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CD794C" w:rsidRPr="003F4CEA" w14:paraId="6607DC97" w14:textId="77777777" w:rsidTr="00CD794C">
        <w:trPr>
          <w:trHeight w:val="1210"/>
        </w:trPr>
        <w:tc>
          <w:tcPr>
            <w:tcW w:w="8910" w:type="dxa"/>
          </w:tcPr>
          <w:p w14:paraId="146DF517" w14:textId="77777777" w:rsidR="00CD794C" w:rsidRDefault="00CD794C" w:rsidP="00820093">
            <w:pPr>
              <w:pStyle w:val="CoverClientName"/>
              <w:spacing w:before="0" w:after="0" w:line="240" w:lineRule="atLeast"/>
              <w:jc w:val="center"/>
              <w:rPr>
                <w:rFonts w:cs="Times New Roman"/>
                <w:sz w:val="40"/>
                <w:szCs w:val="40"/>
              </w:rPr>
            </w:pPr>
            <w:r>
              <w:rPr>
                <w:rFonts w:cs="Times New Roman"/>
                <w:sz w:val="40"/>
                <w:szCs w:val="40"/>
              </w:rPr>
              <w:t xml:space="preserve">Birla Carbon (Thailand) Public Company Limited </w:t>
            </w:r>
          </w:p>
          <w:p w14:paraId="59601EF6" w14:textId="77777777" w:rsidR="00CD794C" w:rsidRDefault="00CD794C" w:rsidP="00820093">
            <w:pPr>
              <w:pStyle w:val="CoverClientName"/>
              <w:spacing w:before="0" w:after="0" w:line="240" w:lineRule="atLeast"/>
              <w:jc w:val="center"/>
              <w:rPr>
                <w:rFonts w:cs="Times New Roman"/>
                <w:sz w:val="40"/>
                <w:szCs w:val="40"/>
              </w:rPr>
            </w:pPr>
            <w:r w:rsidRPr="003F4CEA">
              <w:rPr>
                <w:rFonts w:cs="Times New Roman"/>
                <w:sz w:val="40"/>
                <w:szCs w:val="40"/>
              </w:rPr>
              <w:t>and its Subsidiary</w:t>
            </w:r>
          </w:p>
          <w:p w14:paraId="5790B8A1" w14:textId="77777777" w:rsidR="00CD794C" w:rsidRPr="00F61954" w:rsidRDefault="00CD794C" w:rsidP="00820093">
            <w:pPr>
              <w:pStyle w:val="CoverClientName"/>
              <w:spacing w:before="0" w:after="0" w:line="240" w:lineRule="atLeast"/>
              <w:rPr>
                <w:rFonts w:cs="Times New Roman"/>
                <w:sz w:val="32"/>
                <w:szCs w:val="32"/>
              </w:rPr>
            </w:pPr>
          </w:p>
        </w:tc>
      </w:tr>
      <w:tr w:rsidR="001C3F42" w:rsidRPr="003F4CEA" w14:paraId="1139A7B0" w14:textId="77777777" w:rsidTr="00CD794C">
        <w:trPr>
          <w:trHeight w:val="1784"/>
        </w:trPr>
        <w:tc>
          <w:tcPr>
            <w:tcW w:w="8910" w:type="dxa"/>
          </w:tcPr>
          <w:p w14:paraId="56A68078" w14:textId="77777777" w:rsidR="001C3F42" w:rsidRPr="003F4CEA" w:rsidRDefault="001C3F42" w:rsidP="00820093">
            <w:pPr>
              <w:pStyle w:val="CoverTitle"/>
              <w:spacing w:line="240" w:lineRule="atLeast"/>
              <w:jc w:val="center"/>
              <w:rPr>
                <w:spacing w:val="-3"/>
                <w:szCs w:val="36"/>
              </w:rPr>
            </w:pPr>
            <w:bookmarkStart w:id="0" w:name="TitleOfReport"/>
            <w:bookmarkEnd w:id="0"/>
            <w:r w:rsidRPr="003F4CEA">
              <w:rPr>
                <w:spacing w:val="-3"/>
                <w:szCs w:val="36"/>
              </w:rPr>
              <w:t xml:space="preserve">Financial statements </w:t>
            </w:r>
            <w:r w:rsidRPr="003F4CEA">
              <w:rPr>
                <w:szCs w:val="36"/>
              </w:rPr>
              <w:t>for the year ended</w:t>
            </w:r>
          </w:p>
          <w:p w14:paraId="4C9B5FD9" w14:textId="51052F3B" w:rsidR="001C3F42" w:rsidRPr="005B5780" w:rsidRDefault="00140465" w:rsidP="00820093">
            <w:pPr>
              <w:shd w:val="clear" w:color="auto" w:fill="FFFFFF"/>
              <w:spacing w:line="240" w:lineRule="atLeast"/>
              <w:jc w:val="center"/>
              <w:rPr>
                <w:rFonts w:hint="cs"/>
                <w:sz w:val="36"/>
                <w:szCs w:val="36"/>
                <w:lang w:val="en-US" w:bidi="th-TH"/>
              </w:rPr>
            </w:pPr>
            <w:r>
              <w:rPr>
                <w:sz w:val="36"/>
                <w:szCs w:val="36"/>
              </w:rPr>
              <w:t>31 March 20</w:t>
            </w:r>
            <w:r w:rsidR="00CD794C">
              <w:rPr>
                <w:sz w:val="36"/>
                <w:szCs w:val="36"/>
              </w:rPr>
              <w:t>2</w:t>
            </w:r>
            <w:r w:rsidR="00E6036E">
              <w:rPr>
                <w:sz w:val="36"/>
                <w:szCs w:val="36"/>
                <w:lang w:val="en-US" w:bidi="th-TH"/>
              </w:rPr>
              <w:t>6</w:t>
            </w:r>
          </w:p>
          <w:p w14:paraId="7FB8E304" w14:textId="77777777" w:rsidR="001C3F42" w:rsidRPr="003F4CEA" w:rsidRDefault="001C3F42" w:rsidP="00820093">
            <w:pPr>
              <w:shd w:val="clear" w:color="auto" w:fill="FFFFFF"/>
              <w:spacing w:line="240" w:lineRule="atLeast"/>
              <w:jc w:val="center"/>
              <w:rPr>
                <w:sz w:val="36"/>
                <w:szCs w:val="36"/>
              </w:rPr>
            </w:pPr>
            <w:r w:rsidRPr="003F4CEA">
              <w:rPr>
                <w:sz w:val="36"/>
                <w:szCs w:val="36"/>
              </w:rPr>
              <w:t>and</w:t>
            </w:r>
          </w:p>
          <w:p w14:paraId="72EA12D3" w14:textId="77777777" w:rsidR="001C3F42" w:rsidRPr="003F4CEA" w:rsidRDefault="001C3F42" w:rsidP="00820093">
            <w:pPr>
              <w:spacing w:line="240" w:lineRule="atLeast"/>
              <w:jc w:val="center"/>
              <w:rPr>
                <w:sz w:val="36"/>
                <w:szCs w:val="36"/>
              </w:rPr>
            </w:pPr>
            <w:r w:rsidRPr="003F4CEA">
              <w:rPr>
                <w:spacing w:val="-3"/>
                <w:sz w:val="36"/>
                <w:szCs w:val="36"/>
              </w:rPr>
              <w:t>Independent Auditor’s Report</w:t>
            </w:r>
          </w:p>
          <w:p w14:paraId="18E12AF5" w14:textId="77777777" w:rsidR="001C3F42" w:rsidRPr="003F4CEA" w:rsidRDefault="001C3F42" w:rsidP="00820093">
            <w:pPr>
              <w:spacing w:line="240" w:lineRule="atLeast"/>
              <w:jc w:val="center"/>
              <w:rPr>
                <w:sz w:val="36"/>
                <w:szCs w:val="36"/>
              </w:rPr>
            </w:pPr>
          </w:p>
        </w:tc>
      </w:tr>
    </w:tbl>
    <w:p w14:paraId="117CA473" w14:textId="0008BBF1" w:rsidR="00CD794C" w:rsidRPr="00C43AF1" w:rsidRDefault="00C43AF1" w:rsidP="00BA0B75">
      <w:pPr>
        <w:spacing w:line="360" w:lineRule="auto"/>
        <w:rPr>
          <w:rFonts w:cs="Times New Roman"/>
        </w:rPr>
      </w:pPr>
      <w:bookmarkStart w:id="1" w:name="SubTitle"/>
      <w:bookmarkStart w:id="2" w:name="Date"/>
      <w:bookmarkEnd w:id="1"/>
      <w:bookmarkEnd w:id="2"/>
      <w:r>
        <w:rPr>
          <w:rFonts w:cs="Times New Roman"/>
        </w:rPr>
        <w:br w:type="page"/>
      </w:r>
    </w:p>
    <w:p w14:paraId="0E1F3EE0" w14:textId="77777777" w:rsidR="00E6036E" w:rsidRPr="00736CE2" w:rsidRDefault="00E6036E" w:rsidP="00E6036E">
      <w:pPr>
        <w:spacing w:line="360" w:lineRule="auto"/>
        <w:rPr>
          <w:rFonts w:cs="Times New Roman"/>
          <w:b/>
          <w:bCs/>
          <w:sz w:val="28"/>
          <w:szCs w:val="28"/>
        </w:rPr>
      </w:pPr>
      <w:r>
        <w:rPr>
          <w:rFonts w:cs="Times New Roman"/>
          <w:b/>
          <w:bCs/>
          <w:sz w:val="28"/>
          <w:szCs w:val="28"/>
        </w:rPr>
        <w:lastRenderedPageBreak/>
        <w:t>Independent Auditor’s Report</w:t>
      </w:r>
    </w:p>
    <w:p w14:paraId="5FBBBDA9" w14:textId="77777777" w:rsidR="00E6036E" w:rsidRPr="00736CE2" w:rsidRDefault="00E6036E" w:rsidP="00E6036E">
      <w:pPr>
        <w:spacing w:line="360" w:lineRule="auto"/>
        <w:jc w:val="both"/>
        <w:rPr>
          <w:rFonts w:cs="Times New Roman"/>
          <w:b/>
          <w:bCs/>
        </w:rPr>
      </w:pPr>
    </w:p>
    <w:p w14:paraId="4067F5A1" w14:textId="77777777" w:rsidR="00E6036E" w:rsidRPr="00790C25" w:rsidRDefault="00E6036E" w:rsidP="00E6036E">
      <w:pPr>
        <w:spacing w:line="360" w:lineRule="auto"/>
        <w:jc w:val="both"/>
        <w:rPr>
          <w:rFonts w:cs="Times New Roman"/>
          <w:b/>
          <w:bCs/>
          <w:sz w:val="24"/>
          <w:szCs w:val="24"/>
        </w:rPr>
      </w:pPr>
      <w:r w:rsidRPr="00790C25">
        <w:rPr>
          <w:rFonts w:cs="Times New Roman"/>
          <w:b/>
          <w:bCs/>
          <w:sz w:val="24"/>
          <w:szCs w:val="24"/>
        </w:rPr>
        <w:t xml:space="preserve">To the Shareholders of Birla Carbon (Thailand) </w:t>
      </w:r>
      <w:r w:rsidRPr="00790C25">
        <w:rPr>
          <w:rFonts w:cs="Times New Roman"/>
          <w:b/>
          <w:bCs/>
          <w:color w:val="000000"/>
          <w:sz w:val="24"/>
          <w:szCs w:val="24"/>
        </w:rPr>
        <w:t xml:space="preserve">Public Company Limited </w:t>
      </w:r>
    </w:p>
    <w:p w14:paraId="6F46F747" w14:textId="77777777" w:rsidR="00E6036E" w:rsidRPr="00736CE2" w:rsidRDefault="00E6036E" w:rsidP="00E6036E">
      <w:pPr>
        <w:spacing w:line="360" w:lineRule="auto"/>
        <w:jc w:val="both"/>
        <w:rPr>
          <w:rFonts w:cs="Times New Roman"/>
        </w:rPr>
      </w:pPr>
    </w:p>
    <w:p w14:paraId="10895E2D" w14:textId="77777777" w:rsidR="00E6036E" w:rsidRPr="006B1642" w:rsidRDefault="00E6036E" w:rsidP="00E6036E">
      <w:pPr>
        <w:spacing w:line="360" w:lineRule="auto"/>
        <w:jc w:val="both"/>
        <w:outlineLvl w:val="0"/>
        <w:rPr>
          <w:rFonts w:cs="Times New Roman"/>
        </w:rPr>
      </w:pPr>
      <w:r w:rsidRPr="006B1642">
        <w:rPr>
          <w:rFonts w:cs="Times New Roman"/>
          <w:i/>
          <w:iCs/>
        </w:rPr>
        <w:t>Opinion</w:t>
      </w:r>
    </w:p>
    <w:p w14:paraId="00EE8FBC" w14:textId="77777777" w:rsidR="00E6036E" w:rsidRPr="006B1642" w:rsidRDefault="00E6036E" w:rsidP="00E6036E">
      <w:pPr>
        <w:spacing w:line="360" w:lineRule="auto"/>
        <w:jc w:val="both"/>
        <w:rPr>
          <w:rFonts w:cs="Times New Roman"/>
        </w:rPr>
      </w:pPr>
    </w:p>
    <w:p w14:paraId="5B0CD94A" w14:textId="77777777" w:rsidR="00E6036E" w:rsidRPr="00AB3D9F" w:rsidRDefault="00E6036E" w:rsidP="00E6036E">
      <w:pPr>
        <w:spacing w:line="360" w:lineRule="auto"/>
        <w:jc w:val="both"/>
        <w:rPr>
          <w:rFonts w:cs="Cordia New"/>
          <w:color w:val="000000"/>
          <w:szCs w:val="28"/>
          <w:cs/>
          <w:lang w:bidi="th-TH"/>
        </w:rPr>
      </w:pPr>
      <w:r w:rsidRPr="006B1642">
        <w:rPr>
          <w:rFonts w:cs="Times New Roman"/>
          <w:color w:val="000000"/>
          <w:szCs w:val="22"/>
        </w:rPr>
        <w:t xml:space="preserve">I have audited the consolidated and separate financial statements of </w:t>
      </w:r>
      <w:r w:rsidRPr="006B1642">
        <w:rPr>
          <w:rFonts w:cs="Times New Roman"/>
          <w:szCs w:val="22"/>
        </w:rPr>
        <w:t xml:space="preserve">Birla Carbon (Thailand) </w:t>
      </w:r>
      <w:r w:rsidRPr="006B1642">
        <w:rPr>
          <w:rFonts w:cs="Times New Roman"/>
          <w:color w:val="000000"/>
          <w:szCs w:val="22"/>
        </w:rPr>
        <w:t>Public Company Limited and its subsidiary</w:t>
      </w:r>
      <w:r w:rsidRPr="006B1642">
        <w:rPr>
          <w:rFonts w:cs="Times New Roman"/>
          <w:b/>
          <w:bCs/>
          <w:sz w:val="24"/>
          <w:szCs w:val="24"/>
        </w:rPr>
        <w:t xml:space="preserve"> </w:t>
      </w:r>
      <w:r w:rsidRPr="006B1642">
        <w:rPr>
          <w:rFonts w:cs="Times New Roman"/>
          <w:color w:val="000000"/>
          <w:szCs w:val="22"/>
        </w:rPr>
        <w:t xml:space="preserve">(the “Group”) and of Birla Carbon (Thailand) Public Company Limited </w:t>
      </w:r>
      <w:r>
        <w:rPr>
          <w:rFonts w:cs="Times New Roman"/>
          <w:color w:val="000000"/>
          <w:szCs w:val="22"/>
        </w:rPr>
        <w:br/>
      </w:r>
      <w:r w:rsidRPr="006B1642">
        <w:rPr>
          <w:rFonts w:cs="Times New Roman"/>
          <w:color w:val="000000"/>
          <w:szCs w:val="22"/>
        </w:rPr>
        <w:t>(the “Company”), respectively, which comprise the consolidated and separate statements of financial position as at 31 March 20</w:t>
      </w:r>
      <w:r>
        <w:rPr>
          <w:rFonts w:cs="Times New Roman"/>
          <w:color w:val="000000"/>
          <w:szCs w:val="22"/>
        </w:rPr>
        <w:t>26</w:t>
      </w:r>
      <w:r w:rsidRPr="006B1642">
        <w:rPr>
          <w:rFonts w:cs="Times New Roman"/>
          <w:color w:val="000000"/>
          <w:szCs w:val="22"/>
        </w:rPr>
        <w:t xml:space="preserve">, and the consolidated and separate statements of income, comprehensive income, changes in equity and cash flows for the year then ended, and notes, comprising a summary of </w:t>
      </w:r>
      <w:r w:rsidRPr="005B5780">
        <w:rPr>
          <w:rFonts w:cs="Times New Roman"/>
          <w:color w:val="000000"/>
          <w:szCs w:val="22"/>
        </w:rPr>
        <w:t>material</w:t>
      </w:r>
      <w:r w:rsidRPr="006B1642">
        <w:rPr>
          <w:rFonts w:cs="Times New Roman"/>
          <w:color w:val="000000"/>
          <w:szCs w:val="22"/>
        </w:rPr>
        <w:t xml:space="preserve"> accounting policies and other explanatory information.</w:t>
      </w:r>
    </w:p>
    <w:p w14:paraId="16F8DC5B" w14:textId="77777777" w:rsidR="00E6036E" w:rsidRPr="006B1642" w:rsidRDefault="00E6036E" w:rsidP="00E6036E">
      <w:pPr>
        <w:spacing w:line="360" w:lineRule="auto"/>
        <w:jc w:val="both"/>
        <w:rPr>
          <w:rFonts w:cs="Times New Roman"/>
          <w:i/>
          <w:iCs/>
        </w:rPr>
      </w:pPr>
    </w:p>
    <w:p w14:paraId="642A4049" w14:textId="77777777" w:rsidR="00E6036E" w:rsidRDefault="00E6036E" w:rsidP="00E6036E">
      <w:pPr>
        <w:spacing w:line="360" w:lineRule="auto"/>
        <w:jc w:val="both"/>
        <w:outlineLvl w:val="0"/>
        <w:rPr>
          <w:rFonts w:cs="Times New Roman"/>
          <w:color w:val="000000"/>
          <w:szCs w:val="22"/>
        </w:rPr>
      </w:pPr>
      <w:r w:rsidRPr="006B1642">
        <w:rPr>
          <w:rFonts w:cs="Times New Roman"/>
          <w:color w:val="000000"/>
          <w:szCs w:val="22"/>
        </w:rPr>
        <w:t>In my opinion</w:t>
      </w:r>
      <w:r w:rsidRPr="006B1642">
        <w:rPr>
          <w:rFonts w:ascii="SimSun" w:hAnsi="SimSun" w:cs="Times New Roman"/>
          <w:lang w:eastAsia="zh-CN"/>
        </w:rPr>
        <w:t>,</w:t>
      </w:r>
      <w:r w:rsidRPr="006B1642">
        <w:rPr>
          <w:rFonts w:cs="Times New Roman"/>
          <w:color w:val="000000"/>
          <w:szCs w:val="22"/>
        </w:rPr>
        <w:t xml:space="preserve"> the accompanying consolidated and separate financial statements present fairly, in all material respects, the financial position of the Group and the Company, respectively, as at 31 March 20</w:t>
      </w:r>
      <w:r>
        <w:rPr>
          <w:rFonts w:cs="Times New Roman"/>
          <w:color w:val="000000"/>
          <w:szCs w:val="22"/>
        </w:rPr>
        <w:t>26</w:t>
      </w:r>
      <w:r w:rsidRPr="006B1642">
        <w:rPr>
          <w:rFonts w:cs="Times New Roman"/>
          <w:color w:val="000000"/>
          <w:szCs w:val="22"/>
        </w:rPr>
        <w:t xml:space="preserve"> and </w:t>
      </w:r>
      <w:r>
        <w:rPr>
          <w:rFonts w:cs="Times New Roman"/>
          <w:color w:val="000000"/>
          <w:szCs w:val="22"/>
        </w:rPr>
        <w:br/>
      </w:r>
      <w:r w:rsidRPr="006B1642">
        <w:rPr>
          <w:rFonts w:cs="Times New Roman"/>
          <w:color w:val="000000"/>
          <w:szCs w:val="22"/>
        </w:rPr>
        <w:t>their financial performance and cash flows for the year then ended in accordance with Thai Financial Reporting Standards (TFRSs).</w:t>
      </w:r>
    </w:p>
    <w:p w14:paraId="43F11752" w14:textId="77777777" w:rsidR="00E6036E" w:rsidRDefault="00E6036E" w:rsidP="00E6036E">
      <w:pPr>
        <w:spacing w:line="360" w:lineRule="auto"/>
        <w:jc w:val="both"/>
      </w:pPr>
    </w:p>
    <w:p w14:paraId="131886B9" w14:textId="77777777" w:rsidR="00E6036E" w:rsidRPr="008D704F" w:rsidRDefault="00E6036E" w:rsidP="00E6036E">
      <w:pPr>
        <w:pStyle w:val="paragraph"/>
        <w:spacing w:before="0" w:beforeAutospacing="0" w:after="0" w:afterAutospacing="0" w:line="360" w:lineRule="auto"/>
        <w:textAlignment w:val="baseline"/>
        <w:rPr>
          <w:sz w:val="22"/>
          <w:szCs w:val="22"/>
        </w:rPr>
      </w:pPr>
      <w:r w:rsidRPr="008D704F">
        <w:rPr>
          <w:rStyle w:val="normaltextrun"/>
          <w:i/>
          <w:iCs/>
          <w:color w:val="000000"/>
          <w:sz w:val="22"/>
          <w:szCs w:val="22"/>
        </w:rPr>
        <w:t>Basis for Opinion </w:t>
      </w:r>
      <w:r w:rsidRPr="008D704F">
        <w:rPr>
          <w:rStyle w:val="eop"/>
          <w:color w:val="000000"/>
          <w:sz w:val="22"/>
          <w:szCs w:val="22"/>
        </w:rPr>
        <w:t> </w:t>
      </w:r>
    </w:p>
    <w:p w14:paraId="2EF52A32" w14:textId="77777777" w:rsidR="00E6036E" w:rsidRPr="008D704F" w:rsidRDefault="00E6036E" w:rsidP="00E6036E">
      <w:pPr>
        <w:pStyle w:val="paragraph"/>
        <w:spacing w:before="0" w:beforeAutospacing="0" w:after="0" w:afterAutospacing="0" w:line="360" w:lineRule="auto"/>
        <w:textAlignment w:val="baseline"/>
        <w:rPr>
          <w:sz w:val="22"/>
          <w:szCs w:val="22"/>
        </w:rPr>
      </w:pPr>
      <w:r w:rsidRPr="008D704F">
        <w:rPr>
          <w:rStyle w:val="eop"/>
          <w:color w:val="000000"/>
          <w:sz w:val="22"/>
          <w:szCs w:val="22"/>
        </w:rPr>
        <w:t> </w:t>
      </w:r>
    </w:p>
    <w:p w14:paraId="0E60827B" w14:textId="77777777" w:rsidR="00E6036E" w:rsidRPr="00FC24F4" w:rsidRDefault="00E6036E" w:rsidP="00E6036E">
      <w:pPr>
        <w:pStyle w:val="paragraph"/>
        <w:spacing w:before="0" w:beforeAutospacing="0" w:after="0" w:afterAutospacing="0" w:line="360" w:lineRule="auto"/>
        <w:jc w:val="both"/>
        <w:textAlignment w:val="baseline"/>
        <w:rPr>
          <w:sz w:val="22"/>
          <w:szCs w:val="22"/>
        </w:rPr>
      </w:pPr>
      <w:r w:rsidRPr="00FC24F4">
        <w:rPr>
          <w:rStyle w:val="normaltextrun"/>
          <w:color w:val="000000"/>
          <w:sz w:val="22"/>
          <w:szCs w:val="22"/>
        </w:rPr>
        <w:t>I conducted my audit in accordance with Thai Standards on Auditing (TSAs)</w:t>
      </w:r>
      <w:r w:rsidRPr="00FC24F4">
        <w:rPr>
          <w:rStyle w:val="normaltextrun"/>
          <w:color w:val="0000FF"/>
          <w:sz w:val="22"/>
          <w:szCs w:val="22"/>
        </w:rPr>
        <w:t xml:space="preserve">. </w:t>
      </w:r>
      <w:r w:rsidRPr="00FC24F4">
        <w:rPr>
          <w:rStyle w:val="normaltextrun"/>
          <w:color w:val="000000"/>
          <w:sz w:val="22"/>
          <w:szCs w:val="22"/>
        </w:rPr>
        <w:t xml:space="preserve">My responsibilities </w:t>
      </w:r>
      <w:r w:rsidRPr="00FC24F4">
        <w:rPr>
          <w:rStyle w:val="normaltextrun"/>
          <w:sz w:val="22"/>
          <w:szCs w:val="22"/>
        </w:rPr>
        <w:t xml:space="preserve">under </w:t>
      </w:r>
      <w:r>
        <w:rPr>
          <w:rStyle w:val="normaltextrun"/>
          <w:sz w:val="22"/>
          <w:szCs w:val="22"/>
        </w:rPr>
        <w:br/>
      </w:r>
      <w:r w:rsidRPr="00FC24F4">
        <w:rPr>
          <w:rStyle w:val="normaltextrun"/>
          <w:sz w:val="22"/>
          <w:szCs w:val="22"/>
        </w:rPr>
        <w:t xml:space="preserve">those standards are further described in the </w:t>
      </w:r>
      <w:r w:rsidRPr="00FC24F4">
        <w:rPr>
          <w:rStyle w:val="normaltextrun"/>
          <w:i/>
          <w:iCs/>
          <w:sz w:val="22"/>
          <w:szCs w:val="22"/>
        </w:rPr>
        <w:t xml:space="preserve">Auditor’s Responsibilities for </w:t>
      </w:r>
      <w:r w:rsidRPr="00FC24F4">
        <w:rPr>
          <w:i/>
          <w:iCs/>
          <w:sz w:val="22"/>
          <w:szCs w:val="22"/>
        </w:rPr>
        <w:t>the Audit of the Consolidated and Separate</w:t>
      </w:r>
      <w:r w:rsidRPr="00FC24F4">
        <w:rPr>
          <w:sz w:val="22"/>
          <w:szCs w:val="22"/>
        </w:rPr>
        <w:t xml:space="preserve"> </w:t>
      </w:r>
      <w:r w:rsidRPr="00FC24F4">
        <w:rPr>
          <w:i/>
          <w:iCs/>
          <w:sz w:val="22"/>
          <w:szCs w:val="22"/>
        </w:rPr>
        <w:t xml:space="preserve">Financial </w:t>
      </w:r>
      <w:r w:rsidRPr="000C1D9D">
        <w:rPr>
          <w:i/>
          <w:iCs/>
          <w:sz w:val="22"/>
          <w:szCs w:val="22"/>
        </w:rPr>
        <w:t>Statements</w:t>
      </w:r>
      <w:r w:rsidRPr="000C1D9D">
        <w:rPr>
          <w:rStyle w:val="normaltextrun"/>
          <w:i/>
          <w:iCs/>
          <w:sz w:val="22"/>
          <w:szCs w:val="22"/>
        </w:rPr>
        <w:t xml:space="preserve"> </w:t>
      </w:r>
      <w:r w:rsidRPr="000C1D9D">
        <w:rPr>
          <w:rStyle w:val="normaltextrun"/>
          <w:sz w:val="22"/>
          <w:szCs w:val="22"/>
        </w:rPr>
        <w:t xml:space="preserve">section of my report. </w:t>
      </w:r>
      <w:r w:rsidRPr="000C1D9D">
        <w:rPr>
          <w:sz w:val="22"/>
          <w:szCs w:val="22"/>
        </w:rPr>
        <w:t>I am independent of the Group and the Company in accordance with the</w:t>
      </w:r>
      <w:r w:rsidRPr="000C1D9D">
        <w:rPr>
          <w:rStyle w:val="normaltextrun"/>
          <w:sz w:val="22"/>
          <w:szCs w:val="22"/>
        </w:rPr>
        <w:t xml:space="preserve"> </w:t>
      </w:r>
      <w:r w:rsidRPr="000C1D9D">
        <w:rPr>
          <w:i/>
          <w:iCs/>
          <w:sz w:val="22"/>
          <w:szCs w:val="22"/>
        </w:rPr>
        <w:t>Code of Ethics for Professional Accountants including Independence Standards</w:t>
      </w:r>
      <w:r w:rsidRPr="000C1D9D">
        <w:rPr>
          <w:rStyle w:val="normaltextrun"/>
          <w:color w:val="000000"/>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w:t>
      </w:r>
      <w:r w:rsidRPr="00FC24F4">
        <w:rPr>
          <w:rStyle w:val="normaltextrun"/>
          <w:sz w:val="22"/>
          <w:szCs w:val="22"/>
        </w:rPr>
        <w:t xml:space="preserve"> basis for my opinion.</w:t>
      </w:r>
      <w:r w:rsidRPr="00FC24F4">
        <w:rPr>
          <w:rStyle w:val="eop"/>
          <w:sz w:val="22"/>
          <w:szCs w:val="22"/>
        </w:rPr>
        <w:t> </w:t>
      </w:r>
    </w:p>
    <w:p w14:paraId="424EF1B0" w14:textId="77777777" w:rsidR="009F5153" w:rsidRPr="006A3924" w:rsidRDefault="009F5153" w:rsidP="00BA0B75">
      <w:pPr>
        <w:spacing w:line="360" w:lineRule="auto"/>
        <w:jc w:val="both"/>
        <w:outlineLvl w:val="0"/>
        <w:rPr>
          <w:lang w:val="en-US"/>
        </w:rPr>
        <w:sectPr w:rsidR="009F5153" w:rsidRPr="006A3924" w:rsidSect="005B5780">
          <w:headerReference w:type="even" r:id="rId10"/>
          <w:headerReference w:type="default" r:id="rId11"/>
          <w:headerReference w:type="first" r:id="rId12"/>
          <w:type w:val="nextColumn"/>
          <w:pgSz w:w="11909" w:h="16834" w:code="9"/>
          <w:pgMar w:top="691" w:right="1152" w:bottom="576" w:left="1152" w:header="720" w:footer="720" w:gutter="0"/>
          <w:pgNumType w:start="0"/>
          <w:cols w:space="720"/>
          <w:titlePg/>
          <w:docGrid w:linePitch="299"/>
        </w:sectPr>
      </w:pPr>
    </w:p>
    <w:p w14:paraId="546F4916" w14:textId="77777777" w:rsidR="00E6036E" w:rsidRDefault="00E6036E" w:rsidP="00E6036E">
      <w:pPr>
        <w:spacing w:line="360" w:lineRule="auto"/>
        <w:jc w:val="both"/>
        <w:rPr>
          <w:rFonts w:cs="Times New Roman"/>
          <w:i/>
          <w:iCs/>
          <w:color w:val="000000"/>
          <w:szCs w:val="22"/>
        </w:rPr>
      </w:pPr>
      <w:r w:rsidRPr="00387698">
        <w:rPr>
          <w:rFonts w:cs="Times New Roman"/>
          <w:i/>
          <w:iCs/>
          <w:color w:val="000000"/>
          <w:szCs w:val="22"/>
        </w:rPr>
        <w:lastRenderedPageBreak/>
        <w:t>Key Audit Matters</w:t>
      </w:r>
    </w:p>
    <w:p w14:paraId="4C53C2CF" w14:textId="77777777" w:rsidR="00E6036E" w:rsidRPr="001A42CD" w:rsidRDefault="00E6036E" w:rsidP="00E6036E">
      <w:pPr>
        <w:spacing w:line="360" w:lineRule="auto"/>
        <w:jc w:val="both"/>
        <w:rPr>
          <w:rFonts w:cs="Times New Roman"/>
          <w:sz w:val="20"/>
        </w:rPr>
      </w:pPr>
      <w:r w:rsidRPr="00387698">
        <w:rPr>
          <w:rFonts w:cs="Times New Roman"/>
          <w:i/>
          <w:iCs/>
          <w:color w:val="000000"/>
          <w:szCs w:val="22"/>
        </w:rPr>
        <w:t xml:space="preserve"> </w:t>
      </w:r>
    </w:p>
    <w:p w14:paraId="446555AB" w14:textId="77777777" w:rsidR="00E6036E" w:rsidRDefault="00E6036E" w:rsidP="00E6036E">
      <w:pPr>
        <w:spacing w:line="360" w:lineRule="auto"/>
        <w:jc w:val="both"/>
        <w:rPr>
          <w:rFonts w:cs="Times New Roman"/>
          <w:color w:val="000000"/>
          <w:szCs w:val="22"/>
        </w:rPr>
      </w:pPr>
      <w:r w:rsidRPr="00387698">
        <w:rPr>
          <w:rFonts w:cs="Times New Roman"/>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Pr>
          <w:rFonts w:cs="Times New Roman"/>
          <w:color w:val="000000"/>
          <w:szCs w:val="22"/>
        </w:rPr>
        <w:br/>
      </w:r>
      <w:r w:rsidRPr="00387698">
        <w:rPr>
          <w:rFonts w:cs="Times New Roman"/>
          <w:color w:val="000000"/>
          <w:szCs w:val="22"/>
        </w:rPr>
        <w:t>my opinion thereon, and I do not provide a separate opinion on these matters.</w:t>
      </w:r>
    </w:p>
    <w:p w14:paraId="7E944C1F" w14:textId="77777777" w:rsidR="00E6036E" w:rsidRPr="001A42CD" w:rsidRDefault="00E6036E" w:rsidP="00E6036E">
      <w:pPr>
        <w:spacing w:line="240" w:lineRule="auto"/>
        <w:jc w:val="both"/>
        <w:rPr>
          <w:rFonts w:cs="Times New 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E6036E" w14:paraId="208BAFAC" w14:textId="77777777" w:rsidTr="00F12C45">
        <w:trPr>
          <w:trHeight w:val="20"/>
        </w:trPr>
        <w:tc>
          <w:tcPr>
            <w:tcW w:w="9595" w:type="dxa"/>
            <w:gridSpan w:val="2"/>
          </w:tcPr>
          <w:p w14:paraId="1A393AA6" w14:textId="77777777" w:rsidR="00E6036E" w:rsidRPr="00507E89" w:rsidRDefault="00E6036E" w:rsidP="00F12C45">
            <w:pPr>
              <w:pStyle w:val="RNormal"/>
              <w:rPr>
                <w:i/>
                <w:iCs/>
                <w:color w:val="000000"/>
                <w:szCs w:val="22"/>
                <w:lang w:bidi="th-TH"/>
              </w:rPr>
            </w:pPr>
            <w:r>
              <w:rPr>
                <w:i/>
                <w:iCs/>
                <w:color w:val="000000"/>
                <w:szCs w:val="22"/>
                <w:lang w:bidi="th-TH"/>
              </w:rPr>
              <w:t>Valuation of long-term loan to related party and interest receivables</w:t>
            </w:r>
          </w:p>
        </w:tc>
      </w:tr>
      <w:tr w:rsidR="00E6036E" w14:paraId="7164F878" w14:textId="77777777" w:rsidTr="00F12C45">
        <w:trPr>
          <w:trHeight w:val="20"/>
        </w:trPr>
        <w:tc>
          <w:tcPr>
            <w:tcW w:w="9595" w:type="dxa"/>
            <w:gridSpan w:val="2"/>
          </w:tcPr>
          <w:p w14:paraId="29DF2A42" w14:textId="77777777" w:rsidR="00E6036E" w:rsidRPr="00507E89" w:rsidRDefault="00E6036E" w:rsidP="00F12C45">
            <w:pPr>
              <w:pStyle w:val="RNormal"/>
              <w:rPr>
                <w:i/>
                <w:iCs/>
                <w:color w:val="000000"/>
                <w:szCs w:val="22"/>
                <w:lang w:bidi="th-TH"/>
              </w:rPr>
            </w:pPr>
            <w:r>
              <w:rPr>
                <w:szCs w:val="22"/>
              </w:rPr>
              <w:t xml:space="preserve">Refer to Notes 3 and </w:t>
            </w:r>
            <w:r w:rsidRPr="00DD3092">
              <w:rPr>
                <w:szCs w:val="22"/>
              </w:rPr>
              <w:t>4</w:t>
            </w:r>
          </w:p>
        </w:tc>
      </w:tr>
      <w:tr w:rsidR="00E6036E" w14:paraId="570DCECF" w14:textId="77777777" w:rsidTr="00F12C45">
        <w:trPr>
          <w:trHeight w:val="20"/>
        </w:trPr>
        <w:tc>
          <w:tcPr>
            <w:tcW w:w="4797" w:type="dxa"/>
          </w:tcPr>
          <w:p w14:paraId="499D1345" w14:textId="77777777" w:rsidR="00E6036E" w:rsidRPr="00507E89" w:rsidRDefault="00E6036E" w:rsidP="00F12C45">
            <w:pPr>
              <w:pStyle w:val="RNormal"/>
              <w:rPr>
                <w:i/>
                <w:iCs/>
                <w:color w:val="000000"/>
                <w:szCs w:val="22"/>
                <w:lang w:bidi="th-TH"/>
              </w:rPr>
            </w:pPr>
            <w:r w:rsidRPr="00507E89">
              <w:rPr>
                <w:b/>
                <w:bCs/>
                <w:szCs w:val="22"/>
              </w:rPr>
              <w:t>The key audit matter</w:t>
            </w:r>
          </w:p>
        </w:tc>
        <w:tc>
          <w:tcPr>
            <w:tcW w:w="4798" w:type="dxa"/>
          </w:tcPr>
          <w:p w14:paraId="29F92BB0" w14:textId="77777777" w:rsidR="00E6036E" w:rsidRPr="00507E89" w:rsidRDefault="00E6036E" w:rsidP="00F12C45">
            <w:pPr>
              <w:pStyle w:val="RNormal"/>
              <w:rPr>
                <w:i/>
                <w:iCs/>
                <w:color w:val="000000"/>
                <w:szCs w:val="22"/>
                <w:lang w:bidi="th-TH"/>
              </w:rPr>
            </w:pPr>
            <w:r w:rsidRPr="00507E89">
              <w:rPr>
                <w:b/>
                <w:bCs/>
                <w:szCs w:val="22"/>
              </w:rPr>
              <w:t>How the matter was addressed in the audit</w:t>
            </w:r>
          </w:p>
        </w:tc>
      </w:tr>
      <w:tr w:rsidR="00E6036E" w14:paraId="5AC30E1A" w14:textId="77777777" w:rsidTr="00F12C45">
        <w:trPr>
          <w:trHeight w:val="20"/>
        </w:trPr>
        <w:tc>
          <w:tcPr>
            <w:tcW w:w="4797" w:type="dxa"/>
          </w:tcPr>
          <w:p w14:paraId="47C3CD2A" w14:textId="77777777" w:rsidR="00E6036E" w:rsidRPr="0093520C" w:rsidRDefault="00E6036E" w:rsidP="00F12C45">
            <w:pPr>
              <w:pStyle w:val="BodyText"/>
              <w:spacing w:after="0" w:line="240" w:lineRule="auto"/>
              <w:jc w:val="both"/>
              <w:rPr>
                <w:rFonts w:cs="Times New Roman"/>
                <w:iCs/>
                <w:szCs w:val="22"/>
              </w:rPr>
            </w:pPr>
            <w:r w:rsidRPr="0093520C">
              <w:rPr>
                <w:rFonts w:cs="Times New Roman"/>
                <w:iCs/>
                <w:szCs w:val="22"/>
              </w:rPr>
              <w:t xml:space="preserve">The </w:t>
            </w:r>
            <w:r>
              <w:rPr>
                <w:rFonts w:cs="Times New Roman"/>
                <w:iCs/>
                <w:szCs w:val="22"/>
              </w:rPr>
              <w:t>C</w:t>
            </w:r>
            <w:r w:rsidRPr="0093520C">
              <w:rPr>
                <w:rFonts w:cs="Times New Roman"/>
                <w:iCs/>
                <w:szCs w:val="22"/>
              </w:rPr>
              <w:t xml:space="preserve">ompany </w:t>
            </w:r>
            <w:r>
              <w:rPr>
                <w:rFonts w:cs="Times New Roman"/>
                <w:iCs/>
                <w:szCs w:val="22"/>
                <w:lang w:val="en-US"/>
              </w:rPr>
              <w:t xml:space="preserve">has </w:t>
            </w:r>
            <w:r w:rsidRPr="0093520C">
              <w:rPr>
                <w:rFonts w:cs="Times New Roman"/>
                <w:iCs/>
                <w:szCs w:val="22"/>
              </w:rPr>
              <w:t>provided a long-term loan to an overseas associate</w:t>
            </w:r>
            <w:r>
              <w:rPr>
                <w:rFonts w:cs="Times New Roman"/>
                <w:iCs/>
                <w:szCs w:val="22"/>
              </w:rPr>
              <w:t xml:space="preserve">. The loan is </w:t>
            </w:r>
            <w:r w:rsidRPr="0093520C">
              <w:rPr>
                <w:rFonts w:cs="Times New Roman"/>
                <w:iCs/>
                <w:szCs w:val="22"/>
              </w:rPr>
              <w:t xml:space="preserve">unsecured with </w:t>
            </w:r>
            <w:r>
              <w:rPr>
                <w:rFonts w:cs="Times New Roman"/>
                <w:iCs/>
                <w:szCs w:val="22"/>
              </w:rPr>
              <w:br/>
              <w:t xml:space="preserve">a compound </w:t>
            </w:r>
            <w:r w:rsidRPr="0093520C">
              <w:rPr>
                <w:rFonts w:cs="Times New Roman"/>
                <w:iCs/>
                <w:szCs w:val="22"/>
              </w:rPr>
              <w:t xml:space="preserve">interest rate </w:t>
            </w:r>
            <w:r>
              <w:rPr>
                <w:rFonts w:cs="Times New Roman"/>
                <w:iCs/>
                <w:szCs w:val="22"/>
              </w:rPr>
              <w:t xml:space="preserve">of </w:t>
            </w:r>
            <w:r w:rsidRPr="003948DA">
              <w:rPr>
                <w:rFonts w:cs="Times New Roman"/>
                <w:iCs/>
                <w:szCs w:val="22"/>
              </w:rPr>
              <w:t>SOFR+3.5% per annum</w:t>
            </w:r>
            <w:r>
              <w:rPr>
                <w:rFonts w:cs="Times New Roman"/>
                <w:iCs/>
                <w:szCs w:val="22"/>
              </w:rPr>
              <w:t>. The loan has been extended to be repayable</w:t>
            </w:r>
            <w:r w:rsidRPr="0093520C">
              <w:rPr>
                <w:rFonts w:cs="Times New Roman"/>
                <w:iCs/>
                <w:szCs w:val="22"/>
              </w:rPr>
              <w:t xml:space="preserve"> </w:t>
            </w:r>
            <w:r>
              <w:rPr>
                <w:rFonts w:cs="Times New Roman"/>
                <w:iCs/>
                <w:szCs w:val="22"/>
              </w:rPr>
              <w:t xml:space="preserve">in full </w:t>
            </w:r>
            <w:r w:rsidRPr="0093520C">
              <w:rPr>
                <w:rFonts w:cs="Times New Roman"/>
                <w:iCs/>
                <w:szCs w:val="22"/>
              </w:rPr>
              <w:t>in Ju</w:t>
            </w:r>
            <w:r>
              <w:rPr>
                <w:rFonts w:cs="Times New Roman"/>
                <w:iCs/>
                <w:szCs w:val="22"/>
              </w:rPr>
              <w:t>ne</w:t>
            </w:r>
            <w:r w:rsidRPr="0093520C">
              <w:rPr>
                <w:rFonts w:cs="Times New Roman"/>
                <w:iCs/>
                <w:szCs w:val="22"/>
              </w:rPr>
              <w:t xml:space="preserve"> </w:t>
            </w:r>
            <w:r>
              <w:rPr>
                <w:rFonts w:cs="Times New Roman"/>
                <w:iCs/>
                <w:szCs w:val="22"/>
              </w:rPr>
              <w:t>2031</w:t>
            </w:r>
            <w:r w:rsidRPr="0093520C">
              <w:rPr>
                <w:rFonts w:cs="Times New Roman"/>
                <w:iCs/>
                <w:szCs w:val="22"/>
              </w:rPr>
              <w:t xml:space="preserve">. </w:t>
            </w:r>
          </w:p>
          <w:p w14:paraId="3DA2A8AA" w14:textId="77777777" w:rsidR="00E6036E" w:rsidRDefault="00E6036E" w:rsidP="00F12C45">
            <w:pPr>
              <w:pStyle w:val="BodyText"/>
              <w:spacing w:after="0" w:line="240" w:lineRule="auto"/>
              <w:jc w:val="both"/>
              <w:rPr>
                <w:rFonts w:cs="Times New Roman"/>
                <w:iCs/>
                <w:szCs w:val="22"/>
              </w:rPr>
            </w:pPr>
          </w:p>
          <w:p w14:paraId="242D4485" w14:textId="77777777" w:rsidR="00E6036E" w:rsidRDefault="00E6036E" w:rsidP="00F12C45">
            <w:pPr>
              <w:pStyle w:val="BodyText"/>
              <w:spacing w:after="0" w:line="240" w:lineRule="auto"/>
              <w:jc w:val="both"/>
              <w:rPr>
                <w:rFonts w:eastAsia="SimSun" w:cs="Times New Roman"/>
                <w:iCs/>
                <w:szCs w:val="22"/>
              </w:rPr>
            </w:pPr>
            <w:r w:rsidRPr="003F1BB1">
              <w:rPr>
                <w:rFonts w:eastAsia="SimSun" w:cs="Times New Roman"/>
                <w:iCs/>
                <w:szCs w:val="22"/>
              </w:rPr>
              <w:t xml:space="preserve">TFRS 9 </w:t>
            </w:r>
            <w:r w:rsidRPr="003F1BB1">
              <w:rPr>
                <w:rFonts w:eastAsia="SimSun" w:cs="Times New Roman"/>
                <w:iCs/>
                <w:szCs w:val="22"/>
                <w:cs/>
              </w:rPr>
              <w:t>-</w:t>
            </w:r>
            <w:r w:rsidRPr="003F1BB1">
              <w:rPr>
                <w:rFonts w:eastAsia="SimSun" w:cs="Times New Roman"/>
                <w:iCs/>
                <w:szCs w:val="22"/>
              </w:rPr>
              <w:t xml:space="preserve"> Financial Instruments</w:t>
            </w:r>
            <w:r>
              <w:rPr>
                <w:rFonts w:eastAsia="SimSun" w:cs="Times New Roman"/>
                <w:iCs/>
                <w:szCs w:val="22"/>
              </w:rPr>
              <w:t xml:space="preserve"> </w:t>
            </w:r>
            <w:r w:rsidRPr="003F1BB1">
              <w:rPr>
                <w:rFonts w:eastAsia="SimSun" w:cs="Times New Roman"/>
                <w:iCs/>
                <w:szCs w:val="22"/>
              </w:rPr>
              <w:t>requires the Company to recogni</w:t>
            </w:r>
            <w:r>
              <w:rPr>
                <w:rFonts w:eastAsia="SimSun" w:cs="Times New Roman"/>
                <w:iCs/>
                <w:szCs w:val="22"/>
              </w:rPr>
              <w:t>s</w:t>
            </w:r>
            <w:r w:rsidRPr="003F1BB1">
              <w:rPr>
                <w:rFonts w:eastAsia="SimSun" w:cs="Times New Roman"/>
                <w:iCs/>
                <w:szCs w:val="22"/>
              </w:rPr>
              <w:t>e impairment loss</w:t>
            </w:r>
            <w:r>
              <w:rPr>
                <w:rFonts w:eastAsia="SimSun" w:cs="Times New Roman"/>
                <w:iCs/>
                <w:szCs w:val="22"/>
              </w:rPr>
              <w:t>es on</w:t>
            </w:r>
            <w:r w:rsidRPr="003F1BB1">
              <w:rPr>
                <w:rFonts w:eastAsia="SimSun" w:cs="Times New Roman"/>
                <w:iCs/>
                <w:szCs w:val="22"/>
              </w:rPr>
              <w:t xml:space="preserve"> </w:t>
            </w:r>
            <w:r w:rsidRPr="003F1BB1">
              <w:rPr>
                <w:rFonts w:cs="Times New Roman"/>
                <w:iCs/>
                <w:szCs w:val="22"/>
              </w:rPr>
              <w:t xml:space="preserve">the long-term loan </w:t>
            </w:r>
            <w:r>
              <w:rPr>
                <w:rFonts w:cs="Times New Roman"/>
                <w:iCs/>
                <w:szCs w:val="22"/>
                <w:lang w:val="en-US"/>
              </w:rPr>
              <w:t xml:space="preserve">and related interest receivables </w:t>
            </w:r>
            <w:r w:rsidRPr="00203B00">
              <w:rPr>
                <w:rFonts w:eastAsia="SimSun" w:cs="Times New Roman"/>
                <w:iCs/>
                <w:szCs w:val="22"/>
              </w:rPr>
              <w:t>based on an</w:t>
            </w:r>
            <w:r>
              <w:rPr>
                <w:rFonts w:eastAsia="SimSun" w:cs="Times New Roman"/>
                <w:iCs/>
                <w:szCs w:val="22"/>
              </w:rPr>
              <w:t xml:space="preserve"> </w:t>
            </w:r>
            <w:r w:rsidRPr="003F1BB1">
              <w:rPr>
                <w:rFonts w:eastAsia="SimSun" w:cs="Times New Roman"/>
                <w:iCs/>
                <w:szCs w:val="22"/>
              </w:rPr>
              <w:t>expected credit loss</w:t>
            </w:r>
            <w:r>
              <w:rPr>
                <w:rFonts w:eastAsia="SimSun" w:cs="Times New Roman"/>
                <w:iCs/>
                <w:szCs w:val="22"/>
              </w:rPr>
              <w:t xml:space="preserve"> model</w:t>
            </w:r>
            <w:r w:rsidRPr="003F1BB1">
              <w:rPr>
                <w:rFonts w:eastAsia="SimSun" w:cs="Times New Roman"/>
                <w:iCs/>
                <w:szCs w:val="22"/>
              </w:rPr>
              <w:t>.</w:t>
            </w:r>
          </w:p>
          <w:p w14:paraId="77AA7615" w14:textId="77777777" w:rsidR="00E6036E" w:rsidRDefault="00E6036E" w:rsidP="00F12C45">
            <w:pPr>
              <w:pStyle w:val="BodyText"/>
              <w:spacing w:after="0" w:line="240" w:lineRule="auto"/>
              <w:jc w:val="both"/>
              <w:rPr>
                <w:rFonts w:eastAsia="SimSun"/>
                <w:i/>
                <w:szCs w:val="28"/>
                <w:lang w:val="en-US" w:bidi="th-TH"/>
              </w:rPr>
            </w:pPr>
          </w:p>
          <w:p w14:paraId="618106AD" w14:textId="77777777" w:rsidR="00E6036E" w:rsidRPr="00203B00" w:rsidRDefault="00E6036E" w:rsidP="00F12C45">
            <w:pPr>
              <w:pStyle w:val="BodyText"/>
              <w:spacing w:after="0" w:line="240" w:lineRule="auto"/>
              <w:jc w:val="both"/>
              <w:rPr>
                <w:rFonts w:eastAsia="SimSun"/>
                <w:iCs/>
                <w:szCs w:val="28"/>
                <w:lang w:val="en-US" w:bidi="th-TH"/>
              </w:rPr>
            </w:pPr>
            <w:r>
              <w:rPr>
                <w:rFonts w:eastAsia="SimSun"/>
                <w:iCs/>
                <w:szCs w:val="28"/>
                <w:lang w:val="en-US" w:bidi="th-TH"/>
              </w:rPr>
              <w:t>Under this model, an expected credit loss allowance is determined based on the likelihood of possible default events resulting in incomplete recovery.</w:t>
            </w:r>
          </w:p>
          <w:p w14:paraId="2DEA0F36" w14:textId="77777777" w:rsidR="00E6036E" w:rsidRDefault="00E6036E" w:rsidP="00F12C45">
            <w:pPr>
              <w:pStyle w:val="BodyText"/>
              <w:spacing w:after="0" w:line="240" w:lineRule="auto"/>
              <w:jc w:val="both"/>
              <w:rPr>
                <w:rFonts w:cs="Times New Roman"/>
                <w:iCs/>
                <w:szCs w:val="22"/>
              </w:rPr>
            </w:pPr>
          </w:p>
          <w:p w14:paraId="075667D5" w14:textId="77777777" w:rsidR="00E6036E" w:rsidRPr="00E24A7F" w:rsidRDefault="00E6036E" w:rsidP="00F12C45">
            <w:pPr>
              <w:pStyle w:val="BodyText"/>
              <w:spacing w:after="0" w:line="240" w:lineRule="auto"/>
              <w:jc w:val="both"/>
              <w:rPr>
                <w:rFonts w:cs="Cordia New"/>
                <w:szCs w:val="28"/>
                <w:cs/>
                <w:lang w:bidi="th-TH"/>
              </w:rPr>
            </w:pPr>
            <w:r w:rsidRPr="0093520C">
              <w:rPr>
                <w:rFonts w:cs="Times New Roman"/>
                <w:iCs/>
                <w:szCs w:val="22"/>
              </w:rPr>
              <w:t xml:space="preserve">As the long-term loan and interest </w:t>
            </w:r>
            <w:r>
              <w:rPr>
                <w:rFonts w:cs="Times New Roman"/>
                <w:iCs/>
                <w:szCs w:val="22"/>
              </w:rPr>
              <w:t xml:space="preserve">receivables balances </w:t>
            </w:r>
            <w:r w:rsidRPr="0093520C">
              <w:rPr>
                <w:rFonts w:cs="Times New Roman"/>
                <w:iCs/>
                <w:szCs w:val="22"/>
              </w:rPr>
              <w:t xml:space="preserve">are </w:t>
            </w:r>
            <w:r>
              <w:rPr>
                <w:rFonts w:cs="Times New Roman"/>
                <w:iCs/>
                <w:szCs w:val="22"/>
              </w:rPr>
              <w:t>material</w:t>
            </w:r>
            <w:r w:rsidRPr="0093520C">
              <w:rPr>
                <w:rFonts w:cs="Times New Roman"/>
                <w:iCs/>
                <w:szCs w:val="22"/>
              </w:rPr>
              <w:t xml:space="preserve"> and </w:t>
            </w:r>
            <w:r>
              <w:rPr>
                <w:rFonts w:cs="Times New Roman"/>
                <w:iCs/>
                <w:szCs w:val="22"/>
              </w:rPr>
              <w:t>significant</w:t>
            </w:r>
            <w:r w:rsidRPr="0093520C">
              <w:rPr>
                <w:rFonts w:cs="Times New Roman"/>
                <w:iCs/>
                <w:szCs w:val="22"/>
              </w:rPr>
              <w:t xml:space="preserve"> judgment </w:t>
            </w:r>
            <w:r>
              <w:rPr>
                <w:rFonts w:cs="Times New Roman"/>
                <w:iCs/>
                <w:szCs w:val="22"/>
              </w:rPr>
              <w:t xml:space="preserve">is required in estimating the recoverability, </w:t>
            </w:r>
            <w:r>
              <w:rPr>
                <w:rFonts w:cs="Times New Roman"/>
                <w:iCs/>
                <w:szCs w:val="22"/>
              </w:rPr>
              <w:br/>
              <w:t>I considered this matter as the key audit matter.</w:t>
            </w:r>
          </w:p>
        </w:tc>
        <w:tc>
          <w:tcPr>
            <w:tcW w:w="4798" w:type="dxa"/>
          </w:tcPr>
          <w:p w14:paraId="18DA085C" w14:textId="77777777" w:rsidR="00E6036E" w:rsidRDefault="00E6036E" w:rsidP="00F12C45">
            <w:pPr>
              <w:spacing w:line="240" w:lineRule="auto"/>
              <w:jc w:val="both"/>
              <w:rPr>
                <w:rFonts w:cs="Times New Roman"/>
                <w:iCs/>
                <w:szCs w:val="22"/>
                <w:lang w:val="en-AU"/>
              </w:rPr>
            </w:pPr>
            <w:r w:rsidRPr="00D86C2A">
              <w:rPr>
                <w:rFonts w:cs="Times New Roman"/>
                <w:iCs/>
                <w:szCs w:val="22"/>
                <w:lang w:val="en-AU"/>
              </w:rPr>
              <w:t>My audit procedures included the following:</w:t>
            </w:r>
          </w:p>
          <w:p w14:paraId="7F7F6AD0" w14:textId="77777777" w:rsidR="00E6036E" w:rsidRDefault="00E6036E" w:rsidP="00F12C45">
            <w:pPr>
              <w:spacing w:line="240" w:lineRule="auto"/>
              <w:jc w:val="both"/>
              <w:rPr>
                <w:rFonts w:cs="Times New Roman"/>
                <w:iCs/>
                <w:szCs w:val="22"/>
                <w:lang w:val="en-AU"/>
              </w:rPr>
            </w:pPr>
          </w:p>
          <w:p w14:paraId="5631B302" w14:textId="77777777" w:rsidR="00E6036E"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iCs/>
                <w:sz w:val="22"/>
                <w:lang w:val="en-AU" w:bidi="ar-SA"/>
              </w:rPr>
            </w:pPr>
            <w:r w:rsidRPr="002B2344">
              <w:rPr>
                <w:rFonts w:ascii="Times New Roman" w:eastAsia="Times New Roman" w:hAnsi="Times New Roman" w:cs="Times New Roman"/>
                <w:iCs/>
                <w:spacing w:val="-4"/>
                <w:sz w:val="22"/>
                <w:lang w:val="en-AU" w:bidi="ar-SA"/>
              </w:rPr>
              <w:t>read the loan agreement, obtained</w:t>
            </w:r>
            <w:r w:rsidRPr="00D86C2A">
              <w:rPr>
                <w:rFonts w:ascii="Times New Roman" w:eastAsia="Times New Roman" w:hAnsi="Times New Roman" w:cs="Times New Roman"/>
                <w:iCs/>
                <w:sz w:val="22"/>
                <w:lang w:val="en-AU" w:bidi="ar-SA"/>
              </w:rPr>
              <w:t xml:space="preserve"> </w:t>
            </w:r>
            <w:r>
              <w:rPr>
                <w:rFonts w:ascii="Times New Roman" w:eastAsia="Times New Roman" w:hAnsi="Times New Roman" w:cs="Times New Roman"/>
                <w:iCs/>
                <w:sz w:val="22"/>
                <w:lang w:val="en-AU" w:bidi="ar-SA"/>
              </w:rPr>
              <w:t xml:space="preserve">a balanced </w:t>
            </w:r>
            <w:r w:rsidRPr="00D86C2A">
              <w:rPr>
                <w:rFonts w:ascii="Times New Roman" w:eastAsia="Times New Roman" w:hAnsi="Times New Roman" w:cs="Times New Roman"/>
                <w:iCs/>
                <w:sz w:val="22"/>
                <w:lang w:val="en-AU" w:bidi="ar-SA"/>
              </w:rPr>
              <w:t xml:space="preserve">confirmation, and tested the interest </w:t>
            </w:r>
            <w:r>
              <w:rPr>
                <w:rFonts w:ascii="Times New Roman" w:eastAsia="Times New Roman" w:hAnsi="Times New Roman" w:cs="Times New Roman"/>
                <w:iCs/>
                <w:sz w:val="22"/>
                <w:lang w:val="en-AU" w:bidi="ar-SA"/>
              </w:rPr>
              <w:t xml:space="preserve">receivables </w:t>
            </w:r>
            <w:r w:rsidRPr="00D86C2A">
              <w:rPr>
                <w:rFonts w:ascii="Times New Roman" w:eastAsia="Times New Roman" w:hAnsi="Times New Roman" w:cs="Times New Roman"/>
                <w:iCs/>
                <w:sz w:val="22"/>
                <w:lang w:val="en-AU" w:bidi="ar-SA"/>
              </w:rPr>
              <w:t>to assess whether the calculation was consistent with the conditions stipulated in the long-term loan agreement;</w:t>
            </w:r>
          </w:p>
          <w:p w14:paraId="4BAD40E6" w14:textId="77777777" w:rsidR="00E6036E"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made inquiries of management to understand the process by which management has derived </w:t>
            </w:r>
            <w:r>
              <w:rPr>
                <w:rFonts w:ascii="Times New Roman" w:eastAsia="Times New Roman" w:hAnsi="Times New Roman" w:cs="Times New Roman"/>
                <w:iCs/>
                <w:sz w:val="22"/>
                <w:lang w:val="en-AU" w:bidi="ar-SA"/>
              </w:rPr>
              <w:t>the</w:t>
            </w:r>
            <w:r w:rsidRPr="00D86C2A">
              <w:rPr>
                <w:rFonts w:ascii="Times New Roman" w:eastAsia="Times New Roman" w:hAnsi="Times New Roman" w:cs="Times New Roman"/>
                <w:iCs/>
                <w:sz w:val="22"/>
                <w:lang w:val="en-AU" w:bidi="ar-SA"/>
              </w:rPr>
              <w:t xml:space="preserve"> </w:t>
            </w:r>
            <w:r>
              <w:rPr>
                <w:rFonts w:ascii="Times New Roman" w:eastAsia="Times New Roman" w:hAnsi="Times New Roman" w:cs="Times New Roman"/>
                <w:iCs/>
                <w:sz w:val="22"/>
                <w:lang w:val="en-AU" w:bidi="ar-SA"/>
              </w:rPr>
              <w:t>inputs to the expected credit loss assessment of the associate</w:t>
            </w:r>
            <w:r w:rsidRPr="00D86C2A">
              <w:rPr>
                <w:rFonts w:ascii="Times New Roman" w:eastAsia="Times New Roman" w:hAnsi="Times New Roman" w:cs="Times New Roman"/>
                <w:iCs/>
                <w:sz w:val="22"/>
                <w:lang w:val="en-AU" w:bidi="ar-SA"/>
              </w:rPr>
              <w:t>;</w:t>
            </w:r>
          </w:p>
          <w:p w14:paraId="509F83FB" w14:textId="77777777" w:rsidR="00E6036E" w:rsidRPr="00D86C2A"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Pr>
                <w:rFonts w:ascii="Times New Roman" w:eastAsia="Times New Roman" w:hAnsi="Times New Roman" w:cs="Times New Roman"/>
                <w:iCs/>
                <w:sz w:val="22"/>
                <w:lang w:val="en-AU" w:bidi="ar-SA"/>
              </w:rPr>
              <w:t xml:space="preserve">reviewed the operating result of the associate and the forecasts of its future performance. Considered whether there was any </w:t>
            </w:r>
            <w:r w:rsidRPr="0045004E">
              <w:rPr>
                <w:rFonts w:ascii="Times New Roman" w:eastAsia="Times New Roman" w:hAnsi="Times New Roman" w:cs="Times New Roman"/>
                <w:iCs/>
                <w:sz w:val="22"/>
                <w:lang w:val="en-AU" w:bidi="ar-SA"/>
              </w:rPr>
              <w:t>deterioration</w:t>
            </w:r>
            <w:r>
              <w:rPr>
                <w:rFonts w:ascii="Times New Roman" w:eastAsia="Times New Roman" w:hAnsi="Times New Roman" w:cs="Times New Roman"/>
                <w:iCs/>
                <w:sz w:val="22"/>
                <w:lang w:bidi="ar-SA"/>
              </w:rPr>
              <w:t xml:space="preserve"> in the overall viability of the associate’s operations, indicating an increase in credit risk.</w:t>
            </w:r>
          </w:p>
          <w:p w14:paraId="12971884" w14:textId="77777777" w:rsidR="00E6036E" w:rsidRPr="00D86C2A"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evaluated the assumptions and methodologies underpinning the estimated </w:t>
            </w:r>
            <w:r>
              <w:rPr>
                <w:rFonts w:ascii="Times New Roman" w:eastAsia="Times New Roman" w:hAnsi="Times New Roman" w:cs="Times New Roman"/>
                <w:iCs/>
                <w:sz w:val="22"/>
                <w:lang w:val="en-AU" w:bidi="ar-SA"/>
              </w:rPr>
              <w:t>future financial performance</w:t>
            </w:r>
            <w:r w:rsidRPr="00D86C2A">
              <w:rPr>
                <w:rFonts w:ascii="Times New Roman" w:eastAsia="Times New Roman" w:hAnsi="Times New Roman" w:cs="Times New Roman"/>
                <w:iCs/>
                <w:sz w:val="22"/>
                <w:lang w:val="en-AU" w:bidi="ar-SA"/>
              </w:rPr>
              <w:t>;</w:t>
            </w:r>
          </w:p>
          <w:p w14:paraId="49943BBF" w14:textId="77777777" w:rsidR="00E6036E" w:rsidRPr="00D86C2A"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performed retrospective review by comparing estimated </w:t>
            </w:r>
            <w:r>
              <w:rPr>
                <w:rFonts w:ascii="Times New Roman" w:eastAsia="Times New Roman" w:hAnsi="Times New Roman" w:cs="Times New Roman"/>
                <w:iCs/>
                <w:sz w:val="22"/>
                <w:lang w:val="en-AU" w:bidi="ar-SA"/>
              </w:rPr>
              <w:t>financial performance</w:t>
            </w:r>
            <w:r w:rsidRPr="00D86C2A">
              <w:rPr>
                <w:rFonts w:ascii="Times New Roman" w:eastAsia="Times New Roman" w:hAnsi="Times New Roman" w:cs="Times New Roman"/>
                <w:iCs/>
                <w:sz w:val="22"/>
                <w:lang w:val="en-AU" w:bidi="ar-SA"/>
              </w:rPr>
              <w:t xml:space="preserve"> prepared by management in the previous year against the actual financial performance;</w:t>
            </w:r>
          </w:p>
          <w:p w14:paraId="56C4E647" w14:textId="77777777" w:rsidR="00E6036E" w:rsidRPr="00EC3E4E" w:rsidRDefault="00E6036E" w:rsidP="00F12C4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considered the adequacy of the disclosure </w:t>
            </w:r>
            <w:r>
              <w:rPr>
                <w:rFonts w:ascii="Times New Roman" w:eastAsia="Times New Roman" w:hAnsi="Times New Roman" w:cs="Times New Roman"/>
                <w:iCs/>
                <w:sz w:val="22"/>
                <w:lang w:val="en-AU" w:bidi="ar-SA"/>
              </w:rPr>
              <w:t>of the financial statements.</w:t>
            </w:r>
          </w:p>
        </w:tc>
      </w:tr>
    </w:tbl>
    <w:p w14:paraId="0800F342" w14:textId="77777777" w:rsidR="00E6036E" w:rsidRDefault="00E6036E" w:rsidP="00E6036E">
      <w:pPr>
        <w:spacing w:line="360" w:lineRule="auto"/>
        <w:jc w:val="both"/>
        <w:rPr>
          <w:rFonts w:cs="Times New Roman"/>
        </w:rPr>
      </w:pPr>
    </w:p>
    <w:p w14:paraId="2780EF76" w14:textId="77777777" w:rsidR="00E6036E" w:rsidRDefault="00E6036E" w:rsidP="00E6036E">
      <w:pPr>
        <w:spacing w:line="360" w:lineRule="auto"/>
        <w:jc w:val="both"/>
        <w:rPr>
          <w:rFonts w:cs="Times New Roman"/>
        </w:rPr>
      </w:pPr>
    </w:p>
    <w:p w14:paraId="186F5C75" w14:textId="77777777" w:rsidR="00E6036E" w:rsidRDefault="00E6036E" w:rsidP="00E6036E">
      <w:pPr>
        <w:spacing w:line="360" w:lineRule="auto"/>
        <w:jc w:val="both"/>
        <w:rPr>
          <w:rFonts w:cs="Times New Roman"/>
        </w:rPr>
      </w:pPr>
    </w:p>
    <w:p w14:paraId="033ABF23" w14:textId="77777777" w:rsidR="00E6036E" w:rsidRDefault="00E6036E" w:rsidP="00E6036E">
      <w:pPr>
        <w:spacing w:line="360" w:lineRule="auto"/>
        <w:jc w:val="both"/>
        <w:rPr>
          <w:rFonts w:cs="Times New Roman"/>
        </w:rPr>
      </w:pPr>
    </w:p>
    <w:p w14:paraId="7FC351E4" w14:textId="77777777" w:rsidR="00E6036E" w:rsidRDefault="00E6036E" w:rsidP="00E6036E">
      <w:pPr>
        <w:spacing w:line="360" w:lineRule="auto"/>
        <w:jc w:val="both"/>
        <w:rPr>
          <w:rFonts w:cs="Times New Roman"/>
        </w:rPr>
      </w:pPr>
    </w:p>
    <w:p w14:paraId="0329902B" w14:textId="77777777" w:rsidR="00E6036E" w:rsidRDefault="00E6036E" w:rsidP="00E6036E">
      <w:pPr>
        <w:spacing w:line="360" w:lineRule="auto"/>
        <w:jc w:val="both"/>
        <w:rPr>
          <w:rFonts w:cs="Times New Roman"/>
        </w:rPr>
      </w:pPr>
    </w:p>
    <w:p w14:paraId="6C8C813C" w14:textId="77777777" w:rsidR="00E6036E" w:rsidRDefault="00E6036E" w:rsidP="00E6036E">
      <w:pPr>
        <w:spacing w:line="360" w:lineRule="auto"/>
        <w:jc w:val="both"/>
        <w:rPr>
          <w:rFonts w:cs="Times New Roman"/>
        </w:rPr>
      </w:pPr>
    </w:p>
    <w:p w14:paraId="6546BCCE" w14:textId="77777777" w:rsidR="00E6036E" w:rsidRDefault="00E6036E" w:rsidP="00E6036E">
      <w:pPr>
        <w:spacing w:line="360" w:lineRule="auto"/>
        <w:jc w:val="both"/>
        <w:rPr>
          <w:rFonts w:cs="Times New Roman"/>
        </w:rPr>
      </w:pPr>
    </w:p>
    <w:p w14:paraId="38CC5D18" w14:textId="77777777" w:rsidR="002B135E" w:rsidRDefault="002B135E">
      <w:pPr>
        <w:spacing w:line="240" w:lineRule="auto"/>
        <w:rPr>
          <w:rFonts w:cs="Times New Roman"/>
          <w:i/>
          <w:iCs/>
          <w:szCs w:val="22"/>
          <w:lang w:val="en-US" w:bidi="th-TH"/>
        </w:rPr>
      </w:pPr>
      <w:r>
        <w:rPr>
          <w:rFonts w:cs="Times New Roman"/>
          <w:i/>
          <w:iCs/>
        </w:rPr>
        <w:br w:type="page"/>
      </w:r>
    </w:p>
    <w:p w14:paraId="46A9DD84" w14:textId="77777777" w:rsidR="00E6036E" w:rsidRPr="00736CE2" w:rsidRDefault="00E6036E" w:rsidP="00E6036E">
      <w:pPr>
        <w:pStyle w:val="NoSpacing"/>
        <w:spacing w:line="360" w:lineRule="auto"/>
        <w:rPr>
          <w:rFonts w:ascii="Times New Roman" w:hAnsi="Times New Roman" w:cs="Times New Roman"/>
          <w:i/>
          <w:iCs/>
          <w:sz w:val="22"/>
        </w:rPr>
      </w:pPr>
      <w:r>
        <w:rPr>
          <w:rFonts w:ascii="Times New Roman" w:hAnsi="Times New Roman" w:cs="Times New Roman"/>
          <w:i/>
          <w:iCs/>
          <w:sz w:val="22"/>
        </w:rPr>
        <w:lastRenderedPageBreak/>
        <w:t>Other Information</w:t>
      </w:r>
    </w:p>
    <w:p w14:paraId="7DA3FB93" w14:textId="77777777" w:rsidR="00E6036E" w:rsidRPr="00736CE2" w:rsidRDefault="00E6036E" w:rsidP="00E6036E">
      <w:pPr>
        <w:pStyle w:val="RNormal"/>
        <w:spacing w:line="360" w:lineRule="auto"/>
        <w:rPr>
          <w:i/>
          <w:iCs/>
        </w:rPr>
      </w:pPr>
    </w:p>
    <w:p w14:paraId="16F72274" w14:textId="77777777" w:rsidR="00E6036E" w:rsidRDefault="00E6036E" w:rsidP="00E6036E">
      <w:pPr>
        <w:pStyle w:val="RNormal"/>
        <w:spacing w:line="360" w:lineRule="auto"/>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w:t>
      </w:r>
      <w:r>
        <w:rPr>
          <w:szCs w:val="22"/>
        </w:rPr>
        <w:br/>
        <w:t>my auditor’s report thereon. The annual report is expected to be made available to me after the date of this auditor’s report.</w:t>
      </w:r>
    </w:p>
    <w:p w14:paraId="21F16CEC" w14:textId="77777777" w:rsidR="00E6036E" w:rsidRDefault="00E6036E" w:rsidP="00E6036E">
      <w:pPr>
        <w:pStyle w:val="RNormal"/>
        <w:spacing w:line="360" w:lineRule="auto"/>
        <w:rPr>
          <w:szCs w:val="22"/>
        </w:rPr>
      </w:pPr>
    </w:p>
    <w:p w14:paraId="45EC56BA" w14:textId="77777777" w:rsidR="00E6036E" w:rsidRDefault="00E6036E" w:rsidP="00E6036E">
      <w:pPr>
        <w:pStyle w:val="RNormal"/>
        <w:spacing w:line="360" w:lineRule="auto"/>
        <w:rPr>
          <w:szCs w:val="22"/>
        </w:rPr>
      </w:pPr>
      <w:r>
        <w:rPr>
          <w:szCs w:val="22"/>
        </w:rPr>
        <w:t>My opinion on the consolidated and separate financial statements does not cover the other information and</w:t>
      </w:r>
      <w:r>
        <w:rPr>
          <w:szCs w:val="22"/>
        </w:rPr>
        <w:br/>
        <w:t xml:space="preserve">I will not express any form of assurance conclusion thereon. </w:t>
      </w:r>
    </w:p>
    <w:p w14:paraId="16C7F1DE" w14:textId="77777777" w:rsidR="00E6036E" w:rsidRDefault="00E6036E" w:rsidP="00E6036E">
      <w:pPr>
        <w:pStyle w:val="RNormal"/>
        <w:spacing w:line="360" w:lineRule="auto"/>
        <w:rPr>
          <w:szCs w:val="22"/>
        </w:rPr>
      </w:pPr>
    </w:p>
    <w:p w14:paraId="0F969264" w14:textId="77777777" w:rsidR="00E6036E" w:rsidRDefault="00E6036E" w:rsidP="00E6036E">
      <w:pPr>
        <w:pStyle w:val="RNormal"/>
        <w:spacing w:line="360" w:lineRule="auto"/>
        <w:rPr>
          <w:color w:val="000000"/>
        </w:rPr>
      </w:pPr>
      <w:r>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w:t>
      </w:r>
      <w:r w:rsidRPr="005242CE">
        <w:rPr>
          <w:color w:val="000000"/>
        </w:rPr>
        <w:t xml:space="preserve">knowledge obtained in the audit, or otherwise appears to be materially misstated. </w:t>
      </w:r>
    </w:p>
    <w:p w14:paraId="1E7AB769" w14:textId="77777777" w:rsidR="00E6036E" w:rsidRDefault="00E6036E" w:rsidP="00E6036E">
      <w:pPr>
        <w:pStyle w:val="RNormal"/>
        <w:spacing w:line="360" w:lineRule="auto"/>
        <w:rPr>
          <w:color w:val="000000"/>
        </w:rPr>
      </w:pPr>
    </w:p>
    <w:p w14:paraId="64DAE9A5" w14:textId="77777777" w:rsidR="00E6036E" w:rsidRPr="005242CE" w:rsidRDefault="00E6036E" w:rsidP="00E6036E">
      <w:pPr>
        <w:pStyle w:val="RNormal"/>
        <w:spacing w:line="360" w:lineRule="auto"/>
        <w:rPr>
          <w:color w:val="000000"/>
        </w:rPr>
      </w:pPr>
      <w:r w:rsidRPr="005242CE">
        <w:rPr>
          <w:color w:val="000000"/>
        </w:rPr>
        <w:t>When I read the annual report, if I conclude that there is a material misstatement therein, I am required to communicate the matter to those charged with governance and request that the correction be made.</w:t>
      </w:r>
    </w:p>
    <w:p w14:paraId="3D42491E" w14:textId="77777777" w:rsidR="00E6036E" w:rsidRPr="005242CE" w:rsidRDefault="00E6036E" w:rsidP="00E6036E">
      <w:pPr>
        <w:pStyle w:val="RNormal"/>
        <w:spacing w:line="360" w:lineRule="auto"/>
        <w:rPr>
          <w:color w:val="000000"/>
        </w:rPr>
      </w:pPr>
    </w:p>
    <w:p w14:paraId="32FBC623" w14:textId="77777777" w:rsidR="00E6036E" w:rsidRDefault="00E6036E" w:rsidP="00E6036E">
      <w:pPr>
        <w:pStyle w:val="RNormal"/>
        <w:spacing w:line="360" w:lineRule="auto"/>
        <w:rPr>
          <w:i/>
          <w:iCs/>
          <w:szCs w:val="22"/>
        </w:rPr>
      </w:pPr>
      <w:r>
        <w:rPr>
          <w:i/>
          <w:iCs/>
          <w:szCs w:val="22"/>
        </w:rPr>
        <w:t>Responsibilities of Management and Those Charged with Governance for the Consolidated and Separate Financial Statements</w:t>
      </w:r>
    </w:p>
    <w:p w14:paraId="7FECF611" w14:textId="77777777" w:rsidR="00E6036E" w:rsidRDefault="00E6036E" w:rsidP="00E6036E">
      <w:pPr>
        <w:pStyle w:val="RNormal"/>
        <w:spacing w:line="360" w:lineRule="auto"/>
        <w:rPr>
          <w:i/>
          <w:iCs/>
          <w:szCs w:val="22"/>
        </w:rPr>
      </w:pPr>
    </w:p>
    <w:p w14:paraId="40A8E3B6" w14:textId="77777777" w:rsidR="00E6036E" w:rsidRDefault="00E6036E" w:rsidP="00E6036E">
      <w:pPr>
        <w:pStyle w:val="RNormal"/>
        <w:spacing w:line="360" w:lineRule="auto"/>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A348892" w14:textId="77777777" w:rsidR="00E6036E" w:rsidRDefault="00E6036E" w:rsidP="00E6036E">
      <w:pPr>
        <w:pStyle w:val="RNormal"/>
        <w:spacing w:line="360" w:lineRule="auto"/>
        <w:rPr>
          <w:szCs w:val="22"/>
        </w:rPr>
      </w:pPr>
    </w:p>
    <w:p w14:paraId="3C681F82" w14:textId="77777777" w:rsidR="00E6036E" w:rsidRDefault="00E6036E" w:rsidP="00E6036E">
      <w:pPr>
        <w:pStyle w:val="RNormal"/>
        <w:spacing w:line="360" w:lineRule="auto"/>
        <w:rPr>
          <w:szCs w:val="22"/>
        </w:rPr>
      </w:pPr>
      <w:r>
        <w:rPr>
          <w:szCs w:val="22"/>
        </w:rPr>
        <w:t xml:space="preserve">In preparing the consolidated and separate financial statements, management is responsible for assessing </w:t>
      </w:r>
      <w:r>
        <w:rPr>
          <w:szCs w:val="22"/>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8D893C" w14:textId="77777777" w:rsidR="00E6036E" w:rsidRDefault="00E6036E" w:rsidP="00E6036E">
      <w:pPr>
        <w:pStyle w:val="RNormal"/>
        <w:spacing w:line="360" w:lineRule="auto"/>
        <w:rPr>
          <w:szCs w:val="22"/>
        </w:rPr>
      </w:pPr>
    </w:p>
    <w:p w14:paraId="2DD66F75" w14:textId="77777777" w:rsidR="00E6036E" w:rsidRDefault="00E6036E" w:rsidP="00E6036E">
      <w:pPr>
        <w:pStyle w:val="RNormal"/>
        <w:spacing w:line="360" w:lineRule="auto"/>
        <w:rPr>
          <w:szCs w:val="22"/>
        </w:rPr>
      </w:pPr>
      <w:r>
        <w:rPr>
          <w:szCs w:val="22"/>
        </w:rPr>
        <w:t>Those charged with governance are responsible for overseeing the Group’s and the Company’s financial reporting process.</w:t>
      </w:r>
    </w:p>
    <w:p w14:paraId="167E98E0" w14:textId="77777777" w:rsidR="00E6036E" w:rsidRDefault="00E6036E" w:rsidP="00E6036E">
      <w:pPr>
        <w:spacing w:line="360" w:lineRule="auto"/>
        <w:jc w:val="both"/>
        <w:rPr>
          <w:rFonts w:cs="Times New Roman"/>
          <w:i/>
          <w:iCs/>
          <w:szCs w:val="22"/>
        </w:rPr>
      </w:pPr>
    </w:p>
    <w:p w14:paraId="11BB7F4A" w14:textId="77777777" w:rsidR="00E6036E" w:rsidRDefault="00E6036E" w:rsidP="00E6036E">
      <w:pPr>
        <w:spacing w:line="360" w:lineRule="auto"/>
        <w:jc w:val="both"/>
        <w:rPr>
          <w:rFonts w:cstheme="minorBidi"/>
          <w:i/>
          <w:iCs/>
          <w:szCs w:val="28"/>
          <w:lang w:bidi="th-TH"/>
        </w:rPr>
      </w:pPr>
    </w:p>
    <w:p w14:paraId="610EF4AA" w14:textId="77777777" w:rsidR="00E6036E" w:rsidRPr="00790FE4" w:rsidRDefault="00E6036E" w:rsidP="00E6036E">
      <w:pPr>
        <w:spacing w:line="360" w:lineRule="auto"/>
        <w:jc w:val="both"/>
        <w:rPr>
          <w:rFonts w:cstheme="minorBidi"/>
          <w:i/>
          <w:iCs/>
          <w:szCs w:val="28"/>
          <w:lang w:bidi="th-TH"/>
        </w:rPr>
      </w:pPr>
    </w:p>
    <w:p w14:paraId="15CCF77D" w14:textId="77777777" w:rsidR="00E6036E" w:rsidRDefault="00E6036E" w:rsidP="00E6036E">
      <w:pPr>
        <w:spacing w:line="360" w:lineRule="auto"/>
        <w:jc w:val="both"/>
        <w:rPr>
          <w:rFonts w:cs="Times New Roman"/>
          <w:i/>
          <w:iCs/>
          <w:szCs w:val="22"/>
        </w:rPr>
      </w:pPr>
      <w:r w:rsidRPr="00F610AE">
        <w:rPr>
          <w:rFonts w:cs="Times New Roman"/>
          <w:i/>
          <w:iCs/>
          <w:szCs w:val="22"/>
        </w:rPr>
        <w:lastRenderedPageBreak/>
        <w:t>Auditor’s Responsibilities for the Audit of the Consolidated and Separate Financial Statements</w:t>
      </w:r>
    </w:p>
    <w:p w14:paraId="733F2A68" w14:textId="77777777" w:rsidR="00E6036E" w:rsidRPr="0059398F" w:rsidRDefault="00E6036E" w:rsidP="00E6036E">
      <w:pPr>
        <w:spacing w:line="360" w:lineRule="auto"/>
        <w:jc w:val="both"/>
        <w:rPr>
          <w:rFonts w:cs="Times New Roman"/>
          <w:i/>
          <w:szCs w:val="22"/>
        </w:rPr>
      </w:pPr>
      <w:r w:rsidRPr="00F610AE">
        <w:rPr>
          <w:rFonts w:cs="Times New Roman"/>
          <w:i/>
          <w:iCs/>
          <w:szCs w:val="22"/>
        </w:rPr>
        <w:t xml:space="preserve"> </w:t>
      </w:r>
    </w:p>
    <w:p w14:paraId="594ADA3B" w14:textId="77777777" w:rsidR="00E6036E" w:rsidRDefault="00E6036E" w:rsidP="00E6036E">
      <w:pPr>
        <w:pStyle w:val="RNormal"/>
        <w:spacing w:line="360" w:lineRule="auto"/>
      </w:pPr>
      <w:r>
        <w:rPr>
          <w:szCs w:val="22"/>
        </w:rPr>
        <w:t xml:space="preserve">My objectives are to obtain reasonable assurance about whether the consolidated and separate financial statements as a whole are free from material misstatement, whether due to fraud or error, and to issue </w:t>
      </w:r>
      <w:r>
        <w:rPr>
          <w:szCs w:val="22"/>
        </w:rPr>
        <w:br/>
        <w:t xml:space="preserve">an auditor’s report that includes my opinion. Reasonable assurance is a high level of assurance, but is not </w:t>
      </w:r>
      <w:r>
        <w:rPr>
          <w:szCs w:val="22"/>
        </w:rPr>
        <w:br/>
        <w:t xml:space="preserve">a guarantee that an audit conducted in accordance with TSAs will always detect a material misstatement when it exists. Misstatements can arise from fraud or error and are considered material if, individually or in </w:t>
      </w:r>
      <w:r>
        <w:rPr>
          <w:szCs w:val="22"/>
        </w:rPr>
        <w:br/>
        <w:t>the aggregate, they could reasonably be expected to influence the economic decisions of users taken on the basis of these consolidated and separate financial statements</w:t>
      </w:r>
      <w:r w:rsidRPr="00F610AE">
        <w:t>.</w:t>
      </w:r>
    </w:p>
    <w:p w14:paraId="27A2EC6A" w14:textId="77777777" w:rsidR="00E6036E" w:rsidRDefault="00E6036E" w:rsidP="00E6036E">
      <w:pPr>
        <w:autoSpaceDE w:val="0"/>
        <w:autoSpaceDN w:val="0"/>
        <w:adjustRightInd w:val="0"/>
        <w:spacing w:line="360" w:lineRule="auto"/>
        <w:jc w:val="both"/>
        <w:rPr>
          <w:rFonts w:cs="Times New Roman"/>
          <w:szCs w:val="22"/>
        </w:rPr>
      </w:pPr>
    </w:p>
    <w:p w14:paraId="30547653" w14:textId="77777777" w:rsidR="00E6036E" w:rsidRPr="00F610AE" w:rsidRDefault="00E6036E" w:rsidP="00E6036E">
      <w:pPr>
        <w:autoSpaceDE w:val="0"/>
        <w:autoSpaceDN w:val="0"/>
        <w:adjustRightInd w:val="0"/>
        <w:spacing w:line="360" w:lineRule="auto"/>
        <w:jc w:val="both"/>
        <w:rPr>
          <w:rFonts w:cs="Times New Roman"/>
          <w:szCs w:val="22"/>
        </w:rPr>
      </w:pPr>
      <w:r w:rsidRPr="00F610AE">
        <w:rPr>
          <w:rFonts w:cs="Times New Roman"/>
          <w:szCs w:val="22"/>
        </w:rPr>
        <w:t xml:space="preserve">As part of an audit in accordance with TSAs, I exercise professional judgment and maintain professional skepticism throughout the audit. I also: </w:t>
      </w:r>
    </w:p>
    <w:p w14:paraId="334C237F" w14:textId="77777777" w:rsidR="00E6036E" w:rsidRPr="00F877C3" w:rsidRDefault="00E6036E" w:rsidP="00E6036E">
      <w:pPr>
        <w:autoSpaceDE w:val="0"/>
        <w:autoSpaceDN w:val="0"/>
        <w:adjustRightInd w:val="0"/>
        <w:spacing w:line="360" w:lineRule="auto"/>
        <w:jc w:val="both"/>
        <w:rPr>
          <w:szCs w:val="22"/>
        </w:rPr>
      </w:pPr>
    </w:p>
    <w:p w14:paraId="0AFA94B5" w14:textId="77777777" w:rsidR="00E6036E" w:rsidRDefault="00E6036E" w:rsidP="00E6036E">
      <w:pPr>
        <w:pStyle w:val="RNormal"/>
        <w:numPr>
          <w:ilvl w:val="0"/>
          <w:numId w:val="29"/>
        </w:numPr>
        <w:spacing w:line="360" w:lineRule="auto"/>
        <w:ind w:left="360"/>
        <w:rPr>
          <w:szCs w:val="22"/>
        </w:rPr>
      </w:pPr>
      <w:r w:rsidRPr="00EF6257">
        <w:rPr>
          <w:szCs w:val="22"/>
        </w:rPr>
        <w:t xml:space="preserve">Identify and assess the risks of material misstatement of the </w:t>
      </w:r>
      <w:r w:rsidRPr="00F610AE">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27A7DD" w14:textId="77777777" w:rsidR="00E6036E" w:rsidRDefault="00E6036E" w:rsidP="00E6036E">
      <w:pPr>
        <w:pStyle w:val="RNormal"/>
        <w:numPr>
          <w:ilvl w:val="0"/>
          <w:numId w:val="29"/>
        </w:numPr>
        <w:spacing w:line="360" w:lineRule="auto"/>
        <w:ind w:left="360"/>
        <w:rPr>
          <w:szCs w:val="22"/>
        </w:rPr>
      </w:pPr>
      <w:r w:rsidRPr="003F3743">
        <w:rPr>
          <w:szCs w:val="22"/>
        </w:rPr>
        <w:t xml:space="preserve">Obtain an understanding of internal control relevant to the audit in order to design audit procedures that are appropriate in the circumstances, but not for the purpose of expressing an opinion on the effectiveness of </w:t>
      </w:r>
      <w:r w:rsidRPr="00F610AE">
        <w:rPr>
          <w:szCs w:val="22"/>
        </w:rPr>
        <w:t>the Group’s and</w:t>
      </w:r>
      <w:r w:rsidRPr="0059398F">
        <w:rPr>
          <w:szCs w:val="22"/>
        </w:rPr>
        <w:t xml:space="preserve"> the Company’s internal control.</w:t>
      </w:r>
    </w:p>
    <w:p w14:paraId="6E5FA765" w14:textId="77777777" w:rsidR="00E6036E" w:rsidRDefault="00E6036E" w:rsidP="00E6036E">
      <w:pPr>
        <w:pStyle w:val="RNormal"/>
        <w:numPr>
          <w:ilvl w:val="0"/>
          <w:numId w:val="29"/>
        </w:numPr>
        <w:spacing w:line="360" w:lineRule="auto"/>
        <w:ind w:left="360"/>
        <w:rPr>
          <w:szCs w:val="22"/>
        </w:rPr>
      </w:pPr>
      <w:r w:rsidRPr="003F3743">
        <w:rPr>
          <w:szCs w:val="22"/>
        </w:rPr>
        <w:t xml:space="preserve">Evaluate the appropriateness of accounting policies used and the reasonableness of accounting estimates and related disclosures made by management. </w:t>
      </w:r>
    </w:p>
    <w:p w14:paraId="66A5ACEC" w14:textId="77777777" w:rsidR="00E6036E" w:rsidRDefault="00E6036E" w:rsidP="00E6036E">
      <w:pPr>
        <w:pStyle w:val="RNormal"/>
        <w:numPr>
          <w:ilvl w:val="0"/>
          <w:numId w:val="29"/>
        </w:numPr>
        <w:spacing w:line="360" w:lineRule="auto"/>
        <w:ind w:left="360"/>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F610AE">
        <w:rPr>
          <w:szCs w:val="22"/>
        </w:rPr>
        <w:t>the Group’s and</w:t>
      </w:r>
      <w:r w:rsidRPr="0059398F">
        <w:rPr>
          <w:szCs w:val="22"/>
        </w:rPr>
        <w:t xml:space="preserve"> the Company’s ability to continue as a going concern. </w:t>
      </w:r>
      <w:r>
        <w:rPr>
          <w:szCs w:val="22"/>
        </w:rPr>
        <w:br/>
      </w:r>
      <w:r w:rsidRPr="0059398F">
        <w:rPr>
          <w:szCs w:val="22"/>
        </w:rPr>
        <w:t xml:space="preserve">If I conclude that a material uncertainty exists, I am required to draw attention in my auditor’s report to the related disclosures in the </w:t>
      </w:r>
      <w:r w:rsidRPr="00F610AE">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F610AE">
        <w:rPr>
          <w:szCs w:val="22"/>
        </w:rPr>
        <w:t>the Group and</w:t>
      </w:r>
      <w:r w:rsidRPr="0059398F">
        <w:rPr>
          <w:szCs w:val="22"/>
        </w:rPr>
        <w:t xml:space="preserve"> the Company to cease to continue as a going concern. </w:t>
      </w:r>
    </w:p>
    <w:p w14:paraId="697E8C13" w14:textId="77777777" w:rsidR="00B77432" w:rsidRDefault="00B77432">
      <w:pPr>
        <w:spacing w:line="240" w:lineRule="auto"/>
        <w:rPr>
          <w:rFonts w:cs="Times New Roman"/>
          <w:szCs w:val="22"/>
          <w:lang w:val="en-US"/>
        </w:rPr>
      </w:pPr>
      <w:r>
        <w:rPr>
          <w:szCs w:val="22"/>
        </w:rPr>
        <w:br w:type="page"/>
      </w:r>
    </w:p>
    <w:p w14:paraId="582E5D2E" w14:textId="77777777" w:rsidR="006707C2" w:rsidRDefault="006707C2" w:rsidP="006707C2">
      <w:pPr>
        <w:pStyle w:val="RNormal"/>
        <w:numPr>
          <w:ilvl w:val="0"/>
          <w:numId w:val="29"/>
        </w:numPr>
        <w:spacing w:line="360" w:lineRule="auto"/>
        <w:ind w:left="360"/>
        <w:rPr>
          <w:szCs w:val="22"/>
        </w:rPr>
      </w:pPr>
      <w:r w:rsidRPr="0059398F">
        <w:rPr>
          <w:szCs w:val="22"/>
        </w:rPr>
        <w:lastRenderedPageBreak/>
        <w:t>Evaluate the overall p</w:t>
      </w:r>
      <w:r w:rsidRPr="002E5B55">
        <w:rPr>
          <w:szCs w:val="22"/>
        </w:rPr>
        <w:t xml:space="preserve">resentation, structure and content of the </w:t>
      </w:r>
      <w:r w:rsidRPr="00F610AE">
        <w:rPr>
          <w:szCs w:val="22"/>
        </w:rPr>
        <w:t xml:space="preserve">consolidated and separate </w:t>
      </w:r>
      <w:r w:rsidRPr="0059398F">
        <w:rPr>
          <w:szCs w:val="22"/>
        </w:rPr>
        <w:t xml:space="preserve">financial statements, including the disclosures, and whether the </w:t>
      </w:r>
      <w:r w:rsidRPr="00F610AE">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14:paraId="05B99AA9" w14:textId="77777777" w:rsidR="006707C2" w:rsidRPr="009D169E" w:rsidRDefault="006707C2" w:rsidP="006707C2">
      <w:pPr>
        <w:pStyle w:val="RNormal"/>
        <w:numPr>
          <w:ilvl w:val="0"/>
          <w:numId w:val="29"/>
        </w:numPr>
        <w:spacing w:line="360" w:lineRule="auto"/>
        <w:ind w:left="360"/>
        <w:rPr>
          <w:szCs w:val="22"/>
        </w:rPr>
      </w:pPr>
      <w:r w:rsidRPr="00B90292">
        <w:rPr>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Pr="009D169E">
        <w:rPr>
          <w:szCs w:val="22"/>
        </w:rPr>
        <w:t>.</w:t>
      </w:r>
    </w:p>
    <w:p w14:paraId="3C6EFCEB" w14:textId="77777777" w:rsidR="006707C2" w:rsidRPr="00F877C3" w:rsidRDefault="006707C2" w:rsidP="006707C2">
      <w:pPr>
        <w:pStyle w:val="RNormal"/>
        <w:spacing w:line="360" w:lineRule="auto"/>
        <w:ind w:left="340"/>
        <w:rPr>
          <w:szCs w:val="22"/>
        </w:rPr>
      </w:pPr>
    </w:p>
    <w:p w14:paraId="08E98DB4" w14:textId="77777777" w:rsidR="006707C2" w:rsidRPr="00F610AE" w:rsidRDefault="006707C2" w:rsidP="006707C2">
      <w:pPr>
        <w:autoSpaceDE w:val="0"/>
        <w:autoSpaceDN w:val="0"/>
        <w:adjustRightInd w:val="0"/>
        <w:spacing w:line="360" w:lineRule="auto"/>
        <w:jc w:val="both"/>
        <w:rPr>
          <w:szCs w:val="22"/>
        </w:rPr>
      </w:pPr>
      <w:r w:rsidRPr="00F610A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2EDED10" w14:textId="77777777" w:rsidR="006707C2" w:rsidRPr="00F877C3" w:rsidRDefault="006707C2" w:rsidP="006707C2">
      <w:pPr>
        <w:autoSpaceDE w:val="0"/>
        <w:autoSpaceDN w:val="0"/>
        <w:adjustRightInd w:val="0"/>
        <w:spacing w:line="360" w:lineRule="auto"/>
        <w:rPr>
          <w:szCs w:val="22"/>
        </w:rPr>
      </w:pPr>
    </w:p>
    <w:p w14:paraId="7CAC3AE7" w14:textId="77777777" w:rsidR="006707C2" w:rsidRPr="00F610AE" w:rsidRDefault="006707C2" w:rsidP="006707C2">
      <w:pPr>
        <w:autoSpaceDE w:val="0"/>
        <w:autoSpaceDN w:val="0"/>
        <w:adjustRightInd w:val="0"/>
        <w:spacing w:line="360" w:lineRule="auto"/>
        <w:jc w:val="both"/>
        <w:rPr>
          <w:szCs w:val="22"/>
        </w:rPr>
      </w:pPr>
      <w:r w:rsidRPr="00F610AE">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A2455">
        <w:rPr>
          <w:rFonts w:cs="Times New Roman"/>
          <w:szCs w:val="22"/>
        </w:rPr>
        <w:t xml:space="preserve">and where applicable, </w:t>
      </w:r>
      <w:r w:rsidRPr="004A2455">
        <w:rPr>
          <w:rFonts w:cs="Cordia New"/>
          <w:szCs w:val="28"/>
          <w:lang w:bidi="th-TH"/>
        </w:rPr>
        <w:t>actions taken to eliminate threats or</w:t>
      </w:r>
      <w:r w:rsidRPr="004A2455">
        <w:rPr>
          <w:szCs w:val="22"/>
        </w:rPr>
        <w:t xml:space="preserve"> safeguards applied.</w:t>
      </w:r>
    </w:p>
    <w:p w14:paraId="765CA3AE" w14:textId="77777777" w:rsidR="006707C2" w:rsidRDefault="006707C2" w:rsidP="006707C2">
      <w:pPr>
        <w:autoSpaceDE w:val="0"/>
        <w:autoSpaceDN w:val="0"/>
        <w:adjustRightInd w:val="0"/>
        <w:spacing w:line="360" w:lineRule="auto"/>
        <w:jc w:val="both"/>
        <w:rPr>
          <w:rFonts w:cs="Times New Roman"/>
          <w:szCs w:val="22"/>
        </w:rPr>
      </w:pPr>
    </w:p>
    <w:p w14:paraId="5B005367" w14:textId="77777777" w:rsidR="006707C2" w:rsidRPr="003A787B" w:rsidRDefault="006707C2" w:rsidP="006707C2">
      <w:pPr>
        <w:autoSpaceDE w:val="0"/>
        <w:autoSpaceDN w:val="0"/>
        <w:adjustRightInd w:val="0"/>
        <w:spacing w:line="360" w:lineRule="auto"/>
        <w:jc w:val="both"/>
        <w:rPr>
          <w:rFonts w:cs="Times New Roman"/>
          <w:szCs w:val="22"/>
        </w:rPr>
      </w:pPr>
      <w:r w:rsidRPr="00F610AE">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Pr>
          <w:rFonts w:cs="Times New Roman"/>
          <w:szCs w:val="22"/>
        </w:rPr>
        <w:br/>
      </w:r>
      <w:r w:rsidRPr="00F610AE">
        <w:rPr>
          <w:rFonts w:cs="Times New Roman"/>
          <w:szCs w:val="22"/>
        </w:rPr>
        <w:t>a matter should not be communicated in my report because the adverse consequences of doing so would reasonably be expected to outweigh the public interest benefits of such communication.</w:t>
      </w:r>
    </w:p>
    <w:p w14:paraId="368C86BD" w14:textId="77777777" w:rsidR="006707C2" w:rsidRPr="00CF2F1E" w:rsidRDefault="006707C2" w:rsidP="006707C2">
      <w:pPr>
        <w:pStyle w:val="RNormal"/>
        <w:spacing w:line="360" w:lineRule="auto"/>
        <w:rPr>
          <w:sz w:val="18"/>
          <w:szCs w:val="18"/>
        </w:rPr>
      </w:pPr>
    </w:p>
    <w:p w14:paraId="4819BEDA" w14:textId="77777777" w:rsidR="006707C2" w:rsidRPr="00CF2F1E" w:rsidRDefault="006707C2" w:rsidP="006707C2">
      <w:pPr>
        <w:pStyle w:val="RNormal"/>
        <w:spacing w:line="360" w:lineRule="auto"/>
        <w:rPr>
          <w:sz w:val="18"/>
          <w:szCs w:val="18"/>
        </w:rPr>
      </w:pPr>
    </w:p>
    <w:p w14:paraId="1EBB81E5" w14:textId="77777777" w:rsidR="006707C2" w:rsidRDefault="006707C2" w:rsidP="006707C2">
      <w:pPr>
        <w:pStyle w:val="RNormal"/>
        <w:spacing w:line="360" w:lineRule="auto"/>
        <w:rPr>
          <w:sz w:val="18"/>
          <w:szCs w:val="18"/>
        </w:rPr>
      </w:pPr>
    </w:p>
    <w:p w14:paraId="1A72F9B9" w14:textId="77777777" w:rsidR="006707C2" w:rsidRDefault="006707C2" w:rsidP="006707C2">
      <w:pPr>
        <w:pStyle w:val="RNormal"/>
        <w:spacing w:line="360" w:lineRule="auto"/>
        <w:rPr>
          <w:sz w:val="18"/>
          <w:szCs w:val="18"/>
          <w:lang w:bidi="th-TH"/>
        </w:rPr>
      </w:pPr>
    </w:p>
    <w:p w14:paraId="47E2E547" w14:textId="77777777" w:rsidR="006707C2" w:rsidRPr="007F4745" w:rsidRDefault="006707C2" w:rsidP="006707C2">
      <w:pPr>
        <w:pStyle w:val="RNormal"/>
        <w:spacing w:line="360" w:lineRule="auto"/>
        <w:rPr>
          <w:rFonts w:cs="Cordia New"/>
          <w:sz w:val="18"/>
          <w:szCs w:val="18"/>
          <w:lang w:bidi="th-TH"/>
        </w:rPr>
      </w:pPr>
    </w:p>
    <w:p w14:paraId="6682C209" w14:textId="77777777" w:rsidR="006707C2" w:rsidRPr="00BE5118" w:rsidRDefault="006707C2" w:rsidP="006707C2">
      <w:pPr>
        <w:spacing w:line="360" w:lineRule="auto"/>
        <w:ind w:right="99"/>
        <w:jc w:val="both"/>
        <w:rPr>
          <w:rFonts w:cs="Times New Roman"/>
          <w:szCs w:val="22"/>
        </w:rPr>
      </w:pPr>
      <w:r>
        <w:rPr>
          <w:rFonts w:cs="Times New Roman"/>
          <w:szCs w:val="22"/>
        </w:rPr>
        <w:t>(Treerawat Witthayaphalert</w:t>
      </w:r>
      <w:r w:rsidRPr="00BE5118">
        <w:rPr>
          <w:rFonts w:cs="Times New Roman"/>
          <w:szCs w:val="22"/>
        </w:rPr>
        <w:t>)</w:t>
      </w:r>
    </w:p>
    <w:p w14:paraId="415ACD07" w14:textId="77777777" w:rsidR="006707C2" w:rsidRPr="00BE5118" w:rsidRDefault="006707C2" w:rsidP="006707C2">
      <w:pPr>
        <w:spacing w:line="360" w:lineRule="auto"/>
        <w:ind w:right="99"/>
        <w:jc w:val="both"/>
        <w:rPr>
          <w:rFonts w:cs="Times New Roman"/>
          <w:szCs w:val="22"/>
        </w:rPr>
      </w:pPr>
      <w:r w:rsidRPr="00BE5118">
        <w:rPr>
          <w:rFonts w:cs="Times New Roman"/>
          <w:szCs w:val="22"/>
        </w:rPr>
        <w:t>Certified Public Accountant</w:t>
      </w:r>
    </w:p>
    <w:p w14:paraId="537865C0" w14:textId="77777777" w:rsidR="006707C2" w:rsidRPr="00BE5118" w:rsidRDefault="006707C2" w:rsidP="006707C2">
      <w:pPr>
        <w:spacing w:line="360" w:lineRule="auto"/>
        <w:ind w:right="99"/>
        <w:jc w:val="both"/>
        <w:rPr>
          <w:rFonts w:cs="Times New Roman"/>
          <w:szCs w:val="22"/>
        </w:rPr>
      </w:pPr>
      <w:r w:rsidRPr="00BE5118">
        <w:rPr>
          <w:rFonts w:cs="Times New Roman"/>
          <w:szCs w:val="22"/>
        </w:rPr>
        <w:t xml:space="preserve">Registration No. </w:t>
      </w:r>
      <w:r>
        <w:rPr>
          <w:szCs w:val="22"/>
        </w:rPr>
        <w:t>11464</w:t>
      </w:r>
    </w:p>
    <w:p w14:paraId="4CE45948" w14:textId="77777777" w:rsidR="006707C2" w:rsidRPr="00BE5118" w:rsidRDefault="006707C2" w:rsidP="006707C2">
      <w:pPr>
        <w:spacing w:line="360" w:lineRule="auto"/>
        <w:ind w:right="101"/>
        <w:jc w:val="both"/>
        <w:rPr>
          <w:rFonts w:cs="Times New Roman"/>
          <w:szCs w:val="22"/>
        </w:rPr>
      </w:pPr>
    </w:p>
    <w:p w14:paraId="6F41F386" w14:textId="77777777" w:rsidR="006707C2" w:rsidRPr="00BE5118" w:rsidRDefault="006707C2" w:rsidP="006707C2">
      <w:pPr>
        <w:spacing w:line="360" w:lineRule="auto"/>
        <w:ind w:right="99"/>
        <w:rPr>
          <w:rFonts w:cs="Times New Roman"/>
          <w:szCs w:val="22"/>
        </w:rPr>
      </w:pPr>
      <w:r w:rsidRPr="00BE5118">
        <w:rPr>
          <w:rFonts w:cs="Times New Roman"/>
          <w:szCs w:val="22"/>
        </w:rPr>
        <w:t>KPMG Phoomchai Audit Ltd.</w:t>
      </w:r>
    </w:p>
    <w:p w14:paraId="502849C0" w14:textId="77777777" w:rsidR="006707C2" w:rsidRPr="00BE5118" w:rsidRDefault="006707C2" w:rsidP="006707C2">
      <w:pPr>
        <w:spacing w:line="360" w:lineRule="auto"/>
        <w:ind w:right="99"/>
        <w:rPr>
          <w:rFonts w:cs="Times New Roman"/>
          <w:szCs w:val="22"/>
        </w:rPr>
      </w:pPr>
      <w:r w:rsidRPr="00BE5118">
        <w:rPr>
          <w:rFonts w:cs="Times New Roman"/>
          <w:szCs w:val="22"/>
        </w:rPr>
        <w:t>Bangkok</w:t>
      </w:r>
    </w:p>
    <w:p w14:paraId="2B589B1E" w14:textId="7AD93B96" w:rsidR="00A2356C" w:rsidRDefault="00285AF7" w:rsidP="00276A6C">
      <w:pPr>
        <w:spacing w:line="360" w:lineRule="auto"/>
        <w:jc w:val="thaiDistribute"/>
        <w:rPr>
          <w:szCs w:val="22"/>
        </w:rPr>
      </w:pPr>
      <w:r>
        <w:rPr>
          <w:rFonts w:cs="Times New Roman"/>
          <w:szCs w:val="22"/>
          <w:lang w:val="en-US"/>
        </w:rPr>
        <w:t>2</w:t>
      </w:r>
      <w:r w:rsidR="006707C2">
        <w:rPr>
          <w:rFonts w:cs="Times New Roman"/>
          <w:szCs w:val="22"/>
          <w:lang w:val="en-US"/>
        </w:rPr>
        <w:t>5</w:t>
      </w:r>
      <w:r w:rsidR="00CB7DFD" w:rsidRPr="00FF6FCE">
        <w:rPr>
          <w:rFonts w:cs="Times New Roman"/>
          <w:szCs w:val="22"/>
        </w:rPr>
        <w:t xml:space="preserve"> May 202</w:t>
      </w:r>
      <w:r w:rsidR="006707C2">
        <w:rPr>
          <w:rFonts w:cs="Times New Roman"/>
          <w:szCs w:val="22"/>
        </w:rPr>
        <w:t>6</w:t>
      </w:r>
    </w:p>
    <w:sectPr w:rsidR="00A2356C" w:rsidSect="00276A6C">
      <w:headerReference w:type="default" r:id="rId13"/>
      <w:footerReference w:type="default" r:id="rId14"/>
      <w:type w:val="nextColumn"/>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B2DF" w14:textId="77777777" w:rsidR="00542D69" w:rsidRDefault="00542D69">
      <w:r>
        <w:separator/>
      </w:r>
    </w:p>
  </w:endnote>
  <w:endnote w:type="continuationSeparator" w:id="0">
    <w:p w14:paraId="0A0E44B8" w14:textId="77777777" w:rsidR="00542D69" w:rsidRDefault="0054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E65F" w14:textId="77777777" w:rsidR="00542D69" w:rsidRDefault="00542D69">
      <w:r>
        <w:separator/>
      </w:r>
    </w:p>
  </w:footnote>
  <w:footnote w:type="continuationSeparator" w:id="0">
    <w:p w14:paraId="32286E61" w14:textId="77777777" w:rsidR="00542D69" w:rsidRDefault="0054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2EE9" w14:textId="77777777" w:rsidR="0091050F" w:rsidRDefault="0091050F" w:rsidP="0071152C">
    <w:pPr>
      <w:pStyle w:val="acctmainheading"/>
      <w:tabs>
        <w:tab w:val="left" w:pos="7810"/>
      </w:tabs>
      <w:spacing w:after="0" w:line="240" w:lineRule="atLeast"/>
    </w:pPr>
    <w:r>
      <w:t>Thai Carbon Black Public Company Limited and its Subsidiary</w:t>
    </w:r>
  </w:p>
  <w:p w14:paraId="03337851" w14:textId="77777777" w:rsidR="0091050F" w:rsidRDefault="0091050F" w:rsidP="0071152C">
    <w:pPr>
      <w:pStyle w:val="acctmainheading"/>
      <w:spacing w:after="0" w:line="240" w:lineRule="atLeast"/>
      <w:rPr>
        <w:sz w:val="24"/>
        <w:szCs w:val="24"/>
      </w:rPr>
    </w:pPr>
    <w:r>
      <w:rPr>
        <w:sz w:val="24"/>
        <w:szCs w:val="24"/>
      </w:rPr>
      <w:t>Notes to the financial statements</w:t>
    </w:r>
  </w:p>
  <w:p w14:paraId="689B5C78" w14:textId="77777777" w:rsidR="0091050F" w:rsidRPr="00804149" w:rsidRDefault="0091050F" w:rsidP="0071152C">
    <w:pPr>
      <w:rPr>
        <w:b/>
        <w:bCs/>
        <w:sz w:val="24"/>
        <w:szCs w:val="24"/>
      </w:rPr>
    </w:pPr>
    <w:r w:rsidRPr="00E22B9D">
      <w:rPr>
        <w:rFonts w:cs="Arial"/>
        <w:b/>
        <w:bCs/>
        <w:sz w:val="24"/>
        <w:szCs w:val="24"/>
      </w:rPr>
      <w:t>For the year e</w:t>
    </w:r>
    <w:r w:rsidRPr="00804149">
      <w:rPr>
        <w:rFonts w:cs="Arial"/>
        <w:b/>
        <w:bCs/>
        <w:sz w:val="24"/>
        <w:szCs w:val="24"/>
      </w:rPr>
      <w:t>nded 31 March 2017</w:t>
    </w:r>
  </w:p>
  <w:p w14:paraId="2B374568" w14:textId="77777777" w:rsidR="0091050F" w:rsidRPr="0071152C" w:rsidRDefault="0091050F"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AE5D" w14:textId="77777777" w:rsidR="00971EF5" w:rsidRPr="000A5B2D" w:rsidRDefault="00971EF5" w:rsidP="00971EF5">
    <w:pPr>
      <w:pStyle w:val="Header"/>
      <w:spacing w:line="240" w:lineRule="atLeast"/>
      <w:jc w:val="left"/>
      <w:rPr>
        <w:i w:val="0"/>
        <w:iCs/>
        <w:sz w:val="28"/>
        <w:szCs w:val="28"/>
        <w:lang w:val="en-US"/>
      </w:rPr>
    </w:pPr>
  </w:p>
  <w:p w14:paraId="7AFFD61C" w14:textId="77777777" w:rsidR="00971EF5" w:rsidRPr="000A5B2D" w:rsidRDefault="00971EF5" w:rsidP="00971EF5">
    <w:pPr>
      <w:pStyle w:val="Header"/>
      <w:spacing w:line="240" w:lineRule="atLeast"/>
      <w:jc w:val="left"/>
      <w:rPr>
        <w:i w:val="0"/>
        <w:iCs/>
        <w:sz w:val="28"/>
        <w:szCs w:val="28"/>
        <w:lang w:val="en-US"/>
      </w:rPr>
    </w:pPr>
  </w:p>
  <w:p w14:paraId="43C5F672" w14:textId="77777777" w:rsidR="00971EF5" w:rsidRPr="000A5B2D" w:rsidRDefault="00971EF5" w:rsidP="00971EF5">
    <w:pPr>
      <w:pStyle w:val="Header"/>
      <w:spacing w:line="240" w:lineRule="atLeast"/>
      <w:jc w:val="left"/>
      <w:rPr>
        <w:i w:val="0"/>
        <w:iCs/>
        <w:sz w:val="28"/>
        <w:szCs w:val="28"/>
        <w:lang w:val="en-US"/>
      </w:rPr>
    </w:pPr>
  </w:p>
  <w:p w14:paraId="1C8C3A13" w14:textId="77777777" w:rsidR="00971EF5" w:rsidRPr="000A5B2D" w:rsidRDefault="00971EF5" w:rsidP="00971EF5">
    <w:pPr>
      <w:pStyle w:val="Header"/>
      <w:spacing w:line="240" w:lineRule="atLeast"/>
      <w:jc w:val="left"/>
      <w:rPr>
        <w:i w:val="0"/>
        <w:iCs/>
        <w:sz w:val="28"/>
        <w:szCs w:val="28"/>
        <w:lang w:val="en-US"/>
      </w:rPr>
    </w:pPr>
  </w:p>
  <w:p w14:paraId="4A9CA964" w14:textId="77777777" w:rsidR="00971EF5" w:rsidRPr="000A5B2D" w:rsidRDefault="00971EF5" w:rsidP="00971EF5">
    <w:pPr>
      <w:pStyle w:val="Header"/>
      <w:spacing w:line="240" w:lineRule="atLeast"/>
      <w:jc w:val="left"/>
      <w:rPr>
        <w:i w:val="0"/>
        <w:iCs/>
        <w:sz w:val="28"/>
        <w:szCs w:val="28"/>
        <w:lang w:val="en-US"/>
      </w:rPr>
    </w:pPr>
  </w:p>
  <w:p w14:paraId="771B4DE5" w14:textId="77777777" w:rsidR="00971EF5" w:rsidRPr="000A5B2D" w:rsidRDefault="00971EF5" w:rsidP="00971EF5">
    <w:pPr>
      <w:pStyle w:val="Header"/>
      <w:spacing w:line="240" w:lineRule="atLeast"/>
      <w:jc w:val="left"/>
      <w:rPr>
        <w:i w:val="0"/>
        <w:iCs/>
        <w:sz w:val="28"/>
        <w:szCs w:val="28"/>
        <w:lang w:val="en-US"/>
      </w:rPr>
    </w:pPr>
  </w:p>
  <w:p w14:paraId="6D8851F6" w14:textId="77777777" w:rsidR="00971EF5" w:rsidRDefault="00971EF5" w:rsidP="00971EF5">
    <w:pPr>
      <w:pStyle w:val="Header"/>
      <w:spacing w:line="240" w:lineRule="atLeast"/>
      <w:jc w:val="left"/>
      <w:rPr>
        <w:i w:val="0"/>
        <w:iCs/>
        <w:sz w:val="28"/>
        <w:szCs w:val="28"/>
        <w:lang w:val="en-US"/>
      </w:rPr>
    </w:pPr>
  </w:p>
  <w:p w14:paraId="21BD294E" w14:textId="77777777" w:rsidR="00971EF5" w:rsidRDefault="00971EF5" w:rsidP="00971EF5">
    <w:pPr>
      <w:pStyle w:val="Header"/>
      <w:spacing w:line="240" w:lineRule="atLeast"/>
      <w:jc w:val="left"/>
      <w:rPr>
        <w:i w:val="0"/>
        <w:iCs/>
        <w:sz w:val="28"/>
        <w:szCs w:val="28"/>
        <w:lang w:val="en-US"/>
      </w:rPr>
    </w:pPr>
  </w:p>
  <w:p w14:paraId="70E64E34" w14:textId="77777777" w:rsidR="00971EF5" w:rsidRDefault="00971EF5" w:rsidP="00971EF5">
    <w:pPr>
      <w:pStyle w:val="Header"/>
      <w:spacing w:line="240" w:lineRule="atLeast"/>
      <w:jc w:val="left"/>
      <w:rPr>
        <w:i w:val="0"/>
        <w:iCs/>
        <w:sz w:val="28"/>
        <w:szCs w:val="28"/>
        <w:lang w:val="en-US"/>
      </w:rPr>
    </w:pPr>
  </w:p>
  <w:p w14:paraId="4E531BEC" w14:textId="77777777" w:rsidR="00971EF5" w:rsidRDefault="00971EF5" w:rsidP="00971EF5">
    <w:pPr>
      <w:pStyle w:val="Header"/>
      <w:spacing w:line="240" w:lineRule="atLeast"/>
      <w:jc w:val="left"/>
      <w:rPr>
        <w:i w:val="0"/>
        <w:iCs/>
        <w:sz w:val="28"/>
        <w:szCs w:val="28"/>
        <w:lang w:val="en-US" w:bidi="th-TH"/>
      </w:rPr>
    </w:pPr>
  </w:p>
  <w:p w14:paraId="4171FB9E" w14:textId="77777777" w:rsidR="005B5780" w:rsidRDefault="005B5780" w:rsidP="00971EF5">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53C2" w14:textId="77777777" w:rsidR="005B5780" w:rsidRPr="005B5780" w:rsidRDefault="005B5780" w:rsidP="005B5780">
    <w:pPr>
      <w:pStyle w:val="Header"/>
      <w:spacing w:line="240" w:lineRule="atLeast"/>
      <w:rPr>
        <w:sz w:val="28"/>
        <w:szCs w:val="28"/>
        <w:lang w:bidi="th-TH"/>
      </w:rPr>
    </w:pPr>
  </w:p>
  <w:p w14:paraId="65A21798" w14:textId="77777777" w:rsidR="005B5780" w:rsidRPr="005B5780" w:rsidRDefault="005B5780" w:rsidP="005B5780">
    <w:pPr>
      <w:pStyle w:val="Header"/>
      <w:spacing w:line="240" w:lineRule="atLeast"/>
      <w:rPr>
        <w:sz w:val="28"/>
        <w:szCs w:val="28"/>
        <w:lang w:bidi="th-TH"/>
      </w:rPr>
    </w:pPr>
  </w:p>
  <w:p w14:paraId="61311C9A" w14:textId="77777777" w:rsidR="005B5780" w:rsidRPr="005B5780" w:rsidRDefault="005B5780" w:rsidP="005B5780">
    <w:pPr>
      <w:pStyle w:val="Header"/>
      <w:spacing w:line="240" w:lineRule="atLeast"/>
      <w:rPr>
        <w:sz w:val="28"/>
        <w:szCs w:val="28"/>
        <w:lang w:bidi="th-TH"/>
      </w:rPr>
    </w:pPr>
  </w:p>
  <w:p w14:paraId="44D720B4" w14:textId="77777777" w:rsidR="005B5780" w:rsidRPr="005B5780" w:rsidRDefault="005B5780" w:rsidP="005B5780">
    <w:pPr>
      <w:pStyle w:val="Header"/>
      <w:spacing w:line="240" w:lineRule="atLeast"/>
      <w:rPr>
        <w:sz w:val="28"/>
        <w:szCs w:val="28"/>
        <w:lang w:bidi="th-TH"/>
      </w:rPr>
    </w:pPr>
  </w:p>
  <w:p w14:paraId="22EE5E85" w14:textId="77777777" w:rsidR="005B5780" w:rsidRPr="005B5780" w:rsidRDefault="005B5780" w:rsidP="005B5780">
    <w:pPr>
      <w:pStyle w:val="Header"/>
      <w:spacing w:line="240" w:lineRule="atLeast"/>
      <w:rPr>
        <w:sz w:val="28"/>
        <w:szCs w:val="28"/>
        <w:lang w:bidi="th-TH"/>
      </w:rPr>
    </w:pPr>
  </w:p>
  <w:p w14:paraId="5AA72F54" w14:textId="77777777" w:rsidR="005B5780" w:rsidRPr="005B5780" w:rsidRDefault="005B5780" w:rsidP="005B5780">
    <w:pPr>
      <w:pStyle w:val="Header"/>
      <w:spacing w:line="240" w:lineRule="atLeast"/>
      <w:rPr>
        <w:sz w:val="28"/>
        <w:szCs w:val="28"/>
        <w:lang w:bidi="th-TH"/>
      </w:rPr>
    </w:pPr>
  </w:p>
  <w:p w14:paraId="66C981E6" w14:textId="77777777" w:rsidR="005B5780" w:rsidRPr="005B5780" w:rsidRDefault="005B5780" w:rsidP="005B5780">
    <w:pPr>
      <w:pStyle w:val="Header"/>
      <w:spacing w:line="240" w:lineRule="atLeast"/>
      <w:rPr>
        <w:sz w:val="28"/>
        <w:szCs w:val="28"/>
        <w:lang w:bidi="th-TH"/>
      </w:rPr>
    </w:pPr>
  </w:p>
  <w:p w14:paraId="3D82B3CA" w14:textId="77777777" w:rsidR="005B5780" w:rsidRPr="005B5780" w:rsidRDefault="005B5780" w:rsidP="005B5780">
    <w:pPr>
      <w:pStyle w:val="Header"/>
      <w:spacing w:line="240" w:lineRule="atLeast"/>
      <w:rPr>
        <w:sz w:val="28"/>
        <w:szCs w:val="28"/>
        <w:lang w:bidi="th-TH"/>
      </w:rPr>
    </w:pPr>
  </w:p>
  <w:p w14:paraId="35254124" w14:textId="77777777" w:rsidR="005B5780" w:rsidRPr="005B5780" w:rsidRDefault="005B5780" w:rsidP="005B5780">
    <w:pPr>
      <w:pStyle w:val="Header"/>
      <w:spacing w:line="240" w:lineRule="atLeast"/>
      <w:rPr>
        <w:sz w:val="28"/>
        <w:szCs w:val="28"/>
        <w:lang w:bidi="th-TH"/>
      </w:rPr>
    </w:pPr>
  </w:p>
  <w:p w14:paraId="5FA65F06" w14:textId="77777777" w:rsidR="005B5780" w:rsidRPr="005B5780" w:rsidRDefault="005B5780" w:rsidP="005B5780">
    <w:pPr>
      <w:pStyle w:val="Header"/>
      <w:spacing w:line="240" w:lineRule="atLeast"/>
      <w:rPr>
        <w:sz w:val="28"/>
        <w:szCs w:val="28"/>
        <w:lang w:bidi="th-TH"/>
      </w:rPr>
    </w:pPr>
  </w:p>
  <w:p w14:paraId="4CD9343D" w14:textId="77777777" w:rsidR="005B5780" w:rsidRPr="005B5780" w:rsidRDefault="005B5780" w:rsidP="005B5780">
    <w:pPr>
      <w:pStyle w:val="Header"/>
      <w:spacing w:line="240" w:lineRule="atLeast"/>
      <w:rPr>
        <w:sz w:val="28"/>
        <w:szCs w:val="28"/>
        <w:lang w:bidi="th-TH"/>
      </w:rPr>
    </w:pPr>
  </w:p>
  <w:p w14:paraId="3710049E" w14:textId="77777777" w:rsidR="005B5780" w:rsidRPr="005B5780" w:rsidRDefault="005B5780" w:rsidP="005B5780">
    <w:pPr>
      <w:pStyle w:val="Header"/>
      <w:spacing w:line="240" w:lineRule="atLeast"/>
      <w:rPr>
        <w:sz w:val="28"/>
        <w:szCs w:val="28"/>
        <w:lang w:bidi="th-TH"/>
      </w:rPr>
    </w:pPr>
  </w:p>
  <w:p w14:paraId="6B5142D5" w14:textId="77777777" w:rsidR="005B5780" w:rsidRPr="005B5780" w:rsidRDefault="005B5780" w:rsidP="005B5780">
    <w:pPr>
      <w:pStyle w:val="Header"/>
      <w:spacing w:line="240" w:lineRule="atLeast"/>
      <w:rPr>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A936" w14:textId="77777777" w:rsidR="0091050F" w:rsidRDefault="0091050F" w:rsidP="00BC6F8C">
    <w:pPr>
      <w:pStyle w:val="acctmainheading"/>
      <w:spacing w:after="0" w:line="240" w:lineRule="atLeast"/>
      <w:rPr>
        <w:sz w:val="24"/>
        <w:szCs w:val="24"/>
      </w:rPr>
    </w:pPr>
  </w:p>
  <w:p w14:paraId="41826B83" w14:textId="77777777" w:rsidR="0091050F" w:rsidRDefault="0091050F" w:rsidP="00BC6F8C">
    <w:pPr>
      <w:pStyle w:val="acctmainheading"/>
      <w:spacing w:after="0" w:line="240" w:lineRule="atLeast"/>
      <w:rPr>
        <w:sz w:val="24"/>
        <w:szCs w:val="24"/>
      </w:rPr>
    </w:pPr>
  </w:p>
  <w:p w14:paraId="60D8ACA2" w14:textId="77777777" w:rsidR="00276A6C" w:rsidRDefault="00276A6C" w:rsidP="00BC6F8C">
    <w:pPr>
      <w:pStyle w:val="acctmainheading"/>
      <w:spacing w:after="0" w:line="240" w:lineRule="atLeast"/>
      <w:rPr>
        <w:sz w:val="24"/>
        <w:szCs w:val="24"/>
      </w:rPr>
    </w:pPr>
  </w:p>
  <w:p w14:paraId="52986047" w14:textId="77777777" w:rsidR="00276A6C" w:rsidRDefault="00276A6C" w:rsidP="00BC6F8C">
    <w:pPr>
      <w:pStyle w:val="acctmainheading"/>
      <w:spacing w:after="0" w:line="240" w:lineRule="atLeast"/>
      <w:rPr>
        <w:sz w:val="24"/>
        <w:szCs w:val="24"/>
      </w:rPr>
    </w:pPr>
  </w:p>
  <w:p w14:paraId="69B8CAC3" w14:textId="77777777" w:rsidR="00276A6C" w:rsidRDefault="00276A6C"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1B57392"/>
    <w:multiLevelType w:val="hybridMultilevel"/>
    <w:tmpl w:val="34C27AB2"/>
    <w:lvl w:ilvl="0" w:tplc="822EBD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2"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60"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9"/>
  </w:num>
  <w:num w:numId="3" w16cid:durableId="1678583291">
    <w:abstractNumId w:val="9"/>
  </w:num>
  <w:num w:numId="4" w16cid:durableId="935135628">
    <w:abstractNumId w:val="23"/>
  </w:num>
  <w:num w:numId="5" w16cid:durableId="1937009704">
    <w:abstractNumId w:val="17"/>
  </w:num>
  <w:num w:numId="6" w16cid:durableId="99959019">
    <w:abstractNumId w:val="45"/>
  </w:num>
  <w:num w:numId="7" w16cid:durableId="980647676">
    <w:abstractNumId w:val="31"/>
  </w:num>
  <w:num w:numId="8" w16cid:durableId="1879776287">
    <w:abstractNumId w:val="29"/>
  </w:num>
  <w:num w:numId="9" w16cid:durableId="426731214">
    <w:abstractNumId w:val="51"/>
  </w:num>
  <w:num w:numId="10" w16cid:durableId="1240290928">
    <w:abstractNumId w:val="16"/>
  </w:num>
  <w:num w:numId="11" w16cid:durableId="1482039103">
    <w:abstractNumId w:val="42"/>
  </w:num>
  <w:num w:numId="12" w16cid:durableId="1989554597">
    <w:abstractNumId w:val="53"/>
  </w:num>
  <w:num w:numId="13" w16cid:durableId="1352998686">
    <w:abstractNumId w:val="10"/>
  </w:num>
  <w:num w:numId="14" w16cid:durableId="1839735133">
    <w:abstractNumId w:val="38"/>
  </w:num>
  <w:num w:numId="15" w16cid:durableId="381709250">
    <w:abstractNumId w:val="49"/>
  </w:num>
  <w:num w:numId="16" w16cid:durableId="1291127139">
    <w:abstractNumId w:val="0"/>
  </w:num>
  <w:num w:numId="17" w16cid:durableId="1592592287">
    <w:abstractNumId w:val="1"/>
  </w:num>
  <w:num w:numId="18" w16cid:durableId="313339385">
    <w:abstractNumId w:val="2"/>
  </w:num>
  <w:num w:numId="19" w16cid:durableId="1480461668">
    <w:abstractNumId w:val="25"/>
  </w:num>
  <w:num w:numId="20" w16cid:durableId="1739865833">
    <w:abstractNumId w:val="21"/>
  </w:num>
  <w:num w:numId="21" w16cid:durableId="1138494238">
    <w:abstractNumId w:val="44"/>
  </w:num>
  <w:num w:numId="22" w16cid:durableId="506096460">
    <w:abstractNumId w:val="36"/>
  </w:num>
  <w:num w:numId="23" w16cid:durableId="157427124">
    <w:abstractNumId w:val="26"/>
  </w:num>
  <w:num w:numId="24" w16cid:durableId="368144805">
    <w:abstractNumId w:val="8"/>
  </w:num>
  <w:num w:numId="25" w16cid:durableId="495196520">
    <w:abstractNumId w:val="50"/>
  </w:num>
  <w:num w:numId="26" w16cid:durableId="1318613208">
    <w:abstractNumId w:val="4"/>
  </w:num>
  <w:num w:numId="27" w16cid:durableId="1845241173">
    <w:abstractNumId w:val="24"/>
  </w:num>
  <w:num w:numId="28" w16cid:durableId="1809318476">
    <w:abstractNumId w:val="12"/>
  </w:num>
  <w:num w:numId="29" w16cid:durableId="1135367237">
    <w:abstractNumId w:val="7"/>
  </w:num>
  <w:num w:numId="30" w16cid:durableId="338891574">
    <w:abstractNumId w:val="27"/>
  </w:num>
  <w:num w:numId="31" w16cid:durableId="684523989">
    <w:abstractNumId w:val="52"/>
  </w:num>
  <w:num w:numId="32" w16cid:durableId="1995329433">
    <w:abstractNumId w:val="56"/>
  </w:num>
  <w:num w:numId="33" w16cid:durableId="1860007152">
    <w:abstractNumId w:val="14"/>
  </w:num>
  <w:num w:numId="34" w16cid:durableId="1748306975">
    <w:abstractNumId w:val="13"/>
  </w:num>
  <w:num w:numId="35" w16cid:durableId="584269018">
    <w:abstractNumId w:val="48"/>
  </w:num>
  <w:num w:numId="36" w16cid:durableId="725882123">
    <w:abstractNumId w:val="28"/>
  </w:num>
  <w:num w:numId="37" w16cid:durableId="2021538387">
    <w:abstractNumId w:val="43"/>
  </w:num>
  <w:num w:numId="38" w16cid:durableId="1121610491">
    <w:abstractNumId w:val="57"/>
  </w:num>
  <w:num w:numId="39" w16cid:durableId="2133621835">
    <w:abstractNumId w:val="6"/>
  </w:num>
  <w:num w:numId="40" w16cid:durableId="517549910">
    <w:abstractNumId w:val="55"/>
  </w:num>
  <w:num w:numId="41" w16cid:durableId="807741499">
    <w:abstractNumId w:val="47"/>
  </w:num>
  <w:num w:numId="42" w16cid:durableId="569534748">
    <w:abstractNumId w:val="49"/>
  </w:num>
  <w:num w:numId="43" w16cid:durableId="342712020">
    <w:abstractNumId w:val="49"/>
  </w:num>
  <w:num w:numId="44" w16cid:durableId="1083188826">
    <w:abstractNumId w:val="49"/>
  </w:num>
  <w:num w:numId="45" w16cid:durableId="31856218">
    <w:abstractNumId w:val="54"/>
  </w:num>
  <w:num w:numId="46" w16cid:durableId="845166672">
    <w:abstractNumId w:val="20"/>
  </w:num>
  <w:num w:numId="47" w16cid:durableId="390351429">
    <w:abstractNumId w:val="30"/>
  </w:num>
  <w:num w:numId="48" w16cid:durableId="2128038821">
    <w:abstractNumId w:val="41"/>
  </w:num>
  <w:num w:numId="49" w16cid:durableId="741147117">
    <w:abstractNumId w:val="58"/>
  </w:num>
  <w:num w:numId="50" w16cid:durableId="561215448">
    <w:abstractNumId w:val="59"/>
  </w:num>
  <w:num w:numId="51" w16cid:durableId="1661810411">
    <w:abstractNumId w:val="49"/>
  </w:num>
  <w:num w:numId="52" w16cid:durableId="656418500">
    <w:abstractNumId w:val="49"/>
  </w:num>
  <w:num w:numId="53" w16cid:durableId="1502157759">
    <w:abstractNumId w:val="49"/>
  </w:num>
  <w:num w:numId="54" w16cid:durableId="523985337">
    <w:abstractNumId w:val="49"/>
  </w:num>
  <w:num w:numId="55" w16cid:durableId="1203060725">
    <w:abstractNumId w:val="49"/>
  </w:num>
  <w:num w:numId="56" w16cid:durableId="1676959863">
    <w:abstractNumId w:val="49"/>
  </w:num>
  <w:num w:numId="57" w16cid:durableId="2092580641">
    <w:abstractNumId w:val="49"/>
  </w:num>
  <w:num w:numId="58" w16cid:durableId="421267772">
    <w:abstractNumId w:val="49"/>
  </w:num>
  <w:num w:numId="59" w16cid:durableId="2052533739">
    <w:abstractNumId w:val="49"/>
  </w:num>
  <w:num w:numId="60" w16cid:durableId="1028868199">
    <w:abstractNumId w:val="49"/>
  </w:num>
  <w:num w:numId="61" w16cid:durableId="1469319199">
    <w:abstractNumId w:val="49"/>
  </w:num>
  <w:num w:numId="62" w16cid:durableId="852645097">
    <w:abstractNumId w:val="49"/>
  </w:num>
  <w:num w:numId="63" w16cid:durableId="1208370961">
    <w:abstractNumId w:val="49"/>
  </w:num>
  <w:num w:numId="64" w16cid:durableId="437649670">
    <w:abstractNumId w:val="49"/>
  </w:num>
  <w:num w:numId="65" w16cid:durableId="1746805848">
    <w:abstractNumId w:val="49"/>
  </w:num>
  <w:num w:numId="66" w16cid:durableId="1839687202">
    <w:abstractNumId w:val="49"/>
  </w:num>
  <w:num w:numId="67" w16cid:durableId="1712534002">
    <w:abstractNumId w:val="49"/>
  </w:num>
  <w:num w:numId="68" w16cid:durableId="1580360118">
    <w:abstractNumId w:val="49"/>
  </w:num>
  <w:num w:numId="69" w16cid:durableId="1623922127">
    <w:abstractNumId w:val="49"/>
  </w:num>
  <w:num w:numId="70" w16cid:durableId="1687752259">
    <w:abstractNumId w:val="34"/>
  </w:num>
  <w:num w:numId="71" w16cid:durableId="1381440538">
    <w:abstractNumId w:val="49"/>
  </w:num>
  <w:num w:numId="72" w16cid:durableId="1290743836">
    <w:abstractNumId w:val="15"/>
  </w:num>
  <w:num w:numId="73" w16cid:durableId="1276521468">
    <w:abstractNumId w:val="49"/>
  </w:num>
  <w:num w:numId="74" w16cid:durableId="190533331">
    <w:abstractNumId w:val="49"/>
  </w:num>
  <w:num w:numId="75" w16cid:durableId="1299722010">
    <w:abstractNumId w:val="49"/>
  </w:num>
  <w:num w:numId="76" w16cid:durableId="1137648220">
    <w:abstractNumId w:val="49"/>
  </w:num>
  <w:num w:numId="77" w16cid:durableId="1571423276">
    <w:abstractNumId w:val="49"/>
  </w:num>
  <w:num w:numId="78" w16cid:durableId="1178884529">
    <w:abstractNumId w:val="40"/>
  </w:num>
  <w:num w:numId="79" w16cid:durableId="863514838">
    <w:abstractNumId w:val="37"/>
  </w:num>
  <w:num w:numId="80" w16cid:durableId="1336834446">
    <w:abstractNumId w:val="32"/>
  </w:num>
  <w:num w:numId="81" w16cid:durableId="113640553">
    <w:abstractNumId w:val="49"/>
  </w:num>
  <w:num w:numId="82" w16cid:durableId="1476139630">
    <w:abstractNumId w:val="33"/>
  </w:num>
  <w:num w:numId="83" w16cid:durableId="377776935">
    <w:abstractNumId w:val="35"/>
  </w:num>
  <w:num w:numId="84" w16cid:durableId="46297797">
    <w:abstractNumId w:val="5"/>
  </w:num>
  <w:num w:numId="85" w16cid:durableId="1152912252">
    <w:abstractNumId w:val="39"/>
  </w:num>
  <w:num w:numId="86" w16cid:durableId="1113551142">
    <w:abstractNumId w:val="46"/>
  </w:num>
  <w:num w:numId="87" w16cid:durableId="329069541">
    <w:abstractNumId w:val="49"/>
  </w:num>
  <w:num w:numId="88" w16cid:durableId="587612924">
    <w:abstractNumId w:val="49"/>
  </w:num>
  <w:num w:numId="89" w16cid:durableId="226571543">
    <w:abstractNumId w:val="49"/>
  </w:num>
  <w:num w:numId="90" w16cid:durableId="1675452193">
    <w:abstractNumId w:val="22"/>
  </w:num>
  <w:num w:numId="91" w16cid:durableId="1388992254">
    <w:abstractNumId w:val="18"/>
  </w:num>
  <w:num w:numId="92" w16cid:durableId="697514258">
    <w:abstractNumId w:val="60"/>
  </w:num>
  <w:num w:numId="93" w16cid:durableId="580523432">
    <w:abstractNumId w:val="49"/>
  </w:num>
  <w:num w:numId="94" w16cid:durableId="186066085">
    <w:abstractNumId w:val="49"/>
  </w:num>
  <w:num w:numId="95" w16cid:durableId="342518801">
    <w:abstractNumId w:val="49"/>
  </w:num>
  <w:num w:numId="96" w16cid:durableId="425542197">
    <w:abstractNumId w:val="49"/>
  </w:num>
  <w:num w:numId="97" w16cid:durableId="828405437">
    <w:abstractNumId w:val="49"/>
  </w:num>
  <w:num w:numId="98" w16cid:durableId="344017861">
    <w:abstractNumId w:val="49"/>
  </w:num>
  <w:num w:numId="99" w16cid:durableId="716855047">
    <w:abstractNumId w:val="49"/>
  </w:num>
  <w:num w:numId="100" w16cid:durableId="817260575">
    <w:abstractNumId w:val="11"/>
  </w:num>
  <w:num w:numId="101" w16cid:durableId="388304762">
    <w:abstractNumId w:val="4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A4"/>
    <w:rsid w:val="0001038C"/>
    <w:rsid w:val="000105B5"/>
    <w:rsid w:val="00010633"/>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214"/>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6DF"/>
    <w:rsid w:val="00037AC7"/>
    <w:rsid w:val="00037B78"/>
    <w:rsid w:val="00037C78"/>
    <w:rsid w:val="00037DAF"/>
    <w:rsid w:val="000406F9"/>
    <w:rsid w:val="000408B5"/>
    <w:rsid w:val="00041015"/>
    <w:rsid w:val="0004175F"/>
    <w:rsid w:val="00041812"/>
    <w:rsid w:val="00041F7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A2E"/>
    <w:rsid w:val="00062C75"/>
    <w:rsid w:val="000631CC"/>
    <w:rsid w:val="00063617"/>
    <w:rsid w:val="00063AF3"/>
    <w:rsid w:val="000640B8"/>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FB"/>
    <w:rsid w:val="000A302E"/>
    <w:rsid w:val="000A3395"/>
    <w:rsid w:val="000A339B"/>
    <w:rsid w:val="000A34EB"/>
    <w:rsid w:val="000A356C"/>
    <w:rsid w:val="000A37C4"/>
    <w:rsid w:val="000A41E7"/>
    <w:rsid w:val="000A42EF"/>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53C"/>
    <w:rsid w:val="000D0072"/>
    <w:rsid w:val="000D03EC"/>
    <w:rsid w:val="000D06DF"/>
    <w:rsid w:val="000D0764"/>
    <w:rsid w:val="000D0803"/>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96E"/>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944"/>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0EC"/>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649B"/>
    <w:rsid w:val="00136767"/>
    <w:rsid w:val="00137724"/>
    <w:rsid w:val="00137781"/>
    <w:rsid w:val="00137944"/>
    <w:rsid w:val="00137BBE"/>
    <w:rsid w:val="00140465"/>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230"/>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8E9"/>
    <w:rsid w:val="0018073A"/>
    <w:rsid w:val="00180855"/>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49"/>
    <w:rsid w:val="001840D0"/>
    <w:rsid w:val="00184154"/>
    <w:rsid w:val="001842B7"/>
    <w:rsid w:val="00184333"/>
    <w:rsid w:val="00184335"/>
    <w:rsid w:val="001845F1"/>
    <w:rsid w:val="001848DB"/>
    <w:rsid w:val="0018520F"/>
    <w:rsid w:val="0018556F"/>
    <w:rsid w:val="00185E27"/>
    <w:rsid w:val="0018649F"/>
    <w:rsid w:val="00186B91"/>
    <w:rsid w:val="00186F58"/>
    <w:rsid w:val="0018754A"/>
    <w:rsid w:val="00187722"/>
    <w:rsid w:val="00187E90"/>
    <w:rsid w:val="00187F58"/>
    <w:rsid w:val="001907F9"/>
    <w:rsid w:val="001908BB"/>
    <w:rsid w:val="00191476"/>
    <w:rsid w:val="0019168E"/>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8BE"/>
    <w:rsid w:val="001A39B9"/>
    <w:rsid w:val="001A3BE2"/>
    <w:rsid w:val="001A42CD"/>
    <w:rsid w:val="001A465C"/>
    <w:rsid w:val="001A49C1"/>
    <w:rsid w:val="001A4C10"/>
    <w:rsid w:val="001A4C56"/>
    <w:rsid w:val="001A51C9"/>
    <w:rsid w:val="001A56C7"/>
    <w:rsid w:val="001A5714"/>
    <w:rsid w:val="001A5C44"/>
    <w:rsid w:val="001A633A"/>
    <w:rsid w:val="001A6ECE"/>
    <w:rsid w:val="001A700C"/>
    <w:rsid w:val="001A72A2"/>
    <w:rsid w:val="001A7493"/>
    <w:rsid w:val="001B0234"/>
    <w:rsid w:val="001B04B0"/>
    <w:rsid w:val="001B055A"/>
    <w:rsid w:val="001B0649"/>
    <w:rsid w:val="001B09DE"/>
    <w:rsid w:val="001B0F94"/>
    <w:rsid w:val="001B0FCE"/>
    <w:rsid w:val="001B1502"/>
    <w:rsid w:val="001B18D8"/>
    <w:rsid w:val="001B20DE"/>
    <w:rsid w:val="001B21C6"/>
    <w:rsid w:val="001B27CC"/>
    <w:rsid w:val="001B2C71"/>
    <w:rsid w:val="001B353C"/>
    <w:rsid w:val="001B3674"/>
    <w:rsid w:val="001B380F"/>
    <w:rsid w:val="001B3889"/>
    <w:rsid w:val="001B3DB9"/>
    <w:rsid w:val="001B3E47"/>
    <w:rsid w:val="001B4186"/>
    <w:rsid w:val="001B43AB"/>
    <w:rsid w:val="001B473A"/>
    <w:rsid w:val="001B4850"/>
    <w:rsid w:val="001B4D8B"/>
    <w:rsid w:val="001B5274"/>
    <w:rsid w:val="001B5606"/>
    <w:rsid w:val="001B5F78"/>
    <w:rsid w:val="001B60B9"/>
    <w:rsid w:val="001B616C"/>
    <w:rsid w:val="001B620C"/>
    <w:rsid w:val="001B6425"/>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530"/>
    <w:rsid w:val="001D042E"/>
    <w:rsid w:val="001D07AB"/>
    <w:rsid w:val="001D08F3"/>
    <w:rsid w:val="001D0A39"/>
    <w:rsid w:val="001D0BA6"/>
    <w:rsid w:val="001D10F0"/>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12"/>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70F"/>
    <w:rsid w:val="00204891"/>
    <w:rsid w:val="00204C0C"/>
    <w:rsid w:val="00204D63"/>
    <w:rsid w:val="00205B40"/>
    <w:rsid w:val="00205D23"/>
    <w:rsid w:val="00205FCB"/>
    <w:rsid w:val="0020640F"/>
    <w:rsid w:val="00206B9D"/>
    <w:rsid w:val="00206F66"/>
    <w:rsid w:val="00207055"/>
    <w:rsid w:val="00207167"/>
    <w:rsid w:val="00207703"/>
    <w:rsid w:val="00207783"/>
    <w:rsid w:val="00207AB9"/>
    <w:rsid w:val="00207B0F"/>
    <w:rsid w:val="00207B12"/>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CDD"/>
    <w:rsid w:val="00217F2C"/>
    <w:rsid w:val="00220092"/>
    <w:rsid w:val="00220BAC"/>
    <w:rsid w:val="00220D10"/>
    <w:rsid w:val="00222077"/>
    <w:rsid w:val="00222365"/>
    <w:rsid w:val="00222ABE"/>
    <w:rsid w:val="00222B7B"/>
    <w:rsid w:val="00222E39"/>
    <w:rsid w:val="00222F97"/>
    <w:rsid w:val="0022312B"/>
    <w:rsid w:val="00223EA4"/>
    <w:rsid w:val="00224CB5"/>
    <w:rsid w:val="00224D0B"/>
    <w:rsid w:val="00225C5C"/>
    <w:rsid w:val="00225EDE"/>
    <w:rsid w:val="002265A6"/>
    <w:rsid w:val="00227200"/>
    <w:rsid w:val="00227C19"/>
    <w:rsid w:val="002308EF"/>
    <w:rsid w:val="00230D40"/>
    <w:rsid w:val="00230DA4"/>
    <w:rsid w:val="00230EA3"/>
    <w:rsid w:val="00231151"/>
    <w:rsid w:val="00231B28"/>
    <w:rsid w:val="00231D76"/>
    <w:rsid w:val="00232676"/>
    <w:rsid w:val="002327BC"/>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560D"/>
    <w:rsid w:val="00245650"/>
    <w:rsid w:val="002456C3"/>
    <w:rsid w:val="00245770"/>
    <w:rsid w:val="002457FD"/>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3811"/>
    <w:rsid w:val="0026401B"/>
    <w:rsid w:val="002644C4"/>
    <w:rsid w:val="00264647"/>
    <w:rsid w:val="00264696"/>
    <w:rsid w:val="002646A9"/>
    <w:rsid w:val="0026476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54E"/>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6A6C"/>
    <w:rsid w:val="00277460"/>
    <w:rsid w:val="0027774A"/>
    <w:rsid w:val="0027778F"/>
    <w:rsid w:val="00277BE5"/>
    <w:rsid w:val="00277EE8"/>
    <w:rsid w:val="0028014A"/>
    <w:rsid w:val="0028017C"/>
    <w:rsid w:val="002803BF"/>
    <w:rsid w:val="00280C16"/>
    <w:rsid w:val="00280FE0"/>
    <w:rsid w:val="0028196E"/>
    <w:rsid w:val="00281A3C"/>
    <w:rsid w:val="00281ACC"/>
    <w:rsid w:val="00281D2A"/>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AF7"/>
    <w:rsid w:val="00285B85"/>
    <w:rsid w:val="00285BCB"/>
    <w:rsid w:val="00285D71"/>
    <w:rsid w:val="0028676C"/>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5C9"/>
    <w:rsid w:val="002A679F"/>
    <w:rsid w:val="002A6EAE"/>
    <w:rsid w:val="002B0356"/>
    <w:rsid w:val="002B0655"/>
    <w:rsid w:val="002B0AB4"/>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210"/>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8C"/>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5190"/>
    <w:rsid w:val="002E5CE5"/>
    <w:rsid w:val="002E5CF5"/>
    <w:rsid w:val="002E5D62"/>
    <w:rsid w:val="002E6479"/>
    <w:rsid w:val="002E674C"/>
    <w:rsid w:val="002E6B33"/>
    <w:rsid w:val="002E70D2"/>
    <w:rsid w:val="002E7569"/>
    <w:rsid w:val="002E75B5"/>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AC8"/>
    <w:rsid w:val="002F2CBA"/>
    <w:rsid w:val="002F33C5"/>
    <w:rsid w:val="002F3439"/>
    <w:rsid w:val="002F34FC"/>
    <w:rsid w:val="002F35F7"/>
    <w:rsid w:val="002F3671"/>
    <w:rsid w:val="002F36F0"/>
    <w:rsid w:val="002F3806"/>
    <w:rsid w:val="002F3E6D"/>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355"/>
    <w:rsid w:val="00303490"/>
    <w:rsid w:val="00303651"/>
    <w:rsid w:val="00303785"/>
    <w:rsid w:val="00303813"/>
    <w:rsid w:val="0030383C"/>
    <w:rsid w:val="00304232"/>
    <w:rsid w:val="00304325"/>
    <w:rsid w:val="0030454A"/>
    <w:rsid w:val="003045C2"/>
    <w:rsid w:val="003045C6"/>
    <w:rsid w:val="003047B2"/>
    <w:rsid w:val="00304854"/>
    <w:rsid w:val="0030489B"/>
    <w:rsid w:val="00304B29"/>
    <w:rsid w:val="00304C4A"/>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30"/>
    <w:rsid w:val="00317953"/>
    <w:rsid w:val="00317BFD"/>
    <w:rsid w:val="00317CF0"/>
    <w:rsid w:val="00317EF1"/>
    <w:rsid w:val="00317F87"/>
    <w:rsid w:val="00320973"/>
    <w:rsid w:val="003210A6"/>
    <w:rsid w:val="003215A8"/>
    <w:rsid w:val="00321740"/>
    <w:rsid w:val="00322043"/>
    <w:rsid w:val="00322386"/>
    <w:rsid w:val="0032253A"/>
    <w:rsid w:val="00322623"/>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555"/>
    <w:rsid w:val="003338E6"/>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A97"/>
    <w:rsid w:val="003545F0"/>
    <w:rsid w:val="00354652"/>
    <w:rsid w:val="00354A86"/>
    <w:rsid w:val="00355167"/>
    <w:rsid w:val="00355564"/>
    <w:rsid w:val="0035584B"/>
    <w:rsid w:val="003559DB"/>
    <w:rsid w:val="00356619"/>
    <w:rsid w:val="003566A2"/>
    <w:rsid w:val="00356A8F"/>
    <w:rsid w:val="00356C05"/>
    <w:rsid w:val="003578A0"/>
    <w:rsid w:val="00357DEA"/>
    <w:rsid w:val="0036002F"/>
    <w:rsid w:val="0036007B"/>
    <w:rsid w:val="00360614"/>
    <w:rsid w:val="00360A51"/>
    <w:rsid w:val="00360ABB"/>
    <w:rsid w:val="00360B6D"/>
    <w:rsid w:val="00360FE7"/>
    <w:rsid w:val="003611F6"/>
    <w:rsid w:val="003615AC"/>
    <w:rsid w:val="003618EE"/>
    <w:rsid w:val="00361DA9"/>
    <w:rsid w:val="00361EA3"/>
    <w:rsid w:val="00362DBD"/>
    <w:rsid w:val="00363119"/>
    <w:rsid w:val="00363475"/>
    <w:rsid w:val="00363790"/>
    <w:rsid w:val="00363ACF"/>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B95"/>
    <w:rsid w:val="00391C05"/>
    <w:rsid w:val="00392461"/>
    <w:rsid w:val="00392468"/>
    <w:rsid w:val="003927DF"/>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B5E"/>
    <w:rsid w:val="003A5DBC"/>
    <w:rsid w:val="003A5F7C"/>
    <w:rsid w:val="003A609C"/>
    <w:rsid w:val="003A60A2"/>
    <w:rsid w:val="003A66B3"/>
    <w:rsid w:val="003A67C0"/>
    <w:rsid w:val="003A6A6D"/>
    <w:rsid w:val="003A6E5B"/>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A3B"/>
    <w:rsid w:val="003C0098"/>
    <w:rsid w:val="003C0280"/>
    <w:rsid w:val="003C047A"/>
    <w:rsid w:val="003C07CA"/>
    <w:rsid w:val="003C0B91"/>
    <w:rsid w:val="003C0C85"/>
    <w:rsid w:val="003C13A0"/>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C22"/>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B61"/>
    <w:rsid w:val="004140A2"/>
    <w:rsid w:val="00414339"/>
    <w:rsid w:val="00414523"/>
    <w:rsid w:val="00414562"/>
    <w:rsid w:val="0041466C"/>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899"/>
    <w:rsid w:val="00423177"/>
    <w:rsid w:val="0042346D"/>
    <w:rsid w:val="00423550"/>
    <w:rsid w:val="00423CCC"/>
    <w:rsid w:val="00423F97"/>
    <w:rsid w:val="00424FF3"/>
    <w:rsid w:val="00425C9D"/>
    <w:rsid w:val="00425E85"/>
    <w:rsid w:val="00425EB0"/>
    <w:rsid w:val="00425EE1"/>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1D75"/>
    <w:rsid w:val="00432002"/>
    <w:rsid w:val="00432231"/>
    <w:rsid w:val="004325A9"/>
    <w:rsid w:val="004328A1"/>
    <w:rsid w:val="004331B5"/>
    <w:rsid w:val="00433391"/>
    <w:rsid w:val="0043342D"/>
    <w:rsid w:val="00433972"/>
    <w:rsid w:val="00433EF2"/>
    <w:rsid w:val="00434315"/>
    <w:rsid w:val="0043475D"/>
    <w:rsid w:val="00434F53"/>
    <w:rsid w:val="004351A6"/>
    <w:rsid w:val="004351F9"/>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1B49"/>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D58"/>
    <w:rsid w:val="00460F7F"/>
    <w:rsid w:val="00461607"/>
    <w:rsid w:val="00461BDB"/>
    <w:rsid w:val="0046287D"/>
    <w:rsid w:val="004629EA"/>
    <w:rsid w:val="00463483"/>
    <w:rsid w:val="00463810"/>
    <w:rsid w:val="004638BC"/>
    <w:rsid w:val="00463CC6"/>
    <w:rsid w:val="00463E62"/>
    <w:rsid w:val="0046400B"/>
    <w:rsid w:val="00464292"/>
    <w:rsid w:val="004642C0"/>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9E3"/>
    <w:rsid w:val="00476A9B"/>
    <w:rsid w:val="00476B1F"/>
    <w:rsid w:val="00476C1A"/>
    <w:rsid w:val="00476C49"/>
    <w:rsid w:val="00477035"/>
    <w:rsid w:val="004771D4"/>
    <w:rsid w:val="00477666"/>
    <w:rsid w:val="00480014"/>
    <w:rsid w:val="0048023B"/>
    <w:rsid w:val="00480408"/>
    <w:rsid w:val="00480B38"/>
    <w:rsid w:val="00480B9A"/>
    <w:rsid w:val="00481463"/>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67C"/>
    <w:rsid w:val="004914C7"/>
    <w:rsid w:val="00491670"/>
    <w:rsid w:val="00491721"/>
    <w:rsid w:val="004917E0"/>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A00DD"/>
    <w:rsid w:val="004A015D"/>
    <w:rsid w:val="004A07F4"/>
    <w:rsid w:val="004A0A45"/>
    <w:rsid w:val="004A0F71"/>
    <w:rsid w:val="004A0F8C"/>
    <w:rsid w:val="004A1AB2"/>
    <w:rsid w:val="004A2272"/>
    <w:rsid w:val="004A2455"/>
    <w:rsid w:val="004A2C45"/>
    <w:rsid w:val="004A2E44"/>
    <w:rsid w:val="004A3406"/>
    <w:rsid w:val="004A39E3"/>
    <w:rsid w:val="004A3C22"/>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67"/>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419"/>
    <w:rsid w:val="004C16F4"/>
    <w:rsid w:val="004C1AF2"/>
    <w:rsid w:val="004C223B"/>
    <w:rsid w:val="004C226C"/>
    <w:rsid w:val="004C2374"/>
    <w:rsid w:val="004C28E3"/>
    <w:rsid w:val="004C2E4E"/>
    <w:rsid w:val="004C2EA9"/>
    <w:rsid w:val="004C2EBC"/>
    <w:rsid w:val="004C2F38"/>
    <w:rsid w:val="004C3259"/>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5DFC"/>
    <w:rsid w:val="004D6089"/>
    <w:rsid w:val="004D6366"/>
    <w:rsid w:val="004D6B81"/>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520"/>
    <w:rsid w:val="004E4B71"/>
    <w:rsid w:val="004E4F14"/>
    <w:rsid w:val="004E5961"/>
    <w:rsid w:val="004E5D03"/>
    <w:rsid w:val="004E627D"/>
    <w:rsid w:val="004E6516"/>
    <w:rsid w:val="004E6AA2"/>
    <w:rsid w:val="004E6FD6"/>
    <w:rsid w:val="004E7159"/>
    <w:rsid w:val="004F013F"/>
    <w:rsid w:val="004F17F4"/>
    <w:rsid w:val="004F1CF8"/>
    <w:rsid w:val="004F281A"/>
    <w:rsid w:val="004F2B8E"/>
    <w:rsid w:val="004F3881"/>
    <w:rsid w:val="004F3B28"/>
    <w:rsid w:val="004F414C"/>
    <w:rsid w:val="004F41F6"/>
    <w:rsid w:val="004F4580"/>
    <w:rsid w:val="004F4871"/>
    <w:rsid w:val="004F4A22"/>
    <w:rsid w:val="004F50F9"/>
    <w:rsid w:val="004F510A"/>
    <w:rsid w:val="004F5528"/>
    <w:rsid w:val="004F598F"/>
    <w:rsid w:val="004F5F87"/>
    <w:rsid w:val="004F68FD"/>
    <w:rsid w:val="004F6A78"/>
    <w:rsid w:val="004F6AD4"/>
    <w:rsid w:val="004F6D45"/>
    <w:rsid w:val="004F7635"/>
    <w:rsid w:val="0050060C"/>
    <w:rsid w:val="005007E4"/>
    <w:rsid w:val="0050081A"/>
    <w:rsid w:val="00500D69"/>
    <w:rsid w:val="005011DC"/>
    <w:rsid w:val="005012E4"/>
    <w:rsid w:val="005015FA"/>
    <w:rsid w:val="005016D5"/>
    <w:rsid w:val="00502024"/>
    <w:rsid w:val="00502029"/>
    <w:rsid w:val="0050204A"/>
    <w:rsid w:val="005021F7"/>
    <w:rsid w:val="0050248E"/>
    <w:rsid w:val="0050258F"/>
    <w:rsid w:val="0050261B"/>
    <w:rsid w:val="00502943"/>
    <w:rsid w:val="00502999"/>
    <w:rsid w:val="00502B4F"/>
    <w:rsid w:val="00502B66"/>
    <w:rsid w:val="00502E12"/>
    <w:rsid w:val="0050354F"/>
    <w:rsid w:val="00503794"/>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6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848"/>
    <w:rsid w:val="00521061"/>
    <w:rsid w:val="005213EB"/>
    <w:rsid w:val="0052188E"/>
    <w:rsid w:val="005219B6"/>
    <w:rsid w:val="00521A33"/>
    <w:rsid w:val="00521A6D"/>
    <w:rsid w:val="00521C39"/>
    <w:rsid w:val="00522174"/>
    <w:rsid w:val="00522454"/>
    <w:rsid w:val="0052264F"/>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A36"/>
    <w:rsid w:val="00531F12"/>
    <w:rsid w:val="00531F2B"/>
    <w:rsid w:val="00532883"/>
    <w:rsid w:val="005329C2"/>
    <w:rsid w:val="00532D2B"/>
    <w:rsid w:val="00533466"/>
    <w:rsid w:val="0053375A"/>
    <w:rsid w:val="0053446E"/>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2D69"/>
    <w:rsid w:val="00543165"/>
    <w:rsid w:val="005439C0"/>
    <w:rsid w:val="00543CA4"/>
    <w:rsid w:val="00543ED5"/>
    <w:rsid w:val="005444A8"/>
    <w:rsid w:val="005444C3"/>
    <w:rsid w:val="005444F2"/>
    <w:rsid w:val="00544B7D"/>
    <w:rsid w:val="00544E7F"/>
    <w:rsid w:val="00545756"/>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30"/>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6456"/>
    <w:rsid w:val="0057719F"/>
    <w:rsid w:val="005771D9"/>
    <w:rsid w:val="0057775C"/>
    <w:rsid w:val="00577DA4"/>
    <w:rsid w:val="00580FDC"/>
    <w:rsid w:val="00581CB4"/>
    <w:rsid w:val="00581E5F"/>
    <w:rsid w:val="00582180"/>
    <w:rsid w:val="005821B0"/>
    <w:rsid w:val="00582D12"/>
    <w:rsid w:val="0058365D"/>
    <w:rsid w:val="00583B42"/>
    <w:rsid w:val="00583F58"/>
    <w:rsid w:val="005841CA"/>
    <w:rsid w:val="00584245"/>
    <w:rsid w:val="0058440A"/>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836"/>
    <w:rsid w:val="005A2D02"/>
    <w:rsid w:val="005A3911"/>
    <w:rsid w:val="005A434F"/>
    <w:rsid w:val="005A48D6"/>
    <w:rsid w:val="005A4CDA"/>
    <w:rsid w:val="005A6382"/>
    <w:rsid w:val="005A6CD6"/>
    <w:rsid w:val="005A6E4F"/>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B5F"/>
    <w:rsid w:val="005B45B3"/>
    <w:rsid w:val="005B4C94"/>
    <w:rsid w:val="005B4FFC"/>
    <w:rsid w:val="005B53AF"/>
    <w:rsid w:val="005B5780"/>
    <w:rsid w:val="005B58F2"/>
    <w:rsid w:val="005B5EB9"/>
    <w:rsid w:val="005B5EBE"/>
    <w:rsid w:val="005B6103"/>
    <w:rsid w:val="005B62B4"/>
    <w:rsid w:val="005B6386"/>
    <w:rsid w:val="005B6594"/>
    <w:rsid w:val="005B668A"/>
    <w:rsid w:val="005B6876"/>
    <w:rsid w:val="005B6BDC"/>
    <w:rsid w:val="005B7007"/>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51"/>
    <w:rsid w:val="005D0374"/>
    <w:rsid w:val="005D03A4"/>
    <w:rsid w:val="005D03AC"/>
    <w:rsid w:val="005D0473"/>
    <w:rsid w:val="005D0659"/>
    <w:rsid w:val="005D0E0C"/>
    <w:rsid w:val="005D10DF"/>
    <w:rsid w:val="005D114E"/>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4F0C"/>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7CD"/>
    <w:rsid w:val="005F285F"/>
    <w:rsid w:val="005F2929"/>
    <w:rsid w:val="005F32F6"/>
    <w:rsid w:val="005F3999"/>
    <w:rsid w:val="005F3B75"/>
    <w:rsid w:val="005F3D40"/>
    <w:rsid w:val="005F4DAD"/>
    <w:rsid w:val="005F4E47"/>
    <w:rsid w:val="005F53F6"/>
    <w:rsid w:val="005F5576"/>
    <w:rsid w:val="005F5A25"/>
    <w:rsid w:val="005F64DA"/>
    <w:rsid w:val="005F65E2"/>
    <w:rsid w:val="005F6882"/>
    <w:rsid w:val="005F6C5F"/>
    <w:rsid w:val="005F6C7E"/>
    <w:rsid w:val="005F71CE"/>
    <w:rsid w:val="005F7358"/>
    <w:rsid w:val="005F74BA"/>
    <w:rsid w:val="005F766E"/>
    <w:rsid w:val="005F7912"/>
    <w:rsid w:val="005F7D89"/>
    <w:rsid w:val="005F7E0E"/>
    <w:rsid w:val="005F7F5E"/>
    <w:rsid w:val="005F7F61"/>
    <w:rsid w:val="005F7FAE"/>
    <w:rsid w:val="006000BB"/>
    <w:rsid w:val="00600C76"/>
    <w:rsid w:val="00601105"/>
    <w:rsid w:val="00601817"/>
    <w:rsid w:val="00601CA6"/>
    <w:rsid w:val="00601CF7"/>
    <w:rsid w:val="00601ED1"/>
    <w:rsid w:val="0060201D"/>
    <w:rsid w:val="0060209F"/>
    <w:rsid w:val="00602D06"/>
    <w:rsid w:val="00602F8D"/>
    <w:rsid w:val="00603171"/>
    <w:rsid w:val="00603C1F"/>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E67"/>
    <w:rsid w:val="00611F7F"/>
    <w:rsid w:val="00611FE6"/>
    <w:rsid w:val="00612292"/>
    <w:rsid w:val="00612439"/>
    <w:rsid w:val="00612ADD"/>
    <w:rsid w:val="00612DA3"/>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4E0"/>
    <w:rsid w:val="00621698"/>
    <w:rsid w:val="006216DF"/>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C6B"/>
    <w:rsid w:val="00626C95"/>
    <w:rsid w:val="00626FC8"/>
    <w:rsid w:val="0062736D"/>
    <w:rsid w:val="00627BBC"/>
    <w:rsid w:val="00630074"/>
    <w:rsid w:val="00630352"/>
    <w:rsid w:val="0063068E"/>
    <w:rsid w:val="00630FFA"/>
    <w:rsid w:val="0063108F"/>
    <w:rsid w:val="0063109B"/>
    <w:rsid w:val="0063110B"/>
    <w:rsid w:val="00631126"/>
    <w:rsid w:val="00631288"/>
    <w:rsid w:val="006317D0"/>
    <w:rsid w:val="00631E84"/>
    <w:rsid w:val="0063231E"/>
    <w:rsid w:val="006325A0"/>
    <w:rsid w:val="0063367C"/>
    <w:rsid w:val="00633A34"/>
    <w:rsid w:val="00633E2E"/>
    <w:rsid w:val="00633E6A"/>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5FA8"/>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3FEF"/>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245"/>
    <w:rsid w:val="00657DCA"/>
    <w:rsid w:val="00660BF2"/>
    <w:rsid w:val="00660D7C"/>
    <w:rsid w:val="00661777"/>
    <w:rsid w:val="00661922"/>
    <w:rsid w:val="00661E62"/>
    <w:rsid w:val="0066251C"/>
    <w:rsid w:val="006628B2"/>
    <w:rsid w:val="00662DD7"/>
    <w:rsid w:val="00662F83"/>
    <w:rsid w:val="00663182"/>
    <w:rsid w:val="006636D2"/>
    <w:rsid w:val="00663873"/>
    <w:rsid w:val="006645AE"/>
    <w:rsid w:val="006645C6"/>
    <w:rsid w:val="00664AE7"/>
    <w:rsid w:val="00664FFE"/>
    <w:rsid w:val="00665566"/>
    <w:rsid w:val="00665766"/>
    <w:rsid w:val="00665B52"/>
    <w:rsid w:val="00665EDC"/>
    <w:rsid w:val="00665F2B"/>
    <w:rsid w:val="006660B4"/>
    <w:rsid w:val="00666144"/>
    <w:rsid w:val="006663C4"/>
    <w:rsid w:val="006663F4"/>
    <w:rsid w:val="00667492"/>
    <w:rsid w:val="006674DE"/>
    <w:rsid w:val="00667A62"/>
    <w:rsid w:val="00670000"/>
    <w:rsid w:val="00670060"/>
    <w:rsid w:val="0067015A"/>
    <w:rsid w:val="00670429"/>
    <w:rsid w:val="006707C2"/>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77"/>
    <w:rsid w:val="00675502"/>
    <w:rsid w:val="00675A26"/>
    <w:rsid w:val="00675EA8"/>
    <w:rsid w:val="00675FA7"/>
    <w:rsid w:val="00676382"/>
    <w:rsid w:val="006763F8"/>
    <w:rsid w:val="00676609"/>
    <w:rsid w:val="00676901"/>
    <w:rsid w:val="006769EC"/>
    <w:rsid w:val="00677CB2"/>
    <w:rsid w:val="00677FCA"/>
    <w:rsid w:val="00680142"/>
    <w:rsid w:val="006806FA"/>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301"/>
    <w:rsid w:val="00696320"/>
    <w:rsid w:val="006964DD"/>
    <w:rsid w:val="006966B4"/>
    <w:rsid w:val="00696AD1"/>
    <w:rsid w:val="00696C6C"/>
    <w:rsid w:val="00696CC8"/>
    <w:rsid w:val="00696E11"/>
    <w:rsid w:val="00696E76"/>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3BCB"/>
    <w:rsid w:val="006A4278"/>
    <w:rsid w:val="006A43CB"/>
    <w:rsid w:val="006A441C"/>
    <w:rsid w:val="006A44C0"/>
    <w:rsid w:val="006A4772"/>
    <w:rsid w:val="006A4A96"/>
    <w:rsid w:val="006A4D9A"/>
    <w:rsid w:val="006A533D"/>
    <w:rsid w:val="006A540B"/>
    <w:rsid w:val="006A555B"/>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86"/>
    <w:rsid w:val="006C3178"/>
    <w:rsid w:val="006C32D3"/>
    <w:rsid w:val="006C3302"/>
    <w:rsid w:val="006C3942"/>
    <w:rsid w:val="006C3DE6"/>
    <w:rsid w:val="006C415A"/>
    <w:rsid w:val="006C4A3F"/>
    <w:rsid w:val="006C57BC"/>
    <w:rsid w:val="006C65E9"/>
    <w:rsid w:val="006C66AD"/>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CE"/>
    <w:rsid w:val="006E7041"/>
    <w:rsid w:val="006E70F9"/>
    <w:rsid w:val="006E73E3"/>
    <w:rsid w:val="006E78EF"/>
    <w:rsid w:val="006E7948"/>
    <w:rsid w:val="006F0036"/>
    <w:rsid w:val="006F0477"/>
    <w:rsid w:val="006F06CB"/>
    <w:rsid w:val="006F0789"/>
    <w:rsid w:val="006F0A1A"/>
    <w:rsid w:val="006F0E29"/>
    <w:rsid w:val="006F12D8"/>
    <w:rsid w:val="006F15F9"/>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26D"/>
    <w:rsid w:val="00715671"/>
    <w:rsid w:val="00715973"/>
    <w:rsid w:val="00715BCB"/>
    <w:rsid w:val="0071604F"/>
    <w:rsid w:val="007163F2"/>
    <w:rsid w:val="0071677F"/>
    <w:rsid w:val="007169F2"/>
    <w:rsid w:val="00716FDA"/>
    <w:rsid w:val="007170F3"/>
    <w:rsid w:val="0071747D"/>
    <w:rsid w:val="007176AA"/>
    <w:rsid w:val="00717E0D"/>
    <w:rsid w:val="00717E80"/>
    <w:rsid w:val="007200B6"/>
    <w:rsid w:val="00720377"/>
    <w:rsid w:val="0072099C"/>
    <w:rsid w:val="00720E45"/>
    <w:rsid w:val="00720F0C"/>
    <w:rsid w:val="00721039"/>
    <w:rsid w:val="007213C9"/>
    <w:rsid w:val="0072164D"/>
    <w:rsid w:val="007222C6"/>
    <w:rsid w:val="00722785"/>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101B"/>
    <w:rsid w:val="00731713"/>
    <w:rsid w:val="007317A0"/>
    <w:rsid w:val="00731F9F"/>
    <w:rsid w:val="00732078"/>
    <w:rsid w:val="007321C1"/>
    <w:rsid w:val="007323C0"/>
    <w:rsid w:val="007329F4"/>
    <w:rsid w:val="00733367"/>
    <w:rsid w:val="0073415E"/>
    <w:rsid w:val="00734AA4"/>
    <w:rsid w:val="007351E8"/>
    <w:rsid w:val="007353F4"/>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DDB"/>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DCC"/>
    <w:rsid w:val="00754F5D"/>
    <w:rsid w:val="007551BB"/>
    <w:rsid w:val="00755687"/>
    <w:rsid w:val="00755AC4"/>
    <w:rsid w:val="007561E2"/>
    <w:rsid w:val="007565A2"/>
    <w:rsid w:val="0075673B"/>
    <w:rsid w:val="00756B59"/>
    <w:rsid w:val="00757263"/>
    <w:rsid w:val="00757D23"/>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2A7"/>
    <w:rsid w:val="007756B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66C"/>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ACD"/>
    <w:rsid w:val="007A5CCF"/>
    <w:rsid w:val="007A5F6D"/>
    <w:rsid w:val="007A625C"/>
    <w:rsid w:val="007A6426"/>
    <w:rsid w:val="007A6608"/>
    <w:rsid w:val="007A67E2"/>
    <w:rsid w:val="007A710F"/>
    <w:rsid w:val="007A71B3"/>
    <w:rsid w:val="007A745D"/>
    <w:rsid w:val="007B0051"/>
    <w:rsid w:val="007B0505"/>
    <w:rsid w:val="007B0CB1"/>
    <w:rsid w:val="007B0CB8"/>
    <w:rsid w:val="007B1427"/>
    <w:rsid w:val="007B149A"/>
    <w:rsid w:val="007B1559"/>
    <w:rsid w:val="007B1578"/>
    <w:rsid w:val="007B15DF"/>
    <w:rsid w:val="007B1B58"/>
    <w:rsid w:val="007B1CC6"/>
    <w:rsid w:val="007B237E"/>
    <w:rsid w:val="007B23C9"/>
    <w:rsid w:val="007B2433"/>
    <w:rsid w:val="007B2C78"/>
    <w:rsid w:val="007B2ED2"/>
    <w:rsid w:val="007B2F0F"/>
    <w:rsid w:val="007B3585"/>
    <w:rsid w:val="007B35F3"/>
    <w:rsid w:val="007B382D"/>
    <w:rsid w:val="007B3A85"/>
    <w:rsid w:val="007B3C04"/>
    <w:rsid w:val="007B439F"/>
    <w:rsid w:val="007B4601"/>
    <w:rsid w:val="007B49E1"/>
    <w:rsid w:val="007B4C93"/>
    <w:rsid w:val="007B4FA5"/>
    <w:rsid w:val="007B5845"/>
    <w:rsid w:val="007B639C"/>
    <w:rsid w:val="007B64BE"/>
    <w:rsid w:val="007B687B"/>
    <w:rsid w:val="007B69D8"/>
    <w:rsid w:val="007B6D11"/>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3EAB"/>
    <w:rsid w:val="007C4077"/>
    <w:rsid w:val="007C415A"/>
    <w:rsid w:val="007C4443"/>
    <w:rsid w:val="007C475A"/>
    <w:rsid w:val="007C4D8B"/>
    <w:rsid w:val="007C5141"/>
    <w:rsid w:val="007C552C"/>
    <w:rsid w:val="007C64E1"/>
    <w:rsid w:val="007C6766"/>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A84"/>
    <w:rsid w:val="007E7F14"/>
    <w:rsid w:val="007F08DD"/>
    <w:rsid w:val="007F08F9"/>
    <w:rsid w:val="007F09B0"/>
    <w:rsid w:val="007F09DD"/>
    <w:rsid w:val="007F106A"/>
    <w:rsid w:val="007F1151"/>
    <w:rsid w:val="007F12AE"/>
    <w:rsid w:val="007F178C"/>
    <w:rsid w:val="007F1CA3"/>
    <w:rsid w:val="007F1F6F"/>
    <w:rsid w:val="007F24BD"/>
    <w:rsid w:val="007F2530"/>
    <w:rsid w:val="007F29E8"/>
    <w:rsid w:val="007F2C8F"/>
    <w:rsid w:val="007F38BE"/>
    <w:rsid w:val="007F38C5"/>
    <w:rsid w:val="007F3FA0"/>
    <w:rsid w:val="007F4139"/>
    <w:rsid w:val="007F43EC"/>
    <w:rsid w:val="007F4511"/>
    <w:rsid w:val="007F45DF"/>
    <w:rsid w:val="007F46C3"/>
    <w:rsid w:val="007F4745"/>
    <w:rsid w:val="007F4972"/>
    <w:rsid w:val="007F4CC5"/>
    <w:rsid w:val="007F4E04"/>
    <w:rsid w:val="007F4F3E"/>
    <w:rsid w:val="007F538C"/>
    <w:rsid w:val="007F54A0"/>
    <w:rsid w:val="007F594F"/>
    <w:rsid w:val="007F5F02"/>
    <w:rsid w:val="007F6036"/>
    <w:rsid w:val="007F604A"/>
    <w:rsid w:val="007F62E2"/>
    <w:rsid w:val="007F643C"/>
    <w:rsid w:val="007F64F0"/>
    <w:rsid w:val="007F6F49"/>
    <w:rsid w:val="007F736D"/>
    <w:rsid w:val="007F7862"/>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5A"/>
    <w:rsid w:val="00812C9F"/>
    <w:rsid w:val="00812EF2"/>
    <w:rsid w:val="00812F02"/>
    <w:rsid w:val="00813611"/>
    <w:rsid w:val="0081375C"/>
    <w:rsid w:val="00813993"/>
    <w:rsid w:val="008147B6"/>
    <w:rsid w:val="00814ADC"/>
    <w:rsid w:val="00814C47"/>
    <w:rsid w:val="00814E28"/>
    <w:rsid w:val="00814EDD"/>
    <w:rsid w:val="00814F51"/>
    <w:rsid w:val="008156BB"/>
    <w:rsid w:val="008158FE"/>
    <w:rsid w:val="00815C7F"/>
    <w:rsid w:val="00816672"/>
    <w:rsid w:val="00816703"/>
    <w:rsid w:val="0081685A"/>
    <w:rsid w:val="00816978"/>
    <w:rsid w:val="00816B88"/>
    <w:rsid w:val="0081726E"/>
    <w:rsid w:val="0081755A"/>
    <w:rsid w:val="008175BD"/>
    <w:rsid w:val="00817C52"/>
    <w:rsid w:val="00820093"/>
    <w:rsid w:val="00820285"/>
    <w:rsid w:val="00820742"/>
    <w:rsid w:val="008208D2"/>
    <w:rsid w:val="008209DB"/>
    <w:rsid w:val="00820C63"/>
    <w:rsid w:val="0082113D"/>
    <w:rsid w:val="0082124D"/>
    <w:rsid w:val="0082148B"/>
    <w:rsid w:val="00821A27"/>
    <w:rsid w:val="00821D2C"/>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75B"/>
    <w:rsid w:val="00826E18"/>
    <w:rsid w:val="00826F79"/>
    <w:rsid w:val="00827F22"/>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9"/>
    <w:rsid w:val="008379B1"/>
    <w:rsid w:val="0084083B"/>
    <w:rsid w:val="008411B7"/>
    <w:rsid w:val="00841518"/>
    <w:rsid w:val="00841713"/>
    <w:rsid w:val="008417C6"/>
    <w:rsid w:val="008418C2"/>
    <w:rsid w:val="00841C7C"/>
    <w:rsid w:val="00842016"/>
    <w:rsid w:val="0084375E"/>
    <w:rsid w:val="00843786"/>
    <w:rsid w:val="00843B25"/>
    <w:rsid w:val="00843E1C"/>
    <w:rsid w:val="00844187"/>
    <w:rsid w:val="008446FA"/>
    <w:rsid w:val="00844ABE"/>
    <w:rsid w:val="008451D8"/>
    <w:rsid w:val="008454E2"/>
    <w:rsid w:val="0084552A"/>
    <w:rsid w:val="0084576D"/>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47D13"/>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3BA2"/>
    <w:rsid w:val="008542C1"/>
    <w:rsid w:val="00854564"/>
    <w:rsid w:val="00854793"/>
    <w:rsid w:val="00854DFA"/>
    <w:rsid w:val="008551D1"/>
    <w:rsid w:val="0085550B"/>
    <w:rsid w:val="00855DD6"/>
    <w:rsid w:val="00855EF6"/>
    <w:rsid w:val="00855F7B"/>
    <w:rsid w:val="008562C8"/>
    <w:rsid w:val="008563C8"/>
    <w:rsid w:val="00856A92"/>
    <w:rsid w:val="00856BBF"/>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1E5"/>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C6"/>
    <w:rsid w:val="00871BF4"/>
    <w:rsid w:val="00871C2D"/>
    <w:rsid w:val="00871D2A"/>
    <w:rsid w:val="008723F2"/>
    <w:rsid w:val="00872ADF"/>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28C8"/>
    <w:rsid w:val="008835E9"/>
    <w:rsid w:val="00883E72"/>
    <w:rsid w:val="00883F52"/>
    <w:rsid w:val="00884021"/>
    <w:rsid w:val="0088402C"/>
    <w:rsid w:val="00884045"/>
    <w:rsid w:val="0088412D"/>
    <w:rsid w:val="00884291"/>
    <w:rsid w:val="00884351"/>
    <w:rsid w:val="00884EC6"/>
    <w:rsid w:val="00884F9F"/>
    <w:rsid w:val="0088558E"/>
    <w:rsid w:val="00885865"/>
    <w:rsid w:val="00886611"/>
    <w:rsid w:val="00887831"/>
    <w:rsid w:val="00887EA9"/>
    <w:rsid w:val="00890737"/>
    <w:rsid w:val="00890804"/>
    <w:rsid w:val="00890AA9"/>
    <w:rsid w:val="00890B9B"/>
    <w:rsid w:val="00890D0C"/>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E77"/>
    <w:rsid w:val="008A0E78"/>
    <w:rsid w:val="008A1296"/>
    <w:rsid w:val="008A144D"/>
    <w:rsid w:val="008A1770"/>
    <w:rsid w:val="008A1834"/>
    <w:rsid w:val="008A1860"/>
    <w:rsid w:val="008A1AE4"/>
    <w:rsid w:val="008A220A"/>
    <w:rsid w:val="008A28B7"/>
    <w:rsid w:val="008A29C4"/>
    <w:rsid w:val="008A2A06"/>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88B"/>
    <w:rsid w:val="008A7C6C"/>
    <w:rsid w:val="008B020C"/>
    <w:rsid w:val="008B0C21"/>
    <w:rsid w:val="008B1057"/>
    <w:rsid w:val="008B1692"/>
    <w:rsid w:val="008B20C2"/>
    <w:rsid w:val="008B237A"/>
    <w:rsid w:val="008B25AB"/>
    <w:rsid w:val="008B2913"/>
    <w:rsid w:val="008B2C3B"/>
    <w:rsid w:val="008B2D63"/>
    <w:rsid w:val="008B3019"/>
    <w:rsid w:val="008B4658"/>
    <w:rsid w:val="008B4B2B"/>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7"/>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5A5"/>
    <w:rsid w:val="008C5CED"/>
    <w:rsid w:val="008C5E15"/>
    <w:rsid w:val="008C5EB0"/>
    <w:rsid w:val="008C6232"/>
    <w:rsid w:val="008C6577"/>
    <w:rsid w:val="008C6DE3"/>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99F"/>
    <w:rsid w:val="008D4BC6"/>
    <w:rsid w:val="008D4DA1"/>
    <w:rsid w:val="008D5919"/>
    <w:rsid w:val="008D5CE9"/>
    <w:rsid w:val="008D5D3B"/>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96B"/>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A1D"/>
    <w:rsid w:val="008F1B18"/>
    <w:rsid w:val="008F1F9E"/>
    <w:rsid w:val="008F28E2"/>
    <w:rsid w:val="008F2C5D"/>
    <w:rsid w:val="008F2DA9"/>
    <w:rsid w:val="008F32D1"/>
    <w:rsid w:val="008F3B72"/>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EED"/>
    <w:rsid w:val="00903FE3"/>
    <w:rsid w:val="009040A3"/>
    <w:rsid w:val="00904A62"/>
    <w:rsid w:val="00905409"/>
    <w:rsid w:val="00905583"/>
    <w:rsid w:val="00905EBF"/>
    <w:rsid w:val="00905F62"/>
    <w:rsid w:val="009062B5"/>
    <w:rsid w:val="00906564"/>
    <w:rsid w:val="00906AD2"/>
    <w:rsid w:val="00906BCF"/>
    <w:rsid w:val="00906D97"/>
    <w:rsid w:val="009070FF"/>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8F5"/>
    <w:rsid w:val="00916FAA"/>
    <w:rsid w:val="009179AD"/>
    <w:rsid w:val="00917D16"/>
    <w:rsid w:val="00917E60"/>
    <w:rsid w:val="00917EA8"/>
    <w:rsid w:val="00917F53"/>
    <w:rsid w:val="009204C7"/>
    <w:rsid w:val="00920C11"/>
    <w:rsid w:val="00921168"/>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11"/>
    <w:rsid w:val="00936BED"/>
    <w:rsid w:val="00936C73"/>
    <w:rsid w:val="009370C5"/>
    <w:rsid w:val="0093722D"/>
    <w:rsid w:val="00937A4D"/>
    <w:rsid w:val="00937B81"/>
    <w:rsid w:val="00937CD8"/>
    <w:rsid w:val="00937E49"/>
    <w:rsid w:val="00937F56"/>
    <w:rsid w:val="00940DD5"/>
    <w:rsid w:val="00941026"/>
    <w:rsid w:val="00941117"/>
    <w:rsid w:val="009411F7"/>
    <w:rsid w:val="009413AA"/>
    <w:rsid w:val="009415D2"/>
    <w:rsid w:val="009418A2"/>
    <w:rsid w:val="00941B20"/>
    <w:rsid w:val="0094252B"/>
    <w:rsid w:val="00942B23"/>
    <w:rsid w:val="00942FCE"/>
    <w:rsid w:val="0094395C"/>
    <w:rsid w:val="00943DB7"/>
    <w:rsid w:val="009440E1"/>
    <w:rsid w:val="009444AD"/>
    <w:rsid w:val="009444B6"/>
    <w:rsid w:val="0094463A"/>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CDB"/>
    <w:rsid w:val="00962D6A"/>
    <w:rsid w:val="00962D96"/>
    <w:rsid w:val="00963D1B"/>
    <w:rsid w:val="00964016"/>
    <w:rsid w:val="00964088"/>
    <w:rsid w:val="009643F8"/>
    <w:rsid w:val="009648F8"/>
    <w:rsid w:val="00965069"/>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790"/>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A1C"/>
    <w:rsid w:val="00974CE4"/>
    <w:rsid w:val="00974DBA"/>
    <w:rsid w:val="00975107"/>
    <w:rsid w:val="009751FB"/>
    <w:rsid w:val="0097562C"/>
    <w:rsid w:val="0097578D"/>
    <w:rsid w:val="00975BD2"/>
    <w:rsid w:val="009768D0"/>
    <w:rsid w:val="00976A9B"/>
    <w:rsid w:val="00977100"/>
    <w:rsid w:val="009772E3"/>
    <w:rsid w:val="00977EFA"/>
    <w:rsid w:val="009800E5"/>
    <w:rsid w:val="009807EE"/>
    <w:rsid w:val="00980862"/>
    <w:rsid w:val="00980A95"/>
    <w:rsid w:val="00981182"/>
    <w:rsid w:val="0098180D"/>
    <w:rsid w:val="009823DA"/>
    <w:rsid w:val="00982470"/>
    <w:rsid w:val="009824DD"/>
    <w:rsid w:val="00982775"/>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224F"/>
    <w:rsid w:val="009924DB"/>
    <w:rsid w:val="009926E5"/>
    <w:rsid w:val="009928D9"/>
    <w:rsid w:val="00992A02"/>
    <w:rsid w:val="00992F49"/>
    <w:rsid w:val="00993370"/>
    <w:rsid w:val="0099398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659"/>
    <w:rsid w:val="009A0DC9"/>
    <w:rsid w:val="009A0ECC"/>
    <w:rsid w:val="009A0FB8"/>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520D"/>
    <w:rsid w:val="009B5217"/>
    <w:rsid w:val="009B5290"/>
    <w:rsid w:val="009B534D"/>
    <w:rsid w:val="009B53A6"/>
    <w:rsid w:val="009B5662"/>
    <w:rsid w:val="009B5834"/>
    <w:rsid w:val="009B5E77"/>
    <w:rsid w:val="009B6179"/>
    <w:rsid w:val="009B61B2"/>
    <w:rsid w:val="009B6B18"/>
    <w:rsid w:val="009B6BE3"/>
    <w:rsid w:val="009B719E"/>
    <w:rsid w:val="009B7451"/>
    <w:rsid w:val="009B7D7D"/>
    <w:rsid w:val="009C0513"/>
    <w:rsid w:val="009C0C50"/>
    <w:rsid w:val="009C0F03"/>
    <w:rsid w:val="009C0F60"/>
    <w:rsid w:val="009C1453"/>
    <w:rsid w:val="009C1678"/>
    <w:rsid w:val="009C1BA7"/>
    <w:rsid w:val="009C2039"/>
    <w:rsid w:val="009C2F05"/>
    <w:rsid w:val="009C31C8"/>
    <w:rsid w:val="009C3370"/>
    <w:rsid w:val="009C3AD9"/>
    <w:rsid w:val="009C3D4F"/>
    <w:rsid w:val="009C50B1"/>
    <w:rsid w:val="009C5294"/>
    <w:rsid w:val="009C557C"/>
    <w:rsid w:val="009C5800"/>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83"/>
    <w:rsid w:val="009F2397"/>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949"/>
    <w:rsid w:val="00A03A80"/>
    <w:rsid w:val="00A03C3A"/>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0C19"/>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6BB"/>
    <w:rsid w:val="00A15A12"/>
    <w:rsid w:val="00A15AF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13B"/>
    <w:rsid w:val="00A31187"/>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265"/>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2D6"/>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314"/>
    <w:rsid w:val="00A55459"/>
    <w:rsid w:val="00A554DB"/>
    <w:rsid w:val="00A55AE5"/>
    <w:rsid w:val="00A55BE1"/>
    <w:rsid w:val="00A55DB8"/>
    <w:rsid w:val="00A55E99"/>
    <w:rsid w:val="00A55EE3"/>
    <w:rsid w:val="00A55FDD"/>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EA3"/>
    <w:rsid w:val="00A852D4"/>
    <w:rsid w:val="00A86372"/>
    <w:rsid w:val="00A86CB9"/>
    <w:rsid w:val="00A87142"/>
    <w:rsid w:val="00A87230"/>
    <w:rsid w:val="00A8735D"/>
    <w:rsid w:val="00A87477"/>
    <w:rsid w:val="00A875C8"/>
    <w:rsid w:val="00A90437"/>
    <w:rsid w:val="00A90A76"/>
    <w:rsid w:val="00A91835"/>
    <w:rsid w:val="00A919DF"/>
    <w:rsid w:val="00A91E4D"/>
    <w:rsid w:val="00A9201E"/>
    <w:rsid w:val="00A925F9"/>
    <w:rsid w:val="00A928F3"/>
    <w:rsid w:val="00A92948"/>
    <w:rsid w:val="00A92C24"/>
    <w:rsid w:val="00A92DE4"/>
    <w:rsid w:val="00A92EBF"/>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237"/>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9C0"/>
    <w:rsid w:val="00AC03DF"/>
    <w:rsid w:val="00AC0AE6"/>
    <w:rsid w:val="00AC0B19"/>
    <w:rsid w:val="00AC0B1D"/>
    <w:rsid w:val="00AC0C4A"/>
    <w:rsid w:val="00AC0D91"/>
    <w:rsid w:val="00AC0F8C"/>
    <w:rsid w:val="00AC11F9"/>
    <w:rsid w:val="00AC1419"/>
    <w:rsid w:val="00AC1539"/>
    <w:rsid w:val="00AC15DF"/>
    <w:rsid w:val="00AC2307"/>
    <w:rsid w:val="00AC26B8"/>
    <w:rsid w:val="00AC37A0"/>
    <w:rsid w:val="00AC37DB"/>
    <w:rsid w:val="00AC3930"/>
    <w:rsid w:val="00AC411B"/>
    <w:rsid w:val="00AC4285"/>
    <w:rsid w:val="00AC4330"/>
    <w:rsid w:val="00AC4504"/>
    <w:rsid w:val="00AC47B3"/>
    <w:rsid w:val="00AC4979"/>
    <w:rsid w:val="00AC4A8A"/>
    <w:rsid w:val="00AC4B66"/>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749"/>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6874"/>
    <w:rsid w:val="00AF717F"/>
    <w:rsid w:val="00AF7E8E"/>
    <w:rsid w:val="00B00043"/>
    <w:rsid w:val="00B0016B"/>
    <w:rsid w:val="00B0023A"/>
    <w:rsid w:val="00B00A55"/>
    <w:rsid w:val="00B00D9C"/>
    <w:rsid w:val="00B013E6"/>
    <w:rsid w:val="00B01447"/>
    <w:rsid w:val="00B01468"/>
    <w:rsid w:val="00B015C4"/>
    <w:rsid w:val="00B01A6B"/>
    <w:rsid w:val="00B01A79"/>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73B"/>
    <w:rsid w:val="00B15CE9"/>
    <w:rsid w:val="00B160DE"/>
    <w:rsid w:val="00B161E5"/>
    <w:rsid w:val="00B16788"/>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31"/>
    <w:rsid w:val="00B329F3"/>
    <w:rsid w:val="00B32B86"/>
    <w:rsid w:val="00B32CF6"/>
    <w:rsid w:val="00B32F66"/>
    <w:rsid w:val="00B33491"/>
    <w:rsid w:val="00B3370B"/>
    <w:rsid w:val="00B34230"/>
    <w:rsid w:val="00B3450F"/>
    <w:rsid w:val="00B34DB2"/>
    <w:rsid w:val="00B35119"/>
    <w:rsid w:val="00B3539F"/>
    <w:rsid w:val="00B3580A"/>
    <w:rsid w:val="00B362A7"/>
    <w:rsid w:val="00B36326"/>
    <w:rsid w:val="00B36B35"/>
    <w:rsid w:val="00B36CF8"/>
    <w:rsid w:val="00B36F9B"/>
    <w:rsid w:val="00B37074"/>
    <w:rsid w:val="00B37187"/>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7D5"/>
    <w:rsid w:val="00B50ACB"/>
    <w:rsid w:val="00B50EC2"/>
    <w:rsid w:val="00B50FA0"/>
    <w:rsid w:val="00B520CA"/>
    <w:rsid w:val="00B5212B"/>
    <w:rsid w:val="00B52154"/>
    <w:rsid w:val="00B5288F"/>
    <w:rsid w:val="00B52B8A"/>
    <w:rsid w:val="00B52E57"/>
    <w:rsid w:val="00B52ED0"/>
    <w:rsid w:val="00B530F6"/>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AC3"/>
    <w:rsid w:val="00B57BEA"/>
    <w:rsid w:val="00B57DA5"/>
    <w:rsid w:val="00B57F6D"/>
    <w:rsid w:val="00B605CE"/>
    <w:rsid w:val="00B60CE0"/>
    <w:rsid w:val="00B613C0"/>
    <w:rsid w:val="00B614C7"/>
    <w:rsid w:val="00B615E4"/>
    <w:rsid w:val="00B616D6"/>
    <w:rsid w:val="00B61814"/>
    <w:rsid w:val="00B618F0"/>
    <w:rsid w:val="00B624AB"/>
    <w:rsid w:val="00B62FA9"/>
    <w:rsid w:val="00B630A7"/>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5B8"/>
    <w:rsid w:val="00B93867"/>
    <w:rsid w:val="00B93A0B"/>
    <w:rsid w:val="00B93A21"/>
    <w:rsid w:val="00B93C1A"/>
    <w:rsid w:val="00B93F56"/>
    <w:rsid w:val="00B94060"/>
    <w:rsid w:val="00B940D3"/>
    <w:rsid w:val="00B94330"/>
    <w:rsid w:val="00B94494"/>
    <w:rsid w:val="00B94F45"/>
    <w:rsid w:val="00B951CD"/>
    <w:rsid w:val="00B9530F"/>
    <w:rsid w:val="00B95836"/>
    <w:rsid w:val="00B95A18"/>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9F2"/>
    <w:rsid w:val="00BA2612"/>
    <w:rsid w:val="00BA264F"/>
    <w:rsid w:val="00BA287F"/>
    <w:rsid w:val="00BA324A"/>
    <w:rsid w:val="00BA32F9"/>
    <w:rsid w:val="00BA352F"/>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494D"/>
    <w:rsid w:val="00BB4C66"/>
    <w:rsid w:val="00BB4DAA"/>
    <w:rsid w:val="00BB4E45"/>
    <w:rsid w:val="00BB4F14"/>
    <w:rsid w:val="00BB4F8F"/>
    <w:rsid w:val="00BB510A"/>
    <w:rsid w:val="00BB51DC"/>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8DF"/>
    <w:rsid w:val="00BC3B9E"/>
    <w:rsid w:val="00BC42A7"/>
    <w:rsid w:val="00BC440A"/>
    <w:rsid w:val="00BC4F78"/>
    <w:rsid w:val="00BC590E"/>
    <w:rsid w:val="00BC59B2"/>
    <w:rsid w:val="00BC5A3D"/>
    <w:rsid w:val="00BC5C54"/>
    <w:rsid w:val="00BC5DA7"/>
    <w:rsid w:val="00BC5FD1"/>
    <w:rsid w:val="00BC61FC"/>
    <w:rsid w:val="00BC66E3"/>
    <w:rsid w:val="00BC68F6"/>
    <w:rsid w:val="00BC6CAC"/>
    <w:rsid w:val="00BC6F8C"/>
    <w:rsid w:val="00BC6F8F"/>
    <w:rsid w:val="00BC74A1"/>
    <w:rsid w:val="00BC7504"/>
    <w:rsid w:val="00BC7AD8"/>
    <w:rsid w:val="00BC7CD0"/>
    <w:rsid w:val="00BD0882"/>
    <w:rsid w:val="00BD0924"/>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667"/>
    <w:rsid w:val="00BE5864"/>
    <w:rsid w:val="00BE5E3D"/>
    <w:rsid w:val="00BE60D3"/>
    <w:rsid w:val="00BE619B"/>
    <w:rsid w:val="00BE651E"/>
    <w:rsid w:val="00BE6835"/>
    <w:rsid w:val="00BE6B3B"/>
    <w:rsid w:val="00BE6B4D"/>
    <w:rsid w:val="00BE7097"/>
    <w:rsid w:val="00BE71DC"/>
    <w:rsid w:val="00BE749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DE3"/>
    <w:rsid w:val="00C10E57"/>
    <w:rsid w:val="00C11366"/>
    <w:rsid w:val="00C115F5"/>
    <w:rsid w:val="00C130A2"/>
    <w:rsid w:val="00C132A6"/>
    <w:rsid w:val="00C14079"/>
    <w:rsid w:val="00C14CA5"/>
    <w:rsid w:val="00C151D6"/>
    <w:rsid w:val="00C1552F"/>
    <w:rsid w:val="00C15AA5"/>
    <w:rsid w:val="00C15E00"/>
    <w:rsid w:val="00C15EAB"/>
    <w:rsid w:val="00C160C0"/>
    <w:rsid w:val="00C164F5"/>
    <w:rsid w:val="00C167A3"/>
    <w:rsid w:val="00C1696E"/>
    <w:rsid w:val="00C16B24"/>
    <w:rsid w:val="00C17011"/>
    <w:rsid w:val="00C1745B"/>
    <w:rsid w:val="00C17758"/>
    <w:rsid w:val="00C17CDB"/>
    <w:rsid w:val="00C17F4E"/>
    <w:rsid w:val="00C201BB"/>
    <w:rsid w:val="00C203A5"/>
    <w:rsid w:val="00C20402"/>
    <w:rsid w:val="00C20D75"/>
    <w:rsid w:val="00C20E11"/>
    <w:rsid w:val="00C216D9"/>
    <w:rsid w:val="00C22466"/>
    <w:rsid w:val="00C22D03"/>
    <w:rsid w:val="00C22E58"/>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3F4"/>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13B"/>
    <w:rsid w:val="00C73B0D"/>
    <w:rsid w:val="00C73B8C"/>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4A0"/>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B23"/>
    <w:rsid w:val="00CA0053"/>
    <w:rsid w:val="00CA015E"/>
    <w:rsid w:val="00CA065F"/>
    <w:rsid w:val="00CA0F8F"/>
    <w:rsid w:val="00CA12D8"/>
    <w:rsid w:val="00CA16B7"/>
    <w:rsid w:val="00CA1D30"/>
    <w:rsid w:val="00CA226E"/>
    <w:rsid w:val="00CA24A3"/>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0DE1"/>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3"/>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201E"/>
    <w:rsid w:val="00CE205A"/>
    <w:rsid w:val="00CE282D"/>
    <w:rsid w:val="00CE29EC"/>
    <w:rsid w:val="00CE2A03"/>
    <w:rsid w:val="00CE2CE1"/>
    <w:rsid w:val="00CE2DDD"/>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88C"/>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586"/>
    <w:rsid w:val="00D32734"/>
    <w:rsid w:val="00D327F5"/>
    <w:rsid w:val="00D32D29"/>
    <w:rsid w:val="00D33A11"/>
    <w:rsid w:val="00D33E58"/>
    <w:rsid w:val="00D33F6E"/>
    <w:rsid w:val="00D34813"/>
    <w:rsid w:val="00D353F0"/>
    <w:rsid w:val="00D35DF5"/>
    <w:rsid w:val="00D363D7"/>
    <w:rsid w:val="00D366EB"/>
    <w:rsid w:val="00D36A05"/>
    <w:rsid w:val="00D36DD8"/>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6F0B"/>
    <w:rsid w:val="00D46F41"/>
    <w:rsid w:val="00D47030"/>
    <w:rsid w:val="00D475BA"/>
    <w:rsid w:val="00D47BD9"/>
    <w:rsid w:val="00D47D89"/>
    <w:rsid w:val="00D47DF4"/>
    <w:rsid w:val="00D50169"/>
    <w:rsid w:val="00D50580"/>
    <w:rsid w:val="00D50A48"/>
    <w:rsid w:val="00D50D3A"/>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3F7F"/>
    <w:rsid w:val="00D54946"/>
    <w:rsid w:val="00D5511E"/>
    <w:rsid w:val="00D55730"/>
    <w:rsid w:val="00D5582A"/>
    <w:rsid w:val="00D558B4"/>
    <w:rsid w:val="00D55E99"/>
    <w:rsid w:val="00D55F8E"/>
    <w:rsid w:val="00D562F7"/>
    <w:rsid w:val="00D563A3"/>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398"/>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09C"/>
    <w:rsid w:val="00D732D9"/>
    <w:rsid w:val="00D735E3"/>
    <w:rsid w:val="00D73815"/>
    <w:rsid w:val="00D7398C"/>
    <w:rsid w:val="00D74C05"/>
    <w:rsid w:val="00D74DD6"/>
    <w:rsid w:val="00D74E6A"/>
    <w:rsid w:val="00D75203"/>
    <w:rsid w:val="00D7552C"/>
    <w:rsid w:val="00D759B2"/>
    <w:rsid w:val="00D75D8B"/>
    <w:rsid w:val="00D7601A"/>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12"/>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975"/>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478"/>
    <w:rsid w:val="00DA177B"/>
    <w:rsid w:val="00DA1C3E"/>
    <w:rsid w:val="00DA1C90"/>
    <w:rsid w:val="00DA1D99"/>
    <w:rsid w:val="00DA1E59"/>
    <w:rsid w:val="00DA1E8D"/>
    <w:rsid w:val="00DA1EF5"/>
    <w:rsid w:val="00DA2003"/>
    <w:rsid w:val="00DA2141"/>
    <w:rsid w:val="00DA2C46"/>
    <w:rsid w:val="00DA2EAA"/>
    <w:rsid w:val="00DA374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0CBB"/>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DCA"/>
    <w:rsid w:val="00DB4E34"/>
    <w:rsid w:val="00DB53FB"/>
    <w:rsid w:val="00DB54F2"/>
    <w:rsid w:val="00DB5A12"/>
    <w:rsid w:val="00DB5A8C"/>
    <w:rsid w:val="00DB6148"/>
    <w:rsid w:val="00DB61B5"/>
    <w:rsid w:val="00DB6A85"/>
    <w:rsid w:val="00DB6ADA"/>
    <w:rsid w:val="00DB70FA"/>
    <w:rsid w:val="00DB7126"/>
    <w:rsid w:val="00DB78D2"/>
    <w:rsid w:val="00DB78E4"/>
    <w:rsid w:val="00DB793E"/>
    <w:rsid w:val="00DB7946"/>
    <w:rsid w:val="00DB7E71"/>
    <w:rsid w:val="00DC0142"/>
    <w:rsid w:val="00DC018C"/>
    <w:rsid w:val="00DC0B0B"/>
    <w:rsid w:val="00DC0E7C"/>
    <w:rsid w:val="00DC12BA"/>
    <w:rsid w:val="00DC1419"/>
    <w:rsid w:val="00DC1464"/>
    <w:rsid w:val="00DC1763"/>
    <w:rsid w:val="00DC194F"/>
    <w:rsid w:val="00DC1BFD"/>
    <w:rsid w:val="00DC1E49"/>
    <w:rsid w:val="00DC2067"/>
    <w:rsid w:val="00DC246B"/>
    <w:rsid w:val="00DC2B28"/>
    <w:rsid w:val="00DC2CEC"/>
    <w:rsid w:val="00DC2D99"/>
    <w:rsid w:val="00DC356C"/>
    <w:rsid w:val="00DC4254"/>
    <w:rsid w:val="00DC4610"/>
    <w:rsid w:val="00DC52DE"/>
    <w:rsid w:val="00DC53FC"/>
    <w:rsid w:val="00DC620C"/>
    <w:rsid w:val="00DC634B"/>
    <w:rsid w:val="00DC67FB"/>
    <w:rsid w:val="00DC725B"/>
    <w:rsid w:val="00DC737A"/>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D57"/>
    <w:rsid w:val="00DF4204"/>
    <w:rsid w:val="00DF425F"/>
    <w:rsid w:val="00DF4624"/>
    <w:rsid w:val="00DF4D9F"/>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5EB"/>
    <w:rsid w:val="00E03C10"/>
    <w:rsid w:val="00E03C48"/>
    <w:rsid w:val="00E03FD3"/>
    <w:rsid w:val="00E04348"/>
    <w:rsid w:val="00E046B7"/>
    <w:rsid w:val="00E04929"/>
    <w:rsid w:val="00E04A36"/>
    <w:rsid w:val="00E05637"/>
    <w:rsid w:val="00E057E4"/>
    <w:rsid w:val="00E05989"/>
    <w:rsid w:val="00E05E5D"/>
    <w:rsid w:val="00E05F29"/>
    <w:rsid w:val="00E06361"/>
    <w:rsid w:val="00E0660E"/>
    <w:rsid w:val="00E06AF0"/>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4BB6"/>
    <w:rsid w:val="00E1525B"/>
    <w:rsid w:val="00E153C9"/>
    <w:rsid w:val="00E15518"/>
    <w:rsid w:val="00E1557F"/>
    <w:rsid w:val="00E16787"/>
    <w:rsid w:val="00E16E8F"/>
    <w:rsid w:val="00E16F94"/>
    <w:rsid w:val="00E17761"/>
    <w:rsid w:val="00E17878"/>
    <w:rsid w:val="00E17BDE"/>
    <w:rsid w:val="00E17ED5"/>
    <w:rsid w:val="00E17FCA"/>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B4E"/>
    <w:rsid w:val="00E24C26"/>
    <w:rsid w:val="00E24ED1"/>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58E0"/>
    <w:rsid w:val="00E465F7"/>
    <w:rsid w:val="00E4668A"/>
    <w:rsid w:val="00E46717"/>
    <w:rsid w:val="00E47064"/>
    <w:rsid w:val="00E473BD"/>
    <w:rsid w:val="00E474AB"/>
    <w:rsid w:val="00E479A5"/>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36E"/>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6645"/>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EE8"/>
    <w:rsid w:val="00E86FD8"/>
    <w:rsid w:val="00E87799"/>
    <w:rsid w:val="00E8793A"/>
    <w:rsid w:val="00E901A3"/>
    <w:rsid w:val="00E905A1"/>
    <w:rsid w:val="00E90A5B"/>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A31"/>
    <w:rsid w:val="00E9601E"/>
    <w:rsid w:val="00E960C1"/>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52"/>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5CF8"/>
    <w:rsid w:val="00EA6087"/>
    <w:rsid w:val="00EA63DD"/>
    <w:rsid w:val="00EA65E9"/>
    <w:rsid w:val="00EA67DB"/>
    <w:rsid w:val="00EA6B14"/>
    <w:rsid w:val="00EA7414"/>
    <w:rsid w:val="00EA747F"/>
    <w:rsid w:val="00EA79E6"/>
    <w:rsid w:val="00EB038F"/>
    <w:rsid w:val="00EB048A"/>
    <w:rsid w:val="00EB0841"/>
    <w:rsid w:val="00EB09C1"/>
    <w:rsid w:val="00EB0C80"/>
    <w:rsid w:val="00EB0E6B"/>
    <w:rsid w:val="00EB10FE"/>
    <w:rsid w:val="00EB1636"/>
    <w:rsid w:val="00EB2AC1"/>
    <w:rsid w:val="00EB2C12"/>
    <w:rsid w:val="00EB2F9E"/>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C9F"/>
    <w:rsid w:val="00EC5D31"/>
    <w:rsid w:val="00EC5D6B"/>
    <w:rsid w:val="00EC6245"/>
    <w:rsid w:val="00EC667A"/>
    <w:rsid w:val="00EC6AC9"/>
    <w:rsid w:val="00EC6BD2"/>
    <w:rsid w:val="00EC6EFD"/>
    <w:rsid w:val="00EC6FCA"/>
    <w:rsid w:val="00EC7876"/>
    <w:rsid w:val="00EC78C3"/>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BE1"/>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E7F56"/>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57C"/>
    <w:rsid w:val="00F03D4E"/>
    <w:rsid w:val="00F04100"/>
    <w:rsid w:val="00F045F9"/>
    <w:rsid w:val="00F04737"/>
    <w:rsid w:val="00F05116"/>
    <w:rsid w:val="00F051BB"/>
    <w:rsid w:val="00F05609"/>
    <w:rsid w:val="00F05668"/>
    <w:rsid w:val="00F05B3C"/>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5FB"/>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399"/>
    <w:rsid w:val="00F30784"/>
    <w:rsid w:val="00F30C4C"/>
    <w:rsid w:val="00F30D38"/>
    <w:rsid w:val="00F31067"/>
    <w:rsid w:val="00F31104"/>
    <w:rsid w:val="00F311F9"/>
    <w:rsid w:val="00F31268"/>
    <w:rsid w:val="00F31358"/>
    <w:rsid w:val="00F313F4"/>
    <w:rsid w:val="00F3161B"/>
    <w:rsid w:val="00F316B5"/>
    <w:rsid w:val="00F31E96"/>
    <w:rsid w:val="00F32879"/>
    <w:rsid w:val="00F32BE4"/>
    <w:rsid w:val="00F32D8C"/>
    <w:rsid w:val="00F32DAF"/>
    <w:rsid w:val="00F33047"/>
    <w:rsid w:val="00F3367C"/>
    <w:rsid w:val="00F33A19"/>
    <w:rsid w:val="00F346AF"/>
    <w:rsid w:val="00F347E7"/>
    <w:rsid w:val="00F34977"/>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50316"/>
    <w:rsid w:val="00F506D3"/>
    <w:rsid w:val="00F51263"/>
    <w:rsid w:val="00F52349"/>
    <w:rsid w:val="00F52906"/>
    <w:rsid w:val="00F52921"/>
    <w:rsid w:val="00F52B80"/>
    <w:rsid w:val="00F52E56"/>
    <w:rsid w:val="00F53160"/>
    <w:rsid w:val="00F53166"/>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B7C"/>
    <w:rsid w:val="00F64FB2"/>
    <w:rsid w:val="00F64FF9"/>
    <w:rsid w:val="00F6553A"/>
    <w:rsid w:val="00F65A52"/>
    <w:rsid w:val="00F65B61"/>
    <w:rsid w:val="00F660DA"/>
    <w:rsid w:val="00F661B3"/>
    <w:rsid w:val="00F66493"/>
    <w:rsid w:val="00F672EF"/>
    <w:rsid w:val="00F673EF"/>
    <w:rsid w:val="00F6748E"/>
    <w:rsid w:val="00F67515"/>
    <w:rsid w:val="00F67792"/>
    <w:rsid w:val="00F67C4F"/>
    <w:rsid w:val="00F709C2"/>
    <w:rsid w:val="00F70F17"/>
    <w:rsid w:val="00F71234"/>
    <w:rsid w:val="00F7144B"/>
    <w:rsid w:val="00F71FE7"/>
    <w:rsid w:val="00F72346"/>
    <w:rsid w:val="00F72653"/>
    <w:rsid w:val="00F728AE"/>
    <w:rsid w:val="00F72926"/>
    <w:rsid w:val="00F72A89"/>
    <w:rsid w:val="00F72D89"/>
    <w:rsid w:val="00F72EDB"/>
    <w:rsid w:val="00F73523"/>
    <w:rsid w:val="00F736B0"/>
    <w:rsid w:val="00F7408C"/>
    <w:rsid w:val="00F7422B"/>
    <w:rsid w:val="00F74266"/>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5C"/>
    <w:rsid w:val="00F80BB5"/>
    <w:rsid w:val="00F81A25"/>
    <w:rsid w:val="00F81D29"/>
    <w:rsid w:val="00F81EFB"/>
    <w:rsid w:val="00F82114"/>
    <w:rsid w:val="00F822C5"/>
    <w:rsid w:val="00F8264C"/>
    <w:rsid w:val="00F82A55"/>
    <w:rsid w:val="00F82A99"/>
    <w:rsid w:val="00F83132"/>
    <w:rsid w:val="00F833C2"/>
    <w:rsid w:val="00F837F1"/>
    <w:rsid w:val="00F839C0"/>
    <w:rsid w:val="00F83B94"/>
    <w:rsid w:val="00F83D39"/>
    <w:rsid w:val="00F840F2"/>
    <w:rsid w:val="00F8438F"/>
    <w:rsid w:val="00F843D0"/>
    <w:rsid w:val="00F843DF"/>
    <w:rsid w:val="00F844C6"/>
    <w:rsid w:val="00F84DA0"/>
    <w:rsid w:val="00F85236"/>
    <w:rsid w:val="00F853AE"/>
    <w:rsid w:val="00F853D5"/>
    <w:rsid w:val="00F85833"/>
    <w:rsid w:val="00F85BE3"/>
    <w:rsid w:val="00F86D23"/>
    <w:rsid w:val="00F87411"/>
    <w:rsid w:val="00F877C3"/>
    <w:rsid w:val="00F900DA"/>
    <w:rsid w:val="00F903A7"/>
    <w:rsid w:val="00F904C6"/>
    <w:rsid w:val="00F90533"/>
    <w:rsid w:val="00F90D18"/>
    <w:rsid w:val="00F91AE2"/>
    <w:rsid w:val="00F92048"/>
    <w:rsid w:val="00F92269"/>
    <w:rsid w:val="00F92DBC"/>
    <w:rsid w:val="00F931E9"/>
    <w:rsid w:val="00F93434"/>
    <w:rsid w:val="00F938EB"/>
    <w:rsid w:val="00F93B4D"/>
    <w:rsid w:val="00F94672"/>
    <w:rsid w:val="00F947CC"/>
    <w:rsid w:val="00F94897"/>
    <w:rsid w:val="00F94D4E"/>
    <w:rsid w:val="00F951EB"/>
    <w:rsid w:val="00F951F6"/>
    <w:rsid w:val="00F952AB"/>
    <w:rsid w:val="00F9537F"/>
    <w:rsid w:val="00F9578F"/>
    <w:rsid w:val="00F95854"/>
    <w:rsid w:val="00F95DF4"/>
    <w:rsid w:val="00F95E2D"/>
    <w:rsid w:val="00F9617F"/>
    <w:rsid w:val="00F966B5"/>
    <w:rsid w:val="00F96703"/>
    <w:rsid w:val="00F9694F"/>
    <w:rsid w:val="00F96D44"/>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41"/>
    <w:rsid w:val="00FB7CC0"/>
    <w:rsid w:val="00FB7E0B"/>
    <w:rsid w:val="00FB7EC4"/>
    <w:rsid w:val="00FB7FC0"/>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42F65"/>
  <w15:chartTrackingRefBased/>
  <w15:docId w15:val="{F70E6CD6-8CAE-4A8A-85A1-1E963A98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annotation reference" w:uiPriority="99"/>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6241794">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189426">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14400330">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79150607">
      <w:bodyDiv w:val="1"/>
      <w:marLeft w:val="0"/>
      <w:marRight w:val="0"/>
      <w:marTop w:val="0"/>
      <w:marBottom w:val="0"/>
      <w:divBdr>
        <w:top w:val="none" w:sz="0" w:space="0" w:color="auto"/>
        <w:left w:val="none" w:sz="0" w:space="0" w:color="auto"/>
        <w:bottom w:val="none" w:sz="0" w:space="0" w:color="auto"/>
        <w:right w:val="none" w:sz="0" w:space="0" w:color="auto"/>
      </w:divBdr>
    </w:div>
    <w:div w:id="494027702">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07930843">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73069399">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71844042">
      <w:bodyDiv w:val="1"/>
      <w:marLeft w:val="0"/>
      <w:marRight w:val="0"/>
      <w:marTop w:val="0"/>
      <w:marBottom w:val="0"/>
      <w:divBdr>
        <w:top w:val="none" w:sz="0" w:space="0" w:color="auto"/>
        <w:left w:val="none" w:sz="0" w:space="0" w:color="auto"/>
        <w:bottom w:val="none" w:sz="0" w:space="0" w:color="auto"/>
        <w:right w:val="none" w:sz="0" w:space="0" w:color="auto"/>
      </w:divBdr>
    </w:div>
    <w:div w:id="872427196">
      <w:bodyDiv w:val="1"/>
      <w:marLeft w:val="0"/>
      <w:marRight w:val="0"/>
      <w:marTop w:val="0"/>
      <w:marBottom w:val="0"/>
      <w:divBdr>
        <w:top w:val="none" w:sz="0" w:space="0" w:color="auto"/>
        <w:left w:val="none" w:sz="0" w:space="0" w:color="auto"/>
        <w:bottom w:val="none" w:sz="0" w:space="0" w:color="auto"/>
        <w:right w:val="none" w:sz="0" w:space="0" w:color="auto"/>
      </w:divBdr>
    </w:div>
    <w:div w:id="876430312">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41187560">
      <w:bodyDiv w:val="1"/>
      <w:marLeft w:val="0"/>
      <w:marRight w:val="0"/>
      <w:marTop w:val="0"/>
      <w:marBottom w:val="0"/>
      <w:divBdr>
        <w:top w:val="none" w:sz="0" w:space="0" w:color="auto"/>
        <w:left w:val="none" w:sz="0" w:space="0" w:color="auto"/>
        <w:bottom w:val="none" w:sz="0" w:space="0" w:color="auto"/>
        <w:right w:val="none" w:sz="0" w:space="0" w:color="auto"/>
      </w:divBdr>
    </w:div>
    <w:div w:id="94877438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36925483">
      <w:bodyDiv w:val="1"/>
      <w:marLeft w:val="0"/>
      <w:marRight w:val="0"/>
      <w:marTop w:val="0"/>
      <w:marBottom w:val="0"/>
      <w:divBdr>
        <w:top w:val="none" w:sz="0" w:space="0" w:color="auto"/>
        <w:left w:val="none" w:sz="0" w:space="0" w:color="auto"/>
        <w:bottom w:val="none" w:sz="0" w:space="0" w:color="auto"/>
        <w:right w:val="none" w:sz="0" w:space="0" w:color="auto"/>
      </w:divBdr>
    </w:div>
    <w:div w:id="1046947212">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38587338">
      <w:bodyDiv w:val="1"/>
      <w:marLeft w:val="0"/>
      <w:marRight w:val="0"/>
      <w:marTop w:val="0"/>
      <w:marBottom w:val="0"/>
      <w:divBdr>
        <w:top w:val="none" w:sz="0" w:space="0" w:color="auto"/>
        <w:left w:val="none" w:sz="0" w:space="0" w:color="auto"/>
        <w:bottom w:val="none" w:sz="0" w:space="0" w:color="auto"/>
        <w:right w:val="none" w:sz="0" w:space="0" w:color="auto"/>
      </w:divBdr>
    </w:div>
    <w:div w:id="1258446609">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299070932">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0912226">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24839307">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27353412">
      <w:bodyDiv w:val="1"/>
      <w:marLeft w:val="0"/>
      <w:marRight w:val="0"/>
      <w:marTop w:val="0"/>
      <w:marBottom w:val="0"/>
      <w:divBdr>
        <w:top w:val="none" w:sz="0" w:space="0" w:color="auto"/>
        <w:left w:val="none" w:sz="0" w:space="0" w:color="auto"/>
        <w:bottom w:val="none" w:sz="0" w:space="0" w:color="auto"/>
        <w:right w:val="none" w:sz="0" w:space="0" w:color="auto"/>
      </w:divBdr>
    </w:div>
    <w:div w:id="1640500497">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53367382">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2467646">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694653720">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24057759">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1270538">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00364971">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47156170">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30189">
      <w:bodyDiv w:val="1"/>
      <w:marLeft w:val="0"/>
      <w:marRight w:val="0"/>
      <w:marTop w:val="0"/>
      <w:marBottom w:val="0"/>
      <w:divBdr>
        <w:top w:val="none" w:sz="0" w:space="0" w:color="auto"/>
        <w:left w:val="none" w:sz="0" w:space="0" w:color="auto"/>
        <w:bottom w:val="none" w:sz="0" w:space="0" w:color="auto"/>
        <w:right w:val="none" w:sz="0" w:space="0" w:color="auto"/>
      </w:divBdr>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75f8862d556f0e48a3e6aed2c13b44bf">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766155664ee7aded9fe9523a63a00377"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0CB4A427-6EA3-4D46-8D5B-6CAB009E04AE}"/>
</file>

<file path=customXml/itemProps2.xml><?xml version="1.0" encoding="utf-8"?>
<ds:datastoreItem xmlns:ds="http://schemas.openxmlformats.org/officeDocument/2006/customXml" ds:itemID="{B983AC56-B222-4591-88C9-A6F139480A28}">
  <ds:schemaRefs>
    <ds:schemaRef ds:uri="http://schemas.microsoft.com/sharepoint/v3/contenttype/forms"/>
  </ds:schemaRefs>
</ds:datastoreItem>
</file>

<file path=customXml/itemProps3.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customXml/itemProps4.xml><?xml version="1.0" encoding="utf-8"?>
<ds:datastoreItem xmlns:ds="http://schemas.openxmlformats.org/officeDocument/2006/customXml" ds:itemID="{AFC9EFFB-830A-43A9-B3B9-C6999CF7A3AC}"/>
</file>

<file path=docProps/app.xml><?xml version="1.0" encoding="utf-8"?>
<Properties xmlns="http://schemas.openxmlformats.org/officeDocument/2006/extended-properties" xmlns:vt="http://schemas.openxmlformats.org/officeDocument/2006/docPropsVTypes">
  <Template>_Plain.dot</Template>
  <TotalTime>1132</TotalTime>
  <Pages>6</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Suwimon, Saetiw</cp:lastModifiedBy>
  <cp:revision>91</cp:revision>
  <cp:lastPrinted>2025-05-23T11:31:00Z</cp:lastPrinted>
  <dcterms:created xsi:type="dcterms:W3CDTF">2025-05-14T07:56:00Z</dcterms:created>
  <dcterms:modified xsi:type="dcterms:W3CDTF">2026-05-25T11:02:00Z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