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extensions/taskpanes.xml" ContentType="application/vnd.ms-office.webextensiontaskpanes+xml"/>
  <Override PartName="/docMetadata/LabelInfo.xml" ContentType="application/vnd.ms-office.classificationlabel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microsoft.com/office/2011/relationships/webextensiontaskpanes" Target="word/webextensions/taskpanes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A10CE1" w14:textId="77777777" w:rsidR="00F644BD" w:rsidRPr="007A168E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  <w:lang w:val="th-TH"/>
        </w:rPr>
      </w:pPr>
      <w:r w:rsidRPr="007A168E">
        <w:rPr>
          <w:rFonts w:asciiTheme="majorBidi" w:hAnsiTheme="majorBidi" w:cstheme="majorBidi"/>
          <w:sz w:val="52"/>
          <w:szCs w:val="52"/>
          <w:cs/>
        </w:rPr>
        <w:t>บริษัท ทีพีไอ โพลีน จำกัด</w:t>
      </w:r>
      <w:r w:rsidRPr="007A168E">
        <w:rPr>
          <w:rFonts w:asciiTheme="majorBidi" w:hAnsiTheme="majorBidi" w:cstheme="majorBidi"/>
          <w:sz w:val="52"/>
          <w:szCs w:val="52"/>
          <w:cs/>
          <w:lang w:val="th-TH"/>
        </w:rPr>
        <w:t xml:space="preserve"> (มหาชน) และบริษัทย่อย</w:t>
      </w:r>
    </w:p>
    <w:p w14:paraId="2277E124" w14:textId="77777777" w:rsidR="00F644BD" w:rsidRPr="007A168E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28"/>
          <w:szCs w:val="28"/>
        </w:rPr>
      </w:pPr>
    </w:p>
    <w:p w14:paraId="0C3968B9" w14:textId="77777777" w:rsidR="00B261CB" w:rsidRPr="007A168E" w:rsidRDefault="00B261CB" w:rsidP="00B261C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A168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27407EB2" w14:textId="5332A8F7" w:rsidR="002A705F" w:rsidRPr="007A168E" w:rsidRDefault="00FA644B" w:rsidP="002A705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A168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B81152" w:rsidRPr="00B81152">
        <w:rPr>
          <w:rFonts w:asciiTheme="majorBidi" w:hAnsi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0F261D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0F261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มีนาคม</w:t>
      </w:r>
      <w:r w:rsidR="00B81152">
        <w:rPr>
          <w:rFonts w:asciiTheme="majorBidi" w:hAnsiTheme="majorBidi"/>
          <w:b w:val="0"/>
          <w:bCs w:val="0"/>
          <w:sz w:val="32"/>
          <w:szCs w:val="32"/>
        </w:rPr>
        <w:t xml:space="preserve"> </w:t>
      </w:r>
      <w:r w:rsidR="007C3F7F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0F261D">
        <w:rPr>
          <w:rFonts w:asciiTheme="majorBidi" w:hAnsiTheme="majorBidi" w:cstheme="majorBidi"/>
          <w:b w:val="0"/>
          <w:bCs w:val="0"/>
          <w:sz w:val="32"/>
          <w:szCs w:val="32"/>
        </w:rPr>
        <w:t>9</w:t>
      </w:r>
    </w:p>
    <w:p w14:paraId="0D625C1C" w14:textId="77777777" w:rsidR="00B261CB" w:rsidRPr="007A168E" w:rsidRDefault="00B261CB" w:rsidP="00B261C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7A168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7A168E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11745519" w14:textId="77777777" w:rsidR="00B261CB" w:rsidRPr="007A168E" w:rsidRDefault="00B261CB" w:rsidP="00B261C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A168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636A9E71" w14:textId="77777777" w:rsidR="00F644BD" w:rsidRPr="007A168E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</w:p>
    <w:p w14:paraId="0C4D3244" w14:textId="77777777" w:rsidR="00F644BD" w:rsidRPr="007A168E" w:rsidRDefault="00F644BD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  <w:sectPr w:rsidR="00F644BD" w:rsidRPr="007A168E" w:rsidSect="00C55DA2">
          <w:headerReference w:type="default" r:id="rId12"/>
          <w:footerReference w:type="even" r:id="rId13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docGrid w:linePitch="360"/>
        </w:sectPr>
      </w:pPr>
    </w:p>
    <w:p w14:paraId="7B6880A1" w14:textId="77777777" w:rsidR="0001110F" w:rsidRPr="007A168E" w:rsidRDefault="0001110F" w:rsidP="0001110F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</w:rPr>
      </w:pPr>
      <w:bookmarkStart w:id="0" w:name="_Hlk16237230"/>
      <w:r w:rsidRPr="007A168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31B8D95" w14:textId="77777777" w:rsidR="0001110F" w:rsidRPr="007A168E" w:rsidRDefault="0001110F" w:rsidP="0001110F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31378F4" w14:textId="77777777" w:rsidR="0001110F" w:rsidRPr="007A168E" w:rsidRDefault="0001110F" w:rsidP="0001110F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A168E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ทีพีไอ โพลีน จำกัด (มหาชน)</w:t>
      </w:r>
    </w:p>
    <w:p w14:paraId="1D13EACE" w14:textId="77777777" w:rsidR="0001110F" w:rsidRPr="007A168E" w:rsidRDefault="0001110F" w:rsidP="0001110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023A33A" w14:textId="089B092E" w:rsidR="0001110F" w:rsidRPr="002748AF" w:rsidRDefault="00615C94" w:rsidP="0001110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15C94">
        <w:rPr>
          <w:rFonts w:asciiTheme="majorBidi" w:hAnsiTheme="majorBidi" w:cstheme="majorBidi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615C94">
        <w:rPr>
          <w:rFonts w:asciiTheme="majorBidi" w:hAnsiTheme="majorBidi" w:cstheme="majorBidi"/>
          <w:sz w:val="30"/>
          <w:szCs w:val="30"/>
        </w:rPr>
        <w:t xml:space="preserve"> </w:t>
      </w:r>
      <w:r w:rsidRPr="00615C94">
        <w:rPr>
          <w:rFonts w:asciiTheme="majorBidi" w:hAnsiTheme="majorBidi" w:cstheme="majorBidi"/>
          <w:sz w:val="30"/>
          <w:szCs w:val="30"/>
          <w:cs/>
        </w:rPr>
        <w:t>ณ</w:t>
      </w:r>
      <w:r w:rsidRPr="00615C94">
        <w:rPr>
          <w:rFonts w:asciiTheme="majorBidi" w:hAnsiTheme="majorBidi" w:cstheme="majorBidi"/>
          <w:sz w:val="30"/>
          <w:szCs w:val="30"/>
        </w:rPr>
        <w:t xml:space="preserve"> </w:t>
      </w:r>
      <w:r w:rsidRPr="00615C94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615C94">
        <w:rPr>
          <w:rFonts w:asciiTheme="majorBidi" w:hAnsiTheme="majorBidi" w:cstheme="majorBidi"/>
          <w:sz w:val="30"/>
          <w:szCs w:val="30"/>
        </w:rPr>
        <w:t xml:space="preserve"> 31 </w:t>
      </w:r>
      <w:r w:rsidRPr="00615C94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615C94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9</w:t>
      </w:r>
      <w:r w:rsidRPr="00615C9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15C94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และงบกระแสเงินสดรวมและงบกระแสเงินสดเฉพาะกิจการ</w:t>
      </w:r>
      <w:r w:rsidRPr="00615C94">
        <w:rPr>
          <w:rFonts w:asciiTheme="majorBidi" w:hAnsiTheme="majorBidi" w:cstheme="majorBidi"/>
          <w:sz w:val="30"/>
          <w:szCs w:val="30"/>
        </w:rPr>
        <w:t xml:space="preserve"> </w:t>
      </w:r>
      <w:r w:rsidRPr="00615C94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Pr="00615C94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615C9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615C94">
        <w:rPr>
          <w:rFonts w:asciiTheme="majorBidi" w:hAnsiTheme="majorBidi" w:cstheme="majorBidi"/>
          <w:sz w:val="30"/>
          <w:szCs w:val="30"/>
        </w:rPr>
        <w:t xml:space="preserve">31 </w:t>
      </w:r>
      <w:r w:rsidRPr="00615C94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615C94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9</w:t>
      </w:r>
      <w:r w:rsidRPr="00615C94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</w:t>
      </w:r>
      <w:r w:rsidRPr="00615C94">
        <w:rPr>
          <w:rFonts w:asciiTheme="majorBidi" w:hAnsiTheme="majorBidi" w:cstheme="majorBidi"/>
          <w:sz w:val="30"/>
          <w:szCs w:val="30"/>
        </w:rPr>
        <w:t xml:space="preserve"> (</w:t>
      </w:r>
      <w:r w:rsidRPr="00615C94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ข้อมูลทางการเงินระหว่างกาล) ของบริษัท</w:t>
      </w:r>
      <w:r w:rsidRPr="00615C94">
        <w:rPr>
          <w:rFonts w:asciiTheme="majorBidi" w:hAnsiTheme="majorBidi" w:cstheme="majorBidi"/>
          <w:sz w:val="30"/>
          <w:szCs w:val="30"/>
        </w:rPr>
        <w:t xml:space="preserve"> </w:t>
      </w:r>
      <w:r w:rsidRPr="00615C94">
        <w:rPr>
          <w:rFonts w:asciiTheme="majorBidi" w:hAnsiTheme="majorBidi" w:cstheme="majorBidi"/>
          <w:sz w:val="30"/>
          <w:szCs w:val="30"/>
          <w:cs/>
        </w:rPr>
        <w:t>ทีพีไอ โพลีน</w:t>
      </w:r>
      <w:r w:rsidRPr="00615C94">
        <w:rPr>
          <w:rFonts w:asciiTheme="majorBidi" w:hAnsiTheme="majorBidi" w:cstheme="majorBidi"/>
          <w:sz w:val="30"/>
          <w:szCs w:val="30"/>
        </w:rPr>
        <w:t xml:space="preserve"> </w:t>
      </w:r>
      <w:r w:rsidRPr="00615C94">
        <w:rPr>
          <w:rFonts w:asciiTheme="majorBidi" w:hAnsiTheme="majorBidi" w:cstheme="majorBidi"/>
          <w:sz w:val="30"/>
          <w:szCs w:val="30"/>
          <w:cs/>
        </w:rPr>
        <w:t>จำกัด (มหาชน) และบริษัทย่อย</w:t>
      </w:r>
      <w:r w:rsidRPr="00615C94">
        <w:rPr>
          <w:rFonts w:asciiTheme="majorBidi" w:hAnsiTheme="majorBidi" w:cstheme="majorBidi"/>
          <w:sz w:val="30"/>
          <w:szCs w:val="30"/>
        </w:rPr>
        <w:t xml:space="preserve"> </w:t>
      </w:r>
      <w:r w:rsidRPr="00615C94">
        <w:rPr>
          <w:rFonts w:asciiTheme="majorBidi" w:hAnsiTheme="majorBidi" w:cstheme="majorBidi"/>
          <w:sz w:val="30"/>
          <w:szCs w:val="30"/>
          <w:cs/>
        </w:rPr>
        <w:t>และของเฉพาะบริษัท</w:t>
      </w:r>
      <w:r w:rsidRPr="00615C94">
        <w:rPr>
          <w:rFonts w:asciiTheme="majorBidi" w:hAnsiTheme="majorBidi" w:cstheme="majorBidi"/>
          <w:sz w:val="30"/>
          <w:szCs w:val="30"/>
        </w:rPr>
        <w:t xml:space="preserve"> </w:t>
      </w:r>
      <w:r w:rsidRPr="00615C94">
        <w:rPr>
          <w:rFonts w:asciiTheme="majorBidi" w:hAnsiTheme="majorBidi" w:cstheme="majorBidi"/>
          <w:sz w:val="30"/>
          <w:szCs w:val="30"/>
          <w:cs/>
        </w:rPr>
        <w:t>ทีพีไอ</w:t>
      </w:r>
      <w:r w:rsidRPr="00615C94">
        <w:rPr>
          <w:rFonts w:asciiTheme="majorBidi" w:hAnsiTheme="majorBidi" w:cstheme="majorBidi"/>
          <w:sz w:val="30"/>
          <w:szCs w:val="30"/>
        </w:rPr>
        <w:t xml:space="preserve"> </w:t>
      </w:r>
      <w:r w:rsidRPr="00615C94">
        <w:rPr>
          <w:rFonts w:asciiTheme="majorBidi" w:hAnsiTheme="majorBidi" w:cstheme="majorBidi"/>
          <w:sz w:val="30"/>
          <w:szCs w:val="30"/>
          <w:cs/>
        </w:rPr>
        <w:t>โพลีน</w:t>
      </w:r>
      <w:r w:rsidRPr="00615C94">
        <w:rPr>
          <w:rFonts w:asciiTheme="majorBidi" w:hAnsiTheme="majorBidi" w:cstheme="majorBidi"/>
          <w:sz w:val="30"/>
          <w:szCs w:val="30"/>
        </w:rPr>
        <w:t xml:space="preserve"> </w:t>
      </w:r>
      <w:r w:rsidRPr="00615C94">
        <w:rPr>
          <w:rFonts w:asciiTheme="majorBidi" w:hAnsiTheme="majorBidi" w:cstheme="majorBidi"/>
          <w:sz w:val="30"/>
          <w:szCs w:val="30"/>
          <w:cs/>
        </w:rPr>
        <w:t xml:space="preserve">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15C94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615C94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01110F" w:rsidRPr="002748AF">
        <w:rPr>
          <w:rFonts w:asciiTheme="majorBidi" w:hAnsiTheme="majorBidi" w:cstheme="majorBidi"/>
          <w:sz w:val="30"/>
          <w:szCs w:val="30"/>
        </w:rPr>
        <w:t xml:space="preserve"> </w:t>
      </w:r>
    </w:p>
    <w:p w14:paraId="1239B001" w14:textId="77777777" w:rsidR="0001110F" w:rsidRPr="007A168E" w:rsidRDefault="0001110F" w:rsidP="0001110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A21D83A" w14:textId="77777777" w:rsidR="0001110F" w:rsidRPr="007A168E" w:rsidRDefault="0001110F" w:rsidP="0001110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A168E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F70F5F3" w14:textId="77777777" w:rsidR="0001110F" w:rsidRPr="007A168E" w:rsidRDefault="0001110F" w:rsidP="0001110F">
      <w:pPr>
        <w:pStyle w:val="Ang15"/>
        <w:rPr>
          <w:rFonts w:asciiTheme="majorBidi" w:hAnsiTheme="majorBidi" w:cstheme="majorBidi"/>
        </w:rPr>
      </w:pPr>
    </w:p>
    <w:p w14:paraId="7B982CB0" w14:textId="17EBA709" w:rsidR="0001110F" w:rsidRPr="007A168E" w:rsidRDefault="0001110F" w:rsidP="0001110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รหัส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2410</w:t>
      </w:r>
      <w:r w:rsidRPr="007A168E">
        <w:rPr>
          <w:rFonts w:asciiTheme="majorBidi" w:hAnsiTheme="majorBidi" w:cstheme="majorBidi"/>
          <w:sz w:val="30"/>
          <w:szCs w:val="30"/>
        </w:rPr>
        <w:t xml:space="preserve"> “</w:t>
      </w:r>
      <w:r w:rsidRPr="007A168E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A168E">
        <w:rPr>
          <w:rFonts w:asciiTheme="majorBidi" w:hAnsiTheme="majorBidi" w:cstheme="majorBidi"/>
          <w:sz w:val="30"/>
          <w:szCs w:val="30"/>
        </w:rPr>
        <w:t>”</w:t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17F74BBC" w14:textId="77777777" w:rsidR="0001110F" w:rsidRPr="007A168E" w:rsidRDefault="0001110F" w:rsidP="0001110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967B4AA" w14:textId="77777777" w:rsidR="0001110F" w:rsidRDefault="0001110F" w:rsidP="00C05BA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C2243B2" w14:textId="091F8616" w:rsidR="0001110F" w:rsidRPr="00C05BAB" w:rsidRDefault="0001110F" w:rsidP="00C05BA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01110F" w:rsidRPr="00C05BAB" w:rsidSect="000B7DA2">
          <w:headerReference w:type="default" r:id="rId14"/>
          <w:footerReference w:type="even" r:id="rId15"/>
          <w:footerReference w:type="default" r:id="rId16"/>
          <w:pgSz w:w="11909" w:h="16834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302CACA7" w14:textId="77777777" w:rsidR="00CF743E" w:rsidRPr="007A168E" w:rsidRDefault="00CF743E" w:rsidP="00CF743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A168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3CE85B02" w14:textId="77777777" w:rsidR="00CF743E" w:rsidRPr="007A168E" w:rsidRDefault="00CF743E" w:rsidP="00CF743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8F83B7C" w14:textId="61262301" w:rsidR="00CF743E" w:rsidRPr="007A168E" w:rsidRDefault="00CF743E" w:rsidP="00CF743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7A168E">
        <w:rPr>
          <w:rFonts w:asciiTheme="majorBidi" w:hAnsiTheme="majorBidi" w:cstheme="majorBidi"/>
          <w:sz w:val="30"/>
          <w:szCs w:val="30"/>
        </w:rPr>
        <w:br/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6CF39235" w14:textId="10892CB0" w:rsidR="00D67598" w:rsidRDefault="00D67598" w:rsidP="00E34019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5B90CA76" w14:textId="77777777" w:rsidR="00CF743E" w:rsidRDefault="00CF743E" w:rsidP="00E34019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54BFA1DD" w14:textId="77777777" w:rsidR="007F6C84" w:rsidRDefault="007F6C84" w:rsidP="00E34019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6ABA15D2" w14:textId="77777777" w:rsidR="007F6C84" w:rsidRDefault="007F6C84" w:rsidP="00E34019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79840CB6" w14:textId="77777777" w:rsidR="00456F4D" w:rsidRPr="007A168E" w:rsidRDefault="00456F4D" w:rsidP="00E34019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4C57FE7C" w14:textId="12AED781" w:rsidR="003B188D" w:rsidRPr="007A168E" w:rsidRDefault="003B188D" w:rsidP="003B188D">
      <w:pPr>
        <w:spacing w:line="380" w:lineRule="exact"/>
        <w:ind w:right="-43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</w:rPr>
        <w:t>(</w:t>
      </w:r>
      <w:r w:rsidR="002434FD" w:rsidRPr="002434FD">
        <w:rPr>
          <w:rFonts w:asciiTheme="majorBidi" w:hAnsiTheme="majorBidi"/>
          <w:sz w:val="30"/>
          <w:szCs w:val="30"/>
          <w:cs/>
        </w:rPr>
        <w:t>ธัญลักษณ์ เกตุแก้ว</w:t>
      </w:r>
      <w:r w:rsidRPr="007A168E">
        <w:rPr>
          <w:rFonts w:asciiTheme="majorBidi" w:hAnsiTheme="majorBidi" w:cstheme="majorBidi"/>
          <w:sz w:val="30"/>
          <w:szCs w:val="30"/>
        </w:rPr>
        <w:t>)</w:t>
      </w:r>
    </w:p>
    <w:p w14:paraId="66CAAB25" w14:textId="77777777" w:rsidR="003B188D" w:rsidRPr="007A168E" w:rsidRDefault="003B188D" w:rsidP="003B188D">
      <w:pPr>
        <w:ind w:right="-43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8148AF4" w14:textId="027222FB" w:rsidR="003B188D" w:rsidRPr="007A168E" w:rsidRDefault="003B188D" w:rsidP="003B188D">
      <w:pPr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8179</w:t>
      </w:r>
    </w:p>
    <w:p w14:paraId="17236452" w14:textId="77777777" w:rsidR="003B188D" w:rsidRPr="007A168E" w:rsidRDefault="003B188D" w:rsidP="003B188D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43CC61AD" w14:textId="77777777" w:rsidR="003B188D" w:rsidRPr="007A168E" w:rsidRDefault="003B188D" w:rsidP="003B188D">
      <w:pPr>
        <w:jc w:val="both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5382552" w14:textId="7591EE64" w:rsidR="00F644BD" w:rsidRDefault="003B188D" w:rsidP="007A1D68">
      <w:pPr>
        <w:jc w:val="both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7A736D0F" w14:textId="35B42B76" w:rsidR="00A36E86" w:rsidRPr="00A36E86" w:rsidRDefault="004E1320" w:rsidP="007A1D68">
      <w:pPr>
        <w:jc w:val="both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t>8</w:t>
      </w:r>
      <w:r w:rsidR="009806B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108CF">
        <w:rPr>
          <w:rFonts w:asciiTheme="majorBidi" w:hAnsiTheme="majorBidi" w:cstheme="majorBidi" w:hint="cs"/>
          <w:sz w:val="30"/>
          <w:szCs w:val="30"/>
          <w:cs/>
          <w:lang w:val="en-US"/>
        </w:rPr>
        <w:t>พฤษภาคม</w:t>
      </w:r>
      <w:r w:rsidR="00A36E86" w:rsidRPr="002748A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0108CF">
        <w:rPr>
          <w:rFonts w:asciiTheme="majorBidi" w:hAnsiTheme="majorBidi" w:cstheme="majorBidi"/>
          <w:sz w:val="30"/>
          <w:szCs w:val="30"/>
          <w:lang w:val="en-US"/>
        </w:rPr>
        <w:t>9</w:t>
      </w:r>
    </w:p>
    <w:p w14:paraId="2188CBF2" w14:textId="7B85EE76" w:rsidR="00B05D43" w:rsidRPr="001564F9" w:rsidRDefault="00B05D43" w:rsidP="0080101A">
      <w:pPr>
        <w:tabs>
          <w:tab w:val="left" w:pos="1555"/>
        </w:tabs>
        <w:spacing w:line="240" w:lineRule="auto"/>
        <w:rPr>
          <w:sz w:val="30"/>
          <w:szCs w:val="30"/>
          <w:lang w:val="en-US"/>
        </w:rPr>
      </w:pPr>
      <w:bookmarkStart w:id="1" w:name="_GoBack"/>
      <w:bookmarkEnd w:id="0"/>
      <w:bookmarkEnd w:id="1"/>
    </w:p>
    <w:sectPr w:rsidR="00B05D43" w:rsidRPr="001564F9" w:rsidSect="0080101A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aperSrc w:first="7" w:other="7"/>
      <w:pgNumType w:start="2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A635FF" w14:textId="77777777" w:rsidR="00556E6F" w:rsidRDefault="00556E6F">
      <w:r>
        <w:separator/>
      </w:r>
    </w:p>
  </w:endnote>
  <w:endnote w:type="continuationSeparator" w:id="0">
    <w:p w14:paraId="23370351" w14:textId="77777777" w:rsidR="00556E6F" w:rsidRDefault="00556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 (Headings CS)">
    <w:altName w:val="Angsana New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2285DB" w14:textId="31DF15BF" w:rsidR="00201E12" w:rsidRDefault="00201E12" w:rsidP="009F66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C3F7F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5275DC07" w14:textId="77777777" w:rsidR="00201E12" w:rsidRDefault="00201E12" w:rsidP="009F665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88F892" w14:textId="03CAF8C4" w:rsidR="00201E12" w:rsidRDefault="00201E12" w:rsidP="00896D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="007C3F7F"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20B49FDB" w14:textId="77777777" w:rsidR="00201E12" w:rsidRDefault="00201E12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0D8CFE" w14:textId="77777777" w:rsidR="00201E12" w:rsidRPr="00EF2E6A" w:rsidRDefault="00201E12">
    <w:pPr>
      <w:pStyle w:val="Footer"/>
      <w:ind w:right="360"/>
      <w:rPr>
        <w:lang w:val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91393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5CD41A" w14:textId="1BAAC67D" w:rsidR="00FD3068" w:rsidRPr="00FD3068" w:rsidRDefault="00FD306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D306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D306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D306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B151E" w:rsidRPr="000B151E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FD306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852838" w14:textId="77777777" w:rsidR="00556E6F" w:rsidRDefault="00556E6F">
      <w:r>
        <w:separator/>
      </w:r>
    </w:p>
  </w:footnote>
  <w:footnote w:type="continuationSeparator" w:id="0">
    <w:p w14:paraId="64442617" w14:textId="77777777" w:rsidR="00556E6F" w:rsidRDefault="00556E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FF1FEB" w14:textId="5BF6F40B" w:rsidR="002A705F" w:rsidRDefault="002A705F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2BFD2EC7" w14:textId="2AF84789" w:rsidR="002A705F" w:rsidRDefault="002A705F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11DD11F0" w14:textId="6905DC62" w:rsidR="002A705F" w:rsidRDefault="002A705F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20E47E49" w14:textId="78CD7276" w:rsidR="002A705F" w:rsidRDefault="002A705F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7CACFEB1" w14:textId="13B3C6D0" w:rsidR="002A705F" w:rsidRDefault="002A705F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72DECC70" w14:textId="77777777" w:rsidR="002A705F" w:rsidRPr="002A705F" w:rsidRDefault="002A705F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165631" w14:textId="06B1E43E" w:rsidR="00201E12" w:rsidRPr="001564A4" w:rsidRDefault="00201E12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718DC569" w14:textId="66DB3166" w:rsidR="001564A4" w:rsidRPr="001564A4" w:rsidRDefault="001564A4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0202F165" w14:textId="45F37347" w:rsidR="001564A4" w:rsidRPr="001564A4" w:rsidRDefault="001564A4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279A3E7E" w14:textId="635C2E21" w:rsidR="001564A4" w:rsidRPr="001564A4" w:rsidRDefault="001564A4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62629754" w14:textId="7B546E91" w:rsidR="001564A4" w:rsidRPr="001564A4" w:rsidRDefault="001564A4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7122B6F2" w14:textId="5BD14EEF" w:rsidR="001564A4" w:rsidRPr="001564A4" w:rsidRDefault="001564A4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07CE0BC2" w14:textId="06A5B84B" w:rsidR="001564A4" w:rsidRPr="001564A4" w:rsidRDefault="001564A4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1E9BCC2C" w14:textId="77777777" w:rsidR="001564A4" w:rsidRPr="001564A4" w:rsidRDefault="001564A4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73BCEB" w14:textId="07B0FDC0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00236C0D" w14:textId="69B6070A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</w:p>
  <w:p w14:paraId="69F4D8C1" w14:textId="433F4155" w:rsidR="0001110F" w:rsidRPr="00720668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</w:p>
  <w:p w14:paraId="770CD5DC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EA2E67B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>
    <w:nsid w:val="01C51337"/>
    <w:multiLevelType w:val="hybridMultilevel"/>
    <w:tmpl w:val="13144E3C"/>
    <w:lvl w:ilvl="0" w:tplc="DAD0185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3F586B"/>
    <w:multiLevelType w:val="hybridMultilevel"/>
    <w:tmpl w:val="6F4C2CB0"/>
    <w:lvl w:ilvl="0" w:tplc="C710299C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strike w:val="0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95240FE"/>
    <w:multiLevelType w:val="hybridMultilevel"/>
    <w:tmpl w:val="5D342AE2"/>
    <w:lvl w:ilvl="0" w:tplc="A23673BC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12B44676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>
    <w:nsid w:val="1D8706C4"/>
    <w:multiLevelType w:val="hybridMultilevel"/>
    <w:tmpl w:val="9D9CD32A"/>
    <w:lvl w:ilvl="0" w:tplc="DDD49DCC">
      <w:start w:val="1"/>
      <w:numFmt w:val="decimal"/>
      <w:lvlText w:val="(ค.%1)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9">
    <w:nsid w:val="25F5742B"/>
    <w:multiLevelType w:val="hybridMultilevel"/>
    <w:tmpl w:val="49746B44"/>
    <w:lvl w:ilvl="0" w:tplc="6BDAE54C">
      <w:start w:val="1"/>
      <w:numFmt w:val="decimal"/>
      <w:lvlText w:val="(ข.%1)"/>
      <w:lvlJc w:val="left"/>
      <w:pPr>
        <w:ind w:left="46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48" w:hanging="360"/>
      </w:pPr>
    </w:lvl>
    <w:lvl w:ilvl="2" w:tplc="0409001B" w:tentative="1">
      <w:start w:val="1"/>
      <w:numFmt w:val="lowerRoman"/>
      <w:lvlText w:val="%3."/>
      <w:lvlJc w:val="right"/>
      <w:pPr>
        <w:ind w:left="4968" w:hanging="180"/>
      </w:pPr>
    </w:lvl>
    <w:lvl w:ilvl="3" w:tplc="0409000F" w:tentative="1">
      <w:start w:val="1"/>
      <w:numFmt w:val="decimal"/>
      <w:lvlText w:val="%4."/>
      <w:lvlJc w:val="left"/>
      <w:pPr>
        <w:ind w:left="5688" w:hanging="360"/>
      </w:pPr>
    </w:lvl>
    <w:lvl w:ilvl="4" w:tplc="04090019" w:tentative="1">
      <w:start w:val="1"/>
      <w:numFmt w:val="lowerLetter"/>
      <w:lvlText w:val="%5."/>
      <w:lvlJc w:val="left"/>
      <w:pPr>
        <w:ind w:left="6408" w:hanging="360"/>
      </w:pPr>
    </w:lvl>
    <w:lvl w:ilvl="5" w:tplc="0409001B" w:tentative="1">
      <w:start w:val="1"/>
      <w:numFmt w:val="lowerRoman"/>
      <w:lvlText w:val="%6."/>
      <w:lvlJc w:val="right"/>
      <w:pPr>
        <w:ind w:left="7128" w:hanging="180"/>
      </w:pPr>
    </w:lvl>
    <w:lvl w:ilvl="6" w:tplc="0409000F" w:tentative="1">
      <w:start w:val="1"/>
      <w:numFmt w:val="decimal"/>
      <w:lvlText w:val="%7."/>
      <w:lvlJc w:val="left"/>
      <w:pPr>
        <w:ind w:left="7848" w:hanging="360"/>
      </w:pPr>
    </w:lvl>
    <w:lvl w:ilvl="7" w:tplc="04090019" w:tentative="1">
      <w:start w:val="1"/>
      <w:numFmt w:val="lowerLetter"/>
      <w:lvlText w:val="%8."/>
      <w:lvlJc w:val="left"/>
      <w:pPr>
        <w:ind w:left="8568" w:hanging="360"/>
      </w:pPr>
    </w:lvl>
    <w:lvl w:ilvl="8" w:tplc="0409001B" w:tentative="1">
      <w:start w:val="1"/>
      <w:numFmt w:val="lowerRoman"/>
      <w:lvlText w:val="%9."/>
      <w:lvlJc w:val="right"/>
      <w:pPr>
        <w:ind w:left="9288" w:hanging="180"/>
      </w:pPr>
    </w:lvl>
  </w:abstractNum>
  <w:abstractNum w:abstractNumId="10">
    <w:nsid w:val="27D13E1A"/>
    <w:multiLevelType w:val="hybridMultilevel"/>
    <w:tmpl w:val="19CE706E"/>
    <w:lvl w:ilvl="0" w:tplc="E080410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2A831008"/>
    <w:multiLevelType w:val="multilevel"/>
    <w:tmpl w:val="7ADA7B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12">
    <w:nsid w:val="35CC7F97"/>
    <w:multiLevelType w:val="hybridMultilevel"/>
    <w:tmpl w:val="994EE7EC"/>
    <w:lvl w:ilvl="0" w:tplc="F880FF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7243FA"/>
    <w:multiLevelType w:val="hybridMultilevel"/>
    <w:tmpl w:val="47086670"/>
    <w:lvl w:ilvl="0" w:tplc="8B328106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5">
    <w:nsid w:val="4ECF26A6"/>
    <w:multiLevelType w:val="hybridMultilevel"/>
    <w:tmpl w:val="C30E68E6"/>
    <w:lvl w:ilvl="0" w:tplc="79C27F00">
      <w:start w:val="1"/>
      <w:numFmt w:val="decimal"/>
      <w:lvlText w:val="%1)"/>
      <w:lvlJc w:val="left"/>
      <w:pPr>
        <w:ind w:left="900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5A14031F"/>
    <w:multiLevelType w:val="hybridMultilevel"/>
    <w:tmpl w:val="E3549A70"/>
    <w:lvl w:ilvl="0" w:tplc="BED6B580">
      <w:start w:val="1"/>
      <w:numFmt w:val="decimal"/>
      <w:lvlText w:val="4.%1)"/>
      <w:lvlJc w:val="left"/>
      <w:pPr>
        <w:ind w:left="1260" w:hanging="360"/>
      </w:pPr>
      <w:rPr>
        <w:rFonts w:cs="Angsana New (Headings CS)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61913A7B"/>
    <w:multiLevelType w:val="hybridMultilevel"/>
    <w:tmpl w:val="FEEC2C52"/>
    <w:lvl w:ilvl="0" w:tplc="D524745A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1E439F6"/>
    <w:multiLevelType w:val="hybridMultilevel"/>
    <w:tmpl w:val="2F7ADA0E"/>
    <w:lvl w:ilvl="0" w:tplc="C8EED490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20">
    <w:nsid w:val="79602878"/>
    <w:multiLevelType w:val="singleLevel"/>
    <w:tmpl w:val="3B8CBFD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num w:numId="1">
    <w:abstractNumId w:val="7"/>
  </w:num>
  <w:num w:numId="2">
    <w:abstractNumId w:val="14"/>
  </w:num>
  <w:num w:numId="3">
    <w:abstractNumId w:val="19"/>
  </w:num>
  <w:num w:numId="4">
    <w:abstractNumId w:val="6"/>
  </w:num>
  <w:num w:numId="5">
    <w:abstractNumId w:val="5"/>
  </w:num>
  <w:num w:numId="6">
    <w:abstractNumId w:val="12"/>
  </w:num>
  <w:num w:numId="7">
    <w:abstractNumId w:val="2"/>
  </w:num>
  <w:num w:numId="8">
    <w:abstractNumId w:val="0"/>
  </w:num>
  <w:num w:numId="9">
    <w:abstractNumId w:val="3"/>
  </w:num>
  <w:num w:numId="10">
    <w:abstractNumId w:val="17"/>
  </w:num>
  <w:num w:numId="11">
    <w:abstractNumId w:val="15"/>
  </w:num>
  <w:num w:numId="12">
    <w:abstractNumId w:val="9"/>
  </w:num>
  <w:num w:numId="13">
    <w:abstractNumId w:val="8"/>
  </w:num>
  <w:num w:numId="14">
    <w:abstractNumId w:val="10"/>
  </w:num>
  <w:num w:numId="15">
    <w:abstractNumId w:val="2"/>
  </w:num>
  <w:num w:numId="16">
    <w:abstractNumId w:val="20"/>
  </w:num>
  <w:num w:numId="17">
    <w:abstractNumId w:val="4"/>
  </w:num>
  <w:num w:numId="18">
    <w:abstractNumId w:val="13"/>
  </w:num>
  <w:num w:numId="19">
    <w:abstractNumId w:val="18"/>
  </w:num>
  <w:num w:numId="20">
    <w:abstractNumId w:val="11"/>
  </w:num>
  <w:num w:numId="21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7C3"/>
    <w:rsid w:val="00000DDB"/>
    <w:rsid w:val="00000E69"/>
    <w:rsid w:val="00000EE9"/>
    <w:rsid w:val="0000105B"/>
    <w:rsid w:val="00001069"/>
    <w:rsid w:val="0000113F"/>
    <w:rsid w:val="00001C24"/>
    <w:rsid w:val="00001D81"/>
    <w:rsid w:val="00001E72"/>
    <w:rsid w:val="00001EB9"/>
    <w:rsid w:val="00001FF4"/>
    <w:rsid w:val="00002175"/>
    <w:rsid w:val="0000222D"/>
    <w:rsid w:val="00002373"/>
    <w:rsid w:val="0000260D"/>
    <w:rsid w:val="00002724"/>
    <w:rsid w:val="0000281E"/>
    <w:rsid w:val="00002872"/>
    <w:rsid w:val="000028AB"/>
    <w:rsid w:val="000029DD"/>
    <w:rsid w:val="00002B99"/>
    <w:rsid w:val="00002CD7"/>
    <w:rsid w:val="00002CEC"/>
    <w:rsid w:val="00002F86"/>
    <w:rsid w:val="00003019"/>
    <w:rsid w:val="000031E3"/>
    <w:rsid w:val="000032A0"/>
    <w:rsid w:val="00003411"/>
    <w:rsid w:val="0000345A"/>
    <w:rsid w:val="00003A89"/>
    <w:rsid w:val="00003C8D"/>
    <w:rsid w:val="00003D0B"/>
    <w:rsid w:val="000040AB"/>
    <w:rsid w:val="0000414B"/>
    <w:rsid w:val="00004571"/>
    <w:rsid w:val="000046F7"/>
    <w:rsid w:val="00004885"/>
    <w:rsid w:val="00004A01"/>
    <w:rsid w:val="00004A34"/>
    <w:rsid w:val="00004E64"/>
    <w:rsid w:val="00004F7E"/>
    <w:rsid w:val="00005015"/>
    <w:rsid w:val="000050C3"/>
    <w:rsid w:val="00005133"/>
    <w:rsid w:val="0000520B"/>
    <w:rsid w:val="0000537B"/>
    <w:rsid w:val="000054BA"/>
    <w:rsid w:val="0000627B"/>
    <w:rsid w:val="00006554"/>
    <w:rsid w:val="0000673B"/>
    <w:rsid w:val="00006BEB"/>
    <w:rsid w:val="00006CCF"/>
    <w:rsid w:val="0000702A"/>
    <w:rsid w:val="0000719F"/>
    <w:rsid w:val="000072E6"/>
    <w:rsid w:val="000074D2"/>
    <w:rsid w:val="0000753E"/>
    <w:rsid w:val="00007BD3"/>
    <w:rsid w:val="00007D84"/>
    <w:rsid w:val="00007F46"/>
    <w:rsid w:val="00007FD9"/>
    <w:rsid w:val="00010439"/>
    <w:rsid w:val="000105FE"/>
    <w:rsid w:val="00010620"/>
    <w:rsid w:val="0001063C"/>
    <w:rsid w:val="0001064A"/>
    <w:rsid w:val="000108CF"/>
    <w:rsid w:val="00010A17"/>
    <w:rsid w:val="00010C36"/>
    <w:rsid w:val="0001110F"/>
    <w:rsid w:val="000116AA"/>
    <w:rsid w:val="00011B01"/>
    <w:rsid w:val="00011B1C"/>
    <w:rsid w:val="000124C0"/>
    <w:rsid w:val="00012566"/>
    <w:rsid w:val="0001264A"/>
    <w:rsid w:val="00012953"/>
    <w:rsid w:val="00012C0B"/>
    <w:rsid w:val="00012E2C"/>
    <w:rsid w:val="00013078"/>
    <w:rsid w:val="00013369"/>
    <w:rsid w:val="000134E4"/>
    <w:rsid w:val="000135E2"/>
    <w:rsid w:val="0001366C"/>
    <w:rsid w:val="00013992"/>
    <w:rsid w:val="000139DA"/>
    <w:rsid w:val="00013A77"/>
    <w:rsid w:val="00013EF3"/>
    <w:rsid w:val="00014125"/>
    <w:rsid w:val="0001439D"/>
    <w:rsid w:val="000144EA"/>
    <w:rsid w:val="00014567"/>
    <w:rsid w:val="00014671"/>
    <w:rsid w:val="00014A1D"/>
    <w:rsid w:val="00014D67"/>
    <w:rsid w:val="000151AC"/>
    <w:rsid w:val="0001523C"/>
    <w:rsid w:val="00015861"/>
    <w:rsid w:val="000159B5"/>
    <w:rsid w:val="00015AC4"/>
    <w:rsid w:val="00015BD1"/>
    <w:rsid w:val="00015C84"/>
    <w:rsid w:val="00015D5D"/>
    <w:rsid w:val="00015D79"/>
    <w:rsid w:val="00015EC3"/>
    <w:rsid w:val="00015EE5"/>
    <w:rsid w:val="00015FD0"/>
    <w:rsid w:val="00015FD9"/>
    <w:rsid w:val="00016052"/>
    <w:rsid w:val="00016117"/>
    <w:rsid w:val="000162F3"/>
    <w:rsid w:val="000163FD"/>
    <w:rsid w:val="00016439"/>
    <w:rsid w:val="00016830"/>
    <w:rsid w:val="00016C2E"/>
    <w:rsid w:val="00016C7E"/>
    <w:rsid w:val="00016CFF"/>
    <w:rsid w:val="00016D49"/>
    <w:rsid w:val="0001707A"/>
    <w:rsid w:val="00017537"/>
    <w:rsid w:val="0001755B"/>
    <w:rsid w:val="00017643"/>
    <w:rsid w:val="00017912"/>
    <w:rsid w:val="0001792F"/>
    <w:rsid w:val="000200E6"/>
    <w:rsid w:val="000200E7"/>
    <w:rsid w:val="00020626"/>
    <w:rsid w:val="00020824"/>
    <w:rsid w:val="00020907"/>
    <w:rsid w:val="00020C87"/>
    <w:rsid w:val="00020CB1"/>
    <w:rsid w:val="00020D75"/>
    <w:rsid w:val="00020F5B"/>
    <w:rsid w:val="00020FA0"/>
    <w:rsid w:val="00021041"/>
    <w:rsid w:val="00021365"/>
    <w:rsid w:val="0002142E"/>
    <w:rsid w:val="000214BC"/>
    <w:rsid w:val="00021B9D"/>
    <w:rsid w:val="00021C94"/>
    <w:rsid w:val="00021D70"/>
    <w:rsid w:val="00021DDB"/>
    <w:rsid w:val="00021E9B"/>
    <w:rsid w:val="0002208C"/>
    <w:rsid w:val="0002216B"/>
    <w:rsid w:val="000221B7"/>
    <w:rsid w:val="0002230C"/>
    <w:rsid w:val="00022651"/>
    <w:rsid w:val="00022B11"/>
    <w:rsid w:val="00022B4F"/>
    <w:rsid w:val="00022EF1"/>
    <w:rsid w:val="000231A8"/>
    <w:rsid w:val="00023832"/>
    <w:rsid w:val="00023B4F"/>
    <w:rsid w:val="00024219"/>
    <w:rsid w:val="00024310"/>
    <w:rsid w:val="0002470F"/>
    <w:rsid w:val="00024808"/>
    <w:rsid w:val="00024824"/>
    <w:rsid w:val="00024C15"/>
    <w:rsid w:val="00025003"/>
    <w:rsid w:val="00025216"/>
    <w:rsid w:val="0002550E"/>
    <w:rsid w:val="00025619"/>
    <w:rsid w:val="00025F5D"/>
    <w:rsid w:val="00026326"/>
    <w:rsid w:val="00026507"/>
    <w:rsid w:val="00026597"/>
    <w:rsid w:val="000265AA"/>
    <w:rsid w:val="000265B8"/>
    <w:rsid w:val="00026609"/>
    <w:rsid w:val="000268BF"/>
    <w:rsid w:val="00026AB7"/>
    <w:rsid w:val="00026AEC"/>
    <w:rsid w:val="00026C1F"/>
    <w:rsid w:val="00026CE5"/>
    <w:rsid w:val="00026E6A"/>
    <w:rsid w:val="00026EA3"/>
    <w:rsid w:val="0002734F"/>
    <w:rsid w:val="00027698"/>
    <w:rsid w:val="00027B66"/>
    <w:rsid w:val="00027B8E"/>
    <w:rsid w:val="00027BAB"/>
    <w:rsid w:val="00027F1D"/>
    <w:rsid w:val="00027FEB"/>
    <w:rsid w:val="000304E4"/>
    <w:rsid w:val="000304FD"/>
    <w:rsid w:val="00030534"/>
    <w:rsid w:val="0003055B"/>
    <w:rsid w:val="000305FF"/>
    <w:rsid w:val="000307C4"/>
    <w:rsid w:val="00030892"/>
    <w:rsid w:val="000308EF"/>
    <w:rsid w:val="00030CC5"/>
    <w:rsid w:val="00030D6E"/>
    <w:rsid w:val="000310C3"/>
    <w:rsid w:val="0003137D"/>
    <w:rsid w:val="000313F9"/>
    <w:rsid w:val="000314BB"/>
    <w:rsid w:val="00031553"/>
    <w:rsid w:val="00031C5A"/>
    <w:rsid w:val="00031DDC"/>
    <w:rsid w:val="00031E80"/>
    <w:rsid w:val="00031F3A"/>
    <w:rsid w:val="00031FA0"/>
    <w:rsid w:val="0003201B"/>
    <w:rsid w:val="00032157"/>
    <w:rsid w:val="000324E0"/>
    <w:rsid w:val="0003299A"/>
    <w:rsid w:val="00032B46"/>
    <w:rsid w:val="000333B0"/>
    <w:rsid w:val="000333C6"/>
    <w:rsid w:val="00033526"/>
    <w:rsid w:val="000337B7"/>
    <w:rsid w:val="000337E8"/>
    <w:rsid w:val="00033902"/>
    <w:rsid w:val="00033B18"/>
    <w:rsid w:val="000344DC"/>
    <w:rsid w:val="00034507"/>
    <w:rsid w:val="000345EB"/>
    <w:rsid w:val="00034935"/>
    <w:rsid w:val="00034A53"/>
    <w:rsid w:val="00034F54"/>
    <w:rsid w:val="0003573E"/>
    <w:rsid w:val="00035BD4"/>
    <w:rsid w:val="00035DD9"/>
    <w:rsid w:val="000361D4"/>
    <w:rsid w:val="0003637F"/>
    <w:rsid w:val="000363DC"/>
    <w:rsid w:val="00036648"/>
    <w:rsid w:val="000369E2"/>
    <w:rsid w:val="00036DD3"/>
    <w:rsid w:val="00036EA9"/>
    <w:rsid w:val="00036F1E"/>
    <w:rsid w:val="00037204"/>
    <w:rsid w:val="000377FE"/>
    <w:rsid w:val="000378BF"/>
    <w:rsid w:val="000378D9"/>
    <w:rsid w:val="00037B08"/>
    <w:rsid w:val="000401D1"/>
    <w:rsid w:val="000404A7"/>
    <w:rsid w:val="000405D8"/>
    <w:rsid w:val="0004072E"/>
    <w:rsid w:val="00040A43"/>
    <w:rsid w:val="00040B87"/>
    <w:rsid w:val="00040C75"/>
    <w:rsid w:val="00040E9E"/>
    <w:rsid w:val="0004100D"/>
    <w:rsid w:val="0004140C"/>
    <w:rsid w:val="000415C9"/>
    <w:rsid w:val="000417E3"/>
    <w:rsid w:val="000419E9"/>
    <w:rsid w:val="00041B75"/>
    <w:rsid w:val="00041DCC"/>
    <w:rsid w:val="00042A2B"/>
    <w:rsid w:val="00042A4F"/>
    <w:rsid w:val="00042AEE"/>
    <w:rsid w:val="00042B69"/>
    <w:rsid w:val="00042C30"/>
    <w:rsid w:val="00042C42"/>
    <w:rsid w:val="00042D5F"/>
    <w:rsid w:val="00042F9C"/>
    <w:rsid w:val="00043249"/>
    <w:rsid w:val="0004332B"/>
    <w:rsid w:val="00043565"/>
    <w:rsid w:val="000435DF"/>
    <w:rsid w:val="00043719"/>
    <w:rsid w:val="00043A61"/>
    <w:rsid w:val="00043AA2"/>
    <w:rsid w:val="00043ADC"/>
    <w:rsid w:val="00043AFD"/>
    <w:rsid w:val="00043B40"/>
    <w:rsid w:val="00043BAA"/>
    <w:rsid w:val="00043E25"/>
    <w:rsid w:val="00043F34"/>
    <w:rsid w:val="000441D5"/>
    <w:rsid w:val="00044363"/>
    <w:rsid w:val="000444F3"/>
    <w:rsid w:val="00044D34"/>
    <w:rsid w:val="00044E2F"/>
    <w:rsid w:val="00044F34"/>
    <w:rsid w:val="00045048"/>
    <w:rsid w:val="00045397"/>
    <w:rsid w:val="000455CA"/>
    <w:rsid w:val="00045776"/>
    <w:rsid w:val="00045917"/>
    <w:rsid w:val="00045A76"/>
    <w:rsid w:val="00046247"/>
    <w:rsid w:val="00046319"/>
    <w:rsid w:val="000465E0"/>
    <w:rsid w:val="00046A5D"/>
    <w:rsid w:val="00046C05"/>
    <w:rsid w:val="0004714D"/>
    <w:rsid w:val="0004726D"/>
    <w:rsid w:val="00047278"/>
    <w:rsid w:val="000472EB"/>
    <w:rsid w:val="000476BD"/>
    <w:rsid w:val="00047879"/>
    <w:rsid w:val="000479B3"/>
    <w:rsid w:val="000501C0"/>
    <w:rsid w:val="00050251"/>
    <w:rsid w:val="00050262"/>
    <w:rsid w:val="0005048F"/>
    <w:rsid w:val="000508ED"/>
    <w:rsid w:val="00050928"/>
    <w:rsid w:val="000509F3"/>
    <w:rsid w:val="00050B11"/>
    <w:rsid w:val="00050CA2"/>
    <w:rsid w:val="00050EE4"/>
    <w:rsid w:val="00051100"/>
    <w:rsid w:val="000515D5"/>
    <w:rsid w:val="00051AF0"/>
    <w:rsid w:val="00051C2D"/>
    <w:rsid w:val="00051D1C"/>
    <w:rsid w:val="00051FD8"/>
    <w:rsid w:val="0005210A"/>
    <w:rsid w:val="00052407"/>
    <w:rsid w:val="00052943"/>
    <w:rsid w:val="00052980"/>
    <w:rsid w:val="00052A94"/>
    <w:rsid w:val="00052AF3"/>
    <w:rsid w:val="00052C78"/>
    <w:rsid w:val="00052F98"/>
    <w:rsid w:val="00053135"/>
    <w:rsid w:val="00053145"/>
    <w:rsid w:val="0005318A"/>
    <w:rsid w:val="000533B7"/>
    <w:rsid w:val="000540BB"/>
    <w:rsid w:val="000540C3"/>
    <w:rsid w:val="0005413E"/>
    <w:rsid w:val="000542E2"/>
    <w:rsid w:val="0005505A"/>
    <w:rsid w:val="00055284"/>
    <w:rsid w:val="00055304"/>
    <w:rsid w:val="000554B1"/>
    <w:rsid w:val="00055503"/>
    <w:rsid w:val="000555AD"/>
    <w:rsid w:val="00055A0D"/>
    <w:rsid w:val="00055BFA"/>
    <w:rsid w:val="00055D70"/>
    <w:rsid w:val="00055F15"/>
    <w:rsid w:val="00055FCF"/>
    <w:rsid w:val="000560AD"/>
    <w:rsid w:val="000560C0"/>
    <w:rsid w:val="00056112"/>
    <w:rsid w:val="00056162"/>
    <w:rsid w:val="0005670F"/>
    <w:rsid w:val="000568B6"/>
    <w:rsid w:val="00056B0E"/>
    <w:rsid w:val="00056C84"/>
    <w:rsid w:val="00056D7A"/>
    <w:rsid w:val="0005720B"/>
    <w:rsid w:val="000572FF"/>
    <w:rsid w:val="000575A4"/>
    <w:rsid w:val="000575DA"/>
    <w:rsid w:val="00057A79"/>
    <w:rsid w:val="00057AB1"/>
    <w:rsid w:val="00057BAB"/>
    <w:rsid w:val="00057CB9"/>
    <w:rsid w:val="00057D43"/>
    <w:rsid w:val="00057E98"/>
    <w:rsid w:val="00060224"/>
    <w:rsid w:val="000602DE"/>
    <w:rsid w:val="000604DE"/>
    <w:rsid w:val="000604EB"/>
    <w:rsid w:val="00060CA2"/>
    <w:rsid w:val="00060E97"/>
    <w:rsid w:val="000611A7"/>
    <w:rsid w:val="000615FF"/>
    <w:rsid w:val="00061892"/>
    <w:rsid w:val="000619D8"/>
    <w:rsid w:val="00061B87"/>
    <w:rsid w:val="00061EA3"/>
    <w:rsid w:val="00061EF4"/>
    <w:rsid w:val="00062556"/>
    <w:rsid w:val="000629B5"/>
    <w:rsid w:val="00062A5F"/>
    <w:rsid w:val="00062B6E"/>
    <w:rsid w:val="00062BE1"/>
    <w:rsid w:val="00062CA5"/>
    <w:rsid w:val="00063257"/>
    <w:rsid w:val="00063824"/>
    <w:rsid w:val="000639B2"/>
    <w:rsid w:val="00063A04"/>
    <w:rsid w:val="00063ADF"/>
    <w:rsid w:val="00063E3C"/>
    <w:rsid w:val="00064096"/>
    <w:rsid w:val="000640AD"/>
    <w:rsid w:val="0006423C"/>
    <w:rsid w:val="000643E8"/>
    <w:rsid w:val="00064A10"/>
    <w:rsid w:val="00064A20"/>
    <w:rsid w:val="00064BF9"/>
    <w:rsid w:val="00064D40"/>
    <w:rsid w:val="00064F82"/>
    <w:rsid w:val="000654AF"/>
    <w:rsid w:val="00065A43"/>
    <w:rsid w:val="00065C9B"/>
    <w:rsid w:val="00065CE0"/>
    <w:rsid w:val="00065DCA"/>
    <w:rsid w:val="00065E93"/>
    <w:rsid w:val="00065EA1"/>
    <w:rsid w:val="000661D6"/>
    <w:rsid w:val="00066305"/>
    <w:rsid w:val="00066394"/>
    <w:rsid w:val="0006685D"/>
    <w:rsid w:val="0006694B"/>
    <w:rsid w:val="00066AA8"/>
    <w:rsid w:val="00066C63"/>
    <w:rsid w:val="00066F02"/>
    <w:rsid w:val="0006705D"/>
    <w:rsid w:val="00067068"/>
    <w:rsid w:val="00067073"/>
    <w:rsid w:val="0006741D"/>
    <w:rsid w:val="00067553"/>
    <w:rsid w:val="0006775F"/>
    <w:rsid w:val="000679BA"/>
    <w:rsid w:val="00067AFD"/>
    <w:rsid w:val="0007026B"/>
    <w:rsid w:val="00070377"/>
    <w:rsid w:val="0007049B"/>
    <w:rsid w:val="000706B0"/>
    <w:rsid w:val="00070A7A"/>
    <w:rsid w:val="00070CBF"/>
    <w:rsid w:val="00070CFA"/>
    <w:rsid w:val="00070EE1"/>
    <w:rsid w:val="000712EB"/>
    <w:rsid w:val="00071308"/>
    <w:rsid w:val="00071562"/>
    <w:rsid w:val="000718D6"/>
    <w:rsid w:val="00071902"/>
    <w:rsid w:val="00071D6F"/>
    <w:rsid w:val="00072143"/>
    <w:rsid w:val="00072530"/>
    <w:rsid w:val="00072781"/>
    <w:rsid w:val="000728A0"/>
    <w:rsid w:val="000728B7"/>
    <w:rsid w:val="00072A6A"/>
    <w:rsid w:val="000734A8"/>
    <w:rsid w:val="000735BF"/>
    <w:rsid w:val="00073751"/>
    <w:rsid w:val="0007380C"/>
    <w:rsid w:val="000738DA"/>
    <w:rsid w:val="00073984"/>
    <w:rsid w:val="00073A37"/>
    <w:rsid w:val="00073A55"/>
    <w:rsid w:val="00073A92"/>
    <w:rsid w:val="0007456B"/>
    <w:rsid w:val="00074B0F"/>
    <w:rsid w:val="0007572C"/>
    <w:rsid w:val="00075755"/>
    <w:rsid w:val="0007576D"/>
    <w:rsid w:val="000757D0"/>
    <w:rsid w:val="00075A1A"/>
    <w:rsid w:val="00075BFE"/>
    <w:rsid w:val="00075EA3"/>
    <w:rsid w:val="00075EDE"/>
    <w:rsid w:val="00076255"/>
    <w:rsid w:val="00076683"/>
    <w:rsid w:val="000767D4"/>
    <w:rsid w:val="00076CD2"/>
    <w:rsid w:val="00077004"/>
    <w:rsid w:val="000773C3"/>
    <w:rsid w:val="0007767E"/>
    <w:rsid w:val="00077805"/>
    <w:rsid w:val="000778BE"/>
    <w:rsid w:val="00077A4D"/>
    <w:rsid w:val="00077AAD"/>
    <w:rsid w:val="00077C72"/>
    <w:rsid w:val="00077F93"/>
    <w:rsid w:val="00077FA1"/>
    <w:rsid w:val="000800C5"/>
    <w:rsid w:val="0008027C"/>
    <w:rsid w:val="00080602"/>
    <w:rsid w:val="00080A30"/>
    <w:rsid w:val="00080AC3"/>
    <w:rsid w:val="00080BD6"/>
    <w:rsid w:val="00080ECF"/>
    <w:rsid w:val="00080F53"/>
    <w:rsid w:val="00081789"/>
    <w:rsid w:val="000818B2"/>
    <w:rsid w:val="000819AC"/>
    <w:rsid w:val="000821B5"/>
    <w:rsid w:val="000822C2"/>
    <w:rsid w:val="000822F5"/>
    <w:rsid w:val="00082B00"/>
    <w:rsid w:val="00082CF0"/>
    <w:rsid w:val="00082F56"/>
    <w:rsid w:val="00082FE7"/>
    <w:rsid w:val="00083067"/>
    <w:rsid w:val="000831AF"/>
    <w:rsid w:val="000833C2"/>
    <w:rsid w:val="0008341D"/>
    <w:rsid w:val="00083920"/>
    <w:rsid w:val="000839D1"/>
    <w:rsid w:val="00083C5A"/>
    <w:rsid w:val="0008411B"/>
    <w:rsid w:val="000844CC"/>
    <w:rsid w:val="000845D6"/>
    <w:rsid w:val="00084987"/>
    <w:rsid w:val="00084BB9"/>
    <w:rsid w:val="00084DAD"/>
    <w:rsid w:val="00084DB1"/>
    <w:rsid w:val="00084F61"/>
    <w:rsid w:val="00084F69"/>
    <w:rsid w:val="00085513"/>
    <w:rsid w:val="000857BA"/>
    <w:rsid w:val="00085A35"/>
    <w:rsid w:val="00085D23"/>
    <w:rsid w:val="00085DE0"/>
    <w:rsid w:val="00085E4B"/>
    <w:rsid w:val="00085E88"/>
    <w:rsid w:val="00085FCB"/>
    <w:rsid w:val="000860EB"/>
    <w:rsid w:val="0008629D"/>
    <w:rsid w:val="0008629E"/>
    <w:rsid w:val="0008644B"/>
    <w:rsid w:val="000866A2"/>
    <w:rsid w:val="00086B27"/>
    <w:rsid w:val="00086C58"/>
    <w:rsid w:val="00087558"/>
    <w:rsid w:val="00087621"/>
    <w:rsid w:val="00087692"/>
    <w:rsid w:val="00087727"/>
    <w:rsid w:val="000877BA"/>
    <w:rsid w:val="0008784B"/>
    <w:rsid w:val="00090464"/>
    <w:rsid w:val="000905CD"/>
    <w:rsid w:val="000908E8"/>
    <w:rsid w:val="00090B3C"/>
    <w:rsid w:val="00090CCF"/>
    <w:rsid w:val="00090D48"/>
    <w:rsid w:val="00090E65"/>
    <w:rsid w:val="000912A8"/>
    <w:rsid w:val="00091575"/>
    <w:rsid w:val="0009168B"/>
    <w:rsid w:val="00091A06"/>
    <w:rsid w:val="00091C4F"/>
    <w:rsid w:val="000921C3"/>
    <w:rsid w:val="00092207"/>
    <w:rsid w:val="00092292"/>
    <w:rsid w:val="000922A7"/>
    <w:rsid w:val="00092526"/>
    <w:rsid w:val="000926D0"/>
    <w:rsid w:val="00092A60"/>
    <w:rsid w:val="0009315D"/>
    <w:rsid w:val="000931B5"/>
    <w:rsid w:val="000933A2"/>
    <w:rsid w:val="000933AE"/>
    <w:rsid w:val="000937E6"/>
    <w:rsid w:val="00093A5B"/>
    <w:rsid w:val="00093EB1"/>
    <w:rsid w:val="00093F2E"/>
    <w:rsid w:val="000941D3"/>
    <w:rsid w:val="00094221"/>
    <w:rsid w:val="00094345"/>
    <w:rsid w:val="000944C1"/>
    <w:rsid w:val="000944D0"/>
    <w:rsid w:val="00094EB0"/>
    <w:rsid w:val="00095573"/>
    <w:rsid w:val="00095BA4"/>
    <w:rsid w:val="00095EDB"/>
    <w:rsid w:val="000962FA"/>
    <w:rsid w:val="000963DB"/>
    <w:rsid w:val="000965C2"/>
    <w:rsid w:val="0009663B"/>
    <w:rsid w:val="0009682B"/>
    <w:rsid w:val="00096936"/>
    <w:rsid w:val="00096B4C"/>
    <w:rsid w:val="00096B87"/>
    <w:rsid w:val="00096FB9"/>
    <w:rsid w:val="0009724C"/>
    <w:rsid w:val="0009773F"/>
    <w:rsid w:val="0009775B"/>
    <w:rsid w:val="000977EC"/>
    <w:rsid w:val="00097A43"/>
    <w:rsid w:val="00097B33"/>
    <w:rsid w:val="00097B89"/>
    <w:rsid w:val="000A0087"/>
    <w:rsid w:val="000A00D7"/>
    <w:rsid w:val="000A00ED"/>
    <w:rsid w:val="000A0198"/>
    <w:rsid w:val="000A020D"/>
    <w:rsid w:val="000A027B"/>
    <w:rsid w:val="000A029A"/>
    <w:rsid w:val="000A0754"/>
    <w:rsid w:val="000A0799"/>
    <w:rsid w:val="000A0848"/>
    <w:rsid w:val="000A0922"/>
    <w:rsid w:val="000A09EE"/>
    <w:rsid w:val="000A0A11"/>
    <w:rsid w:val="000A0AF2"/>
    <w:rsid w:val="000A0BC9"/>
    <w:rsid w:val="000A0F86"/>
    <w:rsid w:val="000A0F8A"/>
    <w:rsid w:val="000A18D0"/>
    <w:rsid w:val="000A1914"/>
    <w:rsid w:val="000A195B"/>
    <w:rsid w:val="000A1C1B"/>
    <w:rsid w:val="000A1F0A"/>
    <w:rsid w:val="000A2350"/>
    <w:rsid w:val="000A245C"/>
    <w:rsid w:val="000A2706"/>
    <w:rsid w:val="000A27CE"/>
    <w:rsid w:val="000A2A02"/>
    <w:rsid w:val="000A2A32"/>
    <w:rsid w:val="000A2B23"/>
    <w:rsid w:val="000A2E90"/>
    <w:rsid w:val="000A31B0"/>
    <w:rsid w:val="000A322D"/>
    <w:rsid w:val="000A32BE"/>
    <w:rsid w:val="000A35AE"/>
    <w:rsid w:val="000A35D5"/>
    <w:rsid w:val="000A37AA"/>
    <w:rsid w:val="000A3DC6"/>
    <w:rsid w:val="000A3EC8"/>
    <w:rsid w:val="000A3F45"/>
    <w:rsid w:val="000A3F69"/>
    <w:rsid w:val="000A41D6"/>
    <w:rsid w:val="000A470A"/>
    <w:rsid w:val="000A4728"/>
    <w:rsid w:val="000A4BF7"/>
    <w:rsid w:val="000A4DF3"/>
    <w:rsid w:val="000A4F9B"/>
    <w:rsid w:val="000A53D6"/>
    <w:rsid w:val="000A55BB"/>
    <w:rsid w:val="000A55D3"/>
    <w:rsid w:val="000A5749"/>
    <w:rsid w:val="000A5C50"/>
    <w:rsid w:val="000A5F75"/>
    <w:rsid w:val="000A61D7"/>
    <w:rsid w:val="000A6745"/>
    <w:rsid w:val="000A6F16"/>
    <w:rsid w:val="000A7163"/>
    <w:rsid w:val="000A72C4"/>
    <w:rsid w:val="000A7697"/>
    <w:rsid w:val="000A7EF4"/>
    <w:rsid w:val="000A7F9E"/>
    <w:rsid w:val="000B0078"/>
    <w:rsid w:val="000B0084"/>
    <w:rsid w:val="000B037C"/>
    <w:rsid w:val="000B0B15"/>
    <w:rsid w:val="000B0BCE"/>
    <w:rsid w:val="000B0CBB"/>
    <w:rsid w:val="000B0CEC"/>
    <w:rsid w:val="000B0DF3"/>
    <w:rsid w:val="000B1131"/>
    <w:rsid w:val="000B136D"/>
    <w:rsid w:val="000B1395"/>
    <w:rsid w:val="000B151E"/>
    <w:rsid w:val="000B18F2"/>
    <w:rsid w:val="000B1A99"/>
    <w:rsid w:val="000B1B17"/>
    <w:rsid w:val="000B1B1D"/>
    <w:rsid w:val="000B1CE1"/>
    <w:rsid w:val="000B1D8D"/>
    <w:rsid w:val="000B1D92"/>
    <w:rsid w:val="000B1DDF"/>
    <w:rsid w:val="000B1EDD"/>
    <w:rsid w:val="000B20C7"/>
    <w:rsid w:val="000B28A1"/>
    <w:rsid w:val="000B291A"/>
    <w:rsid w:val="000B2C83"/>
    <w:rsid w:val="000B2CD6"/>
    <w:rsid w:val="000B2EA6"/>
    <w:rsid w:val="000B3152"/>
    <w:rsid w:val="000B3394"/>
    <w:rsid w:val="000B3698"/>
    <w:rsid w:val="000B3823"/>
    <w:rsid w:val="000B39E2"/>
    <w:rsid w:val="000B3B78"/>
    <w:rsid w:val="000B3C24"/>
    <w:rsid w:val="000B3D09"/>
    <w:rsid w:val="000B3D66"/>
    <w:rsid w:val="000B4032"/>
    <w:rsid w:val="000B48C3"/>
    <w:rsid w:val="000B49B0"/>
    <w:rsid w:val="000B49F8"/>
    <w:rsid w:val="000B4F40"/>
    <w:rsid w:val="000B513E"/>
    <w:rsid w:val="000B51EF"/>
    <w:rsid w:val="000B552D"/>
    <w:rsid w:val="000B55A8"/>
    <w:rsid w:val="000B5973"/>
    <w:rsid w:val="000B59B4"/>
    <w:rsid w:val="000B5CF2"/>
    <w:rsid w:val="000B5E81"/>
    <w:rsid w:val="000B61A2"/>
    <w:rsid w:val="000B6208"/>
    <w:rsid w:val="000B6414"/>
    <w:rsid w:val="000B6506"/>
    <w:rsid w:val="000B653B"/>
    <w:rsid w:val="000B6632"/>
    <w:rsid w:val="000B6641"/>
    <w:rsid w:val="000B689B"/>
    <w:rsid w:val="000B6BB9"/>
    <w:rsid w:val="000B6CB8"/>
    <w:rsid w:val="000B7213"/>
    <w:rsid w:val="000B75CD"/>
    <w:rsid w:val="000B7638"/>
    <w:rsid w:val="000B7665"/>
    <w:rsid w:val="000B7DA2"/>
    <w:rsid w:val="000B7E10"/>
    <w:rsid w:val="000C0152"/>
    <w:rsid w:val="000C01CD"/>
    <w:rsid w:val="000C022C"/>
    <w:rsid w:val="000C0329"/>
    <w:rsid w:val="000C038F"/>
    <w:rsid w:val="000C03CC"/>
    <w:rsid w:val="000C06CB"/>
    <w:rsid w:val="000C071F"/>
    <w:rsid w:val="000C08B3"/>
    <w:rsid w:val="000C098D"/>
    <w:rsid w:val="000C09C2"/>
    <w:rsid w:val="000C0E15"/>
    <w:rsid w:val="000C1015"/>
    <w:rsid w:val="000C10B9"/>
    <w:rsid w:val="000C138D"/>
    <w:rsid w:val="000C1582"/>
    <w:rsid w:val="000C1645"/>
    <w:rsid w:val="000C18E1"/>
    <w:rsid w:val="000C19AD"/>
    <w:rsid w:val="000C19C1"/>
    <w:rsid w:val="000C1D81"/>
    <w:rsid w:val="000C2118"/>
    <w:rsid w:val="000C21FE"/>
    <w:rsid w:val="000C23BE"/>
    <w:rsid w:val="000C24D4"/>
    <w:rsid w:val="000C26B6"/>
    <w:rsid w:val="000C2813"/>
    <w:rsid w:val="000C2960"/>
    <w:rsid w:val="000C2AEB"/>
    <w:rsid w:val="000C2D58"/>
    <w:rsid w:val="000C2EC5"/>
    <w:rsid w:val="000C305B"/>
    <w:rsid w:val="000C39BF"/>
    <w:rsid w:val="000C3C41"/>
    <w:rsid w:val="000C3C7A"/>
    <w:rsid w:val="000C40C7"/>
    <w:rsid w:val="000C410B"/>
    <w:rsid w:val="000C47F9"/>
    <w:rsid w:val="000C4878"/>
    <w:rsid w:val="000C4989"/>
    <w:rsid w:val="000C51BF"/>
    <w:rsid w:val="000C59E3"/>
    <w:rsid w:val="000C5ABA"/>
    <w:rsid w:val="000C5C1A"/>
    <w:rsid w:val="000C60D8"/>
    <w:rsid w:val="000C64B5"/>
    <w:rsid w:val="000C668A"/>
    <w:rsid w:val="000C68EB"/>
    <w:rsid w:val="000C6B0B"/>
    <w:rsid w:val="000C75A1"/>
    <w:rsid w:val="000C776C"/>
    <w:rsid w:val="000C7825"/>
    <w:rsid w:val="000C79DC"/>
    <w:rsid w:val="000C7CA5"/>
    <w:rsid w:val="000C7DBC"/>
    <w:rsid w:val="000C7F38"/>
    <w:rsid w:val="000D0044"/>
    <w:rsid w:val="000D008D"/>
    <w:rsid w:val="000D00EE"/>
    <w:rsid w:val="000D0287"/>
    <w:rsid w:val="000D06EF"/>
    <w:rsid w:val="000D07FC"/>
    <w:rsid w:val="000D08AC"/>
    <w:rsid w:val="000D093F"/>
    <w:rsid w:val="000D0A57"/>
    <w:rsid w:val="000D0B15"/>
    <w:rsid w:val="000D0B88"/>
    <w:rsid w:val="000D0C79"/>
    <w:rsid w:val="000D0CE3"/>
    <w:rsid w:val="000D0E94"/>
    <w:rsid w:val="000D0F7B"/>
    <w:rsid w:val="000D1029"/>
    <w:rsid w:val="000D1135"/>
    <w:rsid w:val="000D1407"/>
    <w:rsid w:val="000D144E"/>
    <w:rsid w:val="000D164D"/>
    <w:rsid w:val="000D167A"/>
    <w:rsid w:val="000D17A8"/>
    <w:rsid w:val="000D18DF"/>
    <w:rsid w:val="000D1F77"/>
    <w:rsid w:val="000D202D"/>
    <w:rsid w:val="000D23A1"/>
    <w:rsid w:val="000D268E"/>
    <w:rsid w:val="000D2709"/>
    <w:rsid w:val="000D2718"/>
    <w:rsid w:val="000D27C6"/>
    <w:rsid w:val="000D28FE"/>
    <w:rsid w:val="000D2A05"/>
    <w:rsid w:val="000D2D60"/>
    <w:rsid w:val="000D3476"/>
    <w:rsid w:val="000D384B"/>
    <w:rsid w:val="000D3CE2"/>
    <w:rsid w:val="000D3CF9"/>
    <w:rsid w:val="000D4170"/>
    <w:rsid w:val="000D41AF"/>
    <w:rsid w:val="000D41E7"/>
    <w:rsid w:val="000D427C"/>
    <w:rsid w:val="000D4701"/>
    <w:rsid w:val="000D4816"/>
    <w:rsid w:val="000D499E"/>
    <w:rsid w:val="000D4AD6"/>
    <w:rsid w:val="000D4DDD"/>
    <w:rsid w:val="000D4E66"/>
    <w:rsid w:val="000D5299"/>
    <w:rsid w:val="000D59E6"/>
    <w:rsid w:val="000D5AC6"/>
    <w:rsid w:val="000D5C0F"/>
    <w:rsid w:val="000D5C89"/>
    <w:rsid w:val="000D5D5E"/>
    <w:rsid w:val="000D5EDE"/>
    <w:rsid w:val="000D5FFD"/>
    <w:rsid w:val="000D60F2"/>
    <w:rsid w:val="000D628B"/>
    <w:rsid w:val="000D63EC"/>
    <w:rsid w:val="000D64BF"/>
    <w:rsid w:val="000D6791"/>
    <w:rsid w:val="000D68F1"/>
    <w:rsid w:val="000D6A9B"/>
    <w:rsid w:val="000D6BE9"/>
    <w:rsid w:val="000D6BFA"/>
    <w:rsid w:val="000D6CE4"/>
    <w:rsid w:val="000D6D9B"/>
    <w:rsid w:val="000D706E"/>
    <w:rsid w:val="000D718B"/>
    <w:rsid w:val="000D7295"/>
    <w:rsid w:val="000D730C"/>
    <w:rsid w:val="000D7603"/>
    <w:rsid w:val="000D7660"/>
    <w:rsid w:val="000D77DB"/>
    <w:rsid w:val="000D7927"/>
    <w:rsid w:val="000D7C31"/>
    <w:rsid w:val="000E03D5"/>
    <w:rsid w:val="000E0510"/>
    <w:rsid w:val="000E0773"/>
    <w:rsid w:val="000E0907"/>
    <w:rsid w:val="000E0951"/>
    <w:rsid w:val="000E0AE7"/>
    <w:rsid w:val="000E0BE3"/>
    <w:rsid w:val="000E0C08"/>
    <w:rsid w:val="000E0C93"/>
    <w:rsid w:val="000E0D52"/>
    <w:rsid w:val="000E106B"/>
    <w:rsid w:val="000E1557"/>
    <w:rsid w:val="000E15EC"/>
    <w:rsid w:val="000E1EB8"/>
    <w:rsid w:val="000E1F7C"/>
    <w:rsid w:val="000E2116"/>
    <w:rsid w:val="000E24B5"/>
    <w:rsid w:val="000E264D"/>
    <w:rsid w:val="000E2933"/>
    <w:rsid w:val="000E299F"/>
    <w:rsid w:val="000E311C"/>
    <w:rsid w:val="000E3135"/>
    <w:rsid w:val="000E3176"/>
    <w:rsid w:val="000E33F9"/>
    <w:rsid w:val="000E3406"/>
    <w:rsid w:val="000E3451"/>
    <w:rsid w:val="000E3456"/>
    <w:rsid w:val="000E3620"/>
    <w:rsid w:val="000E3811"/>
    <w:rsid w:val="000E39A6"/>
    <w:rsid w:val="000E3CA7"/>
    <w:rsid w:val="000E4217"/>
    <w:rsid w:val="000E42CC"/>
    <w:rsid w:val="000E4BE1"/>
    <w:rsid w:val="000E4D32"/>
    <w:rsid w:val="000E51EA"/>
    <w:rsid w:val="000E521D"/>
    <w:rsid w:val="000E52D5"/>
    <w:rsid w:val="000E54E1"/>
    <w:rsid w:val="000E57D3"/>
    <w:rsid w:val="000E5811"/>
    <w:rsid w:val="000E582C"/>
    <w:rsid w:val="000E584E"/>
    <w:rsid w:val="000E5B02"/>
    <w:rsid w:val="000E5BC4"/>
    <w:rsid w:val="000E5D5C"/>
    <w:rsid w:val="000E5E18"/>
    <w:rsid w:val="000E5EEF"/>
    <w:rsid w:val="000E5F00"/>
    <w:rsid w:val="000E5F5D"/>
    <w:rsid w:val="000E61C3"/>
    <w:rsid w:val="000E6301"/>
    <w:rsid w:val="000E65D5"/>
    <w:rsid w:val="000E6757"/>
    <w:rsid w:val="000E6EA5"/>
    <w:rsid w:val="000E70DF"/>
    <w:rsid w:val="000E7176"/>
    <w:rsid w:val="000E733B"/>
    <w:rsid w:val="000E790C"/>
    <w:rsid w:val="000E7BC7"/>
    <w:rsid w:val="000E7E84"/>
    <w:rsid w:val="000F01E9"/>
    <w:rsid w:val="000F02AE"/>
    <w:rsid w:val="000F0470"/>
    <w:rsid w:val="000F073E"/>
    <w:rsid w:val="000F0812"/>
    <w:rsid w:val="000F0C1A"/>
    <w:rsid w:val="000F0E11"/>
    <w:rsid w:val="000F10D9"/>
    <w:rsid w:val="000F1243"/>
    <w:rsid w:val="000F172D"/>
    <w:rsid w:val="000F19D1"/>
    <w:rsid w:val="000F1FB3"/>
    <w:rsid w:val="000F216A"/>
    <w:rsid w:val="000F22C0"/>
    <w:rsid w:val="000F242F"/>
    <w:rsid w:val="000F261D"/>
    <w:rsid w:val="000F2639"/>
    <w:rsid w:val="000F2679"/>
    <w:rsid w:val="000F2A9A"/>
    <w:rsid w:val="000F2AEE"/>
    <w:rsid w:val="000F2E40"/>
    <w:rsid w:val="000F3060"/>
    <w:rsid w:val="000F3074"/>
    <w:rsid w:val="000F3257"/>
    <w:rsid w:val="000F3272"/>
    <w:rsid w:val="000F348C"/>
    <w:rsid w:val="000F3663"/>
    <w:rsid w:val="000F39A2"/>
    <w:rsid w:val="000F3AF6"/>
    <w:rsid w:val="000F3C22"/>
    <w:rsid w:val="000F3C8A"/>
    <w:rsid w:val="000F3EFE"/>
    <w:rsid w:val="000F3FC2"/>
    <w:rsid w:val="000F4235"/>
    <w:rsid w:val="000F4377"/>
    <w:rsid w:val="000F4608"/>
    <w:rsid w:val="000F4859"/>
    <w:rsid w:val="000F489F"/>
    <w:rsid w:val="000F522E"/>
    <w:rsid w:val="000F52AA"/>
    <w:rsid w:val="000F5912"/>
    <w:rsid w:val="000F59B0"/>
    <w:rsid w:val="000F5D85"/>
    <w:rsid w:val="000F5F15"/>
    <w:rsid w:val="000F5F6A"/>
    <w:rsid w:val="000F62BB"/>
    <w:rsid w:val="000F658E"/>
    <w:rsid w:val="000F670F"/>
    <w:rsid w:val="000F697C"/>
    <w:rsid w:val="000F6A30"/>
    <w:rsid w:val="000F6DF2"/>
    <w:rsid w:val="000F7497"/>
    <w:rsid w:val="000F760B"/>
    <w:rsid w:val="000F7825"/>
    <w:rsid w:val="000F7D57"/>
    <w:rsid w:val="000F7EF6"/>
    <w:rsid w:val="001000F8"/>
    <w:rsid w:val="001005B5"/>
    <w:rsid w:val="0010066A"/>
    <w:rsid w:val="00100821"/>
    <w:rsid w:val="00100E9A"/>
    <w:rsid w:val="00100EF4"/>
    <w:rsid w:val="001011A5"/>
    <w:rsid w:val="00101672"/>
    <w:rsid w:val="001016DC"/>
    <w:rsid w:val="0010172A"/>
    <w:rsid w:val="001019D7"/>
    <w:rsid w:val="00101A19"/>
    <w:rsid w:val="00101BD2"/>
    <w:rsid w:val="00101F50"/>
    <w:rsid w:val="00102217"/>
    <w:rsid w:val="00102580"/>
    <w:rsid w:val="001026E8"/>
    <w:rsid w:val="00102746"/>
    <w:rsid w:val="0010278C"/>
    <w:rsid w:val="0010282E"/>
    <w:rsid w:val="00102E85"/>
    <w:rsid w:val="00102FA2"/>
    <w:rsid w:val="001034E2"/>
    <w:rsid w:val="00103529"/>
    <w:rsid w:val="0010374E"/>
    <w:rsid w:val="001039A0"/>
    <w:rsid w:val="00103DD9"/>
    <w:rsid w:val="00103F21"/>
    <w:rsid w:val="00104282"/>
    <w:rsid w:val="00104313"/>
    <w:rsid w:val="00104770"/>
    <w:rsid w:val="00104904"/>
    <w:rsid w:val="00104C33"/>
    <w:rsid w:val="00104ED3"/>
    <w:rsid w:val="00105101"/>
    <w:rsid w:val="0010566E"/>
    <w:rsid w:val="00105738"/>
    <w:rsid w:val="0010598C"/>
    <w:rsid w:val="00105D95"/>
    <w:rsid w:val="00105EC8"/>
    <w:rsid w:val="00105F4F"/>
    <w:rsid w:val="00105FFD"/>
    <w:rsid w:val="0010626D"/>
    <w:rsid w:val="00106E62"/>
    <w:rsid w:val="001072C1"/>
    <w:rsid w:val="001074D8"/>
    <w:rsid w:val="00107641"/>
    <w:rsid w:val="001076DD"/>
    <w:rsid w:val="001076E3"/>
    <w:rsid w:val="00107720"/>
    <w:rsid w:val="00107C96"/>
    <w:rsid w:val="00110072"/>
    <w:rsid w:val="00110C23"/>
    <w:rsid w:val="00110E69"/>
    <w:rsid w:val="001116A5"/>
    <w:rsid w:val="00111978"/>
    <w:rsid w:val="0011241D"/>
    <w:rsid w:val="0011249E"/>
    <w:rsid w:val="00112547"/>
    <w:rsid w:val="00112599"/>
    <w:rsid w:val="00112979"/>
    <w:rsid w:val="00112A38"/>
    <w:rsid w:val="00112B65"/>
    <w:rsid w:val="00113158"/>
    <w:rsid w:val="0011315F"/>
    <w:rsid w:val="001132B4"/>
    <w:rsid w:val="00113653"/>
    <w:rsid w:val="00113924"/>
    <w:rsid w:val="001139B0"/>
    <w:rsid w:val="001139EB"/>
    <w:rsid w:val="001139FF"/>
    <w:rsid w:val="00113C95"/>
    <w:rsid w:val="001141F6"/>
    <w:rsid w:val="00114648"/>
    <w:rsid w:val="0011469B"/>
    <w:rsid w:val="001146D9"/>
    <w:rsid w:val="001148B6"/>
    <w:rsid w:val="001148D7"/>
    <w:rsid w:val="00114A57"/>
    <w:rsid w:val="00114ABB"/>
    <w:rsid w:val="00114D25"/>
    <w:rsid w:val="00114DD8"/>
    <w:rsid w:val="00114EEC"/>
    <w:rsid w:val="00115214"/>
    <w:rsid w:val="001152D8"/>
    <w:rsid w:val="00115419"/>
    <w:rsid w:val="001156D7"/>
    <w:rsid w:val="001156E4"/>
    <w:rsid w:val="0011588E"/>
    <w:rsid w:val="00115CB8"/>
    <w:rsid w:val="00115D2D"/>
    <w:rsid w:val="001160EC"/>
    <w:rsid w:val="0011627C"/>
    <w:rsid w:val="00116314"/>
    <w:rsid w:val="001164DB"/>
    <w:rsid w:val="00116659"/>
    <w:rsid w:val="00116778"/>
    <w:rsid w:val="0011680B"/>
    <w:rsid w:val="00116A40"/>
    <w:rsid w:val="00116ECD"/>
    <w:rsid w:val="00116ED8"/>
    <w:rsid w:val="00116F7E"/>
    <w:rsid w:val="00117076"/>
    <w:rsid w:val="0011762A"/>
    <w:rsid w:val="00117642"/>
    <w:rsid w:val="0011771F"/>
    <w:rsid w:val="001179C5"/>
    <w:rsid w:val="00117C4A"/>
    <w:rsid w:val="00117C93"/>
    <w:rsid w:val="00117CF3"/>
    <w:rsid w:val="00117D16"/>
    <w:rsid w:val="00120023"/>
    <w:rsid w:val="0012002F"/>
    <w:rsid w:val="001201C7"/>
    <w:rsid w:val="001201F9"/>
    <w:rsid w:val="0012031B"/>
    <w:rsid w:val="001204ED"/>
    <w:rsid w:val="00120604"/>
    <w:rsid w:val="00120720"/>
    <w:rsid w:val="0012081E"/>
    <w:rsid w:val="001209CD"/>
    <w:rsid w:val="001209F4"/>
    <w:rsid w:val="00120A38"/>
    <w:rsid w:val="00120B63"/>
    <w:rsid w:val="00120BF4"/>
    <w:rsid w:val="00120FA7"/>
    <w:rsid w:val="001212BE"/>
    <w:rsid w:val="00121394"/>
    <w:rsid w:val="001218C6"/>
    <w:rsid w:val="00121C77"/>
    <w:rsid w:val="00122081"/>
    <w:rsid w:val="00122092"/>
    <w:rsid w:val="0012229E"/>
    <w:rsid w:val="0012241D"/>
    <w:rsid w:val="00122A65"/>
    <w:rsid w:val="0012302E"/>
    <w:rsid w:val="0012336A"/>
    <w:rsid w:val="001234FD"/>
    <w:rsid w:val="0012382C"/>
    <w:rsid w:val="00123993"/>
    <w:rsid w:val="0012423D"/>
    <w:rsid w:val="001247E6"/>
    <w:rsid w:val="00124B54"/>
    <w:rsid w:val="00124C30"/>
    <w:rsid w:val="00124CFB"/>
    <w:rsid w:val="00124EB8"/>
    <w:rsid w:val="00125060"/>
    <w:rsid w:val="001250AB"/>
    <w:rsid w:val="001250CD"/>
    <w:rsid w:val="001250D4"/>
    <w:rsid w:val="0012517D"/>
    <w:rsid w:val="00125520"/>
    <w:rsid w:val="0012553F"/>
    <w:rsid w:val="001255A8"/>
    <w:rsid w:val="001255C2"/>
    <w:rsid w:val="00125610"/>
    <w:rsid w:val="0012566B"/>
    <w:rsid w:val="001258EC"/>
    <w:rsid w:val="001260C3"/>
    <w:rsid w:val="00126201"/>
    <w:rsid w:val="00126380"/>
    <w:rsid w:val="00126640"/>
    <w:rsid w:val="001267F8"/>
    <w:rsid w:val="001269F8"/>
    <w:rsid w:val="00126AA1"/>
    <w:rsid w:val="00126FD3"/>
    <w:rsid w:val="0012758B"/>
    <w:rsid w:val="00127903"/>
    <w:rsid w:val="00127AB2"/>
    <w:rsid w:val="00127ED5"/>
    <w:rsid w:val="00127EEE"/>
    <w:rsid w:val="00127F47"/>
    <w:rsid w:val="00130225"/>
    <w:rsid w:val="001305C4"/>
    <w:rsid w:val="001305EA"/>
    <w:rsid w:val="001307F6"/>
    <w:rsid w:val="00130C75"/>
    <w:rsid w:val="00130E7E"/>
    <w:rsid w:val="001311CB"/>
    <w:rsid w:val="0013128E"/>
    <w:rsid w:val="001312C9"/>
    <w:rsid w:val="001319A0"/>
    <w:rsid w:val="00131AA5"/>
    <w:rsid w:val="00131EC6"/>
    <w:rsid w:val="00131F55"/>
    <w:rsid w:val="001325EC"/>
    <w:rsid w:val="001327D2"/>
    <w:rsid w:val="00132A22"/>
    <w:rsid w:val="00132C40"/>
    <w:rsid w:val="00132F9A"/>
    <w:rsid w:val="001332CB"/>
    <w:rsid w:val="00133541"/>
    <w:rsid w:val="0013438A"/>
    <w:rsid w:val="00134BCD"/>
    <w:rsid w:val="00134CC6"/>
    <w:rsid w:val="00134DC4"/>
    <w:rsid w:val="00134E9F"/>
    <w:rsid w:val="00134EE9"/>
    <w:rsid w:val="00135878"/>
    <w:rsid w:val="00135900"/>
    <w:rsid w:val="00135B88"/>
    <w:rsid w:val="0013600B"/>
    <w:rsid w:val="001360B5"/>
    <w:rsid w:val="001360BA"/>
    <w:rsid w:val="001362FD"/>
    <w:rsid w:val="00136556"/>
    <w:rsid w:val="00136665"/>
    <w:rsid w:val="00136853"/>
    <w:rsid w:val="0013696E"/>
    <w:rsid w:val="00136BE5"/>
    <w:rsid w:val="00137218"/>
    <w:rsid w:val="001374E1"/>
    <w:rsid w:val="00137B39"/>
    <w:rsid w:val="00137C0B"/>
    <w:rsid w:val="00137F09"/>
    <w:rsid w:val="00137F93"/>
    <w:rsid w:val="00140286"/>
    <w:rsid w:val="00140684"/>
    <w:rsid w:val="00140849"/>
    <w:rsid w:val="00140858"/>
    <w:rsid w:val="001408CF"/>
    <w:rsid w:val="0014094B"/>
    <w:rsid w:val="00140BA0"/>
    <w:rsid w:val="00140BB4"/>
    <w:rsid w:val="00140EC4"/>
    <w:rsid w:val="00141213"/>
    <w:rsid w:val="001412A6"/>
    <w:rsid w:val="00141699"/>
    <w:rsid w:val="0014179F"/>
    <w:rsid w:val="00141874"/>
    <w:rsid w:val="00141B05"/>
    <w:rsid w:val="001420E2"/>
    <w:rsid w:val="00142352"/>
    <w:rsid w:val="0014262B"/>
    <w:rsid w:val="001429A8"/>
    <w:rsid w:val="00142B1E"/>
    <w:rsid w:val="00143071"/>
    <w:rsid w:val="0014322E"/>
    <w:rsid w:val="00143732"/>
    <w:rsid w:val="001437D1"/>
    <w:rsid w:val="001439B5"/>
    <w:rsid w:val="00143C76"/>
    <w:rsid w:val="00143CAA"/>
    <w:rsid w:val="00143EAD"/>
    <w:rsid w:val="001440D9"/>
    <w:rsid w:val="001440F2"/>
    <w:rsid w:val="0014430F"/>
    <w:rsid w:val="00144467"/>
    <w:rsid w:val="00144477"/>
    <w:rsid w:val="0014453B"/>
    <w:rsid w:val="00144587"/>
    <w:rsid w:val="00144789"/>
    <w:rsid w:val="00144A25"/>
    <w:rsid w:val="00144C8B"/>
    <w:rsid w:val="00144DC3"/>
    <w:rsid w:val="00144F7F"/>
    <w:rsid w:val="00144F8E"/>
    <w:rsid w:val="0014505C"/>
    <w:rsid w:val="001451AA"/>
    <w:rsid w:val="00145424"/>
    <w:rsid w:val="00145440"/>
    <w:rsid w:val="001454F2"/>
    <w:rsid w:val="00145BA8"/>
    <w:rsid w:val="00145BB9"/>
    <w:rsid w:val="00145BEE"/>
    <w:rsid w:val="00145EBC"/>
    <w:rsid w:val="001462FF"/>
    <w:rsid w:val="0014636D"/>
    <w:rsid w:val="0014651A"/>
    <w:rsid w:val="001467F8"/>
    <w:rsid w:val="001468CC"/>
    <w:rsid w:val="001469F0"/>
    <w:rsid w:val="00146C24"/>
    <w:rsid w:val="00147011"/>
    <w:rsid w:val="00147414"/>
    <w:rsid w:val="00147836"/>
    <w:rsid w:val="001478E5"/>
    <w:rsid w:val="00147B17"/>
    <w:rsid w:val="00147B66"/>
    <w:rsid w:val="00147CA4"/>
    <w:rsid w:val="00147E88"/>
    <w:rsid w:val="00147EE8"/>
    <w:rsid w:val="00147FFD"/>
    <w:rsid w:val="00150D34"/>
    <w:rsid w:val="00150F63"/>
    <w:rsid w:val="00150FAD"/>
    <w:rsid w:val="00150FE1"/>
    <w:rsid w:val="0015135A"/>
    <w:rsid w:val="00151365"/>
    <w:rsid w:val="00151785"/>
    <w:rsid w:val="00151A9F"/>
    <w:rsid w:val="00152234"/>
    <w:rsid w:val="0015247E"/>
    <w:rsid w:val="0015259E"/>
    <w:rsid w:val="001527D6"/>
    <w:rsid w:val="00152954"/>
    <w:rsid w:val="00152957"/>
    <w:rsid w:val="00152D0D"/>
    <w:rsid w:val="00152D40"/>
    <w:rsid w:val="00152EC3"/>
    <w:rsid w:val="001530E7"/>
    <w:rsid w:val="001534E6"/>
    <w:rsid w:val="001539E2"/>
    <w:rsid w:val="00153FAB"/>
    <w:rsid w:val="0015416B"/>
    <w:rsid w:val="00154216"/>
    <w:rsid w:val="001543A0"/>
    <w:rsid w:val="0015464C"/>
    <w:rsid w:val="001546E2"/>
    <w:rsid w:val="00154915"/>
    <w:rsid w:val="0015492F"/>
    <w:rsid w:val="00154B04"/>
    <w:rsid w:val="00154BF5"/>
    <w:rsid w:val="00154C9C"/>
    <w:rsid w:val="00154FC5"/>
    <w:rsid w:val="00155056"/>
    <w:rsid w:val="001550EE"/>
    <w:rsid w:val="001558B9"/>
    <w:rsid w:val="00155A31"/>
    <w:rsid w:val="00155C8B"/>
    <w:rsid w:val="00155D24"/>
    <w:rsid w:val="00155EFC"/>
    <w:rsid w:val="00156122"/>
    <w:rsid w:val="00156314"/>
    <w:rsid w:val="00156320"/>
    <w:rsid w:val="001564A4"/>
    <w:rsid w:val="001564F9"/>
    <w:rsid w:val="0015695F"/>
    <w:rsid w:val="00156990"/>
    <w:rsid w:val="001569B3"/>
    <w:rsid w:val="00156ABE"/>
    <w:rsid w:val="00157270"/>
    <w:rsid w:val="00157315"/>
    <w:rsid w:val="0015734D"/>
    <w:rsid w:val="001574AD"/>
    <w:rsid w:val="001574B9"/>
    <w:rsid w:val="00157642"/>
    <w:rsid w:val="0015777B"/>
    <w:rsid w:val="001578C8"/>
    <w:rsid w:val="0015792A"/>
    <w:rsid w:val="00157ABE"/>
    <w:rsid w:val="00157C63"/>
    <w:rsid w:val="00157E4A"/>
    <w:rsid w:val="00157F5E"/>
    <w:rsid w:val="00160013"/>
    <w:rsid w:val="0016029D"/>
    <w:rsid w:val="0016035E"/>
    <w:rsid w:val="0016041C"/>
    <w:rsid w:val="0016095B"/>
    <w:rsid w:val="00160A54"/>
    <w:rsid w:val="00160EF7"/>
    <w:rsid w:val="00160F81"/>
    <w:rsid w:val="00161401"/>
    <w:rsid w:val="001616FC"/>
    <w:rsid w:val="00161701"/>
    <w:rsid w:val="0016178F"/>
    <w:rsid w:val="0016183E"/>
    <w:rsid w:val="00161CB5"/>
    <w:rsid w:val="00161CEE"/>
    <w:rsid w:val="00161D09"/>
    <w:rsid w:val="001626ED"/>
    <w:rsid w:val="001629D9"/>
    <w:rsid w:val="00162A87"/>
    <w:rsid w:val="00162A8C"/>
    <w:rsid w:val="00162BFE"/>
    <w:rsid w:val="00162E09"/>
    <w:rsid w:val="00163196"/>
    <w:rsid w:val="001631E6"/>
    <w:rsid w:val="0016322E"/>
    <w:rsid w:val="00163497"/>
    <w:rsid w:val="0016365F"/>
    <w:rsid w:val="0016379F"/>
    <w:rsid w:val="001638E4"/>
    <w:rsid w:val="00163A43"/>
    <w:rsid w:val="00163C43"/>
    <w:rsid w:val="00163E6B"/>
    <w:rsid w:val="00164087"/>
    <w:rsid w:val="00164134"/>
    <w:rsid w:val="0016465E"/>
    <w:rsid w:val="001649A3"/>
    <w:rsid w:val="00164BA5"/>
    <w:rsid w:val="00164CF6"/>
    <w:rsid w:val="00164D76"/>
    <w:rsid w:val="00164E0C"/>
    <w:rsid w:val="00165003"/>
    <w:rsid w:val="00165548"/>
    <w:rsid w:val="001655B0"/>
    <w:rsid w:val="001655C0"/>
    <w:rsid w:val="00165903"/>
    <w:rsid w:val="00165AF4"/>
    <w:rsid w:val="00165FF8"/>
    <w:rsid w:val="00166231"/>
    <w:rsid w:val="0016633B"/>
    <w:rsid w:val="0016655F"/>
    <w:rsid w:val="001669F7"/>
    <w:rsid w:val="00166EF3"/>
    <w:rsid w:val="0016714D"/>
    <w:rsid w:val="00167230"/>
    <w:rsid w:val="00167259"/>
    <w:rsid w:val="00167435"/>
    <w:rsid w:val="001675B1"/>
    <w:rsid w:val="00167650"/>
    <w:rsid w:val="001676F0"/>
    <w:rsid w:val="00167E5E"/>
    <w:rsid w:val="0017007D"/>
    <w:rsid w:val="0017008A"/>
    <w:rsid w:val="0017025C"/>
    <w:rsid w:val="001703A0"/>
    <w:rsid w:val="001704D0"/>
    <w:rsid w:val="001705B0"/>
    <w:rsid w:val="00170A62"/>
    <w:rsid w:val="00170B48"/>
    <w:rsid w:val="00170E99"/>
    <w:rsid w:val="00170F89"/>
    <w:rsid w:val="00171049"/>
    <w:rsid w:val="00171225"/>
    <w:rsid w:val="00171264"/>
    <w:rsid w:val="00171341"/>
    <w:rsid w:val="001713EE"/>
    <w:rsid w:val="00171690"/>
    <w:rsid w:val="0017196B"/>
    <w:rsid w:val="00172199"/>
    <w:rsid w:val="001721A7"/>
    <w:rsid w:val="00172290"/>
    <w:rsid w:val="001723E7"/>
    <w:rsid w:val="00172F31"/>
    <w:rsid w:val="001730DE"/>
    <w:rsid w:val="001732C7"/>
    <w:rsid w:val="00173360"/>
    <w:rsid w:val="001733EF"/>
    <w:rsid w:val="00173453"/>
    <w:rsid w:val="00173603"/>
    <w:rsid w:val="00173C2E"/>
    <w:rsid w:val="00173D5A"/>
    <w:rsid w:val="001740CE"/>
    <w:rsid w:val="00174385"/>
    <w:rsid w:val="001748AB"/>
    <w:rsid w:val="00174A83"/>
    <w:rsid w:val="00174A86"/>
    <w:rsid w:val="00175397"/>
    <w:rsid w:val="00175566"/>
    <w:rsid w:val="0017595D"/>
    <w:rsid w:val="00175993"/>
    <w:rsid w:val="00175E5A"/>
    <w:rsid w:val="00176309"/>
    <w:rsid w:val="00176481"/>
    <w:rsid w:val="001764AE"/>
    <w:rsid w:val="0017688F"/>
    <w:rsid w:val="00176D24"/>
    <w:rsid w:val="00176F37"/>
    <w:rsid w:val="001771DE"/>
    <w:rsid w:val="0017754D"/>
    <w:rsid w:val="00177BB1"/>
    <w:rsid w:val="001805A4"/>
    <w:rsid w:val="00180729"/>
    <w:rsid w:val="00180DF9"/>
    <w:rsid w:val="00181385"/>
    <w:rsid w:val="00181399"/>
    <w:rsid w:val="00181642"/>
    <w:rsid w:val="00181AE2"/>
    <w:rsid w:val="00181BA3"/>
    <w:rsid w:val="001821E2"/>
    <w:rsid w:val="00182216"/>
    <w:rsid w:val="00182395"/>
    <w:rsid w:val="00182464"/>
    <w:rsid w:val="00182844"/>
    <w:rsid w:val="001829B5"/>
    <w:rsid w:val="00182A3E"/>
    <w:rsid w:val="00182DF6"/>
    <w:rsid w:val="00182F51"/>
    <w:rsid w:val="00182F8F"/>
    <w:rsid w:val="00182FC2"/>
    <w:rsid w:val="00183146"/>
    <w:rsid w:val="00183154"/>
    <w:rsid w:val="0018326F"/>
    <w:rsid w:val="0018336E"/>
    <w:rsid w:val="001833A6"/>
    <w:rsid w:val="001836BB"/>
    <w:rsid w:val="00183760"/>
    <w:rsid w:val="001839E2"/>
    <w:rsid w:val="00183DDB"/>
    <w:rsid w:val="00183F4A"/>
    <w:rsid w:val="0018402E"/>
    <w:rsid w:val="001842C5"/>
    <w:rsid w:val="00184A21"/>
    <w:rsid w:val="00184C5C"/>
    <w:rsid w:val="00184C69"/>
    <w:rsid w:val="00184D95"/>
    <w:rsid w:val="00184EF9"/>
    <w:rsid w:val="00184F39"/>
    <w:rsid w:val="00184F7B"/>
    <w:rsid w:val="001851D7"/>
    <w:rsid w:val="00185856"/>
    <w:rsid w:val="001858EE"/>
    <w:rsid w:val="00185DBE"/>
    <w:rsid w:val="001861F9"/>
    <w:rsid w:val="00186445"/>
    <w:rsid w:val="0018678A"/>
    <w:rsid w:val="001868AE"/>
    <w:rsid w:val="00186962"/>
    <w:rsid w:val="00186985"/>
    <w:rsid w:val="00186B48"/>
    <w:rsid w:val="00186B69"/>
    <w:rsid w:val="00186DD6"/>
    <w:rsid w:val="001871F9"/>
    <w:rsid w:val="00187327"/>
    <w:rsid w:val="00187508"/>
    <w:rsid w:val="00187D86"/>
    <w:rsid w:val="00190271"/>
    <w:rsid w:val="00190522"/>
    <w:rsid w:val="0019085A"/>
    <w:rsid w:val="00190EC5"/>
    <w:rsid w:val="00191009"/>
    <w:rsid w:val="00191030"/>
    <w:rsid w:val="00191144"/>
    <w:rsid w:val="001912A1"/>
    <w:rsid w:val="00191303"/>
    <w:rsid w:val="001917F4"/>
    <w:rsid w:val="0019196D"/>
    <w:rsid w:val="00191A11"/>
    <w:rsid w:val="0019208D"/>
    <w:rsid w:val="00192181"/>
    <w:rsid w:val="00192420"/>
    <w:rsid w:val="00192D63"/>
    <w:rsid w:val="00192F3B"/>
    <w:rsid w:val="00192F7E"/>
    <w:rsid w:val="00193354"/>
    <w:rsid w:val="0019336A"/>
    <w:rsid w:val="00193506"/>
    <w:rsid w:val="0019389B"/>
    <w:rsid w:val="001939EF"/>
    <w:rsid w:val="00193B04"/>
    <w:rsid w:val="00193B2C"/>
    <w:rsid w:val="00193B6C"/>
    <w:rsid w:val="00193CAB"/>
    <w:rsid w:val="00193DDE"/>
    <w:rsid w:val="00193E09"/>
    <w:rsid w:val="00193F93"/>
    <w:rsid w:val="0019416C"/>
    <w:rsid w:val="00194451"/>
    <w:rsid w:val="00194629"/>
    <w:rsid w:val="00194659"/>
    <w:rsid w:val="00194670"/>
    <w:rsid w:val="00194677"/>
    <w:rsid w:val="00194692"/>
    <w:rsid w:val="00194810"/>
    <w:rsid w:val="00194BB6"/>
    <w:rsid w:val="00195163"/>
    <w:rsid w:val="0019541F"/>
    <w:rsid w:val="0019543D"/>
    <w:rsid w:val="0019545D"/>
    <w:rsid w:val="0019578A"/>
    <w:rsid w:val="00195FC8"/>
    <w:rsid w:val="001960D4"/>
    <w:rsid w:val="00196176"/>
    <w:rsid w:val="001962FE"/>
    <w:rsid w:val="0019638B"/>
    <w:rsid w:val="00196492"/>
    <w:rsid w:val="00196654"/>
    <w:rsid w:val="00196E69"/>
    <w:rsid w:val="00196E7B"/>
    <w:rsid w:val="00196E8B"/>
    <w:rsid w:val="00196F79"/>
    <w:rsid w:val="00197152"/>
    <w:rsid w:val="00197492"/>
    <w:rsid w:val="001978BA"/>
    <w:rsid w:val="00197919"/>
    <w:rsid w:val="0019795D"/>
    <w:rsid w:val="001979A1"/>
    <w:rsid w:val="001979CB"/>
    <w:rsid w:val="00197A47"/>
    <w:rsid w:val="00197B00"/>
    <w:rsid w:val="00197B59"/>
    <w:rsid w:val="00197CCF"/>
    <w:rsid w:val="001A017E"/>
    <w:rsid w:val="001A01E8"/>
    <w:rsid w:val="001A0350"/>
    <w:rsid w:val="001A0907"/>
    <w:rsid w:val="001A0A18"/>
    <w:rsid w:val="001A0A3D"/>
    <w:rsid w:val="001A0C56"/>
    <w:rsid w:val="001A0F5F"/>
    <w:rsid w:val="001A0F68"/>
    <w:rsid w:val="001A1019"/>
    <w:rsid w:val="001A1143"/>
    <w:rsid w:val="001A13DD"/>
    <w:rsid w:val="001A1A55"/>
    <w:rsid w:val="001A1DD3"/>
    <w:rsid w:val="001A1DE9"/>
    <w:rsid w:val="001A1F58"/>
    <w:rsid w:val="001A2025"/>
    <w:rsid w:val="001A2300"/>
    <w:rsid w:val="001A26D8"/>
    <w:rsid w:val="001A27FD"/>
    <w:rsid w:val="001A2881"/>
    <w:rsid w:val="001A2A20"/>
    <w:rsid w:val="001A2B0D"/>
    <w:rsid w:val="001A2BC3"/>
    <w:rsid w:val="001A2BCC"/>
    <w:rsid w:val="001A30B8"/>
    <w:rsid w:val="001A322D"/>
    <w:rsid w:val="001A37F3"/>
    <w:rsid w:val="001A3963"/>
    <w:rsid w:val="001A3A4A"/>
    <w:rsid w:val="001A3ABD"/>
    <w:rsid w:val="001A434B"/>
    <w:rsid w:val="001A461E"/>
    <w:rsid w:val="001A49E4"/>
    <w:rsid w:val="001A4A3E"/>
    <w:rsid w:val="001A4FA3"/>
    <w:rsid w:val="001A5366"/>
    <w:rsid w:val="001A5A00"/>
    <w:rsid w:val="001A5A35"/>
    <w:rsid w:val="001A5AE9"/>
    <w:rsid w:val="001A5DFD"/>
    <w:rsid w:val="001A5F1D"/>
    <w:rsid w:val="001A623F"/>
    <w:rsid w:val="001A66EA"/>
    <w:rsid w:val="001A6769"/>
    <w:rsid w:val="001A69B6"/>
    <w:rsid w:val="001A6C58"/>
    <w:rsid w:val="001A6CDD"/>
    <w:rsid w:val="001A6D25"/>
    <w:rsid w:val="001A7112"/>
    <w:rsid w:val="001A724D"/>
    <w:rsid w:val="001A74B7"/>
    <w:rsid w:val="001A7558"/>
    <w:rsid w:val="001A7714"/>
    <w:rsid w:val="001A7994"/>
    <w:rsid w:val="001A7F31"/>
    <w:rsid w:val="001B0684"/>
    <w:rsid w:val="001B09FB"/>
    <w:rsid w:val="001B0A43"/>
    <w:rsid w:val="001B0A9E"/>
    <w:rsid w:val="001B0B19"/>
    <w:rsid w:val="001B0D1E"/>
    <w:rsid w:val="001B0E99"/>
    <w:rsid w:val="001B1780"/>
    <w:rsid w:val="001B1B16"/>
    <w:rsid w:val="001B1C88"/>
    <w:rsid w:val="001B1DEB"/>
    <w:rsid w:val="001B1EF3"/>
    <w:rsid w:val="001B2394"/>
    <w:rsid w:val="001B2865"/>
    <w:rsid w:val="001B2951"/>
    <w:rsid w:val="001B2A12"/>
    <w:rsid w:val="001B2B07"/>
    <w:rsid w:val="001B2D00"/>
    <w:rsid w:val="001B2D57"/>
    <w:rsid w:val="001B2DED"/>
    <w:rsid w:val="001B2E45"/>
    <w:rsid w:val="001B2E60"/>
    <w:rsid w:val="001B2FA3"/>
    <w:rsid w:val="001B33E2"/>
    <w:rsid w:val="001B4611"/>
    <w:rsid w:val="001B48C7"/>
    <w:rsid w:val="001B4927"/>
    <w:rsid w:val="001B4A78"/>
    <w:rsid w:val="001B4C5B"/>
    <w:rsid w:val="001B4EAB"/>
    <w:rsid w:val="001B4EC0"/>
    <w:rsid w:val="001B503B"/>
    <w:rsid w:val="001B52AB"/>
    <w:rsid w:val="001B5643"/>
    <w:rsid w:val="001B568F"/>
    <w:rsid w:val="001B5780"/>
    <w:rsid w:val="001B5822"/>
    <w:rsid w:val="001B5C3C"/>
    <w:rsid w:val="001B5C85"/>
    <w:rsid w:val="001B5C96"/>
    <w:rsid w:val="001B5FD9"/>
    <w:rsid w:val="001B6B9D"/>
    <w:rsid w:val="001B6BF8"/>
    <w:rsid w:val="001B6CF1"/>
    <w:rsid w:val="001B6D79"/>
    <w:rsid w:val="001B6D8F"/>
    <w:rsid w:val="001B6EED"/>
    <w:rsid w:val="001B6FC9"/>
    <w:rsid w:val="001B71E6"/>
    <w:rsid w:val="001B725F"/>
    <w:rsid w:val="001B7284"/>
    <w:rsid w:val="001B76C6"/>
    <w:rsid w:val="001B7B06"/>
    <w:rsid w:val="001B7CAF"/>
    <w:rsid w:val="001C00D7"/>
    <w:rsid w:val="001C0172"/>
    <w:rsid w:val="001C02DE"/>
    <w:rsid w:val="001C0400"/>
    <w:rsid w:val="001C0772"/>
    <w:rsid w:val="001C07C6"/>
    <w:rsid w:val="001C0B84"/>
    <w:rsid w:val="001C0C72"/>
    <w:rsid w:val="001C0D07"/>
    <w:rsid w:val="001C0F14"/>
    <w:rsid w:val="001C17D1"/>
    <w:rsid w:val="001C1D6B"/>
    <w:rsid w:val="001C1D9D"/>
    <w:rsid w:val="001C1DAA"/>
    <w:rsid w:val="001C1DAF"/>
    <w:rsid w:val="001C1EDC"/>
    <w:rsid w:val="001C1F4C"/>
    <w:rsid w:val="001C226B"/>
    <w:rsid w:val="001C26F8"/>
    <w:rsid w:val="001C2C66"/>
    <w:rsid w:val="001C2DE0"/>
    <w:rsid w:val="001C3014"/>
    <w:rsid w:val="001C3379"/>
    <w:rsid w:val="001C37CA"/>
    <w:rsid w:val="001C39D0"/>
    <w:rsid w:val="001C3AFE"/>
    <w:rsid w:val="001C3BB2"/>
    <w:rsid w:val="001C3E3E"/>
    <w:rsid w:val="001C40EA"/>
    <w:rsid w:val="001C4161"/>
    <w:rsid w:val="001C4634"/>
    <w:rsid w:val="001C4F22"/>
    <w:rsid w:val="001C531C"/>
    <w:rsid w:val="001C5557"/>
    <w:rsid w:val="001C5604"/>
    <w:rsid w:val="001C5659"/>
    <w:rsid w:val="001C5C4F"/>
    <w:rsid w:val="001C5D92"/>
    <w:rsid w:val="001C6375"/>
    <w:rsid w:val="001C664C"/>
    <w:rsid w:val="001C681B"/>
    <w:rsid w:val="001C695D"/>
    <w:rsid w:val="001C696F"/>
    <w:rsid w:val="001C6A10"/>
    <w:rsid w:val="001C6CCC"/>
    <w:rsid w:val="001C6FA5"/>
    <w:rsid w:val="001C700E"/>
    <w:rsid w:val="001C7367"/>
    <w:rsid w:val="001C765D"/>
    <w:rsid w:val="001C76A3"/>
    <w:rsid w:val="001C7B50"/>
    <w:rsid w:val="001C7B93"/>
    <w:rsid w:val="001C7C87"/>
    <w:rsid w:val="001C7DBE"/>
    <w:rsid w:val="001D00F9"/>
    <w:rsid w:val="001D0943"/>
    <w:rsid w:val="001D0AC5"/>
    <w:rsid w:val="001D0B74"/>
    <w:rsid w:val="001D0BB3"/>
    <w:rsid w:val="001D0EA4"/>
    <w:rsid w:val="001D13CA"/>
    <w:rsid w:val="001D1AFA"/>
    <w:rsid w:val="001D1CAF"/>
    <w:rsid w:val="001D1DA9"/>
    <w:rsid w:val="001D1E5C"/>
    <w:rsid w:val="001D1E70"/>
    <w:rsid w:val="001D1E81"/>
    <w:rsid w:val="001D21E2"/>
    <w:rsid w:val="001D2410"/>
    <w:rsid w:val="001D28EC"/>
    <w:rsid w:val="001D2A5A"/>
    <w:rsid w:val="001D2BCF"/>
    <w:rsid w:val="001D2C58"/>
    <w:rsid w:val="001D2C76"/>
    <w:rsid w:val="001D2D2C"/>
    <w:rsid w:val="001D32FF"/>
    <w:rsid w:val="001D3875"/>
    <w:rsid w:val="001D397C"/>
    <w:rsid w:val="001D39D6"/>
    <w:rsid w:val="001D3B84"/>
    <w:rsid w:val="001D403B"/>
    <w:rsid w:val="001D4471"/>
    <w:rsid w:val="001D4706"/>
    <w:rsid w:val="001D4A95"/>
    <w:rsid w:val="001D4C97"/>
    <w:rsid w:val="001D4D40"/>
    <w:rsid w:val="001D5109"/>
    <w:rsid w:val="001D5399"/>
    <w:rsid w:val="001D54AF"/>
    <w:rsid w:val="001D55AE"/>
    <w:rsid w:val="001D5825"/>
    <w:rsid w:val="001D5B04"/>
    <w:rsid w:val="001D606A"/>
    <w:rsid w:val="001D6248"/>
    <w:rsid w:val="001D6441"/>
    <w:rsid w:val="001D66B8"/>
    <w:rsid w:val="001D6E5E"/>
    <w:rsid w:val="001D6FA9"/>
    <w:rsid w:val="001D70FD"/>
    <w:rsid w:val="001D711A"/>
    <w:rsid w:val="001D7377"/>
    <w:rsid w:val="001D77CC"/>
    <w:rsid w:val="001D785A"/>
    <w:rsid w:val="001D7C2D"/>
    <w:rsid w:val="001D7EFB"/>
    <w:rsid w:val="001E002C"/>
    <w:rsid w:val="001E02A2"/>
    <w:rsid w:val="001E06AE"/>
    <w:rsid w:val="001E0B08"/>
    <w:rsid w:val="001E0D56"/>
    <w:rsid w:val="001E0D94"/>
    <w:rsid w:val="001E0F53"/>
    <w:rsid w:val="001E1273"/>
    <w:rsid w:val="001E1326"/>
    <w:rsid w:val="001E17B4"/>
    <w:rsid w:val="001E17DF"/>
    <w:rsid w:val="001E19B0"/>
    <w:rsid w:val="001E1A8B"/>
    <w:rsid w:val="001E1D30"/>
    <w:rsid w:val="001E2595"/>
    <w:rsid w:val="001E2B1E"/>
    <w:rsid w:val="001E318D"/>
    <w:rsid w:val="001E32C6"/>
    <w:rsid w:val="001E33B1"/>
    <w:rsid w:val="001E345A"/>
    <w:rsid w:val="001E346C"/>
    <w:rsid w:val="001E34B2"/>
    <w:rsid w:val="001E365F"/>
    <w:rsid w:val="001E381B"/>
    <w:rsid w:val="001E398D"/>
    <w:rsid w:val="001E3B71"/>
    <w:rsid w:val="001E40D2"/>
    <w:rsid w:val="001E45F1"/>
    <w:rsid w:val="001E4792"/>
    <w:rsid w:val="001E4CE8"/>
    <w:rsid w:val="001E4E6F"/>
    <w:rsid w:val="001E5048"/>
    <w:rsid w:val="001E514B"/>
    <w:rsid w:val="001E5369"/>
    <w:rsid w:val="001E53D4"/>
    <w:rsid w:val="001E55E8"/>
    <w:rsid w:val="001E5A41"/>
    <w:rsid w:val="001E5FF4"/>
    <w:rsid w:val="001E64A7"/>
    <w:rsid w:val="001E6708"/>
    <w:rsid w:val="001E67C3"/>
    <w:rsid w:val="001E6A0C"/>
    <w:rsid w:val="001E6A95"/>
    <w:rsid w:val="001E6C88"/>
    <w:rsid w:val="001E6E78"/>
    <w:rsid w:val="001E709C"/>
    <w:rsid w:val="001E744F"/>
    <w:rsid w:val="001E7586"/>
    <w:rsid w:val="001E762E"/>
    <w:rsid w:val="001E7AD7"/>
    <w:rsid w:val="001E7C52"/>
    <w:rsid w:val="001E7E74"/>
    <w:rsid w:val="001F00C2"/>
    <w:rsid w:val="001F02AE"/>
    <w:rsid w:val="001F0448"/>
    <w:rsid w:val="001F046A"/>
    <w:rsid w:val="001F0994"/>
    <w:rsid w:val="001F0B36"/>
    <w:rsid w:val="001F0C30"/>
    <w:rsid w:val="001F0E92"/>
    <w:rsid w:val="001F0FC5"/>
    <w:rsid w:val="001F10CC"/>
    <w:rsid w:val="001F1215"/>
    <w:rsid w:val="001F1230"/>
    <w:rsid w:val="001F14F2"/>
    <w:rsid w:val="001F17B3"/>
    <w:rsid w:val="001F1879"/>
    <w:rsid w:val="001F1DA2"/>
    <w:rsid w:val="001F1E1E"/>
    <w:rsid w:val="001F1F57"/>
    <w:rsid w:val="001F2188"/>
    <w:rsid w:val="001F2747"/>
    <w:rsid w:val="001F2864"/>
    <w:rsid w:val="001F2BD0"/>
    <w:rsid w:val="001F2E65"/>
    <w:rsid w:val="001F3583"/>
    <w:rsid w:val="001F3C30"/>
    <w:rsid w:val="001F3C67"/>
    <w:rsid w:val="001F3EB2"/>
    <w:rsid w:val="001F429D"/>
    <w:rsid w:val="001F4453"/>
    <w:rsid w:val="001F44C6"/>
    <w:rsid w:val="001F4AF4"/>
    <w:rsid w:val="001F4C3A"/>
    <w:rsid w:val="001F4CA3"/>
    <w:rsid w:val="001F4D31"/>
    <w:rsid w:val="001F512F"/>
    <w:rsid w:val="001F5243"/>
    <w:rsid w:val="001F5254"/>
    <w:rsid w:val="001F55C6"/>
    <w:rsid w:val="001F5895"/>
    <w:rsid w:val="001F5D03"/>
    <w:rsid w:val="001F6146"/>
    <w:rsid w:val="001F615B"/>
    <w:rsid w:val="001F6180"/>
    <w:rsid w:val="001F625F"/>
    <w:rsid w:val="001F6806"/>
    <w:rsid w:val="001F68AC"/>
    <w:rsid w:val="001F6E71"/>
    <w:rsid w:val="001F70E4"/>
    <w:rsid w:val="001F7559"/>
    <w:rsid w:val="001F766E"/>
    <w:rsid w:val="001F7710"/>
    <w:rsid w:val="001F7728"/>
    <w:rsid w:val="001F7853"/>
    <w:rsid w:val="001F7899"/>
    <w:rsid w:val="001F7909"/>
    <w:rsid w:val="001F7BC6"/>
    <w:rsid w:val="001F7DFF"/>
    <w:rsid w:val="00200022"/>
    <w:rsid w:val="002001F3"/>
    <w:rsid w:val="002004E8"/>
    <w:rsid w:val="00200AC9"/>
    <w:rsid w:val="0020100B"/>
    <w:rsid w:val="002012CF"/>
    <w:rsid w:val="00201688"/>
    <w:rsid w:val="002019CB"/>
    <w:rsid w:val="002019EE"/>
    <w:rsid w:val="00201E12"/>
    <w:rsid w:val="00201F40"/>
    <w:rsid w:val="00202402"/>
    <w:rsid w:val="00202445"/>
    <w:rsid w:val="00202639"/>
    <w:rsid w:val="00202B5B"/>
    <w:rsid w:val="00202B75"/>
    <w:rsid w:val="00202F2C"/>
    <w:rsid w:val="0020320A"/>
    <w:rsid w:val="00203531"/>
    <w:rsid w:val="002039BB"/>
    <w:rsid w:val="00203D20"/>
    <w:rsid w:val="00203EEF"/>
    <w:rsid w:val="00203FF7"/>
    <w:rsid w:val="002042C7"/>
    <w:rsid w:val="002043EA"/>
    <w:rsid w:val="00204756"/>
    <w:rsid w:val="002047E4"/>
    <w:rsid w:val="00204829"/>
    <w:rsid w:val="002049D0"/>
    <w:rsid w:val="00204A38"/>
    <w:rsid w:val="00204CFE"/>
    <w:rsid w:val="00204FB9"/>
    <w:rsid w:val="00204FC7"/>
    <w:rsid w:val="0020502E"/>
    <w:rsid w:val="0020519B"/>
    <w:rsid w:val="002054CA"/>
    <w:rsid w:val="0020565E"/>
    <w:rsid w:val="002056A3"/>
    <w:rsid w:val="002056F2"/>
    <w:rsid w:val="00205BC4"/>
    <w:rsid w:val="00205D56"/>
    <w:rsid w:val="00205D92"/>
    <w:rsid w:val="00205FEB"/>
    <w:rsid w:val="00206158"/>
    <w:rsid w:val="002062E1"/>
    <w:rsid w:val="0020649C"/>
    <w:rsid w:val="00206706"/>
    <w:rsid w:val="00206717"/>
    <w:rsid w:val="00206C32"/>
    <w:rsid w:val="00206D17"/>
    <w:rsid w:val="00206FAC"/>
    <w:rsid w:val="0020722C"/>
    <w:rsid w:val="00207488"/>
    <w:rsid w:val="0020776C"/>
    <w:rsid w:val="002077B5"/>
    <w:rsid w:val="002077F9"/>
    <w:rsid w:val="00207840"/>
    <w:rsid w:val="0020792C"/>
    <w:rsid w:val="00207ABD"/>
    <w:rsid w:val="0021006F"/>
    <w:rsid w:val="002101BF"/>
    <w:rsid w:val="002101E7"/>
    <w:rsid w:val="0021059B"/>
    <w:rsid w:val="00210723"/>
    <w:rsid w:val="00210883"/>
    <w:rsid w:val="0021094A"/>
    <w:rsid w:val="00210AC9"/>
    <w:rsid w:val="00211234"/>
    <w:rsid w:val="00211584"/>
    <w:rsid w:val="002115CF"/>
    <w:rsid w:val="0021176D"/>
    <w:rsid w:val="002118E1"/>
    <w:rsid w:val="002119EB"/>
    <w:rsid w:val="00211A39"/>
    <w:rsid w:val="00211A6B"/>
    <w:rsid w:val="00211A86"/>
    <w:rsid w:val="00211B7E"/>
    <w:rsid w:val="00211B9A"/>
    <w:rsid w:val="00211BF2"/>
    <w:rsid w:val="002123D7"/>
    <w:rsid w:val="00212543"/>
    <w:rsid w:val="0021287A"/>
    <w:rsid w:val="00212C36"/>
    <w:rsid w:val="00212D13"/>
    <w:rsid w:val="00212D1A"/>
    <w:rsid w:val="00212D82"/>
    <w:rsid w:val="0021325C"/>
    <w:rsid w:val="00213381"/>
    <w:rsid w:val="0021370D"/>
    <w:rsid w:val="00213A4A"/>
    <w:rsid w:val="00213B7C"/>
    <w:rsid w:val="00213EB3"/>
    <w:rsid w:val="00214130"/>
    <w:rsid w:val="00214183"/>
    <w:rsid w:val="0021459F"/>
    <w:rsid w:val="00214873"/>
    <w:rsid w:val="002149A2"/>
    <w:rsid w:val="00214A72"/>
    <w:rsid w:val="00214C06"/>
    <w:rsid w:val="00214C6E"/>
    <w:rsid w:val="00214E30"/>
    <w:rsid w:val="00214F22"/>
    <w:rsid w:val="00215872"/>
    <w:rsid w:val="0021593C"/>
    <w:rsid w:val="00215A34"/>
    <w:rsid w:val="00215A5D"/>
    <w:rsid w:val="00216209"/>
    <w:rsid w:val="00216261"/>
    <w:rsid w:val="002162A4"/>
    <w:rsid w:val="002162A6"/>
    <w:rsid w:val="0021638A"/>
    <w:rsid w:val="002163CA"/>
    <w:rsid w:val="002164AC"/>
    <w:rsid w:val="002164C4"/>
    <w:rsid w:val="00216625"/>
    <w:rsid w:val="00216B27"/>
    <w:rsid w:val="00216E57"/>
    <w:rsid w:val="002170BD"/>
    <w:rsid w:val="002176D4"/>
    <w:rsid w:val="002177AB"/>
    <w:rsid w:val="00217DD1"/>
    <w:rsid w:val="00217FD2"/>
    <w:rsid w:val="002200C5"/>
    <w:rsid w:val="00220131"/>
    <w:rsid w:val="00220179"/>
    <w:rsid w:val="00220255"/>
    <w:rsid w:val="002203EC"/>
    <w:rsid w:val="0022047C"/>
    <w:rsid w:val="002204A7"/>
    <w:rsid w:val="002206AB"/>
    <w:rsid w:val="00220732"/>
    <w:rsid w:val="00220D62"/>
    <w:rsid w:val="00221016"/>
    <w:rsid w:val="002210B0"/>
    <w:rsid w:val="00221123"/>
    <w:rsid w:val="0022174B"/>
    <w:rsid w:val="00221AA9"/>
    <w:rsid w:val="00221FBC"/>
    <w:rsid w:val="00222433"/>
    <w:rsid w:val="002224AF"/>
    <w:rsid w:val="002224EB"/>
    <w:rsid w:val="00222B85"/>
    <w:rsid w:val="00222C2D"/>
    <w:rsid w:val="00222C32"/>
    <w:rsid w:val="00223114"/>
    <w:rsid w:val="00223149"/>
    <w:rsid w:val="00223727"/>
    <w:rsid w:val="00223DB8"/>
    <w:rsid w:val="00223F0F"/>
    <w:rsid w:val="00224189"/>
    <w:rsid w:val="002241E8"/>
    <w:rsid w:val="00224433"/>
    <w:rsid w:val="00224481"/>
    <w:rsid w:val="00224937"/>
    <w:rsid w:val="00224D20"/>
    <w:rsid w:val="00224D33"/>
    <w:rsid w:val="00224DF6"/>
    <w:rsid w:val="00224EDB"/>
    <w:rsid w:val="00225003"/>
    <w:rsid w:val="002250B5"/>
    <w:rsid w:val="0022548A"/>
    <w:rsid w:val="0022570E"/>
    <w:rsid w:val="002259C4"/>
    <w:rsid w:val="00225D07"/>
    <w:rsid w:val="00225D32"/>
    <w:rsid w:val="0022614A"/>
    <w:rsid w:val="002261AC"/>
    <w:rsid w:val="00226538"/>
    <w:rsid w:val="002268D5"/>
    <w:rsid w:val="00226B7A"/>
    <w:rsid w:val="00226E4A"/>
    <w:rsid w:val="00226F0F"/>
    <w:rsid w:val="002271C3"/>
    <w:rsid w:val="002272B2"/>
    <w:rsid w:val="002273D1"/>
    <w:rsid w:val="00227564"/>
    <w:rsid w:val="00227766"/>
    <w:rsid w:val="00227C40"/>
    <w:rsid w:val="00227D0F"/>
    <w:rsid w:val="00227E73"/>
    <w:rsid w:val="00230147"/>
    <w:rsid w:val="002302C7"/>
    <w:rsid w:val="002304F9"/>
    <w:rsid w:val="00230639"/>
    <w:rsid w:val="00230783"/>
    <w:rsid w:val="00230CC0"/>
    <w:rsid w:val="00230D88"/>
    <w:rsid w:val="002310C6"/>
    <w:rsid w:val="002313CC"/>
    <w:rsid w:val="00231511"/>
    <w:rsid w:val="00231569"/>
    <w:rsid w:val="00231751"/>
    <w:rsid w:val="0023176F"/>
    <w:rsid w:val="002317F3"/>
    <w:rsid w:val="00231EAE"/>
    <w:rsid w:val="00232221"/>
    <w:rsid w:val="002322C8"/>
    <w:rsid w:val="00232959"/>
    <w:rsid w:val="0023295B"/>
    <w:rsid w:val="0023295D"/>
    <w:rsid w:val="00232A11"/>
    <w:rsid w:val="00232BDD"/>
    <w:rsid w:val="00232F23"/>
    <w:rsid w:val="00232FB6"/>
    <w:rsid w:val="002333F3"/>
    <w:rsid w:val="00233539"/>
    <w:rsid w:val="0023387C"/>
    <w:rsid w:val="00233B5B"/>
    <w:rsid w:val="00233DB4"/>
    <w:rsid w:val="00233F8A"/>
    <w:rsid w:val="00234463"/>
    <w:rsid w:val="002346FD"/>
    <w:rsid w:val="002349CD"/>
    <w:rsid w:val="00234AA5"/>
    <w:rsid w:val="00234B62"/>
    <w:rsid w:val="00234C77"/>
    <w:rsid w:val="00234C9A"/>
    <w:rsid w:val="00234D20"/>
    <w:rsid w:val="00234D90"/>
    <w:rsid w:val="00234FF9"/>
    <w:rsid w:val="00235202"/>
    <w:rsid w:val="00235342"/>
    <w:rsid w:val="00235715"/>
    <w:rsid w:val="002359E6"/>
    <w:rsid w:val="00235C6A"/>
    <w:rsid w:val="00235FD4"/>
    <w:rsid w:val="00236374"/>
    <w:rsid w:val="00236529"/>
    <w:rsid w:val="002365EE"/>
    <w:rsid w:val="00236A32"/>
    <w:rsid w:val="00236E80"/>
    <w:rsid w:val="00237157"/>
    <w:rsid w:val="00237196"/>
    <w:rsid w:val="002371FD"/>
    <w:rsid w:val="00237481"/>
    <w:rsid w:val="002377BB"/>
    <w:rsid w:val="0023787B"/>
    <w:rsid w:val="002378BB"/>
    <w:rsid w:val="00237DFA"/>
    <w:rsid w:val="00237F34"/>
    <w:rsid w:val="00240157"/>
    <w:rsid w:val="002407EE"/>
    <w:rsid w:val="0024080D"/>
    <w:rsid w:val="0024086F"/>
    <w:rsid w:val="00240A5E"/>
    <w:rsid w:val="00240B23"/>
    <w:rsid w:val="00241161"/>
    <w:rsid w:val="002411D6"/>
    <w:rsid w:val="002412C5"/>
    <w:rsid w:val="002413A4"/>
    <w:rsid w:val="0024148D"/>
    <w:rsid w:val="00241D84"/>
    <w:rsid w:val="00241E42"/>
    <w:rsid w:val="00242070"/>
    <w:rsid w:val="00242094"/>
    <w:rsid w:val="00242654"/>
    <w:rsid w:val="00242972"/>
    <w:rsid w:val="00242BD5"/>
    <w:rsid w:val="00242C84"/>
    <w:rsid w:val="00242DC8"/>
    <w:rsid w:val="002431CD"/>
    <w:rsid w:val="00243476"/>
    <w:rsid w:val="002434FD"/>
    <w:rsid w:val="002436B3"/>
    <w:rsid w:val="002436E1"/>
    <w:rsid w:val="00243722"/>
    <w:rsid w:val="00243A6B"/>
    <w:rsid w:val="00243C2E"/>
    <w:rsid w:val="00243EDE"/>
    <w:rsid w:val="00244380"/>
    <w:rsid w:val="002446FE"/>
    <w:rsid w:val="00244721"/>
    <w:rsid w:val="002448F5"/>
    <w:rsid w:val="00244927"/>
    <w:rsid w:val="00244986"/>
    <w:rsid w:val="00244D91"/>
    <w:rsid w:val="00244EAA"/>
    <w:rsid w:val="00244EB7"/>
    <w:rsid w:val="00244EBD"/>
    <w:rsid w:val="00244EE7"/>
    <w:rsid w:val="00244EFD"/>
    <w:rsid w:val="002450B2"/>
    <w:rsid w:val="002453D3"/>
    <w:rsid w:val="002457DB"/>
    <w:rsid w:val="0024592E"/>
    <w:rsid w:val="00245D7C"/>
    <w:rsid w:val="00245F15"/>
    <w:rsid w:val="00245F2F"/>
    <w:rsid w:val="0024600E"/>
    <w:rsid w:val="00246374"/>
    <w:rsid w:val="00246549"/>
    <w:rsid w:val="00246718"/>
    <w:rsid w:val="0024698A"/>
    <w:rsid w:val="00246AF8"/>
    <w:rsid w:val="00246DD1"/>
    <w:rsid w:val="0024700C"/>
    <w:rsid w:val="00247690"/>
    <w:rsid w:val="0024780F"/>
    <w:rsid w:val="00250184"/>
    <w:rsid w:val="0025077E"/>
    <w:rsid w:val="0025095B"/>
    <w:rsid w:val="00250BA9"/>
    <w:rsid w:val="00250BFB"/>
    <w:rsid w:val="00250C83"/>
    <w:rsid w:val="00250DED"/>
    <w:rsid w:val="00250F42"/>
    <w:rsid w:val="00250FBE"/>
    <w:rsid w:val="00250FF5"/>
    <w:rsid w:val="00251143"/>
    <w:rsid w:val="002515D7"/>
    <w:rsid w:val="00251737"/>
    <w:rsid w:val="0025196B"/>
    <w:rsid w:val="00251A3C"/>
    <w:rsid w:val="0025243D"/>
    <w:rsid w:val="00252516"/>
    <w:rsid w:val="002526CF"/>
    <w:rsid w:val="0025279C"/>
    <w:rsid w:val="002527F1"/>
    <w:rsid w:val="002528E6"/>
    <w:rsid w:val="00253713"/>
    <w:rsid w:val="00253EA0"/>
    <w:rsid w:val="0025458D"/>
    <w:rsid w:val="00254B82"/>
    <w:rsid w:val="00254DD8"/>
    <w:rsid w:val="00254FC1"/>
    <w:rsid w:val="002551AD"/>
    <w:rsid w:val="0025532B"/>
    <w:rsid w:val="002555E0"/>
    <w:rsid w:val="00255763"/>
    <w:rsid w:val="00255933"/>
    <w:rsid w:val="00255977"/>
    <w:rsid w:val="002561EB"/>
    <w:rsid w:val="00256379"/>
    <w:rsid w:val="002565FA"/>
    <w:rsid w:val="00256626"/>
    <w:rsid w:val="0025668C"/>
    <w:rsid w:val="00256B8C"/>
    <w:rsid w:val="00256C0E"/>
    <w:rsid w:val="00256C6D"/>
    <w:rsid w:val="00256DEF"/>
    <w:rsid w:val="00256F57"/>
    <w:rsid w:val="00257077"/>
    <w:rsid w:val="00257840"/>
    <w:rsid w:val="00257B20"/>
    <w:rsid w:val="00257C6E"/>
    <w:rsid w:val="00257FD2"/>
    <w:rsid w:val="00260597"/>
    <w:rsid w:val="002606AC"/>
    <w:rsid w:val="002607D0"/>
    <w:rsid w:val="00260932"/>
    <w:rsid w:val="00260B16"/>
    <w:rsid w:val="00260C53"/>
    <w:rsid w:val="00260D02"/>
    <w:rsid w:val="00260D0B"/>
    <w:rsid w:val="00260D0F"/>
    <w:rsid w:val="00260DC7"/>
    <w:rsid w:val="00260DE4"/>
    <w:rsid w:val="00260E9F"/>
    <w:rsid w:val="00260F97"/>
    <w:rsid w:val="00261403"/>
    <w:rsid w:val="00261C1E"/>
    <w:rsid w:val="00261C9D"/>
    <w:rsid w:val="00261E63"/>
    <w:rsid w:val="00261F82"/>
    <w:rsid w:val="00262750"/>
    <w:rsid w:val="00262B60"/>
    <w:rsid w:val="00262B97"/>
    <w:rsid w:val="00262DBF"/>
    <w:rsid w:val="00262DFB"/>
    <w:rsid w:val="00262F66"/>
    <w:rsid w:val="00263383"/>
    <w:rsid w:val="002633F3"/>
    <w:rsid w:val="002636AA"/>
    <w:rsid w:val="00263A20"/>
    <w:rsid w:val="00263A84"/>
    <w:rsid w:val="00263B2C"/>
    <w:rsid w:val="00263FCE"/>
    <w:rsid w:val="00264152"/>
    <w:rsid w:val="0026420D"/>
    <w:rsid w:val="0026433C"/>
    <w:rsid w:val="002646BD"/>
    <w:rsid w:val="00265067"/>
    <w:rsid w:val="0026544D"/>
    <w:rsid w:val="00265600"/>
    <w:rsid w:val="0026584A"/>
    <w:rsid w:val="002658C6"/>
    <w:rsid w:val="00265F7E"/>
    <w:rsid w:val="00266101"/>
    <w:rsid w:val="0026619F"/>
    <w:rsid w:val="002662B2"/>
    <w:rsid w:val="0026641D"/>
    <w:rsid w:val="00266755"/>
    <w:rsid w:val="00266759"/>
    <w:rsid w:val="00266819"/>
    <w:rsid w:val="00266825"/>
    <w:rsid w:val="002668C7"/>
    <w:rsid w:val="00266A03"/>
    <w:rsid w:val="00266A67"/>
    <w:rsid w:val="002671AA"/>
    <w:rsid w:val="00267267"/>
    <w:rsid w:val="00267269"/>
    <w:rsid w:val="00267328"/>
    <w:rsid w:val="002675DA"/>
    <w:rsid w:val="0026777E"/>
    <w:rsid w:val="00267866"/>
    <w:rsid w:val="00267B92"/>
    <w:rsid w:val="00267C86"/>
    <w:rsid w:val="00267E34"/>
    <w:rsid w:val="00267F25"/>
    <w:rsid w:val="0027014C"/>
    <w:rsid w:val="002707C5"/>
    <w:rsid w:val="00270A9D"/>
    <w:rsid w:val="00270E58"/>
    <w:rsid w:val="002712A7"/>
    <w:rsid w:val="002713DB"/>
    <w:rsid w:val="00271788"/>
    <w:rsid w:val="00271B8D"/>
    <w:rsid w:val="00271F1B"/>
    <w:rsid w:val="002720E2"/>
    <w:rsid w:val="002721B7"/>
    <w:rsid w:val="00272293"/>
    <w:rsid w:val="00272942"/>
    <w:rsid w:val="002730F0"/>
    <w:rsid w:val="00273113"/>
    <w:rsid w:val="002732E0"/>
    <w:rsid w:val="00273734"/>
    <w:rsid w:val="002737B4"/>
    <w:rsid w:val="00273A87"/>
    <w:rsid w:val="00273ECC"/>
    <w:rsid w:val="00274068"/>
    <w:rsid w:val="00274218"/>
    <w:rsid w:val="002744BB"/>
    <w:rsid w:val="002748AF"/>
    <w:rsid w:val="0027493C"/>
    <w:rsid w:val="00274AA3"/>
    <w:rsid w:val="00274AD3"/>
    <w:rsid w:val="00274C27"/>
    <w:rsid w:val="002754ED"/>
    <w:rsid w:val="002756EA"/>
    <w:rsid w:val="00275B76"/>
    <w:rsid w:val="00275DAE"/>
    <w:rsid w:val="00276083"/>
    <w:rsid w:val="002760C4"/>
    <w:rsid w:val="00276316"/>
    <w:rsid w:val="00276436"/>
    <w:rsid w:val="0027650F"/>
    <w:rsid w:val="00276601"/>
    <w:rsid w:val="00276837"/>
    <w:rsid w:val="00276936"/>
    <w:rsid w:val="002769E8"/>
    <w:rsid w:val="00276A24"/>
    <w:rsid w:val="00276A77"/>
    <w:rsid w:val="00276AE7"/>
    <w:rsid w:val="00276C42"/>
    <w:rsid w:val="00276C8B"/>
    <w:rsid w:val="00276D5A"/>
    <w:rsid w:val="002800D6"/>
    <w:rsid w:val="0028035B"/>
    <w:rsid w:val="002803AF"/>
    <w:rsid w:val="002806EA"/>
    <w:rsid w:val="0028082F"/>
    <w:rsid w:val="00280C33"/>
    <w:rsid w:val="00280CA2"/>
    <w:rsid w:val="00281112"/>
    <w:rsid w:val="002812C4"/>
    <w:rsid w:val="0028139F"/>
    <w:rsid w:val="0028147C"/>
    <w:rsid w:val="00281577"/>
    <w:rsid w:val="00281600"/>
    <w:rsid w:val="00281947"/>
    <w:rsid w:val="00281AD3"/>
    <w:rsid w:val="00281F81"/>
    <w:rsid w:val="00282077"/>
    <w:rsid w:val="002821ED"/>
    <w:rsid w:val="00282233"/>
    <w:rsid w:val="00282405"/>
    <w:rsid w:val="002826F2"/>
    <w:rsid w:val="0028276F"/>
    <w:rsid w:val="00282C06"/>
    <w:rsid w:val="00282D31"/>
    <w:rsid w:val="00282D98"/>
    <w:rsid w:val="00283176"/>
    <w:rsid w:val="00283DA1"/>
    <w:rsid w:val="00283E5F"/>
    <w:rsid w:val="00283F25"/>
    <w:rsid w:val="002845AF"/>
    <w:rsid w:val="002845DF"/>
    <w:rsid w:val="00284626"/>
    <w:rsid w:val="00284CF4"/>
    <w:rsid w:val="00284E33"/>
    <w:rsid w:val="00285191"/>
    <w:rsid w:val="002853F7"/>
    <w:rsid w:val="002855E5"/>
    <w:rsid w:val="00285AA2"/>
    <w:rsid w:val="00285CE2"/>
    <w:rsid w:val="00285DB1"/>
    <w:rsid w:val="00285E22"/>
    <w:rsid w:val="00286480"/>
    <w:rsid w:val="0028666E"/>
    <w:rsid w:val="00286814"/>
    <w:rsid w:val="0028681E"/>
    <w:rsid w:val="00286900"/>
    <w:rsid w:val="00286C0B"/>
    <w:rsid w:val="00286F85"/>
    <w:rsid w:val="00287215"/>
    <w:rsid w:val="002878B1"/>
    <w:rsid w:val="002878CD"/>
    <w:rsid w:val="00287D47"/>
    <w:rsid w:val="00287D72"/>
    <w:rsid w:val="002902DF"/>
    <w:rsid w:val="002904B5"/>
    <w:rsid w:val="002908C1"/>
    <w:rsid w:val="00290D98"/>
    <w:rsid w:val="00290DAF"/>
    <w:rsid w:val="00291213"/>
    <w:rsid w:val="002914C9"/>
    <w:rsid w:val="0029161A"/>
    <w:rsid w:val="002916C5"/>
    <w:rsid w:val="0029175C"/>
    <w:rsid w:val="00291CB3"/>
    <w:rsid w:val="00291D77"/>
    <w:rsid w:val="00292082"/>
    <w:rsid w:val="002925ED"/>
    <w:rsid w:val="00292E08"/>
    <w:rsid w:val="00292E1A"/>
    <w:rsid w:val="00292E8A"/>
    <w:rsid w:val="002933B7"/>
    <w:rsid w:val="002933BE"/>
    <w:rsid w:val="0029358E"/>
    <w:rsid w:val="0029395E"/>
    <w:rsid w:val="00293A4D"/>
    <w:rsid w:val="00293C53"/>
    <w:rsid w:val="0029433B"/>
    <w:rsid w:val="00294750"/>
    <w:rsid w:val="002948FF"/>
    <w:rsid w:val="00294A5D"/>
    <w:rsid w:val="00294B83"/>
    <w:rsid w:val="00294F56"/>
    <w:rsid w:val="002952F9"/>
    <w:rsid w:val="00295617"/>
    <w:rsid w:val="002958C5"/>
    <w:rsid w:val="00295B2B"/>
    <w:rsid w:val="00295BB3"/>
    <w:rsid w:val="00295E93"/>
    <w:rsid w:val="00295EE3"/>
    <w:rsid w:val="00295FBB"/>
    <w:rsid w:val="0029614A"/>
    <w:rsid w:val="002965A9"/>
    <w:rsid w:val="00296775"/>
    <w:rsid w:val="002967D0"/>
    <w:rsid w:val="00296B78"/>
    <w:rsid w:val="00296DCD"/>
    <w:rsid w:val="00297003"/>
    <w:rsid w:val="00297007"/>
    <w:rsid w:val="00297120"/>
    <w:rsid w:val="0029754C"/>
    <w:rsid w:val="0029779C"/>
    <w:rsid w:val="00297974"/>
    <w:rsid w:val="00297BD4"/>
    <w:rsid w:val="00297BD6"/>
    <w:rsid w:val="00297E6B"/>
    <w:rsid w:val="002A0127"/>
    <w:rsid w:val="002A0134"/>
    <w:rsid w:val="002A027A"/>
    <w:rsid w:val="002A02C8"/>
    <w:rsid w:val="002A039B"/>
    <w:rsid w:val="002A076B"/>
    <w:rsid w:val="002A0B2D"/>
    <w:rsid w:val="002A0C91"/>
    <w:rsid w:val="002A0E91"/>
    <w:rsid w:val="002A12A1"/>
    <w:rsid w:val="002A14C6"/>
    <w:rsid w:val="002A15E0"/>
    <w:rsid w:val="002A1CB5"/>
    <w:rsid w:val="002A1CF2"/>
    <w:rsid w:val="002A22DD"/>
    <w:rsid w:val="002A23AF"/>
    <w:rsid w:val="002A2583"/>
    <w:rsid w:val="002A2632"/>
    <w:rsid w:val="002A2CF3"/>
    <w:rsid w:val="002A3143"/>
    <w:rsid w:val="002A3209"/>
    <w:rsid w:val="002A3354"/>
    <w:rsid w:val="002A3933"/>
    <w:rsid w:val="002A3A8C"/>
    <w:rsid w:val="002A3D01"/>
    <w:rsid w:val="002A3EF4"/>
    <w:rsid w:val="002A40EA"/>
    <w:rsid w:val="002A4267"/>
    <w:rsid w:val="002A488C"/>
    <w:rsid w:val="002A48BA"/>
    <w:rsid w:val="002A4B3C"/>
    <w:rsid w:val="002A5535"/>
    <w:rsid w:val="002A560C"/>
    <w:rsid w:val="002A5903"/>
    <w:rsid w:val="002A59E0"/>
    <w:rsid w:val="002A5B52"/>
    <w:rsid w:val="002A5D8D"/>
    <w:rsid w:val="002A60C9"/>
    <w:rsid w:val="002A685D"/>
    <w:rsid w:val="002A68C6"/>
    <w:rsid w:val="002A6966"/>
    <w:rsid w:val="002A6BFE"/>
    <w:rsid w:val="002A6CC1"/>
    <w:rsid w:val="002A6DC7"/>
    <w:rsid w:val="002A705F"/>
    <w:rsid w:val="002A7678"/>
    <w:rsid w:val="002A7715"/>
    <w:rsid w:val="002A7747"/>
    <w:rsid w:val="002B00CC"/>
    <w:rsid w:val="002B0329"/>
    <w:rsid w:val="002B03DF"/>
    <w:rsid w:val="002B04F2"/>
    <w:rsid w:val="002B06A7"/>
    <w:rsid w:val="002B07C0"/>
    <w:rsid w:val="002B0F62"/>
    <w:rsid w:val="002B0F99"/>
    <w:rsid w:val="002B169A"/>
    <w:rsid w:val="002B18EB"/>
    <w:rsid w:val="002B1B78"/>
    <w:rsid w:val="002B1BDE"/>
    <w:rsid w:val="002B1CD5"/>
    <w:rsid w:val="002B1D1C"/>
    <w:rsid w:val="002B1E32"/>
    <w:rsid w:val="002B1EB8"/>
    <w:rsid w:val="002B1FAD"/>
    <w:rsid w:val="002B1FEB"/>
    <w:rsid w:val="002B2092"/>
    <w:rsid w:val="002B20F1"/>
    <w:rsid w:val="002B2138"/>
    <w:rsid w:val="002B2159"/>
    <w:rsid w:val="002B2371"/>
    <w:rsid w:val="002B2513"/>
    <w:rsid w:val="002B25E1"/>
    <w:rsid w:val="002B272E"/>
    <w:rsid w:val="002B29D2"/>
    <w:rsid w:val="002B29E0"/>
    <w:rsid w:val="002B2F28"/>
    <w:rsid w:val="002B32D5"/>
    <w:rsid w:val="002B3546"/>
    <w:rsid w:val="002B3D0F"/>
    <w:rsid w:val="002B42DB"/>
    <w:rsid w:val="002B456A"/>
    <w:rsid w:val="002B492F"/>
    <w:rsid w:val="002B4C32"/>
    <w:rsid w:val="002B4DCC"/>
    <w:rsid w:val="002B4F84"/>
    <w:rsid w:val="002B51F4"/>
    <w:rsid w:val="002B5273"/>
    <w:rsid w:val="002B5428"/>
    <w:rsid w:val="002B5444"/>
    <w:rsid w:val="002B5833"/>
    <w:rsid w:val="002B58EE"/>
    <w:rsid w:val="002B5A0A"/>
    <w:rsid w:val="002B5C04"/>
    <w:rsid w:val="002B5E9C"/>
    <w:rsid w:val="002B5EBB"/>
    <w:rsid w:val="002B5EC1"/>
    <w:rsid w:val="002B5FA3"/>
    <w:rsid w:val="002B6349"/>
    <w:rsid w:val="002B6355"/>
    <w:rsid w:val="002B6419"/>
    <w:rsid w:val="002B656C"/>
    <w:rsid w:val="002B672B"/>
    <w:rsid w:val="002B68C9"/>
    <w:rsid w:val="002B6AFF"/>
    <w:rsid w:val="002B6C9C"/>
    <w:rsid w:val="002B6FCF"/>
    <w:rsid w:val="002B70B7"/>
    <w:rsid w:val="002B7232"/>
    <w:rsid w:val="002B7454"/>
    <w:rsid w:val="002B758A"/>
    <w:rsid w:val="002B778B"/>
    <w:rsid w:val="002B795A"/>
    <w:rsid w:val="002B7B99"/>
    <w:rsid w:val="002B7BBC"/>
    <w:rsid w:val="002B7CF1"/>
    <w:rsid w:val="002B7DC0"/>
    <w:rsid w:val="002C0726"/>
    <w:rsid w:val="002C07C2"/>
    <w:rsid w:val="002C0A8B"/>
    <w:rsid w:val="002C0CD4"/>
    <w:rsid w:val="002C0CD8"/>
    <w:rsid w:val="002C1069"/>
    <w:rsid w:val="002C13D6"/>
    <w:rsid w:val="002C13F8"/>
    <w:rsid w:val="002C149B"/>
    <w:rsid w:val="002C1917"/>
    <w:rsid w:val="002C1D49"/>
    <w:rsid w:val="002C1EDA"/>
    <w:rsid w:val="002C1F15"/>
    <w:rsid w:val="002C1FF7"/>
    <w:rsid w:val="002C2055"/>
    <w:rsid w:val="002C2115"/>
    <w:rsid w:val="002C215F"/>
    <w:rsid w:val="002C229F"/>
    <w:rsid w:val="002C22DF"/>
    <w:rsid w:val="002C2448"/>
    <w:rsid w:val="002C251C"/>
    <w:rsid w:val="002C2548"/>
    <w:rsid w:val="002C2A80"/>
    <w:rsid w:val="002C2B1E"/>
    <w:rsid w:val="002C2FB2"/>
    <w:rsid w:val="002C314E"/>
    <w:rsid w:val="002C3155"/>
    <w:rsid w:val="002C36B5"/>
    <w:rsid w:val="002C3B6A"/>
    <w:rsid w:val="002C3CF7"/>
    <w:rsid w:val="002C3E60"/>
    <w:rsid w:val="002C41C7"/>
    <w:rsid w:val="002C461F"/>
    <w:rsid w:val="002C481B"/>
    <w:rsid w:val="002C486C"/>
    <w:rsid w:val="002C493D"/>
    <w:rsid w:val="002C4D8E"/>
    <w:rsid w:val="002C50AE"/>
    <w:rsid w:val="002C5266"/>
    <w:rsid w:val="002C55E8"/>
    <w:rsid w:val="002C581E"/>
    <w:rsid w:val="002C5905"/>
    <w:rsid w:val="002C5DCE"/>
    <w:rsid w:val="002C62AB"/>
    <w:rsid w:val="002C6305"/>
    <w:rsid w:val="002C632A"/>
    <w:rsid w:val="002C633A"/>
    <w:rsid w:val="002C65A5"/>
    <w:rsid w:val="002C6724"/>
    <w:rsid w:val="002C6782"/>
    <w:rsid w:val="002C6BC8"/>
    <w:rsid w:val="002C6C34"/>
    <w:rsid w:val="002C6D09"/>
    <w:rsid w:val="002C6EE6"/>
    <w:rsid w:val="002C6FE2"/>
    <w:rsid w:val="002C73C9"/>
    <w:rsid w:val="002C75AE"/>
    <w:rsid w:val="002C764F"/>
    <w:rsid w:val="002C78C4"/>
    <w:rsid w:val="002C7965"/>
    <w:rsid w:val="002C7A4F"/>
    <w:rsid w:val="002C7ACF"/>
    <w:rsid w:val="002C7B7D"/>
    <w:rsid w:val="002D023E"/>
    <w:rsid w:val="002D03BE"/>
    <w:rsid w:val="002D0755"/>
    <w:rsid w:val="002D075F"/>
    <w:rsid w:val="002D0ADE"/>
    <w:rsid w:val="002D0EB3"/>
    <w:rsid w:val="002D1003"/>
    <w:rsid w:val="002D115C"/>
    <w:rsid w:val="002D1211"/>
    <w:rsid w:val="002D1598"/>
    <w:rsid w:val="002D18AE"/>
    <w:rsid w:val="002D1B7D"/>
    <w:rsid w:val="002D1D2C"/>
    <w:rsid w:val="002D1E00"/>
    <w:rsid w:val="002D1F20"/>
    <w:rsid w:val="002D1FAE"/>
    <w:rsid w:val="002D2163"/>
    <w:rsid w:val="002D2212"/>
    <w:rsid w:val="002D26D8"/>
    <w:rsid w:val="002D276C"/>
    <w:rsid w:val="002D297F"/>
    <w:rsid w:val="002D2993"/>
    <w:rsid w:val="002D2AAA"/>
    <w:rsid w:val="002D2B25"/>
    <w:rsid w:val="002D2B51"/>
    <w:rsid w:val="002D2BE1"/>
    <w:rsid w:val="002D2E00"/>
    <w:rsid w:val="002D2FA2"/>
    <w:rsid w:val="002D3060"/>
    <w:rsid w:val="002D3317"/>
    <w:rsid w:val="002D33BA"/>
    <w:rsid w:val="002D3760"/>
    <w:rsid w:val="002D37B8"/>
    <w:rsid w:val="002D3815"/>
    <w:rsid w:val="002D38BB"/>
    <w:rsid w:val="002D3E27"/>
    <w:rsid w:val="002D3E3D"/>
    <w:rsid w:val="002D3FF9"/>
    <w:rsid w:val="002D424B"/>
    <w:rsid w:val="002D42B0"/>
    <w:rsid w:val="002D4424"/>
    <w:rsid w:val="002D4427"/>
    <w:rsid w:val="002D4648"/>
    <w:rsid w:val="002D49B6"/>
    <w:rsid w:val="002D4D6E"/>
    <w:rsid w:val="002D4E3B"/>
    <w:rsid w:val="002D4EA8"/>
    <w:rsid w:val="002D4FBE"/>
    <w:rsid w:val="002D547F"/>
    <w:rsid w:val="002D55EC"/>
    <w:rsid w:val="002D5907"/>
    <w:rsid w:val="002D5A45"/>
    <w:rsid w:val="002D5C09"/>
    <w:rsid w:val="002D64A3"/>
    <w:rsid w:val="002D6758"/>
    <w:rsid w:val="002D69AA"/>
    <w:rsid w:val="002D6A59"/>
    <w:rsid w:val="002D6C86"/>
    <w:rsid w:val="002D6E39"/>
    <w:rsid w:val="002D6EA6"/>
    <w:rsid w:val="002D6FB8"/>
    <w:rsid w:val="002D7093"/>
    <w:rsid w:val="002D7222"/>
    <w:rsid w:val="002D72C2"/>
    <w:rsid w:val="002D79DA"/>
    <w:rsid w:val="002D7A1B"/>
    <w:rsid w:val="002D7A5D"/>
    <w:rsid w:val="002D7B48"/>
    <w:rsid w:val="002E0071"/>
    <w:rsid w:val="002E0337"/>
    <w:rsid w:val="002E03C1"/>
    <w:rsid w:val="002E045C"/>
    <w:rsid w:val="002E046E"/>
    <w:rsid w:val="002E04DD"/>
    <w:rsid w:val="002E0557"/>
    <w:rsid w:val="002E0CD0"/>
    <w:rsid w:val="002E0F5B"/>
    <w:rsid w:val="002E1143"/>
    <w:rsid w:val="002E15F3"/>
    <w:rsid w:val="002E1AC5"/>
    <w:rsid w:val="002E1B47"/>
    <w:rsid w:val="002E1B68"/>
    <w:rsid w:val="002E1BA9"/>
    <w:rsid w:val="002E1E09"/>
    <w:rsid w:val="002E1E43"/>
    <w:rsid w:val="002E1FD1"/>
    <w:rsid w:val="002E22AF"/>
    <w:rsid w:val="002E22D1"/>
    <w:rsid w:val="002E25F6"/>
    <w:rsid w:val="002E28DC"/>
    <w:rsid w:val="002E2BDB"/>
    <w:rsid w:val="002E2D0C"/>
    <w:rsid w:val="002E2D74"/>
    <w:rsid w:val="002E33D0"/>
    <w:rsid w:val="002E33F8"/>
    <w:rsid w:val="002E3540"/>
    <w:rsid w:val="002E36F9"/>
    <w:rsid w:val="002E38AE"/>
    <w:rsid w:val="002E3A12"/>
    <w:rsid w:val="002E3B09"/>
    <w:rsid w:val="002E3ED0"/>
    <w:rsid w:val="002E411C"/>
    <w:rsid w:val="002E4339"/>
    <w:rsid w:val="002E43F5"/>
    <w:rsid w:val="002E44DE"/>
    <w:rsid w:val="002E45EC"/>
    <w:rsid w:val="002E48BC"/>
    <w:rsid w:val="002E48BE"/>
    <w:rsid w:val="002E49F5"/>
    <w:rsid w:val="002E49FB"/>
    <w:rsid w:val="002E4B75"/>
    <w:rsid w:val="002E4D6A"/>
    <w:rsid w:val="002E5007"/>
    <w:rsid w:val="002E5756"/>
    <w:rsid w:val="002E57AF"/>
    <w:rsid w:val="002E5AD0"/>
    <w:rsid w:val="002E5D9C"/>
    <w:rsid w:val="002E5E5C"/>
    <w:rsid w:val="002E5FE1"/>
    <w:rsid w:val="002E60D8"/>
    <w:rsid w:val="002E6755"/>
    <w:rsid w:val="002E6AB3"/>
    <w:rsid w:val="002E6DB4"/>
    <w:rsid w:val="002E6DFE"/>
    <w:rsid w:val="002E71CE"/>
    <w:rsid w:val="002E723E"/>
    <w:rsid w:val="002E727B"/>
    <w:rsid w:val="002E7301"/>
    <w:rsid w:val="002E75B3"/>
    <w:rsid w:val="002E75F1"/>
    <w:rsid w:val="002E776A"/>
    <w:rsid w:val="002E795F"/>
    <w:rsid w:val="002E7A3B"/>
    <w:rsid w:val="002E7B0F"/>
    <w:rsid w:val="002F0051"/>
    <w:rsid w:val="002F04FB"/>
    <w:rsid w:val="002F0AA3"/>
    <w:rsid w:val="002F0BAE"/>
    <w:rsid w:val="002F0D2C"/>
    <w:rsid w:val="002F0D82"/>
    <w:rsid w:val="002F13B9"/>
    <w:rsid w:val="002F13E3"/>
    <w:rsid w:val="002F19BE"/>
    <w:rsid w:val="002F1AEA"/>
    <w:rsid w:val="002F1E62"/>
    <w:rsid w:val="002F1F2E"/>
    <w:rsid w:val="002F1F52"/>
    <w:rsid w:val="002F27E6"/>
    <w:rsid w:val="002F28C4"/>
    <w:rsid w:val="002F291B"/>
    <w:rsid w:val="002F2A6B"/>
    <w:rsid w:val="002F2F54"/>
    <w:rsid w:val="002F3037"/>
    <w:rsid w:val="002F3294"/>
    <w:rsid w:val="002F32D0"/>
    <w:rsid w:val="002F3E5F"/>
    <w:rsid w:val="002F3EE8"/>
    <w:rsid w:val="002F4550"/>
    <w:rsid w:val="002F4E46"/>
    <w:rsid w:val="002F505F"/>
    <w:rsid w:val="002F531B"/>
    <w:rsid w:val="002F5472"/>
    <w:rsid w:val="002F5567"/>
    <w:rsid w:val="002F58B8"/>
    <w:rsid w:val="002F5A62"/>
    <w:rsid w:val="002F64F2"/>
    <w:rsid w:val="002F66F1"/>
    <w:rsid w:val="002F6CD1"/>
    <w:rsid w:val="002F6D39"/>
    <w:rsid w:val="002F6DEF"/>
    <w:rsid w:val="002F7076"/>
    <w:rsid w:val="002F71F2"/>
    <w:rsid w:val="002F7504"/>
    <w:rsid w:val="002F7597"/>
    <w:rsid w:val="002F7669"/>
    <w:rsid w:val="002F78D0"/>
    <w:rsid w:val="002F7B13"/>
    <w:rsid w:val="002F7FB1"/>
    <w:rsid w:val="00300145"/>
    <w:rsid w:val="00300146"/>
    <w:rsid w:val="00300248"/>
    <w:rsid w:val="0030058F"/>
    <w:rsid w:val="003008E7"/>
    <w:rsid w:val="00300B59"/>
    <w:rsid w:val="00300E48"/>
    <w:rsid w:val="0030104F"/>
    <w:rsid w:val="003010D0"/>
    <w:rsid w:val="003011D6"/>
    <w:rsid w:val="00301392"/>
    <w:rsid w:val="0030177A"/>
    <w:rsid w:val="00301831"/>
    <w:rsid w:val="003023CD"/>
    <w:rsid w:val="003024B0"/>
    <w:rsid w:val="003024CA"/>
    <w:rsid w:val="003026CC"/>
    <w:rsid w:val="003029D8"/>
    <w:rsid w:val="00302D1D"/>
    <w:rsid w:val="0030325E"/>
    <w:rsid w:val="003033F7"/>
    <w:rsid w:val="0030361C"/>
    <w:rsid w:val="003037E4"/>
    <w:rsid w:val="003037EF"/>
    <w:rsid w:val="00303869"/>
    <w:rsid w:val="00303D61"/>
    <w:rsid w:val="00303D79"/>
    <w:rsid w:val="0030402C"/>
    <w:rsid w:val="00304303"/>
    <w:rsid w:val="003048C6"/>
    <w:rsid w:val="00304C9D"/>
    <w:rsid w:val="00304D2C"/>
    <w:rsid w:val="00304D7B"/>
    <w:rsid w:val="00304E07"/>
    <w:rsid w:val="0030527C"/>
    <w:rsid w:val="003052A6"/>
    <w:rsid w:val="00305893"/>
    <w:rsid w:val="00305B62"/>
    <w:rsid w:val="003060F1"/>
    <w:rsid w:val="0030616A"/>
    <w:rsid w:val="003063F4"/>
    <w:rsid w:val="00306505"/>
    <w:rsid w:val="0030656C"/>
    <w:rsid w:val="00306637"/>
    <w:rsid w:val="00306736"/>
    <w:rsid w:val="003068D3"/>
    <w:rsid w:val="00306B3A"/>
    <w:rsid w:val="00306BB7"/>
    <w:rsid w:val="00306C62"/>
    <w:rsid w:val="00306F94"/>
    <w:rsid w:val="0030714F"/>
    <w:rsid w:val="0030715E"/>
    <w:rsid w:val="003077D4"/>
    <w:rsid w:val="00307935"/>
    <w:rsid w:val="0031051A"/>
    <w:rsid w:val="003106F6"/>
    <w:rsid w:val="003107BB"/>
    <w:rsid w:val="00310A8C"/>
    <w:rsid w:val="00310B91"/>
    <w:rsid w:val="00310C3E"/>
    <w:rsid w:val="00310E66"/>
    <w:rsid w:val="00310FB4"/>
    <w:rsid w:val="00311024"/>
    <w:rsid w:val="003110B1"/>
    <w:rsid w:val="003111BB"/>
    <w:rsid w:val="00311212"/>
    <w:rsid w:val="00311245"/>
    <w:rsid w:val="0031182D"/>
    <w:rsid w:val="00311C49"/>
    <w:rsid w:val="00311E00"/>
    <w:rsid w:val="00311F54"/>
    <w:rsid w:val="003129D3"/>
    <w:rsid w:val="00312B2A"/>
    <w:rsid w:val="00312C8D"/>
    <w:rsid w:val="00312E0F"/>
    <w:rsid w:val="00312F19"/>
    <w:rsid w:val="00312F66"/>
    <w:rsid w:val="0031326E"/>
    <w:rsid w:val="003133C7"/>
    <w:rsid w:val="00313BC0"/>
    <w:rsid w:val="00313CB7"/>
    <w:rsid w:val="00313E0A"/>
    <w:rsid w:val="00314228"/>
    <w:rsid w:val="00314396"/>
    <w:rsid w:val="003144AB"/>
    <w:rsid w:val="0031477C"/>
    <w:rsid w:val="0031496D"/>
    <w:rsid w:val="00314DCF"/>
    <w:rsid w:val="00315257"/>
    <w:rsid w:val="0031542E"/>
    <w:rsid w:val="003155F1"/>
    <w:rsid w:val="00315867"/>
    <w:rsid w:val="00315CE3"/>
    <w:rsid w:val="00315E02"/>
    <w:rsid w:val="0031609E"/>
    <w:rsid w:val="00316108"/>
    <w:rsid w:val="00316193"/>
    <w:rsid w:val="0031620D"/>
    <w:rsid w:val="00316382"/>
    <w:rsid w:val="003164B4"/>
    <w:rsid w:val="00316A96"/>
    <w:rsid w:val="00316C50"/>
    <w:rsid w:val="0031701C"/>
    <w:rsid w:val="00317220"/>
    <w:rsid w:val="003173E1"/>
    <w:rsid w:val="003174AA"/>
    <w:rsid w:val="003174BB"/>
    <w:rsid w:val="003175AE"/>
    <w:rsid w:val="00317771"/>
    <w:rsid w:val="003177C0"/>
    <w:rsid w:val="0031782B"/>
    <w:rsid w:val="00317836"/>
    <w:rsid w:val="00317917"/>
    <w:rsid w:val="00317B3D"/>
    <w:rsid w:val="00320184"/>
    <w:rsid w:val="00320225"/>
    <w:rsid w:val="003202EB"/>
    <w:rsid w:val="0032032C"/>
    <w:rsid w:val="003208A6"/>
    <w:rsid w:val="0032099F"/>
    <w:rsid w:val="00320BCF"/>
    <w:rsid w:val="00320C2C"/>
    <w:rsid w:val="00320E4F"/>
    <w:rsid w:val="003217B5"/>
    <w:rsid w:val="0032192D"/>
    <w:rsid w:val="00321F3C"/>
    <w:rsid w:val="00322534"/>
    <w:rsid w:val="0032258D"/>
    <w:rsid w:val="00322666"/>
    <w:rsid w:val="00322AA5"/>
    <w:rsid w:val="00322C8A"/>
    <w:rsid w:val="003230A3"/>
    <w:rsid w:val="00323102"/>
    <w:rsid w:val="003231EE"/>
    <w:rsid w:val="0032326F"/>
    <w:rsid w:val="00323723"/>
    <w:rsid w:val="00323756"/>
    <w:rsid w:val="003239AD"/>
    <w:rsid w:val="00323E0B"/>
    <w:rsid w:val="00323F49"/>
    <w:rsid w:val="00323FE0"/>
    <w:rsid w:val="003241B5"/>
    <w:rsid w:val="003242F9"/>
    <w:rsid w:val="00324642"/>
    <w:rsid w:val="003247F2"/>
    <w:rsid w:val="0032483E"/>
    <w:rsid w:val="00324977"/>
    <w:rsid w:val="00324A5A"/>
    <w:rsid w:val="00324BDD"/>
    <w:rsid w:val="00325450"/>
    <w:rsid w:val="003257B6"/>
    <w:rsid w:val="00325C1B"/>
    <w:rsid w:val="00325D0A"/>
    <w:rsid w:val="00325D90"/>
    <w:rsid w:val="00325DD1"/>
    <w:rsid w:val="00325EF5"/>
    <w:rsid w:val="00325F7C"/>
    <w:rsid w:val="0032601D"/>
    <w:rsid w:val="00326A42"/>
    <w:rsid w:val="00326AF2"/>
    <w:rsid w:val="00326FAC"/>
    <w:rsid w:val="00327186"/>
    <w:rsid w:val="00327404"/>
    <w:rsid w:val="00327C7D"/>
    <w:rsid w:val="00327DEA"/>
    <w:rsid w:val="00327F93"/>
    <w:rsid w:val="00330030"/>
    <w:rsid w:val="0033039A"/>
    <w:rsid w:val="003303BC"/>
    <w:rsid w:val="00330867"/>
    <w:rsid w:val="003308BE"/>
    <w:rsid w:val="003308C8"/>
    <w:rsid w:val="00330A6F"/>
    <w:rsid w:val="00330A9E"/>
    <w:rsid w:val="00330C42"/>
    <w:rsid w:val="00330C86"/>
    <w:rsid w:val="0033123E"/>
    <w:rsid w:val="0033130C"/>
    <w:rsid w:val="00331783"/>
    <w:rsid w:val="00331F33"/>
    <w:rsid w:val="00332184"/>
    <w:rsid w:val="003322E6"/>
    <w:rsid w:val="003324AB"/>
    <w:rsid w:val="003326B7"/>
    <w:rsid w:val="003327EC"/>
    <w:rsid w:val="0033283B"/>
    <w:rsid w:val="00332AD4"/>
    <w:rsid w:val="00332C70"/>
    <w:rsid w:val="00332F51"/>
    <w:rsid w:val="003333D5"/>
    <w:rsid w:val="003334AF"/>
    <w:rsid w:val="00333563"/>
    <w:rsid w:val="00333627"/>
    <w:rsid w:val="0033399B"/>
    <w:rsid w:val="00333E20"/>
    <w:rsid w:val="00333F88"/>
    <w:rsid w:val="00333FA0"/>
    <w:rsid w:val="0033407F"/>
    <w:rsid w:val="00334110"/>
    <w:rsid w:val="003342E7"/>
    <w:rsid w:val="00334853"/>
    <w:rsid w:val="00334C21"/>
    <w:rsid w:val="00334C84"/>
    <w:rsid w:val="00335ADF"/>
    <w:rsid w:val="00335B2A"/>
    <w:rsid w:val="00335F7C"/>
    <w:rsid w:val="00335FC3"/>
    <w:rsid w:val="00335FCB"/>
    <w:rsid w:val="0033665B"/>
    <w:rsid w:val="00336735"/>
    <w:rsid w:val="00336B74"/>
    <w:rsid w:val="00336B76"/>
    <w:rsid w:val="00336D0D"/>
    <w:rsid w:val="0033721E"/>
    <w:rsid w:val="0033726D"/>
    <w:rsid w:val="00337361"/>
    <w:rsid w:val="003373FF"/>
    <w:rsid w:val="003374D8"/>
    <w:rsid w:val="003375C5"/>
    <w:rsid w:val="0033768D"/>
    <w:rsid w:val="00337C0B"/>
    <w:rsid w:val="00337D5F"/>
    <w:rsid w:val="003400E5"/>
    <w:rsid w:val="003401C4"/>
    <w:rsid w:val="00340311"/>
    <w:rsid w:val="00340410"/>
    <w:rsid w:val="00340641"/>
    <w:rsid w:val="00340683"/>
    <w:rsid w:val="003408DB"/>
    <w:rsid w:val="00340B6F"/>
    <w:rsid w:val="00340C7D"/>
    <w:rsid w:val="00340D60"/>
    <w:rsid w:val="00340D6C"/>
    <w:rsid w:val="0034162E"/>
    <w:rsid w:val="00341881"/>
    <w:rsid w:val="00341BAD"/>
    <w:rsid w:val="00341CA6"/>
    <w:rsid w:val="00341DAC"/>
    <w:rsid w:val="00341F7E"/>
    <w:rsid w:val="00342079"/>
    <w:rsid w:val="003424A1"/>
    <w:rsid w:val="003426F8"/>
    <w:rsid w:val="00342A2B"/>
    <w:rsid w:val="00342B69"/>
    <w:rsid w:val="00343326"/>
    <w:rsid w:val="00343A52"/>
    <w:rsid w:val="00343A66"/>
    <w:rsid w:val="00343A69"/>
    <w:rsid w:val="00343ADF"/>
    <w:rsid w:val="00343CD7"/>
    <w:rsid w:val="00343CE0"/>
    <w:rsid w:val="00344136"/>
    <w:rsid w:val="003441CB"/>
    <w:rsid w:val="003443B7"/>
    <w:rsid w:val="0034445C"/>
    <w:rsid w:val="00344509"/>
    <w:rsid w:val="003445BE"/>
    <w:rsid w:val="0034490D"/>
    <w:rsid w:val="003450C2"/>
    <w:rsid w:val="00345147"/>
    <w:rsid w:val="00345272"/>
    <w:rsid w:val="003455B4"/>
    <w:rsid w:val="003455C8"/>
    <w:rsid w:val="0034572D"/>
    <w:rsid w:val="0034588F"/>
    <w:rsid w:val="00345971"/>
    <w:rsid w:val="00345B10"/>
    <w:rsid w:val="00345BFE"/>
    <w:rsid w:val="00345E8E"/>
    <w:rsid w:val="00345EDC"/>
    <w:rsid w:val="00346053"/>
    <w:rsid w:val="00346154"/>
    <w:rsid w:val="00346211"/>
    <w:rsid w:val="00346494"/>
    <w:rsid w:val="00346829"/>
    <w:rsid w:val="00346D1B"/>
    <w:rsid w:val="00346E3C"/>
    <w:rsid w:val="003473A9"/>
    <w:rsid w:val="00347490"/>
    <w:rsid w:val="003475FD"/>
    <w:rsid w:val="00347639"/>
    <w:rsid w:val="003476AE"/>
    <w:rsid w:val="003477BD"/>
    <w:rsid w:val="00347934"/>
    <w:rsid w:val="003479B0"/>
    <w:rsid w:val="00347B8A"/>
    <w:rsid w:val="00347BD4"/>
    <w:rsid w:val="003500C9"/>
    <w:rsid w:val="00350323"/>
    <w:rsid w:val="0035034F"/>
    <w:rsid w:val="00350AC9"/>
    <w:rsid w:val="00350BB2"/>
    <w:rsid w:val="00350E78"/>
    <w:rsid w:val="00350E8D"/>
    <w:rsid w:val="00350E90"/>
    <w:rsid w:val="003515CD"/>
    <w:rsid w:val="00351A0D"/>
    <w:rsid w:val="00351B37"/>
    <w:rsid w:val="00351B96"/>
    <w:rsid w:val="00351FAB"/>
    <w:rsid w:val="00352405"/>
    <w:rsid w:val="00352524"/>
    <w:rsid w:val="0035291A"/>
    <w:rsid w:val="0035297F"/>
    <w:rsid w:val="00352A78"/>
    <w:rsid w:val="00352B38"/>
    <w:rsid w:val="00352B54"/>
    <w:rsid w:val="00352B73"/>
    <w:rsid w:val="00352D19"/>
    <w:rsid w:val="00352ECF"/>
    <w:rsid w:val="00352ED0"/>
    <w:rsid w:val="003532AE"/>
    <w:rsid w:val="003536AD"/>
    <w:rsid w:val="003539FF"/>
    <w:rsid w:val="00353A6B"/>
    <w:rsid w:val="00353F98"/>
    <w:rsid w:val="0035402A"/>
    <w:rsid w:val="00354303"/>
    <w:rsid w:val="0035444E"/>
    <w:rsid w:val="00354BB4"/>
    <w:rsid w:val="00354C9D"/>
    <w:rsid w:val="00354D8D"/>
    <w:rsid w:val="003551E4"/>
    <w:rsid w:val="003552C6"/>
    <w:rsid w:val="003553BF"/>
    <w:rsid w:val="0035568A"/>
    <w:rsid w:val="003556B1"/>
    <w:rsid w:val="003559C8"/>
    <w:rsid w:val="00355BCB"/>
    <w:rsid w:val="00355CB9"/>
    <w:rsid w:val="00355D3A"/>
    <w:rsid w:val="003561BC"/>
    <w:rsid w:val="0035632D"/>
    <w:rsid w:val="003567A1"/>
    <w:rsid w:val="00356F36"/>
    <w:rsid w:val="00356F65"/>
    <w:rsid w:val="00356FF2"/>
    <w:rsid w:val="0035728D"/>
    <w:rsid w:val="003574C5"/>
    <w:rsid w:val="003574FC"/>
    <w:rsid w:val="00357660"/>
    <w:rsid w:val="00357915"/>
    <w:rsid w:val="00357CC1"/>
    <w:rsid w:val="00360038"/>
    <w:rsid w:val="0036044D"/>
    <w:rsid w:val="0036055E"/>
    <w:rsid w:val="003608F6"/>
    <w:rsid w:val="00360AAA"/>
    <w:rsid w:val="00360E4D"/>
    <w:rsid w:val="00361007"/>
    <w:rsid w:val="0036153E"/>
    <w:rsid w:val="003617EF"/>
    <w:rsid w:val="00361A19"/>
    <w:rsid w:val="00361AF6"/>
    <w:rsid w:val="00361BEE"/>
    <w:rsid w:val="00361F0D"/>
    <w:rsid w:val="0036275B"/>
    <w:rsid w:val="003627A8"/>
    <w:rsid w:val="00362820"/>
    <w:rsid w:val="003629E6"/>
    <w:rsid w:val="00362A95"/>
    <w:rsid w:val="00362A9F"/>
    <w:rsid w:val="00362E34"/>
    <w:rsid w:val="003638CD"/>
    <w:rsid w:val="00363948"/>
    <w:rsid w:val="00363CDE"/>
    <w:rsid w:val="00363E4D"/>
    <w:rsid w:val="0036411E"/>
    <w:rsid w:val="0036414F"/>
    <w:rsid w:val="0036461B"/>
    <w:rsid w:val="0036466B"/>
    <w:rsid w:val="003646AA"/>
    <w:rsid w:val="00364A47"/>
    <w:rsid w:val="00364A92"/>
    <w:rsid w:val="00364D9D"/>
    <w:rsid w:val="00364F35"/>
    <w:rsid w:val="00365004"/>
    <w:rsid w:val="00365084"/>
    <w:rsid w:val="003656D0"/>
    <w:rsid w:val="00365B4D"/>
    <w:rsid w:val="00365D84"/>
    <w:rsid w:val="00365E28"/>
    <w:rsid w:val="003661E3"/>
    <w:rsid w:val="0036623B"/>
    <w:rsid w:val="003662FA"/>
    <w:rsid w:val="00366B95"/>
    <w:rsid w:val="00366BA8"/>
    <w:rsid w:val="003675D5"/>
    <w:rsid w:val="00367857"/>
    <w:rsid w:val="00367A08"/>
    <w:rsid w:val="00367BB2"/>
    <w:rsid w:val="00367D2D"/>
    <w:rsid w:val="00367DD6"/>
    <w:rsid w:val="003700DF"/>
    <w:rsid w:val="003704CB"/>
    <w:rsid w:val="00370B7A"/>
    <w:rsid w:val="00370CC3"/>
    <w:rsid w:val="00370E30"/>
    <w:rsid w:val="00371242"/>
    <w:rsid w:val="003713F5"/>
    <w:rsid w:val="0037156A"/>
    <w:rsid w:val="003716B4"/>
    <w:rsid w:val="00371E55"/>
    <w:rsid w:val="00371FAB"/>
    <w:rsid w:val="00371FF4"/>
    <w:rsid w:val="00372425"/>
    <w:rsid w:val="00372547"/>
    <w:rsid w:val="00372A23"/>
    <w:rsid w:val="00372A5B"/>
    <w:rsid w:val="00372B99"/>
    <w:rsid w:val="00372CDE"/>
    <w:rsid w:val="00372E02"/>
    <w:rsid w:val="00373036"/>
    <w:rsid w:val="00373155"/>
    <w:rsid w:val="003731D6"/>
    <w:rsid w:val="0037329A"/>
    <w:rsid w:val="0037355A"/>
    <w:rsid w:val="00373CA1"/>
    <w:rsid w:val="00373CB0"/>
    <w:rsid w:val="00373F4D"/>
    <w:rsid w:val="003740D2"/>
    <w:rsid w:val="00374382"/>
    <w:rsid w:val="0037452C"/>
    <w:rsid w:val="00374ABD"/>
    <w:rsid w:val="00375389"/>
    <w:rsid w:val="0037559A"/>
    <w:rsid w:val="003759EC"/>
    <w:rsid w:val="00375D79"/>
    <w:rsid w:val="003763A2"/>
    <w:rsid w:val="003763A7"/>
    <w:rsid w:val="00376E0C"/>
    <w:rsid w:val="00376EC6"/>
    <w:rsid w:val="003771CD"/>
    <w:rsid w:val="00377286"/>
    <w:rsid w:val="003776E4"/>
    <w:rsid w:val="00377890"/>
    <w:rsid w:val="003778C1"/>
    <w:rsid w:val="00380147"/>
    <w:rsid w:val="003803A8"/>
    <w:rsid w:val="00380A00"/>
    <w:rsid w:val="00380A70"/>
    <w:rsid w:val="00380D5A"/>
    <w:rsid w:val="003812F4"/>
    <w:rsid w:val="003816EB"/>
    <w:rsid w:val="0038177F"/>
    <w:rsid w:val="00381B9D"/>
    <w:rsid w:val="003823A5"/>
    <w:rsid w:val="00382427"/>
    <w:rsid w:val="0038250C"/>
    <w:rsid w:val="00383009"/>
    <w:rsid w:val="00383111"/>
    <w:rsid w:val="00383190"/>
    <w:rsid w:val="003831E6"/>
    <w:rsid w:val="003833E3"/>
    <w:rsid w:val="00383669"/>
    <w:rsid w:val="003837AF"/>
    <w:rsid w:val="0038386D"/>
    <w:rsid w:val="00383941"/>
    <w:rsid w:val="00383A00"/>
    <w:rsid w:val="00383A2B"/>
    <w:rsid w:val="00383B29"/>
    <w:rsid w:val="00383F61"/>
    <w:rsid w:val="00384096"/>
    <w:rsid w:val="00384187"/>
    <w:rsid w:val="003842EA"/>
    <w:rsid w:val="0038437F"/>
    <w:rsid w:val="00384589"/>
    <w:rsid w:val="003847CD"/>
    <w:rsid w:val="003848B5"/>
    <w:rsid w:val="003848C9"/>
    <w:rsid w:val="00385448"/>
    <w:rsid w:val="00385DA0"/>
    <w:rsid w:val="00385F42"/>
    <w:rsid w:val="003861D5"/>
    <w:rsid w:val="00386514"/>
    <w:rsid w:val="003869D5"/>
    <w:rsid w:val="00386F1F"/>
    <w:rsid w:val="00387312"/>
    <w:rsid w:val="003873B6"/>
    <w:rsid w:val="00387432"/>
    <w:rsid w:val="003874B9"/>
    <w:rsid w:val="00387997"/>
    <w:rsid w:val="00390103"/>
    <w:rsid w:val="0039048E"/>
    <w:rsid w:val="00390493"/>
    <w:rsid w:val="0039095A"/>
    <w:rsid w:val="00390DC7"/>
    <w:rsid w:val="00390F02"/>
    <w:rsid w:val="003910FD"/>
    <w:rsid w:val="003912C9"/>
    <w:rsid w:val="0039141F"/>
    <w:rsid w:val="0039153C"/>
    <w:rsid w:val="00391705"/>
    <w:rsid w:val="003917F6"/>
    <w:rsid w:val="0039186F"/>
    <w:rsid w:val="003919D3"/>
    <w:rsid w:val="003919FC"/>
    <w:rsid w:val="00391AED"/>
    <w:rsid w:val="00391C8E"/>
    <w:rsid w:val="00391CD8"/>
    <w:rsid w:val="0039202D"/>
    <w:rsid w:val="003921C4"/>
    <w:rsid w:val="0039259E"/>
    <w:rsid w:val="00392825"/>
    <w:rsid w:val="003931AA"/>
    <w:rsid w:val="00393468"/>
    <w:rsid w:val="003938DB"/>
    <w:rsid w:val="003938E2"/>
    <w:rsid w:val="0039397D"/>
    <w:rsid w:val="00393DB0"/>
    <w:rsid w:val="00393E68"/>
    <w:rsid w:val="00393F27"/>
    <w:rsid w:val="00393F31"/>
    <w:rsid w:val="003941D8"/>
    <w:rsid w:val="00394338"/>
    <w:rsid w:val="003945D7"/>
    <w:rsid w:val="0039481B"/>
    <w:rsid w:val="00394A59"/>
    <w:rsid w:val="00394D1C"/>
    <w:rsid w:val="00394DDB"/>
    <w:rsid w:val="00394E38"/>
    <w:rsid w:val="00394F1F"/>
    <w:rsid w:val="00395152"/>
    <w:rsid w:val="003951C9"/>
    <w:rsid w:val="003957A6"/>
    <w:rsid w:val="003958BE"/>
    <w:rsid w:val="00395BB1"/>
    <w:rsid w:val="00396307"/>
    <w:rsid w:val="003964AE"/>
    <w:rsid w:val="00396792"/>
    <w:rsid w:val="003968B0"/>
    <w:rsid w:val="00396A68"/>
    <w:rsid w:val="00396EAF"/>
    <w:rsid w:val="00396FF3"/>
    <w:rsid w:val="003973DF"/>
    <w:rsid w:val="00397548"/>
    <w:rsid w:val="0039755E"/>
    <w:rsid w:val="003977A8"/>
    <w:rsid w:val="00397829"/>
    <w:rsid w:val="003979FF"/>
    <w:rsid w:val="00397CE0"/>
    <w:rsid w:val="00397DB6"/>
    <w:rsid w:val="003A0007"/>
    <w:rsid w:val="003A0297"/>
    <w:rsid w:val="003A02E9"/>
    <w:rsid w:val="003A08B8"/>
    <w:rsid w:val="003A0A73"/>
    <w:rsid w:val="003A0CD6"/>
    <w:rsid w:val="003A1637"/>
    <w:rsid w:val="003A19CE"/>
    <w:rsid w:val="003A1D74"/>
    <w:rsid w:val="003A1ECB"/>
    <w:rsid w:val="003A1ECC"/>
    <w:rsid w:val="003A1EFB"/>
    <w:rsid w:val="003A25F2"/>
    <w:rsid w:val="003A2675"/>
    <w:rsid w:val="003A27F4"/>
    <w:rsid w:val="003A286B"/>
    <w:rsid w:val="003A29B5"/>
    <w:rsid w:val="003A2AB2"/>
    <w:rsid w:val="003A2AC8"/>
    <w:rsid w:val="003A2B3E"/>
    <w:rsid w:val="003A2D2D"/>
    <w:rsid w:val="003A2FA0"/>
    <w:rsid w:val="003A310C"/>
    <w:rsid w:val="003A310F"/>
    <w:rsid w:val="003A3228"/>
    <w:rsid w:val="003A3596"/>
    <w:rsid w:val="003A36FF"/>
    <w:rsid w:val="003A373A"/>
    <w:rsid w:val="003A38A7"/>
    <w:rsid w:val="003A38E2"/>
    <w:rsid w:val="003A3E64"/>
    <w:rsid w:val="003A4055"/>
    <w:rsid w:val="003A405B"/>
    <w:rsid w:val="003A4112"/>
    <w:rsid w:val="003A471C"/>
    <w:rsid w:val="003A47DF"/>
    <w:rsid w:val="003A4A74"/>
    <w:rsid w:val="003A4FC6"/>
    <w:rsid w:val="003A4FC8"/>
    <w:rsid w:val="003A54F8"/>
    <w:rsid w:val="003A5707"/>
    <w:rsid w:val="003A5ABD"/>
    <w:rsid w:val="003A5DED"/>
    <w:rsid w:val="003A5EBF"/>
    <w:rsid w:val="003A600E"/>
    <w:rsid w:val="003A646A"/>
    <w:rsid w:val="003A65A9"/>
    <w:rsid w:val="003A6797"/>
    <w:rsid w:val="003A6EF5"/>
    <w:rsid w:val="003A6FA7"/>
    <w:rsid w:val="003A720A"/>
    <w:rsid w:val="003A734A"/>
    <w:rsid w:val="003A73D2"/>
    <w:rsid w:val="003A7713"/>
    <w:rsid w:val="003B0029"/>
    <w:rsid w:val="003B0106"/>
    <w:rsid w:val="003B030D"/>
    <w:rsid w:val="003B03CD"/>
    <w:rsid w:val="003B0D7E"/>
    <w:rsid w:val="003B0D93"/>
    <w:rsid w:val="003B0DD5"/>
    <w:rsid w:val="003B15BC"/>
    <w:rsid w:val="003B1601"/>
    <w:rsid w:val="003B170B"/>
    <w:rsid w:val="003B188D"/>
    <w:rsid w:val="003B18CC"/>
    <w:rsid w:val="003B194E"/>
    <w:rsid w:val="003B1C1C"/>
    <w:rsid w:val="003B1C36"/>
    <w:rsid w:val="003B1D07"/>
    <w:rsid w:val="003B254F"/>
    <w:rsid w:val="003B27C6"/>
    <w:rsid w:val="003B291D"/>
    <w:rsid w:val="003B2B2B"/>
    <w:rsid w:val="003B2B56"/>
    <w:rsid w:val="003B2F35"/>
    <w:rsid w:val="003B3154"/>
    <w:rsid w:val="003B3600"/>
    <w:rsid w:val="003B3A05"/>
    <w:rsid w:val="003B4170"/>
    <w:rsid w:val="003B4194"/>
    <w:rsid w:val="003B41EC"/>
    <w:rsid w:val="003B42D1"/>
    <w:rsid w:val="003B44A1"/>
    <w:rsid w:val="003B467A"/>
    <w:rsid w:val="003B49CE"/>
    <w:rsid w:val="003B4A0F"/>
    <w:rsid w:val="003B4C2B"/>
    <w:rsid w:val="003B4E10"/>
    <w:rsid w:val="003B4F83"/>
    <w:rsid w:val="003B52FD"/>
    <w:rsid w:val="003B5329"/>
    <w:rsid w:val="003B5A37"/>
    <w:rsid w:val="003B5BC7"/>
    <w:rsid w:val="003B6507"/>
    <w:rsid w:val="003B6936"/>
    <w:rsid w:val="003B6ACF"/>
    <w:rsid w:val="003B6B18"/>
    <w:rsid w:val="003B6B50"/>
    <w:rsid w:val="003B6C6E"/>
    <w:rsid w:val="003B6CC8"/>
    <w:rsid w:val="003B6F12"/>
    <w:rsid w:val="003B6F9A"/>
    <w:rsid w:val="003B733C"/>
    <w:rsid w:val="003B73D2"/>
    <w:rsid w:val="003B7480"/>
    <w:rsid w:val="003B76A5"/>
    <w:rsid w:val="003B7857"/>
    <w:rsid w:val="003B7B9D"/>
    <w:rsid w:val="003B7FFD"/>
    <w:rsid w:val="003C00FB"/>
    <w:rsid w:val="003C0401"/>
    <w:rsid w:val="003C05AF"/>
    <w:rsid w:val="003C066F"/>
    <w:rsid w:val="003C0737"/>
    <w:rsid w:val="003C07CF"/>
    <w:rsid w:val="003C09C8"/>
    <w:rsid w:val="003C09F7"/>
    <w:rsid w:val="003C0C86"/>
    <w:rsid w:val="003C1149"/>
    <w:rsid w:val="003C167E"/>
    <w:rsid w:val="003C1745"/>
    <w:rsid w:val="003C19F7"/>
    <w:rsid w:val="003C1A84"/>
    <w:rsid w:val="003C1C0F"/>
    <w:rsid w:val="003C1FCF"/>
    <w:rsid w:val="003C21B9"/>
    <w:rsid w:val="003C2272"/>
    <w:rsid w:val="003C25F4"/>
    <w:rsid w:val="003C28D4"/>
    <w:rsid w:val="003C2A60"/>
    <w:rsid w:val="003C2ACC"/>
    <w:rsid w:val="003C2B9E"/>
    <w:rsid w:val="003C3070"/>
    <w:rsid w:val="003C30C1"/>
    <w:rsid w:val="003C3183"/>
    <w:rsid w:val="003C3324"/>
    <w:rsid w:val="003C337F"/>
    <w:rsid w:val="003C3643"/>
    <w:rsid w:val="003C3761"/>
    <w:rsid w:val="003C3A6C"/>
    <w:rsid w:val="003C3A92"/>
    <w:rsid w:val="003C450C"/>
    <w:rsid w:val="003C4B57"/>
    <w:rsid w:val="003C4BA1"/>
    <w:rsid w:val="003C4CF5"/>
    <w:rsid w:val="003C4FD1"/>
    <w:rsid w:val="003C56C8"/>
    <w:rsid w:val="003C5CA8"/>
    <w:rsid w:val="003C5F00"/>
    <w:rsid w:val="003C5F42"/>
    <w:rsid w:val="003C601E"/>
    <w:rsid w:val="003C62B6"/>
    <w:rsid w:val="003C697A"/>
    <w:rsid w:val="003C6A25"/>
    <w:rsid w:val="003C7245"/>
    <w:rsid w:val="003C7291"/>
    <w:rsid w:val="003C72A3"/>
    <w:rsid w:val="003C748C"/>
    <w:rsid w:val="003C7BC9"/>
    <w:rsid w:val="003C7C68"/>
    <w:rsid w:val="003C7DCF"/>
    <w:rsid w:val="003D05CB"/>
    <w:rsid w:val="003D080F"/>
    <w:rsid w:val="003D0B82"/>
    <w:rsid w:val="003D0BF5"/>
    <w:rsid w:val="003D0E4A"/>
    <w:rsid w:val="003D110B"/>
    <w:rsid w:val="003D12D3"/>
    <w:rsid w:val="003D13A6"/>
    <w:rsid w:val="003D14C2"/>
    <w:rsid w:val="003D1591"/>
    <w:rsid w:val="003D1699"/>
    <w:rsid w:val="003D1A04"/>
    <w:rsid w:val="003D1BBF"/>
    <w:rsid w:val="003D1C41"/>
    <w:rsid w:val="003D1D58"/>
    <w:rsid w:val="003D21E9"/>
    <w:rsid w:val="003D23D2"/>
    <w:rsid w:val="003D24E4"/>
    <w:rsid w:val="003D2512"/>
    <w:rsid w:val="003D2656"/>
    <w:rsid w:val="003D2772"/>
    <w:rsid w:val="003D2951"/>
    <w:rsid w:val="003D299F"/>
    <w:rsid w:val="003D29FB"/>
    <w:rsid w:val="003D2B9E"/>
    <w:rsid w:val="003D2CBF"/>
    <w:rsid w:val="003D2FA4"/>
    <w:rsid w:val="003D3040"/>
    <w:rsid w:val="003D3245"/>
    <w:rsid w:val="003D32D7"/>
    <w:rsid w:val="003D341B"/>
    <w:rsid w:val="003D35B6"/>
    <w:rsid w:val="003D36D6"/>
    <w:rsid w:val="003D385E"/>
    <w:rsid w:val="003D3C99"/>
    <w:rsid w:val="003D41CB"/>
    <w:rsid w:val="003D4203"/>
    <w:rsid w:val="003D423F"/>
    <w:rsid w:val="003D4256"/>
    <w:rsid w:val="003D46F0"/>
    <w:rsid w:val="003D4A74"/>
    <w:rsid w:val="003D4AEB"/>
    <w:rsid w:val="003D4C5B"/>
    <w:rsid w:val="003D4D4A"/>
    <w:rsid w:val="003D5187"/>
    <w:rsid w:val="003D5361"/>
    <w:rsid w:val="003D5A36"/>
    <w:rsid w:val="003D5B1A"/>
    <w:rsid w:val="003D5CD1"/>
    <w:rsid w:val="003D5DBA"/>
    <w:rsid w:val="003D5F15"/>
    <w:rsid w:val="003D6302"/>
    <w:rsid w:val="003D65CC"/>
    <w:rsid w:val="003D672C"/>
    <w:rsid w:val="003D6B91"/>
    <w:rsid w:val="003D7470"/>
    <w:rsid w:val="003D753D"/>
    <w:rsid w:val="003D7D0E"/>
    <w:rsid w:val="003D7D5B"/>
    <w:rsid w:val="003D7EA2"/>
    <w:rsid w:val="003D7EBD"/>
    <w:rsid w:val="003E00E2"/>
    <w:rsid w:val="003E0482"/>
    <w:rsid w:val="003E05EE"/>
    <w:rsid w:val="003E07D8"/>
    <w:rsid w:val="003E0819"/>
    <w:rsid w:val="003E0827"/>
    <w:rsid w:val="003E09DE"/>
    <w:rsid w:val="003E0C21"/>
    <w:rsid w:val="003E0FDE"/>
    <w:rsid w:val="003E129F"/>
    <w:rsid w:val="003E1354"/>
    <w:rsid w:val="003E1385"/>
    <w:rsid w:val="003E1551"/>
    <w:rsid w:val="003E18DB"/>
    <w:rsid w:val="003E1B64"/>
    <w:rsid w:val="003E1BDE"/>
    <w:rsid w:val="003E1D6C"/>
    <w:rsid w:val="003E1EE7"/>
    <w:rsid w:val="003E243B"/>
    <w:rsid w:val="003E30FE"/>
    <w:rsid w:val="003E3115"/>
    <w:rsid w:val="003E3530"/>
    <w:rsid w:val="003E3690"/>
    <w:rsid w:val="003E3721"/>
    <w:rsid w:val="003E37E9"/>
    <w:rsid w:val="003E38EC"/>
    <w:rsid w:val="003E3951"/>
    <w:rsid w:val="003E3AB2"/>
    <w:rsid w:val="003E3AD7"/>
    <w:rsid w:val="003E3BA1"/>
    <w:rsid w:val="003E3F6C"/>
    <w:rsid w:val="003E4273"/>
    <w:rsid w:val="003E434E"/>
    <w:rsid w:val="003E44FB"/>
    <w:rsid w:val="003E45A2"/>
    <w:rsid w:val="003E45A5"/>
    <w:rsid w:val="003E4BB0"/>
    <w:rsid w:val="003E4F07"/>
    <w:rsid w:val="003E4FD2"/>
    <w:rsid w:val="003E54CB"/>
    <w:rsid w:val="003E558B"/>
    <w:rsid w:val="003E5A45"/>
    <w:rsid w:val="003E5B4D"/>
    <w:rsid w:val="003E5BF5"/>
    <w:rsid w:val="003E5F33"/>
    <w:rsid w:val="003E5F5A"/>
    <w:rsid w:val="003E607B"/>
    <w:rsid w:val="003E60C6"/>
    <w:rsid w:val="003E6137"/>
    <w:rsid w:val="003E642E"/>
    <w:rsid w:val="003E65E2"/>
    <w:rsid w:val="003E65E5"/>
    <w:rsid w:val="003E668E"/>
    <w:rsid w:val="003E6896"/>
    <w:rsid w:val="003E6CF1"/>
    <w:rsid w:val="003E6E69"/>
    <w:rsid w:val="003E6ECC"/>
    <w:rsid w:val="003E7132"/>
    <w:rsid w:val="003E714C"/>
    <w:rsid w:val="003E7406"/>
    <w:rsid w:val="003E75E1"/>
    <w:rsid w:val="003F0724"/>
    <w:rsid w:val="003F17BC"/>
    <w:rsid w:val="003F1945"/>
    <w:rsid w:val="003F1A2B"/>
    <w:rsid w:val="003F1AA5"/>
    <w:rsid w:val="003F1ADA"/>
    <w:rsid w:val="003F1BAC"/>
    <w:rsid w:val="003F1C04"/>
    <w:rsid w:val="003F1D96"/>
    <w:rsid w:val="003F1E28"/>
    <w:rsid w:val="003F1E93"/>
    <w:rsid w:val="003F2016"/>
    <w:rsid w:val="003F25BE"/>
    <w:rsid w:val="003F2896"/>
    <w:rsid w:val="003F299D"/>
    <w:rsid w:val="003F2C6E"/>
    <w:rsid w:val="003F2DC1"/>
    <w:rsid w:val="003F2DE8"/>
    <w:rsid w:val="003F2E02"/>
    <w:rsid w:val="003F3675"/>
    <w:rsid w:val="003F38F6"/>
    <w:rsid w:val="003F3B0F"/>
    <w:rsid w:val="003F3C7E"/>
    <w:rsid w:val="003F4355"/>
    <w:rsid w:val="003F4470"/>
    <w:rsid w:val="003F4591"/>
    <w:rsid w:val="003F4A40"/>
    <w:rsid w:val="003F4CB9"/>
    <w:rsid w:val="003F505A"/>
    <w:rsid w:val="003F56E7"/>
    <w:rsid w:val="003F6155"/>
    <w:rsid w:val="003F66D9"/>
    <w:rsid w:val="003F66DE"/>
    <w:rsid w:val="003F6771"/>
    <w:rsid w:val="003F6897"/>
    <w:rsid w:val="003F6EFA"/>
    <w:rsid w:val="003F6F21"/>
    <w:rsid w:val="003F7137"/>
    <w:rsid w:val="003F7822"/>
    <w:rsid w:val="003F7998"/>
    <w:rsid w:val="003F79D2"/>
    <w:rsid w:val="003F7A4D"/>
    <w:rsid w:val="003F7BF1"/>
    <w:rsid w:val="003F7C6D"/>
    <w:rsid w:val="003F7EC1"/>
    <w:rsid w:val="003F7F07"/>
    <w:rsid w:val="00400029"/>
    <w:rsid w:val="004001A1"/>
    <w:rsid w:val="00400254"/>
    <w:rsid w:val="004005CB"/>
    <w:rsid w:val="0040071A"/>
    <w:rsid w:val="00400EFE"/>
    <w:rsid w:val="00400F5A"/>
    <w:rsid w:val="00401254"/>
    <w:rsid w:val="0040154F"/>
    <w:rsid w:val="00401565"/>
    <w:rsid w:val="004017DB"/>
    <w:rsid w:val="004018EC"/>
    <w:rsid w:val="00401AED"/>
    <w:rsid w:val="00401C32"/>
    <w:rsid w:val="00401C55"/>
    <w:rsid w:val="00401D79"/>
    <w:rsid w:val="00402061"/>
    <w:rsid w:val="0040209E"/>
    <w:rsid w:val="004021FA"/>
    <w:rsid w:val="0040254F"/>
    <w:rsid w:val="0040262F"/>
    <w:rsid w:val="004026A9"/>
    <w:rsid w:val="00402D37"/>
    <w:rsid w:val="00402EEC"/>
    <w:rsid w:val="00403095"/>
    <w:rsid w:val="004031D1"/>
    <w:rsid w:val="0040333E"/>
    <w:rsid w:val="004034AB"/>
    <w:rsid w:val="00403820"/>
    <w:rsid w:val="0040389D"/>
    <w:rsid w:val="00403D9F"/>
    <w:rsid w:val="00404000"/>
    <w:rsid w:val="00404177"/>
    <w:rsid w:val="00404371"/>
    <w:rsid w:val="004047B3"/>
    <w:rsid w:val="0040492C"/>
    <w:rsid w:val="00404BDF"/>
    <w:rsid w:val="004051DB"/>
    <w:rsid w:val="004052F1"/>
    <w:rsid w:val="004055CA"/>
    <w:rsid w:val="004055E3"/>
    <w:rsid w:val="0040562A"/>
    <w:rsid w:val="0040572B"/>
    <w:rsid w:val="00405A5A"/>
    <w:rsid w:val="00405F01"/>
    <w:rsid w:val="00405F60"/>
    <w:rsid w:val="00406082"/>
    <w:rsid w:val="004060A2"/>
    <w:rsid w:val="0040620E"/>
    <w:rsid w:val="004062F8"/>
    <w:rsid w:val="004063DF"/>
    <w:rsid w:val="004064FD"/>
    <w:rsid w:val="004065C0"/>
    <w:rsid w:val="00406D0D"/>
    <w:rsid w:val="00406D34"/>
    <w:rsid w:val="0040714C"/>
    <w:rsid w:val="0040733B"/>
    <w:rsid w:val="004073BB"/>
    <w:rsid w:val="0040749C"/>
    <w:rsid w:val="004077E2"/>
    <w:rsid w:val="00407CBF"/>
    <w:rsid w:val="00407E01"/>
    <w:rsid w:val="00410357"/>
    <w:rsid w:val="0041072E"/>
    <w:rsid w:val="0041083B"/>
    <w:rsid w:val="00410E0B"/>
    <w:rsid w:val="00411070"/>
    <w:rsid w:val="00411103"/>
    <w:rsid w:val="00411191"/>
    <w:rsid w:val="004111FF"/>
    <w:rsid w:val="00411508"/>
    <w:rsid w:val="004116FD"/>
    <w:rsid w:val="00411B49"/>
    <w:rsid w:val="00411D5F"/>
    <w:rsid w:val="00411D90"/>
    <w:rsid w:val="00412200"/>
    <w:rsid w:val="004129E2"/>
    <w:rsid w:val="00412BED"/>
    <w:rsid w:val="0041305F"/>
    <w:rsid w:val="0041314A"/>
    <w:rsid w:val="00413270"/>
    <w:rsid w:val="00413334"/>
    <w:rsid w:val="00413C56"/>
    <w:rsid w:val="00413EC1"/>
    <w:rsid w:val="004143EF"/>
    <w:rsid w:val="004144F3"/>
    <w:rsid w:val="00414544"/>
    <w:rsid w:val="00414606"/>
    <w:rsid w:val="00414882"/>
    <w:rsid w:val="00414995"/>
    <w:rsid w:val="00414A2C"/>
    <w:rsid w:val="00414E87"/>
    <w:rsid w:val="0041510C"/>
    <w:rsid w:val="00415159"/>
    <w:rsid w:val="00415593"/>
    <w:rsid w:val="00415928"/>
    <w:rsid w:val="00415AD9"/>
    <w:rsid w:val="00415B89"/>
    <w:rsid w:val="00415F18"/>
    <w:rsid w:val="0041617A"/>
    <w:rsid w:val="004161C7"/>
    <w:rsid w:val="0041645D"/>
    <w:rsid w:val="00416508"/>
    <w:rsid w:val="00416626"/>
    <w:rsid w:val="00416A86"/>
    <w:rsid w:val="00416EBE"/>
    <w:rsid w:val="00417112"/>
    <w:rsid w:val="00417255"/>
    <w:rsid w:val="00417345"/>
    <w:rsid w:val="00417550"/>
    <w:rsid w:val="004176C7"/>
    <w:rsid w:val="004178F5"/>
    <w:rsid w:val="004178F6"/>
    <w:rsid w:val="00417A74"/>
    <w:rsid w:val="00417AD7"/>
    <w:rsid w:val="00417B6E"/>
    <w:rsid w:val="00417F81"/>
    <w:rsid w:val="004200C8"/>
    <w:rsid w:val="004202D0"/>
    <w:rsid w:val="00420519"/>
    <w:rsid w:val="00420755"/>
    <w:rsid w:val="00420C03"/>
    <w:rsid w:val="00420C45"/>
    <w:rsid w:val="00420D9E"/>
    <w:rsid w:val="004212E2"/>
    <w:rsid w:val="00421B8F"/>
    <w:rsid w:val="00421CD1"/>
    <w:rsid w:val="00421D4B"/>
    <w:rsid w:val="004220F6"/>
    <w:rsid w:val="0042219F"/>
    <w:rsid w:val="00422287"/>
    <w:rsid w:val="00422A22"/>
    <w:rsid w:val="00422AD6"/>
    <w:rsid w:val="00422DB0"/>
    <w:rsid w:val="00422EA2"/>
    <w:rsid w:val="00423178"/>
    <w:rsid w:val="00423590"/>
    <w:rsid w:val="004236EE"/>
    <w:rsid w:val="00423919"/>
    <w:rsid w:val="00423B61"/>
    <w:rsid w:val="00423F4E"/>
    <w:rsid w:val="00424097"/>
    <w:rsid w:val="004241FC"/>
    <w:rsid w:val="004243BE"/>
    <w:rsid w:val="00424887"/>
    <w:rsid w:val="00424A2F"/>
    <w:rsid w:val="00424E04"/>
    <w:rsid w:val="00424E17"/>
    <w:rsid w:val="00425167"/>
    <w:rsid w:val="004253CA"/>
    <w:rsid w:val="004254E1"/>
    <w:rsid w:val="004255BF"/>
    <w:rsid w:val="004257B0"/>
    <w:rsid w:val="00425933"/>
    <w:rsid w:val="004259E8"/>
    <w:rsid w:val="00425AC8"/>
    <w:rsid w:val="00425D2D"/>
    <w:rsid w:val="00425FF8"/>
    <w:rsid w:val="00426078"/>
    <w:rsid w:val="0042626D"/>
    <w:rsid w:val="00426783"/>
    <w:rsid w:val="00426873"/>
    <w:rsid w:val="004268E3"/>
    <w:rsid w:val="00426A4D"/>
    <w:rsid w:val="004270D0"/>
    <w:rsid w:val="0042730C"/>
    <w:rsid w:val="004277BA"/>
    <w:rsid w:val="00427948"/>
    <w:rsid w:val="00427AC6"/>
    <w:rsid w:val="00427B4E"/>
    <w:rsid w:val="00427D8E"/>
    <w:rsid w:val="00430014"/>
    <w:rsid w:val="004300DC"/>
    <w:rsid w:val="004301C0"/>
    <w:rsid w:val="004307C6"/>
    <w:rsid w:val="00430800"/>
    <w:rsid w:val="00430814"/>
    <w:rsid w:val="00430B03"/>
    <w:rsid w:val="00430CDE"/>
    <w:rsid w:val="00430DFD"/>
    <w:rsid w:val="00431297"/>
    <w:rsid w:val="004313E8"/>
    <w:rsid w:val="0043142E"/>
    <w:rsid w:val="00431D63"/>
    <w:rsid w:val="00431DC1"/>
    <w:rsid w:val="00432260"/>
    <w:rsid w:val="0043230D"/>
    <w:rsid w:val="00432BD4"/>
    <w:rsid w:val="004330AA"/>
    <w:rsid w:val="00433577"/>
    <w:rsid w:val="004338A5"/>
    <w:rsid w:val="004338DF"/>
    <w:rsid w:val="004339E9"/>
    <w:rsid w:val="00433A40"/>
    <w:rsid w:val="00433B83"/>
    <w:rsid w:val="00433D73"/>
    <w:rsid w:val="00434039"/>
    <w:rsid w:val="0043426C"/>
    <w:rsid w:val="00434485"/>
    <w:rsid w:val="00434767"/>
    <w:rsid w:val="004347B0"/>
    <w:rsid w:val="00434920"/>
    <w:rsid w:val="004349CE"/>
    <w:rsid w:val="00434EA8"/>
    <w:rsid w:val="00434F4E"/>
    <w:rsid w:val="00434FA2"/>
    <w:rsid w:val="00434FCB"/>
    <w:rsid w:val="004353C4"/>
    <w:rsid w:val="0043574F"/>
    <w:rsid w:val="00435C38"/>
    <w:rsid w:val="00435FA5"/>
    <w:rsid w:val="004361F1"/>
    <w:rsid w:val="00436301"/>
    <w:rsid w:val="0043637C"/>
    <w:rsid w:val="00436693"/>
    <w:rsid w:val="004367D7"/>
    <w:rsid w:val="004368FF"/>
    <w:rsid w:val="00437086"/>
    <w:rsid w:val="0043737D"/>
    <w:rsid w:val="004377D8"/>
    <w:rsid w:val="00437B94"/>
    <w:rsid w:val="00437C80"/>
    <w:rsid w:val="00437CD4"/>
    <w:rsid w:val="00440615"/>
    <w:rsid w:val="0044092E"/>
    <w:rsid w:val="00440BC3"/>
    <w:rsid w:val="004410AF"/>
    <w:rsid w:val="00441224"/>
    <w:rsid w:val="00441248"/>
    <w:rsid w:val="004418A8"/>
    <w:rsid w:val="00441AF7"/>
    <w:rsid w:val="00441F0E"/>
    <w:rsid w:val="004420A4"/>
    <w:rsid w:val="004420DE"/>
    <w:rsid w:val="004421F4"/>
    <w:rsid w:val="0044231A"/>
    <w:rsid w:val="00442468"/>
    <w:rsid w:val="0044255C"/>
    <w:rsid w:val="00442562"/>
    <w:rsid w:val="004426B4"/>
    <w:rsid w:val="00442AB0"/>
    <w:rsid w:val="00442EF4"/>
    <w:rsid w:val="00443028"/>
    <w:rsid w:val="00443099"/>
    <w:rsid w:val="00443179"/>
    <w:rsid w:val="004433ED"/>
    <w:rsid w:val="00443522"/>
    <w:rsid w:val="004435C0"/>
    <w:rsid w:val="00443944"/>
    <w:rsid w:val="00443AD2"/>
    <w:rsid w:val="00443B02"/>
    <w:rsid w:val="00444197"/>
    <w:rsid w:val="00444241"/>
    <w:rsid w:val="0044434E"/>
    <w:rsid w:val="0044446B"/>
    <w:rsid w:val="00444526"/>
    <w:rsid w:val="00444840"/>
    <w:rsid w:val="00444887"/>
    <w:rsid w:val="00444D61"/>
    <w:rsid w:val="00444EA7"/>
    <w:rsid w:val="00444F2E"/>
    <w:rsid w:val="00444F3F"/>
    <w:rsid w:val="00445221"/>
    <w:rsid w:val="00445427"/>
    <w:rsid w:val="00445564"/>
    <w:rsid w:val="004455C9"/>
    <w:rsid w:val="00445961"/>
    <w:rsid w:val="00445B25"/>
    <w:rsid w:val="00445CCC"/>
    <w:rsid w:val="00445D2B"/>
    <w:rsid w:val="00445F8A"/>
    <w:rsid w:val="00446086"/>
    <w:rsid w:val="00446113"/>
    <w:rsid w:val="004464F5"/>
    <w:rsid w:val="0044657D"/>
    <w:rsid w:val="00446896"/>
    <w:rsid w:val="00446A92"/>
    <w:rsid w:val="00446B9E"/>
    <w:rsid w:val="00446C41"/>
    <w:rsid w:val="0044771E"/>
    <w:rsid w:val="00447CC1"/>
    <w:rsid w:val="00447CE7"/>
    <w:rsid w:val="00447E67"/>
    <w:rsid w:val="0045025C"/>
    <w:rsid w:val="00450289"/>
    <w:rsid w:val="00450A57"/>
    <w:rsid w:val="00450A87"/>
    <w:rsid w:val="00450B5D"/>
    <w:rsid w:val="00450C5F"/>
    <w:rsid w:val="004511F2"/>
    <w:rsid w:val="004513B7"/>
    <w:rsid w:val="004515D0"/>
    <w:rsid w:val="004518A4"/>
    <w:rsid w:val="004519DA"/>
    <w:rsid w:val="00451D0B"/>
    <w:rsid w:val="00451E6C"/>
    <w:rsid w:val="004523FD"/>
    <w:rsid w:val="00452563"/>
    <w:rsid w:val="00452971"/>
    <w:rsid w:val="00452A57"/>
    <w:rsid w:val="00452B9C"/>
    <w:rsid w:val="00452E24"/>
    <w:rsid w:val="00453008"/>
    <w:rsid w:val="0045313D"/>
    <w:rsid w:val="00453159"/>
    <w:rsid w:val="00453273"/>
    <w:rsid w:val="00453C8E"/>
    <w:rsid w:val="00453F36"/>
    <w:rsid w:val="00454352"/>
    <w:rsid w:val="00454389"/>
    <w:rsid w:val="004544D5"/>
    <w:rsid w:val="00454EC6"/>
    <w:rsid w:val="0045510D"/>
    <w:rsid w:val="0045522B"/>
    <w:rsid w:val="00455231"/>
    <w:rsid w:val="00455291"/>
    <w:rsid w:val="0045543E"/>
    <w:rsid w:val="00455475"/>
    <w:rsid w:val="00455746"/>
    <w:rsid w:val="00455A18"/>
    <w:rsid w:val="00455AE8"/>
    <w:rsid w:val="00455CB9"/>
    <w:rsid w:val="00455E2B"/>
    <w:rsid w:val="00455EB1"/>
    <w:rsid w:val="00456014"/>
    <w:rsid w:val="004560C1"/>
    <w:rsid w:val="00456204"/>
    <w:rsid w:val="00456261"/>
    <w:rsid w:val="00456382"/>
    <w:rsid w:val="004565FF"/>
    <w:rsid w:val="00456A21"/>
    <w:rsid w:val="00456AAB"/>
    <w:rsid w:val="00456B3C"/>
    <w:rsid w:val="00456C57"/>
    <w:rsid w:val="00456EE1"/>
    <w:rsid w:val="00456F4D"/>
    <w:rsid w:val="004574FD"/>
    <w:rsid w:val="004577B1"/>
    <w:rsid w:val="00457E43"/>
    <w:rsid w:val="00457E68"/>
    <w:rsid w:val="00460239"/>
    <w:rsid w:val="00460714"/>
    <w:rsid w:val="004607BA"/>
    <w:rsid w:val="00460838"/>
    <w:rsid w:val="00460C78"/>
    <w:rsid w:val="00460D2A"/>
    <w:rsid w:val="00460E14"/>
    <w:rsid w:val="00460F7F"/>
    <w:rsid w:val="00461753"/>
    <w:rsid w:val="004619D3"/>
    <w:rsid w:val="00461B8C"/>
    <w:rsid w:val="00462355"/>
    <w:rsid w:val="004623F5"/>
    <w:rsid w:val="0046250C"/>
    <w:rsid w:val="00462593"/>
    <w:rsid w:val="004625F8"/>
    <w:rsid w:val="00462782"/>
    <w:rsid w:val="004628AC"/>
    <w:rsid w:val="00463000"/>
    <w:rsid w:val="004630A9"/>
    <w:rsid w:val="0046313F"/>
    <w:rsid w:val="004638C5"/>
    <w:rsid w:val="00463A2C"/>
    <w:rsid w:val="004644ED"/>
    <w:rsid w:val="004645C8"/>
    <w:rsid w:val="00464958"/>
    <w:rsid w:val="00464B01"/>
    <w:rsid w:val="00464D0D"/>
    <w:rsid w:val="00464D20"/>
    <w:rsid w:val="00464DF2"/>
    <w:rsid w:val="00464E27"/>
    <w:rsid w:val="004655EE"/>
    <w:rsid w:val="00465C7D"/>
    <w:rsid w:val="00465E42"/>
    <w:rsid w:val="004664EB"/>
    <w:rsid w:val="00466526"/>
    <w:rsid w:val="004665D2"/>
    <w:rsid w:val="004666B9"/>
    <w:rsid w:val="0046684B"/>
    <w:rsid w:val="00466A14"/>
    <w:rsid w:val="00466BD5"/>
    <w:rsid w:val="00466E00"/>
    <w:rsid w:val="004671A8"/>
    <w:rsid w:val="004672B7"/>
    <w:rsid w:val="00467469"/>
    <w:rsid w:val="004674DE"/>
    <w:rsid w:val="00467685"/>
    <w:rsid w:val="004677FC"/>
    <w:rsid w:val="00467811"/>
    <w:rsid w:val="004678A1"/>
    <w:rsid w:val="00467913"/>
    <w:rsid w:val="00467918"/>
    <w:rsid w:val="00467AC3"/>
    <w:rsid w:val="00467F11"/>
    <w:rsid w:val="00470007"/>
    <w:rsid w:val="0047012C"/>
    <w:rsid w:val="00470281"/>
    <w:rsid w:val="004702D8"/>
    <w:rsid w:val="004702ED"/>
    <w:rsid w:val="0047034E"/>
    <w:rsid w:val="0047061D"/>
    <w:rsid w:val="004708EF"/>
    <w:rsid w:val="00470BEA"/>
    <w:rsid w:val="00470C49"/>
    <w:rsid w:val="00470E15"/>
    <w:rsid w:val="00470EA6"/>
    <w:rsid w:val="00471117"/>
    <w:rsid w:val="0047113D"/>
    <w:rsid w:val="0047124B"/>
    <w:rsid w:val="004714B5"/>
    <w:rsid w:val="004716C4"/>
    <w:rsid w:val="004716EA"/>
    <w:rsid w:val="00471789"/>
    <w:rsid w:val="0047198F"/>
    <w:rsid w:val="00471DCF"/>
    <w:rsid w:val="00471E64"/>
    <w:rsid w:val="004722ED"/>
    <w:rsid w:val="00472390"/>
    <w:rsid w:val="00472594"/>
    <w:rsid w:val="004727AC"/>
    <w:rsid w:val="00472963"/>
    <w:rsid w:val="00472C3D"/>
    <w:rsid w:val="00472D0D"/>
    <w:rsid w:val="00472EA2"/>
    <w:rsid w:val="00472FD7"/>
    <w:rsid w:val="0047308C"/>
    <w:rsid w:val="00473321"/>
    <w:rsid w:val="004734F8"/>
    <w:rsid w:val="004738EA"/>
    <w:rsid w:val="00473BBB"/>
    <w:rsid w:val="00473FAA"/>
    <w:rsid w:val="00474023"/>
    <w:rsid w:val="0047407C"/>
    <w:rsid w:val="00474333"/>
    <w:rsid w:val="004744FB"/>
    <w:rsid w:val="00474C79"/>
    <w:rsid w:val="00474DC4"/>
    <w:rsid w:val="004750BC"/>
    <w:rsid w:val="0047532A"/>
    <w:rsid w:val="0047572E"/>
    <w:rsid w:val="00475A30"/>
    <w:rsid w:val="00475A3A"/>
    <w:rsid w:val="00475B81"/>
    <w:rsid w:val="00475BA4"/>
    <w:rsid w:val="00475CE7"/>
    <w:rsid w:val="0047645B"/>
    <w:rsid w:val="004765DE"/>
    <w:rsid w:val="004768FB"/>
    <w:rsid w:val="00476BA1"/>
    <w:rsid w:val="00476BF1"/>
    <w:rsid w:val="00476C49"/>
    <w:rsid w:val="00476DEF"/>
    <w:rsid w:val="004771C2"/>
    <w:rsid w:val="004772CD"/>
    <w:rsid w:val="00477538"/>
    <w:rsid w:val="00477779"/>
    <w:rsid w:val="004778FC"/>
    <w:rsid w:val="00477980"/>
    <w:rsid w:val="00477AFC"/>
    <w:rsid w:val="00477D3C"/>
    <w:rsid w:val="00477D6D"/>
    <w:rsid w:val="00477E2C"/>
    <w:rsid w:val="00480785"/>
    <w:rsid w:val="00480C1F"/>
    <w:rsid w:val="00480C5B"/>
    <w:rsid w:val="00481546"/>
    <w:rsid w:val="00481636"/>
    <w:rsid w:val="00481691"/>
    <w:rsid w:val="004817FC"/>
    <w:rsid w:val="0048184B"/>
    <w:rsid w:val="0048187D"/>
    <w:rsid w:val="004818C8"/>
    <w:rsid w:val="004819EC"/>
    <w:rsid w:val="00482367"/>
    <w:rsid w:val="00482416"/>
    <w:rsid w:val="00482849"/>
    <w:rsid w:val="00482C2C"/>
    <w:rsid w:val="00482F4A"/>
    <w:rsid w:val="004831B5"/>
    <w:rsid w:val="004834AC"/>
    <w:rsid w:val="00483513"/>
    <w:rsid w:val="00483588"/>
    <w:rsid w:val="004836AA"/>
    <w:rsid w:val="00483752"/>
    <w:rsid w:val="00483B4D"/>
    <w:rsid w:val="00483D03"/>
    <w:rsid w:val="00483E80"/>
    <w:rsid w:val="00483E8A"/>
    <w:rsid w:val="00484152"/>
    <w:rsid w:val="004841E6"/>
    <w:rsid w:val="004843CA"/>
    <w:rsid w:val="00484463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47F"/>
    <w:rsid w:val="00486542"/>
    <w:rsid w:val="00486774"/>
    <w:rsid w:val="0048725E"/>
    <w:rsid w:val="0048780D"/>
    <w:rsid w:val="00487BB6"/>
    <w:rsid w:val="00487CEF"/>
    <w:rsid w:val="004901BF"/>
    <w:rsid w:val="0049077C"/>
    <w:rsid w:val="00490C12"/>
    <w:rsid w:val="0049146D"/>
    <w:rsid w:val="0049155D"/>
    <w:rsid w:val="00491794"/>
    <w:rsid w:val="00491C37"/>
    <w:rsid w:val="00491E3A"/>
    <w:rsid w:val="00491E89"/>
    <w:rsid w:val="00492067"/>
    <w:rsid w:val="00492270"/>
    <w:rsid w:val="004922D3"/>
    <w:rsid w:val="00492402"/>
    <w:rsid w:val="00492557"/>
    <w:rsid w:val="00492606"/>
    <w:rsid w:val="00492A5D"/>
    <w:rsid w:val="00492BC4"/>
    <w:rsid w:val="00492C70"/>
    <w:rsid w:val="00492D97"/>
    <w:rsid w:val="00492DF6"/>
    <w:rsid w:val="004930CD"/>
    <w:rsid w:val="00493505"/>
    <w:rsid w:val="004936D1"/>
    <w:rsid w:val="004937B4"/>
    <w:rsid w:val="00493E88"/>
    <w:rsid w:val="00494457"/>
    <w:rsid w:val="00494785"/>
    <w:rsid w:val="00494AB1"/>
    <w:rsid w:val="00494B97"/>
    <w:rsid w:val="00494E42"/>
    <w:rsid w:val="00495053"/>
    <w:rsid w:val="0049532E"/>
    <w:rsid w:val="00495912"/>
    <w:rsid w:val="00495A00"/>
    <w:rsid w:val="00495F06"/>
    <w:rsid w:val="00496858"/>
    <w:rsid w:val="00496A01"/>
    <w:rsid w:val="00496AAB"/>
    <w:rsid w:val="00496E1E"/>
    <w:rsid w:val="00497327"/>
    <w:rsid w:val="00497537"/>
    <w:rsid w:val="004975F2"/>
    <w:rsid w:val="00497D4A"/>
    <w:rsid w:val="004A0338"/>
    <w:rsid w:val="004A043A"/>
    <w:rsid w:val="004A0715"/>
    <w:rsid w:val="004A07AF"/>
    <w:rsid w:val="004A09D3"/>
    <w:rsid w:val="004A0A2A"/>
    <w:rsid w:val="004A0BA5"/>
    <w:rsid w:val="004A0DD2"/>
    <w:rsid w:val="004A0EA6"/>
    <w:rsid w:val="004A1239"/>
    <w:rsid w:val="004A12E7"/>
    <w:rsid w:val="004A1600"/>
    <w:rsid w:val="004A164F"/>
    <w:rsid w:val="004A168D"/>
    <w:rsid w:val="004A16D0"/>
    <w:rsid w:val="004A1A14"/>
    <w:rsid w:val="004A1F6D"/>
    <w:rsid w:val="004A2264"/>
    <w:rsid w:val="004A27FF"/>
    <w:rsid w:val="004A2E64"/>
    <w:rsid w:val="004A2F5E"/>
    <w:rsid w:val="004A307D"/>
    <w:rsid w:val="004A34FF"/>
    <w:rsid w:val="004A3A3A"/>
    <w:rsid w:val="004A3A65"/>
    <w:rsid w:val="004A3C8A"/>
    <w:rsid w:val="004A3F30"/>
    <w:rsid w:val="004A4418"/>
    <w:rsid w:val="004A4432"/>
    <w:rsid w:val="004A4730"/>
    <w:rsid w:val="004A481F"/>
    <w:rsid w:val="004A49A4"/>
    <w:rsid w:val="004A4A41"/>
    <w:rsid w:val="004A4A89"/>
    <w:rsid w:val="004A4E2C"/>
    <w:rsid w:val="004A5110"/>
    <w:rsid w:val="004A51A4"/>
    <w:rsid w:val="004A51B5"/>
    <w:rsid w:val="004A5320"/>
    <w:rsid w:val="004A5733"/>
    <w:rsid w:val="004A5751"/>
    <w:rsid w:val="004A594B"/>
    <w:rsid w:val="004A5952"/>
    <w:rsid w:val="004A5A79"/>
    <w:rsid w:val="004A5C89"/>
    <w:rsid w:val="004A5F3F"/>
    <w:rsid w:val="004A65B9"/>
    <w:rsid w:val="004A67E7"/>
    <w:rsid w:val="004A6F8A"/>
    <w:rsid w:val="004A747B"/>
    <w:rsid w:val="004A7627"/>
    <w:rsid w:val="004A7B31"/>
    <w:rsid w:val="004A7BAD"/>
    <w:rsid w:val="004A7CF3"/>
    <w:rsid w:val="004B00F6"/>
    <w:rsid w:val="004B04E7"/>
    <w:rsid w:val="004B064E"/>
    <w:rsid w:val="004B08A7"/>
    <w:rsid w:val="004B10A7"/>
    <w:rsid w:val="004B137B"/>
    <w:rsid w:val="004B193C"/>
    <w:rsid w:val="004B1EA3"/>
    <w:rsid w:val="004B212C"/>
    <w:rsid w:val="004B221A"/>
    <w:rsid w:val="004B24DD"/>
    <w:rsid w:val="004B2635"/>
    <w:rsid w:val="004B268E"/>
    <w:rsid w:val="004B2799"/>
    <w:rsid w:val="004B28E9"/>
    <w:rsid w:val="004B33AC"/>
    <w:rsid w:val="004B3483"/>
    <w:rsid w:val="004B3590"/>
    <w:rsid w:val="004B376B"/>
    <w:rsid w:val="004B3A3F"/>
    <w:rsid w:val="004B3EA7"/>
    <w:rsid w:val="004B402A"/>
    <w:rsid w:val="004B40F1"/>
    <w:rsid w:val="004B46B8"/>
    <w:rsid w:val="004B47AC"/>
    <w:rsid w:val="004B4843"/>
    <w:rsid w:val="004B4877"/>
    <w:rsid w:val="004B4CA0"/>
    <w:rsid w:val="004B4CE8"/>
    <w:rsid w:val="004B4DE2"/>
    <w:rsid w:val="004B5416"/>
    <w:rsid w:val="004B54E9"/>
    <w:rsid w:val="004B56E6"/>
    <w:rsid w:val="004B5907"/>
    <w:rsid w:val="004B5C61"/>
    <w:rsid w:val="004B5C6E"/>
    <w:rsid w:val="004B6132"/>
    <w:rsid w:val="004B67E2"/>
    <w:rsid w:val="004B6888"/>
    <w:rsid w:val="004B690F"/>
    <w:rsid w:val="004B6930"/>
    <w:rsid w:val="004B6A02"/>
    <w:rsid w:val="004B6AC4"/>
    <w:rsid w:val="004B6CE7"/>
    <w:rsid w:val="004B6D78"/>
    <w:rsid w:val="004B6E53"/>
    <w:rsid w:val="004B70B5"/>
    <w:rsid w:val="004B71B4"/>
    <w:rsid w:val="004B71DC"/>
    <w:rsid w:val="004B7483"/>
    <w:rsid w:val="004B74D5"/>
    <w:rsid w:val="004B76DF"/>
    <w:rsid w:val="004B7A8D"/>
    <w:rsid w:val="004C01F9"/>
    <w:rsid w:val="004C0223"/>
    <w:rsid w:val="004C070B"/>
    <w:rsid w:val="004C080E"/>
    <w:rsid w:val="004C0D22"/>
    <w:rsid w:val="004C1058"/>
    <w:rsid w:val="004C1246"/>
    <w:rsid w:val="004C1347"/>
    <w:rsid w:val="004C16EF"/>
    <w:rsid w:val="004C1986"/>
    <w:rsid w:val="004C1C8B"/>
    <w:rsid w:val="004C2131"/>
    <w:rsid w:val="004C2543"/>
    <w:rsid w:val="004C2906"/>
    <w:rsid w:val="004C2986"/>
    <w:rsid w:val="004C2B3A"/>
    <w:rsid w:val="004C2EDB"/>
    <w:rsid w:val="004C3046"/>
    <w:rsid w:val="004C30B9"/>
    <w:rsid w:val="004C342B"/>
    <w:rsid w:val="004C3834"/>
    <w:rsid w:val="004C39FA"/>
    <w:rsid w:val="004C3B53"/>
    <w:rsid w:val="004C4054"/>
    <w:rsid w:val="004C41B8"/>
    <w:rsid w:val="004C4248"/>
    <w:rsid w:val="004C437E"/>
    <w:rsid w:val="004C469F"/>
    <w:rsid w:val="004C4D28"/>
    <w:rsid w:val="004C4EB7"/>
    <w:rsid w:val="004C53F7"/>
    <w:rsid w:val="004C54CD"/>
    <w:rsid w:val="004C573D"/>
    <w:rsid w:val="004C5876"/>
    <w:rsid w:val="004C597F"/>
    <w:rsid w:val="004C5EF8"/>
    <w:rsid w:val="004C601B"/>
    <w:rsid w:val="004C6138"/>
    <w:rsid w:val="004C62CD"/>
    <w:rsid w:val="004C69B1"/>
    <w:rsid w:val="004C6A88"/>
    <w:rsid w:val="004C6B30"/>
    <w:rsid w:val="004C6FEE"/>
    <w:rsid w:val="004C7031"/>
    <w:rsid w:val="004C7810"/>
    <w:rsid w:val="004C7823"/>
    <w:rsid w:val="004C796B"/>
    <w:rsid w:val="004C7EFE"/>
    <w:rsid w:val="004C7FE0"/>
    <w:rsid w:val="004D0566"/>
    <w:rsid w:val="004D0961"/>
    <w:rsid w:val="004D09DA"/>
    <w:rsid w:val="004D0B93"/>
    <w:rsid w:val="004D0BFB"/>
    <w:rsid w:val="004D0C5D"/>
    <w:rsid w:val="004D0DAD"/>
    <w:rsid w:val="004D0DB7"/>
    <w:rsid w:val="004D0E34"/>
    <w:rsid w:val="004D17F7"/>
    <w:rsid w:val="004D18D6"/>
    <w:rsid w:val="004D1E51"/>
    <w:rsid w:val="004D2008"/>
    <w:rsid w:val="004D237E"/>
    <w:rsid w:val="004D2464"/>
    <w:rsid w:val="004D2C14"/>
    <w:rsid w:val="004D2CC9"/>
    <w:rsid w:val="004D2D0F"/>
    <w:rsid w:val="004D2EF0"/>
    <w:rsid w:val="004D307D"/>
    <w:rsid w:val="004D30D3"/>
    <w:rsid w:val="004D3229"/>
    <w:rsid w:val="004D3900"/>
    <w:rsid w:val="004D3955"/>
    <w:rsid w:val="004D39E2"/>
    <w:rsid w:val="004D3A60"/>
    <w:rsid w:val="004D3C6D"/>
    <w:rsid w:val="004D3CB7"/>
    <w:rsid w:val="004D3E37"/>
    <w:rsid w:val="004D3ECB"/>
    <w:rsid w:val="004D41D5"/>
    <w:rsid w:val="004D44D9"/>
    <w:rsid w:val="004D47D1"/>
    <w:rsid w:val="004D488A"/>
    <w:rsid w:val="004D48DA"/>
    <w:rsid w:val="004D491B"/>
    <w:rsid w:val="004D4A06"/>
    <w:rsid w:val="004D4B5C"/>
    <w:rsid w:val="004D525B"/>
    <w:rsid w:val="004D526C"/>
    <w:rsid w:val="004D5345"/>
    <w:rsid w:val="004D535B"/>
    <w:rsid w:val="004D5847"/>
    <w:rsid w:val="004D5938"/>
    <w:rsid w:val="004D5D87"/>
    <w:rsid w:val="004D5DCD"/>
    <w:rsid w:val="004D5EEC"/>
    <w:rsid w:val="004D60C6"/>
    <w:rsid w:val="004D61D5"/>
    <w:rsid w:val="004D624B"/>
    <w:rsid w:val="004D64FD"/>
    <w:rsid w:val="004D65BA"/>
    <w:rsid w:val="004D65FC"/>
    <w:rsid w:val="004D660A"/>
    <w:rsid w:val="004D6741"/>
    <w:rsid w:val="004D69CD"/>
    <w:rsid w:val="004D6DE2"/>
    <w:rsid w:val="004D7198"/>
    <w:rsid w:val="004D75FE"/>
    <w:rsid w:val="004D79E1"/>
    <w:rsid w:val="004D7C97"/>
    <w:rsid w:val="004E0322"/>
    <w:rsid w:val="004E0379"/>
    <w:rsid w:val="004E039F"/>
    <w:rsid w:val="004E03AC"/>
    <w:rsid w:val="004E08DE"/>
    <w:rsid w:val="004E09C7"/>
    <w:rsid w:val="004E09E1"/>
    <w:rsid w:val="004E0AEE"/>
    <w:rsid w:val="004E0BE4"/>
    <w:rsid w:val="004E0FAF"/>
    <w:rsid w:val="004E10A7"/>
    <w:rsid w:val="004E11D3"/>
    <w:rsid w:val="004E1320"/>
    <w:rsid w:val="004E132D"/>
    <w:rsid w:val="004E14C3"/>
    <w:rsid w:val="004E15AF"/>
    <w:rsid w:val="004E1617"/>
    <w:rsid w:val="004E1634"/>
    <w:rsid w:val="004E17CA"/>
    <w:rsid w:val="004E1B53"/>
    <w:rsid w:val="004E1BA9"/>
    <w:rsid w:val="004E1F53"/>
    <w:rsid w:val="004E2078"/>
    <w:rsid w:val="004E2175"/>
    <w:rsid w:val="004E2430"/>
    <w:rsid w:val="004E2879"/>
    <w:rsid w:val="004E28E2"/>
    <w:rsid w:val="004E293D"/>
    <w:rsid w:val="004E2E28"/>
    <w:rsid w:val="004E2FC3"/>
    <w:rsid w:val="004E320A"/>
    <w:rsid w:val="004E38C0"/>
    <w:rsid w:val="004E3B01"/>
    <w:rsid w:val="004E3D83"/>
    <w:rsid w:val="004E40D0"/>
    <w:rsid w:val="004E4293"/>
    <w:rsid w:val="004E472A"/>
    <w:rsid w:val="004E4983"/>
    <w:rsid w:val="004E4AC3"/>
    <w:rsid w:val="004E4BEA"/>
    <w:rsid w:val="004E4F4A"/>
    <w:rsid w:val="004E5138"/>
    <w:rsid w:val="004E517F"/>
    <w:rsid w:val="004E5C07"/>
    <w:rsid w:val="004E5DA6"/>
    <w:rsid w:val="004E5DD3"/>
    <w:rsid w:val="004E649B"/>
    <w:rsid w:val="004E64C4"/>
    <w:rsid w:val="004E6664"/>
    <w:rsid w:val="004E67C9"/>
    <w:rsid w:val="004E68D3"/>
    <w:rsid w:val="004E6BF7"/>
    <w:rsid w:val="004E6E90"/>
    <w:rsid w:val="004E6E91"/>
    <w:rsid w:val="004E712A"/>
    <w:rsid w:val="004E7184"/>
    <w:rsid w:val="004E75F2"/>
    <w:rsid w:val="004E7747"/>
    <w:rsid w:val="004E7AC9"/>
    <w:rsid w:val="004E7CFC"/>
    <w:rsid w:val="004E7E39"/>
    <w:rsid w:val="004F02B9"/>
    <w:rsid w:val="004F0342"/>
    <w:rsid w:val="004F03E4"/>
    <w:rsid w:val="004F05FD"/>
    <w:rsid w:val="004F0788"/>
    <w:rsid w:val="004F1032"/>
    <w:rsid w:val="004F10E8"/>
    <w:rsid w:val="004F12D8"/>
    <w:rsid w:val="004F13BD"/>
    <w:rsid w:val="004F1C14"/>
    <w:rsid w:val="004F2082"/>
    <w:rsid w:val="004F2108"/>
    <w:rsid w:val="004F2445"/>
    <w:rsid w:val="004F2666"/>
    <w:rsid w:val="004F2676"/>
    <w:rsid w:val="004F26FF"/>
    <w:rsid w:val="004F2814"/>
    <w:rsid w:val="004F2861"/>
    <w:rsid w:val="004F291E"/>
    <w:rsid w:val="004F2B97"/>
    <w:rsid w:val="004F2C05"/>
    <w:rsid w:val="004F2C78"/>
    <w:rsid w:val="004F2CDC"/>
    <w:rsid w:val="004F2D46"/>
    <w:rsid w:val="004F2D7A"/>
    <w:rsid w:val="004F2F75"/>
    <w:rsid w:val="004F2FEB"/>
    <w:rsid w:val="004F314E"/>
    <w:rsid w:val="004F34A0"/>
    <w:rsid w:val="004F382D"/>
    <w:rsid w:val="004F392F"/>
    <w:rsid w:val="004F3D12"/>
    <w:rsid w:val="004F3DB4"/>
    <w:rsid w:val="004F3E49"/>
    <w:rsid w:val="004F4078"/>
    <w:rsid w:val="004F430B"/>
    <w:rsid w:val="004F4337"/>
    <w:rsid w:val="004F4453"/>
    <w:rsid w:val="004F4495"/>
    <w:rsid w:val="004F4694"/>
    <w:rsid w:val="004F4C1E"/>
    <w:rsid w:val="004F4DF8"/>
    <w:rsid w:val="004F4E5F"/>
    <w:rsid w:val="004F503D"/>
    <w:rsid w:val="004F505E"/>
    <w:rsid w:val="004F5069"/>
    <w:rsid w:val="004F52E6"/>
    <w:rsid w:val="004F544D"/>
    <w:rsid w:val="004F55B5"/>
    <w:rsid w:val="004F5708"/>
    <w:rsid w:val="004F5741"/>
    <w:rsid w:val="004F5761"/>
    <w:rsid w:val="004F58BD"/>
    <w:rsid w:val="004F591F"/>
    <w:rsid w:val="004F5A35"/>
    <w:rsid w:val="004F5E3A"/>
    <w:rsid w:val="004F6178"/>
    <w:rsid w:val="004F630A"/>
    <w:rsid w:val="004F66DA"/>
    <w:rsid w:val="004F6889"/>
    <w:rsid w:val="004F6A7F"/>
    <w:rsid w:val="004F6B48"/>
    <w:rsid w:val="004F6E7B"/>
    <w:rsid w:val="004F6FC9"/>
    <w:rsid w:val="004F7299"/>
    <w:rsid w:val="004F7720"/>
    <w:rsid w:val="004F7914"/>
    <w:rsid w:val="004F7CD5"/>
    <w:rsid w:val="0050043F"/>
    <w:rsid w:val="005005D2"/>
    <w:rsid w:val="005005F2"/>
    <w:rsid w:val="0050077B"/>
    <w:rsid w:val="005008F1"/>
    <w:rsid w:val="00500C09"/>
    <w:rsid w:val="00500E2C"/>
    <w:rsid w:val="005010D3"/>
    <w:rsid w:val="0050117C"/>
    <w:rsid w:val="00501184"/>
    <w:rsid w:val="0050120E"/>
    <w:rsid w:val="00501516"/>
    <w:rsid w:val="005016D0"/>
    <w:rsid w:val="005018DE"/>
    <w:rsid w:val="00501A38"/>
    <w:rsid w:val="00501A3C"/>
    <w:rsid w:val="00501E47"/>
    <w:rsid w:val="0050229C"/>
    <w:rsid w:val="00502A44"/>
    <w:rsid w:val="00502E62"/>
    <w:rsid w:val="00502F4A"/>
    <w:rsid w:val="00503461"/>
    <w:rsid w:val="00503983"/>
    <w:rsid w:val="00503A63"/>
    <w:rsid w:val="00503C0F"/>
    <w:rsid w:val="00503D08"/>
    <w:rsid w:val="00504179"/>
    <w:rsid w:val="00504526"/>
    <w:rsid w:val="005047AC"/>
    <w:rsid w:val="005047D7"/>
    <w:rsid w:val="00504979"/>
    <w:rsid w:val="00504C31"/>
    <w:rsid w:val="00504C48"/>
    <w:rsid w:val="00504C94"/>
    <w:rsid w:val="00504CCD"/>
    <w:rsid w:val="00504CD7"/>
    <w:rsid w:val="00504DBC"/>
    <w:rsid w:val="00505248"/>
    <w:rsid w:val="00505270"/>
    <w:rsid w:val="00505476"/>
    <w:rsid w:val="0050554C"/>
    <w:rsid w:val="005057EC"/>
    <w:rsid w:val="00505818"/>
    <w:rsid w:val="00505821"/>
    <w:rsid w:val="00505B18"/>
    <w:rsid w:val="00505CA2"/>
    <w:rsid w:val="00506220"/>
    <w:rsid w:val="0050635B"/>
    <w:rsid w:val="005064FB"/>
    <w:rsid w:val="00506746"/>
    <w:rsid w:val="00506775"/>
    <w:rsid w:val="00506C3F"/>
    <w:rsid w:val="00507A66"/>
    <w:rsid w:val="00507A8A"/>
    <w:rsid w:val="00507B2E"/>
    <w:rsid w:val="00507E55"/>
    <w:rsid w:val="005101F9"/>
    <w:rsid w:val="005107CF"/>
    <w:rsid w:val="0051082D"/>
    <w:rsid w:val="00510E27"/>
    <w:rsid w:val="005110DB"/>
    <w:rsid w:val="0051124D"/>
    <w:rsid w:val="005114A0"/>
    <w:rsid w:val="005114CA"/>
    <w:rsid w:val="0051152B"/>
    <w:rsid w:val="00511681"/>
    <w:rsid w:val="00511789"/>
    <w:rsid w:val="00511939"/>
    <w:rsid w:val="005119FC"/>
    <w:rsid w:val="00511D88"/>
    <w:rsid w:val="00511D9D"/>
    <w:rsid w:val="005129B7"/>
    <w:rsid w:val="00512D18"/>
    <w:rsid w:val="00512D7A"/>
    <w:rsid w:val="00512F1D"/>
    <w:rsid w:val="00512F73"/>
    <w:rsid w:val="005130BF"/>
    <w:rsid w:val="005132B9"/>
    <w:rsid w:val="0051346D"/>
    <w:rsid w:val="005139BD"/>
    <w:rsid w:val="00513BE3"/>
    <w:rsid w:val="0051416C"/>
    <w:rsid w:val="00514239"/>
    <w:rsid w:val="0051437B"/>
    <w:rsid w:val="00514753"/>
    <w:rsid w:val="005148F2"/>
    <w:rsid w:val="005151E1"/>
    <w:rsid w:val="00515342"/>
    <w:rsid w:val="0051536C"/>
    <w:rsid w:val="00515507"/>
    <w:rsid w:val="00515598"/>
    <w:rsid w:val="005158CF"/>
    <w:rsid w:val="00515D84"/>
    <w:rsid w:val="00515EF1"/>
    <w:rsid w:val="0051614E"/>
    <w:rsid w:val="0051624E"/>
    <w:rsid w:val="00516250"/>
    <w:rsid w:val="0051635C"/>
    <w:rsid w:val="00516634"/>
    <w:rsid w:val="00516B16"/>
    <w:rsid w:val="00517182"/>
    <w:rsid w:val="005171DA"/>
    <w:rsid w:val="0051720C"/>
    <w:rsid w:val="00517305"/>
    <w:rsid w:val="00517418"/>
    <w:rsid w:val="005174E7"/>
    <w:rsid w:val="005175BB"/>
    <w:rsid w:val="005175D8"/>
    <w:rsid w:val="0051776A"/>
    <w:rsid w:val="00517CAC"/>
    <w:rsid w:val="00517FC1"/>
    <w:rsid w:val="0052000F"/>
    <w:rsid w:val="005203F1"/>
    <w:rsid w:val="00520452"/>
    <w:rsid w:val="0052078A"/>
    <w:rsid w:val="00520813"/>
    <w:rsid w:val="005208CA"/>
    <w:rsid w:val="005208F8"/>
    <w:rsid w:val="00520902"/>
    <w:rsid w:val="005209A1"/>
    <w:rsid w:val="00520E8D"/>
    <w:rsid w:val="00521171"/>
    <w:rsid w:val="005215C5"/>
    <w:rsid w:val="00521705"/>
    <w:rsid w:val="00521743"/>
    <w:rsid w:val="00521868"/>
    <w:rsid w:val="00521D72"/>
    <w:rsid w:val="00521F2B"/>
    <w:rsid w:val="00521F8B"/>
    <w:rsid w:val="005222E5"/>
    <w:rsid w:val="0052232F"/>
    <w:rsid w:val="0052241B"/>
    <w:rsid w:val="00522446"/>
    <w:rsid w:val="005224E0"/>
    <w:rsid w:val="0052255D"/>
    <w:rsid w:val="00522C88"/>
    <w:rsid w:val="00522E34"/>
    <w:rsid w:val="00522E88"/>
    <w:rsid w:val="00522F63"/>
    <w:rsid w:val="00522FDA"/>
    <w:rsid w:val="00523518"/>
    <w:rsid w:val="005235C9"/>
    <w:rsid w:val="005237BC"/>
    <w:rsid w:val="005239C6"/>
    <w:rsid w:val="00523B7F"/>
    <w:rsid w:val="00523C57"/>
    <w:rsid w:val="00523ECF"/>
    <w:rsid w:val="005240E1"/>
    <w:rsid w:val="005243AC"/>
    <w:rsid w:val="005249FD"/>
    <w:rsid w:val="00524B9F"/>
    <w:rsid w:val="00525172"/>
    <w:rsid w:val="005252D5"/>
    <w:rsid w:val="005254CD"/>
    <w:rsid w:val="0052557E"/>
    <w:rsid w:val="005255A4"/>
    <w:rsid w:val="005255AF"/>
    <w:rsid w:val="00525707"/>
    <w:rsid w:val="00525A06"/>
    <w:rsid w:val="00525ADB"/>
    <w:rsid w:val="00525CE6"/>
    <w:rsid w:val="005265EA"/>
    <w:rsid w:val="005267F5"/>
    <w:rsid w:val="00526B5F"/>
    <w:rsid w:val="00526F7A"/>
    <w:rsid w:val="00526FF2"/>
    <w:rsid w:val="005270EE"/>
    <w:rsid w:val="005271BB"/>
    <w:rsid w:val="005272FC"/>
    <w:rsid w:val="005274FF"/>
    <w:rsid w:val="0052774B"/>
    <w:rsid w:val="00527B8E"/>
    <w:rsid w:val="00527BCB"/>
    <w:rsid w:val="00527CA1"/>
    <w:rsid w:val="0053066A"/>
    <w:rsid w:val="0053084D"/>
    <w:rsid w:val="00530AED"/>
    <w:rsid w:val="00530C04"/>
    <w:rsid w:val="005312DD"/>
    <w:rsid w:val="0053219B"/>
    <w:rsid w:val="0053224B"/>
    <w:rsid w:val="00532255"/>
    <w:rsid w:val="0053245A"/>
    <w:rsid w:val="005326EF"/>
    <w:rsid w:val="00532768"/>
    <w:rsid w:val="00533228"/>
    <w:rsid w:val="0053378E"/>
    <w:rsid w:val="00533DFA"/>
    <w:rsid w:val="00533E57"/>
    <w:rsid w:val="0053417A"/>
    <w:rsid w:val="00534E53"/>
    <w:rsid w:val="005350FB"/>
    <w:rsid w:val="00535322"/>
    <w:rsid w:val="00535832"/>
    <w:rsid w:val="00535D8D"/>
    <w:rsid w:val="00535E8D"/>
    <w:rsid w:val="00536645"/>
    <w:rsid w:val="00536798"/>
    <w:rsid w:val="005369A8"/>
    <w:rsid w:val="00536BE9"/>
    <w:rsid w:val="00536CE6"/>
    <w:rsid w:val="00536D68"/>
    <w:rsid w:val="00536F43"/>
    <w:rsid w:val="005371E9"/>
    <w:rsid w:val="00537402"/>
    <w:rsid w:val="005374C0"/>
    <w:rsid w:val="0053766E"/>
    <w:rsid w:val="00537840"/>
    <w:rsid w:val="005378DB"/>
    <w:rsid w:val="005378FE"/>
    <w:rsid w:val="00537A09"/>
    <w:rsid w:val="00540611"/>
    <w:rsid w:val="005406A9"/>
    <w:rsid w:val="00540857"/>
    <w:rsid w:val="00540B2B"/>
    <w:rsid w:val="0054152E"/>
    <w:rsid w:val="0054156A"/>
    <w:rsid w:val="0054158C"/>
    <w:rsid w:val="00541E4F"/>
    <w:rsid w:val="005420D9"/>
    <w:rsid w:val="00542118"/>
    <w:rsid w:val="00542197"/>
    <w:rsid w:val="00542297"/>
    <w:rsid w:val="00542649"/>
    <w:rsid w:val="00542B6D"/>
    <w:rsid w:val="0054331D"/>
    <w:rsid w:val="00543480"/>
    <w:rsid w:val="005435DD"/>
    <w:rsid w:val="005435FF"/>
    <w:rsid w:val="005438E0"/>
    <w:rsid w:val="00543CA4"/>
    <w:rsid w:val="00543ECD"/>
    <w:rsid w:val="00543F55"/>
    <w:rsid w:val="0054407D"/>
    <w:rsid w:val="0054414F"/>
    <w:rsid w:val="005443EB"/>
    <w:rsid w:val="00544517"/>
    <w:rsid w:val="00544603"/>
    <w:rsid w:val="0054464B"/>
    <w:rsid w:val="005446C7"/>
    <w:rsid w:val="005447F0"/>
    <w:rsid w:val="005448BA"/>
    <w:rsid w:val="00545011"/>
    <w:rsid w:val="0054510A"/>
    <w:rsid w:val="0054511E"/>
    <w:rsid w:val="005451AF"/>
    <w:rsid w:val="0054527D"/>
    <w:rsid w:val="00545328"/>
    <w:rsid w:val="0054537D"/>
    <w:rsid w:val="00545915"/>
    <w:rsid w:val="00545BA2"/>
    <w:rsid w:val="0054600C"/>
    <w:rsid w:val="005461AC"/>
    <w:rsid w:val="005461E4"/>
    <w:rsid w:val="005466B3"/>
    <w:rsid w:val="00546706"/>
    <w:rsid w:val="0054692C"/>
    <w:rsid w:val="00546AD8"/>
    <w:rsid w:val="00546BE4"/>
    <w:rsid w:val="00546D1D"/>
    <w:rsid w:val="00546D3D"/>
    <w:rsid w:val="00546F97"/>
    <w:rsid w:val="00547484"/>
    <w:rsid w:val="00547489"/>
    <w:rsid w:val="0054775A"/>
    <w:rsid w:val="005478EB"/>
    <w:rsid w:val="005479A6"/>
    <w:rsid w:val="00547ABB"/>
    <w:rsid w:val="00547B68"/>
    <w:rsid w:val="00547D3E"/>
    <w:rsid w:val="00547EA4"/>
    <w:rsid w:val="00547F68"/>
    <w:rsid w:val="00550371"/>
    <w:rsid w:val="005505E5"/>
    <w:rsid w:val="0055066B"/>
    <w:rsid w:val="00550B68"/>
    <w:rsid w:val="00550C05"/>
    <w:rsid w:val="00550F3D"/>
    <w:rsid w:val="005512CD"/>
    <w:rsid w:val="00551790"/>
    <w:rsid w:val="0055183E"/>
    <w:rsid w:val="00552196"/>
    <w:rsid w:val="005523DA"/>
    <w:rsid w:val="00552424"/>
    <w:rsid w:val="00552532"/>
    <w:rsid w:val="005525B0"/>
    <w:rsid w:val="005526FD"/>
    <w:rsid w:val="005527E5"/>
    <w:rsid w:val="00552821"/>
    <w:rsid w:val="00552921"/>
    <w:rsid w:val="0055299F"/>
    <w:rsid w:val="00552BC4"/>
    <w:rsid w:val="00552F89"/>
    <w:rsid w:val="00553309"/>
    <w:rsid w:val="0055351C"/>
    <w:rsid w:val="0055351E"/>
    <w:rsid w:val="005535EF"/>
    <w:rsid w:val="005538A2"/>
    <w:rsid w:val="00553A56"/>
    <w:rsid w:val="00553ABD"/>
    <w:rsid w:val="00553B68"/>
    <w:rsid w:val="00553BE8"/>
    <w:rsid w:val="00554937"/>
    <w:rsid w:val="00554E6C"/>
    <w:rsid w:val="00555009"/>
    <w:rsid w:val="005550C2"/>
    <w:rsid w:val="0055544D"/>
    <w:rsid w:val="005556B0"/>
    <w:rsid w:val="005556C1"/>
    <w:rsid w:val="0055572F"/>
    <w:rsid w:val="00555C40"/>
    <w:rsid w:val="00555E76"/>
    <w:rsid w:val="00556189"/>
    <w:rsid w:val="005561E5"/>
    <w:rsid w:val="00556632"/>
    <w:rsid w:val="00556709"/>
    <w:rsid w:val="00556C21"/>
    <w:rsid w:val="00556E6F"/>
    <w:rsid w:val="00556F16"/>
    <w:rsid w:val="0055708C"/>
    <w:rsid w:val="0055752E"/>
    <w:rsid w:val="00557654"/>
    <w:rsid w:val="005577FF"/>
    <w:rsid w:val="00557936"/>
    <w:rsid w:val="00557ADA"/>
    <w:rsid w:val="00557C14"/>
    <w:rsid w:val="00557D15"/>
    <w:rsid w:val="00557E7B"/>
    <w:rsid w:val="00560050"/>
    <w:rsid w:val="00560422"/>
    <w:rsid w:val="0056046B"/>
    <w:rsid w:val="0056067F"/>
    <w:rsid w:val="00560FEF"/>
    <w:rsid w:val="00561573"/>
    <w:rsid w:val="00561854"/>
    <w:rsid w:val="00561E55"/>
    <w:rsid w:val="00561EC0"/>
    <w:rsid w:val="00562054"/>
    <w:rsid w:val="00562496"/>
    <w:rsid w:val="00562869"/>
    <w:rsid w:val="005629EE"/>
    <w:rsid w:val="00562B97"/>
    <w:rsid w:val="005630AF"/>
    <w:rsid w:val="005631AC"/>
    <w:rsid w:val="00563569"/>
    <w:rsid w:val="0056380F"/>
    <w:rsid w:val="00563877"/>
    <w:rsid w:val="005638E1"/>
    <w:rsid w:val="0056392B"/>
    <w:rsid w:val="00563ACC"/>
    <w:rsid w:val="00563B4D"/>
    <w:rsid w:val="005640E2"/>
    <w:rsid w:val="00564316"/>
    <w:rsid w:val="005644B7"/>
    <w:rsid w:val="00564525"/>
    <w:rsid w:val="00564A24"/>
    <w:rsid w:val="00564B5F"/>
    <w:rsid w:val="00564DDB"/>
    <w:rsid w:val="00564EE9"/>
    <w:rsid w:val="00565406"/>
    <w:rsid w:val="005655AE"/>
    <w:rsid w:val="005655E7"/>
    <w:rsid w:val="00565777"/>
    <w:rsid w:val="0056579C"/>
    <w:rsid w:val="00565CE2"/>
    <w:rsid w:val="00565E79"/>
    <w:rsid w:val="0056622B"/>
    <w:rsid w:val="00566385"/>
    <w:rsid w:val="0056644A"/>
    <w:rsid w:val="005665F9"/>
    <w:rsid w:val="00566696"/>
    <w:rsid w:val="00566833"/>
    <w:rsid w:val="00566C80"/>
    <w:rsid w:val="00566CF8"/>
    <w:rsid w:val="00566E82"/>
    <w:rsid w:val="00567339"/>
    <w:rsid w:val="0056741F"/>
    <w:rsid w:val="00567C35"/>
    <w:rsid w:val="00570059"/>
    <w:rsid w:val="005700FF"/>
    <w:rsid w:val="00570139"/>
    <w:rsid w:val="00570311"/>
    <w:rsid w:val="00570734"/>
    <w:rsid w:val="005707DD"/>
    <w:rsid w:val="005709E2"/>
    <w:rsid w:val="00570F52"/>
    <w:rsid w:val="005713AE"/>
    <w:rsid w:val="0057161F"/>
    <w:rsid w:val="005718B0"/>
    <w:rsid w:val="00571CC5"/>
    <w:rsid w:val="00571EDA"/>
    <w:rsid w:val="00571F26"/>
    <w:rsid w:val="0057230F"/>
    <w:rsid w:val="00572465"/>
    <w:rsid w:val="0057255D"/>
    <w:rsid w:val="0057266E"/>
    <w:rsid w:val="00572712"/>
    <w:rsid w:val="00572983"/>
    <w:rsid w:val="00572A18"/>
    <w:rsid w:val="00572B03"/>
    <w:rsid w:val="00572B5E"/>
    <w:rsid w:val="00572B6B"/>
    <w:rsid w:val="00572C8A"/>
    <w:rsid w:val="00572D0E"/>
    <w:rsid w:val="005731DF"/>
    <w:rsid w:val="005731F0"/>
    <w:rsid w:val="0057339F"/>
    <w:rsid w:val="00573430"/>
    <w:rsid w:val="0057345A"/>
    <w:rsid w:val="00573853"/>
    <w:rsid w:val="005739D2"/>
    <w:rsid w:val="00573C27"/>
    <w:rsid w:val="00573C54"/>
    <w:rsid w:val="00573EC5"/>
    <w:rsid w:val="00573F72"/>
    <w:rsid w:val="00574187"/>
    <w:rsid w:val="0057424F"/>
    <w:rsid w:val="00574A42"/>
    <w:rsid w:val="00574C2A"/>
    <w:rsid w:val="00574CCE"/>
    <w:rsid w:val="00574F3D"/>
    <w:rsid w:val="00574FDE"/>
    <w:rsid w:val="00575005"/>
    <w:rsid w:val="0057505D"/>
    <w:rsid w:val="0057509E"/>
    <w:rsid w:val="00575325"/>
    <w:rsid w:val="005759FB"/>
    <w:rsid w:val="00575BEF"/>
    <w:rsid w:val="00575C9C"/>
    <w:rsid w:val="00575D53"/>
    <w:rsid w:val="0057611B"/>
    <w:rsid w:val="0057615C"/>
    <w:rsid w:val="005762D5"/>
    <w:rsid w:val="005763BF"/>
    <w:rsid w:val="00576566"/>
    <w:rsid w:val="00576796"/>
    <w:rsid w:val="0057682A"/>
    <w:rsid w:val="0057682B"/>
    <w:rsid w:val="005768E9"/>
    <w:rsid w:val="0057695E"/>
    <w:rsid w:val="00576A6C"/>
    <w:rsid w:val="0057700F"/>
    <w:rsid w:val="00577105"/>
    <w:rsid w:val="005773B3"/>
    <w:rsid w:val="0057748D"/>
    <w:rsid w:val="005776DE"/>
    <w:rsid w:val="005779E0"/>
    <w:rsid w:val="00577F9F"/>
    <w:rsid w:val="00580520"/>
    <w:rsid w:val="005806A2"/>
    <w:rsid w:val="00580727"/>
    <w:rsid w:val="005808BF"/>
    <w:rsid w:val="005809AB"/>
    <w:rsid w:val="00580ABF"/>
    <w:rsid w:val="00580D4C"/>
    <w:rsid w:val="0058102B"/>
    <w:rsid w:val="005810C9"/>
    <w:rsid w:val="005811E5"/>
    <w:rsid w:val="005817A5"/>
    <w:rsid w:val="005817CF"/>
    <w:rsid w:val="00581B2D"/>
    <w:rsid w:val="00582263"/>
    <w:rsid w:val="00582284"/>
    <w:rsid w:val="005824EC"/>
    <w:rsid w:val="00582761"/>
    <w:rsid w:val="00582BB6"/>
    <w:rsid w:val="00582C57"/>
    <w:rsid w:val="00582D7D"/>
    <w:rsid w:val="00582E10"/>
    <w:rsid w:val="00582F44"/>
    <w:rsid w:val="00583148"/>
    <w:rsid w:val="0058326C"/>
    <w:rsid w:val="005833A3"/>
    <w:rsid w:val="005834A0"/>
    <w:rsid w:val="00583951"/>
    <w:rsid w:val="00583ACF"/>
    <w:rsid w:val="00583BF9"/>
    <w:rsid w:val="00583C0E"/>
    <w:rsid w:val="00583EBF"/>
    <w:rsid w:val="00584082"/>
    <w:rsid w:val="005841DF"/>
    <w:rsid w:val="005842E6"/>
    <w:rsid w:val="00584806"/>
    <w:rsid w:val="005848A3"/>
    <w:rsid w:val="0058492B"/>
    <w:rsid w:val="00584C45"/>
    <w:rsid w:val="00584C59"/>
    <w:rsid w:val="00584DB1"/>
    <w:rsid w:val="00584E57"/>
    <w:rsid w:val="00584F04"/>
    <w:rsid w:val="00585281"/>
    <w:rsid w:val="00585448"/>
    <w:rsid w:val="00585851"/>
    <w:rsid w:val="005859AC"/>
    <w:rsid w:val="00585D08"/>
    <w:rsid w:val="00585DEC"/>
    <w:rsid w:val="0058654D"/>
    <w:rsid w:val="00586918"/>
    <w:rsid w:val="00586C5B"/>
    <w:rsid w:val="00586CCE"/>
    <w:rsid w:val="00586F89"/>
    <w:rsid w:val="00587069"/>
    <w:rsid w:val="00587160"/>
    <w:rsid w:val="0058722E"/>
    <w:rsid w:val="00587C51"/>
    <w:rsid w:val="00590146"/>
    <w:rsid w:val="00590167"/>
    <w:rsid w:val="00590267"/>
    <w:rsid w:val="0059048A"/>
    <w:rsid w:val="00590779"/>
    <w:rsid w:val="005908FB"/>
    <w:rsid w:val="005910C0"/>
    <w:rsid w:val="005910F4"/>
    <w:rsid w:val="00591299"/>
    <w:rsid w:val="005913E2"/>
    <w:rsid w:val="00591524"/>
    <w:rsid w:val="0059178E"/>
    <w:rsid w:val="00591BE4"/>
    <w:rsid w:val="00591C5A"/>
    <w:rsid w:val="00591C70"/>
    <w:rsid w:val="00591CCD"/>
    <w:rsid w:val="00591FF7"/>
    <w:rsid w:val="00592154"/>
    <w:rsid w:val="00592298"/>
    <w:rsid w:val="00592368"/>
    <w:rsid w:val="00592391"/>
    <w:rsid w:val="0059239D"/>
    <w:rsid w:val="005924B7"/>
    <w:rsid w:val="00592694"/>
    <w:rsid w:val="0059289F"/>
    <w:rsid w:val="00592955"/>
    <w:rsid w:val="00592A3D"/>
    <w:rsid w:val="00592A8F"/>
    <w:rsid w:val="00592D43"/>
    <w:rsid w:val="00592E06"/>
    <w:rsid w:val="005934E4"/>
    <w:rsid w:val="00593558"/>
    <w:rsid w:val="00593576"/>
    <w:rsid w:val="0059394A"/>
    <w:rsid w:val="00593AB6"/>
    <w:rsid w:val="00593AD8"/>
    <w:rsid w:val="00593B1C"/>
    <w:rsid w:val="00593B52"/>
    <w:rsid w:val="00593BF6"/>
    <w:rsid w:val="00593F78"/>
    <w:rsid w:val="005941DD"/>
    <w:rsid w:val="0059439F"/>
    <w:rsid w:val="00594597"/>
    <w:rsid w:val="0059481B"/>
    <w:rsid w:val="00594862"/>
    <w:rsid w:val="00594B3D"/>
    <w:rsid w:val="00594D6B"/>
    <w:rsid w:val="00594F9B"/>
    <w:rsid w:val="00594FEA"/>
    <w:rsid w:val="00595046"/>
    <w:rsid w:val="00595AAC"/>
    <w:rsid w:val="00595BF1"/>
    <w:rsid w:val="00595C15"/>
    <w:rsid w:val="00595C9F"/>
    <w:rsid w:val="00596078"/>
    <w:rsid w:val="0059611B"/>
    <w:rsid w:val="005964FD"/>
    <w:rsid w:val="00596639"/>
    <w:rsid w:val="00596FEF"/>
    <w:rsid w:val="005973F2"/>
    <w:rsid w:val="00597464"/>
    <w:rsid w:val="00597492"/>
    <w:rsid w:val="00597570"/>
    <w:rsid w:val="005977B0"/>
    <w:rsid w:val="005978D4"/>
    <w:rsid w:val="00597A6E"/>
    <w:rsid w:val="00597ACA"/>
    <w:rsid w:val="00597F8D"/>
    <w:rsid w:val="005A01E9"/>
    <w:rsid w:val="005A0201"/>
    <w:rsid w:val="005A02A2"/>
    <w:rsid w:val="005A03A9"/>
    <w:rsid w:val="005A03CF"/>
    <w:rsid w:val="005A080D"/>
    <w:rsid w:val="005A08D8"/>
    <w:rsid w:val="005A0DEC"/>
    <w:rsid w:val="005A0F2E"/>
    <w:rsid w:val="005A0F8D"/>
    <w:rsid w:val="005A0FBF"/>
    <w:rsid w:val="005A1DF3"/>
    <w:rsid w:val="005A1EBE"/>
    <w:rsid w:val="005A211C"/>
    <w:rsid w:val="005A22C5"/>
    <w:rsid w:val="005A252A"/>
    <w:rsid w:val="005A25FE"/>
    <w:rsid w:val="005A28D9"/>
    <w:rsid w:val="005A29B7"/>
    <w:rsid w:val="005A2CDC"/>
    <w:rsid w:val="005A2CE9"/>
    <w:rsid w:val="005A2DEA"/>
    <w:rsid w:val="005A3039"/>
    <w:rsid w:val="005A337F"/>
    <w:rsid w:val="005A35BC"/>
    <w:rsid w:val="005A3D54"/>
    <w:rsid w:val="005A3E45"/>
    <w:rsid w:val="005A3F4E"/>
    <w:rsid w:val="005A40AE"/>
    <w:rsid w:val="005A42D0"/>
    <w:rsid w:val="005A434A"/>
    <w:rsid w:val="005A434B"/>
    <w:rsid w:val="005A453D"/>
    <w:rsid w:val="005A461F"/>
    <w:rsid w:val="005A46C9"/>
    <w:rsid w:val="005A480E"/>
    <w:rsid w:val="005A48CA"/>
    <w:rsid w:val="005A4C4B"/>
    <w:rsid w:val="005A4DDD"/>
    <w:rsid w:val="005A5114"/>
    <w:rsid w:val="005A52E7"/>
    <w:rsid w:val="005A5420"/>
    <w:rsid w:val="005A55C3"/>
    <w:rsid w:val="005A55CE"/>
    <w:rsid w:val="005A55F6"/>
    <w:rsid w:val="005A5696"/>
    <w:rsid w:val="005A5AB1"/>
    <w:rsid w:val="005A5C9C"/>
    <w:rsid w:val="005A5CDE"/>
    <w:rsid w:val="005A60BA"/>
    <w:rsid w:val="005A613A"/>
    <w:rsid w:val="005A629B"/>
    <w:rsid w:val="005A6471"/>
    <w:rsid w:val="005A6485"/>
    <w:rsid w:val="005A6773"/>
    <w:rsid w:val="005A6886"/>
    <w:rsid w:val="005A68FC"/>
    <w:rsid w:val="005A6990"/>
    <w:rsid w:val="005A6F4C"/>
    <w:rsid w:val="005A6F79"/>
    <w:rsid w:val="005A701E"/>
    <w:rsid w:val="005A7237"/>
    <w:rsid w:val="005A735D"/>
    <w:rsid w:val="005A746F"/>
    <w:rsid w:val="005A78FB"/>
    <w:rsid w:val="005A7BCE"/>
    <w:rsid w:val="005A7D6D"/>
    <w:rsid w:val="005B02F1"/>
    <w:rsid w:val="005B047D"/>
    <w:rsid w:val="005B0957"/>
    <w:rsid w:val="005B0AA0"/>
    <w:rsid w:val="005B0ADA"/>
    <w:rsid w:val="005B0C84"/>
    <w:rsid w:val="005B1012"/>
    <w:rsid w:val="005B125D"/>
    <w:rsid w:val="005B14E6"/>
    <w:rsid w:val="005B1A53"/>
    <w:rsid w:val="005B1D08"/>
    <w:rsid w:val="005B1F4E"/>
    <w:rsid w:val="005B2287"/>
    <w:rsid w:val="005B254A"/>
    <w:rsid w:val="005B2CCC"/>
    <w:rsid w:val="005B2D9D"/>
    <w:rsid w:val="005B2DE9"/>
    <w:rsid w:val="005B2EF3"/>
    <w:rsid w:val="005B3018"/>
    <w:rsid w:val="005B3033"/>
    <w:rsid w:val="005B34CD"/>
    <w:rsid w:val="005B3538"/>
    <w:rsid w:val="005B360A"/>
    <w:rsid w:val="005B360B"/>
    <w:rsid w:val="005B361F"/>
    <w:rsid w:val="005B385F"/>
    <w:rsid w:val="005B3A3B"/>
    <w:rsid w:val="005B3BB1"/>
    <w:rsid w:val="005B4538"/>
    <w:rsid w:val="005B477A"/>
    <w:rsid w:val="005B4839"/>
    <w:rsid w:val="005B50F4"/>
    <w:rsid w:val="005B587F"/>
    <w:rsid w:val="005B592F"/>
    <w:rsid w:val="005B5BE0"/>
    <w:rsid w:val="005B5FD5"/>
    <w:rsid w:val="005B625D"/>
    <w:rsid w:val="005B676F"/>
    <w:rsid w:val="005B6905"/>
    <w:rsid w:val="005B69CA"/>
    <w:rsid w:val="005B69DC"/>
    <w:rsid w:val="005B6C16"/>
    <w:rsid w:val="005B6D78"/>
    <w:rsid w:val="005B6D91"/>
    <w:rsid w:val="005B712E"/>
    <w:rsid w:val="005B74A3"/>
    <w:rsid w:val="005B786C"/>
    <w:rsid w:val="005B7A6F"/>
    <w:rsid w:val="005C020A"/>
    <w:rsid w:val="005C0427"/>
    <w:rsid w:val="005C04E3"/>
    <w:rsid w:val="005C06FF"/>
    <w:rsid w:val="005C07E9"/>
    <w:rsid w:val="005C0883"/>
    <w:rsid w:val="005C0956"/>
    <w:rsid w:val="005C0A0E"/>
    <w:rsid w:val="005C0A8E"/>
    <w:rsid w:val="005C0BA3"/>
    <w:rsid w:val="005C0FFE"/>
    <w:rsid w:val="005C114F"/>
    <w:rsid w:val="005C12AE"/>
    <w:rsid w:val="005C1445"/>
    <w:rsid w:val="005C1854"/>
    <w:rsid w:val="005C18A6"/>
    <w:rsid w:val="005C194F"/>
    <w:rsid w:val="005C2082"/>
    <w:rsid w:val="005C225A"/>
    <w:rsid w:val="005C2785"/>
    <w:rsid w:val="005C2AE5"/>
    <w:rsid w:val="005C2B96"/>
    <w:rsid w:val="005C2C10"/>
    <w:rsid w:val="005C2E40"/>
    <w:rsid w:val="005C2ED9"/>
    <w:rsid w:val="005C32F0"/>
    <w:rsid w:val="005C32F2"/>
    <w:rsid w:val="005C335B"/>
    <w:rsid w:val="005C345C"/>
    <w:rsid w:val="005C386A"/>
    <w:rsid w:val="005C392A"/>
    <w:rsid w:val="005C3A5E"/>
    <w:rsid w:val="005C3AE5"/>
    <w:rsid w:val="005C3BE0"/>
    <w:rsid w:val="005C3D03"/>
    <w:rsid w:val="005C40EE"/>
    <w:rsid w:val="005C4557"/>
    <w:rsid w:val="005C47F3"/>
    <w:rsid w:val="005C4CD1"/>
    <w:rsid w:val="005C4F6D"/>
    <w:rsid w:val="005C5117"/>
    <w:rsid w:val="005C529E"/>
    <w:rsid w:val="005C5582"/>
    <w:rsid w:val="005C5799"/>
    <w:rsid w:val="005C5BCE"/>
    <w:rsid w:val="005C5D3A"/>
    <w:rsid w:val="005C5E17"/>
    <w:rsid w:val="005C5E3D"/>
    <w:rsid w:val="005C5E63"/>
    <w:rsid w:val="005C5FED"/>
    <w:rsid w:val="005C601E"/>
    <w:rsid w:val="005C603A"/>
    <w:rsid w:val="005C6430"/>
    <w:rsid w:val="005C6813"/>
    <w:rsid w:val="005C6A47"/>
    <w:rsid w:val="005C6F6E"/>
    <w:rsid w:val="005C7242"/>
    <w:rsid w:val="005C758C"/>
    <w:rsid w:val="005C786F"/>
    <w:rsid w:val="005C7E6D"/>
    <w:rsid w:val="005C7F7A"/>
    <w:rsid w:val="005D0080"/>
    <w:rsid w:val="005D00B3"/>
    <w:rsid w:val="005D089A"/>
    <w:rsid w:val="005D1165"/>
    <w:rsid w:val="005D125C"/>
    <w:rsid w:val="005D148E"/>
    <w:rsid w:val="005D187B"/>
    <w:rsid w:val="005D1C03"/>
    <w:rsid w:val="005D1CFE"/>
    <w:rsid w:val="005D1D74"/>
    <w:rsid w:val="005D1EC3"/>
    <w:rsid w:val="005D24AE"/>
    <w:rsid w:val="005D2773"/>
    <w:rsid w:val="005D3032"/>
    <w:rsid w:val="005D3255"/>
    <w:rsid w:val="005D3302"/>
    <w:rsid w:val="005D34D9"/>
    <w:rsid w:val="005D3609"/>
    <w:rsid w:val="005D37F7"/>
    <w:rsid w:val="005D3912"/>
    <w:rsid w:val="005D3D00"/>
    <w:rsid w:val="005D3D5C"/>
    <w:rsid w:val="005D3FEE"/>
    <w:rsid w:val="005D4310"/>
    <w:rsid w:val="005D441C"/>
    <w:rsid w:val="005D4824"/>
    <w:rsid w:val="005D4903"/>
    <w:rsid w:val="005D498A"/>
    <w:rsid w:val="005D4AE5"/>
    <w:rsid w:val="005D4E26"/>
    <w:rsid w:val="005D5015"/>
    <w:rsid w:val="005D57B7"/>
    <w:rsid w:val="005D59EC"/>
    <w:rsid w:val="005D5A9E"/>
    <w:rsid w:val="005D5DEF"/>
    <w:rsid w:val="005D5F12"/>
    <w:rsid w:val="005D6040"/>
    <w:rsid w:val="005D627D"/>
    <w:rsid w:val="005D661B"/>
    <w:rsid w:val="005D685F"/>
    <w:rsid w:val="005D6A4B"/>
    <w:rsid w:val="005D6BEA"/>
    <w:rsid w:val="005D6E7B"/>
    <w:rsid w:val="005D6F9D"/>
    <w:rsid w:val="005D71DE"/>
    <w:rsid w:val="005D7329"/>
    <w:rsid w:val="005D7771"/>
    <w:rsid w:val="005D7809"/>
    <w:rsid w:val="005D7813"/>
    <w:rsid w:val="005D7E17"/>
    <w:rsid w:val="005D7E96"/>
    <w:rsid w:val="005D7FC7"/>
    <w:rsid w:val="005E0041"/>
    <w:rsid w:val="005E02D7"/>
    <w:rsid w:val="005E0774"/>
    <w:rsid w:val="005E0BEE"/>
    <w:rsid w:val="005E0D6D"/>
    <w:rsid w:val="005E10E6"/>
    <w:rsid w:val="005E1382"/>
    <w:rsid w:val="005E14CC"/>
    <w:rsid w:val="005E19DB"/>
    <w:rsid w:val="005E1AEC"/>
    <w:rsid w:val="005E1B79"/>
    <w:rsid w:val="005E2126"/>
    <w:rsid w:val="005E237E"/>
    <w:rsid w:val="005E2395"/>
    <w:rsid w:val="005E2408"/>
    <w:rsid w:val="005E2621"/>
    <w:rsid w:val="005E2838"/>
    <w:rsid w:val="005E28FF"/>
    <w:rsid w:val="005E295A"/>
    <w:rsid w:val="005E32B7"/>
    <w:rsid w:val="005E3439"/>
    <w:rsid w:val="005E3524"/>
    <w:rsid w:val="005E35F0"/>
    <w:rsid w:val="005E3692"/>
    <w:rsid w:val="005E3969"/>
    <w:rsid w:val="005E3A84"/>
    <w:rsid w:val="005E3D36"/>
    <w:rsid w:val="005E3E65"/>
    <w:rsid w:val="005E3FF7"/>
    <w:rsid w:val="005E4131"/>
    <w:rsid w:val="005E42C9"/>
    <w:rsid w:val="005E44AA"/>
    <w:rsid w:val="005E4ADF"/>
    <w:rsid w:val="005E52F0"/>
    <w:rsid w:val="005E5772"/>
    <w:rsid w:val="005E585C"/>
    <w:rsid w:val="005E596F"/>
    <w:rsid w:val="005E6296"/>
    <w:rsid w:val="005E6348"/>
    <w:rsid w:val="005E6B08"/>
    <w:rsid w:val="005E6C4C"/>
    <w:rsid w:val="005E6D2A"/>
    <w:rsid w:val="005E6E49"/>
    <w:rsid w:val="005E7389"/>
    <w:rsid w:val="005E7C2E"/>
    <w:rsid w:val="005E7C84"/>
    <w:rsid w:val="005E7CBB"/>
    <w:rsid w:val="005E7FED"/>
    <w:rsid w:val="005F0007"/>
    <w:rsid w:val="005F0085"/>
    <w:rsid w:val="005F0396"/>
    <w:rsid w:val="005F0408"/>
    <w:rsid w:val="005F053C"/>
    <w:rsid w:val="005F0583"/>
    <w:rsid w:val="005F05D5"/>
    <w:rsid w:val="005F05F8"/>
    <w:rsid w:val="005F0767"/>
    <w:rsid w:val="005F07A3"/>
    <w:rsid w:val="005F0953"/>
    <w:rsid w:val="005F0A28"/>
    <w:rsid w:val="005F0AAD"/>
    <w:rsid w:val="005F0B20"/>
    <w:rsid w:val="005F0BB4"/>
    <w:rsid w:val="005F0BCA"/>
    <w:rsid w:val="005F0E3B"/>
    <w:rsid w:val="005F0EF5"/>
    <w:rsid w:val="005F0F6B"/>
    <w:rsid w:val="005F100C"/>
    <w:rsid w:val="005F11D2"/>
    <w:rsid w:val="005F1397"/>
    <w:rsid w:val="005F1426"/>
    <w:rsid w:val="005F18C7"/>
    <w:rsid w:val="005F1C8C"/>
    <w:rsid w:val="005F21B6"/>
    <w:rsid w:val="005F21E5"/>
    <w:rsid w:val="005F22FB"/>
    <w:rsid w:val="005F246E"/>
    <w:rsid w:val="005F2766"/>
    <w:rsid w:val="005F293A"/>
    <w:rsid w:val="005F29AC"/>
    <w:rsid w:val="005F2AF5"/>
    <w:rsid w:val="005F2AF8"/>
    <w:rsid w:val="005F2C31"/>
    <w:rsid w:val="005F2CD3"/>
    <w:rsid w:val="005F2FF2"/>
    <w:rsid w:val="005F38B6"/>
    <w:rsid w:val="005F3A6D"/>
    <w:rsid w:val="005F3B29"/>
    <w:rsid w:val="005F3D09"/>
    <w:rsid w:val="005F3D22"/>
    <w:rsid w:val="005F3F35"/>
    <w:rsid w:val="005F424D"/>
    <w:rsid w:val="005F44C6"/>
    <w:rsid w:val="005F478E"/>
    <w:rsid w:val="005F4A20"/>
    <w:rsid w:val="005F4C57"/>
    <w:rsid w:val="005F594E"/>
    <w:rsid w:val="005F5A48"/>
    <w:rsid w:val="005F5AD9"/>
    <w:rsid w:val="005F5AE6"/>
    <w:rsid w:val="005F5D98"/>
    <w:rsid w:val="005F5ECF"/>
    <w:rsid w:val="005F6290"/>
    <w:rsid w:val="005F647D"/>
    <w:rsid w:val="005F64E2"/>
    <w:rsid w:val="005F69EE"/>
    <w:rsid w:val="005F6BAF"/>
    <w:rsid w:val="005F6BFA"/>
    <w:rsid w:val="005F6C18"/>
    <w:rsid w:val="005F6DD7"/>
    <w:rsid w:val="005F73F3"/>
    <w:rsid w:val="005F74AE"/>
    <w:rsid w:val="005F76FD"/>
    <w:rsid w:val="005F7A87"/>
    <w:rsid w:val="005F7C80"/>
    <w:rsid w:val="005F7E69"/>
    <w:rsid w:val="00600082"/>
    <w:rsid w:val="006002C5"/>
    <w:rsid w:val="00600690"/>
    <w:rsid w:val="00600794"/>
    <w:rsid w:val="00600AFF"/>
    <w:rsid w:val="00600D60"/>
    <w:rsid w:val="00600F10"/>
    <w:rsid w:val="00601038"/>
    <w:rsid w:val="006015BC"/>
    <w:rsid w:val="00601A5E"/>
    <w:rsid w:val="00601C4A"/>
    <w:rsid w:val="00602254"/>
    <w:rsid w:val="006022FB"/>
    <w:rsid w:val="006029DE"/>
    <w:rsid w:val="00602EA3"/>
    <w:rsid w:val="00602F21"/>
    <w:rsid w:val="0060309B"/>
    <w:rsid w:val="00603277"/>
    <w:rsid w:val="006032C7"/>
    <w:rsid w:val="00603456"/>
    <w:rsid w:val="00603480"/>
    <w:rsid w:val="0060357A"/>
    <w:rsid w:val="006038B8"/>
    <w:rsid w:val="00603A85"/>
    <w:rsid w:val="00603AD2"/>
    <w:rsid w:val="00603D68"/>
    <w:rsid w:val="00603EBF"/>
    <w:rsid w:val="00603EC1"/>
    <w:rsid w:val="00603EFF"/>
    <w:rsid w:val="00604135"/>
    <w:rsid w:val="0060471A"/>
    <w:rsid w:val="006047B2"/>
    <w:rsid w:val="00604924"/>
    <w:rsid w:val="00604A9B"/>
    <w:rsid w:val="00604BFC"/>
    <w:rsid w:val="00604C23"/>
    <w:rsid w:val="00604D42"/>
    <w:rsid w:val="006051F3"/>
    <w:rsid w:val="006055D8"/>
    <w:rsid w:val="006057E8"/>
    <w:rsid w:val="0060583F"/>
    <w:rsid w:val="0060584F"/>
    <w:rsid w:val="00605AD1"/>
    <w:rsid w:val="00605FF5"/>
    <w:rsid w:val="00605FF7"/>
    <w:rsid w:val="006061D5"/>
    <w:rsid w:val="006063B6"/>
    <w:rsid w:val="0060641C"/>
    <w:rsid w:val="00606692"/>
    <w:rsid w:val="00606981"/>
    <w:rsid w:val="00606A4E"/>
    <w:rsid w:val="00606BC1"/>
    <w:rsid w:val="00606C11"/>
    <w:rsid w:val="00606D27"/>
    <w:rsid w:val="00606F20"/>
    <w:rsid w:val="00607155"/>
    <w:rsid w:val="00607291"/>
    <w:rsid w:val="00607335"/>
    <w:rsid w:val="0060736E"/>
    <w:rsid w:val="00607436"/>
    <w:rsid w:val="00607B80"/>
    <w:rsid w:val="00607D56"/>
    <w:rsid w:val="00607FBC"/>
    <w:rsid w:val="006100FC"/>
    <w:rsid w:val="00610299"/>
    <w:rsid w:val="006102C4"/>
    <w:rsid w:val="00610483"/>
    <w:rsid w:val="006106CE"/>
    <w:rsid w:val="0061088E"/>
    <w:rsid w:val="00610EB8"/>
    <w:rsid w:val="006111FB"/>
    <w:rsid w:val="00611865"/>
    <w:rsid w:val="00611941"/>
    <w:rsid w:val="00611A07"/>
    <w:rsid w:val="00611A3F"/>
    <w:rsid w:val="00611E34"/>
    <w:rsid w:val="00611E93"/>
    <w:rsid w:val="00611F78"/>
    <w:rsid w:val="0061206E"/>
    <w:rsid w:val="006123DA"/>
    <w:rsid w:val="00612437"/>
    <w:rsid w:val="006124A0"/>
    <w:rsid w:val="00612601"/>
    <w:rsid w:val="006129AC"/>
    <w:rsid w:val="00612C66"/>
    <w:rsid w:val="00612CAD"/>
    <w:rsid w:val="00612D50"/>
    <w:rsid w:val="00612ED2"/>
    <w:rsid w:val="0061303D"/>
    <w:rsid w:val="006132E0"/>
    <w:rsid w:val="006133A1"/>
    <w:rsid w:val="00613508"/>
    <w:rsid w:val="006135CD"/>
    <w:rsid w:val="0061378C"/>
    <w:rsid w:val="00613961"/>
    <w:rsid w:val="00613B96"/>
    <w:rsid w:val="00613C26"/>
    <w:rsid w:val="00613D7A"/>
    <w:rsid w:val="00613FEE"/>
    <w:rsid w:val="00614460"/>
    <w:rsid w:val="00614619"/>
    <w:rsid w:val="00614CAD"/>
    <w:rsid w:val="00614DBB"/>
    <w:rsid w:val="00614F8D"/>
    <w:rsid w:val="0061505C"/>
    <w:rsid w:val="006152E0"/>
    <w:rsid w:val="006154D5"/>
    <w:rsid w:val="00615C0E"/>
    <w:rsid w:val="00615C94"/>
    <w:rsid w:val="00615F80"/>
    <w:rsid w:val="006160FA"/>
    <w:rsid w:val="006163D2"/>
    <w:rsid w:val="00616445"/>
    <w:rsid w:val="006166FD"/>
    <w:rsid w:val="0061690B"/>
    <w:rsid w:val="00616C92"/>
    <w:rsid w:val="00616DF1"/>
    <w:rsid w:val="006171B1"/>
    <w:rsid w:val="0061755C"/>
    <w:rsid w:val="00617679"/>
    <w:rsid w:val="00617695"/>
    <w:rsid w:val="0061786C"/>
    <w:rsid w:val="00617BF9"/>
    <w:rsid w:val="00617CB4"/>
    <w:rsid w:val="00620544"/>
    <w:rsid w:val="0062054B"/>
    <w:rsid w:val="006208E2"/>
    <w:rsid w:val="00620BAA"/>
    <w:rsid w:val="00620D51"/>
    <w:rsid w:val="00620E3E"/>
    <w:rsid w:val="00620F1A"/>
    <w:rsid w:val="00621395"/>
    <w:rsid w:val="0062145F"/>
    <w:rsid w:val="0062154E"/>
    <w:rsid w:val="0062158D"/>
    <w:rsid w:val="00621779"/>
    <w:rsid w:val="00621808"/>
    <w:rsid w:val="0062196F"/>
    <w:rsid w:val="00621A28"/>
    <w:rsid w:val="00621DDF"/>
    <w:rsid w:val="00621EA6"/>
    <w:rsid w:val="00621F7F"/>
    <w:rsid w:val="00622191"/>
    <w:rsid w:val="006224A7"/>
    <w:rsid w:val="0062281B"/>
    <w:rsid w:val="00622883"/>
    <w:rsid w:val="00622BF1"/>
    <w:rsid w:val="00622C25"/>
    <w:rsid w:val="00623141"/>
    <w:rsid w:val="00623508"/>
    <w:rsid w:val="0062367D"/>
    <w:rsid w:val="0062371A"/>
    <w:rsid w:val="00623A37"/>
    <w:rsid w:val="00623B1C"/>
    <w:rsid w:val="00623ED8"/>
    <w:rsid w:val="00623F18"/>
    <w:rsid w:val="00623F2C"/>
    <w:rsid w:val="0062404C"/>
    <w:rsid w:val="006240CA"/>
    <w:rsid w:val="00624112"/>
    <w:rsid w:val="006244FE"/>
    <w:rsid w:val="00624AB5"/>
    <w:rsid w:val="00624DF8"/>
    <w:rsid w:val="00624EC4"/>
    <w:rsid w:val="00624F76"/>
    <w:rsid w:val="00624F8F"/>
    <w:rsid w:val="00625087"/>
    <w:rsid w:val="00625547"/>
    <w:rsid w:val="006255E8"/>
    <w:rsid w:val="006256A2"/>
    <w:rsid w:val="006256B9"/>
    <w:rsid w:val="0062595F"/>
    <w:rsid w:val="00625A17"/>
    <w:rsid w:val="00625AE8"/>
    <w:rsid w:val="00625AF0"/>
    <w:rsid w:val="00625BD4"/>
    <w:rsid w:val="00625C3A"/>
    <w:rsid w:val="00626008"/>
    <w:rsid w:val="006260A5"/>
    <w:rsid w:val="00626274"/>
    <w:rsid w:val="0062680C"/>
    <w:rsid w:val="00626CD0"/>
    <w:rsid w:val="006273BD"/>
    <w:rsid w:val="006273BF"/>
    <w:rsid w:val="006273DE"/>
    <w:rsid w:val="006273EF"/>
    <w:rsid w:val="0062757E"/>
    <w:rsid w:val="006275BC"/>
    <w:rsid w:val="006276F4"/>
    <w:rsid w:val="006278F2"/>
    <w:rsid w:val="00627C18"/>
    <w:rsid w:val="00627F51"/>
    <w:rsid w:val="006301A6"/>
    <w:rsid w:val="006301CE"/>
    <w:rsid w:val="0063026A"/>
    <w:rsid w:val="006305EA"/>
    <w:rsid w:val="00630625"/>
    <w:rsid w:val="00630838"/>
    <w:rsid w:val="00630B43"/>
    <w:rsid w:val="00630B71"/>
    <w:rsid w:val="0063121D"/>
    <w:rsid w:val="0063131E"/>
    <w:rsid w:val="00631349"/>
    <w:rsid w:val="00631696"/>
    <w:rsid w:val="00631831"/>
    <w:rsid w:val="00631AB5"/>
    <w:rsid w:val="006321C8"/>
    <w:rsid w:val="006328B7"/>
    <w:rsid w:val="006328F2"/>
    <w:rsid w:val="0063291D"/>
    <w:rsid w:val="00632C66"/>
    <w:rsid w:val="00632D0F"/>
    <w:rsid w:val="00632DF3"/>
    <w:rsid w:val="00632E1F"/>
    <w:rsid w:val="006336EC"/>
    <w:rsid w:val="006338A0"/>
    <w:rsid w:val="00633CE9"/>
    <w:rsid w:val="00633E08"/>
    <w:rsid w:val="006341AC"/>
    <w:rsid w:val="00634978"/>
    <w:rsid w:val="006349C9"/>
    <w:rsid w:val="00634AAE"/>
    <w:rsid w:val="00634CA2"/>
    <w:rsid w:val="00634F88"/>
    <w:rsid w:val="00635297"/>
    <w:rsid w:val="00635457"/>
    <w:rsid w:val="006355CE"/>
    <w:rsid w:val="00635C1B"/>
    <w:rsid w:val="00635EE7"/>
    <w:rsid w:val="00636095"/>
    <w:rsid w:val="0063620A"/>
    <w:rsid w:val="00636680"/>
    <w:rsid w:val="006367F7"/>
    <w:rsid w:val="00636838"/>
    <w:rsid w:val="00636896"/>
    <w:rsid w:val="00636950"/>
    <w:rsid w:val="00636D6B"/>
    <w:rsid w:val="00636EAE"/>
    <w:rsid w:val="00636F56"/>
    <w:rsid w:val="00637500"/>
    <w:rsid w:val="0063790B"/>
    <w:rsid w:val="00637C12"/>
    <w:rsid w:val="00637CAF"/>
    <w:rsid w:val="00637CC2"/>
    <w:rsid w:val="00637E21"/>
    <w:rsid w:val="00640271"/>
    <w:rsid w:val="006402F8"/>
    <w:rsid w:val="00640732"/>
    <w:rsid w:val="006409D6"/>
    <w:rsid w:val="00640B76"/>
    <w:rsid w:val="00641126"/>
    <w:rsid w:val="0064119C"/>
    <w:rsid w:val="00641825"/>
    <w:rsid w:val="00641B52"/>
    <w:rsid w:val="00641E54"/>
    <w:rsid w:val="00641FC4"/>
    <w:rsid w:val="0064262E"/>
    <w:rsid w:val="006426CE"/>
    <w:rsid w:val="006427BB"/>
    <w:rsid w:val="006429CE"/>
    <w:rsid w:val="00642B2F"/>
    <w:rsid w:val="00642ECF"/>
    <w:rsid w:val="00642FDB"/>
    <w:rsid w:val="00643165"/>
    <w:rsid w:val="00643430"/>
    <w:rsid w:val="006436B6"/>
    <w:rsid w:val="00643BB8"/>
    <w:rsid w:val="00643CC2"/>
    <w:rsid w:val="006444B6"/>
    <w:rsid w:val="00644802"/>
    <w:rsid w:val="0064480A"/>
    <w:rsid w:val="00644ADD"/>
    <w:rsid w:val="00644B40"/>
    <w:rsid w:val="00644C77"/>
    <w:rsid w:val="00644FE5"/>
    <w:rsid w:val="0064531E"/>
    <w:rsid w:val="00645E06"/>
    <w:rsid w:val="00645FB5"/>
    <w:rsid w:val="00646061"/>
    <w:rsid w:val="006460BE"/>
    <w:rsid w:val="006461D6"/>
    <w:rsid w:val="00646568"/>
    <w:rsid w:val="00646728"/>
    <w:rsid w:val="00646B28"/>
    <w:rsid w:val="00646B77"/>
    <w:rsid w:val="00646CB5"/>
    <w:rsid w:val="00646D6A"/>
    <w:rsid w:val="00646E08"/>
    <w:rsid w:val="00646FD5"/>
    <w:rsid w:val="00647002"/>
    <w:rsid w:val="00647048"/>
    <w:rsid w:val="006470CE"/>
    <w:rsid w:val="0064710D"/>
    <w:rsid w:val="006472A1"/>
    <w:rsid w:val="006474F5"/>
    <w:rsid w:val="006479D0"/>
    <w:rsid w:val="00647FCA"/>
    <w:rsid w:val="00650280"/>
    <w:rsid w:val="006502C9"/>
    <w:rsid w:val="00650624"/>
    <w:rsid w:val="0065080D"/>
    <w:rsid w:val="00650830"/>
    <w:rsid w:val="00650C2E"/>
    <w:rsid w:val="00650FF5"/>
    <w:rsid w:val="006513C6"/>
    <w:rsid w:val="0065146C"/>
    <w:rsid w:val="006518E0"/>
    <w:rsid w:val="006522B5"/>
    <w:rsid w:val="0065236D"/>
    <w:rsid w:val="006524C4"/>
    <w:rsid w:val="006524F0"/>
    <w:rsid w:val="006525A3"/>
    <w:rsid w:val="00652871"/>
    <w:rsid w:val="00652983"/>
    <w:rsid w:val="00652B46"/>
    <w:rsid w:val="00652EA2"/>
    <w:rsid w:val="0065313E"/>
    <w:rsid w:val="0065335A"/>
    <w:rsid w:val="006535FC"/>
    <w:rsid w:val="00653934"/>
    <w:rsid w:val="00653958"/>
    <w:rsid w:val="006539B9"/>
    <w:rsid w:val="00653A76"/>
    <w:rsid w:val="00653C0E"/>
    <w:rsid w:val="006540F7"/>
    <w:rsid w:val="00654276"/>
    <w:rsid w:val="00654297"/>
    <w:rsid w:val="0065438A"/>
    <w:rsid w:val="00654526"/>
    <w:rsid w:val="00654543"/>
    <w:rsid w:val="0065470A"/>
    <w:rsid w:val="00654890"/>
    <w:rsid w:val="006548D9"/>
    <w:rsid w:val="00654914"/>
    <w:rsid w:val="00654A4F"/>
    <w:rsid w:val="00654A77"/>
    <w:rsid w:val="00654B1A"/>
    <w:rsid w:val="00654B5F"/>
    <w:rsid w:val="00654BD5"/>
    <w:rsid w:val="00654C45"/>
    <w:rsid w:val="00654C98"/>
    <w:rsid w:val="00654CE4"/>
    <w:rsid w:val="00654EAB"/>
    <w:rsid w:val="006551B1"/>
    <w:rsid w:val="00655251"/>
    <w:rsid w:val="0065534B"/>
    <w:rsid w:val="00655409"/>
    <w:rsid w:val="0065545F"/>
    <w:rsid w:val="00655B7C"/>
    <w:rsid w:val="006563C8"/>
    <w:rsid w:val="00656A0A"/>
    <w:rsid w:val="00656ABC"/>
    <w:rsid w:val="00656C1B"/>
    <w:rsid w:val="00656E1C"/>
    <w:rsid w:val="006570C2"/>
    <w:rsid w:val="0065747F"/>
    <w:rsid w:val="006602AB"/>
    <w:rsid w:val="006607F5"/>
    <w:rsid w:val="00660811"/>
    <w:rsid w:val="00660890"/>
    <w:rsid w:val="0066098C"/>
    <w:rsid w:val="0066127F"/>
    <w:rsid w:val="00661449"/>
    <w:rsid w:val="00661649"/>
    <w:rsid w:val="006617B4"/>
    <w:rsid w:val="00661902"/>
    <w:rsid w:val="00661CEB"/>
    <w:rsid w:val="00661E28"/>
    <w:rsid w:val="006621FA"/>
    <w:rsid w:val="0066233C"/>
    <w:rsid w:val="006623DD"/>
    <w:rsid w:val="006624D7"/>
    <w:rsid w:val="006627D3"/>
    <w:rsid w:val="0066295F"/>
    <w:rsid w:val="00662CFA"/>
    <w:rsid w:val="00663246"/>
    <w:rsid w:val="00663280"/>
    <w:rsid w:val="00663441"/>
    <w:rsid w:val="006634B0"/>
    <w:rsid w:val="006634B8"/>
    <w:rsid w:val="00663621"/>
    <w:rsid w:val="00663795"/>
    <w:rsid w:val="00663C52"/>
    <w:rsid w:val="00664037"/>
    <w:rsid w:val="006640FC"/>
    <w:rsid w:val="00664668"/>
    <w:rsid w:val="00664E2A"/>
    <w:rsid w:val="00664F4D"/>
    <w:rsid w:val="00664FC9"/>
    <w:rsid w:val="00664FD2"/>
    <w:rsid w:val="0066520F"/>
    <w:rsid w:val="00665232"/>
    <w:rsid w:val="00665296"/>
    <w:rsid w:val="00665324"/>
    <w:rsid w:val="00665D90"/>
    <w:rsid w:val="00665FFA"/>
    <w:rsid w:val="006660F7"/>
    <w:rsid w:val="006661C0"/>
    <w:rsid w:val="006665FE"/>
    <w:rsid w:val="00666739"/>
    <w:rsid w:val="006667F9"/>
    <w:rsid w:val="00666839"/>
    <w:rsid w:val="0066692B"/>
    <w:rsid w:val="00666C6C"/>
    <w:rsid w:val="00666E60"/>
    <w:rsid w:val="00666F46"/>
    <w:rsid w:val="00666FF6"/>
    <w:rsid w:val="0066710A"/>
    <w:rsid w:val="00667364"/>
    <w:rsid w:val="0066741C"/>
    <w:rsid w:val="00667455"/>
    <w:rsid w:val="00667519"/>
    <w:rsid w:val="00667946"/>
    <w:rsid w:val="00667F7A"/>
    <w:rsid w:val="006702B3"/>
    <w:rsid w:val="006707FD"/>
    <w:rsid w:val="00670821"/>
    <w:rsid w:val="00670ADF"/>
    <w:rsid w:val="00670B3B"/>
    <w:rsid w:val="00670E20"/>
    <w:rsid w:val="00671008"/>
    <w:rsid w:val="00671448"/>
    <w:rsid w:val="0067174D"/>
    <w:rsid w:val="00671861"/>
    <w:rsid w:val="00671879"/>
    <w:rsid w:val="00671ED4"/>
    <w:rsid w:val="00672770"/>
    <w:rsid w:val="006729B2"/>
    <w:rsid w:val="00672AB9"/>
    <w:rsid w:val="00673557"/>
    <w:rsid w:val="00673609"/>
    <w:rsid w:val="00673C6C"/>
    <w:rsid w:val="00673D53"/>
    <w:rsid w:val="00673E28"/>
    <w:rsid w:val="00673EF2"/>
    <w:rsid w:val="006743FA"/>
    <w:rsid w:val="0067500A"/>
    <w:rsid w:val="006750DE"/>
    <w:rsid w:val="00675956"/>
    <w:rsid w:val="00675A4F"/>
    <w:rsid w:val="0067629D"/>
    <w:rsid w:val="006763F4"/>
    <w:rsid w:val="00676916"/>
    <w:rsid w:val="00676926"/>
    <w:rsid w:val="00676AA4"/>
    <w:rsid w:val="00676C51"/>
    <w:rsid w:val="00676C6E"/>
    <w:rsid w:val="00676DED"/>
    <w:rsid w:val="00676E28"/>
    <w:rsid w:val="00676E95"/>
    <w:rsid w:val="00677120"/>
    <w:rsid w:val="00677164"/>
    <w:rsid w:val="00677213"/>
    <w:rsid w:val="00677296"/>
    <w:rsid w:val="0067744C"/>
    <w:rsid w:val="006775AB"/>
    <w:rsid w:val="00677B0B"/>
    <w:rsid w:val="006801E4"/>
    <w:rsid w:val="006802E2"/>
    <w:rsid w:val="00680481"/>
    <w:rsid w:val="00680631"/>
    <w:rsid w:val="00680714"/>
    <w:rsid w:val="00680814"/>
    <w:rsid w:val="00680BB5"/>
    <w:rsid w:val="00681159"/>
    <w:rsid w:val="006813E8"/>
    <w:rsid w:val="006818A7"/>
    <w:rsid w:val="00681BE3"/>
    <w:rsid w:val="00681C1E"/>
    <w:rsid w:val="0068203B"/>
    <w:rsid w:val="00682421"/>
    <w:rsid w:val="00682994"/>
    <w:rsid w:val="00682C5A"/>
    <w:rsid w:val="00682F67"/>
    <w:rsid w:val="0068317C"/>
    <w:rsid w:val="006833B6"/>
    <w:rsid w:val="006833D7"/>
    <w:rsid w:val="006834A0"/>
    <w:rsid w:val="006836EF"/>
    <w:rsid w:val="00684230"/>
    <w:rsid w:val="0068455E"/>
    <w:rsid w:val="006846AD"/>
    <w:rsid w:val="00684779"/>
    <w:rsid w:val="006848D3"/>
    <w:rsid w:val="006849AA"/>
    <w:rsid w:val="006849FA"/>
    <w:rsid w:val="00684A65"/>
    <w:rsid w:val="00684C4D"/>
    <w:rsid w:val="00684DB3"/>
    <w:rsid w:val="00685327"/>
    <w:rsid w:val="006855DE"/>
    <w:rsid w:val="0068567F"/>
    <w:rsid w:val="00685749"/>
    <w:rsid w:val="0068597C"/>
    <w:rsid w:val="00685DB6"/>
    <w:rsid w:val="00685ECC"/>
    <w:rsid w:val="0068618D"/>
    <w:rsid w:val="00686266"/>
    <w:rsid w:val="00686335"/>
    <w:rsid w:val="00686489"/>
    <w:rsid w:val="006868D4"/>
    <w:rsid w:val="00686A8B"/>
    <w:rsid w:val="00686D68"/>
    <w:rsid w:val="00686DA6"/>
    <w:rsid w:val="00686EB1"/>
    <w:rsid w:val="00687071"/>
    <w:rsid w:val="006870BE"/>
    <w:rsid w:val="00687243"/>
    <w:rsid w:val="00687713"/>
    <w:rsid w:val="006877E0"/>
    <w:rsid w:val="00687805"/>
    <w:rsid w:val="00687912"/>
    <w:rsid w:val="00687C4C"/>
    <w:rsid w:val="00687C4F"/>
    <w:rsid w:val="00687C6F"/>
    <w:rsid w:val="00687CC7"/>
    <w:rsid w:val="006902C1"/>
    <w:rsid w:val="006904EB"/>
    <w:rsid w:val="00690559"/>
    <w:rsid w:val="00690705"/>
    <w:rsid w:val="0069090F"/>
    <w:rsid w:val="00690AFD"/>
    <w:rsid w:val="00690D05"/>
    <w:rsid w:val="00690E74"/>
    <w:rsid w:val="00690FCB"/>
    <w:rsid w:val="0069108C"/>
    <w:rsid w:val="0069138E"/>
    <w:rsid w:val="00691748"/>
    <w:rsid w:val="00691809"/>
    <w:rsid w:val="00691966"/>
    <w:rsid w:val="00691C6C"/>
    <w:rsid w:val="00692257"/>
    <w:rsid w:val="0069233E"/>
    <w:rsid w:val="006925E6"/>
    <w:rsid w:val="0069290C"/>
    <w:rsid w:val="00692C1E"/>
    <w:rsid w:val="00692E33"/>
    <w:rsid w:val="00692EE4"/>
    <w:rsid w:val="00692F32"/>
    <w:rsid w:val="00693306"/>
    <w:rsid w:val="006937B8"/>
    <w:rsid w:val="006937DB"/>
    <w:rsid w:val="00693A55"/>
    <w:rsid w:val="00693DBF"/>
    <w:rsid w:val="00693E1E"/>
    <w:rsid w:val="0069455C"/>
    <w:rsid w:val="006946C9"/>
    <w:rsid w:val="00694805"/>
    <w:rsid w:val="00694882"/>
    <w:rsid w:val="00694916"/>
    <w:rsid w:val="00694CE3"/>
    <w:rsid w:val="00694E01"/>
    <w:rsid w:val="00694E39"/>
    <w:rsid w:val="00695235"/>
    <w:rsid w:val="00695342"/>
    <w:rsid w:val="0069552E"/>
    <w:rsid w:val="006957BE"/>
    <w:rsid w:val="00695971"/>
    <w:rsid w:val="0069650C"/>
    <w:rsid w:val="006966E3"/>
    <w:rsid w:val="00696747"/>
    <w:rsid w:val="006968A9"/>
    <w:rsid w:val="006969C2"/>
    <w:rsid w:val="00696ADB"/>
    <w:rsid w:val="00696BB0"/>
    <w:rsid w:val="006970CF"/>
    <w:rsid w:val="00697147"/>
    <w:rsid w:val="0069718E"/>
    <w:rsid w:val="00697248"/>
    <w:rsid w:val="006972C9"/>
    <w:rsid w:val="00697522"/>
    <w:rsid w:val="006978A0"/>
    <w:rsid w:val="00697CD4"/>
    <w:rsid w:val="006A03F9"/>
    <w:rsid w:val="006A05BD"/>
    <w:rsid w:val="006A0612"/>
    <w:rsid w:val="006A089B"/>
    <w:rsid w:val="006A0BCE"/>
    <w:rsid w:val="006A0F87"/>
    <w:rsid w:val="006A109F"/>
    <w:rsid w:val="006A12AD"/>
    <w:rsid w:val="006A139F"/>
    <w:rsid w:val="006A15A2"/>
    <w:rsid w:val="006A1B46"/>
    <w:rsid w:val="006A1F8A"/>
    <w:rsid w:val="006A1FC9"/>
    <w:rsid w:val="006A21C7"/>
    <w:rsid w:val="006A22CD"/>
    <w:rsid w:val="006A2358"/>
    <w:rsid w:val="006A2380"/>
    <w:rsid w:val="006A2542"/>
    <w:rsid w:val="006A2624"/>
    <w:rsid w:val="006A26A5"/>
    <w:rsid w:val="006A27FC"/>
    <w:rsid w:val="006A2AAA"/>
    <w:rsid w:val="006A2AF4"/>
    <w:rsid w:val="006A2ECA"/>
    <w:rsid w:val="006A3054"/>
    <w:rsid w:val="006A3083"/>
    <w:rsid w:val="006A32C9"/>
    <w:rsid w:val="006A35E1"/>
    <w:rsid w:val="006A3837"/>
    <w:rsid w:val="006A3BF0"/>
    <w:rsid w:val="006A3CBA"/>
    <w:rsid w:val="006A428E"/>
    <w:rsid w:val="006A43FE"/>
    <w:rsid w:val="006A4718"/>
    <w:rsid w:val="006A4901"/>
    <w:rsid w:val="006A4CAF"/>
    <w:rsid w:val="006A4DED"/>
    <w:rsid w:val="006A4F03"/>
    <w:rsid w:val="006A4FCC"/>
    <w:rsid w:val="006A5058"/>
    <w:rsid w:val="006A524C"/>
    <w:rsid w:val="006A52E0"/>
    <w:rsid w:val="006A5491"/>
    <w:rsid w:val="006A573F"/>
    <w:rsid w:val="006A588A"/>
    <w:rsid w:val="006A588E"/>
    <w:rsid w:val="006A5ADF"/>
    <w:rsid w:val="006A5AE7"/>
    <w:rsid w:val="006A5D9B"/>
    <w:rsid w:val="006A5E46"/>
    <w:rsid w:val="006A5E7F"/>
    <w:rsid w:val="006A5FB2"/>
    <w:rsid w:val="006A601E"/>
    <w:rsid w:val="006A67DB"/>
    <w:rsid w:val="006A697C"/>
    <w:rsid w:val="006A69AB"/>
    <w:rsid w:val="006A71EA"/>
    <w:rsid w:val="006A7379"/>
    <w:rsid w:val="006A74FF"/>
    <w:rsid w:val="006A75DD"/>
    <w:rsid w:val="006A76B2"/>
    <w:rsid w:val="006A7CF5"/>
    <w:rsid w:val="006A7EFD"/>
    <w:rsid w:val="006B00FE"/>
    <w:rsid w:val="006B0724"/>
    <w:rsid w:val="006B0B4E"/>
    <w:rsid w:val="006B10B4"/>
    <w:rsid w:val="006B117D"/>
    <w:rsid w:val="006B127A"/>
    <w:rsid w:val="006B142B"/>
    <w:rsid w:val="006B14F1"/>
    <w:rsid w:val="006B166E"/>
    <w:rsid w:val="006B2088"/>
    <w:rsid w:val="006B23F8"/>
    <w:rsid w:val="006B2770"/>
    <w:rsid w:val="006B281D"/>
    <w:rsid w:val="006B2880"/>
    <w:rsid w:val="006B2AA2"/>
    <w:rsid w:val="006B2DEA"/>
    <w:rsid w:val="006B309F"/>
    <w:rsid w:val="006B3127"/>
    <w:rsid w:val="006B3349"/>
    <w:rsid w:val="006B334F"/>
    <w:rsid w:val="006B33DA"/>
    <w:rsid w:val="006B3561"/>
    <w:rsid w:val="006B3630"/>
    <w:rsid w:val="006B3826"/>
    <w:rsid w:val="006B3893"/>
    <w:rsid w:val="006B3A65"/>
    <w:rsid w:val="006B3E2F"/>
    <w:rsid w:val="006B4605"/>
    <w:rsid w:val="006B4658"/>
    <w:rsid w:val="006B4B53"/>
    <w:rsid w:val="006B4C28"/>
    <w:rsid w:val="006B4D2C"/>
    <w:rsid w:val="006B4E09"/>
    <w:rsid w:val="006B4E5A"/>
    <w:rsid w:val="006B524D"/>
    <w:rsid w:val="006B5252"/>
    <w:rsid w:val="006B5555"/>
    <w:rsid w:val="006B5625"/>
    <w:rsid w:val="006B56D9"/>
    <w:rsid w:val="006B57F2"/>
    <w:rsid w:val="006B589D"/>
    <w:rsid w:val="006B5C0E"/>
    <w:rsid w:val="006B5CE0"/>
    <w:rsid w:val="006B6039"/>
    <w:rsid w:val="006B611B"/>
    <w:rsid w:val="006B6160"/>
    <w:rsid w:val="006B63D7"/>
    <w:rsid w:val="006B65B4"/>
    <w:rsid w:val="006B68C5"/>
    <w:rsid w:val="006B704E"/>
    <w:rsid w:val="006B7808"/>
    <w:rsid w:val="006B7AD8"/>
    <w:rsid w:val="006B7CE4"/>
    <w:rsid w:val="006B7D95"/>
    <w:rsid w:val="006B7F08"/>
    <w:rsid w:val="006B7F85"/>
    <w:rsid w:val="006C0241"/>
    <w:rsid w:val="006C03F4"/>
    <w:rsid w:val="006C061A"/>
    <w:rsid w:val="006C0C3C"/>
    <w:rsid w:val="006C117C"/>
    <w:rsid w:val="006C11EC"/>
    <w:rsid w:val="006C1328"/>
    <w:rsid w:val="006C1449"/>
    <w:rsid w:val="006C1822"/>
    <w:rsid w:val="006C18C4"/>
    <w:rsid w:val="006C1BDA"/>
    <w:rsid w:val="006C2111"/>
    <w:rsid w:val="006C225D"/>
    <w:rsid w:val="006C249D"/>
    <w:rsid w:val="006C2715"/>
    <w:rsid w:val="006C2798"/>
    <w:rsid w:val="006C2980"/>
    <w:rsid w:val="006C2E0E"/>
    <w:rsid w:val="006C3201"/>
    <w:rsid w:val="006C337B"/>
    <w:rsid w:val="006C35B8"/>
    <w:rsid w:val="006C3801"/>
    <w:rsid w:val="006C3E80"/>
    <w:rsid w:val="006C460C"/>
    <w:rsid w:val="006C4AF2"/>
    <w:rsid w:val="006C4B9F"/>
    <w:rsid w:val="006C4E05"/>
    <w:rsid w:val="006C4EDA"/>
    <w:rsid w:val="006C4F5B"/>
    <w:rsid w:val="006C542C"/>
    <w:rsid w:val="006C5444"/>
    <w:rsid w:val="006C560B"/>
    <w:rsid w:val="006C5645"/>
    <w:rsid w:val="006C58A6"/>
    <w:rsid w:val="006C5C09"/>
    <w:rsid w:val="006C5D46"/>
    <w:rsid w:val="006C6142"/>
    <w:rsid w:val="006C6410"/>
    <w:rsid w:val="006C64EB"/>
    <w:rsid w:val="006C66AD"/>
    <w:rsid w:val="006C6A6C"/>
    <w:rsid w:val="006C6BEF"/>
    <w:rsid w:val="006C6D86"/>
    <w:rsid w:val="006C6E30"/>
    <w:rsid w:val="006C6EE0"/>
    <w:rsid w:val="006C6F06"/>
    <w:rsid w:val="006C71FD"/>
    <w:rsid w:val="006C732A"/>
    <w:rsid w:val="006C73CD"/>
    <w:rsid w:val="006C74E6"/>
    <w:rsid w:val="006C77C2"/>
    <w:rsid w:val="006C794F"/>
    <w:rsid w:val="006C79B0"/>
    <w:rsid w:val="006C7BD6"/>
    <w:rsid w:val="006D01BC"/>
    <w:rsid w:val="006D043B"/>
    <w:rsid w:val="006D0466"/>
    <w:rsid w:val="006D052A"/>
    <w:rsid w:val="006D0572"/>
    <w:rsid w:val="006D09C1"/>
    <w:rsid w:val="006D0B94"/>
    <w:rsid w:val="006D10D7"/>
    <w:rsid w:val="006D17FD"/>
    <w:rsid w:val="006D1B35"/>
    <w:rsid w:val="006D1BA1"/>
    <w:rsid w:val="006D1C5A"/>
    <w:rsid w:val="006D1EA9"/>
    <w:rsid w:val="006D2028"/>
    <w:rsid w:val="006D2369"/>
    <w:rsid w:val="006D24C8"/>
    <w:rsid w:val="006D2650"/>
    <w:rsid w:val="006D2B80"/>
    <w:rsid w:val="006D2DC9"/>
    <w:rsid w:val="006D2E48"/>
    <w:rsid w:val="006D388C"/>
    <w:rsid w:val="006D39E8"/>
    <w:rsid w:val="006D3EB4"/>
    <w:rsid w:val="006D4127"/>
    <w:rsid w:val="006D4B2E"/>
    <w:rsid w:val="006D4D25"/>
    <w:rsid w:val="006D4E8A"/>
    <w:rsid w:val="006D5791"/>
    <w:rsid w:val="006D5E47"/>
    <w:rsid w:val="006D5FD3"/>
    <w:rsid w:val="006D62E2"/>
    <w:rsid w:val="006D6477"/>
    <w:rsid w:val="006D64E4"/>
    <w:rsid w:val="006D651D"/>
    <w:rsid w:val="006D6614"/>
    <w:rsid w:val="006D67E8"/>
    <w:rsid w:val="006D6817"/>
    <w:rsid w:val="006D689A"/>
    <w:rsid w:val="006D6D20"/>
    <w:rsid w:val="006D7813"/>
    <w:rsid w:val="006D7B7C"/>
    <w:rsid w:val="006E0C28"/>
    <w:rsid w:val="006E0DB0"/>
    <w:rsid w:val="006E0FD5"/>
    <w:rsid w:val="006E1092"/>
    <w:rsid w:val="006E120C"/>
    <w:rsid w:val="006E1215"/>
    <w:rsid w:val="006E155B"/>
    <w:rsid w:val="006E15E6"/>
    <w:rsid w:val="006E1920"/>
    <w:rsid w:val="006E198B"/>
    <w:rsid w:val="006E1A2B"/>
    <w:rsid w:val="006E1AAA"/>
    <w:rsid w:val="006E1FB9"/>
    <w:rsid w:val="006E225E"/>
    <w:rsid w:val="006E22F7"/>
    <w:rsid w:val="006E23D1"/>
    <w:rsid w:val="006E25A0"/>
    <w:rsid w:val="006E25FE"/>
    <w:rsid w:val="006E26B8"/>
    <w:rsid w:val="006E284F"/>
    <w:rsid w:val="006E29D5"/>
    <w:rsid w:val="006E2A82"/>
    <w:rsid w:val="006E2C6D"/>
    <w:rsid w:val="006E2DA4"/>
    <w:rsid w:val="006E2DC8"/>
    <w:rsid w:val="006E30CA"/>
    <w:rsid w:val="006E391B"/>
    <w:rsid w:val="006E3A13"/>
    <w:rsid w:val="006E3AB4"/>
    <w:rsid w:val="006E3CC8"/>
    <w:rsid w:val="006E3DE9"/>
    <w:rsid w:val="006E3DFB"/>
    <w:rsid w:val="006E4338"/>
    <w:rsid w:val="006E44FB"/>
    <w:rsid w:val="006E479E"/>
    <w:rsid w:val="006E4941"/>
    <w:rsid w:val="006E495A"/>
    <w:rsid w:val="006E4AE4"/>
    <w:rsid w:val="006E4D71"/>
    <w:rsid w:val="006E4DB6"/>
    <w:rsid w:val="006E4E8A"/>
    <w:rsid w:val="006E4F71"/>
    <w:rsid w:val="006E4FAA"/>
    <w:rsid w:val="006E52D8"/>
    <w:rsid w:val="006E535B"/>
    <w:rsid w:val="006E5438"/>
    <w:rsid w:val="006E576A"/>
    <w:rsid w:val="006E5CA1"/>
    <w:rsid w:val="006E64AF"/>
    <w:rsid w:val="006E69D1"/>
    <w:rsid w:val="006E6B0F"/>
    <w:rsid w:val="006E6B4C"/>
    <w:rsid w:val="006E6C19"/>
    <w:rsid w:val="006E71E7"/>
    <w:rsid w:val="006E7AEF"/>
    <w:rsid w:val="006E7B8F"/>
    <w:rsid w:val="006E7BB7"/>
    <w:rsid w:val="006E7E92"/>
    <w:rsid w:val="006F03A7"/>
    <w:rsid w:val="006F03C0"/>
    <w:rsid w:val="006F05BA"/>
    <w:rsid w:val="006F0C75"/>
    <w:rsid w:val="006F0D6C"/>
    <w:rsid w:val="006F105E"/>
    <w:rsid w:val="006F134A"/>
    <w:rsid w:val="006F13D0"/>
    <w:rsid w:val="006F178B"/>
    <w:rsid w:val="006F1802"/>
    <w:rsid w:val="006F1AD9"/>
    <w:rsid w:val="006F1AEB"/>
    <w:rsid w:val="006F207A"/>
    <w:rsid w:val="006F2123"/>
    <w:rsid w:val="006F2336"/>
    <w:rsid w:val="006F23AC"/>
    <w:rsid w:val="006F25AC"/>
    <w:rsid w:val="006F25F4"/>
    <w:rsid w:val="006F2A9C"/>
    <w:rsid w:val="006F2CCC"/>
    <w:rsid w:val="006F2CCE"/>
    <w:rsid w:val="006F2D7C"/>
    <w:rsid w:val="006F313D"/>
    <w:rsid w:val="006F318F"/>
    <w:rsid w:val="006F33D4"/>
    <w:rsid w:val="006F3631"/>
    <w:rsid w:val="006F395B"/>
    <w:rsid w:val="006F39B4"/>
    <w:rsid w:val="006F3A7D"/>
    <w:rsid w:val="006F3E75"/>
    <w:rsid w:val="006F4102"/>
    <w:rsid w:val="006F4158"/>
    <w:rsid w:val="006F430D"/>
    <w:rsid w:val="006F432C"/>
    <w:rsid w:val="006F4941"/>
    <w:rsid w:val="006F4B18"/>
    <w:rsid w:val="006F4B9E"/>
    <w:rsid w:val="006F4C63"/>
    <w:rsid w:val="006F4C94"/>
    <w:rsid w:val="006F4E83"/>
    <w:rsid w:val="006F56C4"/>
    <w:rsid w:val="006F5820"/>
    <w:rsid w:val="006F59B0"/>
    <w:rsid w:val="006F5BBF"/>
    <w:rsid w:val="006F5D32"/>
    <w:rsid w:val="006F5E45"/>
    <w:rsid w:val="006F5F7A"/>
    <w:rsid w:val="006F690F"/>
    <w:rsid w:val="006F6C49"/>
    <w:rsid w:val="006F6D89"/>
    <w:rsid w:val="006F6F63"/>
    <w:rsid w:val="006F70AC"/>
    <w:rsid w:val="006F7210"/>
    <w:rsid w:val="006F723C"/>
    <w:rsid w:val="006F7791"/>
    <w:rsid w:val="006F7991"/>
    <w:rsid w:val="006F7F88"/>
    <w:rsid w:val="0070039B"/>
    <w:rsid w:val="0070049E"/>
    <w:rsid w:val="007004BD"/>
    <w:rsid w:val="0070056B"/>
    <w:rsid w:val="0070068E"/>
    <w:rsid w:val="00700AB8"/>
    <w:rsid w:val="00700AEF"/>
    <w:rsid w:val="00700C2F"/>
    <w:rsid w:val="00700CC3"/>
    <w:rsid w:val="007012F3"/>
    <w:rsid w:val="007014E7"/>
    <w:rsid w:val="00701A6F"/>
    <w:rsid w:val="007024B4"/>
    <w:rsid w:val="0070267A"/>
    <w:rsid w:val="00702737"/>
    <w:rsid w:val="00702872"/>
    <w:rsid w:val="00702925"/>
    <w:rsid w:val="00702BCD"/>
    <w:rsid w:val="00702E99"/>
    <w:rsid w:val="007031C8"/>
    <w:rsid w:val="00703405"/>
    <w:rsid w:val="00703A38"/>
    <w:rsid w:val="00703A6C"/>
    <w:rsid w:val="00703DB4"/>
    <w:rsid w:val="00703F07"/>
    <w:rsid w:val="00703FA5"/>
    <w:rsid w:val="007041E5"/>
    <w:rsid w:val="0070442A"/>
    <w:rsid w:val="007049FA"/>
    <w:rsid w:val="00704A41"/>
    <w:rsid w:val="00704B6A"/>
    <w:rsid w:val="00704C7B"/>
    <w:rsid w:val="00704CB3"/>
    <w:rsid w:val="00704D34"/>
    <w:rsid w:val="00704F9B"/>
    <w:rsid w:val="00704FA8"/>
    <w:rsid w:val="0070538B"/>
    <w:rsid w:val="00705797"/>
    <w:rsid w:val="00705A25"/>
    <w:rsid w:val="00705C89"/>
    <w:rsid w:val="00705CCE"/>
    <w:rsid w:val="00705D2B"/>
    <w:rsid w:val="00705DF6"/>
    <w:rsid w:val="00706255"/>
    <w:rsid w:val="0070625B"/>
    <w:rsid w:val="0070678C"/>
    <w:rsid w:val="00706A28"/>
    <w:rsid w:val="00706F92"/>
    <w:rsid w:val="00706FF1"/>
    <w:rsid w:val="007070DF"/>
    <w:rsid w:val="00707714"/>
    <w:rsid w:val="00707845"/>
    <w:rsid w:val="0070786C"/>
    <w:rsid w:val="007079A1"/>
    <w:rsid w:val="00707C68"/>
    <w:rsid w:val="00707EC6"/>
    <w:rsid w:val="0071017B"/>
    <w:rsid w:val="0071038D"/>
    <w:rsid w:val="00710545"/>
    <w:rsid w:val="007106DE"/>
    <w:rsid w:val="00710A04"/>
    <w:rsid w:val="00710E5D"/>
    <w:rsid w:val="0071160C"/>
    <w:rsid w:val="00711BB3"/>
    <w:rsid w:val="00711BE8"/>
    <w:rsid w:val="0071220F"/>
    <w:rsid w:val="007124B6"/>
    <w:rsid w:val="00712749"/>
    <w:rsid w:val="0071283D"/>
    <w:rsid w:val="00712AAE"/>
    <w:rsid w:val="00712C6E"/>
    <w:rsid w:val="00712E1D"/>
    <w:rsid w:val="00712E9A"/>
    <w:rsid w:val="0071310D"/>
    <w:rsid w:val="00713F5C"/>
    <w:rsid w:val="00714088"/>
    <w:rsid w:val="007141CD"/>
    <w:rsid w:val="00714381"/>
    <w:rsid w:val="0071455E"/>
    <w:rsid w:val="007146BC"/>
    <w:rsid w:val="00714DA5"/>
    <w:rsid w:val="007150D1"/>
    <w:rsid w:val="007150F1"/>
    <w:rsid w:val="007151D9"/>
    <w:rsid w:val="007153EA"/>
    <w:rsid w:val="00715553"/>
    <w:rsid w:val="00715682"/>
    <w:rsid w:val="00715687"/>
    <w:rsid w:val="00715B77"/>
    <w:rsid w:val="00715BDD"/>
    <w:rsid w:val="00715E83"/>
    <w:rsid w:val="00715EC7"/>
    <w:rsid w:val="007160F3"/>
    <w:rsid w:val="007163B8"/>
    <w:rsid w:val="00716458"/>
    <w:rsid w:val="00716467"/>
    <w:rsid w:val="00716475"/>
    <w:rsid w:val="007165ED"/>
    <w:rsid w:val="007166ED"/>
    <w:rsid w:val="00716EF5"/>
    <w:rsid w:val="007172B8"/>
    <w:rsid w:val="00717569"/>
    <w:rsid w:val="00717B83"/>
    <w:rsid w:val="00717C56"/>
    <w:rsid w:val="00717C74"/>
    <w:rsid w:val="00717CF5"/>
    <w:rsid w:val="00720049"/>
    <w:rsid w:val="007200CE"/>
    <w:rsid w:val="007201FE"/>
    <w:rsid w:val="007204C0"/>
    <w:rsid w:val="00720668"/>
    <w:rsid w:val="00720BCD"/>
    <w:rsid w:val="00720C60"/>
    <w:rsid w:val="00720DF4"/>
    <w:rsid w:val="0072128A"/>
    <w:rsid w:val="007213D6"/>
    <w:rsid w:val="00721801"/>
    <w:rsid w:val="00721A72"/>
    <w:rsid w:val="00721C8A"/>
    <w:rsid w:val="00721EB8"/>
    <w:rsid w:val="00722263"/>
    <w:rsid w:val="0072229F"/>
    <w:rsid w:val="00722471"/>
    <w:rsid w:val="007224A4"/>
    <w:rsid w:val="007225B3"/>
    <w:rsid w:val="0072295E"/>
    <w:rsid w:val="00722A86"/>
    <w:rsid w:val="007230D1"/>
    <w:rsid w:val="00723EAA"/>
    <w:rsid w:val="00724072"/>
    <w:rsid w:val="00724315"/>
    <w:rsid w:val="007243FA"/>
    <w:rsid w:val="0072448E"/>
    <w:rsid w:val="007244E7"/>
    <w:rsid w:val="007248E6"/>
    <w:rsid w:val="00724974"/>
    <w:rsid w:val="00724A91"/>
    <w:rsid w:val="00724AF3"/>
    <w:rsid w:val="00724EC1"/>
    <w:rsid w:val="0072575F"/>
    <w:rsid w:val="00725A12"/>
    <w:rsid w:val="00725ADA"/>
    <w:rsid w:val="00725CB3"/>
    <w:rsid w:val="00725CFC"/>
    <w:rsid w:val="00725EF2"/>
    <w:rsid w:val="00726247"/>
    <w:rsid w:val="0072630E"/>
    <w:rsid w:val="007263BC"/>
    <w:rsid w:val="007265EE"/>
    <w:rsid w:val="00726604"/>
    <w:rsid w:val="007267E0"/>
    <w:rsid w:val="00726916"/>
    <w:rsid w:val="00727389"/>
    <w:rsid w:val="007273D7"/>
    <w:rsid w:val="007276AA"/>
    <w:rsid w:val="00727892"/>
    <w:rsid w:val="00727A71"/>
    <w:rsid w:val="00727C0B"/>
    <w:rsid w:val="00727CB1"/>
    <w:rsid w:val="00730280"/>
    <w:rsid w:val="00730361"/>
    <w:rsid w:val="00730568"/>
    <w:rsid w:val="007309F0"/>
    <w:rsid w:val="00730D4F"/>
    <w:rsid w:val="00730E0A"/>
    <w:rsid w:val="007310A2"/>
    <w:rsid w:val="007312F4"/>
    <w:rsid w:val="007318C2"/>
    <w:rsid w:val="00731A53"/>
    <w:rsid w:val="00731AA1"/>
    <w:rsid w:val="00731DCF"/>
    <w:rsid w:val="00731F50"/>
    <w:rsid w:val="00732535"/>
    <w:rsid w:val="007327DB"/>
    <w:rsid w:val="0073283D"/>
    <w:rsid w:val="00732855"/>
    <w:rsid w:val="00732CFB"/>
    <w:rsid w:val="00732DB6"/>
    <w:rsid w:val="00732E56"/>
    <w:rsid w:val="0073327A"/>
    <w:rsid w:val="00733713"/>
    <w:rsid w:val="0073371C"/>
    <w:rsid w:val="00733D80"/>
    <w:rsid w:val="00733F0A"/>
    <w:rsid w:val="00734223"/>
    <w:rsid w:val="00734499"/>
    <w:rsid w:val="0073463D"/>
    <w:rsid w:val="007346EF"/>
    <w:rsid w:val="00734768"/>
    <w:rsid w:val="00734A1F"/>
    <w:rsid w:val="00734BD1"/>
    <w:rsid w:val="00734EC1"/>
    <w:rsid w:val="007351C7"/>
    <w:rsid w:val="0073537C"/>
    <w:rsid w:val="00735471"/>
    <w:rsid w:val="00735629"/>
    <w:rsid w:val="0073581C"/>
    <w:rsid w:val="007358F1"/>
    <w:rsid w:val="00735A48"/>
    <w:rsid w:val="00735FE8"/>
    <w:rsid w:val="007361BE"/>
    <w:rsid w:val="00736205"/>
    <w:rsid w:val="00736463"/>
    <w:rsid w:val="007364A1"/>
    <w:rsid w:val="00736600"/>
    <w:rsid w:val="00736A09"/>
    <w:rsid w:val="00736BAE"/>
    <w:rsid w:val="00736D73"/>
    <w:rsid w:val="00736EBC"/>
    <w:rsid w:val="00736EF4"/>
    <w:rsid w:val="00737858"/>
    <w:rsid w:val="0073791D"/>
    <w:rsid w:val="00737B4F"/>
    <w:rsid w:val="00737DB8"/>
    <w:rsid w:val="00737F63"/>
    <w:rsid w:val="00740528"/>
    <w:rsid w:val="007406A4"/>
    <w:rsid w:val="00740852"/>
    <w:rsid w:val="0074097D"/>
    <w:rsid w:val="00740BFF"/>
    <w:rsid w:val="00740F22"/>
    <w:rsid w:val="00741306"/>
    <w:rsid w:val="007418D9"/>
    <w:rsid w:val="007419AB"/>
    <w:rsid w:val="00741A14"/>
    <w:rsid w:val="00741E03"/>
    <w:rsid w:val="00741E86"/>
    <w:rsid w:val="00741EF4"/>
    <w:rsid w:val="00741F20"/>
    <w:rsid w:val="007424D6"/>
    <w:rsid w:val="00742724"/>
    <w:rsid w:val="0074279A"/>
    <w:rsid w:val="0074285B"/>
    <w:rsid w:val="00742969"/>
    <w:rsid w:val="007429FC"/>
    <w:rsid w:val="00742DC1"/>
    <w:rsid w:val="00742FBB"/>
    <w:rsid w:val="00743077"/>
    <w:rsid w:val="007430C4"/>
    <w:rsid w:val="0074318C"/>
    <w:rsid w:val="00743273"/>
    <w:rsid w:val="00743332"/>
    <w:rsid w:val="007435F2"/>
    <w:rsid w:val="00743755"/>
    <w:rsid w:val="00743874"/>
    <w:rsid w:val="00743906"/>
    <w:rsid w:val="00743DE9"/>
    <w:rsid w:val="00743F3A"/>
    <w:rsid w:val="007440CE"/>
    <w:rsid w:val="00744D80"/>
    <w:rsid w:val="00744F1B"/>
    <w:rsid w:val="00744FB1"/>
    <w:rsid w:val="007451FE"/>
    <w:rsid w:val="0074536D"/>
    <w:rsid w:val="00745484"/>
    <w:rsid w:val="007454FF"/>
    <w:rsid w:val="00745643"/>
    <w:rsid w:val="007456E9"/>
    <w:rsid w:val="00745748"/>
    <w:rsid w:val="00745DF6"/>
    <w:rsid w:val="00745F6C"/>
    <w:rsid w:val="00746010"/>
    <w:rsid w:val="007461B7"/>
    <w:rsid w:val="0074632E"/>
    <w:rsid w:val="007464D1"/>
    <w:rsid w:val="007468DC"/>
    <w:rsid w:val="007468E1"/>
    <w:rsid w:val="007469D2"/>
    <w:rsid w:val="00746A02"/>
    <w:rsid w:val="00746C0C"/>
    <w:rsid w:val="00746C48"/>
    <w:rsid w:val="00746C6C"/>
    <w:rsid w:val="00746D59"/>
    <w:rsid w:val="007470B8"/>
    <w:rsid w:val="007475EB"/>
    <w:rsid w:val="00747A5B"/>
    <w:rsid w:val="00747A7D"/>
    <w:rsid w:val="00747C1E"/>
    <w:rsid w:val="00747EED"/>
    <w:rsid w:val="00750408"/>
    <w:rsid w:val="0075093C"/>
    <w:rsid w:val="007509F5"/>
    <w:rsid w:val="00750CB6"/>
    <w:rsid w:val="00750D1A"/>
    <w:rsid w:val="00751286"/>
    <w:rsid w:val="0075152A"/>
    <w:rsid w:val="007515AF"/>
    <w:rsid w:val="0075172C"/>
    <w:rsid w:val="00751937"/>
    <w:rsid w:val="00751D09"/>
    <w:rsid w:val="00751E32"/>
    <w:rsid w:val="0075211B"/>
    <w:rsid w:val="0075237B"/>
    <w:rsid w:val="007524A3"/>
    <w:rsid w:val="007526B0"/>
    <w:rsid w:val="00752EC4"/>
    <w:rsid w:val="0075314D"/>
    <w:rsid w:val="00753569"/>
    <w:rsid w:val="007539D5"/>
    <w:rsid w:val="00753B93"/>
    <w:rsid w:val="00753E65"/>
    <w:rsid w:val="0075408F"/>
    <w:rsid w:val="0075429D"/>
    <w:rsid w:val="007542C9"/>
    <w:rsid w:val="00754485"/>
    <w:rsid w:val="0075476E"/>
    <w:rsid w:val="00754885"/>
    <w:rsid w:val="00755013"/>
    <w:rsid w:val="007551A1"/>
    <w:rsid w:val="007551B7"/>
    <w:rsid w:val="007556F7"/>
    <w:rsid w:val="00755910"/>
    <w:rsid w:val="00755963"/>
    <w:rsid w:val="00755BBF"/>
    <w:rsid w:val="00755DED"/>
    <w:rsid w:val="00755F10"/>
    <w:rsid w:val="00755FAB"/>
    <w:rsid w:val="007562D1"/>
    <w:rsid w:val="0075656E"/>
    <w:rsid w:val="007566EE"/>
    <w:rsid w:val="00756AF5"/>
    <w:rsid w:val="00756B26"/>
    <w:rsid w:val="00756FD2"/>
    <w:rsid w:val="0075720B"/>
    <w:rsid w:val="0075727B"/>
    <w:rsid w:val="00757634"/>
    <w:rsid w:val="0075778C"/>
    <w:rsid w:val="00757C00"/>
    <w:rsid w:val="0076008B"/>
    <w:rsid w:val="00760227"/>
    <w:rsid w:val="00760387"/>
    <w:rsid w:val="0076092F"/>
    <w:rsid w:val="00760C4B"/>
    <w:rsid w:val="00760DCB"/>
    <w:rsid w:val="00760ED4"/>
    <w:rsid w:val="007612BC"/>
    <w:rsid w:val="0076154B"/>
    <w:rsid w:val="00761B78"/>
    <w:rsid w:val="00762353"/>
    <w:rsid w:val="007623DC"/>
    <w:rsid w:val="007625A9"/>
    <w:rsid w:val="00762684"/>
    <w:rsid w:val="0076281D"/>
    <w:rsid w:val="007629E9"/>
    <w:rsid w:val="00762AFC"/>
    <w:rsid w:val="00762EDF"/>
    <w:rsid w:val="00762F3A"/>
    <w:rsid w:val="00762FA2"/>
    <w:rsid w:val="007631F0"/>
    <w:rsid w:val="007634DF"/>
    <w:rsid w:val="00763516"/>
    <w:rsid w:val="00763845"/>
    <w:rsid w:val="00763B90"/>
    <w:rsid w:val="00763F98"/>
    <w:rsid w:val="007640D9"/>
    <w:rsid w:val="007642A9"/>
    <w:rsid w:val="00764680"/>
    <w:rsid w:val="00764856"/>
    <w:rsid w:val="007648FD"/>
    <w:rsid w:val="00764A6D"/>
    <w:rsid w:val="00764C02"/>
    <w:rsid w:val="00764C5F"/>
    <w:rsid w:val="00764D3A"/>
    <w:rsid w:val="007650CA"/>
    <w:rsid w:val="0076511E"/>
    <w:rsid w:val="0076516B"/>
    <w:rsid w:val="00765430"/>
    <w:rsid w:val="00765C45"/>
    <w:rsid w:val="00765C95"/>
    <w:rsid w:val="00765CBB"/>
    <w:rsid w:val="00765E6D"/>
    <w:rsid w:val="00765EA2"/>
    <w:rsid w:val="00766059"/>
    <w:rsid w:val="007663A4"/>
    <w:rsid w:val="007663CD"/>
    <w:rsid w:val="007663D2"/>
    <w:rsid w:val="007664F3"/>
    <w:rsid w:val="007666E7"/>
    <w:rsid w:val="007667F9"/>
    <w:rsid w:val="0076689F"/>
    <w:rsid w:val="00766A9E"/>
    <w:rsid w:val="00766B33"/>
    <w:rsid w:val="00766BD0"/>
    <w:rsid w:val="00766C70"/>
    <w:rsid w:val="00766E07"/>
    <w:rsid w:val="00766F63"/>
    <w:rsid w:val="007674C5"/>
    <w:rsid w:val="007678F2"/>
    <w:rsid w:val="00767A7D"/>
    <w:rsid w:val="00767B89"/>
    <w:rsid w:val="00767F68"/>
    <w:rsid w:val="00767FFE"/>
    <w:rsid w:val="00770B0B"/>
    <w:rsid w:val="00770F56"/>
    <w:rsid w:val="007715B8"/>
    <w:rsid w:val="007715DB"/>
    <w:rsid w:val="007716A6"/>
    <w:rsid w:val="0077176D"/>
    <w:rsid w:val="00771811"/>
    <w:rsid w:val="0077195F"/>
    <w:rsid w:val="00771F32"/>
    <w:rsid w:val="0077218B"/>
    <w:rsid w:val="007723F7"/>
    <w:rsid w:val="0077240F"/>
    <w:rsid w:val="00772530"/>
    <w:rsid w:val="007726A7"/>
    <w:rsid w:val="00772705"/>
    <w:rsid w:val="00772715"/>
    <w:rsid w:val="007727C5"/>
    <w:rsid w:val="00772961"/>
    <w:rsid w:val="00772A78"/>
    <w:rsid w:val="0077301B"/>
    <w:rsid w:val="007733AB"/>
    <w:rsid w:val="007735EC"/>
    <w:rsid w:val="00773A78"/>
    <w:rsid w:val="00773F87"/>
    <w:rsid w:val="00773FA2"/>
    <w:rsid w:val="00773FC9"/>
    <w:rsid w:val="0077426D"/>
    <w:rsid w:val="0077427B"/>
    <w:rsid w:val="007746ED"/>
    <w:rsid w:val="00774754"/>
    <w:rsid w:val="00774D0C"/>
    <w:rsid w:val="00774E45"/>
    <w:rsid w:val="0077510C"/>
    <w:rsid w:val="00775430"/>
    <w:rsid w:val="007756F4"/>
    <w:rsid w:val="00775832"/>
    <w:rsid w:val="00775AA8"/>
    <w:rsid w:val="00775AFB"/>
    <w:rsid w:val="007766E9"/>
    <w:rsid w:val="00776A60"/>
    <w:rsid w:val="00776BF8"/>
    <w:rsid w:val="00777278"/>
    <w:rsid w:val="0077778D"/>
    <w:rsid w:val="007778A1"/>
    <w:rsid w:val="007778C5"/>
    <w:rsid w:val="0078002D"/>
    <w:rsid w:val="0078028E"/>
    <w:rsid w:val="00780594"/>
    <w:rsid w:val="007805FE"/>
    <w:rsid w:val="007807F2"/>
    <w:rsid w:val="00780A45"/>
    <w:rsid w:val="00780B97"/>
    <w:rsid w:val="00780F89"/>
    <w:rsid w:val="00781205"/>
    <w:rsid w:val="00781523"/>
    <w:rsid w:val="00781549"/>
    <w:rsid w:val="007819EE"/>
    <w:rsid w:val="00781C42"/>
    <w:rsid w:val="00781D14"/>
    <w:rsid w:val="00781DB6"/>
    <w:rsid w:val="00781E8D"/>
    <w:rsid w:val="0078224C"/>
    <w:rsid w:val="00782443"/>
    <w:rsid w:val="0078249D"/>
    <w:rsid w:val="0078255F"/>
    <w:rsid w:val="007827F8"/>
    <w:rsid w:val="00782832"/>
    <w:rsid w:val="00782A5E"/>
    <w:rsid w:val="00782A76"/>
    <w:rsid w:val="00782C32"/>
    <w:rsid w:val="00782F92"/>
    <w:rsid w:val="0078349C"/>
    <w:rsid w:val="0078386A"/>
    <w:rsid w:val="00783B6D"/>
    <w:rsid w:val="00783BF1"/>
    <w:rsid w:val="00783E88"/>
    <w:rsid w:val="00784018"/>
    <w:rsid w:val="0078435F"/>
    <w:rsid w:val="007843CA"/>
    <w:rsid w:val="00784400"/>
    <w:rsid w:val="0078455B"/>
    <w:rsid w:val="00784562"/>
    <w:rsid w:val="0078471C"/>
    <w:rsid w:val="00784F64"/>
    <w:rsid w:val="0078501C"/>
    <w:rsid w:val="007851F3"/>
    <w:rsid w:val="00785435"/>
    <w:rsid w:val="00785471"/>
    <w:rsid w:val="007856D4"/>
    <w:rsid w:val="007856DE"/>
    <w:rsid w:val="00785A07"/>
    <w:rsid w:val="00785BB6"/>
    <w:rsid w:val="00785EA4"/>
    <w:rsid w:val="00785F2C"/>
    <w:rsid w:val="007864AC"/>
    <w:rsid w:val="00786770"/>
    <w:rsid w:val="00786939"/>
    <w:rsid w:val="00786A3E"/>
    <w:rsid w:val="00786AB6"/>
    <w:rsid w:val="00786E65"/>
    <w:rsid w:val="007875B5"/>
    <w:rsid w:val="007875FE"/>
    <w:rsid w:val="0078765C"/>
    <w:rsid w:val="00787718"/>
    <w:rsid w:val="007878DF"/>
    <w:rsid w:val="007879C3"/>
    <w:rsid w:val="00787BA2"/>
    <w:rsid w:val="00787C13"/>
    <w:rsid w:val="00787FD5"/>
    <w:rsid w:val="00790104"/>
    <w:rsid w:val="007904C9"/>
    <w:rsid w:val="007904CE"/>
    <w:rsid w:val="007905E1"/>
    <w:rsid w:val="00790624"/>
    <w:rsid w:val="007906C5"/>
    <w:rsid w:val="00790827"/>
    <w:rsid w:val="00790BFF"/>
    <w:rsid w:val="00790EA8"/>
    <w:rsid w:val="00791C7C"/>
    <w:rsid w:val="00791F03"/>
    <w:rsid w:val="0079206C"/>
    <w:rsid w:val="007920CE"/>
    <w:rsid w:val="007923BE"/>
    <w:rsid w:val="007924DE"/>
    <w:rsid w:val="007927D0"/>
    <w:rsid w:val="007928D8"/>
    <w:rsid w:val="0079303D"/>
    <w:rsid w:val="00793153"/>
    <w:rsid w:val="007932BE"/>
    <w:rsid w:val="0079332F"/>
    <w:rsid w:val="0079371D"/>
    <w:rsid w:val="00793804"/>
    <w:rsid w:val="00793A08"/>
    <w:rsid w:val="00793C1A"/>
    <w:rsid w:val="00793E50"/>
    <w:rsid w:val="00793F1E"/>
    <w:rsid w:val="007940CB"/>
    <w:rsid w:val="00794242"/>
    <w:rsid w:val="0079437D"/>
    <w:rsid w:val="007944B5"/>
    <w:rsid w:val="0079461B"/>
    <w:rsid w:val="00794947"/>
    <w:rsid w:val="00794EAC"/>
    <w:rsid w:val="0079507B"/>
    <w:rsid w:val="007950D3"/>
    <w:rsid w:val="007951AA"/>
    <w:rsid w:val="00795422"/>
    <w:rsid w:val="00795423"/>
    <w:rsid w:val="00795643"/>
    <w:rsid w:val="007956D6"/>
    <w:rsid w:val="007958C3"/>
    <w:rsid w:val="00795D49"/>
    <w:rsid w:val="0079607B"/>
    <w:rsid w:val="007963B5"/>
    <w:rsid w:val="0079649E"/>
    <w:rsid w:val="007964C0"/>
    <w:rsid w:val="007965EE"/>
    <w:rsid w:val="0079674D"/>
    <w:rsid w:val="0079686E"/>
    <w:rsid w:val="00796896"/>
    <w:rsid w:val="0079697E"/>
    <w:rsid w:val="00796CF9"/>
    <w:rsid w:val="00796E3E"/>
    <w:rsid w:val="00796EA4"/>
    <w:rsid w:val="00796EA5"/>
    <w:rsid w:val="00797297"/>
    <w:rsid w:val="00797359"/>
    <w:rsid w:val="007973BE"/>
    <w:rsid w:val="00797DDA"/>
    <w:rsid w:val="00797ED3"/>
    <w:rsid w:val="00797EF2"/>
    <w:rsid w:val="007A0215"/>
    <w:rsid w:val="007A03FE"/>
    <w:rsid w:val="007A04A6"/>
    <w:rsid w:val="007A04F2"/>
    <w:rsid w:val="007A056B"/>
    <w:rsid w:val="007A06F0"/>
    <w:rsid w:val="007A08FF"/>
    <w:rsid w:val="007A0ABE"/>
    <w:rsid w:val="007A0C64"/>
    <w:rsid w:val="007A0E35"/>
    <w:rsid w:val="007A168E"/>
    <w:rsid w:val="007A16EB"/>
    <w:rsid w:val="007A1D68"/>
    <w:rsid w:val="007A1DA2"/>
    <w:rsid w:val="007A1E8E"/>
    <w:rsid w:val="007A20F2"/>
    <w:rsid w:val="007A22EA"/>
    <w:rsid w:val="007A243D"/>
    <w:rsid w:val="007A28F2"/>
    <w:rsid w:val="007A2976"/>
    <w:rsid w:val="007A2A3B"/>
    <w:rsid w:val="007A2EF3"/>
    <w:rsid w:val="007A30A2"/>
    <w:rsid w:val="007A349F"/>
    <w:rsid w:val="007A3722"/>
    <w:rsid w:val="007A390B"/>
    <w:rsid w:val="007A3A5F"/>
    <w:rsid w:val="007A3AA1"/>
    <w:rsid w:val="007A3BDD"/>
    <w:rsid w:val="007A3D04"/>
    <w:rsid w:val="007A45D0"/>
    <w:rsid w:val="007A475B"/>
    <w:rsid w:val="007A47AF"/>
    <w:rsid w:val="007A4C74"/>
    <w:rsid w:val="007A4D5C"/>
    <w:rsid w:val="007A4DDE"/>
    <w:rsid w:val="007A50D1"/>
    <w:rsid w:val="007A517E"/>
    <w:rsid w:val="007A5211"/>
    <w:rsid w:val="007A562A"/>
    <w:rsid w:val="007A5643"/>
    <w:rsid w:val="007A57EC"/>
    <w:rsid w:val="007A5822"/>
    <w:rsid w:val="007A5BD4"/>
    <w:rsid w:val="007A5BE8"/>
    <w:rsid w:val="007A5C4C"/>
    <w:rsid w:val="007A6129"/>
    <w:rsid w:val="007A6276"/>
    <w:rsid w:val="007A641D"/>
    <w:rsid w:val="007A6458"/>
    <w:rsid w:val="007A65CD"/>
    <w:rsid w:val="007A6725"/>
    <w:rsid w:val="007A6822"/>
    <w:rsid w:val="007A6CA0"/>
    <w:rsid w:val="007A6EFA"/>
    <w:rsid w:val="007A72F6"/>
    <w:rsid w:val="007A737C"/>
    <w:rsid w:val="007A75EF"/>
    <w:rsid w:val="007A75F7"/>
    <w:rsid w:val="007A7B9F"/>
    <w:rsid w:val="007A7C73"/>
    <w:rsid w:val="007A7E2F"/>
    <w:rsid w:val="007A7F50"/>
    <w:rsid w:val="007A7FA6"/>
    <w:rsid w:val="007A7FAA"/>
    <w:rsid w:val="007B006C"/>
    <w:rsid w:val="007B0410"/>
    <w:rsid w:val="007B0479"/>
    <w:rsid w:val="007B0693"/>
    <w:rsid w:val="007B07BD"/>
    <w:rsid w:val="007B0B46"/>
    <w:rsid w:val="007B0CB3"/>
    <w:rsid w:val="007B0E00"/>
    <w:rsid w:val="007B0F6B"/>
    <w:rsid w:val="007B1014"/>
    <w:rsid w:val="007B1082"/>
    <w:rsid w:val="007B10D1"/>
    <w:rsid w:val="007B13F2"/>
    <w:rsid w:val="007B1448"/>
    <w:rsid w:val="007B14E3"/>
    <w:rsid w:val="007B16B5"/>
    <w:rsid w:val="007B170B"/>
    <w:rsid w:val="007B1900"/>
    <w:rsid w:val="007B1A35"/>
    <w:rsid w:val="007B1B13"/>
    <w:rsid w:val="007B238C"/>
    <w:rsid w:val="007B23F6"/>
    <w:rsid w:val="007B2482"/>
    <w:rsid w:val="007B2727"/>
    <w:rsid w:val="007B2E5F"/>
    <w:rsid w:val="007B2EC8"/>
    <w:rsid w:val="007B3032"/>
    <w:rsid w:val="007B30CA"/>
    <w:rsid w:val="007B31CB"/>
    <w:rsid w:val="007B33B9"/>
    <w:rsid w:val="007B3838"/>
    <w:rsid w:val="007B39D9"/>
    <w:rsid w:val="007B3F70"/>
    <w:rsid w:val="007B4E91"/>
    <w:rsid w:val="007B4F14"/>
    <w:rsid w:val="007B4F25"/>
    <w:rsid w:val="007B4FAC"/>
    <w:rsid w:val="007B4FF4"/>
    <w:rsid w:val="007B538D"/>
    <w:rsid w:val="007B5563"/>
    <w:rsid w:val="007B5727"/>
    <w:rsid w:val="007B57CB"/>
    <w:rsid w:val="007B591F"/>
    <w:rsid w:val="007B598C"/>
    <w:rsid w:val="007B59AE"/>
    <w:rsid w:val="007B5A68"/>
    <w:rsid w:val="007B5B9E"/>
    <w:rsid w:val="007B5DC3"/>
    <w:rsid w:val="007B640D"/>
    <w:rsid w:val="007B6443"/>
    <w:rsid w:val="007B6647"/>
    <w:rsid w:val="007B68C8"/>
    <w:rsid w:val="007B6A44"/>
    <w:rsid w:val="007B6BB7"/>
    <w:rsid w:val="007B6E15"/>
    <w:rsid w:val="007B6EF5"/>
    <w:rsid w:val="007B7006"/>
    <w:rsid w:val="007B700C"/>
    <w:rsid w:val="007B72A7"/>
    <w:rsid w:val="007B7612"/>
    <w:rsid w:val="007B77F7"/>
    <w:rsid w:val="007B7D13"/>
    <w:rsid w:val="007C0085"/>
    <w:rsid w:val="007C02CE"/>
    <w:rsid w:val="007C0404"/>
    <w:rsid w:val="007C0543"/>
    <w:rsid w:val="007C05C7"/>
    <w:rsid w:val="007C0630"/>
    <w:rsid w:val="007C074F"/>
    <w:rsid w:val="007C09B3"/>
    <w:rsid w:val="007C0D2C"/>
    <w:rsid w:val="007C0F9E"/>
    <w:rsid w:val="007C0FC8"/>
    <w:rsid w:val="007C1152"/>
    <w:rsid w:val="007C15BC"/>
    <w:rsid w:val="007C17D2"/>
    <w:rsid w:val="007C17F5"/>
    <w:rsid w:val="007C1CBB"/>
    <w:rsid w:val="007C1F82"/>
    <w:rsid w:val="007C1F9D"/>
    <w:rsid w:val="007C201D"/>
    <w:rsid w:val="007C20B1"/>
    <w:rsid w:val="007C23E4"/>
    <w:rsid w:val="007C23F5"/>
    <w:rsid w:val="007C24D2"/>
    <w:rsid w:val="007C2539"/>
    <w:rsid w:val="007C2656"/>
    <w:rsid w:val="007C2670"/>
    <w:rsid w:val="007C288C"/>
    <w:rsid w:val="007C2C37"/>
    <w:rsid w:val="007C2C77"/>
    <w:rsid w:val="007C2D67"/>
    <w:rsid w:val="007C2E66"/>
    <w:rsid w:val="007C3096"/>
    <w:rsid w:val="007C3C83"/>
    <w:rsid w:val="007C3F7F"/>
    <w:rsid w:val="007C3FCE"/>
    <w:rsid w:val="007C423B"/>
    <w:rsid w:val="007C42CE"/>
    <w:rsid w:val="007C4395"/>
    <w:rsid w:val="007C439E"/>
    <w:rsid w:val="007C4611"/>
    <w:rsid w:val="007C4775"/>
    <w:rsid w:val="007C4908"/>
    <w:rsid w:val="007C4C6F"/>
    <w:rsid w:val="007C4CB0"/>
    <w:rsid w:val="007C52FB"/>
    <w:rsid w:val="007C5431"/>
    <w:rsid w:val="007C5449"/>
    <w:rsid w:val="007C55E7"/>
    <w:rsid w:val="007C5638"/>
    <w:rsid w:val="007C56F9"/>
    <w:rsid w:val="007C5808"/>
    <w:rsid w:val="007C5A80"/>
    <w:rsid w:val="007C5E93"/>
    <w:rsid w:val="007C5EA1"/>
    <w:rsid w:val="007C5EEB"/>
    <w:rsid w:val="007C5F2B"/>
    <w:rsid w:val="007C6ACE"/>
    <w:rsid w:val="007C6CF3"/>
    <w:rsid w:val="007C6D06"/>
    <w:rsid w:val="007C6D9E"/>
    <w:rsid w:val="007C70ED"/>
    <w:rsid w:val="007C713E"/>
    <w:rsid w:val="007C71EB"/>
    <w:rsid w:val="007C7330"/>
    <w:rsid w:val="007C7373"/>
    <w:rsid w:val="007C75F1"/>
    <w:rsid w:val="007C764E"/>
    <w:rsid w:val="007C7A69"/>
    <w:rsid w:val="007D02B8"/>
    <w:rsid w:val="007D0352"/>
    <w:rsid w:val="007D07FE"/>
    <w:rsid w:val="007D0A8B"/>
    <w:rsid w:val="007D0C0D"/>
    <w:rsid w:val="007D0C38"/>
    <w:rsid w:val="007D1408"/>
    <w:rsid w:val="007D1595"/>
    <w:rsid w:val="007D160B"/>
    <w:rsid w:val="007D1B4B"/>
    <w:rsid w:val="007D1CA9"/>
    <w:rsid w:val="007D1FB9"/>
    <w:rsid w:val="007D242F"/>
    <w:rsid w:val="007D2550"/>
    <w:rsid w:val="007D257F"/>
    <w:rsid w:val="007D299E"/>
    <w:rsid w:val="007D2D48"/>
    <w:rsid w:val="007D339F"/>
    <w:rsid w:val="007D347C"/>
    <w:rsid w:val="007D3629"/>
    <w:rsid w:val="007D3759"/>
    <w:rsid w:val="007D3895"/>
    <w:rsid w:val="007D3970"/>
    <w:rsid w:val="007D3A08"/>
    <w:rsid w:val="007D3ABE"/>
    <w:rsid w:val="007D3BE1"/>
    <w:rsid w:val="007D3DDA"/>
    <w:rsid w:val="007D3E07"/>
    <w:rsid w:val="007D3E43"/>
    <w:rsid w:val="007D4464"/>
    <w:rsid w:val="007D46DB"/>
    <w:rsid w:val="007D46DD"/>
    <w:rsid w:val="007D4C8C"/>
    <w:rsid w:val="007D4DF3"/>
    <w:rsid w:val="007D4E64"/>
    <w:rsid w:val="007D4F06"/>
    <w:rsid w:val="007D503D"/>
    <w:rsid w:val="007D50FA"/>
    <w:rsid w:val="007D5175"/>
    <w:rsid w:val="007D53E6"/>
    <w:rsid w:val="007D59EB"/>
    <w:rsid w:val="007D59FE"/>
    <w:rsid w:val="007D5AB9"/>
    <w:rsid w:val="007D5C53"/>
    <w:rsid w:val="007D615B"/>
    <w:rsid w:val="007D6213"/>
    <w:rsid w:val="007D62D9"/>
    <w:rsid w:val="007D65D4"/>
    <w:rsid w:val="007D669C"/>
    <w:rsid w:val="007D6792"/>
    <w:rsid w:val="007D6F1C"/>
    <w:rsid w:val="007D705B"/>
    <w:rsid w:val="007D7094"/>
    <w:rsid w:val="007D7367"/>
    <w:rsid w:val="007D7B16"/>
    <w:rsid w:val="007D7E50"/>
    <w:rsid w:val="007D7F3F"/>
    <w:rsid w:val="007D7FD0"/>
    <w:rsid w:val="007E02C9"/>
    <w:rsid w:val="007E0935"/>
    <w:rsid w:val="007E0B38"/>
    <w:rsid w:val="007E0EB8"/>
    <w:rsid w:val="007E122C"/>
    <w:rsid w:val="007E1666"/>
    <w:rsid w:val="007E1A11"/>
    <w:rsid w:val="007E1B43"/>
    <w:rsid w:val="007E1CC1"/>
    <w:rsid w:val="007E1D60"/>
    <w:rsid w:val="007E1F47"/>
    <w:rsid w:val="007E212F"/>
    <w:rsid w:val="007E2171"/>
    <w:rsid w:val="007E259A"/>
    <w:rsid w:val="007E259E"/>
    <w:rsid w:val="007E26A9"/>
    <w:rsid w:val="007E2A30"/>
    <w:rsid w:val="007E2CD6"/>
    <w:rsid w:val="007E2CE0"/>
    <w:rsid w:val="007E2DBE"/>
    <w:rsid w:val="007E3003"/>
    <w:rsid w:val="007E3037"/>
    <w:rsid w:val="007E3725"/>
    <w:rsid w:val="007E37E6"/>
    <w:rsid w:val="007E3A18"/>
    <w:rsid w:val="007E3B36"/>
    <w:rsid w:val="007E3B74"/>
    <w:rsid w:val="007E3C18"/>
    <w:rsid w:val="007E3F48"/>
    <w:rsid w:val="007E406A"/>
    <w:rsid w:val="007E4480"/>
    <w:rsid w:val="007E44B2"/>
    <w:rsid w:val="007E4503"/>
    <w:rsid w:val="007E4597"/>
    <w:rsid w:val="007E4899"/>
    <w:rsid w:val="007E4CF6"/>
    <w:rsid w:val="007E500C"/>
    <w:rsid w:val="007E53E4"/>
    <w:rsid w:val="007E543B"/>
    <w:rsid w:val="007E5472"/>
    <w:rsid w:val="007E550B"/>
    <w:rsid w:val="007E5DB6"/>
    <w:rsid w:val="007E5FB5"/>
    <w:rsid w:val="007E6168"/>
    <w:rsid w:val="007E6172"/>
    <w:rsid w:val="007E61D6"/>
    <w:rsid w:val="007E6469"/>
    <w:rsid w:val="007E665C"/>
    <w:rsid w:val="007E6AFE"/>
    <w:rsid w:val="007E6E00"/>
    <w:rsid w:val="007E70CE"/>
    <w:rsid w:val="007E75F1"/>
    <w:rsid w:val="007E77B5"/>
    <w:rsid w:val="007E78B9"/>
    <w:rsid w:val="007E78E2"/>
    <w:rsid w:val="007E7981"/>
    <w:rsid w:val="007E7DD2"/>
    <w:rsid w:val="007F085A"/>
    <w:rsid w:val="007F0A95"/>
    <w:rsid w:val="007F0C29"/>
    <w:rsid w:val="007F0D10"/>
    <w:rsid w:val="007F11A8"/>
    <w:rsid w:val="007F11EA"/>
    <w:rsid w:val="007F154C"/>
    <w:rsid w:val="007F1636"/>
    <w:rsid w:val="007F1793"/>
    <w:rsid w:val="007F1919"/>
    <w:rsid w:val="007F1973"/>
    <w:rsid w:val="007F19D1"/>
    <w:rsid w:val="007F1C6E"/>
    <w:rsid w:val="007F1D2D"/>
    <w:rsid w:val="007F2174"/>
    <w:rsid w:val="007F2350"/>
    <w:rsid w:val="007F24DC"/>
    <w:rsid w:val="007F277B"/>
    <w:rsid w:val="007F27A1"/>
    <w:rsid w:val="007F288B"/>
    <w:rsid w:val="007F28CE"/>
    <w:rsid w:val="007F2A95"/>
    <w:rsid w:val="007F2AA9"/>
    <w:rsid w:val="007F2E05"/>
    <w:rsid w:val="007F2EE6"/>
    <w:rsid w:val="007F421E"/>
    <w:rsid w:val="007F4432"/>
    <w:rsid w:val="007F44E9"/>
    <w:rsid w:val="007F458F"/>
    <w:rsid w:val="007F491A"/>
    <w:rsid w:val="007F4A1A"/>
    <w:rsid w:val="007F50CF"/>
    <w:rsid w:val="007F5A1A"/>
    <w:rsid w:val="007F5B5C"/>
    <w:rsid w:val="007F5C82"/>
    <w:rsid w:val="007F5CDE"/>
    <w:rsid w:val="007F5EAF"/>
    <w:rsid w:val="007F63D2"/>
    <w:rsid w:val="007F655A"/>
    <w:rsid w:val="007F699C"/>
    <w:rsid w:val="007F6C84"/>
    <w:rsid w:val="007F721D"/>
    <w:rsid w:val="007F7573"/>
    <w:rsid w:val="007F758A"/>
    <w:rsid w:val="007F75E8"/>
    <w:rsid w:val="007F7D5E"/>
    <w:rsid w:val="007F7D7B"/>
    <w:rsid w:val="008000F2"/>
    <w:rsid w:val="00800125"/>
    <w:rsid w:val="00800321"/>
    <w:rsid w:val="00800416"/>
    <w:rsid w:val="00800505"/>
    <w:rsid w:val="00800844"/>
    <w:rsid w:val="00800A2F"/>
    <w:rsid w:val="00800C48"/>
    <w:rsid w:val="00800EAF"/>
    <w:rsid w:val="00800EE9"/>
    <w:rsid w:val="0080101A"/>
    <w:rsid w:val="00801380"/>
    <w:rsid w:val="0080156B"/>
    <w:rsid w:val="0080164C"/>
    <w:rsid w:val="00801724"/>
    <w:rsid w:val="00801869"/>
    <w:rsid w:val="00801CC2"/>
    <w:rsid w:val="00801E2A"/>
    <w:rsid w:val="00802009"/>
    <w:rsid w:val="008021ED"/>
    <w:rsid w:val="00802702"/>
    <w:rsid w:val="00802774"/>
    <w:rsid w:val="008029EC"/>
    <w:rsid w:val="00802C0C"/>
    <w:rsid w:val="00802CFE"/>
    <w:rsid w:val="00802F7C"/>
    <w:rsid w:val="008031A0"/>
    <w:rsid w:val="00803289"/>
    <w:rsid w:val="0080336F"/>
    <w:rsid w:val="008037CD"/>
    <w:rsid w:val="00804042"/>
    <w:rsid w:val="00804282"/>
    <w:rsid w:val="008045AD"/>
    <w:rsid w:val="008045DD"/>
    <w:rsid w:val="0080473E"/>
    <w:rsid w:val="008048B8"/>
    <w:rsid w:val="00804C54"/>
    <w:rsid w:val="00804D72"/>
    <w:rsid w:val="00804D89"/>
    <w:rsid w:val="00804DF5"/>
    <w:rsid w:val="00804F2B"/>
    <w:rsid w:val="00804F5C"/>
    <w:rsid w:val="008052EE"/>
    <w:rsid w:val="008052EF"/>
    <w:rsid w:val="008054DC"/>
    <w:rsid w:val="00805A66"/>
    <w:rsid w:val="00805B38"/>
    <w:rsid w:val="00805BC6"/>
    <w:rsid w:val="0080615B"/>
    <w:rsid w:val="008061FF"/>
    <w:rsid w:val="0080649C"/>
    <w:rsid w:val="00806620"/>
    <w:rsid w:val="00806745"/>
    <w:rsid w:val="00806748"/>
    <w:rsid w:val="00806890"/>
    <w:rsid w:val="00806956"/>
    <w:rsid w:val="008075B3"/>
    <w:rsid w:val="00807828"/>
    <w:rsid w:val="00807B26"/>
    <w:rsid w:val="00807F9B"/>
    <w:rsid w:val="0081038A"/>
    <w:rsid w:val="0081042E"/>
    <w:rsid w:val="008107D4"/>
    <w:rsid w:val="00810914"/>
    <w:rsid w:val="00810A2C"/>
    <w:rsid w:val="00810C7B"/>
    <w:rsid w:val="008110C0"/>
    <w:rsid w:val="0081147C"/>
    <w:rsid w:val="00811716"/>
    <w:rsid w:val="00811A07"/>
    <w:rsid w:val="00811A72"/>
    <w:rsid w:val="00811B26"/>
    <w:rsid w:val="00811F3E"/>
    <w:rsid w:val="008123B6"/>
    <w:rsid w:val="008128DE"/>
    <w:rsid w:val="00812CDB"/>
    <w:rsid w:val="00812ED4"/>
    <w:rsid w:val="00813137"/>
    <w:rsid w:val="00813183"/>
    <w:rsid w:val="00813603"/>
    <w:rsid w:val="0081360F"/>
    <w:rsid w:val="00813C9F"/>
    <w:rsid w:val="00813E94"/>
    <w:rsid w:val="00814466"/>
    <w:rsid w:val="008146AF"/>
    <w:rsid w:val="00814B2F"/>
    <w:rsid w:val="00814B56"/>
    <w:rsid w:val="00814BD6"/>
    <w:rsid w:val="00815C29"/>
    <w:rsid w:val="00815EEF"/>
    <w:rsid w:val="008161F8"/>
    <w:rsid w:val="0081622D"/>
    <w:rsid w:val="00816236"/>
    <w:rsid w:val="00816501"/>
    <w:rsid w:val="00816531"/>
    <w:rsid w:val="008165E2"/>
    <w:rsid w:val="00816A40"/>
    <w:rsid w:val="00816CE1"/>
    <w:rsid w:val="0081732C"/>
    <w:rsid w:val="0081738C"/>
    <w:rsid w:val="00817466"/>
    <w:rsid w:val="0081773F"/>
    <w:rsid w:val="0081789E"/>
    <w:rsid w:val="00817DD9"/>
    <w:rsid w:val="00817FE2"/>
    <w:rsid w:val="0082036A"/>
    <w:rsid w:val="00820E1C"/>
    <w:rsid w:val="00820F99"/>
    <w:rsid w:val="0082140D"/>
    <w:rsid w:val="00821424"/>
    <w:rsid w:val="00821578"/>
    <w:rsid w:val="0082187C"/>
    <w:rsid w:val="008218C0"/>
    <w:rsid w:val="00821BA0"/>
    <w:rsid w:val="00821F55"/>
    <w:rsid w:val="008220D2"/>
    <w:rsid w:val="0082225D"/>
    <w:rsid w:val="008225CF"/>
    <w:rsid w:val="008226B9"/>
    <w:rsid w:val="00822841"/>
    <w:rsid w:val="00822865"/>
    <w:rsid w:val="008228BD"/>
    <w:rsid w:val="008229EC"/>
    <w:rsid w:val="00822B7A"/>
    <w:rsid w:val="00822D27"/>
    <w:rsid w:val="0082311C"/>
    <w:rsid w:val="00823506"/>
    <w:rsid w:val="008237FA"/>
    <w:rsid w:val="00823924"/>
    <w:rsid w:val="008239B7"/>
    <w:rsid w:val="00823A4C"/>
    <w:rsid w:val="00823A69"/>
    <w:rsid w:val="00823CDC"/>
    <w:rsid w:val="008249B9"/>
    <w:rsid w:val="00824A6C"/>
    <w:rsid w:val="00824E57"/>
    <w:rsid w:val="00825162"/>
    <w:rsid w:val="0082532B"/>
    <w:rsid w:val="00825427"/>
    <w:rsid w:val="008255D4"/>
    <w:rsid w:val="008255DA"/>
    <w:rsid w:val="008256E7"/>
    <w:rsid w:val="00825AA3"/>
    <w:rsid w:val="00825C15"/>
    <w:rsid w:val="00825C5C"/>
    <w:rsid w:val="00825C66"/>
    <w:rsid w:val="00825F2E"/>
    <w:rsid w:val="00825F3D"/>
    <w:rsid w:val="00825F53"/>
    <w:rsid w:val="008261C5"/>
    <w:rsid w:val="008261FC"/>
    <w:rsid w:val="00826271"/>
    <w:rsid w:val="0082641C"/>
    <w:rsid w:val="00826699"/>
    <w:rsid w:val="00826918"/>
    <w:rsid w:val="00826E2C"/>
    <w:rsid w:val="00826E48"/>
    <w:rsid w:val="00826E49"/>
    <w:rsid w:val="00826E4B"/>
    <w:rsid w:val="0082797D"/>
    <w:rsid w:val="00827B54"/>
    <w:rsid w:val="00827C90"/>
    <w:rsid w:val="0083022F"/>
    <w:rsid w:val="00830390"/>
    <w:rsid w:val="008306F8"/>
    <w:rsid w:val="0083071E"/>
    <w:rsid w:val="0083079F"/>
    <w:rsid w:val="008308C6"/>
    <w:rsid w:val="008309D8"/>
    <w:rsid w:val="00830D02"/>
    <w:rsid w:val="00830E36"/>
    <w:rsid w:val="008310AC"/>
    <w:rsid w:val="00831397"/>
    <w:rsid w:val="00831C15"/>
    <w:rsid w:val="00831E05"/>
    <w:rsid w:val="00832271"/>
    <w:rsid w:val="008328D7"/>
    <w:rsid w:val="00832916"/>
    <w:rsid w:val="00832AA0"/>
    <w:rsid w:val="00832EE1"/>
    <w:rsid w:val="00833195"/>
    <w:rsid w:val="00833347"/>
    <w:rsid w:val="00833360"/>
    <w:rsid w:val="00833397"/>
    <w:rsid w:val="008338A4"/>
    <w:rsid w:val="00833A26"/>
    <w:rsid w:val="00833C5A"/>
    <w:rsid w:val="00833CA2"/>
    <w:rsid w:val="0083424D"/>
    <w:rsid w:val="008345A5"/>
    <w:rsid w:val="00834660"/>
    <w:rsid w:val="00834704"/>
    <w:rsid w:val="00834982"/>
    <w:rsid w:val="00834B73"/>
    <w:rsid w:val="00834CEE"/>
    <w:rsid w:val="00834CF1"/>
    <w:rsid w:val="0083558A"/>
    <w:rsid w:val="008355C4"/>
    <w:rsid w:val="00835648"/>
    <w:rsid w:val="00835657"/>
    <w:rsid w:val="0083569C"/>
    <w:rsid w:val="00835752"/>
    <w:rsid w:val="00835808"/>
    <w:rsid w:val="008358A9"/>
    <w:rsid w:val="00835A51"/>
    <w:rsid w:val="00835C80"/>
    <w:rsid w:val="00835D08"/>
    <w:rsid w:val="00835F2A"/>
    <w:rsid w:val="00835FDA"/>
    <w:rsid w:val="0083669C"/>
    <w:rsid w:val="00836B1D"/>
    <w:rsid w:val="00836EFE"/>
    <w:rsid w:val="00837089"/>
    <w:rsid w:val="0083709B"/>
    <w:rsid w:val="00837676"/>
    <w:rsid w:val="0083768C"/>
    <w:rsid w:val="008376FB"/>
    <w:rsid w:val="0083782F"/>
    <w:rsid w:val="008379A0"/>
    <w:rsid w:val="008401BF"/>
    <w:rsid w:val="008402F7"/>
    <w:rsid w:val="0084042A"/>
    <w:rsid w:val="008407ED"/>
    <w:rsid w:val="00840823"/>
    <w:rsid w:val="0084083E"/>
    <w:rsid w:val="008409D1"/>
    <w:rsid w:val="00840A01"/>
    <w:rsid w:val="00840D8A"/>
    <w:rsid w:val="00841341"/>
    <w:rsid w:val="00841909"/>
    <w:rsid w:val="008419B2"/>
    <w:rsid w:val="00841EB8"/>
    <w:rsid w:val="008421B5"/>
    <w:rsid w:val="008426E7"/>
    <w:rsid w:val="00842804"/>
    <w:rsid w:val="008428D5"/>
    <w:rsid w:val="00842A56"/>
    <w:rsid w:val="00842C3A"/>
    <w:rsid w:val="00842E99"/>
    <w:rsid w:val="00842FC2"/>
    <w:rsid w:val="00843041"/>
    <w:rsid w:val="008432A9"/>
    <w:rsid w:val="00843566"/>
    <w:rsid w:val="008435BB"/>
    <w:rsid w:val="0084367B"/>
    <w:rsid w:val="00843DFA"/>
    <w:rsid w:val="00843E0F"/>
    <w:rsid w:val="00843E7F"/>
    <w:rsid w:val="008440A9"/>
    <w:rsid w:val="00844223"/>
    <w:rsid w:val="008443C0"/>
    <w:rsid w:val="0084454C"/>
    <w:rsid w:val="008445F2"/>
    <w:rsid w:val="008445F8"/>
    <w:rsid w:val="00844690"/>
    <w:rsid w:val="00844ABE"/>
    <w:rsid w:val="00844B7C"/>
    <w:rsid w:val="00844D80"/>
    <w:rsid w:val="0084557D"/>
    <w:rsid w:val="0084593A"/>
    <w:rsid w:val="00845F9C"/>
    <w:rsid w:val="00846214"/>
    <w:rsid w:val="00846552"/>
    <w:rsid w:val="0084665B"/>
    <w:rsid w:val="00846698"/>
    <w:rsid w:val="00846877"/>
    <w:rsid w:val="00846D57"/>
    <w:rsid w:val="00846EE1"/>
    <w:rsid w:val="00847572"/>
    <w:rsid w:val="00847670"/>
    <w:rsid w:val="0084779A"/>
    <w:rsid w:val="00847C0A"/>
    <w:rsid w:val="00847DF3"/>
    <w:rsid w:val="008503AA"/>
    <w:rsid w:val="0085056E"/>
    <w:rsid w:val="00850593"/>
    <w:rsid w:val="00850714"/>
    <w:rsid w:val="00850A13"/>
    <w:rsid w:val="00850AF5"/>
    <w:rsid w:val="00850F45"/>
    <w:rsid w:val="0085106C"/>
    <w:rsid w:val="00851426"/>
    <w:rsid w:val="008516EE"/>
    <w:rsid w:val="00851BF6"/>
    <w:rsid w:val="00851D79"/>
    <w:rsid w:val="008523AA"/>
    <w:rsid w:val="008524C0"/>
    <w:rsid w:val="008527A2"/>
    <w:rsid w:val="00852E81"/>
    <w:rsid w:val="0085302E"/>
    <w:rsid w:val="00853094"/>
    <w:rsid w:val="008531DF"/>
    <w:rsid w:val="0085323C"/>
    <w:rsid w:val="00853687"/>
    <w:rsid w:val="008536DB"/>
    <w:rsid w:val="00853751"/>
    <w:rsid w:val="00853979"/>
    <w:rsid w:val="00853C1C"/>
    <w:rsid w:val="00853DF2"/>
    <w:rsid w:val="00853FDB"/>
    <w:rsid w:val="0085445A"/>
    <w:rsid w:val="0085456B"/>
    <w:rsid w:val="00854618"/>
    <w:rsid w:val="008546E6"/>
    <w:rsid w:val="00854C69"/>
    <w:rsid w:val="00854E01"/>
    <w:rsid w:val="008551EE"/>
    <w:rsid w:val="008552D9"/>
    <w:rsid w:val="00855431"/>
    <w:rsid w:val="00855591"/>
    <w:rsid w:val="00855E21"/>
    <w:rsid w:val="00855F83"/>
    <w:rsid w:val="0085621F"/>
    <w:rsid w:val="00856679"/>
    <w:rsid w:val="008566B4"/>
    <w:rsid w:val="00856A59"/>
    <w:rsid w:val="00856B16"/>
    <w:rsid w:val="00856CEB"/>
    <w:rsid w:val="00856FB1"/>
    <w:rsid w:val="008570F3"/>
    <w:rsid w:val="00857114"/>
    <w:rsid w:val="00857198"/>
    <w:rsid w:val="0085725D"/>
    <w:rsid w:val="0085763B"/>
    <w:rsid w:val="00857C54"/>
    <w:rsid w:val="00857EB1"/>
    <w:rsid w:val="00857F85"/>
    <w:rsid w:val="00860741"/>
    <w:rsid w:val="0086086C"/>
    <w:rsid w:val="00860B42"/>
    <w:rsid w:val="00860E3F"/>
    <w:rsid w:val="00860F04"/>
    <w:rsid w:val="008610BA"/>
    <w:rsid w:val="008611A8"/>
    <w:rsid w:val="00861279"/>
    <w:rsid w:val="00861330"/>
    <w:rsid w:val="0086137B"/>
    <w:rsid w:val="00861875"/>
    <w:rsid w:val="008618B2"/>
    <w:rsid w:val="00861CC5"/>
    <w:rsid w:val="00862013"/>
    <w:rsid w:val="008620A6"/>
    <w:rsid w:val="0086279E"/>
    <w:rsid w:val="008627CA"/>
    <w:rsid w:val="00862955"/>
    <w:rsid w:val="00862C2A"/>
    <w:rsid w:val="00863042"/>
    <w:rsid w:val="00863178"/>
    <w:rsid w:val="00863182"/>
    <w:rsid w:val="00863195"/>
    <w:rsid w:val="008634CF"/>
    <w:rsid w:val="008637D5"/>
    <w:rsid w:val="008638F7"/>
    <w:rsid w:val="00863902"/>
    <w:rsid w:val="00863D73"/>
    <w:rsid w:val="00863F9D"/>
    <w:rsid w:val="00864AD8"/>
    <w:rsid w:val="00864B1C"/>
    <w:rsid w:val="0086517A"/>
    <w:rsid w:val="0086541C"/>
    <w:rsid w:val="0086553F"/>
    <w:rsid w:val="008655C2"/>
    <w:rsid w:val="008656F9"/>
    <w:rsid w:val="0086588A"/>
    <w:rsid w:val="00865AC0"/>
    <w:rsid w:val="00865B98"/>
    <w:rsid w:val="00865EBD"/>
    <w:rsid w:val="00865F56"/>
    <w:rsid w:val="00866217"/>
    <w:rsid w:val="00866834"/>
    <w:rsid w:val="0086691A"/>
    <w:rsid w:val="00866A2C"/>
    <w:rsid w:val="00866BFE"/>
    <w:rsid w:val="00866D21"/>
    <w:rsid w:val="00866DA1"/>
    <w:rsid w:val="00866E11"/>
    <w:rsid w:val="008670B8"/>
    <w:rsid w:val="00867299"/>
    <w:rsid w:val="008677B7"/>
    <w:rsid w:val="00867D63"/>
    <w:rsid w:val="00870239"/>
    <w:rsid w:val="0087096C"/>
    <w:rsid w:val="00870D95"/>
    <w:rsid w:val="00870DB3"/>
    <w:rsid w:val="0087136F"/>
    <w:rsid w:val="00871609"/>
    <w:rsid w:val="00871890"/>
    <w:rsid w:val="00871C28"/>
    <w:rsid w:val="00871E57"/>
    <w:rsid w:val="00872025"/>
    <w:rsid w:val="008720E1"/>
    <w:rsid w:val="008720E6"/>
    <w:rsid w:val="0087246C"/>
    <w:rsid w:val="00872C94"/>
    <w:rsid w:val="00872E5F"/>
    <w:rsid w:val="008738B1"/>
    <w:rsid w:val="008738D7"/>
    <w:rsid w:val="00873900"/>
    <w:rsid w:val="00873975"/>
    <w:rsid w:val="00873ADD"/>
    <w:rsid w:val="00873AEC"/>
    <w:rsid w:val="00873DDA"/>
    <w:rsid w:val="0087478D"/>
    <w:rsid w:val="00874A69"/>
    <w:rsid w:val="00874B60"/>
    <w:rsid w:val="00874F32"/>
    <w:rsid w:val="008753DC"/>
    <w:rsid w:val="00875675"/>
    <w:rsid w:val="00875C20"/>
    <w:rsid w:val="00875F38"/>
    <w:rsid w:val="00876021"/>
    <w:rsid w:val="00876281"/>
    <w:rsid w:val="008763F7"/>
    <w:rsid w:val="008765C0"/>
    <w:rsid w:val="008766C0"/>
    <w:rsid w:val="008768AD"/>
    <w:rsid w:val="00876DCE"/>
    <w:rsid w:val="00876E0E"/>
    <w:rsid w:val="00876F6D"/>
    <w:rsid w:val="00876F89"/>
    <w:rsid w:val="0087725D"/>
    <w:rsid w:val="00877262"/>
    <w:rsid w:val="00877277"/>
    <w:rsid w:val="00877292"/>
    <w:rsid w:val="008772E5"/>
    <w:rsid w:val="00877365"/>
    <w:rsid w:val="008773AC"/>
    <w:rsid w:val="008773CD"/>
    <w:rsid w:val="0087779F"/>
    <w:rsid w:val="00877860"/>
    <w:rsid w:val="00877DC5"/>
    <w:rsid w:val="00880563"/>
    <w:rsid w:val="0088076C"/>
    <w:rsid w:val="008808ED"/>
    <w:rsid w:val="00880945"/>
    <w:rsid w:val="00880EAC"/>
    <w:rsid w:val="00880F12"/>
    <w:rsid w:val="008810C6"/>
    <w:rsid w:val="00881689"/>
    <w:rsid w:val="00881875"/>
    <w:rsid w:val="00881C98"/>
    <w:rsid w:val="008820C9"/>
    <w:rsid w:val="00882204"/>
    <w:rsid w:val="00882339"/>
    <w:rsid w:val="00882467"/>
    <w:rsid w:val="00882487"/>
    <w:rsid w:val="008825BA"/>
    <w:rsid w:val="008826A9"/>
    <w:rsid w:val="00882B0C"/>
    <w:rsid w:val="00882F32"/>
    <w:rsid w:val="00882FA3"/>
    <w:rsid w:val="00882FA5"/>
    <w:rsid w:val="00883A51"/>
    <w:rsid w:val="00883CB1"/>
    <w:rsid w:val="00883D25"/>
    <w:rsid w:val="00883E5C"/>
    <w:rsid w:val="00883E6F"/>
    <w:rsid w:val="008840F9"/>
    <w:rsid w:val="00884317"/>
    <w:rsid w:val="00884527"/>
    <w:rsid w:val="00884799"/>
    <w:rsid w:val="00884B99"/>
    <w:rsid w:val="00884C73"/>
    <w:rsid w:val="00885014"/>
    <w:rsid w:val="0088520E"/>
    <w:rsid w:val="0088539C"/>
    <w:rsid w:val="00885A09"/>
    <w:rsid w:val="00885B0F"/>
    <w:rsid w:val="00885B5C"/>
    <w:rsid w:val="00885BDB"/>
    <w:rsid w:val="00885D3D"/>
    <w:rsid w:val="00886050"/>
    <w:rsid w:val="008860FB"/>
    <w:rsid w:val="00886278"/>
    <w:rsid w:val="0088679C"/>
    <w:rsid w:val="00886E1B"/>
    <w:rsid w:val="00886ED9"/>
    <w:rsid w:val="008870FB"/>
    <w:rsid w:val="00887163"/>
    <w:rsid w:val="008871BE"/>
    <w:rsid w:val="00887285"/>
    <w:rsid w:val="0088747C"/>
    <w:rsid w:val="00887FDB"/>
    <w:rsid w:val="0089019E"/>
    <w:rsid w:val="008901EF"/>
    <w:rsid w:val="008903C9"/>
    <w:rsid w:val="0089059F"/>
    <w:rsid w:val="008905FD"/>
    <w:rsid w:val="0089069D"/>
    <w:rsid w:val="008907A6"/>
    <w:rsid w:val="00890976"/>
    <w:rsid w:val="00890BA1"/>
    <w:rsid w:val="00890BC6"/>
    <w:rsid w:val="00890CBA"/>
    <w:rsid w:val="00891111"/>
    <w:rsid w:val="008911E6"/>
    <w:rsid w:val="00891260"/>
    <w:rsid w:val="0089130C"/>
    <w:rsid w:val="008913B9"/>
    <w:rsid w:val="008914D9"/>
    <w:rsid w:val="008915F4"/>
    <w:rsid w:val="008916D6"/>
    <w:rsid w:val="0089177F"/>
    <w:rsid w:val="008918EE"/>
    <w:rsid w:val="00891937"/>
    <w:rsid w:val="00891AC9"/>
    <w:rsid w:val="00891E1D"/>
    <w:rsid w:val="00891E28"/>
    <w:rsid w:val="00891E9F"/>
    <w:rsid w:val="00892273"/>
    <w:rsid w:val="00892513"/>
    <w:rsid w:val="008925F1"/>
    <w:rsid w:val="008930A3"/>
    <w:rsid w:val="008930B8"/>
    <w:rsid w:val="008930EA"/>
    <w:rsid w:val="008930F2"/>
    <w:rsid w:val="008933C1"/>
    <w:rsid w:val="008934C6"/>
    <w:rsid w:val="008937AE"/>
    <w:rsid w:val="00893BB0"/>
    <w:rsid w:val="00893F0D"/>
    <w:rsid w:val="008941F4"/>
    <w:rsid w:val="008946B0"/>
    <w:rsid w:val="008946DA"/>
    <w:rsid w:val="008947EB"/>
    <w:rsid w:val="00894932"/>
    <w:rsid w:val="00894BF1"/>
    <w:rsid w:val="008950D5"/>
    <w:rsid w:val="008952D8"/>
    <w:rsid w:val="00895511"/>
    <w:rsid w:val="00895560"/>
    <w:rsid w:val="008957A9"/>
    <w:rsid w:val="008959A8"/>
    <w:rsid w:val="00895A56"/>
    <w:rsid w:val="00895BD1"/>
    <w:rsid w:val="00895CE3"/>
    <w:rsid w:val="00895D50"/>
    <w:rsid w:val="00895F95"/>
    <w:rsid w:val="008965B7"/>
    <w:rsid w:val="00896B9D"/>
    <w:rsid w:val="00896DD3"/>
    <w:rsid w:val="008973F1"/>
    <w:rsid w:val="0089748B"/>
    <w:rsid w:val="0089766E"/>
    <w:rsid w:val="00897B8B"/>
    <w:rsid w:val="00897C2C"/>
    <w:rsid w:val="00897F53"/>
    <w:rsid w:val="008A0268"/>
    <w:rsid w:val="008A0372"/>
    <w:rsid w:val="008A0645"/>
    <w:rsid w:val="008A0677"/>
    <w:rsid w:val="008A09D6"/>
    <w:rsid w:val="008A0C20"/>
    <w:rsid w:val="008A0DE6"/>
    <w:rsid w:val="008A0DFC"/>
    <w:rsid w:val="008A1278"/>
    <w:rsid w:val="008A1AAC"/>
    <w:rsid w:val="008A1E7F"/>
    <w:rsid w:val="008A202A"/>
    <w:rsid w:val="008A222A"/>
    <w:rsid w:val="008A24F9"/>
    <w:rsid w:val="008A25B5"/>
    <w:rsid w:val="008A2819"/>
    <w:rsid w:val="008A2F4C"/>
    <w:rsid w:val="008A30D0"/>
    <w:rsid w:val="008A33C4"/>
    <w:rsid w:val="008A3C6B"/>
    <w:rsid w:val="008A3D0B"/>
    <w:rsid w:val="008A44AB"/>
    <w:rsid w:val="008A4647"/>
    <w:rsid w:val="008A4A56"/>
    <w:rsid w:val="008A4B2F"/>
    <w:rsid w:val="008A4FB3"/>
    <w:rsid w:val="008A5695"/>
    <w:rsid w:val="008A57D7"/>
    <w:rsid w:val="008A5A8F"/>
    <w:rsid w:val="008A5AAD"/>
    <w:rsid w:val="008A60BC"/>
    <w:rsid w:val="008A619A"/>
    <w:rsid w:val="008A6425"/>
    <w:rsid w:val="008A6508"/>
    <w:rsid w:val="008A6711"/>
    <w:rsid w:val="008A69D4"/>
    <w:rsid w:val="008A6BF0"/>
    <w:rsid w:val="008A6CD3"/>
    <w:rsid w:val="008A6E26"/>
    <w:rsid w:val="008A7004"/>
    <w:rsid w:val="008A72A6"/>
    <w:rsid w:val="008A77DE"/>
    <w:rsid w:val="008A78B1"/>
    <w:rsid w:val="008A7A51"/>
    <w:rsid w:val="008A7BCA"/>
    <w:rsid w:val="008A7FE3"/>
    <w:rsid w:val="008B02E8"/>
    <w:rsid w:val="008B0576"/>
    <w:rsid w:val="008B0A48"/>
    <w:rsid w:val="008B0A8E"/>
    <w:rsid w:val="008B0FB8"/>
    <w:rsid w:val="008B11AE"/>
    <w:rsid w:val="008B11D4"/>
    <w:rsid w:val="008B1682"/>
    <w:rsid w:val="008B16A5"/>
    <w:rsid w:val="008B1909"/>
    <w:rsid w:val="008B1A8C"/>
    <w:rsid w:val="008B1E08"/>
    <w:rsid w:val="008B1F19"/>
    <w:rsid w:val="008B2044"/>
    <w:rsid w:val="008B2159"/>
    <w:rsid w:val="008B21BD"/>
    <w:rsid w:val="008B231B"/>
    <w:rsid w:val="008B253D"/>
    <w:rsid w:val="008B2978"/>
    <w:rsid w:val="008B2D05"/>
    <w:rsid w:val="008B32D5"/>
    <w:rsid w:val="008B34E9"/>
    <w:rsid w:val="008B367A"/>
    <w:rsid w:val="008B383E"/>
    <w:rsid w:val="008B39D2"/>
    <w:rsid w:val="008B3B9F"/>
    <w:rsid w:val="008B3BEA"/>
    <w:rsid w:val="008B4144"/>
    <w:rsid w:val="008B4258"/>
    <w:rsid w:val="008B4442"/>
    <w:rsid w:val="008B4884"/>
    <w:rsid w:val="008B48D2"/>
    <w:rsid w:val="008B4CDB"/>
    <w:rsid w:val="008B5000"/>
    <w:rsid w:val="008B526F"/>
    <w:rsid w:val="008B52FA"/>
    <w:rsid w:val="008B5343"/>
    <w:rsid w:val="008B552E"/>
    <w:rsid w:val="008B56E3"/>
    <w:rsid w:val="008B59B5"/>
    <w:rsid w:val="008B5E69"/>
    <w:rsid w:val="008B6329"/>
    <w:rsid w:val="008B6522"/>
    <w:rsid w:val="008B65EB"/>
    <w:rsid w:val="008B66CA"/>
    <w:rsid w:val="008B69DC"/>
    <w:rsid w:val="008B6AD6"/>
    <w:rsid w:val="008B6DA6"/>
    <w:rsid w:val="008B6E19"/>
    <w:rsid w:val="008B6F38"/>
    <w:rsid w:val="008B7372"/>
    <w:rsid w:val="008B7469"/>
    <w:rsid w:val="008B747D"/>
    <w:rsid w:val="008B766C"/>
    <w:rsid w:val="008B78D2"/>
    <w:rsid w:val="008B78E0"/>
    <w:rsid w:val="008B7B5F"/>
    <w:rsid w:val="008C05DB"/>
    <w:rsid w:val="008C099B"/>
    <w:rsid w:val="008C0B06"/>
    <w:rsid w:val="008C0EDC"/>
    <w:rsid w:val="008C10C8"/>
    <w:rsid w:val="008C1BD6"/>
    <w:rsid w:val="008C1D38"/>
    <w:rsid w:val="008C1E81"/>
    <w:rsid w:val="008C1E9D"/>
    <w:rsid w:val="008C251A"/>
    <w:rsid w:val="008C25CF"/>
    <w:rsid w:val="008C29AC"/>
    <w:rsid w:val="008C2A12"/>
    <w:rsid w:val="008C2ECE"/>
    <w:rsid w:val="008C32C6"/>
    <w:rsid w:val="008C345B"/>
    <w:rsid w:val="008C34C8"/>
    <w:rsid w:val="008C38BB"/>
    <w:rsid w:val="008C3DC0"/>
    <w:rsid w:val="008C40E4"/>
    <w:rsid w:val="008C4157"/>
    <w:rsid w:val="008C41AD"/>
    <w:rsid w:val="008C4204"/>
    <w:rsid w:val="008C43B9"/>
    <w:rsid w:val="008C461D"/>
    <w:rsid w:val="008C4A29"/>
    <w:rsid w:val="008C4FF4"/>
    <w:rsid w:val="008C505B"/>
    <w:rsid w:val="008C542D"/>
    <w:rsid w:val="008C5762"/>
    <w:rsid w:val="008C5EB3"/>
    <w:rsid w:val="008C5EEE"/>
    <w:rsid w:val="008C6023"/>
    <w:rsid w:val="008C60B5"/>
    <w:rsid w:val="008C619E"/>
    <w:rsid w:val="008C64BD"/>
    <w:rsid w:val="008C6526"/>
    <w:rsid w:val="008C687F"/>
    <w:rsid w:val="008C6B60"/>
    <w:rsid w:val="008C6BC0"/>
    <w:rsid w:val="008C6FCE"/>
    <w:rsid w:val="008C752E"/>
    <w:rsid w:val="008C75BA"/>
    <w:rsid w:val="008C764D"/>
    <w:rsid w:val="008C76A0"/>
    <w:rsid w:val="008C78C6"/>
    <w:rsid w:val="008C78EB"/>
    <w:rsid w:val="008C7BF1"/>
    <w:rsid w:val="008C7C3E"/>
    <w:rsid w:val="008C7F63"/>
    <w:rsid w:val="008D01EF"/>
    <w:rsid w:val="008D0505"/>
    <w:rsid w:val="008D059C"/>
    <w:rsid w:val="008D05A5"/>
    <w:rsid w:val="008D083F"/>
    <w:rsid w:val="008D096C"/>
    <w:rsid w:val="008D0A4D"/>
    <w:rsid w:val="008D0AC7"/>
    <w:rsid w:val="008D0C41"/>
    <w:rsid w:val="008D0D00"/>
    <w:rsid w:val="008D11DF"/>
    <w:rsid w:val="008D1384"/>
    <w:rsid w:val="008D14B9"/>
    <w:rsid w:val="008D1501"/>
    <w:rsid w:val="008D195C"/>
    <w:rsid w:val="008D1AAA"/>
    <w:rsid w:val="008D20F1"/>
    <w:rsid w:val="008D23CE"/>
    <w:rsid w:val="008D2535"/>
    <w:rsid w:val="008D2723"/>
    <w:rsid w:val="008D2B13"/>
    <w:rsid w:val="008D2C20"/>
    <w:rsid w:val="008D2DED"/>
    <w:rsid w:val="008D306F"/>
    <w:rsid w:val="008D3079"/>
    <w:rsid w:val="008D30DA"/>
    <w:rsid w:val="008D32AA"/>
    <w:rsid w:val="008D3423"/>
    <w:rsid w:val="008D3570"/>
    <w:rsid w:val="008D3821"/>
    <w:rsid w:val="008D395C"/>
    <w:rsid w:val="008D3A35"/>
    <w:rsid w:val="008D3F26"/>
    <w:rsid w:val="008D4047"/>
    <w:rsid w:val="008D470C"/>
    <w:rsid w:val="008D4B89"/>
    <w:rsid w:val="008D4C69"/>
    <w:rsid w:val="008D4FED"/>
    <w:rsid w:val="008D50C9"/>
    <w:rsid w:val="008D526A"/>
    <w:rsid w:val="008D5272"/>
    <w:rsid w:val="008D5292"/>
    <w:rsid w:val="008D54A7"/>
    <w:rsid w:val="008D550D"/>
    <w:rsid w:val="008D55A7"/>
    <w:rsid w:val="008D55D5"/>
    <w:rsid w:val="008D5647"/>
    <w:rsid w:val="008D5852"/>
    <w:rsid w:val="008D59E4"/>
    <w:rsid w:val="008D5A31"/>
    <w:rsid w:val="008D5B04"/>
    <w:rsid w:val="008D618A"/>
    <w:rsid w:val="008D61C1"/>
    <w:rsid w:val="008D622D"/>
    <w:rsid w:val="008D6629"/>
    <w:rsid w:val="008D6767"/>
    <w:rsid w:val="008D697E"/>
    <w:rsid w:val="008D6DDD"/>
    <w:rsid w:val="008D6F22"/>
    <w:rsid w:val="008D7479"/>
    <w:rsid w:val="008D79CB"/>
    <w:rsid w:val="008D7B95"/>
    <w:rsid w:val="008D7C32"/>
    <w:rsid w:val="008E0218"/>
    <w:rsid w:val="008E0260"/>
    <w:rsid w:val="008E049B"/>
    <w:rsid w:val="008E06D1"/>
    <w:rsid w:val="008E0855"/>
    <w:rsid w:val="008E0ACF"/>
    <w:rsid w:val="008E0BD4"/>
    <w:rsid w:val="008E0CBC"/>
    <w:rsid w:val="008E0F7A"/>
    <w:rsid w:val="008E0FB4"/>
    <w:rsid w:val="008E1031"/>
    <w:rsid w:val="008E13E0"/>
    <w:rsid w:val="008E1875"/>
    <w:rsid w:val="008E1899"/>
    <w:rsid w:val="008E1A56"/>
    <w:rsid w:val="008E1A6E"/>
    <w:rsid w:val="008E1AF7"/>
    <w:rsid w:val="008E1E81"/>
    <w:rsid w:val="008E20C4"/>
    <w:rsid w:val="008E2168"/>
    <w:rsid w:val="008E2184"/>
    <w:rsid w:val="008E240F"/>
    <w:rsid w:val="008E293F"/>
    <w:rsid w:val="008E2948"/>
    <w:rsid w:val="008E2B87"/>
    <w:rsid w:val="008E2C0C"/>
    <w:rsid w:val="008E2D9E"/>
    <w:rsid w:val="008E2E69"/>
    <w:rsid w:val="008E3A9F"/>
    <w:rsid w:val="008E3BC1"/>
    <w:rsid w:val="008E3C0D"/>
    <w:rsid w:val="008E3C86"/>
    <w:rsid w:val="008E3DD2"/>
    <w:rsid w:val="008E426C"/>
    <w:rsid w:val="008E4414"/>
    <w:rsid w:val="008E45D4"/>
    <w:rsid w:val="008E4680"/>
    <w:rsid w:val="008E46BC"/>
    <w:rsid w:val="008E473B"/>
    <w:rsid w:val="008E4CEB"/>
    <w:rsid w:val="008E4E33"/>
    <w:rsid w:val="008E53BD"/>
    <w:rsid w:val="008E582B"/>
    <w:rsid w:val="008E5949"/>
    <w:rsid w:val="008E5A57"/>
    <w:rsid w:val="008E5FF4"/>
    <w:rsid w:val="008E601E"/>
    <w:rsid w:val="008E61CE"/>
    <w:rsid w:val="008E61DA"/>
    <w:rsid w:val="008E620F"/>
    <w:rsid w:val="008E64C7"/>
    <w:rsid w:val="008E652B"/>
    <w:rsid w:val="008E6540"/>
    <w:rsid w:val="008E6569"/>
    <w:rsid w:val="008E669D"/>
    <w:rsid w:val="008E6B0B"/>
    <w:rsid w:val="008E6B9C"/>
    <w:rsid w:val="008E6BD7"/>
    <w:rsid w:val="008E6D54"/>
    <w:rsid w:val="008E6DBB"/>
    <w:rsid w:val="008E6FEA"/>
    <w:rsid w:val="008E70F1"/>
    <w:rsid w:val="008E7432"/>
    <w:rsid w:val="008E74F6"/>
    <w:rsid w:val="008E768D"/>
    <w:rsid w:val="008E76D1"/>
    <w:rsid w:val="008E7A51"/>
    <w:rsid w:val="008E7B7D"/>
    <w:rsid w:val="008E7DB5"/>
    <w:rsid w:val="008E7F74"/>
    <w:rsid w:val="008F0233"/>
    <w:rsid w:val="008F0773"/>
    <w:rsid w:val="008F0F45"/>
    <w:rsid w:val="008F0FB6"/>
    <w:rsid w:val="008F12C5"/>
    <w:rsid w:val="008F148B"/>
    <w:rsid w:val="008F160F"/>
    <w:rsid w:val="008F193B"/>
    <w:rsid w:val="008F1A0E"/>
    <w:rsid w:val="008F1B8B"/>
    <w:rsid w:val="008F2035"/>
    <w:rsid w:val="008F2425"/>
    <w:rsid w:val="008F2639"/>
    <w:rsid w:val="008F269F"/>
    <w:rsid w:val="008F26A3"/>
    <w:rsid w:val="008F2763"/>
    <w:rsid w:val="008F299D"/>
    <w:rsid w:val="008F3105"/>
    <w:rsid w:val="008F34EE"/>
    <w:rsid w:val="008F383C"/>
    <w:rsid w:val="008F3961"/>
    <w:rsid w:val="008F3BD0"/>
    <w:rsid w:val="008F431D"/>
    <w:rsid w:val="008F4441"/>
    <w:rsid w:val="008F452A"/>
    <w:rsid w:val="008F485B"/>
    <w:rsid w:val="008F50BB"/>
    <w:rsid w:val="008F513C"/>
    <w:rsid w:val="008F526B"/>
    <w:rsid w:val="008F530D"/>
    <w:rsid w:val="008F555E"/>
    <w:rsid w:val="008F5595"/>
    <w:rsid w:val="008F55EF"/>
    <w:rsid w:val="008F5974"/>
    <w:rsid w:val="008F59E4"/>
    <w:rsid w:val="008F59F5"/>
    <w:rsid w:val="008F5C70"/>
    <w:rsid w:val="008F5CB7"/>
    <w:rsid w:val="008F5EF1"/>
    <w:rsid w:val="008F6176"/>
    <w:rsid w:val="008F61E1"/>
    <w:rsid w:val="008F6412"/>
    <w:rsid w:val="008F645B"/>
    <w:rsid w:val="008F702C"/>
    <w:rsid w:val="008F7094"/>
    <w:rsid w:val="008F70DE"/>
    <w:rsid w:val="008F70F5"/>
    <w:rsid w:val="008F7DCA"/>
    <w:rsid w:val="00900020"/>
    <w:rsid w:val="009001EC"/>
    <w:rsid w:val="009005BC"/>
    <w:rsid w:val="009005D6"/>
    <w:rsid w:val="0090097B"/>
    <w:rsid w:val="00900B56"/>
    <w:rsid w:val="00900C1A"/>
    <w:rsid w:val="00900C60"/>
    <w:rsid w:val="00900F21"/>
    <w:rsid w:val="00900F38"/>
    <w:rsid w:val="00901063"/>
    <w:rsid w:val="00901235"/>
    <w:rsid w:val="00901573"/>
    <w:rsid w:val="0090170F"/>
    <w:rsid w:val="00901752"/>
    <w:rsid w:val="0090182F"/>
    <w:rsid w:val="009018E9"/>
    <w:rsid w:val="009019EE"/>
    <w:rsid w:val="00901A37"/>
    <w:rsid w:val="00901CB0"/>
    <w:rsid w:val="00901CF3"/>
    <w:rsid w:val="00901DCE"/>
    <w:rsid w:val="00901E70"/>
    <w:rsid w:val="0090220E"/>
    <w:rsid w:val="009029BB"/>
    <w:rsid w:val="00902C0B"/>
    <w:rsid w:val="00902C4C"/>
    <w:rsid w:val="009039EC"/>
    <w:rsid w:val="00903AA7"/>
    <w:rsid w:val="00903B4A"/>
    <w:rsid w:val="009041A5"/>
    <w:rsid w:val="00904391"/>
    <w:rsid w:val="009043D4"/>
    <w:rsid w:val="009045E7"/>
    <w:rsid w:val="009046C0"/>
    <w:rsid w:val="00904724"/>
    <w:rsid w:val="009048D9"/>
    <w:rsid w:val="00904918"/>
    <w:rsid w:val="00904CAE"/>
    <w:rsid w:val="00904EF5"/>
    <w:rsid w:val="0090513A"/>
    <w:rsid w:val="009057BC"/>
    <w:rsid w:val="009057FB"/>
    <w:rsid w:val="00905CB2"/>
    <w:rsid w:val="0090605F"/>
    <w:rsid w:val="00906248"/>
    <w:rsid w:val="009063A5"/>
    <w:rsid w:val="0090656F"/>
    <w:rsid w:val="00906746"/>
    <w:rsid w:val="0090686C"/>
    <w:rsid w:val="0090690C"/>
    <w:rsid w:val="00906A28"/>
    <w:rsid w:val="00906D1B"/>
    <w:rsid w:val="00906D46"/>
    <w:rsid w:val="00907049"/>
    <w:rsid w:val="0090719F"/>
    <w:rsid w:val="00907627"/>
    <w:rsid w:val="0090772C"/>
    <w:rsid w:val="00907739"/>
    <w:rsid w:val="0090792B"/>
    <w:rsid w:val="00907CA5"/>
    <w:rsid w:val="00907D1B"/>
    <w:rsid w:val="00907DC6"/>
    <w:rsid w:val="00907EF5"/>
    <w:rsid w:val="00907EF8"/>
    <w:rsid w:val="00907FF6"/>
    <w:rsid w:val="00910129"/>
    <w:rsid w:val="009101F2"/>
    <w:rsid w:val="0091020C"/>
    <w:rsid w:val="0091049F"/>
    <w:rsid w:val="00910A77"/>
    <w:rsid w:val="00910B19"/>
    <w:rsid w:val="00910E7E"/>
    <w:rsid w:val="00911293"/>
    <w:rsid w:val="00911358"/>
    <w:rsid w:val="00911372"/>
    <w:rsid w:val="00911767"/>
    <w:rsid w:val="00911A40"/>
    <w:rsid w:val="00911B44"/>
    <w:rsid w:val="00911BA5"/>
    <w:rsid w:val="00911C0E"/>
    <w:rsid w:val="00911DF2"/>
    <w:rsid w:val="009122B1"/>
    <w:rsid w:val="0091266D"/>
    <w:rsid w:val="00912A1E"/>
    <w:rsid w:val="00912FE9"/>
    <w:rsid w:val="009131B7"/>
    <w:rsid w:val="009131E2"/>
    <w:rsid w:val="009132C0"/>
    <w:rsid w:val="009132D9"/>
    <w:rsid w:val="00913593"/>
    <w:rsid w:val="009139A2"/>
    <w:rsid w:val="00913CBA"/>
    <w:rsid w:val="00913D72"/>
    <w:rsid w:val="00913FC2"/>
    <w:rsid w:val="00914579"/>
    <w:rsid w:val="0091465F"/>
    <w:rsid w:val="009146D5"/>
    <w:rsid w:val="0091489C"/>
    <w:rsid w:val="00914C0F"/>
    <w:rsid w:val="00915360"/>
    <w:rsid w:val="009154B5"/>
    <w:rsid w:val="00915691"/>
    <w:rsid w:val="009157AA"/>
    <w:rsid w:val="009157F5"/>
    <w:rsid w:val="00915981"/>
    <w:rsid w:val="00915C4A"/>
    <w:rsid w:val="00915D99"/>
    <w:rsid w:val="00916005"/>
    <w:rsid w:val="00916358"/>
    <w:rsid w:val="0091663E"/>
    <w:rsid w:val="009169EE"/>
    <w:rsid w:val="00916A2A"/>
    <w:rsid w:val="00916C4C"/>
    <w:rsid w:val="00916F9A"/>
    <w:rsid w:val="00917172"/>
    <w:rsid w:val="00917209"/>
    <w:rsid w:val="0091728C"/>
    <w:rsid w:val="0091740E"/>
    <w:rsid w:val="00917460"/>
    <w:rsid w:val="00917584"/>
    <w:rsid w:val="00917699"/>
    <w:rsid w:val="0091773A"/>
    <w:rsid w:val="00917856"/>
    <w:rsid w:val="00917950"/>
    <w:rsid w:val="00917D0F"/>
    <w:rsid w:val="009200C4"/>
    <w:rsid w:val="0092017C"/>
    <w:rsid w:val="00920253"/>
    <w:rsid w:val="00920758"/>
    <w:rsid w:val="00920952"/>
    <w:rsid w:val="009209F9"/>
    <w:rsid w:val="00921511"/>
    <w:rsid w:val="00921703"/>
    <w:rsid w:val="0092188C"/>
    <w:rsid w:val="0092191B"/>
    <w:rsid w:val="00921ECC"/>
    <w:rsid w:val="00921F28"/>
    <w:rsid w:val="00922643"/>
    <w:rsid w:val="00922668"/>
    <w:rsid w:val="009229DC"/>
    <w:rsid w:val="00922ADE"/>
    <w:rsid w:val="00922BE5"/>
    <w:rsid w:val="009232DE"/>
    <w:rsid w:val="00923306"/>
    <w:rsid w:val="0092369F"/>
    <w:rsid w:val="00923A65"/>
    <w:rsid w:val="00923AF5"/>
    <w:rsid w:val="00923B0B"/>
    <w:rsid w:val="00923DC7"/>
    <w:rsid w:val="00923EDC"/>
    <w:rsid w:val="00924102"/>
    <w:rsid w:val="00924190"/>
    <w:rsid w:val="009243D1"/>
    <w:rsid w:val="00924907"/>
    <w:rsid w:val="00924C36"/>
    <w:rsid w:val="0092514C"/>
    <w:rsid w:val="009252A8"/>
    <w:rsid w:val="00925529"/>
    <w:rsid w:val="00925592"/>
    <w:rsid w:val="0092580B"/>
    <w:rsid w:val="0092594A"/>
    <w:rsid w:val="00925D77"/>
    <w:rsid w:val="00926592"/>
    <w:rsid w:val="00926808"/>
    <w:rsid w:val="00927216"/>
    <w:rsid w:val="009273DD"/>
    <w:rsid w:val="0092751B"/>
    <w:rsid w:val="009275A9"/>
    <w:rsid w:val="00927768"/>
    <w:rsid w:val="0092799A"/>
    <w:rsid w:val="00927AC4"/>
    <w:rsid w:val="00927C99"/>
    <w:rsid w:val="00927D6E"/>
    <w:rsid w:val="009302CE"/>
    <w:rsid w:val="00930523"/>
    <w:rsid w:val="0093057D"/>
    <w:rsid w:val="009306B9"/>
    <w:rsid w:val="0093086F"/>
    <w:rsid w:val="00930B5F"/>
    <w:rsid w:val="00930E82"/>
    <w:rsid w:val="009311C5"/>
    <w:rsid w:val="009312F1"/>
    <w:rsid w:val="009314BE"/>
    <w:rsid w:val="00931982"/>
    <w:rsid w:val="009319CA"/>
    <w:rsid w:val="00931AF3"/>
    <w:rsid w:val="00931C25"/>
    <w:rsid w:val="00931F53"/>
    <w:rsid w:val="00931F9D"/>
    <w:rsid w:val="00931FA1"/>
    <w:rsid w:val="0093208B"/>
    <w:rsid w:val="0093229F"/>
    <w:rsid w:val="00932624"/>
    <w:rsid w:val="009326D0"/>
    <w:rsid w:val="00932774"/>
    <w:rsid w:val="009328A0"/>
    <w:rsid w:val="009329D5"/>
    <w:rsid w:val="00932A57"/>
    <w:rsid w:val="00932B26"/>
    <w:rsid w:val="00932B38"/>
    <w:rsid w:val="00932CF7"/>
    <w:rsid w:val="00933167"/>
    <w:rsid w:val="009332DD"/>
    <w:rsid w:val="0093351E"/>
    <w:rsid w:val="009335AA"/>
    <w:rsid w:val="009335B8"/>
    <w:rsid w:val="00933715"/>
    <w:rsid w:val="00933B9C"/>
    <w:rsid w:val="00933BC6"/>
    <w:rsid w:val="00933FAC"/>
    <w:rsid w:val="009343CB"/>
    <w:rsid w:val="009344D3"/>
    <w:rsid w:val="00934545"/>
    <w:rsid w:val="009348BD"/>
    <w:rsid w:val="009351E5"/>
    <w:rsid w:val="0093528C"/>
    <w:rsid w:val="00935347"/>
    <w:rsid w:val="0093567D"/>
    <w:rsid w:val="009357CF"/>
    <w:rsid w:val="009357E7"/>
    <w:rsid w:val="00935919"/>
    <w:rsid w:val="00935A49"/>
    <w:rsid w:val="00935C8E"/>
    <w:rsid w:val="00936641"/>
    <w:rsid w:val="00936AC8"/>
    <w:rsid w:val="00936ED6"/>
    <w:rsid w:val="009371D9"/>
    <w:rsid w:val="00937387"/>
    <w:rsid w:val="00937745"/>
    <w:rsid w:val="0093776F"/>
    <w:rsid w:val="00937867"/>
    <w:rsid w:val="009379E2"/>
    <w:rsid w:val="009407C0"/>
    <w:rsid w:val="009408C9"/>
    <w:rsid w:val="00940965"/>
    <w:rsid w:val="0094096B"/>
    <w:rsid w:val="00940B14"/>
    <w:rsid w:val="00940CD3"/>
    <w:rsid w:val="009412D2"/>
    <w:rsid w:val="009415D3"/>
    <w:rsid w:val="00941A0E"/>
    <w:rsid w:val="00941B5B"/>
    <w:rsid w:val="00941D5C"/>
    <w:rsid w:val="00941EFA"/>
    <w:rsid w:val="00941FD0"/>
    <w:rsid w:val="00941FE8"/>
    <w:rsid w:val="00941FFC"/>
    <w:rsid w:val="0094242D"/>
    <w:rsid w:val="00942584"/>
    <w:rsid w:val="0094272B"/>
    <w:rsid w:val="0094299A"/>
    <w:rsid w:val="009432E0"/>
    <w:rsid w:val="0094364A"/>
    <w:rsid w:val="00943812"/>
    <w:rsid w:val="0094392D"/>
    <w:rsid w:val="009439CF"/>
    <w:rsid w:val="009439E2"/>
    <w:rsid w:val="00943B08"/>
    <w:rsid w:val="00943B86"/>
    <w:rsid w:val="00943C78"/>
    <w:rsid w:val="00943FFC"/>
    <w:rsid w:val="0094418C"/>
    <w:rsid w:val="0094494A"/>
    <w:rsid w:val="00944B65"/>
    <w:rsid w:val="00944DCF"/>
    <w:rsid w:val="00945127"/>
    <w:rsid w:val="00945275"/>
    <w:rsid w:val="0094537C"/>
    <w:rsid w:val="0094541E"/>
    <w:rsid w:val="00945474"/>
    <w:rsid w:val="00945483"/>
    <w:rsid w:val="0094567C"/>
    <w:rsid w:val="00945863"/>
    <w:rsid w:val="009458AC"/>
    <w:rsid w:val="0094598F"/>
    <w:rsid w:val="00945D49"/>
    <w:rsid w:val="00945D6C"/>
    <w:rsid w:val="00945D87"/>
    <w:rsid w:val="009462E7"/>
    <w:rsid w:val="009464D9"/>
    <w:rsid w:val="009464DE"/>
    <w:rsid w:val="0094678E"/>
    <w:rsid w:val="00946810"/>
    <w:rsid w:val="009469F6"/>
    <w:rsid w:val="00946A10"/>
    <w:rsid w:val="00946CF6"/>
    <w:rsid w:val="00946DAB"/>
    <w:rsid w:val="00946FD8"/>
    <w:rsid w:val="009470C0"/>
    <w:rsid w:val="0094720D"/>
    <w:rsid w:val="009473B0"/>
    <w:rsid w:val="009475F5"/>
    <w:rsid w:val="009478EB"/>
    <w:rsid w:val="00947B79"/>
    <w:rsid w:val="00947DB1"/>
    <w:rsid w:val="00947FF5"/>
    <w:rsid w:val="0095022C"/>
    <w:rsid w:val="009504E3"/>
    <w:rsid w:val="00950643"/>
    <w:rsid w:val="00950935"/>
    <w:rsid w:val="00950B14"/>
    <w:rsid w:val="00950CA0"/>
    <w:rsid w:val="00950F9F"/>
    <w:rsid w:val="009514B6"/>
    <w:rsid w:val="00951654"/>
    <w:rsid w:val="00951668"/>
    <w:rsid w:val="0095168D"/>
    <w:rsid w:val="0095185A"/>
    <w:rsid w:val="00951873"/>
    <w:rsid w:val="009518F9"/>
    <w:rsid w:val="00951D1F"/>
    <w:rsid w:val="00951E28"/>
    <w:rsid w:val="00951F10"/>
    <w:rsid w:val="00952072"/>
    <w:rsid w:val="00952AE0"/>
    <w:rsid w:val="00952C07"/>
    <w:rsid w:val="00952D22"/>
    <w:rsid w:val="0095382F"/>
    <w:rsid w:val="00953DFF"/>
    <w:rsid w:val="00954ABA"/>
    <w:rsid w:val="00954B94"/>
    <w:rsid w:val="00954D3A"/>
    <w:rsid w:val="00954DBF"/>
    <w:rsid w:val="00954FEA"/>
    <w:rsid w:val="0095569A"/>
    <w:rsid w:val="009556F9"/>
    <w:rsid w:val="00955754"/>
    <w:rsid w:val="00955E00"/>
    <w:rsid w:val="00955FBA"/>
    <w:rsid w:val="00956C8C"/>
    <w:rsid w:val="00956E31"/>
    <w:rsid w:val="009571C9"/>
    <w:rsid w:val="00957317"/>
    <w:rsid w:val="009574F9"/>
    <w:rsid w:val="0095762B"/>
    <w:rsid w:val="0095787E"/>
    <w:rsid w:val="00957902"/>
    <w:rsid w:val="00957A11"/>
    <w:rsid w:val="00957AD1"/>
    <w:rsid w:val="00957B80"/>
    <w:rsid w:val="00957EBF"/>
    <w:rsid w:val="00957F9A"/>
    <w:rsid w:val="00957FD0"/>
    <w:rsid w:val="009604FB"/>
    <w:rsid w:val="00960671"/>
    <w:rsid w:val="009606D6"/>
    <w:rsid w:val="009609F8"/>
    <w:rsid w:val="00960C0A"/>
    <w:rsid w:val="00960C98"/>
    <w:rsid w:val="00960CB0"/>
    <w:rsid w:val="00960EF9"/>
    <w:rsid w:val="009613CA"/>
    <w:rsid w:val="0096151D"/>
    <w:rsid w:val="00961988"/>
    <w:rsid w:val="009619D8"/>
    <w:rsid w:val="00961B31"/>
    <w:rsid w:val="00961B6B"/>
    <w:rsid w:val="00961F75"/>
    <w:rsid w:val="00962319"/>
    <w:rsid w:val="0096234F"/>
    <w:rsid w:val="009624A3"/>
    <w:rsid w:val="009625B5"/>
    <w:rsid w:val="00962AA8"/>
    <w:rsid w:val="00962D6D"/>
    <w:rsid w:val="00962F8C"/>
    <w:rsid w:val="00962FAC"/>
    <w:rsid w:val="00963133"/>
    <w:rsid w:val="00963422"/>
    <w:rsid w:val="009637BB"/>
    <w:rsid w:val="00963D7C"/>
    <w:rsid w:val="00963F10"/>
    <w:rsid w:val="00963F4F"/>
    <w:rsid w:val="009643CF"/>
    <w:rsid w:val="0096442D"/>
    <w:rsid w:val="00964597"/>
    <w:rsid w:val="0096484D"/>
    <w:rsid w:val="00964878"/>
    <w:rsid w:val="00964DFB"/>
    <w:rsid w:val="00964EF4"/>
    <w:rsid w:val="00965199"/>
    <w:rsid w:val="00965619"/>
    <w:rsid w:val="0096567D"/>
    <w:rsid w:val="00965758"/>
    <w:rsid w:val="009657D3"/>
    <w:rsid w:val="009658EC"/>
    <w:rsid w:val="0096592E"/>
    <w:rsid w:val="00965A20"/>
    <w:rsid w:val="00965B90"/>
    <w:rsid w:val="00965ED7"/>
    <w:rsid w:val="009662D0"/>
    <w:rsid w:val="009662E6"/>
    <w:rsid w:val="009663E1"/>
    <w:rsid w:val="00966C78"/>
    <w:rsid w:val="00966E40"/>
    <w:rsid w:val="009676A1"/>
    <w:rsid w:val="00967881"/>
    <w:rsid w:val="00967AEF"/>
    <w:rsid w:val="00967B97"/>
    <w:rsid w:val="00967DDE"/>
    <w:rsid w:val="00967F2E"/>
    <w:rsid w:val="0097014E"/>
    <w:rsid w:val="00970285"/>
    <w:rsid w:val="00970542"/>
    <w:rsid w:val="009705F4"/>
    <w:rsid w:val="00970889"/>
    <w:rsid w:val="0097098A"/>
    <w:rsid w:val="009709F8"/>
    <w:rsid w:val="00970C66"/>
    <w:rsid w:val="00970FF0"/>
    <w:rsid w:val="00971230"/>
    <w:rsid w:val="009715D8"/>
    <w:rsid w:val="009716F2"/>
    <w:rsid w:val="0097184A"/>
    <w:rsid w:val="00971A31"/>
    <w:rsid w:val="00971B60"/>
    <w:rsid w:val="00971D77"/>
    <w:rsid w:val="009721CE"/>
    <w:rsid w:val="009724DA"/>
    <w:rsid w:val="0097253F"/>
    <w:rsid w:val="0097259A"/>
    <w:rsid w:val="00972A26"/>
    <w:rsid w:val="00972D2C"/>
    <w:rsid w:val="00972DE7"/>
    <w:rsid w:val="00972F9D"/>
    <w:rsid w:val="00972FA4"/>
    <w:rsid w:val="00973148"/>
    <w:rsid w:val="00973216"/>
    <w:rsid w:val="00973A79"/>
    <w:rsid w:val="00973E3B"/>
    <w:rsid w:val="00974387"/>
    <w:rsid w:val="00974504"/>
    <w:rsid w:val="00974B69"/>
    <w:rsid w:val="00974FAC"/>
    <w:rsid w:val="0097521F"/>
    <w:rsid w:val="0097563B"/>
    <w:rsid w:val="0097563E"/>
    <w:rsid w:val="00975FB3"/>
    <w:rsid w:val="009761A8"/>
    <w:rsid w:val="00976826"/>
    <w:rsid w:val="009769FB"/>
    <w:rsid w:val="00976AA5"/>
    <w:rsid w:val="00976C79"/>
    <w:rsid w:val="00976CC5"/>
    <w:rsid w:val="00976FA6"/>
    <w:rsid w:val="009773B7"/>
    <w:rsid w:val="0097761B"/>
    <w:rsid w:val="00977C6A"/>
    <w:rsid w:val="00977CD6"/>
    <w:rsid w:val="00977E40"/>
    <w:rsid w:val="00977ECF"/>
    <w:rsid w:val="009804D6"/>
    <w:rsid w:val="009806BF"/>
    <w:rsid w:val="009807CD"/>
    <w:rsid w:val="009807EB"/>
    <w:rsid w:val="00980911"/>
    <w:rsid w:val="00980B1D"/>
    <w:rsid w:val="00980C19"/>
    <w:rsid w:val="00980C84"/>
    <w:rsid w:val="00980CD1"/>
    <w:rsid w:val="00980E71"/>
    <w:rsid w:val="00980FBE"/>
    <w:rsid w:val="00980FD4"/>
    <w:rsid w:val="009812C0"/>
    <w:rsid w:val="0098134F"/>
    <w:rsid w:val="00981B18"/>
    <w:rsid w:val="00981B70"/>
    <w:rsid w:val="00981C86"/>
    <w:rsid w:val="00982347"/>
    <w:rsid w:val="00982462"/>
    <w:rsid w:val="00982B3E"/>
    <w:rsid w:val="00982C59"/>
    <w:rsid w:val="00983075"/>
    <w:rsid w:val="00983290"/>
    <w:rsid w:val="00983683"/>
    <w:rsid w:val="00983707"/>
    <w:rsid w:val="00983C12"/>
    <w:rsid w:val="00983E2C"/>
    <w:rsid w:val="00984027"/>
    <w:rsid w:val="009843F8"/>
    <w:rsid w:val="00984481"/>
    <w:rsid w:val="009845D2"/>
    <w:rsid w:val="00984A10"/>
    <w:rsid w:val="00984B3F"/>
    <w:rsid w:val="00984C7F"/>
    <w:rsid w:val="00984D49"/>
    <w:rsid w:val="00984D5D"/>
    <w:rsid w:val="00984DF7"/>
    <w:rsid w:val="0098511B"/>
    <w:rsid w:val="00985B61"/>
    <w:rsid w:val="00985BEA"/>
    <w:rsid w:val="00985C2F"/>
    <w:rsid w:val="00985CE2"/>
    <w:rsid w:val="00985EE5"/>
    <w:rsid w:val="00986027"/>
    <w:rsid w:val="00986185"/>
    <w:rsid w:val="0098648D"/>
    <w:rsid w:val="009865F7"/>
    <w:rsid w:val="00986A62"/>
    <w:rsid w:val="00986EAE"/>
    <w:rsid w:val="00986F8A"/>
    <w:rsid w:val="00986FB5"/>
    <w:rsid w:val="009870E3"/>
    <w:rsid w:val="0098710E"/>
    <w:rsid w:val="0098712A"/>
    <w:rsid w:val="00987457"/>
    <w:rsid w:val="009875AC"/>
    <w:rsid w:val="00987922"/>
    <w:rsid w:val="00987CB9"/>
    <w:rsid w:val="00987D5E"/>
    <w:rsid w:val="00987E2D"/>
    <w:rsid w:val="00987F1E"/>
    <w:rsid w:val="00987F87"/>
    <w:rsid w:val="0099022E"/>
    <w:rsid w:val="00990404"/>
    <w:rsid w:val="00990833"/>
    <w:rsid w:val="00990B95"/>
    <w:rsid w:val="00990E4E"/>
    <w:rsid w:val="00990E55"/>
    <w:rsid w:val="00990EE2"/>
    <w:rsid w:val="00990FA9"/>
    <w:rsid w:val="009912B4"/>
    <w:rsid w:val="009912E6"/>
    <w:rsid w:val="009912FD"/>
    <w:rsid w:val="0099142E"/>
    <w:rsid w:val="009914E4"/>
    <w:rsid w:val="00991686"/>
    <w:rsid w:val="009918A4"/>
    <w:rsid w:val="009918EF"/>
    <w:rsid w:val="00991AEC"/>
    <w:rsid w:val="00991B12"/>
    <w:rsid w:val="00991BE0"/>
    <w:rsid w:val="00991EED"/>
    <w:rsid w:val="00991F61"/>
    <w:rsid w:val="00991FE5"/>
    <w:rsid w:val="009920FA"/>
    <w:rsid w:val="0099221B"/>
    <w:rsid w:val="009922FA"/>
    <w:rsid w:val="009927A4"/>
    <w:rsid w:val="009927E9"/>
    <w:rsid w:val="00992BC2"/>
    <w:rsid w:val="00992CC0"/>
    <w:rsid w:val="00992D32"/>
    <w:rsid w:val="00992F4A"/>
    <w:rsid w:val="009936EE"/>
    <w:rsid w:val="009939A4"/>
    <w:rsid w:val="009939D9"/>
    <w:rsid w:val="00993A83"/>
    <w:rsid w:val="00993C49"/>
    <w:rsid w:val="0099406D"/>
    <w:rsid w:val="00994204"/>
    <w:rsid w:val="00994219"/>
    <w:rsid w:val="00994BB5"/>
    <w:rsid w:val="00994DE2"/>
    <w:rsid w:val="00994E62"/>
    <w:rsid w:val="00994EAA"/>
    <w:rsid w:val="0099511E"/>
    <w:rsid w:val="0099522F"/>
    <w:rsid w:val="009952E7"/>
    <w:rsid w:val="009958E3"/>
    <w:rsid w:val="00995A7B"/>
    <w:rsid w:val="00995BEE"/>
    <w:rsid w:val="00995FBF"/>
    <w:rsid w:val="00996262"/>
    <w:rsid w:val="0099653A"/>
    <w:rsid w:val="009967B7"/>
    <w:rsid w:val="009968A2"/>
    <w:rsid w:val="00996906"/>
    <w:rsid w:val="00996CCB"/>
    <w:rsid w:val="00996D9B"/>
    <w:rsid w:val="00996FA8"/>
    <w:rsid w:val="00997325"/>
    <w:rsid w:val="00997440"/>
    <w:rsid w:val="009977BF"/>
    <w:rsid w:val="009977C1"/>
    <w:rsid w:val="00997E05"/>
    <w:rsid w:val="00997FA8"/>
    <w:rsid w:val="009A0025"/>
    <w:rsid w:val="009A059C"/>
    <w:rsid w:val="009A0607"/>
    <w:rsid w:val="009A07D9"/>
    <w:rsid w:val="009A0CC4"/>
    <w:rsid w:val="009A0F5C"/>
    <w:rsid w:val="009A10D4"/>
    <w:rsid w:val="009A122E"/>
    <w:rsid w:val="009A176D"/>
    <w:rsid w:val="009A1E2D"/>
    <w:rsid w:val="009A1EC0"/>
    <w:rsid w:val="009A1FE6"/>
    <w:rsid w:val="009A2410"/>
    <w:rsid w:val="009A25D6"/>
    <w:rsid w:val="009A2B73"/>
    <w:rsid w:val="009A2FA7"/>
    <w:rsid w:val="009A30EC"/>
    <w:rsid w:val="009A3560"/>
    <w:rsid w:val="009A3701"/>
    <w:rsid w:val="009A38F0"/>
    <w:rsid w:val="009A3B7D"/>
    <w:rsid w:val="009A3D81"/>
    <w:rsid w:val="009A3E29"/>
    <w:rsid w:val="009A41FE"/>
    <w:rsid w:val="009A4701"/>
    <w:rsid w:val="009A4B8E"/>
    <w:rsid w:val="009A5061"/>
    <w:rsid w:val="009A5330"/>
    <w:rsid w:val="009A54B4"/>
    <w:rsid w:val="009A559A"/>
    <w:rsid w:val="009A55BC"/>
    <w:rsid w:val="009A5925"/>
    <w:rsid w:val="009A5A2A"/>
    <w:rsid w:val="009A5ADF"/>
    <w:rsid w:val="009A5E91"/>
    <w:rsid w:val="009A64D3"/>
    <w:rsid w:val="009A6AED"/>
    <w:rsid w:val="009A6E01"/>
    <w:rsid w:val="009A739D"/>
    <w:rsid w:val="009A74B3"/>
    <w:rsid w:val="009A7666"/>
    <w:rsid w:val="009A77BF"/>
    <w:rsid w:val="009A78C9"/>
    <w:rsid w:val="009A7D0C"/>
    <w:rsid w:val="009A7E0D"/>
    <w:rsid w:val="009A7F96"/>
    <w:rsid w:val="009B0100"/>
    <w:rsid w:val="009B0164"/>
    <w:rsid w:val="009B0353"/>
    <w:rsid w:val="009B03E1"/>
    <w:rsid w:val="009B040E"/>
    <w:rsid w:val="009B0466"/>
    <w:rsid w:val="009B04E8"/>
    <w:rsid w:val="009B052D"/>
    <w:rsid w:val="009B0567"/>
    <w:rsid w:val="009B081C"/>
    <w:rsid w:val="009B0C95"/>
    <w:rsid w:val="009B0EE7"/>
    <w:rsid w:val="009B143B"/>
    <w:rsid w:val="009B15F6"/>
    <w:rsid w:val="009B1D20"/>
    <w:rsid w:val="009B209A"/>
    <w:rsid w:val="009B2156"/>
    <w:rsid w:val="009B21C5"/>
    <w:rsid w:val="009B22E0"/>
    <w:rsid w:val="009B23DC"/>
    <w:rsid w:val="009B26EE"/>
    <w:rsid w:val="009B2A33"/>
    <w:rsid w:val="009B2A75"/>
    <w:rsid w:val="009B2BC2"/>
    <w:rsid w:val="009B2C01"/>
    <w:rsid w:val="009B2C29"/>
    <w:rsid w:val="009B2DC7"/>
    <w:rsid w:val="009B2E53"/>
    <w:rsid w:val="009B30AF"/>
    <w:rsid w:val="009B32F1"/>
    <w:rsid w:val="009B35E2"/>
    <w:rsid w:val="009B3B75"/>
    <w:rsid w:val="009B3DE8"/>
    <w:rsid w:val="009B3E42"/>
    <w:rsid w:val="009B40D7"/>
    <w:rsid w:val="009B42C9"/>
    <w:rsid w:val="009B46D7"/>
    <w:rsid w:val="009B491E"/>
    <w:rsid w:val="009B49C5"/>
    <w:rsid w:val="009B4B24"/>
    <w:rsid w:val="009B4D71"/>
    <w:rsid w:val="009B4EF3"/>
    <w:rsid w:val="009B4F19"/>
    <w:rsid w:val="009B54D2"/>
    <w:rsid w:val="009B59E8"/>
    <w:rsid w:val="009B5C2B"/>
    <w:rsid w:val="009B5C4B"/>
    <w:rsid w:val="009B5D70"/>
    <w:rsid w:val="009B5DAB"/>
    <w:rsid w:val="009B5E04"/>
    <w:rsid w:val="009B5EDA"/>
    <w:rsid w:val="009B5F25"/>
    <w:rsid w:val="009B62F2"/>
    <w:rsid w:val="009B65AD"/>
    <w:rsid w:val="009B66FD"/>
    <w:rsid w:val="009B699C"/>
    <w:rsid w:val="009B6EDB"/>
    <w:rsid w:val="009B701E"/>
    <w:rsid w:val="009B711A"/>
    <w:rsid w:val="009B76F7"/>
    <w:rsid w:val="009B791C"/>
    <w:rsid w:val="009B7A42"/>
    <w:rsid w:val="009B7BC1"/>
    <w:rsid w:val="009C009D"/>
    <w:rsid w:val="009C0167"/>
    <w:rsid w:val="009C0515"/>
    <w:rsid w:val="009C07A1"/>
    <w:rsid w:val="009C0903"/>
    <w:rsid w:val="009C0B88"/>
    <w:rsid w:val="009C0C6D"/>
    <w:rsid w:val="009C0E58"/>
    <w:rsid w:val="009C138B"/>
    <w:rsid w:val="009C141A"/>
    <w:rsid w:val="009C1849"/>
    <w:rsid w:val="009C1EA9"/>
    <w:rsid w:val="009C1FFF"/>
    <w:rsid w:val="009C2019"/>
    <w:rsid w:val="009C2208"/>
    <w:rsid w:val="009C2372"/>
    <w:rsid w:val="009C2695"/>
    <w:rsid w:val="009C2A40"/>
    <w:rsid w:val="009C2D3B"/>
    <w:rsid w:val="009C2E64"/>
    <w:rsid w:val="009C2E88"/>
    <w:rsid w:val="009C2FDE"/>
    <w:rsid w:val="009C3547"/>
    <w:rsid w:val="009C3B63"/>
    <w:rsid w:val="009C3BDA"/>
    <w:rsid w:val="009C41B4"/>
    <w:rsid w:val="009C44E5"/>
    <w:rsid w:val="009C4A92"/>
    <w:rsid w:val="009C4AA8"/>
    <w:rsid w:val="009C4C6C"/>
    <w:rsid w:val="009C4D19"/>
    <w:rsid w:val="009C5064"/>
    <w:rsid w:val="009C53F6"/>
    <w:rsid w:val="009C5605"/>
    <w:rsid w:val="009C56D7"/>
    <w:rsid w:val="009C5AE2"/>
    <w:rsid w:val="009C5E7B"/>
    <w:rsid w:val="009C6002"/>
    <w:rsid w:val="009C6516"/>
    <w:rsid w:val="009C65DF"/>
    <w:rsid w:val="009C66EF"/>
    <w:rsid w:val="009C6924"/>
    <w:rsid w:val="009C6A8C"/>
    <w:rsid w:val="009C6B9C"/>
    <w:rsid w:val="009C6C46"/>
    <w:rsid w:val="009C6E88"/>
    <w:rsid w:val="009C7213"/>
    <w:rsid w:val="009C72B8"/>
    <w:rsid w:val="009C7A93"/>
    <w:rsid w:val="009C7B09"/>
    <w:rsid w:val="009C7CEF"/>
    <w:rsid w:val="009C7D64"/>
    <w:rsid w:val="009C7E16"/>
    <w:rsid w:val="009C7F42"/>
    <w:rsid w:val="009D055E"/>
    <w:rsid w:val="009D05A3"/>
    <w:rsid w:val="009D05DA"/>
    <w:rsid w:val="009D0889"/>
    <w:rsid w:val="009D0B58"/>
    <w:rsid w:val="009D0F59"/>
    <w:rsid w:val="009D1068"/>
    <w:rsid w:val="009D1070"/>
    <w:rsid w:val="009D108F"/>
    <w:rsid w:val="009D1288"/>
    <w:rsid w:val="009D1DCA"/>
    <w:rsid w:val="009D1DE5"/>
    <w:rsid w:val="009D1E24"/>
    <w:rsid w:val="009D24F4"/>
    <w:rsid w:val="009D2779"/>
    <w:rsid w:val="009D28C8"/>
    <w:rsid w:val="009D2E7F"/>
    <w:rsid w:val="009D30DE"/>
    <w:rsid w:val="009D371C"/>
    <w:rsid w:val="009D3CA2"/>
    <w:rsid w:val="009D3F4A"/>
    <w:rsid w:val="009D40DD"/>
    <w:rsid w:val="009D4173"/>
    <w:rsid w:val="009D41F7"/>
    <w:rsid w:val="009D431C"/>
    <w:rsid w:val="009D4456"/>
    <w:rsid w:val="009D44B0"/>
    <w:rsid w:val="009D492A"/>
    <w:rsid w:val="009D4937"/>
    <w:rsid w:val="009D4983"/>
    <w:rsid w:val="009D4A3D"/>
    <w:rsid w:val="009D4A5F"/>
    <w:rsid w:val="009D4B61"/>
    <w:rsid w:val="009D4D26"/>
    <w:rsid w:val="009D4DB0"/>
    <w:rsid w:val="009D5014"/>
    <w:rsid w:val="009D5610"/>
    <w:rsid w:val="009D5C10"/>
    <w:rsid w:val="009D60F7"/>
    <w:rsid w:val="009D62E9"/>
    <w:rsid w:val="009D652D"/>
    <w:rsid w:val="009D665F"/>
    <w:rsid w:val="009D6801"/>
    <w:rsid w:val="009D6CE2"/>
    <w:rsid w:val="009D7041"/>
    <w:rsid w:val="009D717C"/>
    <w:rsid w:val="009D7807"/>
    <w:rsid w:val="009D78EC"/>
    <w:rsid w:val="009D7B86"/>
    <w:rsid w:val="009D7C81"/>
    <w:rsid w:val="009D7EF6"/>
    <w:rsid w:val="009E0793"/>
    <w:rsid w:val="009E0A19"/>
    <w:rsid w:val="009E0A58"/>
    <w:rsid w:val="009E0BFA"/>
    <w:rsid w:val="009E10BC"/>
    <w:rsid w:val="009E10FD"/>
    <w:rsid w:val="009E1391"/>
    <w:rsid w:val="009E15FD"/>
    <w:rsid w:val="009E179A"/>
    <w:rsid w:val="009E1A8C"/>
    <w:rsid w:val="009E1C1C"/>
    <w:rsid w:val="009E206B"/>
    <w:rsid w:val="009E22BE"/>
    <w:rsid w:val="009E25FF"/>
    <w:rsid w:val="009E284A"/>
    <w:rsid w:val="009E294A"/>
    <w:rsid w:val="009E29BB"/>
    <w:rsid w:val="009E2AF6"/>
    <w:rsid w:val="009E2D1B"/>
    <w:rsid w:val="009E3103"/>
    <w:rsid w:val="009E31CC"/>
    <w:rsid w:val="009E342E"/>
    <w:rsid w:val="009E36B2"/>
    <w:rsid w:val="009E375C"/>
    <w:rsid w:val="009E3794"/>
    <w:rsid w:val="009E388C"/>
    <w:rsid w:val="009E3DBE"/>
    <w:rsid w:val="009E3EDD"/>
    <w:rsid w:val="009E3F2D"/>
    <w:rsid w:val="009E4206"/>
    <w:rsid w:val="009E45C9"/>
    <w:rsid w:val="009E45CA"/>
    <w:rsid w:val="009E462A"/>
    <w:rsid w:val="009E47ED"/>
    <w:rsid w:val="009E49FF"/>
    <w:rsid w:val="009E4A31"/>
    <w:rsid w:val="009E4B28"/>
    <w:rsid w:val="009E509B"/>
    <w:rsid w:val="009E511B"/>
    <w:rsid w:val="009E5218"/>
    <w:rsid w:val="009E53AE"/>
    <w:rsid w:val="009E54C8"/>
    <w:rsid w:val="009E59DE"/>
    <w:rsid w:val="009E6215"/>
    <w:rsid w:val="009E62F8"/>
    <w:rsid w:val="009E6A46"/>
    <w:rsid w:val="009E6B2C"/>
    <w:rsid w:val="009E6E7D"/>
    <w:rsid w:val="009E70E5"/>
    <w:rsid w:val="009E73C6"/>
    <w:rsid w:val="009E74CF"/>
    <w:rsid w:val="009E753B"/>
    <w:rsid w:val="009E757F"/>
    <w:rsid w:val="009E75A2"/>
    <w:rsid w:val="009E7821"/>
    <w:rsid w:val="009E7E5F"/>
    <w:rsid w:val="009F01BF"/>
    <w:rsid w:val="009F0237"/>
    <w:rsid w:val="009F0875"/>
    <w:rsid w:val="009F09E2"/>
    <w:rsid w:val="009F0DB0"/>
    <w:rsid w:val="009F0F82"/>
    <w:rsid w:val="009F1B28"/>
    <w:rsid w:val="009F1C04"/>
    <w:rsid w:val="009F1C38"/>
    <w:rsid w:val="009F1CA5"/>
    <w:rsid w:val="009F1CD3"/>
    <w:rsid w:val="009F1F2E"/>
    <w:rsid w:val="009F20DB"/>
    <w:rsid w:val="009F2671"/>
    <w:rsid w:val="009F2760"/>
    <w:rsid w:val="009F2979"/>
    <w:rsid w:val="009F2C09"/>
    <w:rsid w:val="009F2C4C"/>
    <w:rsid w:val="009F2CB8"/>
    <w:rsid w:val="009F3356"/>
    <w:rsid w:val="009F3439"/>
    <w:rsid w:val="009F3538"/>
    <w:rsid w:val="009F390C"/>
    <w:rsid w:val="009F3D00"/>
    <w:rsid w:val="009F406E"/>
    <w:rsid w:val="009F45EA"/>
    <w:rsid w:val="009F46BD"/>
    <w:rsid w:val="009F47F2"/>
    <w:rsid w:val="009F4B06"/>
    <w:rsid w:val="009F4B7C"/>
    <w:rsid w:val="009F4DA9"/>
    <w:rsid w:val="009F528A"/>
    <w:rsid w:val="009F52D5"/>
    <w:rsid w:val="009F5407"/>
    <w:rsid w:val="009F5C81"/>
    <w:rsid w:val="009F5CC7"/>
    <w:rsid w:val="009F5CEB"/>
    <w:rsid w:val="009F5D0C"/>
    <w:rsid w:val="009F6215"/>
    <w:rsid w:val="009F65BE"/>
    <w:rsid w:val="009F6652"/>
    <w:rsid w:val="009F665C"/>
    <w:rsid w:val="009F674D"/>
    <w:rsid w:val="009F6782"/>
    <w:rsid w:val="009F6BAB"/>
    <w:rsid w:val="009F6D77"/>
    <w:rsid w:val="009F7360"/>
    <w:rsid w:val="009F79EB"/>
    <w:rsid w:val="009F7AB1"/>
    <w:rsid w:val="009F7E9A"/>
    <w:rsid w:val="00A0003D"/>
    <w:rsid w:val="00A000ED"/>
    <w:rsid w:val="00A0018A"/>
    <w:rsid w:val="00A001A4"/>
    <w:rsid w:val="00A00350"/>
    <w:rsid w:val="00A006E5"/>
    <w:rsid w:val="00A00CD8"/>
    <w:rsid w:val="00A00DF1"/>
    <w:rsid w:val="00A010BA"/>
    <w:rsid w:val="00A01104"/>
    <w:rsid w:val="00A01194"/>
    <w:rsid w:val="00A01243"/>
    <w:rsid w:val="00A01413"/>
    <w:rsid w:val="00A015D4"/>
    <w:rsid w:val="00A017B8"/>
    <w:rsid w:val="00A0207D"/>
    <w:rsid w:val="00A02258"/>
    <w:rsid w:val="00A02496"/>
    <w:rsid w:val="00A025CE"/>
    <w:rsid w:val="00A02797"/>
    <w:rsid w:val="00A02857"/>
    <w:rsid w:val="00A02957"/>
    <w:rsid w:val="00A02A13"/>
    <w:rsid w:val="00A02A71"/>
    <w:rsid w:val="00A02A8C"/>
    <w:rsid w:val="00A02AD1"/>
    <w:rsid w:val="00A02B33"/>
    <w:rsid w:val="00A02C7E"/>
    <w:rsid w:val="00A02DD3"/>
    <w:rsid w:val="00A0305A"/>
    <w:rsid w:val="00A0312C"/>
    <w:rsid w:val="00A0327D"/>
    <w:rsid w:val="00A03462"/>
    <w:rsid w:val="00A039B8"/>
    <w:rsid w:val="00A03CD8"/>
    <w:rsid w:val="00A04195"/>
    <w:rsid w:val="00A041B7"/>
    <w:rsid w:val="00A042C1"/>
    <w:rsid w:val="00A04415"/>
    <w:rsid w:val="00A044E2"/>
    <w:rsid w:val="00A046A5"/>
    <w:rsid w:val="00A04A30"/>
    <w:rsid w:val="00A04CB5"/>
    <w:rsid w:val="00A04D0D"/>
    <w:rsid w:val="00A05054"/>
    <w:rsid w:val="00A050CE"/>
    <w:rsid w:val="00A0551F"/>
    <w:rsid w:val="00A05647"/>
    <w:rsid w:val="00A056FD"/>
    <w:rsid w:val="00A05C9C"/>
    <w:rsid w:val="00A05FB6"/>
    <w:rsid w:val="00A06418"/>
    <w:rsid w:val="00A06734"/>
    <w:rsid w:val="00A06954"/>
    <w:rsid w:val="00A07037"/>
    <w:rsid w:val="00A07209"/>
    <w:rsid w:val="00A07E16"/>
    <w:rsid w:val="00A07F6D"/>
    <w:rsid w:val="00A1048D"/>
    <w:rsid w:val="00A105B1"/>
    <w:rsid w:val="00A105F0"/>
    <w:rsid w:val="00A10936"/>
    <w:rsid w:val="00A10BB1"/>
    <w:rsid w:val="00A10C84"/>
    <w:rsid w:val="00A1107D"/>
    <w:rsid w:val="00A11444"/>
    <w:rsid w:val="00A115BD"/>
    <w:rsid w:val="00A11666"/>
    <w:rsid w:val="00A1168E"/>
    <w:rsid w:val="00A11729"/>
    <w:rsid w:val="00A11793"/>
    <w:rsid w:val="00A117EA"/>
    <w:rsid w:val="00A118EF"/>
    <w:rsid w:val="00A1197B"/>
    <w:rsid w:val="00A119DD"/>
    <w:rsid w:val="00A11AB5"/>
    <w:rsid w:val="00A11B96"/>
    <w:rsid w:val="00A11C0F"/>
    <w:rsid w:val="00A11C65"/>
    <w:rsid w:val="00A11E35"/>
    <w:rsid w:val="00A121E8"/>
    <w:rsid w:val="00A1274B"/>
    <w:rsid w:val="00A12970"/>
    <w:rsid w:val="00A12AE7"/>
    <w:rsid w:val="00A12BEB"/>
    <w:rsid w:val="00A12DC9"/>
    <w:rsid w:val="00A12EA8"/>
    <w:rsid w:val="00A13115"/>
    <w:rsid w:val="00A1325F"/>
    <w:rsid w:val="00A133F4"/>
    <w:rsid w:val="00A137D2"/>
    <w:rsid w:val="00A13DE7"/>
    <w:rsid w:val="00A141FC"/>
    <w:rsid w:val="00A14655"/>
    <w:rsid w:val="00A1471E"/>
    <w:rsid w:val="00A14750"/>
    <w:rsid w:val="00A14791"/>
    <w:rsid w:val="00A147D5"/>
    <w:rsid w:val="00A14950"/>
    <w:rsid w:val="00A14A71"/>
    <w:rsid w:val="00A14E61"/>
    <w:rsid w:val="00A150A7"/>
    <w:rsid w:val="00A1526C"/>
    <w:rsid w:val="00A154A7"/>
    <w:rsid w:val="00A154C8"/>
    <w:rsid w:val="00A154E8"/>
    <w:rsid w:val="00A15854"/>
    <w:rsid w:val="00A15D04"/>
    <w:rsid w:val="00A15DC2"/>
    <w:rsid w:val="00A15E59"/>
    <w:rsid w:val="00A15EA0"/>
    <w:rsid w:val="00A164F3"/>
    <w:rsid w:val="00A1669C"/>
    <w:rsid w:val="00A16797"/>
    <w:rsid w:val="00A168D0"/>
    <w:rsid w:val="00A16B0C"/>
    <w:rsid w:val="00A16B5E"/>
    <w:rsid w:val="00A16B6B"/>
    <w:rsid w:val="00A16C8A"/>
    <w:rsid w:val="00A1711E"/>
    <w:rsid w:val="00A17145"/>
    <w:rsid w:val="00A176AD"/>
    <w:rsid w:val="00A176F7"/>
    <w:rsid w:val="00A17903"/>
    <w:rsid w:val="00A17A6F"/>
    <w:rsid w:val="00A17E06"/>
    <w:rsid w:val="00A200F0"/>
    <w:rsid w:val="00A20100"/>
    <w:rsid w:val="00A206FF"/>
    <w:rsid w:val="00A207F8"/>
    <w:rsid w:val="00A20824"/>
    <w:rsid w:val="00A209A2"/>
    <w:rsid w:val="00A21233"/>
    <w:rsid w:val="00A21458"/>
    <w:rsid w:val="00A21577"/>
    <w:rsid w:val="00A21A43"/>
    <w:rsid w:val="00A21C8B"/>
    <w:rsid w:val="00A21DCA"/>
    <w:rsid w:val="00A21EC1"/>
    <w:rsid w:val="00A22201"/>
    <w:rsid w:val="00A223E0"/>
    <w:rsid w:val="00A2295D"/>
    <w:rsid w:val="00A22C06"/>
    <w:rsid w:val="00A22CF8"/>
    <w:rsid w:val="00A22DCA"/>
    <w:rsid w:val="00A22FBE"/>
    <w:rsid w:val="00A238D6"/>
    <w:rsid w:val="00A239A4"/>
    <w:rsid w:val="00A239B3"/>
    <w:rsid w:val="00A239B8"/>
    <w:rsid w:val="00A24A33"/>
    <w:rsid w:val="00A24CDF"/>
    <w:rsid w:val="00A25140"/>
    <w:rsid w:val="00A252D5"/>
    <w:rsid w:val="00A25580"/>
    <w:rsid w:val="00A2594A"/>
    <w:rsid w:val="00A25B08"/>
    <w:rsid w:val="00A25D02"/>
    <w:rsid w:val="00A25DFB"/>
    <w:rsid w:val="00A2616F"/>
    <w:rsid w:val="00A26480"/>
    <w:rsid w:val="00A2698B"/>
    <w:rsid w:val="00A26CD8"/>
    <w:rsid w:val="00A26F82"/>
    <w:rsid w:val="00A2717E"/>
    <w:rsid w:val="00A27424"/>
    <w:rsid w:val="00A274AA"/>
    <w:rsid w:val="00A27517"/>
    <w:rsid w:val="00A2786B"/>
    <w:rsid w:val="00A27CC9"/>
    <w:rsid w:val="00A27E60"/>
    <w:rsid w:val="00A27E9B"/>
    <w:rsid w:val="00A27FC4"/>
    <w:rsid w:val="00A304F5"/>
    <w:rsid w:val="00A3057C"/>
    <w:rsid w:val="00A305C5"/>
    <w:rsid w:val="00A3066C"/>
    <w:rsid w:val="00A30723"/>
    <w:rsid w:val="00A30A5A"/>
    <w:rsid w:val="00A30BC5"/>
    <w:rsid w:val="00A30EDE"/>
    <w:rsid w:val="00A31001"/>
    <w:rsid w:val="00A3108A"/>
    <w:rsid w:val="00A31099"/>
    <w:rsid w:val="00A3112D"/>
    <w:rsid w:val="00A31275"/>
    <w:rsid w:val="00A314AD"/>
    <w:rsid w:val="00A31583"/>
    <w:rsid w:val="00A315B3"/>
    <w:rsid w:val="00A31798"/>
    <w:rsid w:val="00A31A24"/>
    <w:rsid w:val="00A31AC2"/>
    <w:rsid w:val="00A320F1"/>
    <w:rsid w:val="00A321FA"/>
    <w:rsid w:val="00A32FC5"/>
    <w:rsid w:val="00A32FC6"/>
    <w:rsid w:val="00A33107"/>
    <w:rsid w:val="00A3320C"/>
    <w:rsid w:val="00A33531"/>
    <w:rsid w:val="00A33A21"/>
    <w:rsid w:val="00A33D75"/>
    <w:rsid w:val="00A34580"/>
    <w:rsid w:val="00A34683"/>
    <w:rsid w:val="00A346D1"/>
    <w:rsid w:val="00A3475D"/>
    <w:rsid w:val="00A3479D"/>
    <w:rsid w:val="00A347CF"/>
    <w:rsid w:val="00A34893"/>
    <w:rsid w:val="00A34BBD"/>
    <w:rsid w:val="00A34F0B"/>
    <w:rsid w:val="00A355DD"/>
    <w:rsid w:val="00A35630"/>
    <w:rsid w:val="00A35777"/>
    <w:rsid w:val="00A357A8"/>
    <w:rsid w:val="00A35ADF"/>
    <w:rsid w:val="00A35C86"/>
    <w:rsid w:val="00A35D0B"/>
    <w:rsid w:val="00A365B7"/>
    <w:rsid w:val="00A3686A"/>
    <w:rsid w:val="00A368BE"/>
    <w:rsid w:val="00A36E86"/>
    <w:rsid w:val="00A36F91"/>
    <w:rsid w:val="00A370DA"/>
    <w:rsid w:val="00A37306"/>
    <w:rsid w:val="00A37317"/>
    <w:rsid w:val="00A37801"/>
    <w:rsid w:val="00A37802"/>
    <w:rsid w:val="00A378F0"/>
    <w:rsid w:val="00A379A5"/>
    <w:rsid w:val="00A37BBE"/>
    <w:rsid w:val="00A37E1F"/>
    <w:rsid w:val="00A37E9B"/>
    <w:rsid w:val="00A37F40"/>
    <w:rsid w:val="00A40137"/>
    <w:rsid w:val="00A402FC"/>
    <w:rsid w:val="00A40352"/>
    <w:rsid w:val="00A40437"/>
    <w:rsid w:val="00A4047D"/>
    <w:rsid w:val="00A40512"/>
    <w:rsid w:val="00A406C3"/>
    <w:rsid w:val="00A410D6"/>
    <w:rsid w:val="00A411BC"/>
    <w:rsid w:val="00A412F0"/>
    <w:rsid w:val="00A41581"/>
    <w:rsid w:val="00A419A3"/>
    <w:rsid w:val="00A41F68"/>
    <w:rsid w:val="00A4249E"/>
    <w:rsid w:val="00A42640"/>
    <w:rsid w:val="00A42CDC"/>
    <w:rsid w:val="00A43350"/>
    <w:rsid w:val="00A43684"/>
    <w:rsid w:val="00A4370B"/>
    <w:rsid w:val="00A43AE3"/>
    <w:rsid w:val="00A43B04"/>
    <w:rsid w:val="00A43CDE"/>
    <w:rsid w:val="00A440F2"/>
    <w:rsid w:val="00A443E1"/>
    <w:rsid w:val="00A4446D"/>
    <w:rsid w:val="00A4489A"/>
    <w:rsid w:val="00A448C9"/>
    <w:rsid w:val="00A44D60"/>
    <w:rsid w:val="00A45021"/>
    <w:rsid w:val="00A45166"/>
    <w:rsid w:val="00A45428"/>
    <w:rsid w:val="00A456BD"/>
    <w:rsid w:val="00A458FA"/>
    <w:rsid w:val="00A45B8D"/>
    <w:rsid w:val="00A45BC5"/>
    <w:rsid w:val="00A460D8"/>
    <w:rsid w:val="00A4643D"/>
    <w:rsid w:val="00A46498"/>
    <w:rsid w:val="00A46779"/>
    <w:rsid w:val="00A4692E"/>
    <w:rsid w:val="00A46E61"/>
    <w:rsid w:val="00A470A6"/>
    <w:rsid w:val="00A47A10"/>
    <w:rsid w:val="00A47B7B"/>
    <w:rsid w:val="00A50213"/>
    <w:rsid w:val="00A50917"/>
    <w:rsid w:val="00A50EB3"/>
    <w:rsid w:val="00A51565"/>
    <w:rsid w:val="00A51A86"/>
    <w:rsid w:val="00A523FC"/>
    <w:rsid w:val="00A52635"/>
    <w:rsid w:val="00A528D3"/>
    <w:rsid w:val="00A52A8C"/>
    <w:rsid w:val="00A52B5B"/>
    <w:rsid w:val="00A52B86"/>
    <w:rsid w:val="00A52D45"/>
    <w:rsid w:val="00A53402"/>
    <w:rsid w:val="00A53618"/>
    <w:rsid w:val="00A53681"/>
    <w:rsid w:val="00A53DC2"/>
    <w:rsid w:val="00A541C3"/>
    <w:rsid w:val="00A547AC"/>
    <w:rsid w:val="00A54831"/>
    <w:rsid w:val="00A54DF5"/>
    <w:rsid w:val="00A54F68"/>
    <w:rsid w:val="00A555A5"/>
    <w:rsid w:val="00A5580C"/>
    <w:rsid w:val="00A55C19"/>
    <w:rsid w:val="00A560F4"/>
    <w:rsid w:val="00A561D1"/>
    <w:rsid w:val="00A564EA"/>
    <w:rsid w:val="00A566E2"/>
    <w:rsid w:val="00A568CD"/>
    <w:rsid w:val="00A56A72"/>
    <w:rsid w:val="00A56AD8"/>
    <w:rsid w:val="00A570D2"/>
    <w:rsid w:val="00A570DA"/>
    <w:rsid w:val="00A57256"/>
    <w:rsid w:val="00A5764A"/>
    <w:rsid w:val="00A57776"/>
    <w:rsid w:val="00A57B5B"/>
    <w:rsid w:val="00A57CA9"/>
    <w:rsid w:val="00A601D6"/>
    <w:rsid w:val="00A60422"/>
    <w:rsid w:val="00A604C5"/>
    <w:rsid w:val="00A60B22"/>
    <w:rsid w:val="00A60F3A"/>
    <w:rsid w:val="00A6102D"/>
    <w:rsid w:val="00A61052"/>
    <w:rsid w:val="00A6196D"/>
    <w:rsid w:val="00A61AFA"/>
    <w:rsid w:val="00A61C57"/>
    <w:rsid w:val="00A61DA2"/>
    <w:rsid w:val="00A61DDD"/>
    <w:rsid w:val="00A62083"/>
    <w:rsid w:val="00A620F2"/>
    <w:rsid w:val="00A62125"/>
    <w:rsid w:val="00A62221"/>
    <w:rsid w:val="00A62305"/>
    <w:rsid w:val="00A624A6"/>
    <w:rsid w:val="00A626E5"/>
    <w:rsid w:val="00A62721"/>
    <w:rsid w:val="00A628CD"/>
    <w:rsid w:val="00A62940"/>
    <w:rsid w:val="00A62D59"/>
    <w:rsid w:val="00A62F34"/>
    <w:rsid w:val="00A63264"/>
    <w:rsid w:val="00A635B3"/>
    <w:rsid w:val="00A63A67"/>
    <w:rsid w:val="00A63B63"/>
    <w:rsid w:val="00A63BEC"/>
    <w:rsid w:val="00A63DD2"/>
    <w:rsid w:val="00A640A4"/>
    <w:rsid w:val="00A6466F"/>
    <w:rsid w:val="00A6472E"/>
    <w:rsid w:val="00A64771"/>
    <w:rsid w:val="00A64B4F"/>
    <w:rsid w:val="00A64C6E"/>
    <w:rsid w:val="00A64DCB"/>
    <w:rsid w:val="00A64E07"/>
    <w:rsid w:val="00A65184"/>
    <w:rsid w:val="00A651C8"/>
    <w:rsid w:val="00A651CB"/>
    <w:rsid w:val="00A65378"/>
    <w:rsid w:val="00A6559B"/>
    <w:rsid w:val="00A65669"/>
    <w:rsid w:val="00A656AA"/>
    <w:rsid w:val="00A65799"/>
    <w:rsid w:val="00A6583F"/>
    <w:rsid w:val="00A658F9"/>
    <w:rsid w:val="00A6597C"/>
    <w:rsid w:val="00A65E67"/>
    <w:rsid w:val="00A662A8"/>
    <w:rsid w:val="00A66344"/>
    <w:rsid w:val="00A663C1"/>
    <w:rsid w:val="00A6697A"/>
    <w:rsid w:val="00A669DA"/>
    <w:rsid w:val="00A66A40"/>
    <w:rsid w:val="00A66A8E"/>
    <w:rsid w:val="00A6729C"/>
    <w:rsid w:val="00A67313"/>
    <w:rsid w:val="00A67320"/>
    <w:rsid w:val="00A6746B"/>
    <w:rsid w:val="00A674B4"/>
    <w:rsid w:val="00A67748"/>
    <w:rsid w:val="00A67C86"/>
    <w:rsid w:val="00A67DCC"/>
    <w:rsid w:val="00A67EEB"/>
    <w:rsid w:val="00A67EF9"/>
    <w:rsid w:val="00A70176"/>
    <w:rsid w:val="00A705B0"/>
    <w:rsid w:val="00A706BD"/>
    <w:rsid w:val="00A70784"/>
    <w:rsid w:val="00A70C0C"/>
    <w:rsid w:val="00A70E12"/>
    <w:rsid w:val="00A7142F"/>
    <w:rsid w:val="00A718EF"/>
    <w:rsid w:val="00A71950"/>
    <w:rsid w:val="00A71A2B"/>
    <w:rsid w:val="00A71A9B"/>
    <w:rsid w:val="00A71BB5"/>
    <w:rsid w:val="00A7218A"/>
    <w:rsid w:val="00A721B3"/>
    <w:rsid w:val="00A72316"/>
    <w:rsid w:val="00A7249D"/>
    <w:rsid w:val="00A724C5"/>
    <w:rsid w:val="00A725E9"/>
    <w:rsid w:val="00A72970"/>
    <w:rsid w:val="00A72AD3"/>
    <w:rsid w:val="00A72DCA"/>
    <w:rsid w:val="00A72DD7"/>
    <w:rsid w:val="00A731AA"/>
    <w:rsid w:val="00A7342C"/>
    <w:rsid w:val="00A736CD"/>
    <w:rsid w:val="00A73893"/>
    <w:rsid w:val="00A73A7A"/>
    <w:rsid w:val="00A73C6D"/>
    <w:rsid w:val="00A73CC7"/>
    <w:rsid w:val="00A73F10"/>
    <w:rsid w:val="00A7451B"/>
    <w:rsid w:val="00A7461E"/>
    <w:rsid w:val="00A7468E"/>
    <w:rsid w:val="00A74740"/>
    <w:rsid w:val="00A74D89"/>
    <w:rsid w:val="00A750B1"/>
    <w:rsid w:val="00A75113"/>
    <w:rsid w:val="00A751D9"/>
    <w:rsid w:val="00A7533C"/>
    <w:rsid w:val="00A755EB"/>
    <w:rsid w:val="00A75A4E"/>
    <w:rsid w:val="00A75A54"/>
    <w:rsid w:val="00A75DB1"/>
    <w:rsid w:val="00A76295"/>
    <w:rsid w:val="00A762C7"/>
    <w:rsid w:val="00A764A5"/>
    <w:rsid w:val="00A767EE"/>
    <w:rsid w:val="00A7698F"/>
    <w:rsid w:val="00A76BBD"/>
    <w:rsid w:val="00A76DF7"/>
    <w:rsid w:val="00A76DFA"/>
    <w:rsid w:val="00A774C1"/>
    <w:rsid w:val="00A776E5"/>
    <w:rsid w:val="00A77902"/>
    <w:rsid w:val="00A77959"/>
    <w:rsid w:val="00A77B7F"/>
    <w:rsid w:val="00A80153"/>
    <w:rsid w:val="00A80202"/>
    <w:rsid w:val="00A805AC"/>
    <w:rsid w:val="00A8089C"/>
    <w:rsid w:val="00A813F7"/>
    <w:rsid w:val="00A817C7"/>
    <w:rsid w:val="00A8188D"/>
    <w:rsid w:val="00A81986"/>
    <w:rsid w:val="00A81BD1"/>
    <w:rsid w:val="00A81DDF"/>
    <w:rsid w:val="00A81F71"/>
    <w:rsid w:val="00A81FDF"/>
    <w:rsid w:val="00A820C0"/>
    <w:rsid w:val="00A8222E"/>
    <w:rsid w:val="00A82444"/>
    <w:rsid w:val="00A82A45"/>
    <w:rsid w:val="00A82ADC"/>
    <w:rsid w:val="00A82C23"/>
    <w:rsid w:val="00A82CEA"/>
    <w:rsid w:val="00A82D98"/>
    <w:rsid w:val="00A82EA1"/>
    <w:rsid w:val="00A8301A"/>
    <w:rsid w:val="00A833AA"/>
    <w:rsid w:val="00A834B6"/>
    <w:rsid w:val="00A83594"/>
    <w:rsid w:val="00A83618"/>
    <w:rsid w:val="00A836C1"/>
    <w:rsid w:val="00A83CDF"/>
    <w:rsid w:val="00A83D9A"/>
    <w:rsid w:val="00A83ECA"/>
    <w:rsid w:val="00A841C1"/>
    <w:rsid w:val="00A84288"/>
    <w:rsid w:val="00A844A0"/>
    <w:rsid w:val="00A84834"/>
    <w:rsid w:val="00A84901"/>
    <w:rsid w:val="00A849C0"/>
    <w:rsid w:val="00A84ADE"/>
    <w:rsid w:val="00A84BBD"/>
    <w:rsid w:val="00A84C69"/>
    <w:rsid w:val="00A84EA6"/>
    <w:rsid w:val="00A84FE1"/>
    <w:rsid w:val="00A8507C"/>
    <w:rsid w:val="00A85222"/>
    <w:rsid w:val="00A8528F"/>
    <w:rsid w:val="00A854C5"/>
    <w:rsid w:val="00A854F3"/>
    <w:rsid w:val="00A8552B"/>
    <w:rsid w:val="00A85A74"/>
    <w:rsid w:val="00A85D37"/>
    <w:rsid w:val="00A85EC0"/>
    <w:rsid w:val="00A85FE0"/>
    <w:rsid w:val="00A861B5"/>
    <w:rsid w:val="00A861CE"/>
    <w:rsid w:val="00A862A6"/>
    <w:rsid w:val="00A863E9"/>
    <w:rsid w:val="00A86518"/>
    <w:rsid w:val="00A8697E"/>
    <w:rsid w:val="00A86A2C"/>
    <w:rsid w:val="00A86F66"/>
    <w:rsid w:val="00A8729C"/>
    <w:rsid w:val="00A87303"/>
    <w:rsid w:val="00A877B9"/>
    <w:rsid w:val="00A877CA"/>
    <w:rsid w:val="00A87965"/>
    <w:rsid w:val="00A87AB9"/>
    <w:rsid w:val="00A87AFF"/>
    <w:rsid w:val="00A87CC6"/>
    <w:rsid w:val="00A87FFA"/>
    <w:rsid w:val="00A901AE"/>
    <w:rsid w:val="00A9028F"/>
    <w:rsid w:val="00A90505"/>
    <w:rsid w:val="00A9061C"/>
    <w:rsid w:val="00A90630"/>
    <w:rsid w:val="00A90AE8"/>
    <w:rsid w:val="00A91052"/>
    <w:rsid w:val="00A91158"/>
    <w:rsid w:val="00A9118F"/>
    <w:rsid w:val="00A9173D"/>
    <w:rsid w:val="00A91954"/>
    <w:rsid w:val="00A91EBB"/>
    <w:rsid w:val="00A91EDA"/>
    <w:rsid w:val="00A92850"/>
    <w:rsid w:val="00A92A98"/>
    <w:rsid w:val="00A92D60"/>
    <w:rsid w:val="00A92F92"/>
    <w:rsid w:val="00A93139"/>
    <w:rsid w:val="00A93204"/>
    <w:rsid w:val="00A93245"/>
    <w:rsid w:val="00A933A1"/>
    <w:rsid w:val="00A93551"/>
    <w:rsid w:val="00A93A0A"/>
    <w:rsid w:val="00A93AA6"/>
    <w:rsid w:val="00A93BEB"/>
    <w:rsid w:val="00A94497"/>
    <w:rsid w:val="00A9469F"/>
    <w:rsid w:val="00A94745"/>
    <w:rsid w:val="00A94EB8"/>
    <w:rsid w:val="00A94FF4"/>
    <w:rsid w:val="00A953A0"/>
    <w:rsid w:val="00A953D9"/>
    <w:rsid w:val="00A95673"/>
    <w:rsid w:val="00A95939"/>
    <w:rsid w:val="00A95C6F"/>
    <w:rsid w:val="00A95F81"/>
    <w:rsid w:val="00A96194"/>
    <w:rsid w:val="00A96415"/>
    <w:rsid w:val="00A9657D"/>
    <w:rsid w:val="00A966CA"/>
    <w:rsid w:val="00A9686C"/>
    <w:rsid w:val="00A96A33"/>
    <w:rsid w:val="00A971F9"/>
    <w:rsid w:val="00A972BF"/>
    <w:rsid w:val="00A97820"/>
    <w:rsid w:val="00A97B1E"/>
    <w:rsid w:val="00AA0132"/>
    <w:rsid w:val="00AA0815"/>
    <w:rsid w:val="00AA08CF"/>
    <w:rsid w:val="00AA0955"/>
    <w:rsid w:val="00AA0AFA"/>
    <w:rsid w:val="00AA0B35"/>
    <w:rsid w:val="00AA0C0E"/>
    <w:rsid w:val="00AA0C81"/>
    <w:rsid w:val="00AA0E3D"/>
    <w:rsid w:val="00AA0F2D"/>
    <w:rsid w:val="00AA0F3C"/>
    <w:rsid w:val="00AA1015"/>
    <w:rsid w:val="00AA1233"/>
    <w:rsid w:val="00AA1831"/>
    <w:rsid w:val="00AA1C2F"/>
    <w:rsid w:val="00AA21DA"/>
    <w:rsid w:val="00AA248B"/>
    <w:rsid w:val="00AA2993"/>
    <w:rsid w:val="00AA2B71"/>
    <w:rsid w:val="00AA2F33"/>
    <w:rsid w:val="00AA33D1"/>
    <w:rsid w:val="00AA342E"/>
    <w:rsid w:val="00AA371C"/>
    <w:rsid w:val="00AA3720"/>
    <w:rsid w:val="00AA37FD"/>
    <w:rsid w:val="00AA386D"/>
    <w:rsid w:val="00AA3924"/>
    <w:rsid w:val="00AA3940"/>
    <w:rsid w:val="00AA3CE9"/>
    <w:rsid w:val="00AA3E62"/>
    <w:rsid w:val="00AA3F85"/>
    <w:rsid w:val="00AA3FCB"/>
    <w:rsid w:val="00AA41C9"/>
    <w:rsid w:val="00AA4243"/>
    <w:rsid w:val="00AA44BF"/>
    <w:rsid w:val="00AA47E2"/>
    <w:rsid w:val="00AA55EE"/>
    <w:rsid w:val="00AA5854"/>
    <w:rsid w:val="00AA5980"/>
    <w:rsid w:val="00AA5A4F"/>
    <w:rsid w:val="00AA60A3"/>
    <w:rsid w:val="00AA61D9"/>
    <w:rsid w:val="00AA6339"/>
    <w:rsid w:val="00AA6554"/>
    <w:rsid w:val="00AA6813"/>
    <w:rsid w:val="00AA6B0A"/>
    <w:rsid w:val="00AA6C9E"/>
    <w:rsid w:val="00AA749E"/>
    <w:rsid w:val="00AA75B2"/>
    <w:rsid w:val="00AA777B"/>
    <w:rsid w:val="00AA7A37"/>
    <w:rsid w:val="00AA7AC1"/>
    <w:rsid w:val="00AA7BD6"/>
    <w:rsid w:val="00AA7C92"/>
    <w:rsid w:val="00AA7E27"/>
    <w:rsid w:val="00AA7F22"/>
    <w:rsid w:val="00AB0905"/>
    <w:rsid w:val="00AB095B"/>
    <w:rsid w:val="00AB0F10"/>
    <w:rsid w:val="00AB0F58"/>
    <w:rsid w:val="00AB1698"/>
    <w:rsid w:val="00AB1972"/>
    <w:rsid w:val="00AB1A59"/>
    <w:rsid w:val="00AB1CE9"/>
    <w:rsid w:val="00AB1DA1"/>
    <w:rsid w:val="00AB2405"/>
    <w:rsid w:val="00AB247E"/>
    <w:rsid w:val="00AB2508"/>
    <w:rsid w:val="00AB2689"/>
    <w:rsid w:val="00AB26D0"/>
    <w:rsid w:val="00AB2B72"/>
    <w:rsid w:val="00AB2BB8"/>
    <w:rsid w:val="00AB2CA6"/>
    <w:rsid w:val="00AB313E"/>
    <w:rsid w:val="00AB32A4"/>
    <w:rsid w:val="00AB345C"/>
    <w:rsid w:val="00AB3777"/>
    <w:rsid w:val="00AB394B"/>
    <w:rsid w:val="00AB3AD7"/>
    <w:rsid w:val="00AB4059"/>
    <w:rsid w:val="00AB41B0"/>
    <w:rsid w:val="00AB438D"/>
    <w:rsid w:val="00AB44E6"/>
    <w:rsid w:val="00AB49B1"/>
    <w:rsid w:val="00AB4B50"/>
    <w:rsid w:val="00AB5497"/>
    <w:rsid w:val="00AB5613"/>
    <w:rsid w:val="00AB5614"/>
    <w:rsid w:val="00AB56CC"/>
    <w:rsid w:val="00AB570A"/>
    <w:rsid w:val="00AB5C93"/>
    <w:rsid w:val="00AB5CF1"/>
    <w:rsid w:val="00AB5DC9"/>
    <w:rsid w:val="00AB5E13"/>
    <w:rsid w:val="00AB61DA"/>
    <w:rsid w:val="00AB6247"/>
    <w:rsid w:val="00AB6437"/>
    <w:rsid w:val="00AB65F2"/>
    <w:rsid w:val="00AB69EA"/>
    <w:rsid w:val="00AB6B0C"/>
    <w:rsid w:val="00AB6DE6"/>
    <w:rsid w:val="00AB6F45"/>
    <w:rsid w:val="00AB71DC"/>
    <w:rsid w:val="00AB7211"/>
    <w:rsid w:val="00AB78B2"/>
    <w:rsid w:val="00AC0028"/>
    <w:rsid w:val="00AC05AF"/>
    <w:rsid w:val="00AC08B7"/>
    <w:rsid w:val="00AC09D4"/>
    <w:rsid w:val="00AC0CB5"/>
    <w:rsid w:val="00AC0F7D"/>
    <w:rsid w:val="00AC10F4"/>
    <w:rsid w:val="00AC1251"/>
    <w:rsid w:val="00AC1E86"/>
    <w:rsid w:val="00AC1FC7"/>
    <w:rsid w:val="00AC2509"/>
    <w:rsid w:val="00AC2833"/>
    <w:rsid w:val="00AC28FB"/>
    <w:rsid w:val="00AC2A9F"/>
    <w:rsid w:val="00AC2C71"/>
    <w:rsid w:val="00AC2D64"/>
    <w:rsid w:val="00AC2E06"/>
    <w:rsid w:val="00AC2FBA"/>
    <w:rsid w:val="00AC30B8"/>
    <w:rsid w:val="00AC30EB"/>
    <w:rsid w:val="00AC3179"/>
    <w:rsid w:val="00AC333B"/>
    <w:rsid w:val="00AC3398"/>
    <w:rsid w:val="00AC34B7"/>
    <w:rsid w:val="00AC3574"/>
    <w:rsid w:val="00AC3B4F"/>
    <w:rsid w:val="00AC3C9A"/>
    <w:rsid w:val="00AC41BE"/>
    <w:rsid w:val="00AC446F"/>
    <w:rsid w:val="00AC4CA0"/>
    <w:rsid w:val="00AC4E87"/>
    <w:rsid w:val="00AC4FCB"/>
    <w:rsid w:val="00AC4FEF"/>
    <w:rsid w:val="00AC50CC"/>
    <w:rsid w:val="00AC50FC"/>
    <w:rsid w:val="00AC52BA"/>
    <w:rsid w:val="00AC545B"/>
    <w:rsid w:val="00AC5585"/>
    <w:rsid w:val="00AC559A"/>
    <w:rsid w:val="00AC5BD9"/>
    <w:rsid w:val="00AC5C42"/>
    <w:rsid w:val="00AC6150"/>
    <w:rsid w:val="00AC631B"/>
    <w:rsid w:val="00AC6412"/>
    <w:rsid w:val="00AC6499"/>
    <w:rsid w:val="00AC659D"/>
    <w:rsid w:val="00AC6638"/>
    <w:rsid w:val="00AC68BB"/>
    <w:rsid w:val="00AC695C"/>
    <w:rsid w:val="00AC6BCB"/>
    <w:rsid w:val="00AC6C4F"/>
    <w:rsid w:val="00AC6C75"/>
    <w:rsid w:val="00AC6C7B"/>
    <w:rsid w:val="00AC70D8"/>
    <w:rsid w:val="00AC7BC4"/>
    <w:rsid w:val="00AC7CBC"/>
    <w:rsid w:val="00AC7E2E"/>
    <w:rsid w:val="00AD0488"/>
    <w:rsid w:val="00AD0B60"/>
    <w:rsid w:val="00AD0BF9"/>
    <w:rsid w:val="00AD0D24"/>
    <w:rsid w:val="00AD0F72"/>
    <w:rsid w:val="00AD123E"/>
    <w:rsid w:val="00AD12EC"/>
    <w:rsid w:val="00AD1408"/>
    <w:rsid w:val="00AD1569"/>
    <w:rsid w:val="00AD17ED"/>
    <w:rsid w:val="00AD1E5C"/>
    <w:rsid w:val="00AD1EE0"/>
    <w:rsid w:val="00AD206B"/>
    <w:rsid w:val="00AD251B"/>
    <w:rsid w:val="00AD288A"/>
    <w:rsid w:val="00AD29CA"/>
    <w:rsid w:val="00AD2B4B"/>
    <w:rsid w:val="00AD2B69"/>
    <w:rsid w:val="00AD2C36"/>
    <w:rsid w:val="00AD2EFD"/>
    <w:rsid w:val="00AD37E5"/>
    <w:rsid w:val="00AD38AE"/>
    <w:rsid w:val="00AD3BA0"/>
    <w:rsid w:val="00AD3FB1"/>
    <w:rsid w:val="00AD4235"/>
    <w:rsid w:val="00AD4452"/>
    <w:rsid w:val="00AD47B8"/>
    <w:rsid w:val="00AD4B34"/>
    <w:rsid w:val="00AD4BEC"/>
    <w:rsid w:val="00AD4C15"/>
    <w:rsid w:val="00AD4EC4"/>
    <w:rsid w:val="00AD52FA"/>
    <w:rsid w:val="00AD5462"/>
    <w:rsid w:val="00AD5925"/>
    <w:rsid w:val="00AD5D80"/>
    <w:rsid w:val="00AD5E92"/>
    <w:rsid w:val="00AD601A"/>
    <w:rsid w:val="00AD6051"/>
    <w:rsid w:val="00AD611A"/>
    <w:rsid w:val="00AD62CA"/>
    <w:rsid w:val="00AD6313"/>
    <w:rsid w:val="00AD6901"/>
    <w:rsid w:val="00AD6B78"/>
    <w:rsid w:val="00AD7152"/>
    <w:rsid w:val="00AD7679"/>
    <w:rsid w:val="00AD768D"/>
    <w:rsid w:val="00AD76C7"/>
    <w:rsid w:val="00AD76D1"/>
    <w:rsid w:val="00AD7754"/>
    <w:rsid w:val="00AD7ABF"/>
    <w:rsid w:val="00AD7CB7"/>
    <w:rsid w:val="00AE0275"/>
    <w:rsid w:val="00AE042A"/>
    <w:rsid w:val="00AE07C8"/>
    <w:rsid w:val="00AE0A16"/>
    <w:rsid w:val="00AE1428"/>
    <w:rsid w:val="00AE19FA"/>
    <w:rsid w:val="00AE1CFB"/>
    <w:rsid w:val="00AE22E1"/>
    <w:rsid w:val="00AE2495"/>
    <w:rsid w:val="00AE28D0"/>
    <w:rsid w:val="00AE2FAE"/>
    <w:rsid w:val="00AE30D0"/>
    <w:rsid w:val="00AE3132"/>
    <w:rsid w:val="00AE31E8"/>
    <w:rsid w:val="00AE3266"/>
    <w:rsid w:val="00AE33F7"/>
    <w:rsid w:val="00AE37E6"/>
    <w:rsid w:val="00AE3CA0"/>
    <w:rsid w:val="00AE3EED"/>
    <w:rsid w:val="00AE4109"/>
    <w:rsid w:val="00AE41D3"/>
    <w:rsid w:val="00AE421E"/>
    <w:rsid w:val="00AE4884"/>
    <w:rsid w:val="00AE4C96"/>
    <w:rsid w:val="00AE4ED8"/>
    <w:rsid w:val="00AE5908"/>
    <w:rsid w:val="00AE5B87"/>
    <w:rsid w:val="00AE5D2A"/>
    <w:rsid w:val="00AE5DDB"/>
    <w:rsid w:val="00AE6359"/>
    <w:rsid w:val="00AE6807"/>
    <w:rsid w:val="00AE6882"/>
    <w:rsid w:val="00AE68A7"/>
    <w:rsid w:val="00AE68D6"/>
    <w:rsid w:val="00AE6B73"/>
    <w:rsid w:val="00AE6D11"/>
    <w:rsid w:val="00AE6E6A"/>
    <w:rsid w:val="00AE6F13"/>
    <w:rsid w:val="00AE70CF"/>
    <w:rsid w:val="00AE70D9"/>
    <w:rsid w:val="00AE7175"/>
    <w:rsid w:val="00AE72AD"/>
    <w:rsid w:val="00AE7324"/>
    <w:rsid w:val="00AE75BA"/>
    <w:rsid w:val="00AE7B8A"/>
    <w:rsid w:val="00AE7C88"/>
    <w:rsid w:val="00AF044C"/>
    <w:rsid w:val="00AF0769"/>
    <w:rsid w:val="00AF0875"/>
    <w:rsid w:val="00AF09D9"/>
    <w:rsid w:val="00AF0ACA"/>
    <w:rsid w:val="00AF0DF2"/>
    <w:rsid w:val="00AF1029"/>
    <w:rsid w:val="00AF1052"/>
    <w:rsid w:val="00AF12B6"/>
    <w:rsid w:val="00AF13B4"/>
    <w:rsid w:val="00AF13F6"/>
    <w:rsid w:val="00AF144D"/>
    <w:rsid w:val="00AF1561"/>
    <w:rsid w:val="00AF166D"/>
    <w:rsid w:val="00AF16F0"/>
    <w:rsid w:val="00AF1ADA"/>
    <w:rsid w:val="00AF1B46"/>
    <w:rsid w:val="00AF1B7D"/>
    <w:rsid w:val="00AF1D13"/>
    <w:rsid w:val="00AF20F5"/>
    <w:rsid w:val="00AF21E5"/>
    <w:rsid w:val="00AF23ED"/>
    <w:rsid w:val="00AF24CD"/>
    <w:rsid w:val="00AF2601"/>
    <w:rsid w:val="00AF2680"/>
    <w:rsid w:val="00AF29E7"/>
    <w:rsid w:val="00AF2ABD"/>
    <w:rsid w:val="00AF2C7F"/>
    <w:rsid w:val="00AF2D6E"/>
    <w:rsid w:val="00AF2E29"/>
    <w:rsid w:val="00AF328B"/>
    <w:rsid w:val="00AF3343"/>
    <w:rsid w:val="00AF3408"/>
    <w:rsid w:val="00AF3429"/>
    <w:rsid w:val="00AF34EB"/>
    <w:rsid w:val="00AF370D"/>
    <w:rsid w:val="00AF3745"/>
    <w:rsid w:val="00AF3B27"/>
    <w:rsid w:val="00AF45ED"/>
    <w:rsid w:val="00AF46BF"/>
    <w:rsid w:val="00AF4899"/>
    <w:rsid w:val="00AF4F48"/>
    <w:rsid w:val="00AF5461"/>
    <w:rsid w:val="00AF59AD"/>
    <w:rsid w:val="00AF60A1"/>
    <w:rsid w:val="00AF6248"/>
    <w:rsid w:val="00AF6265"/>
    <w:rsid w:val="00AF6489"/>
    <w:rsid w:val="00AF67A8"/>
    <w:rsid w:val="00AF6A2E"/>
    <w:rsid w:val="00AF6A68"/>
    <w:rsid w:val="00AF6A88"/>
    <w:rsid w:val="00AF6BDB"/>
    <w:rsid w:val="00AF6D05"/>
    <w:rsid w:val="00AF6DF7"/>
    <w:rsid w:val="00AF7153"/>
    <w:rsid w:val="00AF74B2"/>
    <w:rsid w:val="00AF77A4"/>
    <w:rsid w:val="00AF796A"/>
    <w:rsid w:val="00B00354"/>
    <w:rsid w:val="00B00596"/>
    <w:rsid w:val="00B005D8"/>
    <w:rsid w:val="00B005F1"/>
    <w:rsid w:val="00B00A7D"/>
    <w:rsid w:val="00B00AB8"/>
    <w:rsid w:val="00B016D9"/>
    <w:rsid w:val="00B0180D"/>
    <w:rsid w:val="00B01ABB"/>
    <w:rsid w:val="00B01CB7"/>
    <w:rsid w:val="00B01DF8"/>
    <w:rsid w:val="00B01E55"/>
    <w:rsid w:val="00B01F1E"/>
    <w:rsid w:val="00B02179"/>
    <w:rsid w:val="00B0266B"/>
    <w:rsid w:val="00B0275A"/>
    <w:rsid w:val="00B027E3"/>
    <w:rsid w:val="00B02AC4"/>
    <w:rsid w:val="00B02C21"/>
    <w:rsid w:val="00B02FAB"/>
    <w:rsid w:val="00B030FC"/>
    <w:rsid w:val="00B037EA"/>
    <w:rsid w:val="00B03C28"/>
    <w:rsid w:val="00B03F73"/>
    <w:rsid w:val="00B040CA"/>
    <w:rsid w:val="00B043FB"/>
    <w:rsid w:val="00B04545"/>
    <w:rsid w:val="00B04AB0"/>
    <w:rsid w:val="00B04AF8"/>
    <w:rsid w:val="00B04E35"/>
    <w:rsid w:val="00B0570A"/>
    <w:rsid w:val="00B0577D"/>
    <w:rsid w:val="00B0587F"/>
    <w:rsid w:val="00B05962"/>
    <w:rsid w:val="00B05BA4"/>
    <w:rsid w:val="00B05D43"/>
    <w:rsid w:val="00B05EE6"/>
    <w:rsid w:val="00B060BC"/>
    <w:rsid w:val="00B060FD"/>
    <w:rsid w:val="00B061AB"/>
    <w:rsid w:val="00B0673F"/>
    <w:rsid w:val="00B06749"/>
    <w:rsid w:val="00B06D30"/>
    <w:rsid w:val="00B0756A"/>
    <w:rsid w:val="00B0765F"/>
    <w:rsid w:val="00B078AC"/>
    <w:rsid w:val="00B079BF"/>
    <w:rsid w:val="00B07B47"/>
    <w:rsid w:val="00B07D2B"/>
    <w:rsid w:val="00B07EB0"/>
    <w:rsid w:val="00B1004E"/>
    <w:rsid w:val="00B103A5"/>
    <w:rsid w:val="00B108F5"/>
    <w:rsid w:val="00B10A11"/>
    <w:rsid w:val="00B113DA"/>
    <w:rsid w:val="00B11783"/>
    <w:rsid w:val="00B1190E"/>
    <w:rsid w:val="00B11969"/>
    <w:rsid w:val="00B119F0"/>
    <w:rsid w:val="00B11FA0"/>
    <w:rsid w:val="00B121B9"/>
    <w:rsid w:val="00B12271"/>
    <w:rsid w:val="00B12397"/>
    <w:rsid w:val="00B124EF"/>
    <w:rsid w:val="00B127BD"/>
    <w:rsid w:val="00B1286F"/>
    <w:rsid w:val="00B12912"/>
    <w:rsid w:val="00B12962"/>
    <w:rsid w:val="00B12C0B"/>
    <w:rsid w:val="00B12E70"/>
    <w:rsid w:val="00B1330F"/>
    <w:rsid w:val="00B13480"/>
    <w:rsid w:val="00B1351D"/>
    <w:rsid w:val="00B13986"/>
    <w:rsid w:val="00B13F6A"/>
    <w:rsid w:val="00B14709"/>
    <w:rsid w:val="00B1475A"/>
    <w:rsid w:val="00B14862"/>
    <w:rsid w:val="00B14892"/>
    <w:rsid w:val="00B14A06"/>
    <w:rsid w:val="00B14B44"/>
    <w:rsid w:val="00B14C70"/>
    <w:rsid w:val="00B14F8C"/>
    <w:rsid w:val="00B14FDA"/>
    <w:rsid w:val="00B154D6"/>
    <w:rsid w:val="00B15523"/>
    <w:rsid w:val="00B15B5F"/>
    <w:rsid w:val="00B15C70"/>
    <w:rsid w:val="00B15DB6"/>
    <w:rsid w:val="00B16038"/>
    <w:rsid w:val="00B16135"/>
    <w:rsid w:val="00B162D9"/>
    <w:rsid w:val="00B164DB"/>
    <w:rsid w:val="00B166FC"/>
    <w:rsid w:val="00B16746"/>
    <w:rsid w:val="00B16A6A"/>
    <w:rsid w:val="00B17065"/>
    <w:rsid w:val="00B173B7"/>
    <w:rsid w:val="00B173E9"/>
    <w:rsid w:val="00B1757D"/>
    <w:rsid w:val="00B1773D"/>
    <w:rsid w:val="00B177D3"/>
    <w:rsid w:val="00B17A25"/>
    <w:rsid w:val="00B2003F"/>
    <w:rsid w:val="00B202F5"/>
    <w:rsid w:val="00B2030A"/>
    <w:rsid w:val="00B20405"/>
    <w:rsid w:val="00B205BE"/>
    <w:rsid w:val="00B20792"/>
    <w:rsid w:val="00B20ECE"/>
    <w:rsid w:val="00B21117"/>
    <w:rsid w:val="00B2151A"/>
    <w:rsid w:val="00B2174A"/>
    <w:rsid w:val="00B217E4"/>
    <w:rsid w:val="00B218C9"/>
    <w:rsid w:val="00B21A25"/>
    <w:rsid w:val="00B21B82"/>
    <w:rsid w:val="00B22D93"/>
    <w:rsid w:val="00B22E86"/>
    <w:rsid w:val="00B22F1C"/>
    <w:rsid w:val="00B23482"/>
    <w:rsid w:val="00B235BC"/>
    <w:rsid w:val="00B2366E"/>
    <w:rsid w:val="00B23908"/>
    <w:rsid w:val="00B2394A"/>
    <w:rsid w:val="00B23D17"/>
    <w:rsid w:val="00B23DA1"/>
    <w:rsid w:val="00B23DBE"/>
    <w:rsid w:val="00B24057"/>
    <w:rsid w:val="00B24167"/>
    <w:rsid w:val="00B24209"/>
    <w:rsid w:val="00B24305"/>
    <w:rsid w:val="00B24463"/>
    <w:rsid w:val="00B245C5"/>
    <w:rsid w:val="00B245FD"/>
    <w:rsid w:val="00B2486D"/>
    <w:rsid w:val="00B24B3F"/>
    <w:rsid w:val="00B250B7"/>
    <w:rsid w:val="00B251E3"/>
    <w:rsid w:val="00B2522B"/>
    <w:rsid w:val="00B25263"/>
    <w:rsid w:val="00B2531B"/>
    <w:rsid w:val="00B2569E"/>
    <w:rsid w:val="00B256E7"/>
    <w:rsid w:val="00B257B0"/>
    <w:rsid w:val="00B261CB"/>
    <w:rsid w:val="00B2627C"/>
    <w:rsid w:val="00B265B2"/>
    <w:rsid w:val="00B266C9"/>
    <w:rsid w:val="00B26D69"/>
    <w:rsid w:val="00B26D73"/>
    <w:rsid w:val="00B275F7"/>
    <w:rsid w:val="00B27857"/>
    <w:rsid w:val="00B27DEA"/>
    <w:rsid w:val="00B3035F"/>
    <w:rsid w:val="00B30494"/>
    <w:rsid w:val="00B3051C"/>
    <w:rsid w:val="00B30B8E"/>
    <w:rsid w:val="00B30C09"/>
    <w:rsid w:val="00B3167A"/>
    <w:rsid w:val="00B316E5"/>
    <w:rsid w:val="00B31730"/>
    <w:rsid w:val="00B319AA"/>
    <w:rsid w:val="00B319F6"/>
    <w:rsid w:val="00B31FB2"/>
    <w:rsid w:val="00B31FCC"/>
    <w:rsid w:val="00B321BA"/>
    <w:rsid w:val="00B3239C"/>
    <w:rsid w:val="00B32406"/>
    <w:rsid w:val="00B325C5"/>
    <w:rsid w:val="00B3289B"/>
    <w:rsid w:val="00B32972"/>
    <w:rsid w:val="00B32B89"/>
    <w:rsid w:val="00B33265"/>
    <w:rsid w:val="00B33321"/>
    <w:rsid w:val="00B33344"/>
    <w:rsid w:val="00B3352E"/>
    <w:rsid w:val="00B33DC7"/>
    <w:rsid w:val="00B3401B"/>
    <w:rsid w:val="00B34328"/>
    <w:rsid w:val="00B347C3"/>
    <w:rsid w:val="00B34C4D"/>
    <w:rsid w:val="00B34D41"/>
    <w:rsid w:val="00B3514A"/>
    <w:rsid w:val="00B351B5"/>
    <w:rsid w:val="00B3583C"/>
    <w:rsid w:val="00B359D8"/>
    <w:rsid w:val="00B35A38"/>
    <w:rsid w:val="00B35B5F"/>
    <w:rsid w:val="00B35E6B"/>
    <w:rsid w:val="00B35E9C"/>
    <w:rsid w:val="00B35F0A"/>
    <w:rsid w:val="00B360C8"/>
    <w:rsid w:val="00B360F5"/>
    <w:rsid w:val="00B36444"/>
    <w:rsid w:val="00B36754"/>
    <w:rsid w:val="00B36A05"/>
    <w:rsid w:val="00B36A4D"/>
    <w:rsid w:val="00B36B60"/>
    <w:rsid w:val="00B37187"/>
    <w:rsid w:val="00B371EB"/>
    <w:rsid w:val="00B372AD"/>
    <w:rsid w:val="00B376C2"/>
    <w:rsid w:val="00B37E1E"/>
    <w:rsid w:val="00B37E56"/>
    <w:rsid w:val="00B37F6B"/>
    <w:rsid w:val="00B40390"/>
    <w:rsid w:val="00B40432"/>
    <w:rsid w:val="00B40761"/>
    <w:rsid w:val="00B40772"/>
    <w:rsid w:val="00B40892"/>
    <w:rsid w:val="00B40C0C"/>
    <w:rsid w:val="00B40CC9"/>
    <w:rsid w:val="00B40F9A"/>
    <w:rsid w:val="00B41037"/>
    <w:rsid w:val="00B41361"/>
    <w:rsid w:val="00B41391"/>
    <w:rsid w:val="00B41653"/>
    <w:rsid w:val="00B41D01"/>
    <w:rsid w:val="00B41DEB"/>
    <w:rsid w:val="00B423BA"/>
    <w:rsid w:val="00B427F8"/>
    <w:rsid w:val="00B42FF5"/>
    <w:rsid w:val="00B43037"/>
    <w:rsid w:val="00B432BF"/>
    <w:rsid w:val="00B43D2D"/>
    <w:rsid w:val="00B43DAB"/>
    <w:rsid w:val="00B4442A"/>
    <w:rsid w:val="00B446DD"/>
    <w:rsid w:val="00B44718"/>
    <w:rsid w:val="00B4478D"/>
    <w:rsid w:val="00B4479E"/>
    <w:rsid w:val="00B447C6"/>
    <w:rsid w:val="00B44BD6"/>
    <w:rsid w:val="00B45011"/>
    <w:rsid w:val="00B45936"/>
    <w:rsid w:val="00B45961"/>
    <w:rsid w:val="00B45AA3"/>
    <w:rsid w:val="00B465A7"/>
    <w:rsid w:val="00B46679"/>
    <w:rsid w:val="00B46F6B"/>
    <w:rsid w:val="00B47060"/>
    <w:rsid w:val="00B472F8"/>
    <w:rsid w:val="00B475F5"/>
    <w:rsid w:val="00B4788C"/>
    <w:rsid w:val="00B478A7"/>
    <w:rsid w:val="00B47CDE"/>
    <w:rsid w:val="00B47D8C"/>
    <w:rsid w:val="00B47ECA"/>
    <w:rsid w:val="00B502B8"/>
    <w:rsid w:val="00B502B9"/>
    <w:rsid w:val="00B5034B"/>
    <w:rsid w:val="00B50353"/>
    <w:rsid w:val="00B50E40"/>
    <w:rsid w:val="00B50E48"/>
    <w:rsid w:val="00B5106F"/>
    <w:rsid w:val="00B510ED"/>
    <w:rsid w:val="00B5169F"/>
    <w:rsid w:val="00B51905"/>
    <w:rsid w:val="00B519D1"/>
    <w:rsid w:val="00B51B54"/>
    <w:rsid w:val="00B51CF1"/>
    <w:rsid w:val="00B51D0A"/>
    <w:rsid w:val="00B52376"/>
    <w:rsid w:val="00B5241E"/>
    <w:rsid w:val="00B52485"/>
    <w:rsid w:val="00B52712"/>
    <w:rsid w:val="00B52792"/>
    <w:rsid w:val="00B52BCD"/>
    <w:rsid w:val="00B52DD8"/>
    <w:rsid w:val="00B52FBC"/>
    <w:rsid w:val="00B533C1"/>
    <w:rsid w:val="00B5360B"/>
    <w:rsid w:val="00B5377A"/>
    <w:rsid w:val="00B538B1"/>
    <w:rsid w:val="00B53CE6"/>
    <w:rsid w:val="00B53F97"/>
    <w:rsid w:val="00B54012"/>
    <w:rsid w:val="00B54067"/>
    <w:rsid w:val="00B54716"/>
    <w:rsid w:val="00B549F2"/>
    <w:rsid w:val="00B54D9D"/>
    <w:rsid w:val="00B554B4"/>
    <w:rsid w:val="00B55862"/>
    <w:rsid w:val="00B55B18"/>
    <w:rsid w:val="00B55DE0"/>
    <w:rsid w:val="00B55FF3"/>
    <w:rsid w:val="00B56131"/>
    <w:rsid w:val="00B56598"/>
    <w:rsid w:val="00B56688"/>
    <w:rsid w:val="00B56753"/>
    <w:rsid w:val="00B56A76"/>
    <w:rsid w:val="00B56C11"/>
    <w:rsid w:val="00B5705F"/>
    <w:rsid w:val="00B57BD5"/>
    <w:rsid w:val="00B57C6B"/>
    <w:rsid w:val="00B57CF7"/>
    <w:rsid w:val="00B57EE1"/>
    <w:rsid w:val="00B60199"/>
    <w:rsid w:val="00B60204"/>
    <w:rsid w:val="00B60861"/>
    <w:rsid w:val="00B608D0"/>
    <w:rsid w:val="00B60A41"/>
    <w:rsid w:val="00B60C29"/>
    <w:rsid w:val="00B60F6F"/>
    <w:rsid w:val="00B61101"/>
    <w:rsid w:val="00B61524"/>
    <w:rsid w:val="00B615A0"/>
    <w:rsid w:val="00B615EF"/>
    <w:rsid w:val="00B61835"/>
    <w:rsid w:val="00B61959"/>
    <w:rsid w:val="00B61992"/>
    <w:rsid w:val="00B619B3"/>
    <w:rsid w:val="00B61DC2"/>
    <w:rsid w:val="00B61DFA"/>
    <w:rsid w:val="00B61E42"/>
    <w:rsid w:val="00B61F23"/>
    <w:rsid w:val="00B6213D"/>
    <w:rsid w:val="00B6220E"/>
    <w:rsid w:val="00B6246A"/>
    <w:rsid w:val="00B625EA"/>
    <w:rsid w:val="00B62656"/>
    <w:rsid w:val="00B6268C"/>
    <w:rsid w:val="00B62D58"/>
    <w:rsid w:val="00B62F4C"/>
    <w:rsid w:val="00B62F61"/>
    <w:rsid w:val="00B62F70"/>
    <w:rsid w:val="00B62FD8"/>
    <w:rsid w:val="00B630D2"/>
    <w:rsid w:val="00B637BD"/>
    <w:rsid w:val="00B637C1"/>
    <w:rsid w:val="00B63B71"/>
    <w:rsid w:val="00B63EF4"/>
    <w:rsid w:val="00B645C0"/>
    <w:rsid w:val="00B648B0"/>
    <w:rsid w:val="00B64AA7"/>
    <w:rsid w:val="00B64F0F"/>
    <w:rsid w:val="00B65869"/>
    <w:rsid w:val="00B65D7D"/>
    <w:rsid w:val="00B66069"/>
    <w:rsid w:val="00B6685B"/>
    <w:rsid w:val="00B66F41"/>
    <w:rsid w:val="00B67143"/>
    <w:rsid w:val="00B671F1"/>
    <w:rsid w:val="00B673A6"/>
    <w:rsid w:val="00B67501"/>
    <w:rsid w:val="00B675AF"/>
    <w:rsid w:val="00B67AC7"/>
    <w:rsid w:val="00B67B4C"/>
    <w:rsid w:val="00B67B6F"/>
    <w:rsid w:val="00B67B94"/>
    <w:rsid w:val="00B67E3C"/>
    <w:rsid w:val="00B67F66"/>
    <w:rsid w:val="00B67FEB"/>
    <w:rsid w:val="00B70249"/>
    <w:rsid w:val="00B708A6"/>
    <w:rsid w:val="00B70979"/>
    <w:rsid w:val="00B71040"/>
    <w:rsid w:val="00B711CD"/>
    <w:rsid w:val="00B71410"/>
    <w:rsid w:val="00B71F07"/>
    <w:rsid w:val="00B71F25"/>
    <w:rsid w:val="00B71F66"/>
    <w:rsid w:val="00B7221A"/>
    <w:rsid w:val="00B72379"/>
    <w:rsid w:val="00B723E2"/>
    <w:rsid w:val="00B72472"/>
    <w:rsid w:val="00B725F4"/>
    <w:rsid w:val="00B7260F"/>
    <w:rsid w:val="00B72652"/>
    <w:rsid w:val="00B729D6"/>
    <w:rsid w:val="00B72A44"/>
    <w:rsid w:val="00B72D17"/>
    <w:rsid w:val="00B72DBD"/>
    <w:rsid w:val="00B72F86"/>
    <w:rsid w:val="00B72FE5"/>
    <w:rsid w:val="00B73429"/>
    <w:rsid w:val="00B7353E"/>
    <w:rsid w:val="00B73B0B"/>
    <w:rsid w:val="00B73CB1"/>
    <w:rsid w:val="00B73E3C"/>
    <w:rsid w:val="00B73FF3"/>
    <w:rsid w:val="00B74433"/>
    <w:rsid w:val="00B74954"/>
    <w:rsid w:val="00B74DF7"/>
    <w:rsid w:val="00B74FCA"/>
    <w:rsid w:val="00B75218"/>
    <w:rsid w:val="00B752AE"/>
    <w:rsid w:val="00B752EC"/>
    <w:rsid w:val="00B754E3"/>
    <w:rsid w:val="00B75A7E"/>
    <w:rsid w:val="00B75FBD"/>
    <w:rsid w:val="00B761AF"/>
    <w:rsid w:val="00B76235"/>
    <w:rsid w:val="00B76388"/>
    <w:rsid w:val="00B766C3"/>
    <w:rsid w:val="00B76755"/>
    <w:rsid w:val="00B76BE1"/>
    <w:rsid w:val="00B76DDC"/>
    <w:rsid w:val="00B77272"/>
    <w:rsid w:val="00B77277"/>
    <w:rsid w:val="00B77534"/>
    <w:rsid w:val="00B776A8"/>
    <w:rsid w:val="00B7775D"/>
    <w:rsid w:val="00B777F2"/>
    <w:rsid w:val="00B77AFD"/>
    <w:rsid w:val="00B77C97"/>
    <w:rsid w:val="00B77D3D"/>
    <w:rsid w:val="00B77D64"/>
    <w:rsid w:val="00B80252"/>
    <w:rsid w:val="00B804F7"/>
    <w:rsid w:val="00B8065F"/>
    <w:rsid w:val="00B8088C"/>
    <w:rsid w:val="00B80B76"/>
    <w:rsid w:val="00B80E20"/>
    <w:rsid w:val="00B80FE1"/>
    <w:rsid w:val="00B81152"/>
    <w:rsid w:val="00B81155"/>
    <w:rsid w:val="00B81251"/>
    <w:rsid w:val="00B81463"/>
    <w:rsid w:val="00B81767"/>
    <w:rsid w:val="00B81B09"/>
    <w:rsid w:val="00B824F8"/>
    <w:rsid w:val="00B82DFF"/>
    <w:rsid w:val="00B82EA8"/>
    <w:rsid w:val="00B83460"/>
    <w:rsid w:val="00B83624"/>
    <w:rsid w:val="00B838A7"/>
    <w:rsid w:val="00B8393E"/>
    <w:rsid w:val="00B84224"/>
    <w:rsid w:val="00B8443C"/>
    <w:rsid w:val="00B8455E"/>
    <w:rsid w:val="00B848A6"/>
    <w:rsid w:val="00B84CE7"/>
    <w:rsid w:val="00B850FE"/>
    <w:rsid w:val="00B85161"/>
    <w:rsid w:val="00B85340"/>
    <w:rsid w:val="00B85BD5"/>
    <w:rsid w:val="00B863C9"/>
    <w:rsid w:val="00B86714"/>
    <w:rsid w:val="00B867D7"/>
    <w:rsid w:val="00B867E1"/>
    <w:rsid w:val="00B875F2"/>
    <w:rsid w:val="00B877E9"/>
    <w:rsid w:val="00B87B1D"/>
    <w:rsid w:val="00B901B5"/>
    <w:rsid w:val="00B90419"/>
    <w:rsid w:val="00B90937"/>
    <w:rsid w:val="00B90BA7"/>
    <w:rsid w:val="00B90F6C"/>
    <w:rsid w:val="00B90FDF"/>
    <w:rsid w:val="00B91555"/>
    <w:rsid w:val="00B91867"/>
    <w:rsid w:val="00B918BC"/>
    <w:rsid w:val="00B91C94"/>
    <w:rsid w:val="00B91D75"/>
    <w:rsid w:val="00B91EDF"/>
    <w:rsid w:val="00B922C8"/>
    <w:rsid w:val="00B929E4"/>
    <w:rsid w:val="00B92B81"/>
    <w:rsid w:val="00B937D9"/>
    <w:rsid w:val="00B93A26"/>
    <w:rsid w:val="00B93C5F"/>
    <w:rsid w:val="00B93ECF"/>
    <w:rsid w:val="00B94103"/>
    <w:rsid w:val="00B94B8F"/>
    <w:rsid w:val="00B94D49"/>
    <w:rsid w:val="00B94DDB"/>
    <w:rsid w:val="00B94F66"/>
    <w:rsid w:val="00B94F7A"/>
    <w:rsid w:val="00B950A1"/>
    <w:rsid w:val="00B950B1"/>
    <w:rsid w:val="00B954C6"/>
    <w:rsid w:val="00B9571D"/>
    <w:rsid w:val="00B95A31"/>
    <w:rsid w:val="00B95BC6"/>
    <w:rsid w:val="00B95C8A"/>
    <w:rsid w:val="00B95CD2"/>
    <w:rsid w:val="00B95DF6"/>
    <w:rsid w:val="00B95E2A"/>
    <w:rsid w:val="00B95F75"/>
    <w:rsid w:val="00B96045"/>
    <w:rsid w:val="00B9690C"/>
    <w:rsid w:val="00B96B7A"/>
    <w:rsid w:val="00B96CF7"/>
    <w:rsid w:val="00B96F36"/>
    <w:rsid w:val="00B96FDD"/>
    <w:rsid w:val="00B97147"/>
    <w:rsid w:val="00B9740B"/>
    <w:rsid w:val="00B9766B"/>
    <w:rsid w:val="00B97871"/>
    <w:rsid w:val="00B979C2"/>
    <w:rsid w:val="00B97B63"/>
    <w:rsid w:val="00B97CF9"/>
    <w:rsid w:val="00B97F6F"/>
    <w:rsid w:val="00BA0298"/>
    <w:rsid w:val="00BA029A"/>
    <w:rsid w:val="00BA05B8"/>
    <w:rsid w:val="00BA077E"/>
    <w:rsid w:val="00BA0B70"/>
    <w:rsid w:val="00BA0BED"/>
    <w:rsid w:val="00BA10EB"/>
    <w:rsid w:val="00BA1325"/>
    <w:rsid w:val="00BA1558"/>
    <w:rsid w:val="00BA1787"/>
    <w:rsid w:val="00BA1AAB"/>
    <w:rsid w:val="00BA1BA0"/>
    <w:rsid w:val="00BA1C30"/>
    <w:rsid w:val="00BA1EAC"/>
    <w:rsid w:val="00BA29AC"/>
    <w:rsid w:val="00BA2AE4"/>
    <w:rsid w:val="00BA2BCF"/>
    <w:rsid w:val="00BA2E05"/>
    <w:rsid w:val="00BA30A2"/>
    <w:rsid w:val="00BA30C8"/>
    <w:rsid w:val="00BA3348"/>
    <w:rsid w:val="00BA34AA"/>
    <w:rsid w:val="00BA36D9"/>
    <w:rsid w:val="00BA3AB4"/>
    <w:rsid w:val="00BA3BD2"/>
    <w:rsid w:val="00BA3C1E"/>
    <w:rsid w:val="00BA3EEB"/>
    <w:rsid w:val="00BA426B"/>
    <w:rsid w:val="00BA431E"/>
    <w:rsid w:val="00BA43DB"/>
    <w:rsid w:val="00BA43F9"/>
    <w:rsid w:val="00BA485C"/>
    <w:rsid w:val="00BA49A0"/>
    <w:rsid w:val="00BA4B10"/>
    <w:rsid w:val="00BA4BAF"/>
    <w:rsid w:val="00BA4C61"/>
    <w:rsid w:val="00BA4E15"/>
    <w:rsid w:val="00BA4E6E"/>
    <w:rsid w:val="00BA5120"/>
    <w:rsid w:val="00BA5402"/>
    <w:rsid w:val="00BA582B"/>
    <w:rsid w:val="00BA5C6B"/>
    <w:rsid w:val="00BA5CB7"/>
    <w:rsid w:val="00BA5D7D"/>
    <w:rsid w:val="00BA60EE"/>
    <w:rsid w:val="00BA6187"/>
    <w:rsid w:val="00BA6268"/>
    <w:rsid w:val="00BA6908"/>
    <w:rsid w:val="00BA6C37"/>
    <w:rsid w:val="00BA6C77"/>
    <w:rsid w:val="00BA75A3"/>
    <w:rsid w:val="00BA789E"/>
    <w:rsid w:val="00BA79EF"/>
    <w:rsid w:val="00BA7A57"/>
    <w:rsid w:val="00BA7F9E"/>
    <w:rsid w:val="00BB024F"/>
    <w:rsid w:val="00BB0266"/>
    <w:rsid w:val="00BB088D"/>
    <w:rsid w:val="00BB09ED"/>
    <w:rsid w:val="00BB0B5A"/>
    <w:rsid w:val="00BB0BA1"/>
    <w:rsid w:val="00BB0C57"/>
    <w:rsid w:val="00BB0F4F"/>
    <w:rsid w:val="00BB1211"/>
    <w:rsid w:val="00BB1643"/>
    <w:rsid w:val="00BB1C61"/>
    <w:rsid w:val="00BB1C83"/>
    <w:rsid w:val="00BB1E42"/>
    <w:rsid w:val="00BB20F0"/>
    <w:rsid w:val="00BB220B"/>
    <w:rsid w:val="00BB229D"/>
    <w:rsid w:val="00BB26A0"/>
    <w:rsid w:val="00BB26A1"/>
    <w:rsid w:val="00BB299D"/>
    <w:rsid w:val="00BB2A71"/>
    <w:rsid w:val="00BB2D40"/>
    <w:rsid w:val="00BB2EFF"/>
    <w:rsid w:val="00BB30E7"/>
    <w:rsid w:val="00BB32B0"/>
    <w:rsid w:val="00BB365D"/>
    <w:rsid w:val="00BB3757"/>
    <w:rsid w:val="00BB3C8C"/>
    <w:rsid w:val="00BB3DBA"/>
    <w:rsid w:val="00BB3DF8"/>
    <w:rsid w:val="00BB3F44"/>
    <w:rsid w:val="00BB3FA2"/>
    <w:rsid w:val="00BB42E5"/>
    <w:rsid w:val="00BB497F"/>
    <w:rsid w:val="00BB4F4D"/>
    <w:rsid w:val="00BB5103"/>
    <w:rsid w:val="00BB556E"/>
    <w:rsid w:val="00BB5690"/>
    <w:rsid w:val="00BB5B26"/>
    <w:rsid w:val="00BB5B5A"/>
    <w:rsid w:val="00BB5CC7"/>
    <w:rsid w:val="00BB69CA"/>
    <w:rsid w:val="00BB6A31"/>
    <w:rsid w:val="00BB6A3C"/>
    <w:rsid w:val="00BB6F40"/>
    <w:rsid w:val="00BB6FC4"/>
    <w:rsid w:val="00BB73E1"/>
    <w:rsid w:val="00BB744D"/>
    <w:rsid w:val="00BB751F"/>
    <w:rsid w:val="00BB75AF"/>
    <w:rsid w:val="00BB7657"/>
    <w:rsid w:val="00BB778D"/>
    <w:rsid w:val="00BB7791"/>
    <w:rsid w:val="00BB7A6E"/>
    <w:rsid w:val="00BB7D53"/>
    <w:rsid w:val="00BC0009"/>
    <w:rsid w:val="00BC01C4"/>
    <w:rsid w:val="00BC08D8"/>
    <w:rsid w:val="00BC0910"/>
    <w:rsid w:val="00BC0B00"/>
    <w:rsid w:val="00BC0D3C"/>
    <w:rsid w:val="00BC0E74"/>
    <w:rsid w:val="00BC1180"/>
    <w:rsid w:val="00BC11D1"/>
    <w:rsid w:val="00BC175A"/>
    <w:rsid w:val="00BC1982"/>
    <w:rsid w:val="00BC22EF"/>
    <w:rsid w:val="00BC253B"/>
    <w:rsid w:val="00BC256E"/>
    <w:rsid w:val="00BC25DE"/>
    <w:rsid w:val="00BC25E2"/>
    <w:rsid w:val="00BC289B"/>
    <w:rsid w:val="00BC2C75"/>
    <w:rsid w:val="00BC2D4A"/>
    <w:rsid w:val="00BC2E7B"/>
    <w:rsid w:val="00BC31BD"/>
    <w:rsid w:val="00BC32DD"/>
    <w:rsid w:val="00BC34F8"/>
    <w:rsid w:val="00BC3515"/>
    <w:rsid w:val="00BC352A"/>
    <w:rsid w:val="00BC374C"/>
    <w:rsid w:val="00BC3912"/>
    <w:rsid w:val="00BC397D"/>
    <w:rsid w:val="00BC39EA"/>
    <w:rsid w:val="00BC3A28"/>
    <w:rsid w:val="00BC3D2B"/>
    <w:rsid w:val="00BC3D7C"/>
    <w:rsid w:val="00BC41B1"/>
    <w:rsid w:val="00BC42AD"/>
    <w:rsid w:val="00BC44CB"/>
    <w:rsid w:val="00BC4536"/>
    <w:rsid w:val="00BC45C3"/>
    <w:rsid w:val="00BC4891"/>
    <w:rsid w:val="00BC48DF"/>
    <w:rsid w:val="00BC4905"/>
    <w:rsid w:val="00BC49CA"/>
    <w:rsid w:val="00BC5363"/>
    <w:rsid w:val="00BC5382"/>
    <w:rsid w:val="00BC54C2"/>
    <w:rsid w:val="00BC58B3"/>
    <w:rsid w:val="00BC5912"/>
    <w:rsid w:val="00BC591E"/>
    <w:rsid w:val="00BC5A06"/>
    <w:rsid w:val="00BC5ABE"/>
    <w:rsid w:val="00BC6031"/>
    <w:rsid w:val="00BC6275"/>
    <w:rsid w:val="00BC644E"/>
    <w:rsid w:val="00BC6502"/>
    <w:rsid w:val="00BC651C"/>
    <w:rsid w:val="00BC6594"/>
    <w:rsid w:val="00BC66E5"/>
    <w:rsid w:val="00BC6918"/>
    <w:rsid w:val="00BC6D76"/>
    <w:rsid w:val="00BC6F05"/>
    <w:rsid w:val="00BC7383"/>
    <w:rsid w:val="00BC768C"/>
    <w:rsid w:val="00BC769B"/>
    <w:rsid w:val="00BC772F"/>
    <w:rsid w:val="00BC775F"/>
    <w:rsid w:val="00BC776A"/>
    <w:rsid w:val="00BC779A"/>
    <w:rsid w:val="00BC7DDD"/>
    <w:rsid w:val="00BD0448"/>
    <w:rsid w:val="00BD080F"/>
    <w:rsid w:val="00BD11F2"/>
    <w:rsid w:val="00BD1646"/>
    <w:rsid w:val="00BD1667"/>
    <w:rsid w:val="00BD1799"/>
    <w:rsid w:val="00BD1815"/>
    <w:rsid w:val="00BD1832"/>
    <w:rsid w:val="00BD1953"/>
    <w:rsid w:val="00BD1A60"/>
    <w:rsid w:val="00BD1B73"/>
    <w:rsid w:val="00BD1C73"/>
    <w:rsid w:val="00BD1EDE"/>
    <w:rsid w:val="00BD2376"/>
    <w:rsid w:val="00BD26B7"/>
    <w:rsid w:val="00BD26ED"/>
    <w:rsid w:val="00BD2B4B"/>
    <w:rsid w:val="00BD2D63"/>
    <w:rsid w:val="00BD2DA6"/>
    <w:rsid w:val="00BD2E4D"/>
    <w:rsid w:val="00BD3235"/>
    <w:rsid w:val="00BD33AD"/>
    <w:rsid w:val="00BD3D06"/>
    <w:rsid w:val="00BD3E2C"/>
    <w:rsid w:val="00BD417E"/>
    <w:rsid w:val="00BD44EE"/>
    <w:rsid w:val="00BD453E"/>
    <w:rsid w:val="00BD4690"/>
    <w:rsid w:val="00BD4703"/>
    <w:rsid w:val="00BD472C"/>
    <w:rsid w:val="00BD4AA3"/>
    <w:rsid w:val="00BD4D2E"/>
    <w:rsid w:val="00BD4D51"/>
    <w:rsid w:val="00BD5239"/>
    <w:rsid w:val="00BD5DFA"/>
    <w:rsid w:val="00BD5FDC"/>
    <w:rsid w:val="00BD60AF"/>
    <w:rsid w:val="00BD6216"/>
    <w:rsid w:val="00BD6352"/>
    <w:rsid w:val="00BD63C3"/>
    <w:rsid w:val="00BD6633"/>
    <w:rsid w:val="00BD6897"/>
    <w:rsid w:val="00BD6A24"/>
    <w:rsid w:val="00BD6C3B"/>
    <w:rsid w:val="00BD7434"/>
    <w:rsid w:val="00BD763C"/>
    <w:rsid w:val="00BD76E6"/>
    <w:rsid w:val="00BD7B36"/>
    <w:rsid w:val="00BD7B7B"/>
    <w:rsid w:val="00BE0199"/>
    <w:rsid w:val="00BE0325"/>
    <w:rsid w:val="00BE039C"/>
    <w:rsid w:val="00BE045A"/>
    <w:rsid w:val="00BE05C1"/>
    <w:rsid w:val="00BE0695"/>
    <w:rsid w:val="00BE0AD8"/>
    <w:rsid w:val="00BE0CCE"/>
    <w:rsid w:val="00BE0F1E"/>
    <w:rsid w:val="00BE1ABF"/>
    <w:rsid w:val="00BE1C46"/>
    <w:rsid w:val="00BE1D91"/>
    <w:rsid w:val="00BE2554"/>
    <w:rsid w:val="00BE269E"/>
    <w:rsid w:val="00BE2712"/>
    <w:rsid w:val="00BE2717"/>
    <w:rsid w:val="00BE2762"/>
    <w:rsid w:val="00BE2774"/>
    <w:rsid w:val="00BE28EB"/>
    <w:rsid w:val="00BE2A9C"/>
    <w:rsid w:val="00BE3888"/>
    <w:rsid w:val="00BE3A90"/>
    <w:rsid w:val="00BE3AC4"/>
    <w:rsid w:val="00BE3C9F"/>
    <w:rsid w:val="00BE3E48"/>
    <w:rsid w:val="00BE42E4"/>
    <w:rsid w:val="00BE4438"/>
    <w:rsid w:val="00BE449B"/>
    <w:rsid w:val="00BE47AA"/>
    <w:rsid w:val="00BE4B4A"/>
    <w:rsid w:val="00BE4D8A"/>
    <w:rsid w:val="00BE4DD9"/>
    <w:rsid w:val="00BE5000"/>
    <w:rsid w:val="00BE53EF"/>
    <w:rsid w:val="00BE58B3"/>
    <w:rsid w:val="00BE591C"/>
    <w:rsid w:val="00BE5C67"/>
    <w:rsid w:val="00BE5F14"/>
    <w:rsid w:val="00BE6434"/>
    <w:rsid w:val="00BE648B"/>
    <w:rsid w:val="00BE65D7"/>
    <w:rsid w:val="00BE669A"/>
    <w:rsid w:val="00BE6735"/>
    <w:rsid w:val="00BE677A"/>
    <w:rsid w:val="00BE67AA"/>
    <w:rsid w:val="00BE6920"/>
    <w:rsid w:val="00BE6DB1"/>
    <w:rsid w:val="00BE6F68"/>
    <w:rsid w:val="00BE716F"/>
    <w:rsid w:val="00BE719F"/>
    <w:rsid w:val="00BE721B"/>
    <w:rsid w:val="00BE72D6"/>
    <w:rsid w:val="00BE749A"/>
    <w:rsid w:val="00BE764E"/>
    <w:rsid w:val="00BE7ADA"/>
    <w:rsid w:val="00BE7B93"/>
    <w:rsid w:val="00BE7D25"/>
    <w:rsid w:val="00BE7D4F"/>
    <w:rsid w:val="00BE7DA4"/>
    <w:rsid w:val="00BE7F4B"/>
    <w:rsid w:val="00BE7F5A"/>
    <w:rsid w:val="00BF02AA"/>
    <w:rsid w:val="00BF0534"/>
    <w:rsid w:val="00BF053B"/>
    <w:rsid w:val="00BF06FB"/>
    <w:rsid w:val="00BF0978"/>
    <w:rsid w:val="00BF141D"/>
    <w:rsid w:val="00BF1533"/>
    <w:rsid w:val="00BF15A7"/>
    <w:rsid w:val="00BF1A72"/>
    <w:rsid w:val="00BF1AE3"/>
    <w:rsid w:val="00BF1B63"/>
    <w:rsid w:val="00BF1CEC"/>
    <w:rsid w:val="00BF1EB2"/>
    <w:rsid w:val="00BF1F9E"/>
    <w:rsid w:val="00BF20FE"/>
    <w:rsid w:val="00BF2266"/>
    <w:rsid w:val="00BF2467"/>
    <w:rsid w:val="00BF24A1"/>
    <w:rsid w:val="00BF26F0"/>
    <w:rsid w:val="00BF2957"/>
    <w:rsid w:val="00BF3711"/>
    <w:rsid w:val="00BF37E0"/>
    <w:rsid w:val="00BF3E46"/>
    <w:rsid w:val="00BF3E8C"/>
    <w:rsid w:val="00BF3F4A"/>
    <w:rsid w:val="00BF3F56"/>
    <w:rsid w:val="00BF4027"/>
    <w:rsid w:val="00BF43A5"/>
    <w:rsid w:val="00BF458D"/>
    <w:rsid w:val="00BF4691"/>
    <w:rsid w:val="00BF46B7"/>
    <w:rsid w:val="00BF4ABB"/>
    <w:rsid w:val="00BF4F22"/>
    <w:rsid w:val="00BF4FC6"/>
    <w:rsid w:val="00BF51C0"/>
    <w:rsid w:val="00BF541B"/>
    <w:rsid w:val="00BF5741"/>
    <w:rsid w:val="00BF5986"/>
    <w:rsid w:val="00BF5C1D"/>
    <w:rsid w:val="00BF607C"/>
    <w:rsid w:val="00BF61B9"/>
    <w:rsid w:val="00BF63A1"/>
    <w:rsid w:val="00BF64F8"/>
    <w:rsid w:val="00BF6683"/>
    <w:rsid w:val="00BF6B56"/>
    <w:rsid w:val="00BF6D6A"/>
    <w:rsid w:val="00BF6E65"/>
    <w:rsid w:val="00BF7384"/>
    <w:rsid w:val="00BF775F"/>
    <w:rsid w:val="00BF78A6"/>
    <w:rsid w:val="00BF7C6E"/>
    <w:rsid w:val="00BF7E78"/>
    <w:rsid w:val="00BF7EE5"/>
    <w:rsid w:val="00BF7F12"/>
    <w:rsid w:val="00C00005"/>
    <w:rsid w:val="00C000A5"/>
    <w:rsid w:val="00C00458"/>
    <w:rsid w:val="00C0087B"/>
    <w:rsid w:val="00C00BA4"/>
    <w:rsid w:val="00C01138"/>
    <w:rsid w:val="00C01382"/>
    <w:rsid w:val="00C013AD"/>
    <w:rsid w:val="00C017CD"/>
    <w:rsid w:val="00C017FB"/>
    <w:rsid w:val="00C01867"/>
    <w:rsid w:val="00C01A35"/>
    <w:rsid w:val="00C022CE"/>
    <w:rsid w:val="00C025EA"/>
    <w:rsid w:val="00C02720"/>
    <w:rsid w:val="00C0273E"/>
    <w:rsid w:val="00C02840"/>
    <w:rsid w:val="00C028FA"/>
    <w:rsid w:val="00C02BCC"/>
    <w:rsid w:val="00C02D6B"/>
    <w:rsid w:val="00C030E5"/>
    <w:rsid w:val="00C031E2"/>
    <w:rsid w:val="00C0326D"/>
    <w:rsid w:val="00C0378F"/>
    <w:rsid w:val="00C03990"/>
    <w:rsid w:val="00C03AC9"/>
    <w:rsid w:val="00C03B9B"/>
    <w:rsid w:val="00C03F7D"/>
    <w:rsid w:val="00C03FD1"/>
    <w:rsid w:val="00C04175"/>
    <w:rsid w:val="00C041A2"/>
    <w:rsid w:val="00C04352"/>
    <w:rsid w:val="00C04C1C"/>
    <w:rsid w:val="00C04C92"/>
    <w:rsid w:val="00C04DF3"/>
    <w:rsid w:val="00C04E10"/>
    <w:rsid w:val="00C0523A"/>
    <w:rsid w:val="00C055B5"/>
    <w:rsid w:val="00C05639"/>
    <w:rsid w:val="00C05BAB"/>
    <w:rsid w:val="00C05CE0"/>
    <w:rsid w:val="00C0633B"/>
    <w:rsid w:val="00C064C6"/>
    <w:rsid w:val="00C0650D"/>
    <w:rsid w:val="00C065EA"/>
    <w:rsid w:val="00C066E0"/>
    <w:rsid w:val="00C06BA6"/>
    <w:rsid w:val="00C06F2A"/>
    <w:rsid w:val="00C07020"/>
    <w:rsid w:val="00C0776E"/>
    <w:rsid w:val="00C07DB9"/>
    <w:rsid w:val="00C10008"/>
    <w:rsid w:val="00C10143"/>
    <w:rsid w:val="00C103B6"/>
    <w:rsid w:val="00C106AB"/>
    <w:rsid w:val="00C107AC"/>
    <w:rsid w:val="00C10902"/>
    <w:rsid w:val="00C10DFE"/>
    <w:rsid w:val="00C111BD"/>
    <w:rsid w:val="00C1199B"/>
    <w:rsid w:val="00C11CCF"/>
    <w:rsid w:val="00C11CDC"/>
    <w:rsid w:val="00C11D58"/>
    <w:rsid w:val="00C11E7E"/>
    <w:rsid w:val="00C121DF"/>
    <w:rsid w:val="00C1222B"/>
    <w:rsid w:val="00C12287"/>
    <w:rsid w:val="00C122C1"/>
    <w:rsid w:val="00C128CB"/>
    <w:rsid w:val="00C12C7D"/>
    <w:rsid w:val="00C12E5C"/>
    <w:rsid w:val="00C1302A"/>
    <w:rsid w:val="00C13A62"/>
    <w:rsid w:val="00C13CBC"/>
    <w:rsid w:val="00C1424D"/>
    <w:rsid w:val="00C144F9"/>
    <w:rsid w:val="00C148CC"/>
    <w:rsid w:val="00C148DC"/>
    <w:rsid w:val="00C14E23"/>
    <w:rsid w:val="00C14E87"/>
    <w:rsid w:val="00C150C3"/>
    <w:rsid w:val="00C1519B"/>
    <w:rsid w:val="00C151CD"/>
    <w:rsid w:val="00C153D7"/>
    <w:rsid w:val="00C15426"/>
    <w:rsid w:val="00C1572F"/>
    <w:rsid w:val="00C15903"/>
    <w:rsid w:val="00C15B68"/>
    <w:rsid w:val="00C15DA6"/>
    <w:rsid w:val="00C15DC1"/>
    <w:rsid w:val="00C163C0"/>
    <w:rsid w:val="00C1641C"/>
    <w:rsid w:val="00C1669D"/>
    <w:rsid w:val="00C169A6"/>
    <w:rsid w:val="00C16A73"/>
    <w:rsid w:val="00C16CF5"/>
    <w:rsid w:val="00C16DE8"/>
    <w:rsid w:val="00C17277"/>
    <w:rsid w:val="00C17346"/>
    <w:rsid w:val="00C174D6"/>
    <w:rsid w:val="00C174DC"/>
    <w:rsid w:val="00C1755A"/>
    <w:rsid w:val="00C178A4"/>
    <w:rsid w:val="00C20110"/>
    <w:rsid w:val="00C202C3"/>
    <w:rsid w:val="00C20505"/>
    <w:rsid w:val="00C2070F"/>
    <w:rsid w:val="00C20B50"/>
    <w:rsid w:val="00C20F93"/>
    <w:rsid w:val="00C21404"/>
    <w:rsid w:val="00C218FE"/>
    <w:rsid w:val="00C21A24"/>
    <w:rsid w:val="00C21C01"/>
    <w:rsid w:val="00C21FB0"/>
    <w:rsid w:val="00C22063"/>
    <w:rsid w:val="00C220A7"/>
    <w:rsid w:val="00C2210D"/>
    <w:rsid w:val="00C22955"/>
    <w:rsid w:val="00C22C7F"/>
    <w:rsid w:val="00C22D5E"/>
    <w:rsid w:val="00C22E51"/>
    <w:rsid w:val="00C22E98"/>
    <w:rsid w:val="00C22EE6"/>
    <w:rsid w:val="00C23070"/>
    <w:rsid w:val="00C2319B"/>
    <w:rsid w:val="00C23259"/>
    <w:rsid w:val="00C2330F"/>
    <w:rsid w:val="00C233D7"/>
    <w:rsid w:val="00C236E6"/>
    <w:rsid w:val="00C237EA"/>
    <w:rsid w:val="00C23951"/>
    <w:rsid w:val="00C23AE4"/>
    <w:rsid w:val="00C23D40"/>
    <w:rsid w:val="00C23E89"/>
    <w:rsid w:val="00C240F8"/>
    <w:rsid w:val="00C241B7"/>
    <w:rsid w:val="00C24224"/>
    <w:rsid w:val="00C24651"/>
    <w:rsid w:val="00C24806"/>
    <w:rsid w:val="00C249D5"/>
    <w:rsid w:val="00C24DA5"/>
    <w:rsid w:val="00C24DE6"/>
    <w:rsid w:val="00C24E2D"/>
    <w:rsid w:val="00C2542E"/>
    <w:rsid w:val="00C2566B"/>
    <w:rsid w:val="00C25751"/>
    <w:rsid w:val="00C257D4"/>
    <w:rsid w:val="00C25999"/>
    <w:rsid w:val="00C25E2E"/>
    <w:rsid w:val="00C25E57"/>
    <w:rsid w:val="00C26409"/>
    <w:rsid w:val="00C26B4C"/>
    <w:rsid w:val="00C26CCA"/>
    <w:rsid w:val="00C27362"/>
    <w:rsid w:val="00C27422"/>
    <w:rsid w:val="00C27971"/>
    <w:rsid w:val="00C27DD2"/>
    <w:rsid w:val="00C27F44"/>
    <w:rsid w:val="00C302F1"/>
    <w:rsid w:val="00C30501"/>
    <w:rsid w:val="00C30904"/>
    <w:rsid w:val="00C30AB0"/>
    <w:rsid w:val="00C3128C"/>
    <w:rsid w:val="00C313BC"/>
    <w:rsid w:val="00C31564"/>
    <w:rsid w:val="00C315A0"/>
    <w:rsid w:val="00C31888"/>
    <w:rsid w:val="00C31ACC"/>
    <w:rsid w:val="00C31DB2"/>
    <w:rsid w:val="00C31F2F"/>
    <w:rsid w:val="00C32184"/>
    <w:rsid w:val="00C3242A"/>
    <w:rsid w:val="00C324E2"/>
    <w:rsid w:val="00C3255B"/>
    <w:rsid w:val="00C32672"/>
    <w:rsid w:val="00C32CFF"/>
    <w:rsid w:val="00C33036"/>
    <w:rsid w:val="00C332AF"/>
    <w:rsid w:val="00C334FC"/>
    <w:rsid w:val="00C3357E"/>
    <w:rsid w:val="00C33697"/>
    <w:rsid w:val="00C336B6"/>
    <w:rsid w:val="00C337A5"/>
    <w:rsid w:val="00C33878"/>
    <w:rsid w:val="00C33BDE"/>
    <w:rsid w:val="00C33C13"/>
    <w:rsid w:val="00C33C20"/>
    <w:rsid w:val="00C33F19"/>
    <w:rsid w:val="00C3409F"/>
    <w:rsid w:val="00C340E0"/>
    <w:rsid w:val="00C34126"/>
    <w:rsid w:val="00C343EA"/>
    <w:rsid w:val="00C344C6"/>
    <w:rsid w:val="00C345CF"/>
    <w:rsid w:val="00C34802"/>
    <w:rsid w:val="00C3481E"/>
    <w:rsid w:val="00C34DDC"/>
    <w:rsid w:val="00C34F74"/>
    <w:rsid w:val="00C351CA"/>
    <w:rsid w:val="00C3529D"/>
    <w:rsid w:val="00C3582D"/>
    <w:rsid w:val="00C359FF"/>
    <w:rsid w:val="00C35B23"/>
    <w:rsid w:val="00C35C78"/>
    <w:rsid w:val="00C3607D"/>
    <w:rsid w:val="00C361C4"/>
    <w:rsid w:val="00C36537"/>
    <w:rsid w:val="00C36571"/>
    <w:rsid w:val="00C36647"/>
    <w:rsid w:val="00C368BD"/>
    <w:rsid w:val="00C36C80"/>
    <w:rsid w:val="00C36C8A"/>
    <w:rsid w:val="00C36E07"/>
    <w:rsid w:val="00C36FAE"/>
    <w:rsid w:val="00C3710D"/>
    <w:rsid w:val="00C3730C"/>
    <w:rsid w:val="00C3797A"/>
    <w:rsid w:val="00C379CB"/>
    <w:rsid w:val="00C40342"/>
    <w:rsid w:val="00C40542"/>
    <w:rsid w:val="00C40884"/>
    <w:rsid w:val="00C40E69"/>
    <w:rsid w:val="00C40ED1"/>
    <w:rsid w:val="00C4124F"/>
    <w:rsid w:val="00C41281"/>
    <w:rsid w:val="00C413CE"/>
    <w:rsid w:val="00C41962"/>
    <w:rsid w:val="00C41B46"/>
    <w:rsid w:val="00C41B91"/>
    <w:rsid w:val="00C41BE3"/>
    <w:rsid w:val="00C41CA5"/>
    <w:rsid w:val="00C41FE4"/>
    <w:rsid w:val="00C42280"/>
    <w:rsid w:val="00C4243E"/>
    <w:rsid w:val="00C4284C"/>
    <w:rsid w:val="00C42B89"/>
    <w:rsid w:val="00C42B92"/>
    <w:rsid w:val="00C42D03"/>
    <w:rsid w:val="00C42E45"/>
    <w:rsid w:val="00C43349"/>
    <w:rsid w:val="00C43726"/>
    <w:rsid w:val="00C43854"/>
    <w:rsid w:val="00C43BFF"/>
    <w:rsid w:val="00C43CF4"/>
    <w:rsid w:val="00C43FC7"/>
    <w:rsid w:val="00C44085"/>
    <w:rsid w:val="00C44137"/>
    <w:rsid w:val="00C44920"/>
    <w:rsid w:val="00C44AF8"/>
    <w:rsid w:val="00C44C93"/>
    <w:rsid w:val="00C44E81"/>
    <w:rsid w:val="00C45000"/>
    <w:rsid w:val="00C4534E"/>
    <w:rsid w:val="00C455DB"/>
    <w:rsid w:val="00C45A47"/>
    <w:rsid w:val="00C45CB8"/>
    <w:rsid w:val="00C45CBD"/>
    <w:rsid w:val="00C45D02"/>
    <w:rsid w:val="00C45D72"/>
    <w:rsid w:val="00C46078"/>
    <w:rsid w:val="00C461B5"/>
    <w:rsid w:val="00C461CC"/>
    <w:rsid w:val="00C463A4"/>
    <w:rsid w:val="00C463F3"/>
    <w:rsid w:val="00C465BB"/>
    <w:rsid w:val="00C4678D"/>
    <w:rsid w:val="00C46E15"/>
    <w:rsid w:val="00C4705F"/>
    <w:rsid w:val="00C47579"/>
    <w:rsid w:val="00C477AE"/>
    <w:rsid w:val="00C47821"/>
    <w:rsid w:val="00C47896"/>
    <w:rsid w:val="00C478D9"/>
    <w:rsid w:val="00C479B6"/>
    <w:rsid w:val="00C47AC3"/>
    <w:rsid w:val="00C47B96"/>
    <w:rsid w:val="00C47C89"/>
    <w:rsid w:val="00C47D13"/>
    <w:rsid w:val="00C47DD7"/>
    <w:rsid w:val="00C47E7E"/>
    <w:rsid w:val="00C5050C"/>
    <w:rsid w:val="00C507D2"/>
    <w:rsid w:val="00C50D3B"/>
    <w:rsid w:val="00C5110D"/>
    <w:rsid w:val="00C515B8"/>
    <w:rsid w:val="00C51607"/>
    <w:rsid w:val="00C5180C"/>
    <w:rsid w:val="00C51950"/>
    <w:rsid w:val="00C51EB2"/>
    <w:rsid w:val="00C52636"/>
    <w:rsid w:val="00C52694"/>
    <w:rsid w:val="00C5285D"/>
    <w:rsid w:val="00C528B7"/>
    <w:rsid w:val="00C52B49"/>
    <w:rsid w:val="00C52D95"/>
    <w:rsid w:val="00C5329D"/>
    <w:rsid w:val="00C53541"/>
    <w:rsid w:val="00C53A90"/>
    <w:rsid w:val="00C53CD8"/>
    <w:rsid w:val="00C53FFA"/>
    <w:rsid w:val="00C540DC"/>
    <w:rsid w:val="00C542BB"/>
    <w:rsid w:val="00C5445E"/>
    <w:rsid w:val="00C54AEE"/>
    <w:rsid w:val="00C54B85"/>
    <w:rsid w:val="00C54D79"/>
    <w:rsid w:val="00C54E93"/>
    <w:rsid w:val="00C55052"/>
    <w:rsid w:val="00C551E8"/>
    <w:rsid w:val="00C55422"/>
    <w:rsid w:val="00C55569"/>
    <w:rsid w:val="00C55697"/>
    <w:rsid w:val="00C55886"/>
    <w:rsid w:val="00C55CAC"/>
    <w:rsid w:val="00C55D08"/>
    <w:rsid w:val="00C55DA2"/>
    <w:rsid w:val="00C56360"/>
    <w:rsid w:val="00C563B2"/>
    <w:rsid w:val="00C566B2"/>
    <w:rsid w:val="00C56907"/>
    <w:rsid w:val="00C56B5F"/>
    <w:rsid w:val="00C56D4C"/>
    <w:rsid w:val="00C56E74"/>
    <w:rsid w:val="00C5716D"/>
    <w:rsid w:val="00C574CA"/>
    <w:rsid w:val="00C5754B"/>
    <w:rsid w:val="00C57914"/>
    <w:rsid w:val="00C57B90"/>
    <w:rsid w:val="00C6037C"/>
    <w:rsid w:val="00C606C8"/>
    <w:rsid w:val="00C60D6D"/>
    <w:rsid w:val="00C60FE4"/>
    <w:rsid w:val="00C6100E"/>
    <w:rsid w:val="00C61117"/>
    <w:rsid w:val="00C61236"/>
    <w:rsid w:val="00C6140B"/>
    <w:rsid w:val="00C614FB"/>
    <w:rsid w:val="00C6151D"/>
    <w:rsid w:val="00C618D1"/>
    <w:rsid w:val="00C61953"/>
    <w:rsid w:val="00C61EA9"/>
    <w:rsid w:val="00C61F28"/>
    <w:rsid w:val="00C6244A"/>
    <w:rsid w:val="00C625EA"/>
    <w:rsid w:val="00C629F1"/>
    <w:rsid w:val="00C62CBD"/>
    <w:rsid w:val="00C62E4F"/>
    <w:rsid w:val="00C62E50"/>
    <w:rsid w:val="00C62FAB"/>
    <w:rsid w:val="00C62FCE"/>
    <w:rsid w:val="00C6301F"/>
    <w:rsid w:val="00C630F5"/>
    <w:rsid w:val="00C635D6"/>
    <w:rsid w:val="00C636D7"/>
    <w:rsid w:val="00C638B0"/>
    <w:rsid w:val="00C63B90"/>
    <w:rsid w:val="00C63EBA"/>
    <w:rsid w:val="00C64828"/>
    <w:rsid w:val="00C648DB"/>
    <w:rsid w:val="00C650E2"/>
    <w:rsid w:val="00C6536F"/>
    <w:rsid w:val="00C65445"/>
    <w:rsid w:val="00C65695"/>
    <w:rsid w:val="00C65A79"/>
    <w:rsid w:val="00C65F4A"/>
    <w:rsid w:val="00C66084"/>
    <w:rsid w:val="00C660F2"/>
    <w:rsid w:val="00C66609"/>
    <w:rsid w:val="00C66D83"/>
    <w:rsid w:val="00C66D9E"/>
    <w:rsid w:val="00C66EDC"/>
    <w:rsid w:val="00C67223"/>
    <w:rsid w:val="00C6747F"/>
    <w:rsid w:val="00C67751"/>
    <w:rsid w:val="00C6788E"/>
    <w:rsid w:val="00C67A45"/>
    <w:rsid w:val="00C67ACA"/>
    <w:rsid w:val="00C67C74"/>
    <w:rsid w:val="00C67DB8"/>
    <w:rsid w:val="00C7052A"/>
    <w:rsid w:val="00C707B3"/>
    <w:rsid w:val="00C70AE9"/>
    <w:rsid w:val="00C70FAE"/>
    <w:rsid w:val="00C71087"/>
    <w:rsid w:val="00C7118F"/>
    <w:rsid w:val="00C711F3"/>
    <w:rsid w:val="00C7127E"/>
    <w:rsid w:val="00C712E6"/>
    <w:rsid w:val="00C717EF"/>
    <w:rsid w:val="00C71AC2"/>
    <w:rsid w:val="00C71B8B"/>
    <w:rsid w:val="00C720C2"/>
    <w:rsid w:val="00C726BF"/>
    <w:rsid w:val="00C7284F"/>
    <w:rsid w:val="00C72A1C"/>
    <w:rsid w:val="00C72B35"/>
    <w:rsid w:val="00C72E23"/>
    <w:rsid w:val="00C7349E"/>
    <w:rsid w:val="00C73595"/>
    <w:rsid w:val="00C735D7"/>
    <w:rsid w:val="00C7374A"/>
    <w:rsid w:val="00C738BF"/>
    <w:rsid w:val="00C73B65"/>
    <w:rsid w:val="00C73C1F"/>
    <w:rsid w:val="00C73ED7"/>
    <w:rsid w:val="00C73F41"/>
    <w:rsid w:val="00C73FA1"/>
    <w:rsid w:val="00C7411B"/>
    <w:rsid w:val="00C742B6"/>
    <w:rsid w:val="00C742ED"/>
    <w:rsid w:val="00C744F2"/>
    <w:rsid w:val="00C74633"/>
    <w:rsid w:val="00C747C2"/>
    <w:rsid w:val="00C74B49"/>
    <w:rsid w:val="00C74C07"/>
    <w:rsid w:val="00C74C43"/>
    <w:rsid w:val="00C74C5B"/>
    <w:rsid w:val="00C74DAE"/>
    <w:rsid w:val="00C74E7C"/>
    <w:rsid w:val="00C74FA0"/>
    <w:rsid w:val="00C750C9"/>
    <w:rsid w:val="00C7551B"/>
    <w:rsid w:val="00C75658"/>
    <w:rsid w:val="00C7589D"/>
    <w:rsid w:val="00C75969"/>
    <w:rsid w:val="00C75B45"/>
    <w:rsid w:val="00C76110"/>
    <w:rsid w:val="00C76147"/>
    <w:rsid w:val="00C76330"/>
    <w:rsid w:val="00C764EE"/>
    <w:rsid w:val="00C76A28"/>
    <w:rsid w:val="00C76AA0"/>
    <w:rsid w:val="00C76C79"/>
    <w:rsid w:val="00C76CFE"/>
    <w:rsid w:val="00C77387"/>
    <w:rsid w:val="00C7742E"/>
    <w:rsid w:val="00C77489"/>
    <w:rsid w:val="00C7750C"/>
    <w:rsid w:val="00C77735"/>
    <w:rsid w:val="00C77967"/>
    <w:rsid w:val="00C77BE8"/>
    <w:rsid w:val="00C77DF6"/>
    <w:rsid w:val="00C77FE4"/>
    <w:rsid w:val="00C80002"/>
    <w:rsid w:val="00C80122"/>
    <w:rsid w:val="00C80272"/>
    <w:rsid w:val="00C80675"/>
    <w:rsid w:val="00C80CDD"/>
    <w:rsid w:val="00C80F30"/>
    <w:rsid w:val="00C810EE"/>
    <w:rsid w:val="00C811A7"/>
    <w:rsid w:val="00C8174E"/>
    <w:rsid w:val="00C817CD"/>
    <w:rsid w:val="00C817E3"/>
    <w:rsid w:val="00C81ACC"/>
    <w:rsid w:val="00C82053"/>
    <w:rsid w:val="00C82179"/>
    <w:rsid w:val="00C8229D"/>
    <w:rsid w:val="00C82383"/>
    <w:rsid w:val="00C82509"/>
    <w:rsid w:val="00C826AA"/>
    <w:rsid w:val="00C82E18"/>
    <w:rsid w:val="00C82F60"/>
    <w:rsid w:val="00C8346C"/>
    <w:rsid w:val="00C835AB"/>
    <w:rsid w:val="00C83603"/>
    <w:rsid w:val="00C83761"/>
    <w:rsid w:val="00C83787"/>
    <w:rsid w:val="00C8394F"/>
    <w:rsid w:val="00C83C72"/>
    <w:rsid w:val="00C8429A"/>
    <w:rsid w:val="00C845F9"/>
    <w:rsid w:val="00C846E3"/>
    <w:rsid w:val="00C8470E"/>
    <w:rsid w:val="00C847F5"/>
    <w:rsid w:val="00C84F29"/>
    <w:rsid w:val="00C850A7"/>
    <w:rsid w:val="00C850DC"/>
    <w:rsid w:val="00C85426"/>
    <w:rsid w:val="00C855D3"/>
    <w:rsid w:val="00C8575C"/>
    <w:rsid w:val="00C85763"/>
    <w:rsid w:val="00C8592E"/>
    <w:rsid w:val="00C85A97"/>
    <w:rsid w:val="00C85DE0"/>
    <w:rsid w:val="00C85E3C"/>
    <w:rsid w:val="00C863AF"/>
    <w:rsid w:val="00C863C6"/>
    <w:rsid w:val="00C865F9"/>
    <w:rsid w:val="00C86A9D"/>
    <w:rsid w:val="00C86A9E"/>
    <w:rsid w:val="00C86D35"/>
    <w:rsid w:val="00C86D73"/>
    <w:rsid w:val="00C86EE7"/>
    <w:rsid w:val="00C87037"/>
    <w:rsid w:val="00C87044"/>
    <w:rsid w:val="00C875D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9D"/>
    <w:rsid w:val="00C9080A"/>
    <w:rsid w:val="00C909EB"/>
    <w:rsid w:val="00C90B16"/>
    <w:rsid w:val="00C90E27"/>
    <w:rsid w:val="00C90E3A"/>
    <w:rsid w:val="00C90F0B"/>
    <w:rsid w:val="00C9103C"/>
    <w:rsid w:val="00C91248"/>
    <w:rsid w:val="00C9159F"/>
    <w:rsid w:val="00C915BD"/>
    <w:rsid w:val="00C919AF"/>
    <w:rsid w:val="00C91D55"/>
    <w:rsid w:val="00C91DCD"/>
    <w:rsid w:val="00C91FA7"/>
    <w:rsid w:val="00C92497"/>
    <w:rsid w:val="00C927CD"/>
    <w:rsid w:val="00C92859"/>
    <w:rsid w:val="00C9297C"/>
    <w:rsid w:val="00C931BB"/>
    <w:rsid w:val="00C9342F"/>
    <w:rsid w:val="00C93448"/>
    <w:rsid w:val="00C938A3"/>
    <w:rsid w:val="00C93B03"/>
    <w:rsid w:val="00C93B86"/>
    <w:rsid w:val="00C94288"/>
    <w:rsid w:val="00C94292"/>
    <w:rsid w:val="00C9433A"/>
    <w:rsid w:val="00C943BB"/>
    <w:rsid w:val="00C9460A"/>
    <w:rsid w:val="00C949AD"/>
    <w:rsid w:val="00C94F61"/>
    <w:rsid w:val="00C9500D"/>
    <w:rsid w:val="00C955C3"/>
    <w:rsid w:val="00C9589C"/>
    <w:rsid w:val="00C95E81"/>
    <w:rsid w:val="00C96128"/>
    <w:rsid w:val="00C961D8"/>
    <w:rsid w:val="00C968DA"/>
    <w:rsid w:val="00C96AFF"/>
    <w:rsid w:val="00C96EB0"/>
    <w:rsid w:val="00C96F93"/>
    <w:rsid w:val="00C9729C"/>
    <w:rsid w:val="00C97613"/>
    <w:rsid w:val="00C979AF"/>
    <w:rsid w:val="00C97A3B"/>
    <w:rsid w:val="00C97A44"/>
    <w:rsid w:val="00CA006A"/>
    <w:rsid w:val="00CA00B5"/>
    <w:rsid w:val="00CA0196"/>
    <w:rsid w:val="00CA0448"/>
    <w:rsid w:val="00CA07C7"/>
    <w:rsid w:val="00CA0D88"/>
    <w:rsid w:val="00CA10F7"/>
    <w:rsid w:val="00CA12C9"/>
    <w:rsid w:val="00CA12F0"/>
    <w:rsid w:val="00CA13D6"/>
    <w:rsid w:val="00CA155F"/>
    <w:rsid w:val="00CA1604"/>
    <w:rsid w:val="00CA1830"/>
    <w:rsid w:val="00CA1D0F"/>
    <w:rsid w:val="00CA1DD9"/>
    <w:rsid w:val="00CA1E64"/>
    <w:rsid w:val="00CA21C6"/>
    <w:rsid w:val="00CA2230"/>
    <w:rsid w:val="00CA22F2"/>
    <w:rsid w:val="00CA2BBD"/>
    <w:rsid w:val="00CA2EF2"/>
    <w:rsid w:val="00CA3030"/>
    <w:rsid w:val="00CA32BF"/>
    <w:rsid w:val="00CA3509"/>
    <w:rsid w:val="00CA3549"/>
    <w:rsid w:val="00CA3696"/>
    <w:rsid w:val="00CA3790"/>
    <w:rsid w:val="00CA39DE"/>
    <w:rsid w:val="00CA3B9D"/>
    <w:rsid w:val="00CA3C1D"/>
    <w:rsid w:val="00CA3C2D"/>
    <w:rsid w:val="00CA3CE7"/>
    <w:rsid w:val="00CA415F"/>
    <w:rsid w:val="00CA427A"/>
    <w:rsid w:val="00CA4977"/>
    <w:rsid w:val="00CA4A08"/>
    <w:rsid w:val="00CA52F9"/>
    <w:rsid w:val="00CA54E0"/>
    <w:rsid w:val="00CA55C0"/>
    <w:rsid w:val="00CA577E"/>
    <w:rsid w:val="00CA58A9"/>
    <w:rsid w:val="00CA5F65"/>
    <w:rsid w:val="00CA64C9"/>
    <w:rsid w:val="00CA68D4"/>
    <w:rsid w:val="00CA74A4"/>
    <w:rsid w:val="00CA752D"/>
    <w:rsid w:val="00CA7540"/>
    <w:rsid w:val="00CA77C1"/>
    <w:rsid w:val="00CA781F"/>
    <w:rsid w:val="00CA78AB"/>
    <w:rsid w:val="00CA7A5E"/>
    <w:rsid w:val="00CA7D15"/>
    <w:rsid w:val="00CA7D2A"/>
    <w:rsid w:val="00CA7E66"/>
    <w:rsid w:val="00CB000E"/>
    <w:rsid w:val="00CB0282"/>
    <w:rsid w:val="00CB043F"/>
    <w:rsid w:val="00CB08F9"/>
    <w:rsid w:val="00CB0902"/>
    <w:rsid w:val="00CB149F"/>
    <w:rsid w:val="00CB1554"/>
    <w:rsid w:val="00CB159D"/>
    <w:rsid w:val="00CB15BB"/>
    <w:rsid w:val="00CB16CC"/>
    <w:rsid w:val="00CB1752"/>
    <w:rsid w:val="00CB18BB"/>
    <w:rsid w:val="00CB18D7"/>
    <w:rsid w:val="00CB1904"/>
    <w:rsid w:val="00CB1E08"/>
    <w:rsid w:val="00CB1E0C"/>
    <w:rsid w:val="00CB1F52"/>
    <w:rsid w:val="00CB2001"/>
    <w:rsid w:val="00CB2153"/>
    <w:rsid w:val="00CB2161"/>
    <w:rsid w:val="00CB21AB"/>
    <w:rsid w:val="00CB2739"/>
    <w:rsid w:val="00CB286E"/>
    <w:rsid w:val="00CB2CED"/>
    <w:rsid w:val="00CB2E78"/>
    <w:rsid w:val="00CB2E7D"/>
    <w:rsid w:val="00CB2EF4"/>
    <w:rsid w:val="00CB30E4"/>
    <w:rsid w:val="00CB348B"/>
    <w:rsid w:val="00CB3A4E"/>
    <w:rsid w:val="00CB3A71"/>
    <w:rsid w:val="00CB3AFB"/>
    <w:rsid w:val="00CB3CD2"/>
    <w:rsid w:val="00CB4080"/>
    <w:rsid w:val="00CB43B8"/>
    <w:rsid w:val="00CB4592"/>
    <w:rsid w:val="00CB4747"/>
    <w:rsid w:val="00CB4A93"/>
    <w:rsid w:val="00CB4ACD"/>
    <w:rsid w:val="00CB4B98"/>
    <w:rsid w:val="00CB4C0C"/>
    <w:rsid w:val="00CB4E7D"/>
    <w:rsid w:val="00CB4EC2"/>
    <w:rsid w:val="00CB4FA4"/>
    <w:rsid w:val="00CB52A4"/>
    <w:rsid w:val="00CB55E2"/>
    <w:rsid w:val="00CB586A"/>
    <w:rsid w:val="00CB5B98"/>
    <w:rsid w:val="00CB5CA5"/>
    <w:rsid w:val="00CB5F59"/>
    <w:rsid w:val="00CB5FB4"/>
    <w:rsid w:val="00CB642C"/>
    <w:rsid w:val="00CB659D"/>
    <w:rsid w:val="00CB69A8"/>
    <w:rsid w:val="00CB6DA6"/>
    <w:rsid w:val="00CB714B"/>
    <w:rsid w:val="00CB76A1"/>
    <w:rsid w:val="00CB7B3F"/>
    <w:rsid w:val="00CB7BC2"/>
    <w:rsid w:val="00CB7C38"/>
    <w:rsid w:val="00CB7C53"/>
    <w:rsid w:val="00CB7CFB"/>
    <w:rsid w:val="00CB7D80"/>
    <w:rsid w:val="00CB7DA7"/>
    <w:rsid w:val="00CB7F78"/>
    <w:rsid w:val="00CC00A2"/>
    <w:rsid w:val="00CC0312"/>
    <w:rsid w:val="00CC1003"/>
    <w:rsid w:val="00CC1287"/>
    <w:rsid w:val="00CC13AD"/>
    <w:rsid w:val="00CC16C0"/>
    <w:rsid w:val="00CC1ACE"/>
    <w:rsid w:val="00CC1CB4"/>
    <w:rsid w:val="00CC2053"/>
    <w:rsid w:val="00CC21DB"/>
    <w:rsid w:val="00CC2DE4"/>
    <w:rsid w:val="00CC30A0"/>
    <w:rsid w:val="00CC3943"/>
    <w:rsid w:val="00CC3BC0"/>
    <w:rsid w:val="00CC3BDA"/>
    <w:rsid w:val="00CC3C21"/>
    <w:rsid w:val="00CC4027"/>
    <w:rsid w:val="00CC41AB"/>
    <w:rsid w:val="00CC4235"/>
    <w:rsid w:val="00CC42D1"/>
    <w:rsid w:val="00CC4347"/>
    <w:rsid w:val="00CC43BD"/>
    <w:rsid w:val="00CC453E"/>
    <w:rsid w:val="00CC45AD"/>
    <w:rsid w:val="00CC4621"/>
    <w:rsid w:val="00CC4728"/>
    <w:rsid w:val="00CC4767"/>
    <w:rsid w:val="00CC47A0"/>
    <w:rsid w:val="00CC4970"/>
    <w:rsid w:val="00CC4C0D"/>
    <w:rsid w:val="00CC4CBB"/>
    <w:rsid w:val="00CC4D6E"/>
    <w:rsid w:val="00CC4FD8"/>
    <w:rsid w:val="00CC4FE7"/>
    <w:rsid w:val="00CC5236"/>
    <w:rsid w:val="00CC5A6A"/>
    <w:rsid w:val="00CC5F00"/>
    <w:rsid w:val="00CC6080"/>
    <w:rsid w:val="00CC6425"/>
    <w:rsid w:val="00CC64F7"/>
    <w:rsid w:val="00CC6A9B"/>
    <w:rsid w:val="00CC7134"/>
    <w:rsid w:val="00CC7165"/>
    <w:rsid w:val="00CC7407"/>
    <w:rsid w:val="00CC7676"/>
    <w:rsid w:val="00CC7B9A"/>
    <w:rsid w:val="00CC7C47"/>
    <w:rsid w:val="00CC7EBC"/>
    <w:rsid w:val="00CC7ED9"/>
    <w:rsid w:val="00CC7F78"/>
    <w:rsid w:val="00CD0124"/>
    <w:rsid w:val="00CD0158"/>
    <w:rsid w:val="00CD0D41"/>
    <w:rsid w:val="00CD102F"/>
    <w:rsid w:val="00CD173E"/>
    <w:rsid w:val="00CD1881"/>
    <w:rsid w:val="00CD1C10"/>
    <w:rsid w:val="00CD22BC"/>
    <w:rsid w:val="00CD25D4"/>
    <w:rsid w:val="00CD283E"/>
    <w:rsid w:val="00CD2B69"/>
    <w:rsid w:val="00CD2BA8"/>
    <w:rsid w:val="00CD3106"/>
    <w:rsid w:val="00CD313E"/>
    <w:rsid w:val="00CD356A"/>
    <w:rsid w:val="00CD3592"/>
    <w:rsid w:val="00CD36AB"/>
    <w:rsid w:val="00CD3C02"/>
    <w:rsid w:val="00CD3CAB"/>
    <w:rsid w:val="00CD3CC8"/>
    <w:rsid w:val="00CD3FF2"/>
    <w:rsid w:val="00CD412C"/>
    <w:rsid w:val="00CD41A0"/>
    <w:rsid w:val="00CD447E"/>
    <w:rsid w:val="00CD47EF"/>
    <w:rsid w:val="00CD4D59"/>
    <w:rsid w:val="00CD545F"/>
    <w:rsid w:val="00CD5516"/>
    <w:rsid w:val="00CD5548"/>
    <w:rsid w:val="00CD5703"/>
    <w:rsid w:val="00CD597F"/>
    <w:rsid w:val="00CD5CED"/>
    <w:rsid w:val="00CD5E37"/>
    <w:rsid w:val="00CD629F"/>
    <w:rsid w:val="00CD6367"/>
    <w:rsid w:val="00CD64B4"/>
    <w:rsid w:val="00CD655D"/>
    <w:rsid w:val="00CD65BD"/>
    <w:rsid w:val="00CD6620"/>
    <w:rsid w:val="00CD696E"/>
    <w:rsid w:val="00CD6B54"/>
    <w:rsid w:val="00CD6E8E"/>
    <w:rsid w:val="00CD6EA1"/>
    <w:rsid w:val="00CD6EB2"/>
    <w:rsid w:val="00CD6FB6"/>
    <w:rsid w:val="00CD6FF3"/>
    <w:rsid w:val="00CD71A7"/>
    <w:rsid w:val="00CD7343"/>
    <w:rsid w:val="00CD7884"/>
    <w:rsid w:val="00CD7E80"/>
    <w:rsid w:val="00CE0480"/>
    <w:rsid w:val="00CE06C9"/>
    <w:rsid w:val="00CE07AE"/>
    <w:rsid w:val="00CE08FF"/>
    <w:rsid w:val="00CE097B"/>
    <w:rsid w:val="00CE09AE"/>
    <w:rsid w:val="00CE0A88"/>
    <w:rsid w:val="00CE0DBE"/>
    <w:rsid w:val="00CE0F9E"/>
    <w:rsid w:val="00CE16AA"/>
    <w:rsid w:val="00CE198C"/>
    <w:rsid w:val="00CE1C33"/>
    <w:rsid w:val="00CE2164"/>
    <w:rsid w:val="00CE2529"/>
    <w:rsid w:val="00CE27D8"/>
    <w:rsid w:val="00CE2B71"/>
    <w:rsid w:val="00CE2E21"/>
    <w:rsid w:val="00CE2FAB"/>
    <w:rsid w:val="00CE329A"/>
    <w:rsid w:val="00CE35AC"/>
    <w:rsid w:val="00CE383A"/>
    <w:rsid w:val="00CE38EA"/>
    <w:rsid w:val="00CE3CED"/>
    <w:rsid w:val="00CE40ED"/>
    <w:rsid w:val="00CE4236"/>
    <w:rsid w:val="00CE46C4"/>
    <w:rsid w:val="00CE4722"/>
    <w:rsid w:val="00CE48A4"/>
    <w:rsid w:val="00CE48C4"/>
    <w:rsid w:val="00CE4BA3"/>
    <w:rsid w:val="00CE4CB2"/>
    <w:rsid w:val="00CE4FE6"/>
    <w:rsid w:val="00CE51C8"/>
    <w:rsid w:val="00CE54EF"/>
    <w:rsid w:val="00CE596D"/>
    <w:rsid w:val="00CE5973"/>
    <w:rsid w:val="00CE5CD2"/>
    <w:rsid w:val="00CE5D9A"/>
    <w:rsid w:val="00CE6727"/>
    <w:rsid w:val="00CE6859"/>
    <w:rsid w:val="00CE693F"/>
    <w:rsid w:val="00CE6A71"/>
    <w:rsid w:val="00CE6E75"/>
    <w:rsid w:val="00CE7242"/>
    <w:rsid w:val="00CE798B"/>
    <w:rsid w:val="00CE799C"/>
    <w:rsid w:val="00CE7C4B"/>
    <w:rsid w:val="00CE7D55"/>
    <w:rsid w:val="00CE7E82"/>
    <w:rsid w:val="00CF0271"/>
    <w:rsid w:val="00CF064F"/>
    <w:rsid w:val="00CF0722"/>
    <w:rsid w:val="00CF0A97"/>
    <w:rsid w:val="00CF0AF5"/>
    <w:rsid w:val="00CF0B07"/>
    <w:rsid w:val="00CF135F"/>
    <w:rsid w:val="00CF1398"/>
    <w:rsid w:val="00CF13DC"/>
    <w:rsid w:val="00CF17FB"/>
    <w:rsid w:val="00CF1A5D"/>
    <w:rsid w:val="00CF1EC2"/>
    <w:rsid w:val="00CF24A8"/>
    <w:rsid w:val="00CF27C9"/>
    <w:rsid w:val="00CF2B36"/>
    <w:rsid w:val="00CF2EC2"/>
    <w:rsid w:val="00CF2F2D"/>
    <w:rsid w:val="00CF317A"/>
    <w:rsid w:val="00CF33C5"/>
    <w:rsid w:val="00CF340C"/>
    <w:rsid w:val="00CF3495"/>
    <w:rsid w:val="00CF396E"/>
    <w:rsid w:val="00CF3EF1"/>
    <w:rsid w:val="00CF3F23"/>
    <w:rsid w:val="00CF3FF5"/>
    <w:rsid w:val="00CF4024"/>
    <w:rsid w:val="00CF42CA"/>
    <w:rsid w:val="00CF4480"/>
    <w:rsid w:val="00CF4DFC"/>
    <w:rsid w:val="00CF4E44"/>
    <w:rsid w:val="00CF51DB"/>
    <w:rsid w:val="00CF57A0"/>
    <w:rsid w:val="00CF58AB"/>
    <w:rsid w:val="00CF5A0B"/>
    <w:rsid w:val="00CF5D0E"/>
    <w:rsid w:val="00CF5F66"/>
    <w:rsid w:val="00CF6029"/>
    <w:rsid w:val="00CF61FE"/>
    <w:rsid w:val="00CF630C"/>
    <w:rsid w:val="00CF63FB"/>
    <w:rsid w:val="00CF6422"/>
    <w:rsid w:val="00CF6D40"/>
    <w:rsid w:val="00CF6D4D"/>
    <w:rsid w:val="00CF6EE0"/>
    <w:rsid w:val="00CF6F0D"/>
    <w:rsid w:val="00CF6F8B"/>
    <w:rsid w:val="00CF743E"/>
    <w:rsid w:val="00CF7498"/>
    <w:rsid w:val="00CF797E"/>
    <w:rsid w:val="00CF7FDA"/>
    <w:rsid w:val="00D00025"/>
    <w:rsid w:val="00D001A4"/>
    <w:rsid w:val="00D001AF"/>
    <w:rsid w:val="00D0035D"/>
    <w:rsid w:val="00D0045B"/>
    <w:rsid w:val="00D008AA"/>
    <w:rsid w:val="00D00F7C"/>
    <w:rsid w:val="00D0110D"/>
    <w:rsid w:val="00D0130D"/>
    <w:rsid w:val="00D013FD"/>
    <w:rsid w:val="00D01B2F"/>
    <w:rsid w:val="00D01D1D"/>
    <w:rsid w:val="00D01DF1"/>
    <w:rsid w:val="00D01F72"/>
    <w:rsid w:val="00D01FE8"/>
    <w:rsid w:val="00D02362"/>
    <w:rsid w:val="00D02438"/>
    <w:rsid w:val="00D0258B"/>
    <w:rsid w:val="00D0262D"/>
    <w:rsid w:val="00D02B1C"/>
    <w:rsid w:val="00D02EBA"/>
    <w:rsid w:val="00D02F05"/>
    <w:rsid w:val="00D03061"/>
    <w:rsid w:val="00D030E9"/>
    <w:rsid w:val="00D035CF"/>
    <w:rsid w:val="00D03891"/>
    <w:rsid w:val="00D03945"/>
    <w:rsid w:val="00D03988"/>
    <w:rsid w:val="00D039CD"/>
    <w:rsid w:val="00D03DC5"/>
    <w:rsid w:val="00D04074"/>
    <w:rsid w:val="00D04106"/>
    <w:rsid w:val="00D0431D"/>
    <w:rsid w:val="00D045DA"/>
    <w:rsid w:val="00D04C77"/>
    <w:rsid w:val="00D04E7C"/>
    <w:rsid w:val="00D0502E"/>
    <w:rsid w:val="00D05154"/>
    <w:rsid w:val="00D053AD"/>
    <w:rsid w:val="00D05619"/>
    <w:rsid w:val="00D05671"/>
    <w:rsid w:val="00D058C3"/>
    <w:rsid w:val="00D05A90"/>
    <w:rsid w:val="00D05D2E"/>
    <w:rsid w:val="00D05FAD"/>
    <w:rsid w:val="00D063DE"/>
    <w:rsid w:val="00D067EF"/>
    <w:rsid w:val="00D068A8"/>
    <w:rsid w:val="00D069D5"/>
    <w:rsid w:val="00D06BDE"/>
    <w:rsid w:val="00D06C61"/>
    <w:rsid w:val="00D06E1C"/>
    <w:rsid w:val="00D06EF2"/>
    <w:rsid w:val="00D070D1"/>
    <w:rsid w:val="00D07127"/>
    <w:rsid w:val="00D0764F"/>
    <w:rsid w:val="00D078E2"/>
    <w:rsid w:val="00D07A04"/>
    <w:rsid w:val="00D07BBA"/>
    <w:rsid w:val="00D07BFE"/>
    <w:rsid w:val="00D07E6A"/>
    <w:rsid w:val="00D10315"/>
    <w:rsid w:val="00D106AE"/>
    <w:rsid w:val="00D10A03"/>
    <w:rsid w:val="00D10D39"/>
    <w:rsid w:val="00D119B5"/>
    <w:rsid w:val="00D11A98"/>
    <w:rsid w:val="00D11B9E"/>
    <w:rsid w:val="00D11E37"/>
    <w:rsid w:val="00D11F4A"/>
    <w:rsid w:val="00D1205D"/>
    <w:rsid w:val="00D12423"/>
    <w:rsid w:val="00D1251F"/>
    <w:rsid w:val="00D12670"/>
    <w:rsid w:val="00D12AAD"/>
    <w:rsid w:val="00D12C31"/>
    <w:rsid w:val="00D131D0"/>
    <w:rsid w:val="00D133B7"/>
    <w:rsid w:val="00D134A9"/>
    <w:rsid w:val="00D13A07"/>
    <w:rsid w:val="00D1417A"/>
    <w:rsid w:val="00D141B7"/>
    <w:rsid w:val="00D148AC"/>
    <w:rsid w:val="00D148DF"/>
    <w:rsid w:val="00D14C6D"/>
    <w:rsid w:val="00D14CB8"/>
    <w:rsid w:val="00D15367"/>
    <w:rsid w:val="00D153B9"/>
    <w:rsid w:val="00D15C46"/>
    <w:rsid w:val="00D15CAA"/>
    <w:rsid w:val="00D15F4E"/>
    <w:rsid w:val="00D15FA4"/>
    <w:rsid w:val="00D16087"/>
    <w:rsid w:val="00D16109"/>
    <w:rsid w:val="00D161BD"/>
    <w:rsid w:val="00D16298"/>
    <w:rsid w:val="00D164C1"/>
    <w:rsid w:val="00D1667C"/>
    <w:rsid w:val="00D1667D"/>
    <w:rsid w:val="00D16761"/>
    <w:rsid w:val="00D168F7"/>
    <w:rsid w:val="00D1694E"/>
    <w:rsid w:val="00D16F87"/>
    <w:rsid w:val="00D175D1"/>
    <w:rsid w:val="00D177DF"/>
    <w:rsid w:val="00D178D5"/>
    <w:rsid w:val="00D17902"/>
    <w:rsid w:val="00D17BA2"/>
    <w:rsid w:val="00D17CE6"/>
    <w:rsid w:val="00D17D15"/>
    <w:rsid w:val="00D17D22"/>
    <w:rsid w:val="00D17D74"/>
    <w:rsid w:val="00D17F09"/>
    <w:rsid w:val="00D17F3E"/>
    <w:rsid w:val="00D17F7B"/>
    <w:rsid w:val="00D20010"/>
    <w:rsid w:val="00D20289"/>
    <w:rsid w:val="00D202BB"/>
    <w:rsid w:val="00D20636"/>
    <w:rsid w:val="00D20680"/>
    <w:rsid w:val="00D20BC1"/>
    <w:rsid w:val="00D20BF2"/>
    <w:rsid w:val="00D21124"/>
    <w:rsid w:val="00D2131D"/>
    <w:rsid w:val="00D21332"/>
    <w:rsid w:val="00D2192B"/>
    <w:rsid w:val="00D21AFE"/>
    <w:rsid w:val="00D21C4B"/>
    <w:rsid w:val="00D21E1B"/>
    <w:rsid w:val="00D221FB"/>
    <w:rsid w:val="00D2282C"/>
    <w:rsid w:val="00D231E9"/>
    <w:rsid w:val="00D2355B"/>
    <w:rsid w:val="00D236EC"/>
    <w:rsid w:val="00D23773"/>
    <w:rsid w:val="00D23B9C"/>
    <w:rsid w:val="00D241E3"/>
    <w:rsid w:val="00D24355"/>
    <w:rsid w:val="00D243F5"/>
    <w:rsid w:val="00D24404"/>
    <w:rsid w:val="00D247CA"/>
    <w:rsid w:val="00D248B9"/>
    <w:rsid w:val="00D248F4"/>
    <w:rsid w:val="00D24A67"/>
    <w:rsid w:val="00D24B47"/>
    <w:rsid w:val="00D24B68"/>
    <w:rsid w:val="00D24CF4"/>
    <w:rsid w:val="00D24CF5"/>
    <w:rsid w:val="00D24F10"/>
    <w:rsid w:val="00D255F3"/>
    <w:rsid w:val="00D259A2"/>
    <w:rsid w:val="00D25E22"/>
    <w:rsid w:val="00D25ECD"/>
    <w:rsid w:val="00D2611B"/>
    <w:rsid w:val="00D262F7"/>
    <w:rsid w:val="00D2681A"/>
    <w:rsid w:val="00D2698E"/>
    <w:rsid w:val="00D269DD"/>
    <w:rsid w:val="00D26B13"/>
    <w:rsid w:val="00D26DFC"/>
    <w:rsid w:val="00D26F01"/>
    <w:rsid w:val="00D27090"/>
    <w:rsid w:val="00D270CA"/>
    <w:rsid w:val="00D273A1"/>
    <w:rsid w:val="00D273AE"/>
    <w:rsid w:val="00D2752F"/>
    <w:rsid w:val="00D275D9"/>
    <w:rsid w:val="00D27F49"/>
    <w:rsid w:val="00D30007"/>
    <w:rsid w:val="00D30156"/>
    <w:rsid w:val="00D302DA"/>
    <w:rsid w:val="00D30340"/>
    <w:rsid w:val="00D305BD"/>
    <w:rsid w:val="00D306DE"/>
    <w:rsid w:val="00D30A0B"/>
    <w:rsid w:val="00D30A70"/>
    <w:rsid w:val="00D30B2F"/>
    <w:rsid w:val="00D30D07"/>
    <w:rsid w:val="00D30D56"/>
    <w:rsid w:val="00D30DD5"/>
    <w:rsid w:val="00D31200"/>
    <w:rsid w:val="00D316C3"/>
    <w:rsid w:val="00D317A6"/>
    <w:rsid w:val="00D3189F"/>
    <w:rsid w:val="00D319F6"/>
    <w:rsid w:val="00D31B53"/>
    <w:rsid w:val="00D32059"/>
    <w:rsid w:val="00D321CC"/>
    <w:rsid w:val="00D32328"/>
    <w:rsid w:val="00D3243E"/>
    <w:rsid w:val="00D32765"/>
    <w:rsid w:val="00D32DF3"/>
    <w:rsid w:val="00D32EB0"/>
    <w:rsid w:val="00D32FF8"/>
    <w:rsid w:val="00D3335A"/>
    <w:rsid w:val="00D334CF"/>
    <w:rsid w:val="00D337B9"/>
    <w:rsid w:val="00D33ACA"/>
    <w:rsid w:val="00D33FE4"/>
    <w:rsid w:val="00D3438A"/>
    <w:rsid w:val="00D34408"/>
    <w:rsid w:val="00D349C2"/>
    <w:rsid w:val="00D34BBA"/>
    <w:rsid w:val="00D34BC6"/>
    <w:rsid w:val="00D34C53"/>
    <w:rsid w:val="00D34C96"/>
    <w:rsid w:val="00D350BA"/>
    <w:rsid w:val="00D358AA"/>
    <w:rsid w:val="00D358ED"/>
    <w:rsid w:val="00D3591A"/>
    <w:rsid w:val="00D36AB2"/>
    <w:rsid w:val="00D36D47"/>
    <w:rsid w:val="00D36ECE"/>
    <w:rsid w:val="00D36F54"/>
    <w:rsid w:val="00D37000"/>
    <w:rsid w:val="00D37053"/>
    <w:rsid w:val="00D373D4"/>
    <w:rsid w:val="00D374E7"/>
    <w:rsid w:val="00D3782D"/>
    <w:rsid w:val="00D37A2A"/>
    <w:rsid w:val="00D37BD0"/>
    <w:rsid w:val="00D40079"/>
    <w:rsid w:val="00D402F1"/>
    <w:rsid w:val="00D402FF"/>
    <w:rsid w:val="00D403FC"/>
    <w:rsid w:val="00D4043A"/>
    <w:rsid w:val="00D407B2"/>
    <w:rsid w:val="00D40887"/>
    <w:rsid w:val="00D409D6"/>
    <w:rsid w:val="00D40A37"/>
    <w:rsid w:val="00D40B24"/>
    <w:rsid w:val="00D4106F"/>
    <w:rsid w:val="00D41766"/>
    <w:rsid w:val="00D41B4A"/>
    <w:rsid w:val="00D41DA1"/>
    <w:rsid w:val="00D420A7"/>
    <w:rsid w:val="00D42969"/>
    <w:rsid w:val="00D42F01"/>
    <w:rsid w:val="00D42FDD"/>
    <w:rsid w:val="00D436B6"/>
    <w:rsid w:val="00D437A5"/>
    <w:rsid w:val="00D43834"/>
    <w:rsid w:val="00D43989"/>
    <w:rsid w:val="00D43A15"/>
    <w:rsid w:val="00D43B86"/>
    <w:rsid w:val="00D43B9C"/>
    <w:rsid w:val="00D43C1E"/>
    <w:rsid w:val="00D43F28"/>
    <w:rsid w:val="00D44037"/>
    <w:rsid w:val="00D4409E"/>
    <w:rsid w:val="00D44167"/>
    <w:rsid w:val="00D44393"/>
    <w:rsid w:val="00D443D8"/>
    <w:rsid w:val="00D445D6"/>
    <w:rsid w:val="00D44622"/>
    <w:rsid w:val="00D446F3"/>
    <w:rsid w:val="00D44920"/>
    <w:rsid w:val="00D44B0F"/>
    <w:rsid w:val="00D44C1C"/>
    <w:rsid w:val="00D44C8D"/>
    <w:rsid w:val="00D456F0"/>
    <w:rsid w:val="00D459E1"/>
    <w:rsid w:val="00D45B9E"/>
    <w:rsid w:val="00D45CDF"/>
    <w:rsid w:val="00D45D7E"/>
    <w:rsid w:val="00D45FE5"/>
    <w:rsid w:val="00D45FFD"/>
    <w:rsid w:val="00D46078"/>
    <w:rsid w:val="00D460C8"/>
    <w:rsid w:val="00D46D03"/>
    <w:rsid w:val="00D46D73"/>
    <w:rsid w:val="00D47078"/>
    <w:rsid w:val="00D473F4"/>
    <w:rsid w:val="00D47428"/>
    <w:rsid w:val="00D47709"/>
    <w:rsid w:val="00D4794D"/>
    <w:rsid w:val="00D47996"/>
    <w:rsid w:val="00D47E36"/>
    <w:rsid w:val="00D47F2D"/>
    <w:rsid w:val="00D50A02"/>
    <w:rsid w:val="00D50A3A"/>
    <w:rsid w:val="00D50B29"/>
    <w:rsid w:val="00D50B51"/>
    <w:rsid w:val="00D50D45"/>
    <w:rsid w:val="00D51029"/>
    <w:rsid w:val="00D510F7"/>
    <w:rsid w:val="00D51214"/>
    <w:rsid w:val="00D5157C"/>
    <w:rsid w:val="00D51A07"/>
    <w:rsid w:val="00D51B8F"/>
    <w:rsid w:val="00D51C98"/>
    <w:rsid w:val="00D51E0B"/>
    <w:rsid w:val="00D5213E"/>
    <w:rsid w:val="00D523AD"/>
    <w:rsid w:val="00D5289E"/>
    <w:rsid w:val="00D52F1E"/>
    <w:rsid w:val="00D53288"/>
    <w:rsid w:val="00D5359A"/>
    <w:rsid w:val="00D5398A"/>
    <w:rsid w:val="00D539F1"/>
    <w:rsid w:val="00D53A13"/>
    <w:rsid w:val="00D53EFD"/>
    <w:rsid w:val="00D542B3"/>
    <w:rsid w:val="00D54F40"/>
    <w:rsid w:val="00D54FE1"/>
    <w:rsid w:val="00D5525C"/>
    <w:rsid w:val="00D5535E"/>
    <w:rsid w:val="00D55905"/>
    <w:rsid w:val="00D5591D"/>
    <w:rsid w:val="00D55BBD"/>
    <w:rsid w:val="00D55C51"/>
    <w:rsid w:val="00D55CF7"/>
    <w:rsid w:val="00D55D7B"/>
    <w:rsid w:val="00D56268"/>
    <w:rsid w:val="00D562CC"/>
    <w:rsid w:val="00D563F5"/>
    <w:rsid w:val="00D566CE"/>
    <w:rsid w:val="00D56995"/>
    <w:rsid w:val="00D56D3A"/>
    <w:rsid w:val="00D570E4"/>
    <w:rsid w:val="00D5714B"/>
    <w:rsid w:val="00D5735A"/>
    <w:rsid w:val="00D574FB"/>
    <w:rsid w:val="00D57505"/>
    <w:rsid w:val="00D5758B"/>
    <w:rsid w:val="00D576DE"/>
    <w:rsid w:val="00D5770F"/>
    <w:rsid w:val="00D57F45"/>
    <w:rsid w:val="00D60019"/>
    <w:rsid w:val="00D601CE"/>
    <w:rsid w:val="00D60330"/>
    <w:rsid w:val="00D6053F"/>
    <w:rsid w:val="00D60884"/>
    <w:rsid w:val="00D60BEF"/>
    <w:rsid w:val="00D60F8D"/>
    <w:rsid w:val="00D611AC"/>
    <w:rsid w:val="00D61411"/>
    <w:rsid w:val="00D6149C"/>
    <w:rsid w:val="00D614C1"/>
    <w:rsid w:val="00D61C2D"/>
    <w:rsid w:val="00D61D61"/>
    <w:rsid w:val="00D61E2D"/>
    <w:rsid w:val="00D62179"/>
    <w:rsid w:val="00D621C1"/>
    <w:rsid w:val="00D623A7"/>
    <w:rsid w:val="00D625B5"/>
    <w:rsid w:val="00D62667"/>
    <w:rsid w:val="00D62A48"/>
    <w:rsid w:val="00D62CFF"/>
    <w:rsid w:val="00D62E71"/>
    <w:rsid w:val="00D63074"/>
    <w:rsid w:val="00D6376B"/>
    <w:rsid w:val="00D637A7"/>
    <w:rsid w:val="00D63FD9"/>
    <w:rsid w:val="00D64919"/>
    <w:rsid w:val="00D649B9"/>
    <w:rsid w:val="00D64AFB"/>
    <w:rsid w:val="00D64B78"/>
    <w:rsid w:val="00D64C2D"/>
    <w:rsid w:val="00D64DBD"/>
    <w:rsid w:val="00D64EF3"/>
    <w:rsid w:val="00D64F16"/>
    <w:rsid w:val="00D65433"/>
    <w:rsid w:val="00D655B9"/>
    <w:rsid w:val="00D65635"/>
    <w:rsid w:val="00D65AB0"/>
    <w:rsid w:val="00D66434"/>
    <w:rsid w:val="00D665FA"/>
    <w:rsid w:val="00D66758"/>
    <w:rsid w:val="00D667B7"/>
    <w:rsid w:val="00D671AA"/>
    <w:rsid w:val="00D671D3"/>
    <w:rsid w:val="00D67394"/>
    <w:rsid w:val="00D67598"/>
    <w:rsid w:val="00D675C8"/>
    <w:rsid w:val="00D679EF"/>
    <w:rsid w:val="00D67A34"/>
    <w:rsid w:val="00D67B7A"/>
    <w:rsid w:val="00D67BB1"/>
    <w:rsid w:val="00D67F94"/>
    <w:rsid w:val="00D70047"/>
    <w:rsid w:val="00D700B7"/>
    <w:rsid w:val="00D7098B"/>
    <w:rsid w:val="00D70B52"/>
    <w:rsid w:val="00D70D02"/>
    <w:rsid w:val="00D70E68"/>
    <w:rsid w:val="00D70EB0"/>
    <w:rsid w:val="00D71061"/>
    <w:rsid w:val="00D710AC"/>
    <w:rsid w:val="00D7118E"/>
    <w:rsid w:val="00D713AA"/>
    <w:rsid w:val="00D714FC"/>
    <w:rsid w:val="00D717E3"/>
    <w:rsid w:val="00D71C0D"/>
    <w:rsid w:val="00D71E2B"/>
    <w:rsid w:val="00D72059"/>
    <w:rsid w:val="00D72396"/>
    <w:rsid w:val="00D7261B"/>
    <w:rsid w:val="00D72AB4"/>
    <w:rsid w:val="00D72B5F"/>
    <w:rsid w:val="00D72CB0"/>
    <w:rsid w:val="00D72E5C"/>
    <w:rsid w:val="00D72E7C"/>
    <w:rsid w:val="00D72F53"/>
    <w:rsid w:val="00D73A5A"/>
    <w:rsid w:val="00D73B64"/>
    <w:rsid w:val="00D73EBE"/>
    <w:rsid w:val="00D73F75"/>
    <w:rsid w:val="00D73FC2"/>
    <w:rsid w:val="00D74031"/>
    <w:rsid w:val="00D745FA"/>
    <w:rsid w:val="00D74798"/>
    <w:rsid w:val="00D749C8"/>
    <w:rsid w:val="00D74A5D"/>
    <w:rsid w:val="00D74C3A"/>
    <w:rsid w:val="00D75105"/>
    <w:rsid w:val="00D75163"/>
    <w:rsid w:val="00D755C5"/>
    <w:rsid w:val="00D755E7"/>
    <w:rsid w:val="00D758F4"/>
    <w:rsid w:val="00D75C6E"/>
    <w:rsid w:val="00D75CBE"/>
    <w:rsid w:val="00D75D79"/>
    <w:rsid w:val="00D75DC8"/>
    <w:rsid w:val="00D7615B"/>
    <w:rsid w:val="00D7653A"/>
    <w:rsid w:val="00D76546"/>
    <w:rsid w:val="00D765D3"/>
    <w:rsid w:val="00D76CA2"/>
    <w:rsid w:val="00D76CF8"/>
    <w:rsid w:val="00D76D54"/>
    <w:rsid w:val="00D76D7B"/>
    <w:rsid w:val="00D76E04"/>
    <w:rsid w:val="00D7722F"/>
    <w:rsid w:val="00D77291"/>
    <w:rsid w:val="00D77CA1"/>
    <w:rsid w:val="00D8011A"/>
    <w:rsid w:val="00D8028E"/>
    <w:rsid w:val="00D80901"/>
    <w:rsid w:val="00D80FB8"/>
    <w:rsid w:val="00D80FFF"/>
    <w:rsid w:val="00D81247"/>
    <w:rsid w:val="00D813A0"/>
    <w:rsid w:val="00D8170D"/>
    <w:rsid w:val="00D817F9"/>
    <w:rsid w:val="00D81C99"/>
    <w:rsid w:val="00D81CFB"/>
    <w:rsid w:val="00D82452"/>
    <w:rsid w:val="00D825F9"/>
    <w:rsid w:val="00D82842"/>
    <w:rsid w:val="00D82A0A"/>
    <w:rsid w:val="00D82BA5"/>
    <w:rsid w:val="00D82D0E"/>
    <w:rsid w:val="00D82D61"/>
    <w:rsid w:val="00D83001"/>
    <w:rsid w:val="00D8315A"/>
    <w:rsid w:val="00D832DA"/>
    <w:rsid w:val="00D83589"/>
    <w:rsid w:val="00D83680"/>
    <w:rsid w:val="00D83751"/>
    <w:rsid w:val="00D83B21"/>
    <w:rsid w:val="00D83C53"/>
    <w:rsid w:val="00D83CAD"/>
    <w:rsid w:val="00D83D04"/>
    <w:rsid w:val="00D83F02"/>
    <w:rsid w:val="00D84193"/>
    <w:rsid w:val="00D8431D"/>
    <w:rsid w:val="00D8446D"/>
    <w:rsid w:val="00D84D90"/>
    <w:rsid w:val="00D8501A"/>
    <w:rsid w:val="00D85171"/>
    <w:rsid w:val="00D852BE"/>
    <w:rsid w:val="00D8533B"/>
    <w:rsid w:val="00D85776"/>
    <w:rsid w:val="00D8585F"/>
    <w:rsid w:val="00D85AB5"/>
    <w:rsid w:val="00D86018"/>
    <w:rsid w:val="00D86159"/>
    <w:rsid w:val="00D8656D"/>
    <w:rsid w:val="00D868EA"/>
    <w:rsid w:val="00D86BAA"/>
    <w:rsid w:val="00D8718D"/>
    <w:rsid w:val="00D8719F"/>
    <w:rsid w:val="00D87241"/>
    <w:rsid w:val="00D87518"/>
    <w:rsid w:val="00D87537"/>
    <w:rsid w:val="00D875CB"/>
    <w:rsid w:val="00D87652"/>
    <w:rsid w:val="00D876E6"/>
    <w:rsid w:val="00D8779E"/>
    <w:rsid w:val="00D8791E"/>
    <w:rsid w:val="00D87BA1"/>
    <w:rsid w:val="00D87DB6"/>
    <w:rsid w:val="00D87E57"/>
    <w:rsid w:val="00D900DE"/>
    <w:rsid w:val="00D90160"/>
    <w:rsid w:val="00D90315"/>
    <w:rsid w:val="00D904C8"/>
    <w:rsid w:val="00D905BA"/>
    <w:rsid w:val="00D90745"/>
    <w:rsid w:val="00D908EE"/>
    <w:rsid w:val="00D90BB1"/>
    <w:rsid w:val="00D90FC6"/>
    <w:rsid w:val="00D911CC"/>
    <w:rsid w:val="00D91405"/>
    <w:rsid w:val="00D91424"/>
    <w:rsid w:val="00D91730"/>
    <w:rsid w:val="00D91D03"/>
    <w:rsid w:val="00D91E43"/>
    <w:rsid w:val="00D929FB"/>
    <w:rsid w:val="00D92C37"/>
    <w:rsid w:val="00D92E55"/>
    <w:rsid w:val="00D93034"/>
    <w:rsid w:val="00D936D8"/>
    <w:rsid w:val="00D939CF"/>
    <w:rsid w:val="00D93AC9"/>
    <w:rsid w:val="00D93C15"/>
    <w:rsid w:val="00D940BD"/>
    <w:rsid w:val="00D9413F"/>
    <w:rsid w:val="00D94335"/>
    <w:rsid w:val="00D944E5"/>
    <w:rsid w:val="00D9457E"/>
    <w:rsid w:val="00D945E1"/>
    <w:rsid w:val="00D945FD"/>
    <w:rsid w:val="00D948D0"/>
    <w:rsid w:val="00D9495B"/>
    <w:rsid w:val="00D949EE"/>
    <w:rsid w:val="00D94AAE"/>
    <w:rsid w:val="00D94BAD"/>
    <w:rsid w:val="00D94ED8"/>
    <w:rsid w:val="00D94F8A"/>
    <w:rsid w:val="00D9529B"/>
    <w:rsid w:val="00D95354"/>
    <w:rsid w:val="00D95723"/>
    <w:rsid w:val="00D957EE"/>
    <w:rsid w:val="00D957F1"/>
    <w:rsid w:val="00D959D5"/>
    <w:rsid w:val="00D95AD3"/>
    <w:rsid w:val="00D95D96"/>
    <w:rsid w:val="00D95E6A"/>
    <w:rsid w:val="00D961F6"/>
    <w:rsid w:val="00D963FD"/>
    <w:rsid w:val="00D965CF"/>
    <w:rsid w:val="00D9679D"/>
    <w:rsid w:val="00D96833"/>
    <w:rsid w:val="00D96967"/>
    <w:rsid w:val="00D96A16"/>
    <w:rsid w:val="00D96FAB"/>
    <w:rsid w:val="00D97226"/>
    <w:rsid w:val="00D9730C"/>
    <w:rsid w:val="00D974A1"/>
    <w:rsid w:val="00D978DF"/>
    <w:rsid w:val="00D979E3"/>
    <w:rsid w:val="00D97C09"/>
    <w:rsid w:val="00D97DC9"/>
    <w:rsid w:val="00D97F0D"/>
    <w:rsid w:val="00DA015D"/>
    <w:rsid w:val="00DA03E1"/>
    <w:rsid w:val="00DA0C55"/>
    <w:rsid w:val="00DA0E30"/>
    <w:rsid w:val="00DA127B"/>
    <w:rsid w:val="00DA12B6"/>
    <w:rsid w:val="00DA1FD4"/>
    <w:rsid w:val="00DA2621"/>
    <w:rsid w:val="00DA2736"/>
    <w:rsid w:val="00DA2C9A"/>
    <w:rsid w:val="00DA3206"/>
    <w:rsid w:val="00DA3475"/>
    <w:rsid w:val="00DA36BA"/>
    <w:rsid w:val="00DA39DF"/>
    <w:rsid w:val="00DA3D6B"/>
    <w:rsid w:val="00DA3F05"/>
    <w:rsid w:val="00DA4222"/>
    <w:rsid w:val="00DA4895"/>
    <w:rsid w:val="00DA498F"/>
    <w:rsid w:val="00DA4A73"/>
    <w:rsid w:val="00DA4B3A"/>
    <w:rsid w:val="00DA4C79"/>
    <w:rsid w:val="00DA4E2D"/>
    <w:rsid w:val="00DA4EA4"/>
    <w:rsid w:val="00DA4F87"/>
    <w:rsid w:val="00DA4FBD"/>
    <w:rsid w:val="00DA4FD0"/>
    <w:rsid w:val="00DA4FEF"/>
    <w:rsid w:val="00DA50F8"/>
    <w:rsid w:val="00DA5838"/>
    <w:rsid w:val="00DA5ABD"/>
    <w:rsid w:val="00DA5DA8"/>
    <w:rsid w:val="00DA5F14"/>
    <w:rsid w:val="00DA62E6"/>
    <w:rsid w:val="00DA64FF"/>
    <w:rsid w:val="00DA6691"/>
    <w:rsid w:val="00DA6BA2"/>
    <w:rsid w:val="00DA6CEA"/>
    <w:rsid w:val="00DA6E81"/>
    <w:rsid w:val="00DA717C"/>
    <w:rsid w:val="00DA732C"/>
    <w:rsid w:val="00DA7333"/>
    <w:rsid w:val="00DA7355"/>
    <w:rsid w:val="00DA73B7"/>
    <w:rsid w:val="00DA746F"/>
    <w:rsid w:val="00DA74CC"/>
    <w:rsid w:val="00DA7587"/>
    <w:rsid w:val="00DA79CF"/>
    <w:rsid w:val="00DA7BC7"/>
    <w:rsid w:val="00DA7FDC"/>
    <w:rsid w:val="00DB017E"/>
    <w:rsid w:val="00DB046E"/>
    <w:rsid w:val="00DB0652"/>
    <w:rsid w:val="00DB0E35"/>
    <w:rsid w:val="00DB13FA"/>
    <w:rsid w:val="00DB150F"/>
    <w:rsid w:val="00DB17DD"/>
    <w:rsid w:val="00DB1B4A"/>
    <w:rsid w:val="00DB1BDA"/>
    <w:rsid w:val="00DB1DF3"/>
    <w:rsid w:val="00DB2227"/>
    <w:rsid w:val="00DB268C"/>
    <w:rsid w:val="00DB289E"/>
    <w:rsid w:val="00DB2A0A"/>
    <w:rsid w:val="00DB2A9E"/>
    <w:rsid w:val="00DB2CBE"/>
    <w:rsid w:val="00DB2F42"/>
    <w:rsid w:val="00DB307D"/>
    <w:rsid w:val="00DB3C15"/>
    <w:rsid w:val="00DB3C20"/>
    <w:rsid w:val="00DB3DB0"/>
    <w:rsid w:val="00DB4489"/>
    <w:rsid w:val="00DB4498"/>
    <w:rsid w:val="00DB45B2"/>
    <w:rsid w:val="00DB462C"/>
    <w:rsid w:val="00DB4670"/>
    <w:rsid w:val="00DB4B0B"/>
    <w:rsid w:val="00DB4CD2"/>
    <w:rsid w:val="00DB5208"/>
    <w:rsid w:val="00DB52EF"/>
    <w:rsid w:val="00DB532D"/>
    <w:rsid w:val="00DB5549"/>
    <w:rsid w:val="00DB568C"/>
    <w:rsid w:val="00DB572B"/>
    <w:rsid w:val="00DB58EF"/>
    <w:rsid w:val="00DB59EE"/>
    <w:rsid w:val="00DB5A7C"/>
    <w:rsid w:val="00DB5B86"/>
    <w:rsid w:val="00DB5C82"/>
    <w:rsid w:val="00DB5D91"/>
    <w:rsid w:val="00DB5EA6"/>
    <w:rsid w:val="00DB5ED0"/>
    <w:rsid w:val="00DB5F0E"/>
    <w:rsid w:val="00DB6057"/>
    <w:rsid w:val="00DB6C03"/>
    <w:rsid w:val="00DB6D18"/>
    <w:rsid w:val="00DB6E2C"/>
    <w:rsid w:val="00DB6FBE"/>
    <w:rsid w:val="00DB700D"/>
    <w:rsid w:val="00DB7073"/>
    <w:rsid w:val="00DB709B"/>
    <w:rsid w:val="00DB71E0"/>
    <w:rsid w:val="00DB722A"/>
    <w:rsid w:val="00DB735F"/>
    <w:rsid w:val="00DB7817"/>
    <w:rsid w:val="00DB7885"/>
    <w:rsid w:val="00DB792E"/>
    <w:rsid w:val="00DB79D2"/>
    <w:rsid w:val="00DB7C88"/>
    <w:rsid w:val="00DB7E28"/>
    <w:rsid w:val="00DB7E6C"/>
    <w:rsid w:val="00DC007C"/>
    <w:rsid w:val="00DC00B8"/>
    <w:rsid w:val="00DC00C9"/>
    <w:rsid w:val="00DC04CF"/>
    <w:rsid w:val="00DC0724"/>
    <w:rsid w:val="00DC07DA"/>
    <w:rsid w:val="00DC0907"/>
    <w:rsid w:val="00DC0CF8"/>
    <w:rsid w:val="00DC0D12"/>
    <w:rsid w:val="00DC0DE4"/>
    <w:rsid w:val="00DC0E99"/>
    <w:rsid w:val="00DC1154"/>
    <w:rsid w:val="00DC15E2"/>
    <w:rsid w:val="00DC17FB"/>
    <w:rsid w:val="00DC18CB"/>
    <w:rsid w:val="00DC1906"/>
    <w:rsid w:val="00DC1A0D"/>
    <w:rsid w:val="00DC1A51"/>
    <w:rsid w:val="00DC1E48"/>
    <w:rsid w:val="00DC2046"/>
    <w:rsid w:val="00DC2236"/>
    <w:rsid w:val="00DC2326"/>
    <w:rsid w:val="00DC2784"/>
    <w:rsid w:val="00DC27F1"/>
    <w:rsid w:val="00DC2BF8"/>
    <w:rsid w:val="00DC2CA5"/>
    <w:rsid w:val="00DC2DC7"/>
    <w:rsid w:val="00DC2E2A"/>
    <w:rsid w:val="00DC2F40"/>
    <w:rsid w:val="00DC2F5D"/>
    <w:rsid w:val="00DC2F7C"/>
    <w:rsid w:val="00DC321B"/>
    <w:rsid w:val="00DC3889"/>
    <w:rsid w:val="00DC38F5"/>
    <w:rsid w:val="00DC3A12"/>
    <w:rsid w:val="00DC3AC7"/>
    <w:rsid w:val="00DC3BBD"/>
    <w:rsid w:val="00DC3CD4"/>
    <w:rsid w:val="00DC3CFB"/>
    <w:rsid w:val="00DC411A"/>
    <w:rsid w:val="00DC4134"/>
    <w:rsid w:val="00DC473B"/>
    <w:rsid w:val="00DC4766"/>
    <w:rsid w:val="00DC488F"/>
    <w:rsid w:val="00DC4D71"/>
    <w:rsid w:val="00DC4DA4"/>
    <w:rsid w:val="00DC4EC7"/>
    <w:rsid w:val="00DC548D"/>
    <w:rsid w:val="00DC54DB"/>
    <w:rsid w:val="00DC5B34"/>
    <w:rsid w:val="00DC5C9E"/>
    <w:rsid w:val="00DC5E96"/>
    <w:rsid w:val="00DC60E4"/>
    <w:rsid w:val="00DC7309"/>
    <w:rsid w:val="00DC796E"/>
    <w:rsid w:val="00DC7A56"/>
    <w:rsid w:val="00DC7FA6"/>
    <w:rsid w:val="00DD0018"/>
    <w:rsid w:val="00DD0475"/>
    <w:rsid w:val="00DD055F"/>
    <w:rsid w:val="00DD0698"/>
    <w:rsid w:val="00DD06AD"/>
    <w:rsid w:val="00DD076A"/>
    <w:rsid w:val="00DD0D41"/>
    <w:rsid w:val="00DD0D7D"/>
    <w:rsid w:val="00DD11AF"/>
    <w:rsid w:val="00DD1205"/>
    <w:rsid w:val="00DD1216"/>
    <w:rsid w:val="00DD156E"/>
    <w:rsid w:val="00DD1C0F"/>
    <w:rsid w:val="00DD1CA5"/>
    <w:rsid w:val="00DD1CBF"/>
    <w:rsid w:val="00DD201D"/>
    <w:rsid w:val="00DD22C1"/>
    <w:rsid w:val="00DD22FD"/>
    <w:rsid w:val="00DD2310"/>
    <w:rsid w:val="00DD251A"/>
    <w:rsid w:val="00DD2A7B"/>
    <w:rsid w:val="00DD2C88"/>
    <w:rsid w:val="00DD2E3C"/>
    <w:rsid w:val="00DD36AE"/>
    <w:rsid w:val="00DD389E"/>
    <w:rsid w:val="00DD3AC1"/>
    <w:rsid w:val="00DD3C73"/>
    <w:rsid w:val="00DD3CDF"/>
    <w:rsid w:val="00DD3CFF"/>
    <w:rsid w:val="00DD3D1C"/>
    <w:rsid w:val="00DD3EBF"/>
    <w:rsid w:val="00DD3FAF"/>
    <w:rsid w:val="00DD40F8"/>
    <w:rsid w:val="00DD43C3"/>
    <w:rsid w:val="00DD44DB"/>
    <w:rsid w:val="00DD495E"/>
    <w:rsid w:val="00DD4A08"/>
    <w:rsid w:val="00DD4A2A"/>
    <w:rsid w:val="00DD4B37"/>
    <w:rsid w:val="00DD4BDD"/>
    <w:rsid w:val="00DD4C49"/>
    <w:rsid w:val="00DD4FC2"/>
    <w:rsid w:val="00DD5165"/>
    <w:rsid w:val="00DD5AC0"/>
    <w:rsid w:val="00DD5CD2"/>
    <w:rsid w:val="00DD5E21"/>
    <w:rsid w:val="00DD5EE6"/>
    <w:rsid w:val="00DD6046"/>
    <w:rsid w:val="00DD6053"/>
    <w:rsid w:val="00DD631F"/>
    <w:rsid w:val="00DD6434"/>
    <w:rsid w:val="00DD64CE"/>
    <w:rsid w:val="00DD65BB"/>
    <w:rsid w:val="00DD6A9F"/>
    <w:rsid w:val="00DD6D09"/>
    <w:rsid w:val="00DD6EB1"/>
    <w:rsid w:val="00DD70A4"/>
    <w:rsid w:val="00DD7362"/>
    <w:rsid w:val="00DD7407"/>
    <w:rsid w:val="00DD7548"/>
    <w:rsid w:val="00DD7706"/>
    <w:rsid w:val="00DD77C7"/>
    <w:rsid w:val="00DD77E4"/>
    <w:rsid w:val="00DD7BA7"/>
    <w:rsid w:val="00DE02CB"/>
    <w:rsid w:val="00DE0473"/>
    <w:rsid w:val="00DE06C7"/>
    <w:rsid w:val="00DE0CFE"/>
    <w:rsid w:val="00DE0E23"/>
    <w:rsid w:val="00DE1081"/>
    <w:rsid w:val="00DE121D"/>
    <w:rsid w:val="00DE1294"/>
    <w:rsid w:val="00DE1337"/>
    <w:rsid w:val="00DE187B"/>
    <w:rsid w:val="00DE18B2"/>
    <w:rsid w:val="00DE1A10"/>
    <w:rsid w:val="00DE1A37"/>
    <w:rsid w:val="00DE1EBB"/>
    <w:rsid w:val="00DE2061"/>
    <w:rsid w:val="00DE21A6"/>
    <w:rsid w:val="00DE226E"/>
    <w:rsid w:val="00DE2270"/>
    <w:rsid w:val="00DE2691"/>
    <w:rsid w:val="00DE26E7"/>
    <w:rsid w:val="00DE27CB"/>
    <w:rsid w:val="00DE28BD"/>
    <w:rsid w:val="00DE295D"/>
    <w:rsid w:val="00DE31FC"/>
    <w:rsid w:val="00DE3590"/>
    <w:rsid w:val="00DE36C8"/>
    <w:rsid w:val="00DE377B"/>
    <w:rsid w:val="00DE3962"/>
    <w:rsid w:val="00DE3CD7"/>
    <w:rsid w:val="00DE3E85"/>
    <w:rsid w:val="00DE3F0C"/>
    <w:rsid w:val="00DE4008"/>
    <w:rsid w:val="00DE4187"/>
    <w:rsid w:val="00DE4237"/>
    <w:rsid w:val="00DE496B"/>
    <w:rsid w:val="00DE4B1E"/>
    <w:rsid w:val="00DE4B27"/>
    <w:rsid w:val="00DE4CA7"/>
    <w:rsid w:val="00DE4F25"/>
    <w:rsid w:val="00DE5222"/>
    <w:rsid w:val="00DE56D4"/>
    <w:rsid w:val="00DE5792"/>
    <w:rsid w:val="00DE5DB6"/>
    <w:rsid w:val="00DE5E2B"/>
    <w:rsid w:val="00DE6380"/>
    <w:rsid w:val="00DE6454"/>
    <w:rsid w:val="00DE69FA"/>
    <w:rsid w:val="00DE6BF7"/>
    <w:rsid w:val="00DE6CFB"/>
    <w:rsid w:val="00DE6DC4"/>
    <w:rsid w:val="00DE6E35"/>
    <w:rsid w:val="00DE6EFF"/>
    <w:rsid w:val="00DE7541"/>
    <w:rsid w:val="00DE79F4"/>
    <w:rsid w:val="00DE7FE2"/>
    <w:rsid w:val="00DF00C6"/>
    <w:rsid w:val="00DF0457"/>
    <w:rsid w:val="00DF07A0"/>
    <w:rsid w:val="00DF0CA8"/>
    <w:rsid w:val="00DF0D36"/>
    <w:rsid w:val="00DF0EAE"/>
    <w:rsid w:val="00DF133F"/>
    <w:rsid w:val="00DF1985"/>
    <w:rsid w:val="00DF1988"/>
    <w:rsid w:val="00DF1A83"/>
    <w:rsid w:val="00DF1BC9"/>
    <w:rsid w:val="00DF1F60"/>
    <w:rsid w:val="00DF2385"/>
    <w:rsid w:val="00DF245C"/>
    <w:rsid w:val="00DF2978"/>
    <w:rsid w:val="00DF2AD9"/>
    <w:rsid w:val="00DF2C02"/>
    <w:rsid w:val="00DF2CEF"/>
    <w:rsid w:val="00DF2DD4"/>
    <w:rsid w:val="00DF3381"/>
    <w:rsid w:val="00DF3414"/>
    <w:rsid w:val="00DF342A"/>
    <w:rsid w:val="00DF381E"/>
    <w:rsid w:val="00DF402C"/>
    <w:rsid w:val="00DF43DF"/>
    <w:rsid w:val="00DF4531"/>
    <w:rsid w:val="00DF48C5"/>
    <w:rsid w:val="00DF4996"/>
    <w:rsid w:val="00DF4A0C"/>
    <w:rsid w:val="00DF4CC5"/>
    <w:rsid w:val="00DF4DA1"/>
    <w:rsid w:val="00DF5655"/>
    <w:rsid w:val="00DF5685"/>
    <w:rsid w:val="00DF56A5"/>
    <w:rsid w:val="00DF57CF"/>
    <w:rsid w:val="00DF5DE5"/>
    <w:rsid w:val="00DF5E4D"/>
    <w:rsid w:val="00DF632B"/>
    <w:rsid w:val="00DF637C"/>
    <w:rsid w:val="00DF642C"/>
    <w:rsid w:val="00DF662A"/>
    <w:rsid w:val="00DF6641"/>
    <w:rsid w:val="00DF6B30"/>
    <w:rsid w:val="00DF6CCB"/>
    <w:rsid w:val="00DF6E65"/>
    <w:rsid w:val="00DF711A"/>
    <w:rsid w:val="00DF718E"/>
    <w:rsid w:val="00DF73E9"/>
    <w:rsid w:val="00DF76A8"/>
    <w:rsid w:val="00DF78C8"/>
    <w:rsid w:val="00DF78F0"/>
    <w:rsid w:val="00DF7A9E"/>
    <w:rsid w:val="00DF7DE4"/>
    <w:rsid w:val="00DF7E63"/>
    <w:rsid w:val="00E00398"/>
    <w:rsid w:val="00E005F5"/>
    <w:rsid w:val="00E00721"/>
    <w:rsid w:val="00E00826"/>
    <w:rsid w:val="00E0088F"/>
    <w:rsid w:val="00E01253"/>
    <w:rsid w:val="00E01871"/>
    <w:rsid w:val="00E01988"/>
    <w:rsid w:val="00E01B91"/>
    <w:rsid w:val="00E02CE1"/>
    <w:rsid w:val="00E031DC"/>
    <w:rsid w:val="00E03728"/>
    <w:rsid w:val="00E038B4"/>
    <w:rsid w:val="00E03E2B"/>
    <w:rsid w:val="00E0448D"/>
    <w:rsid w:val="00E04548"/>
    <w:rsid w:val="00E04680"/>
    <w:rsid w:val="00E04AF9"/>
    <w:rsid w:val="00E04C13"/>
    <w:rsid w:val="00E04DFC"/>
    <w:rsid w:val="00E04EB2"/>
    <w:rsid w:val="00E0503B"/>
    <w:rsid w:val="00E050C6"/>
    <w:rsid w:val="00E0547D"/>
    <w:rsid w:val="00E0572F"/>
    <w:rsid w:val="00E05856"/>
    <w:rsid w:val="00E05B01"/>
    <w:rsid w:val="00E05B73"/>
    <w:rsid w:val="00E05E1D"/>
    <w:rsid w:val="00E06131"/>
    <w:rsid w:val="00E06188"/>
    <w:rsid w:val="00E06AF9"/>
    <w:rsid w:val="00E06CCA"/>
    <w:rsid w:val="00E06DE1"/>
    <w:rsid w:val="00E07118"/>
    <w:rsid w:val="00E07131"/>
    <w:rsid w:val="00E07273"/>
    <w:rsid w:val="00E07702"/>
    <w:rsid w:val="00E07ACC"/>
    <w:rsid w:val="00E10049"/>
    <w:rsid w:val="00E106AB"/>
    <w:rsid w:val="00E1072D"/>
    <w:rsid w:val="00E10A52"/>
    <w:rsid w:val="00E10A77"/>
    <w:rsid w:val="00E10A99"/>
    <w:rsid w:val="00E10AD2"/>
    <w:rsid w:val="00E10D1D"/>
    <w:rsid w:val="00E10D5D"/>
    <w:rsid w:val="00E11099"/>
    <w:rsid w:val="00E1132F"/>
    <w:rsid w:val="00E1158A"/>
    <w:rsid w:val="00E11645"/>
    <w:rsid w:val="00E11AF1"/>
    <w:rsid w:val="00E12315"/>
    <w:rsid w:val="00E1234A"/>
    <w:rsid w:val="00E124B0"/>
    <w:rsid w:val="00E12654"/>
    <w:rsid w:val="00E12721"/>
    <w:rsid w:val="00E12A4B"/>
    <w:rsid w:val="00E13027"/>
    <w:rsid w:val="00E1350C"/>
    <w:rsid w:val="00E13518"/>
    <w:rsid w:val="00E1380A"/>
    <w:rsid w:val="00E13BA2"/>
    <w:rsid w:val="00E13C10"/>
    <w:rsid w:val="00E13EBB"/>
    <w:rsid w:val="00E14813"/>
    <w:rsid w:val="00E148D0"/>
    <w:rsid w:val="00E14A51"/>
    <w:rsid w:val="00E14B73"/>
    <w:rsid w:val="00E15A17"/>
    <w:rsid w:val="00E15D9D"/>
    <w:rsid w:val="00E15DB7"/>
    <w:rsid w:val="00E161E5"/>
    <w:rsid w:val="00E16985"/>
    <w:rsid w:val="00E16ACF"/>
    <w:rsid w:val="00E16B29"/>
    <w:rsid w:val="00E16B6A"/>
    <w:rsid w:val="00E16D30"/>
    <w:rsid w:val="00E16F67"/>
    <w:rsid w:val="00E16FA7"/>
    <w:rsid w:val="00E17048"/>
    <w:rsid w:val="00E1720D"/>
    <w:rsid w:val="00E17897"/>
    <w:rsid w:val="00E17FBD"/>
    <w:rsid w:val="00E2005C"/>
    <w:rsid w:val="00E20064"/>
    <w:rsid w:val="00E201EF"/>
    <w:rsid w:val="00E20739"/>
    <w:rsid w:val="00E208F0"/>
    <w:rsid w:val="00E20B0A"/>
    <w:rsid w:val="00E2130A"/>
    <w:rsid w:val="00E21507"/>
    <w:rsid w:val="00E21829"/>
    <w:rsid w:val="00E21C53"/>
    <w:rsid w:val="00E21C6F"/>
    <w:rsid w:val="00E21D52"/>
    <w:rsid w:val="00E22726"/>
    <w:rsid w:val="00E22769"/>
    <w:rsid w:val="00E22AE0"/>
    <w:rsid w:val="00E22BD2"/>
    <w:rsid w:val="00E22D76"/>
    <w:rsid w:val="00E2308D"/>
    <w:rsid w:val="00E23569"/>
    <w:rsid w:val="00E23698"/>
    <w:rsid w:val="00E236C3"/>
    <w:rsid w:val="00E23B5D"/>
    <w:rsid w:val="00E23CCC"/>
    <w:rsid w:val="00E23EBC"/>
    <w:rsid w:val="00E23F5B"/>
    <w:rsid w:val="00E242EB"/>
    <w:rsid w:val="00E24646"/>
    <w:rsid w:val="00E24D03"/>
    <w:rsid w:val="00E252C0"/>
    <w:rsid w:val="00E256E4"/>
    <w:rsid w:val="00E257F6"/>
    <w:rsid w:val="00E26069"/>
    <w:rsid w:val="00E260BF"/>
    <w:rsid w:val="00E26233"/>
    <w:rsid w:val="00E26503"/>
    <w:rsid w:val="00E26644"/>
    <w:rsid w:val="00E2694A"/>
    <w:rsid w:val="00E26954"/>
    <w:rsid w:val="00E26D00"/>
    <w:rsid w:val="00E27011"/>
    <w:rsid w:val="00E27870"/>
    <w:rsid w:val="00E278C7"/>
    <w:rsid w:val="00E27E8E"/>
    <w:rsid w:val="00E27F51"/>
    <w:rsid w:val="00E27FA1"/>
    <w:rsid w:val="00E300EC"/>
    <w:rsid w:val="00E3099E"/>
    <w:rsid w:val="00E311C1"/>
    <w:rsid w:val="00E313A7"/>
    <w:rsid w:val="00E3144D"/>
    <w:rsid w:val="00E314AF"/>
    <w:rsid w:val="00E314BA"/>
    <w:rsid w:val="00E3163C"/>
    <w:rsid w:val="00E316A4"/>
    <w:rsid w:val="00E3174C"/>
    <w:rsid w:val="00E31C6F"/>
    <w:rsid w:val="00E31DEE"/>
    <w:rsid w:val="00E31FB0"/>
    <w:rsid w:val="00E32248"/>
    <w:rsid w:val="00E322AB"/>
    <w:rsid w:val="00E32407"/>
    <w:rsid w:val="00E32C9A"/>
    <w:rsid w:val="00E32CE4"/>
    <w:rsid w:val="00E32D4C"/>
    <w:rsid w:val="00E32D5A"/>
    <w:rsid w:val="00E33301"/>
    <w:rsid w:val="00E333A2"/>
    <w:rsid w:val="00E3353D"/>
    <w:rsid w:val="00E33869"/>
    <w:rsid w:val="00E33DAD"/>
    <w:rsid w:val="00E33DC9"/>
    <w:rsid w:val="00E33EC1"/>
    <w:rsid w:val="00E33EE0"/>
    <w:rsid w:val="00E34019"/>
    <w:rsid w:val="00E3444D"/>
    <w:rsid w:val="00E34678"/>
    <w:rsid w:val="00E346A2"/>
    <w:rsid w:val="00E34B5B"/>
    <w:rsid w:val="00E34C94"/>
    <w:rsid w:val="00E35851"/>
    <w:rsid w:val="00E3593B"/>
    <w:rsid w:val="00E3599D"/>
    <w:rsid w:val="00E359D7"/>
    <w:rsid w:val="00E35AA0"/>
    <w:rsid w:val="00E3602C"/>
    <w:rsid w:val="00E36315"/>
    <w:rsid w:val="00E363AC"/>
    <w:rsid w:val="00E36756"/>
    <w:rsid w:val="00E36774"/>
    <w:rsid w:val="00E36DE3"/>
    <w:rsid w:val="00E36EC5"/>
    <w:rsid w:val="00E37A6F"/>
    <w:rsid w:val="00E37FE8"/>
    <w:rsid w:val="00E40092"/>
    <w:rsid w:val="00E4036E"/>
    <w:rsid w:val="00E404B1"/>
    <w:rsid w:val="00E4055B"/>
    <w:rsid w:val="00E4064A"/>
    <w:rsid w:val="00E40FD3"/>
    <w:rsid w:val="00E412BC"/>
    <w:rsid w:val="00E41518"/>
    <w:rsid w:val="00E41DA0"/>
    <w:rsid w:val="00E42205"/>
    <w:rsid w:val="00E423C0"/>
    <w:rsid w:val="00E423CF"/>
    <w:rsid w:val="00E424CE"/>
    <w:rsid w:val="00E42528"/>
    <w:rsid w:val="00E42811"/>
    <w:rsid w:val="00E42AF0"/>
    <w:rsid w:val="00E42B4F"/>
    <w:rsid w:val="00E42C9B"/>
    <w:rsid w:val="00E42F94"/>
    <w:rsid w:val="00E431DC"/>
    <w:rsid w:val="00E431ED"/>
    <w:rsid w:val="00E432A6"/>
    <w:rsid w:val="00E43398"/>
    <w:rsid w:val="00E4351E"/>
    <w:rsid w:val="00E43541"/>
    <w:rsid w:val="00E4371A"/>
    <w:rsid w:val="00E43841"/>
    <w:rsid w:val="00E4396F"/>
    <w:rsid w:val="00E43C91"/>
    <w:rsid w:val="00E43D4B"/>
    <w:rsid w:val="00E43E4B"/>
    <w:rsid w:val="00E43F26"/>
    <w:rsid w:val="00E43F64"/>
    <w:rsid w:val="00E4435B"/>
    <w:rsid w:val="00E445EF"/>
    <w:rsid w:val="00E4496F"/>
    <w:rsid w:val="00E44CCF"/>
    <w:rsid w:val="00E44EE9"/>
    <w:rsid w:val="00E45151"/>
    <w:rsid w:val="00E454B2"/>
    <w:rsid w:val="00E4556A"/>
    <w:rsid w:val="00E45B30"/>
    <w:rsid w:val="00E45D46"/>
    <w:rsid w:val="00E45E4B"/>
    <w:rsid w:val="00E45F5E"/>
    <w:rsid w:val="00E45FBE"/>
    <w:rsid w:val="00E465D2"/>
    <w:rsid w:val="00E465E5"/>
    <w:rsid w:val="00E4662E"/>
    <w:rsid w:val="00E469DB"/>
    <w:rsid w:val="00E46A34"/>
    <w:rsid w:val="00E4741D"/>
    <w:rsid w:val="00E474CA"/>
    <w:rsid w:val="00E4756E"/>
    <w:rsid w:val="00E475F2"/>
    <w:rsid w:val="00E47E3A"/>
    <w:rsid w:val="00E47FAB"/>
    <w:rsid w:val="00E50354"/>
    <w:rsid w:val="00E503BB"/>
    <w:rsid w:val="00E50422"/>
    <w:rsid w:val="00E50529"/>
    <w:rsid w:val="00E50B4D"/>
    <w:rsid w:val="00E50E0E"/>
    <w:rsid w:val="00E51746"/>
    <w:rsid w:val="00E51777"/>
    <w:rsid w:val="00E51800"/>
    <w:rsid w:val="00E51841"/>
    <w:rsid w:val="00E51BF3"/>
    <w:rsid w:val="00E51F14"/>
    <w:rsid w:val="00E52269"/>
    <w:rsid w:val="00E525C5"/>
    <w:rsid w:val="00E52914"/>
    <w:rsid w:val="00E52B83"/>
    <w:rsid w:val="00E532AE"/>
    <w:rsid w:val="00E532DA"/>
    <w:rsid w:val="00E53619"/>
    <w:rsid w:val="00E53776"/>
    <w:rsid w:val="00E537AC"/>
    <w:rsid w:val="00E53839"/>
    <w:rsid w:val="00E5397C"/>
    <w:rsid w:val="00E539B7"/>
    <w:rsid w:val="00E53E0A"/>
    <w:rsid w:val="00E53EA6"/>
    <w:rsid w:val="00E5414C"/>
    <w:rsid w:val="00E54197"/>
    <w:rsid w:val="00E541FC"/>
    <w:rsid w:val="00E5426E"/>
    <w:rsid w:val="00E543D2"/>
    <w:rsid w:val="00E543F4"/>
    <w:rsid w:val="00E545FB"/>
    <w:rsid w:val="00E54791"/>
    <w:rsid w:val="00E54C14"/>
    <w:rsid w:val="00E54C26"/>
    <w:rsid w:val="00E54D3B"/>
    <w:rsid w:val="00E54E2F"/>
    <w:rsid w:val="00E54FB2"/>
    <w:rsid w:val="00E552D4"/>
    <w:rsid w:val="00E553FD"/>
    <w:rsid w:val="00E5557F"/>
    <w:rsid w:val="00E55BB3"/>
    <w:rsid w:val="00E55F81"/>
    <w:rsid w:val="00E5614A"/>
    <w:rsid w:val="00E56229"/>
    <w:rsid w:val="00E568A5"/>
    <w:rsid w:val="00E56938"/>
    <w:rsid w:val="00E56B83"/>
    <w:rsid w:val="00E56DE6"/>
    <w:rsid w:val="00E57031"/>
    <w:rsid w:val="00E573DB"/>
    <w:rsid w:val="00E57498"/>
    <w:rsid w:val="00E575FD"/>
    <w:rsid w:val="00E5764E"/>
    <w:rsid w:val="00E57EA2"/>
    <w:rsid w:val="00E57F52"/>
    <w:rsid w:val="00E6008A"/>
    <w:rsid w:val="00E60128"/>
    <w:rsid w:val="00E601DC"/>
    <w:rsid w:val="00E601EC"/>
    <w:rsid w:val="00E60378"/>
    <w:rsid w:val="00E605E3"/>
    <w:rsid w:val="00E608BF"/>
    <w:rsid w:val="00E6098D"/>
    <w:rsid w:val="00E60AB2"/>
    <w:rsid w:val="00E60F8E"/>
    <w:rsid w:val="00E60FC2"/>
    <w:rsid w:val="00E61383"/>
    <w:rsid w:val="00E6144A"/>
    <w:rsid w:val="00E616CB"/>
    <w:rsid w:val="00E61913"/>
    <w:rsid w:val="00E61B16"/>
    <w:rsid w:val="00E6204D"/>
    <w:rsid w:val="00E62390"/>
    <w:rsid w:val="00E626FA"/>
    <w:rsid w:val="00E627B7"/>
    <w:rsid w:val="00E62BE9"/>
    <w:rsid w:val="00E62D5E"/>
    <w:rsid w:val="00E62D77"/>
    <w:rsid w:val="00E63830"/>
    <w:rsid w:val="00E63854"/>
    <w:rsid w:val="00E63A25"/>
    <w:rsid w:val="00E63E43"/>
    <w:rsid w:val="00E640C8"/>
    <w:rsid w:val="00E644F4"/>
    <w:rsid w:val="00E64515"/>
    <w:rsid w:val="00E6453D"/>
    <w:rsid w:val="00E646C2"/>
    <w:rsid w:val="00E6473F"/>
    <w:rsid w:val="00E64772"/>
    <w:rsid w:val="00E64774"/>
    <w:rsid w:val="00E6482D"/>
    <w:rsid w:val="00E6492E"/>
    <w:rsid w:val="00E64C3C"/>
    <w:rsid w:val="00E64F6E"/>
    <w:rsid w:val="00E65174"/>
    <w:rsid w:val="00E65429"/>
    <w:rsid w:val="00E65524"/>
    <w:rsid w:val="00E6583D"/>
    <w:rsid w:val="00E65879"/>
    <w:rsid w:val="00E659F8"/>
    <w:rsid w:val="00E65C1F"/>
    <w:rsid w:val="00E65DCD"/>
    <w:rsid w:val="00E65FA4"/>
    <w:rsid w:val="00E66387"/>
    <w:rsid w:val="00E663CA"/>
    <w:rsid w:val="00E664D3"/>
    <w:rsid w:val="00E666DF"/>
    <w:rsid w:val="00E66C86"/>
    <w:rsid w:val="00E66EC2"/>
    <w:rsid w:val="00E66F60"/>
    <w:rsid w:val="00E66FCD"/>
    <w:rsid w:val="00E67113"/>
    <w:rsid w:val="00E6778B"/>
    <w:rsid w:val="00E67906"/>
    <w:rsid w:val="00E67B2B"/>
    <w:rsid w:val="00E67CAA"/>
    <w:rsid w:val="00E67CF8"/>
    <w:rsid w:val="00E700E5"/>
    <w:rsid w:val="00E70978"/>
    <w:rsid w:val="00E70A69"/>
    <w:rsid w:val="00E70B9A"/>
    <w:rsid w:val="00E70BEF"/>
    <w:rsid w:val="00E71776"/>
    <w:rsid w:val="00E71859"/>
    <w:rsid w:val="00E71901"/>
    <w:rsid w:val="00E71ADC"/>
    <w:rsid w:val="00E71B82"/>
    <w:rsid w:val="00E71C05"/>
    <w:rsid w:val="00E71D81"/>
    <w:rsid w:val="00E72264"/>
    <w:rsid w:val="00E7227F"/>
    <w:rsid w:val="00E727BB"/>
    <w:rsid w:val="00E72A97"/>
    <w:rsid w:val="00E72B22"/>
    <w:rsid w:val="00E72BFE"/>
    <w:rsid w:val="00E72DA1"/>
    <w:rsid w:val="00E72EFE"/>
    <w:rsid w:val="00E72F9C"/>
    <w:rsid w:val="00E73010"/>
    <w:rsid w:val="00E73099"/>
    <w:rsid w:val="00E73188"/>
    <w:rsid w:val="00E73222"/>
    <w:rsid w:val="00E73351"/>
    <w:rsid w:val="00E7356B"/>
    <w:rsid w:val="00E73579"/>
    <w:rsid w:val="00E7382C"/>
    <w:rsid w:val="00E7428D"/>
    <w:rsid w:val="00E744F1"/>
    <w:rsid w:val="00E7450F"/>
    <w:rsid w:val="00E7451D"/>
    <w:rsid w:val="00E74BD5"/>
    <w:rsid w:val="00E74C47"/>
    <w:rsid w:val="00E74C78"/>
    <w:rsid w:val="00E74D2C"/>
    <w:rsid w:val="00E75097"/>
    <w:rsid w:val="00E75201"/>
    <w:rsid w:val="00E75376"/>
    <w:rsid w:val="00E75574"/>
    <w:rsid w:val="00E75793"/>
    <w:rsid w:val="00E757DF"/>
    <w:rsid w:val="00E75AAD"/>
    <w:rsid w:val="00E75B2D"/>
    <w:rsid w:val="00E75C07"/>
    <w:rsid w:val="00E75C41"/>
    <w:rsid w:val="00E75D48"/>
    <w:rsid w:val="00E76008"/>
    <w:rsid w:val="00E763D5"/>
    <w:rsid w:val="00E766D9"/>
    <w:rsid w:val="00E7697C"/>
    <w:rsid w:val="00E76E4E"/>
    <w:rsid w:val="00E77061"/>
    <w:rsid w:val="00E7710D"/>
    <w:rsid w:val="00E774CE"/>
    <w:rsid w:val="00E779F7"/>
    <w:rsid w:val="00E77C82"/>
    <w:rsid w:val="00E77E2E"/>
    <w:rsid w:val="00E77E39"/>
    <w:rsid w:val="00E8017D"/>
    <w:rsid w:val="00E802E6"/>
    <w:rsid w:val="00E803B3"/>
    <w:rsid w:val="00E803B5"/>
    <w:rsid w:val="00E80415"/>
    <w:rsid w:val="00E8045E"/>
    <w:rsid w:val="00E8047B"/>
    <w:rsid w:val="00E8086A"/>
    <w:rsid w:val="00E80DB5"/>
    <w:rsid w:val="00E8104F"/>
    <w:rsid w:val="00E81081"/>
    <w:rsid w:val="00E81AB8"/>
    <w:rsid w:val="00E81BC0"/>
    <w:rsid w:val="00E81ECD"/>
    <w:rsid w:val="00E82349"/>
    <w:rsid w:val="00E826B3"/>
    <w:rsid w:val="00E827E0"/>
    <w:rsid w:val="00E82D11"/>
    <w:rsid w:val="00E82EF6"/>
    <w:rsid w:val="00E831E4"/>
    <w:rsid w:val="00E8330D"/>
    <w:rsid w:val="00E8340A"/>
    <w:rsid w:val="00E83515"/>
    <w:rsid w:val="00E839F0"/>
    <w:rsid w:val="00E83A85"/>
    <w:rsid w:val="00E83B85"/>
    <w:rsid w:val="00E83CA2"/>
    <w:rsid w:val="00E84407"/>
    <w:rsid w:val="00E84594"/>
    <w:rsid w:val="00E845EB"/>
    <w:rsid w:val="00E8470F"/>
    <w:rsid w:val="00E84D9D"/>
    <w:rsid w:val="00E84E03"/>
    <w:rsid w:val="00E84E3C"/>
    <w:rsid w:val="00E84ECE"/>
    <w:rsid w:val="00E8507B"/>
    <w:rsid w:val="00E851DF"/>
    <w:rsid w:val="00E856A8"/>
    <w:rsid w:val="00E857DC"/>
    <w:rsid w:val="00E85B07"/>
    <w:rsid w:val="00E85D43"/>
    <w:rsid w:val="00E85D95"/>
    <w:rsid w:val="00E85E3F"/>
    <w:rsid w:val="00E85F5A"/>
    <w:rsid w:val="00E85FBC"/>
    <w:rsid w:val="00E8607B"/>
    <w:rsid w:val="00E8647F"/>
    <w:rsid w:val="00E86492"/>
    <w:rsid w:val="00E86697"/>
    <w:rsid w:val="00E86792"/>
    <w:rsid w:val="00E86AF0"/>
    <w:rsid w:val="00E86BF5"/>
    <w:rsid w:val="00E86E26"/>
    <w:rsid w:val="00E8714B"/>
    <w:rsid w:val="00E87643"/>
    <w:rsid w:val="00E8770C"/>
    <w:rsid w:val="00E87B98"/>
    <w:rsid w:val="00E87BDB"/>
    <w:rsid w:val="00E87BFF"/>
    <w:rsid w:val="00E87C77"/>
    <w:rsid w:val="00E87EB3"/>
    <w:rsid w:val="00E901AF"/>
    <w:rsid w:val="00E903FD"/>
    <w:rsid w:val="00E905DF"/>
    <w:rsid w:val="00E90634"/>
    <w:rsid w:val="00E9075E"/>
    <w:rsid w:val="00E90B61"/>
    <w:rsid w:val="00E910F0"/>
    <w:rsid w:val="00E91201"/>
    <w:rsid w:val="00E913AB"/>
    <w:rsid w:val="00E91420"/>
    <w:rsid w:val="00E9158A"/>
    <w:rsid w:val="00E915A0"/>
    <w:rsid w:val="00E91906"/>
    <w:rsid w:val="00E91963"/>
    <w:rsid w:val="00E91A18"/>
    <w:rsid w:val="00E926D0"/>
    <w:rsid w:val="00E9278F"/>
    <w:rsid w:val="00E930B5"/>
    <w:rsid w:val="00E9326A"/>
    <w:rsid w:val="00E93366"/>
    <w:rsid w:val="00E93414"/>
    <w:rsid w:val="00E93A97"/>
    <w:rsid w:val="00E93BA2"/>
    <w:rsid w:val="00E940B3"/>
    <w:rsid w:val="00E943AB"/>
    <w:rsid w:val="00E944E8"/>
    <w:rsid w:val="00E94DFD"/>
    <w:rsid w:val="00E95516"/>
    <w:rsid w:val="00E9605F"/>
    <w:rsid w:val="00E96256"/>
    <w:rsid w:val="00E963DC"/>
    <w:rsid w:val="00E9641A"/>
    <w:rsid w:val="00E96699"/>
    <w:rsid w:val="00E966DF"/>
    <w:rsid w:val="00E96DB2"/>
    <w:rsid w:val="00E96E40"/>
    <w:rsid w:val="00E9701F"/>
    <w:rsid w:val="00E97114"/>
    <w:rsid w:val="00E97726"/>
    <w:rsid w:val="00E97DD9"/>
    <w:rsid w:val="00EA02C2"/>
    <w:rsid w:val="00EA042E"/>
    <w:rsid w:val="00EA060A"/>
    <w:rsid w:val="00EA06E6"/>
    <w:rsid w:val="00EA08C4"/>
    <w:rsid w:val="00EA0C50"/>
    <w:rsid w:val="00EA0E00"/>
    <w:rsid w:val="00EA1459"/>
    <w:rsid w:val="00EA1629"/>
    <w:rsid w:val="00EA187A"/>
    <w:rsid w:val="00EA1965"/>
    <w:rsid w:val="00EA1966"/>
    <w:rsid w:val="00EA1BAE"/>
    <w:rsid w:val="00EA1C23"/>
    <w:rsid w:val="00EA1CAA"/>
    <w:rsid w:val="00EA1F05"/>
    <w:rsid w:val="00EA1FAF"/>
    <w:rsid w:val="00EA25C5"/>
    <w:rsid w:val="00EA2A05"/>
    <w:rsid w:val="00EA2B78"/>
    <w:rsid w:val="00EA2D91"/>
    <w:rsid w:val="00EA2EC5"/>
    <w:rsid w:val="00EA2F34"/>
    <w:rsid w:val="00EA2F53"/>
    <w:rsid w:val="00EA356B"/>
    <w:rsid w:val="00EA3A4D"/>
    <w:rsid w:val="00EA3B2E"/>
    <w:rsid w:val="00EA3D41"/>
    <w:rsid w:val="00EA415C"/>
    <w:rsid w:val="00EA439D"/>
    <w:rsid w:val="00EA4565"/>
    <w:rsid w:val="00EA4609"/>
    <w:rsid w:val="00EA4615"/>
    <w:rsid w:val="00EA4984"/>
    <w:rsid w:val="00EA4B34"/>
    <w:rsid w:val="00EA4C6E"/>
    <w:rsid w:val="00EA4D1F"/>
    <w:rsid w:val="00EA4F4A"/>
    <w:rsid w:val="00EA569B"/>
    <w:rsid w:val="00EA5BB7"/>
    <w:rsid w:val="00EA5C56"/>
    <w:rsid w:val="00EA5EFB"/>
    <w:rsid w:val="00EA5FEF"/>
    <w:rsid w:val="00EA628D"/>
    <w:rsid w:val="00EA6416"/>
    <w:rsid w:val="00EA646C"/>
    <w:rsid w:val="00EA65EB"/>
    <w:rsid w:val="00EA6607"/>
    <w:rsid w:val="00EA6794"/>
    <w:rsid w:val="00EA68A4"/>
    <w:rsid w:val="00EA6BD8"/>
    <w:rsid w:val="00EA6CA2"/>
    <w:rsid w:val="00EA6D4A"/>
    <w:rsid w:val="00EA6F09"/>
    <w:rsid w:val="00EA6FB4"/>
    <w:rsid w:val="00EA736F"/>
    <w:rsid w:val="00EA770F"/>
    <w:rsid w:val="00EA7728"/>
    <w:rsid w:val="00EA77B4"/>
    <w:rsid w:val="00EA789E"/>
    <w:rsid w:val="00EA7B36"/>
    <w:rsid w:val="00EB037E"/>
    <w:rsid w:val="00EB0464"/>
    <w:rsid w:val="00EB07DF"/>
    <w:rsid w:val="00EB099D"/>
    <w:rsid w:val="00EB0F28"/>
    <w:rsid w:val="00EB0F2E"/>
    <w:rsid w:val="00EB116C"/>
    <w:rsid w:val="00EB1239"/>
    <w:rsid w:val="00EB15C7"/>
    <w:rsid w:val="00EB17B5"/>
    <w:rsid w:val="00EB17F2"/>
    <w:rsid w:val="00EB18D0"/>
    <w:rsid w:val="00EB1977"/>
    <w:rsid w:val="00EB19F2"/>
    <w:rsid w:val="00EB1ACE"/>
    <w:rsid w:val="00EB1AFA"/>
    <w:rsid w:val="00EB1E23"/>
    <w:rsid w:val="00EB221E"/>
    <w:rsid w:val="00EB28CA"/>
    <w:rsid w:val="00EB294F"/>
    <w:rsid w:val="00EB2DA4"/>
    <w:rsid w:val="00EB2DEC"/>
    <w:rsid w:val="00EB2EF3"/>
    <w:rsid w:val="00EB2F11"/>
    <w:rsid w:val="00EB3006"/>
    <w:rsid w:val="00EB3088"/>
    <w:rsid w:val="00EB32C4"/>
    <w:rsid w:val="00EB346D"/>
    <w:rsid w:val="00EB392B"/>
    <w:rsid w:val="00EB39E4"/>
    <w:rsid w:val="00EB3F3A"/>
    <w:rsid w:val="00EB4656"/>
    <w:rsid w:val="00EB4735"/>
    <w:rsid w:val="00EB49EA"/>
    <w:rsid w:val="00EB4A4B"/>
    <w:rsid w:val="00EB4C9A"/>
    <w:rsid w:val="00EB4EC6"/>
    <w:rsid w:val="00EB50E7"/>
    <w:rsid w:val="00EB5258"/>
    <w:rsid w:val="00EB52A5"/>
    <w:rsid w:val="00EB5677"/>
    <w:rsid w:val="00EB56BC"/>
    <w:rsid w:val="00EB5BCC"/>
    <w:rsid w:val="00EB5D0C"/>
    <w:rsid w:val="00EB62DF"/>
    <w:rsid w:val="00EB6322"/>
    <w:rsid w:val="00EB64A3"/>
    <w:rsid w:val="00EB6536"/>
    <w:rsid w:val="00EB654E"/>
    <w:rsid w:val="00EB66FE"/>
    <w:rsid w:val="00EB671C"/>
    <w:rsid w:val="00EB67CE"/>
    <w:rsid w:val="00EB6F5A"/>
    <w:rsid w:val="00EB73E9"/>
    <w:rsid w:val="00EB758D"/>
    <w:rsid w:val="00EB75B1"/>
    <w:rsid w:val="00EB766D"/>
    <w:rsid w:val="00EB76BF"/>
    <w:rsid w:val="00EB784F"/>
    <w:rsid w:val="00EB78E5"/>
    <w:rsid w:val="00EB7A0D"/>
    <w:rsid w:val="00EB7D54"/>
    <w:rsid w:val="00EB7EF7"/>
    <w:rsid w:val="00EC0043"/>
    <w:rsid w:val="00EC0582"/>
    <w:rsid w:val="00EC064D"/>
    <w:rsid w:val="00EC0781"/>
    <w:rsid w:val="00EC09CB"/>
    <w:rsid w:val="00EC09F2"/>
    <w:rsid w:val="00EC0E65"/>
    <w:rsid w:val="00EC1366"/>
    <w:rsid w:val="00EC138B"/>
    <w:rsid w:val="00EC171C"/>
    <w:rsid w:val="00EC19A5"/>
    <w:rsid w:val="00EC1D8B"/>
    <w:rsid w:val="00EC1DBA"/>
    <w:rsid w:val="00EC20EE"/>
    <w:rsid w:val="00EC2473"/>
    <w:rsid w:val="00EC2C21"/>
    <w:rsid w:val="00EC2E14"/>
    <w:rsid w:val="00EC2F36"/>
    <w:rsid w:val="00EC2F7C"/>
    <w:rsid w:val="00EC32ED"/>
    <w:rsid w:val="00EC3844"/>
    <w:rsid w:val="00EC387C"/>
    <w:rsid w:val="00EC3D6F"/>
    <w:rsid w:val="00EC4117"/>
    <w:rsid w:val="00EC4272"/>
    <w:rsid w:val="00EC4415"/>
    <w:rsid w:val="00EC442A"/>
    <w:rsid w:val="00EC4565"/>
    <w:rsid w:val="00EC4971"/>
    <w:rsid w:val="00EC49FB"/>
    <w:rsid w:val="00EC4B76"/>
    <w:rsid w:val="00EC4BFD"/>
    <w:rsid w:val="00EC544E"/>
    <w:rsid w:val="00EC5686"/>
    <w:rsid w:val="00EC5883"/>
    <w:rsid w:val="00EC5ABA"/>
    <w:rsid w:val="00EC5BBE"/>
    <w:rsid w:val="00EC5C58"/>
    <w:rsid w:val="00EC5D85"/>
    <w:rsid w:val="00EC5E2E"/>
    <w:rsid w:val="00EC61A0"/>
    <w:rsid w:val="00EC6344"/>
    <w:rsid w:val="00EC637A"/>
    <w:rsid w:val="00EC6B7C"/>
    <w:rsid w:val="00EC6B9D"/>
    <w:rsid w:val="00EC74AB"/>
    <w:rsid w:val="00EC76AA"/>
    <w:rsid w:val="00EC7800"/>
    <w:rsid w:val="00EC7985"/>
    <w:rsid w:val="00EC7F0F"/>
    <w:rsid w:val="00ED01F3"/>
    <w:rsid w:val="00ED0235"/>
    <w:rsid w:val="00ED025A"/>
    <w:rsid w:val="00ED0630"/>
    <w:rsid w:val="00ED0B95"/>
    <w:rsid w:val="00ED1128"/>
    <w:rsid w:val="00ED1150"/>
    <w:rsid w:val="00ED11C5"/>
    <w:rsid w:val="00ED1AC1"/>
    <w:rsid w:val="00ED1AC3"/>
    <w:rsid w:val="00ED1BA7"/>
    <w:rsid w:val="00ED1C1F"/>
    <w:rsid w:val="00ED1C72"/>
    <w:rsid w:val="00ED1E96"/>
    <w:rsid w:val="00ED20F2"/>
    <w:rsid w:val="00ED268E"/>
    <w:rsid w:val="00ED2837"/>
    <w:rsid w:val="00ED2879"/>
    <w:rsid w:val="00ED2A73"/>
    <w:rsid w:val="00ED2B51"/>
    <w:rsid w:val="00ED3246"/>
    <w:rsid w:val="00ED3579"/>
    <w:rsid w:val="00ED39EB"/>
    <w:rsid w:val="00ED3CA0"/>
    <w:rsid w:val="00ED45EF"/>
    <w:rsid w:val="00ED47E4"/>
    <w:rsid w:val="00ED4A83"/>
    <w:rsid w:val="00ED5017"/>
    <w:rsid w:val="00ED5279"/>
    <w:rsid w:val="00ED564D"/>
    <w:rsid w:val="00ED5651"/>
    <w:rsid w:val="00ED56B2"/>
    <w:rsid w:val="00ED5A27"/>
    <w:rsid w:val="00ED5A49"/>
    <w:rsid w:val="00ED5AB4"/>
    <w:rsid w:val="00ED6397"/>
    <w:rsid w:val="00ED63F0"/>
    <w:rsid w:val="00ED657B"/>
    <w:rsid w:val="00ED6608"/>
    <w:rsid w:val="00ED66E6"/>
    <w:rsid w:val="00ED6E8C"/>
    <w:rsid w:val="00ED7259"/>
    <w:rsid w:val="00ED78AA"/>
    <w:rsid w:val="00ED7907"/>
    <w:rsid w:val="00ED797F"/>
    <w:rsid w:val="00ED7B78"/>
    <w:rsid w:val="00EE066F"/>
    <w:rsid w:val="00EE0841"/>
    <w:rsid w:val="00EE0B05"/>
    <w:rsid w:val="00EE0B78"/>
    <w:rsid w:val="00EE0D68"/>
    <w:rsid w:val="00EE10A2"/>
    <w:rsid w:val="00EE1126"/>
    <w:rsid w:val="00EE1202"/>
    <w:rsid w:val="00EE1593"/>
    <w:rsid w:val="00EE17D4"/>
    <w:rsid w:val="00EE1805"/>
    <w:rsid w:val="00EE185F"/>
    <w:rsid w:val="00EE1E1D"/>
    <w:rsid w:val="00EE1E67"/>
    <w:rsid w:val="00EE220C"/>
    <w:rsid w:val="00EE2293"/>
    <w:rsid w:val="00EE263A"/>
    <w:rsid w:val="00EE26DF"/>
    <w:rsid w:val="00EE274C"/>
    <w:rsid w:val="00EE298D"/>
    <w:rsid w:val="00EE2B49"/>
    <w:rsid w:val="00EE2CD7"/>
    <w:rsid w:val="00EE2DC8"/>
    <w:rsid w:val="00EE2E10"/>
    <w:rsid w:val="00EE2ECB"/>
    <w:rsid w:val="00EE3066"/>
    <w:rsid w:val="00EE31B7"/>
    <w:rsid w:val="00EE329A"/>
    <w:rsid w:val="00EE3467"/>
    <w:rsid w:val="00EE3563"/>
    <w:rsid w:val="00EE3680"/>
    <w:rsid w:val="00EE370E"/>
    <w:rsid w:val="00EE3AF5"/>
    <w:rsid w:val="00EE3F03"/>
    <w:rsid w:val="00EE3FD3"/>
    <w:rsid w:val="00EE40AD"/>
    <w:rsid w:val="00EE4A92"/>
    <w:rsid w:val="00EE4EA1"/>
    <w:rsid w:val="00EE4EBD"/>
    <w:rsid w:val="00EE50B7"/>
    <w:rsid w:val="00EE540D"/>
    <w:rsid w:val="00EE55AE"/>
    <w:rsid w:val="00EE5616"/>
    <w:rsid w:val="00EE57C4"/>
    <w:rsid w:val="00EE5822"/>
    <w:rsid w:val="00EE5DFB"/>
    <w:rsid w:val="00EE5E74"/>
    <w:rsid w:val="00EE5F61"/>
    <w:rsid w:val="00EE6318"/>
    <w:rsid w:val="00EE68BF"/>
    <w:rsid w:val="00EE6C2D"/>
    <w:rsid w:val="00EE6E0A"/>
    <w:rsid w:val="00EE724F"/>
    <w:rsid w:val="00EE7319"/>
    <w:rsid w:val="00EE743E"/>
    <w:rsid w:val="00EE7460"/>
    <w:rsid w:val="00EE747E"/>
    <w:rsid w:val="00EE76A3"/>
    <w:rsid w:val="00EE76F9"/>
    <w:rsid w:val="00EE7825"/>
    <w:rsid w:val="00EE7A06"/>
    <w:rsid w:val="00EE7D5E"/>
    <w:rsid w:val="00EE7FD5"/>
    <w:rsid w:val="00EF08A5"/>
    <w:rsid w:val="00EF0939"/>
    <w:rsid w:val="00EF0BFB"/>
    <w:rsid w:val="00EF1427"/>
    <w:rsid w:val="00EF14E0"/>
    <w:rsid w:val="00EF1516"/>
    <w:rsid w:val="00EF15AF"/>
    <w:rsid w:val="00EF177B"/>
    <w:rsid w:val="00EF192F"/>
    <w:rsid w:val="00EF1AC6"/>
    <w:rsid w:val="00EF1C83"/>
    <w:rsid w:val="00EF1CE0"/>
    <w:rsid w:val="00EF1F49"/>
    <w:rsid w:val="00EF205F"/>
    <w:rsid w:val="00EF20B2"/>
    <w:rsid w:val="00EF21B4"/>
    <w:rsid w:val="00EF24D9"/>
    <w:rsid w:val="00EF252F"/>
    <w:rsid w:val="00EF261F"/>
    <w:rsid w:val="00EF28AE"/>
    <w:rsid w:val="00EF2B4A"/>
    <w:rsid w:val="00EF2D5C"/>
    <w:rsid w:val="00EF2E6A"/>
    <w:rsid w:val="00EF2F7C"/>
    <w:rsid w:val="00EF3026"/>
    <w:rsid w:val="00EF3439"/>
    <w:rsid w:val="00EF3779"/>
    <w:rsid w:val="00EF39A4"/>
    <w:rsid w:val="00EF3D22"/>
    <w:rsid w:val="00EF467C"/>
    <w:rsid w:val="00EF46AC"/>
    <w:rsid w:val="00EF46D5"/>
    <w:rsid w:val="00EF46FB"/>
    <w:rsid w:val="00EF475C"/>
    <w:rsid w:val="00EF49C3"/>
    <w:rsid w:val="00EF4E1A"/>
    <w:rsid w:val="00EF4EA2"/>
    <w:rsid w:val="00EF4FDB"/>
    <w:rsid w:val="00EF5051"/>
    <w:rsid w:val="00EF558D"/>
    <w:rsid w:val="00EF55AB"/>
    <w:rsid w:val="00EF58C8"/>
    <w:rsid w:val="00EF5A2B"/>
    <w:rsid w:val="00EF5CAF"/>
    <w:rsid w:val="00EF5DE0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6B6"/>
    <w:rsid w:val="00EF7ECC"/>
    <w:rsid w:val="00F001C9"/>
    <w:rsid w:val="00F00486"/>
    <w:rsid w:val="00F005D0"/>
    <w:rsid w:val="00F00815"/>
    <w:rsid w:val="00F00933"/>
    <w:rsid w:val="00F0098C"/>
    <w:rsid w:val="00F009E8"/>
    <w:rsid w:val="00F00D5A"/>
    <w:rsid w:val="00F00E84"/>
    <w:rsid w:val="00F00EB4"/>
    <w:rsid w:val="00F0102E"/>
    <w:rsid w:val="00F012B6"/>
    <w:rsid w:val="00F01487"/>
    <w:rsid w:val="00F01564"/>
    <w:rsid w:val="00F016B7"/>
    <w:rsid w:val="00F02081"/>
    <w:rsid w:val="00F020C0"/>
    <w:rsid w:val="00F02341"/>
    <w:rsid w:val="00F025FE"/>
    <w:rsid w:val="00F0272F"/>
    <w:rsid w:val="00F0277D"/>
    <w:rsid w:val="00F029A1"/>
    <w:rsid w:val="00F02B33"/>
    <w:rsid w:val="00F02E3D"/>
    <w:rsid w:val="00F02F30"/>
    <w:rsid w:val="00F0300E"/>
    <w:rsid w:val="00F03076"/>
    <w:rsid w:val="00F030ED"/>
    <w:rsid w:val="00F0318A"/>
    <w:rsid w:val="00F032BD"/>
    <w:rsid w:val="00F036C1"/>
    <w:rsid w:val="00F03729"/>
    <w:rsid w:val="00F037B5"/>
    <w:rsid w:val="00F03916"/>
    <w:rsid w:val="00F03A44"/>
    <w:rsid w:val="00F03DD4"/>
    <w:rsid w:val="00F03DE1"/>
    <w:rsid w:val="00F0414D"/>
    <w:rsid w:val="00F04293"/>
    <w:rsid w:val="00F04344"/>
    <w:rsid w:val="00F047E9"/>
    <w:rsid w:val="00F0488C"/>
    <w:rsid w:val="00F04E22"/>
    <w:rsid w:val="00F05008"/>
    <w:rsid w:val="00F05672"/>
    <w:rsid w:val="00F05775"/>
    <w:rsid w:val="00F057B2"/>
    <w:rsid w:val="00F0583B"/>
    <w:rsid w:val="00F05B2A"/>
    <w:rsid w:val="00F05FC1"/>
    <w:rsid w:val="00F0634B"/>
    <w:rsid w:val="00F06965"/>
    <w:rsid w:val="00F06A30"/>
    <w:rsid w:val="00F06ED1"/>
    <w:rsid w:val="00F07ADF"/>
    <w:rsid w:val="00F07E3A"/>
    <w:rsid w:val="00F10500"/>
    <w:rsid w:val="00F109F0"/>
    <w:rsid w:val="00F10C2E"/>
    <w:rsid w:val="00F10E0D"/>
    <w:rsid w:val="00F10EEE"/>
    <w:rsid w:val="00F11052"/>
    <w:rsid w:val="00F110EE"/>
    <w:rsid w:val="00F111E1"/>
    <w:rsid w:val="00F11277"/>
    <w:rsid w:val="00F11599"/>
    <w:rsid w:val="00F116A5"/>
    <w:rsid w:val="00F11823"/>
    <w:rsid w:val="00F119AC"/>
    <w:rsid w:val="00F119BF"/>
    <w:rsid w:val="00F11AEC"/>
    <w:rsid w:val="00F11E52"/>
    <w:rsid w:val="00F11F08"/>
    <w:rsid w:val="00F11F7F"/>
    <w:rsid w:val="00F1264F"/>
    <w:rsid w:val="00F12688"/>
    <w:rsid w:val="00F126A7"/>
    <w:rsid w:val="00F1277F"/>
    <w:rsid w:val="00F12AD6"/>
    <w:rsid w:val="00F12CA4"/>
    <w:rsid w:val="00F134CB"/>
    <w:rsid w:val="00F1376C"/>
    <w:rsid w:val="00F13A21"/>
    <w:rsid w:val="00F13A91"/>
    <w:rsid w:val="00F13F3C"/>
    <w:rsid w:val="00F140F9"/>
    <w:rsid w:val="00F1426B"/>
    <w:rsid w:val="00F1427F"/>
    <w:rsid w:val="00F142C7"/>
    <w:rsid w:val="00F143DA"/>
    <w:rsid w:val="00F14649"/>
    <w:rsid w:val="00F14795"/>
    <w:rsid w:val="00F14AB6"/>
    <w:rsid w:val="00F14B80"/>
    <w:rsid w:val="00F15186"/>
    <w:rsid w:val="00F151E8"/>
    <w:rsid w:val="00F15360"/>
    <w:rsid w:val="00F15631"/>
    <w:rsid w:val="00F15E5D"/>
    <w:rsid w:val="00F162D6"/>
    <w:rsid w:val="00F166CC"/>
    <w:rsid w:val="00F16811"/>
    <w:rsid w:val="00F16ECC"/>
    <w:rsid w:val="00F17064"/>
    <w:rsid w:val="00F172C5"/>
    <w:rsid w:val="00F174B6"/>
    <w:rsid w:val="00F174FB"/>
    <w:rsid w:val="00F175DB"/>
    <w:rsid w:val="00F17761"/>
    <w:rsid w:val="00F17794"/>
    <w:rsid w:val="00F200C9"/>
    <w:rsid w:val="00F201E9"/>
    <w:rsid w:val="00F202BD"/>
    <w:rsid w:val="00F2063F"/>
    <w:rsid w:val="00F20724"/>
    <w:rsid w:val="00F207B4"/>
    <w:rsid w:val="00F20967"/>
    <w:rsid w:val="00F209F3"/>
    <w:rsid w:val="00F20F0D"/>
    <w:rsid w:val="00F20FB9"/>
    <w:rsid w:val="00F21957"/>
    <w:rsid w:val="00F21C1B"/>
    <w:rsid w:val="00F21D30"/>
    <w:rsid w:val="00F21DF8"/>
    <w:rsid w:val="00F21E42"/>
    <w:rsid w:val="00F21E81"/>
    <w:rsid w:val="00F223DF"/>
    <w:rsid w:val="00F22432"/>
    <w:rsid w:val="00F227B2"/>
    <w:rsid w:val="00F22863"/>
    <w:rsid w:val="00F229EC"/>
    <w:rsid w:val="00F22AB2"/>
    <w:rsid w:val="00F22ACE"/>
    <w:rsid w:val="00F22B5A"/>
    <w:rsid w:val="00F22DF4"/>
    <w:rsid w:val="00F22E04"/>
    <w:rsid w:val="00F22E5F"/>
    <w:rsid w:val="00F23260"/>
    <w:rsid w:val="00F23391"/>
    <w:rsid w:val="00F237C0"/>
    <w:rsid w:val="00F23AA0"/>
    <w:rsid w:val="00F23C30"/>
    <w:rsid w:val="00F23C34"/>
    <w:rsid w:val="00F23C9D"/>
    <w:rsid w:val="00F2402F"/>
    <w:rsid w:val="00F24078"/>
    <w:rsid w:val="00F2436B"/>
    <w:rsid w:val="00F24400"/>
    <w:rsid w:val="00F2445B"/>
    <w:rsid w:val="00F248B4"/>
    <w:rsid w:val="00F24929"/>
    <w:rsid w:val="00F24A7B"/>
    <w:rsid w:val="00F24AD9"/>
    <w:rsid w:val="00F24C4C"/>
    <w:rsid w:val="00F24C58"/>
    <w:rsid w:val="00F24E7C"/>
    <w:rsid w:val="00F24EC0"/>
    <w:rsid w:val="00F250E4"/>
    <w:rsid w:val="00F25250"/>
    <w:rsid w:val="00F2528E"/>
    <w:rsid w:val="00F252A0"/>
    <w:rsid w:val="00F2537B"/>
    <w:rsid w:val="00F253FB"/>
    <w:rsid w:val="00F25610"/>
    <w:rsid w:val="00F256CF"/>
    <w:rsid w:val="00F25840"/>
    <w:rsid w:val="00F259A8"/>
    <w:rsid w:val="00F25A6A"/>
    <w:rsid w:val="00F25C09"/>
    <w:rsid w:val="00F25E86"/>
    <w:rsid w:val="00F25FB6"/>
    <w:rsid w:val="00F26269"/>
    <w:rsid w:val="00F26330"/>
    <w:rsid w:val="00F26741"/>
    <w:rsid w:val="00F26A08"/>
    <w:rsid w:val="00F26A6F"/>
    <w:rsid w:val="00F26B36"/>
    <w:rsid w:val="00F26B9F"/>
    <w:rsid w:val="00F26D67"/>
    <w:rsid w:val="00F26EE9"/>
    <w:rsid w:val="00F2718A"/>
    <w:rsid w:val="00F27494"/>
    <w:rsid w:val="00F27891"/>
    <w:rsid w:val="00F278F2"/>
    <w:rsid w:val="00F279F2"/>
    <w:rsid w:val="00F279F7"/>
    <w:rsid w:val="00F27B94"/>
    <w:rsid w:val="00F27E3B"/>
    <w:rsid w:val="00F27F38"/>
    <w:rsid w:val="00F3013A"/>
    <w:rsid w:val="00F3049D"/>
    <w:rsid w:val="00F305E8"/>
    <w:rsid w:val="00F30649"/>
    <w:rsid w:val="00F30784"/>
    <w:rsid w:val="00F30903"/>
    <w:rsid w:val="00F3095F"/>
    <w:rsid w:val="00F30BF5"/>
    <w:rsid w:val="00F31272"/>
    <w:rsid w:val="00F31684"/>
    <w:rsid w:val="00F31890"/>
    <w:rsid w:val="00F319E2"/>
    <w:rsid w:val="00F3205D"/>
    <w:rsid w:val="00F321D1"/>
    <w:rsid w:val="00F325EF"/>
    <w:rsid w:val="00F328F8"/>
    <w:rsid w:val="00F32B96"/>
    <w:rsid w:val="00F32DBD"/>
    <w:rsid w:val="00F336B1"/>
    <w:rsid w:val="00F3393D"/>
    <w:rsid w:val="00F33A4B"/>
    <w:rsid w:val="00F34122"/>
    <w:rsid w:val="00F34C58"/>
    <w:rsid w:val="00F34E4B"/>
    <w:rsid w:val="00F34E54"/>
    <w:rsid w:val="00F34E5E"/>
    <w:rsid w:val="00F34EEF"/>
    <w:rsid w:val="00F351A4"/>
    <w:rsid w:val="00F3523A"/>
    <w:rsid w:val="00F354BC"/>
    <w:rsid w:val="00F35627"/>
    <w:rsid w:val="00F356C1"/>
    <w:rsid w:val="00F3573B"/>
    <w:rsid w:val="00F357C2"/>
    <w:rsid w:val="00F35F58"/>
    <w:rsid w:val="00F36521"/>
    <w:rsid w:val="00F36C76"/>
    <w:rsid w:val="00F37209"/>
    <w:rsid w:val="00F37235"/>
    <w:rsid w:val="00F372A1"/>
    <w:rsid w:val="00F372E3"/>
    <w:rsid w:val="00F37317"/>
    <w:rsid w:val="00F3762E"/>
    <w:rsid w:val="00F37764"/>
    <w:rsid w:val="00F407F7"/>
    <w:rsid w:val="00F413FD"/>
    <w:rsid w:val="00F416E1"/>
    <w:rsid w:val="00F41731"/>
    <w:rsid w:val="00F4177C"/>
    <w:rsid w:val="00F418B2"/>
    <w:rsid w:val="00F418F2"/>
    <w:rsid w:val="00F41A7A"/>
    <w:rsid w:val="00F41B89"/>
    <w:rsid w:val="00F41C84"/>
    <w:rsid w:val="00F41E1A"/>
    <w:rsid w:val="00F41FD3"/>
    <w:rsid w:val="00F424DD"/>
    <w:rsid w:val="00F4282F"/>
    <w:rsid w:val="00F42A36"/>
    <w:rsid w:val="00F42A46"/>
    <w:rsid w:val="00F43014"/>
    <w:rsid w:val="00F43513"/>
    <w:rsid w:val="00F43691"/>
    <w:rsid w:val="00F439B2"/>
    <w:rsid w:val="00F43DDC"/>
    <w:rsid w:val="00F43EFA"/>
    <w:rsid w:val="00F440C3"/>
    <w:rsid w:val="00F441A9"/>
    <w:rsid w:val="00F44435"/>
    <w:rsid w:val="00F44451"/>
    <w:rsid w:val="00F447A0"/>
    <w:rsid w:val="00F44860"/>
    <w:rsid w:val="00F44C63"/>
    <w:rsid w:val="00F44D2B"/>
    <w:rsid w:val="00F45010"/>
    <w:rsid w:val="00F45031"/>
    <w:rsid w:val="00F45162"/>
    <w:rsid w:val="00F45AF5"/>
    <w:rsid w:val="00F45BA3"/>
    <w:rsid w:val="00F46215"/>
    <w:rsid w:val="00F46328"/>
    <w:rsid w:val="00F46473"/>
    <w:rsid w:val="00F46521"/>
    <w:rsid w:val="00F46921"/>
    <w:rsid w:val="00F46B03"/>
    <w:rsid w:val="00F46E9D"/>
    <w:rsid w:val="00F46F06"/>
    <w:rsid w:val="00F472FE"/>
    <w:rsid w:val="00F47472"/>
    <w:rsid w:val="00F47606"/>
    <w:rsid w:val="00F4776F"/>
    <w:rsid w:val="00F477FF"/>
    <w:rsid w:val="00F4798A"/>
    <w:rsid w:val="00F4799D"/>
    <w:rsid w:val="00F479B9"/>
    <w:rsid w:val="00F47DB8"/>
    <w:rsid w:val="00F50106"/>
    <w:rsid w:val="00F501C7"/>
    <w:rsid w:val="00F501F6"/>
    <w:rsid w:val="00F50215"/>
    <w:rsid w:val="00F5036F"/>
    <w:rsid w:val="00F50494"/>
    <w:rsid w:val="00F508ED"/>
    <w:rsid w:val="00F50A1E"/>
    <w:rsid w:val="00F50B80"/>
    <w:rsid w:val="00F50F74"/>
    <w:rsid w:val="00F511A4"/>
    <w:rsid w:val="00F511B1"/>
    <w:rsid w:val="00F511F3"/>
    <w:rsid w:val="00F5152B"/>
    <w:rsid w:val="00F51703"/>
    <w:rsid w:val="00F51785"/>
    <w:rsid w:val="00F517D9"/>
    <w:rsid w:val="00F51B9F"/>
    <w:rsid w:val="00F52001"/>
    <w:rsid w:val="00F522B4"/>
    <w:rsid w:val="00F52629"/>
    <w:rsid w:val="00F52678"/>
    <w:rsid w:val="00F52828"/>
    <w:rsid w:val="00F52A56"/>
    <w:rsid w:val="00F52A8C"/>
    <w:rsid w:val="00F52CC8"/>
    <w:rsid w:val="00F52E6D"/>
    <w:rsid w:val="00F53050"/>
    <w:rsid w:val="00F53499"/>
    <w:rsid w:val="00F53531"/>
    <w:rsid w:val="00F53942"/>
    <w:rsid w:val="00F53D96"/>
    <w:rsid w:val="00F53E6E"/>
    <w:rsid w:val="00F54156"/>
    <w:rsid w:val="00F543A9"/>
    <w:rsid w:val="00F543BB"/>
    <w:rsid w:val="00F543EC"/>
    <w:rsid w:val="00F5459E"/>
    <w:rsid w:val="00F545E1"/>
    <w:rsid w:val="00F54945"/>
    <w:rsid w:val="00F54949"/>
    <w:rsid w:val="00F54A29"/>
    <w:rsid w:val="00F54BF2"/>
    <w:rsid w:val="00F54F40"/>
    <w:rsid w:val="00F55126"/>
    <w:rsid w:val="00F553E3"/>
    <w:rsid w:val="00F5548E"/>
    <w:rsid w:val="00F5561F"/>
    <w:rsid w:val="00F5583A"/>
    <w:rsid w:val="00F55935"/>
    <w:rsid w:val="00F55AAE"/>
    <w:rsid w:val="00F55B35"/>
    <w:rsid w:val="00F55BFD"/>
    <w:rsid w:val="00F55C76"/>
    <w:rsid w:val="00F55E43"/>
    <w:rsid w:val="00F55E4D"/>
    <w:rsid w:val="00F563A9"/>
    <w:rsid w:val="00F5643A"/>
    <w:rsid w:val="00F566D6"/>
    <w:rsid w:val="00F5741D"/>
    <w:rsid w:val="00F574F5"/>
    <w:rsid w:val="00F57660"/>
    <w:rsid w:val="00F57782"/>
    <w:rsid w:val="00F57861"/>
    <w:rsid w:val="00F579E2"/>
    <w:rsid w:val="00F57E6C"/>
    <w:rsid w:val="00F57F44"/>
    <w:rsid w:val="00F60105"/>
    <w:rsid w:val="00F60245"/>
    <w:rsid w:val="00F604A5"/>
    <w:rsid w:val="00F604F1"/>
    <w:rsid w:val="00F60599"/>
    <w:rsid w:val="00F6077E"/>
    <w:rsid w:val="00F6079E"/>
    <w:rsid w:val="00F6095F"/>
    <w:rsid w:val="00F60C42"/>
    <w:rsid w:val="00F6102F"/>
    <w:rsid w:val="00F617EB"/>
    <w:rsid w:val="00F618D7"/>
    <w:rsid w:val="00F61A5D"/>
    <w:rsid w:val="00F61AD0"/>
    <w:rsid w:val="00F61CB1"/>
    <w:rsid w:val="00F62088"/>
    <w:rsid w:val="00F62105"/>
    <w:rsid w:val="00F62395"/>
    <w:rsid w:val="00F6252C"/>
    <w:rsid w:val="00F62780"/>
    <w:rsid w:val="00F627BF"/>
    <w:rsid w:val="00F62913"/>
    <w:rsid w:val="00F62E9F"/>
    <w:rsid w:val="00F63017"/>
    <w:rsid w:val="00F633BC"/>
    <w:rsid w:val="00F633C4"/>
    <w:rsid w:val="00F633DA"/>
    <w:rsid w:val="00F63EC7"/>
    <w:rsid w:val="00F63F70"/>
    <w:rsid w:val="00F6413B"/>
    <w:rsid w:val="00F64186"/>
    <w:rsid w:val="00F644BD"/>
    <w:rsid w:val="00F6484C"/>
    <w:rsid w:val="00F64916"/>
    <w:rsid w:val="00F64A2C"/>
    <w:rsid w:val="00F65089"/>
    <w:rsid w:val="00F6528C"/>
    <w:rsid w:val="00F65565"/>
    <w:rsid w:val="00F65602"/>
    <w:rsid w:val="00F657AA"/>
    <w:rsid w:val="00F65C9B"/>
    <w:rsid w:val="00F65D4D"/>
    <w:rsid w:val="00F65F90"/>
    <w:rsid w:val="00F6602A"/>
    <w:rsid w:val="00F66151"/>
    <w:rsid w:val="00F661A0"/>
    <w:rsid w:val="00F6626B"/>
    <w:rsid w:val="00F66548"/>
    <w:rsid w:val="00F668EC"/>
    <w:rsid w:val="00F67033"/>
    <w:rsid w:val="00F67119"/>
    <w:rsid w:val="00F6718F"/>
    <w:rsid w:val="00F6738A"/>
    <w:rsid w:val="00F677C4"/>
    <w:rsid w:val="00F679B3"/>
    <w:rsid w:val="00F67BB0"/>
    <w:rsid w:val="00F67BBE"/>
    <w:rsid w:val="00F67E77"/>
    <w:rsid w:val="00F7027A"/>
    <w:rsid w:val="00F705C7"/>
    <w:rsid w:val="00F70AAD"/>
    <w:rsid w:val="00F70B00"/>
    <w:rsid w:val="00F70F87"/>
    <w:rsid w:val="00F715AF"/>
    <w:rsid w:val="00F71778"/>
    <w:rsid w:val="00F71D77"/>
    <w:rsid w:val="00F7201D"/>
    <w:rsid w:val="00F7207D"/>
    <w:rsid w:val="00F7215C"/>
    <w:rsid w:val="00F7288A"/>
    <w:rsid w:val="00F730D7"/>
    <w:rsid w:val="00F73B63"/>
    <w:rsid w:val="00F73C61"/>
    <w:rsid w:val="00F74223"/>
    <w:rsid w:val="00F74300"/>
    <w:rsid w:val="00F74621"/>
    <w:rsid w:val="00F7489F"/>
    <w:rsid w:val="00F74BB4"/>
    <w:rsid w:val="00F74C90"/>
    <w:rsid w:val="00F74EF6"/>
    <w:rsid w:val="00F754D6"/>
    <w:rsid w:val="00F7564A"/>
    <w:rsid w:val="00F758B4"/>
    <w:rsid w:val="00F758FF"/>
    <w:rsid w:val="00F75A44"/>
    <w:rsid w:val="00F75B5B"/>
    <w:rsid w:val="00F75C8D"/>
    <w:rsid w:val="00F75CEA"/>
    <w:rsid w:val="00F75DF7"/>
    <w:rsid w:val="00F76A34"/>
    <w:rsid w:val="00F76B5D"/>
    <w:rsid w:val="00F76B71"/>
    <w:rsid w:val="00F76F60"/>
    <w:rsid w:val="00F77231"/>
    <w:rsid w:val="00F7725E"/>
    <w:rsid w:val="00F77379"/>
    <w:rsid w:val="00F77BF4"/>
    <w:rsid w:val="00F77DAD"/>
    <w:rsid w:val="00F801A9"/>
    <w:rsid w:val="00F80443"/>
    <w:rsid w:val="00F805CE"/>
    <w:rsid w:val="00F807D2"/>
    <w:rsid w:val="00F80B8D"/>
    <w:rsid w:val="00F80E91"/>
    <w:rsid w:val="00F810B2"/>
    <w:rsid w:val="00F813F9"/>
    <w:rsid w:val="00F814CF"/>
    <w:rsid w:val="00F8183B"/>
    <w:rsid w:val="00F81AF1"/>
    <w:rsid w:val="00F81B40"/>
    <w:rsid w:val="00F81C32"/>
    <w:rsid w:val="00F8248F"/>
    <w:rsid w:val="00F825B7"/>
    <w:rsid w:val="00F82658"/>
    <w:rsid w:val="00F82C78"/>
    <w:rsid w:val="00F82C81"/>
    <w:rsid w:val="00F82E87"/>
    <w:rsid w:val="00F8300A"/>
    <w:rsid w:val="00F83146"/>
    <w:rsid w:val="00F831AB"/>
    <w:rsid w:val="00F83218"/>
    <w:rsid w:val="00F835FD"/>
    <w:rsid w:val="00F83807"/>
    <w:rsid w:val="00F8389E"/>
    <w:rsid w:val="00F83A3C"/>
    <w:rsid w:val="00F83C4A"/>
    <w:rsid w:val="00F83D17"/>
    <w:rsid w:val="00F83F1B"/>
    <w:rsid w:val="00F83F21"/>
    <w:rsid w:val="00F8419E"/>
    <w:rsid w:val="00F843F5"/>
    <w:rsid w:val="00F8444E"/>
    <w:rsid w:val="00F84512"/>
    <w:rsid w:val="00F847D5"/>
    <w:rsid w:val="00F84C24"/>
    <w:rsid w:val="00F84D29"/>
    <w:rsid w:val="00F84E31"/>
    <w:rsid w:val="00F84E59"/>
    <w:rsid w:val="00F85048"/>
    <w:rsid w:val="00F8505A"/>
    <w:rsid w:val="00F85235"/>
    <w:rsid w:val="00F854A2"/>
    <w:rsid w:val="00F854A9"/>
    <w:rsid w:val="00F855CB"/>
    <w:rsid w:val="00F85AEE"/>
    <w:rsid w:val="00F85C37"/>
    <w:rsid w:val="00F85E16"/>
    <w:rsid w:val="00F861DF"/>
    <w:rsid w:val="00F864DD"/>
    <w:rsid w:val="00F868D4"/>
    <w:rsid w:val="00F86BAA"/>
    <w:rsid w:val="00F86C1A"/>
    <w:rsid w:val="00F86C31"/>
    <w:rsid w:val="00F86FA6"/>
    <w:rsid w:val="00F8728D"/>
    <w:rsid w:val="00F874F7"/>
    <w:rsid w:val="00F875DD"/>
    <w:rsid w:val="00F8762A"/>
    <w:rsid w:val="00F87A21"/>
    <w:rsid w:val="00F87B4C"/>
    <w:rsid w:val="00F87C2F"/>
    <w:rsid w:val="00F87D23"/>
    <w:rsid w:val="00F90068"/>
    <w:rsid w:val="00F9043D"/>
    <w:rsid w:val="00F90608"/>
    <w:rsid w:val="00F908ED"/>
    <w:rsid w:val="00F90901"/>
    <w:rsid w:val="00F90B1F"/>
    <w:rsid w:val="00F90B2D"/>
    <w:rsid w:val="00F90BF3"/>
    <w:rsid w:val="00F90C79"/>
    <w:rsid w:val="00F90E6E"/>
    <w:rsid w:val="00F91329"/>
    <w:rsid w:val="00F9150C"/>
    <w:rsid w:val="00F91923"/>
    <w:rsid w:val="00F91ABC"/>
    <w:rsid w:val="00F91B1B"/>
    <w:rsid w:val="00F91DD1"/>
    <w:rsid w:val="00F91E68"/>
    <w:rsid w:val="00F91F19"/>
    <w:rsid w:val="00F92081"/>
    <w:rsid w:val="00F9220C"/>
    <w:rsid w:val="00F92433"/>
    <w:rsid w:val="00F92648"/>
    <w:rsid w:val="00F9278C"/>
    <w:rsid w:val="00F9288E"/>
    <w:rsid w:val="00F92A9C"/>
    <w:rsid w:val="00F92F3C"/>
    <w:rsid w:val="00F9304F"/>
    <w:rsid w:val="00F93128"/>
    <w:rsid w:val="00F935DA"/>
    <w:rsid w:val="00F93A72"/>
    <w:rsid w:val="00F93AB1"/>
    <w:rsid w:val="00F93E0B"/>
    <w:rsid w:val="00F9431C"/>
    <w:rsid w:val="00F94538"/>
    <w:rsid w:val="00F945A9"/>
    <w:rsid w:val="00F94687"/>
    <w:rsid w:val="00F946C8"/>
    <w:rsid w:val="00F94838"/>
    <w:rsid w:val="00F94C42"/>
    <w:rsid w:val="00F94E56"/>
    <w:rsid w:val="00F94E81"/>
    <w:rsid w:val="00F950A1"/>
    <w:rsid w:val="00F951EE"/>
    <w:rsid w:val="00F95261"/>
    <w:rsid w:val="00F953D4"/>
    <w:rsid w:val="00F95644"/>
    <w:rsid w:val="00F95853"/>
    <w:rsid w:val="00F95C3E"/>
    <w:rsid w:val="00F95F3E"/>
    <w:rsid w:val="00F961FA"/>
    <w:rsid w:val="00F9649E"/>
    <w:rsid w:val="00F969AE"/>
    <w:rsid w:val="00F96BFF"/>
    <w:rsid w:val="00F97036"/>
    <w:rsid w:val="00F971DF"/>
    <w:rsid w:val="00F97334"/>
    <w:rsid w:val="00F97553"/>
    <w:rsid w:val="00F975F0"/>
    <w:rsid w:val="00F9775F"/>
    <w:rsid w:val="00F978C7"/>
    <w:rsid w:val="00FA00C6"/>
    <w:rsid w:val="00FA01D6"/>
    <w:rsid w:val="00FA086D"/>
    <w:rsid w:val="00FA099A"/>
    <w:rsid w:val="00FA0AB9"/>
    <w:rsid w:val="00FA0F94"/>
    <w:rsid w:val="00FA1270"/>
    <w:rsid w:val="00FA1372"/>
    <w:rsid w:val="00FA1593"/>
    <w:rsid w:val="00FA17D6"/>
    <w:rsid w:val="00FA1809"/>
    <w:rsid w:val="00FA1B12"/>
    <w:rsid w:val="00FA1C57"/>
    <w:rsid w:val="00FA1D13"/>
    <w:rsid w:val="00FA1D19"/>
    <w:rsid w:val="00FA231A"/>
    <w:rsid w:val="00FA2467"/>
    <w:rsid w:val="00FA2A39"/>
    <w:rsid w:val="00FA2CA6"/>
    <w:rsid w:val="00FA2DAF"/>
    <w:rsid w:val="00FA2DFE"/>
    <w:rsid w:val="00FA2E14"/>
    <w:rsid w:val="00FA30FB"/>
    <w:rsid w:val="00FA31A9"/>
    <w:rsid w:val="00FA36BB"/>
    <w:rsid w:val="00FA370D"/>
    <w:rsid w:val="00FA384C"/>
    <w:rsid w:val="00FA397C"/>
    <w:rsid w:val="00FA3A90"/>
    <w:rsid w:val="00FA4205"/>
    <w:rsid w:val="00FA4477"/>
    <w:rsid w:val="00FA454D"/>
    <w:rsid w:val="00FA4D1A"/>
    <w:rsid w:val="00FA4ECC"/>
    <w:rsid w:val="00FA51AE"/>
    <w:rsid w:val="00FA5250"/>
    <w:rsid w:val="00FA54BC"/>
    <w:rsid w:val="00FA54C6"/>
    <w:rsid w:val="00FA54E2"/>
    <w:rsid w:val="00FA58A3"/>
    <w:rsid w:val="00FA58D1"/>
    <w:rsid w:val="00FA5900"/>
    <w:rsid w:val="00FA5EB1"/>
    <w:rsid w:val="00FA5F2E"/>
    <w:rsid w:val="00FA61F9"/>
    <w:rsid w:val="00FA6201"/>
    <w:rsid w:val="00FA62D5"/>
    <w:rsid w:val="00FA644B"/>
    <w:rsid w:val="00FA64D5"/>
    <w:rsid w:val="00FA68CC"/>
    <w:rsid w:val="00FA69DC"/>
    <w:rsid w:val="00FA6B1B"/>
    <w:rsid w:val="00FA6C72"/>
    <w:rsid w:val="00FA6E04"/>
    <w:rsid w:val="00FA6E53"/>
    <w:rsid w:val="00FA6E90"/>
    <w:rsid w:val="00FA6F8F"/>
    <w:rsid w:val="00FA7045"/>
    <w:rsid w:val="00FA78BE"/>
    <w:rsid w:val="00FA7ADF"/>
    <w:rsid w:val="00FA7CB3"/>
    <w:rsid w:val="00FA7DE5"/>
    <w:rsid w:val="00FB05A9"/>
    <w:rsid w:val="00FB069F"/>
    <w:rsid w:val="00FB0A91"/>
    <w:rsid w:val="00FB0C7F"/>
    <w:rsid w:val="00FB0F14"/>
    <w:rsid w:val="00FB0F9D"/>
    <w:rsid w:val="00FB0FB6"/>
    <w:rsid w:val="00FB1A94"/>
    <w:rsid w:val="00FB1C75"/>
    <w:rsid w:val="00FB1CD5"/>
    <w:rsid w:val="00FB1F0B"/>
    <w:rsid w:val="00FB20A4"/>
    <w:rsid w:val="00FB2F5F"/>
    <w:rsid w:val="00FB2F95"/>
    <w:rsid w:val="00FB33B0"/>
    <w:rsid w:val="00FB35E6"/>
    <w:rsid w:val="00FB370C"/>
    <w:rsid w:val="00FB37E4"/>
    <w:rsid w:val="00FB3991"/>
    <w:rsid w:val="00FB3D02"/>
    <w:rsid w:val="00FB42B2"/>
    <w:rsid w:val="00FB43D1"/>
    <w:rsid w:val="00FB43FE"/>
    <w:rsid w:val="00FB4597"/>
    <w:rsid w:val="00FB47CF"/>
    <w:rsid w:val="00FB4A51"/>
    <w:rsid w:val="00FB4C9A"/>
    <w:rsid w:val="00FB4DAB"/>
    <w:rsid w:val="00FB4FBC"/>
    <w:rsid w:val="00FB519E"/>
    <w:rsid w:val="00FB51DB"/>
    <w:rsid w:val="00FB52E8"/>
    <w:rsid w:val="00FB5753"/>
    <w:rsid w:val="00FB57BA"/>
    <w:rsid w:val="00FB59DD"/>
    <w:rsid w:val="00FB5A97"/>
    <w:rsid w:val="00FB5C2A"/>
    <w:rsid w:val="00FB5C4C"/>
    <w:rsid w:val="00FB5C96"/>
    <w:rsid w:val="00FB5CD3"/>
    <w:rsid w:val="00FB6088"/>
    <w:rsid w:val="00FB6091"/>
    <w:rsid w:val="00FB64C1"/>
    <w:rsid w:val="00FB64F6"/>
    <w:rsid w:val="00FB64F7"/>
    <w:rsid w:val="00FB674C"/>
    <w:rsid w:val="00FB6D6A"/>
    <w:rsid w:val="00FB6DB2"/>
    <w:rsid w:val="00FB6DFF"/>
    <w:rsid w:val="00FB6E51"/>
    <w:rsid w:val="00FB6FCA"/>
    <w:rsid w:val="00FB723F"/>
    <w:rsid w:val="00FB784B"/>
    <w:rsid w:val="00FB7C99"/>
    <w:rsid w:val="00FB7D3D"/>
    <w:rsid w:val="00FB7D6A"/>
    <w:rsid w:val="00FB7FCB"/>
    <w:rsid w:val="00FC0254"/>
    <w:rsid w:val="00FC02E9"/>
    <w:rsid w:val="00FC06E5"/>
    <w:rsid w:val="00FC0944"/>
    <w:rsid w:val="00FC0A5B"/>
    <w:rsid w:val="00FC0C5F"/>
    <w:rsid w:val="00FC0C95"/>
    <w:rsid w:val="00FC0CB9"/>
    <w:rsid w:val="00FC0CBD"/>
    <w:rsid w:val="00FC0CD9"/>
    <w:rsid w:val="00FC0EFB"/>
    <w:rsid w:val="00FC10E8"/>
    <w:rsid w:val="00FC10FD"/>
    <w:rsid w:val="00FC1358"/>
    <w:rsid w:val="00FC145A"/>
    <w:rsid w:val="00FC1546"/>
    <w:rsid w:val="00FC154F"/>
    <w:rsid w:val="00FC15C0"/>
    <w:rsid w:val="00FC1AB1"/>
    <w:rsid w:val="00FC1B42"/>
    <w:rsid w:val="00FC1C0D"/>
    <w:rsid w:val="00FC1D02"/>
    <w:rsid w:val="00FC1D45"/>
    <w:rsid w:val="00FC22FA"/>
    <w:rsid w:val="00FC243E"/>
    <w:rsid w:val="00FC284B"/>
    <w:rsid w:val="00FC28B8"/>
    <w:rsid w:val="00FC2922"/>
    <w:rsid w:val="00FC2A7D"/>
    <w:rsid w:val="00FC2EB4"/>
    <w:rsid w:val="00FC30EF"/>
    <w:rsid w:val="00FC32FB"/>
    <w:rsid w:val="00FC3690"/>
    <w:rsid w:val="00FC38AF"/>
    <w:rsid w:val="00FC3D09"/>
    <w:rsid w:val="00FC4013"/>
    <w:rsid w:val="00FC4024"/>
    <w:rsid w:val="00FC415F"/>
    <w:rsid w:val="00FC4178"/>
    <w:rsid w:val="00FC45EC"/>
    <w:rsid w:val="00FC4AD2"/>
    <w:rsid w:val="00FC4B4A"/>
    <w:rsid w:val="00FC4C4E"/>
    <w:rsid w:val="00FC4CBD"/>
    <w:rsid w:val="00FC501D"/>
    <w:rsid w:val="00FC5177"/>
    <w:rsid w:val="00FC51F0"/>
    <w:rsid w:val="00FC52EA"/>
    <w:rsid w:val="00FC53F3"/>
    <w:rsid w:val="00FC549A"/>
    <w:rsid w:val="00FC551E"/>
    <w:rsid w:val="00FC5993"/>
    <w:rsid w:val="00FC5A67"/>
    <w:rsid w:val="00FC5B7F"/>
    <w:rsid w:val="00FC5F08"/>
    <w:rsid w:val="00FC5F10"/>
    <w:rsid w:val="00FC611C"/>
    <w:rsid w:val="00FC650D"/>
    <w:rsid w:val="00FC652E"/>
    <w:rsid w:val="00FC65FA"/>
    <w:rsid w:val="00FC6912"/>
    <w:rsid w:val="00FC6A0F"/>
    <w:rsid w:val="00FC6B8D"/>
    <w:rsid w:val="00FC6E7B"/>
    <w:rsid w:val="00FC6E97"/>
    <w:rsid w:val="00FC72B9"/>
    <w:rsid w:val="00FC73CA"/>
    <w:rsid w:val="00FC77E7"/>
    <w:rsid w:val="00FC79CD"/>
    <w:rsid w:val="00FC7A15"/>
    <w:rsid w:val="00FC7A59"/>
    <w:rsid w:val="00FC7A64"/>
    <w:rsid w:val="00FC7AD6"/>
    <w:rsid w:val="00FC7CAE"/>
    <w:rsid w:val="00FD015E"/>
    <w:rsid w:val="00FD05C2"/>
    <w:rsid w:val="00FD074C"/>
    <w:rsid w:val="00FD08BE"/>
    <w:rsid w:val="00FD0AB4"/>
    <w:rsid w:val="00FD0BE0"/>
    <w:rsid w:val="00FD0E2B"/>
    <w:rsid w:val="00FD0E65"/>
    <w:rsid w:val="00FD0F11"/>
    <w:rsid w:val="00FD0F47"/>
    <w:rsid w:val="00FD1083"/>
    <w:rsid w:val="00FD1213"/>
    <w:rsid w:val="00FD1245"/>
    <w:rsid w:val="00FD14B0"/>
    <w:rsid w:val="00FD14D9"/>
    <w:rsid w:val="00FD164B"/>
    <w:rsid w:val="00FD19EC"/>
    <w:rsid w:val="00FD2024"/>
    <w:rsid w:val="00FD20F8"/>
    <w:rsid w:val="00FD217F"/>
    <w:rsid w:val="00FD27B0"/>
    <w:rsid w:val="00FD28C0"/>
    <w:rsid w:val="00FD2C81"/>
    <w:rsid w:val="00FD3003"/>
    <w:rsid w:val="00FD3068"/>
    <w:rsid w:val="00FD380E"/>
    <w:rsid w:val="00FD387D"/>
    <w:rsid w:val="00FD3C62"/>
    <w:rsid w:val="00FD3C76"/>
    <w:rsid w:val="00FD3EF7"/>
    <w:rsid w:val="00FD410A"/>
    <w:rsid w:val="00FD4A35"/>
    <w:rsid w:val="00FD4CFD"/>
    <w:rsid w:val="00FD4EB9"/>
    <w:rsid w:val="00FD520C"/>
    <w:rsid w:val="00FD52E4"/>
    <w:rsid w:val="00FD549C"/>
    <w:rsid w:val="00FD54FE"/>
    <w:rsid w:val="00FD57AC"/>
    <w:rsid w:val="00FD5B31"/>
    <w:rsid w:val="00FD5B91"/>
    <w:rsid w:val="00FD5BB9"/>
    <w:rsid w:val="00FD5D69"/>
    <w:rsid w:val="00FD6027"/>
    <w:rsid w:val="00FD6641"/>
    <w:rsid w:val="00FD67B1"/>
    <w:rsid w:val="00FD68FC"/>
    <w:rsid w:val="00FD6B1C"/>
    <w:rsid w:val="00FD6C68"/>
    <w:rsid w:val="00FD6F24"/>
    <w:rsid w:val="00FD7293"/>
    <w:rsid w:val="00FD77F5"/>
    <w:rsid w:val="00FD78C0"/>
    <w:rsid w:val="00FD7AB1"/>
    <w:rsid w:val="00FD7C83"/>
    <w:rsid w:val="00FD7E8B"/>
    <w:rsid w:val="00FE01AB"/>
    <w:rsid w:val="00FE031F"/>
    <w:rsid w:val="00FE04C1"/>
    <w:rsid w:val="00FE0574"/>
    <w:rsid w:val="00FE0682"/>
    <w:rsid w:val="00FE06B7"/>
    <w:rsid w:val="00FE06BE"/>
    <w:rsid w:val="00FE078B"/>
    <w:rsid w:val="00FE0857"/>
    <w:rsid w:val="00FE0AEE"/>
    <w:rsid w:val="00FE0BCD"/>
    <w:rsid w:val="00FE0C11"/>
    <w:rsid w:val="00FE0EB1"/>
    <w:rsid w:val="00FE1944"/>
    <w:rsid w:val="00FE1E65"/>
    <w:rsid w:val="00FE20B0"/>
    <w:rsid w:val="00FE2139"/>
    <w:rsid w:val="00FE21FA"/>
    <w:rsid w:val="00FE2235"/>
    <w:rsid w:val="00FE22B3"/>
    <w:rsid w:val="00FE29A2"/>
    <w:rsid w:val="00FE2D81"/>
    <w:rsid w:val="00FE3659"/>
    <w:rsid w:val="00FE3775"/>
    <w:rsid w:val="00FE3841"/>
    <w:rsid w:val="00FE388A"/>
    <w:rsid w:val="00FE38CD"/>
    <w:rsid w:val="00FE3992"/>
    <w:rsid w:val="00FE39E1"/>
    <w:rsid w:val="00FE3F8D"/>
    <w:rsid w:val="00FE3FF9"/>
    <w:rsid w:val="00FE45D8"/>
    <w:rsid w:val="00FE4630"/>
    <w:rsid w:val="00FE4E50"/>
    <w:rsid w:val="00FE5354"/>
    <w:rsid w:val="00FE5534"/>
    <w:rsid w:val="00FE55E4"/>
    <w:rsid w:val="00FE5626"/>
    <w:rsid w:val="00FE5627"/>
    <w:rsid w:val="00FE5CE8"/>
    <w:rsid w:val="00FE5D99"/>
    <w:rsid w:val="00FE6120"/>
    <w:rsid w:val="00FE613A"/>
    <w:rsid w:val="00FE61A8"/>
    <w:rsid w:val="00FE691C"/>
    <w:rsid w:val="00FE6978"/>
    <w:rsid w:val="00FE6D81"/>
    <w:rsid w:val="00FE6DFA"/>
    <w:rsid w:val="00FE7119"/>
    <w:rsid w:val="00FE7186"/>
    <w:rsid w:val="00FE7610"/>
    <w:rsid w:val="00FE7B6C"/>
    <w:rsid w:val="00FF0097"/>
    <w:rsid w:val="00FF03FB"/>
    <w:rsid w:val="00FF059F"/>
    <w:rsid w:val="00FF0855"/>
    <w:rsid w:val="00FF085D"/>
    <w:rsid w:val="00FF0B3E"/>
    <w:rsid w:val="00FF0DF4"/>
    <w:rsid w:val="00FF0E55"/>
    <w:rsid w:val="00FF11B3"/>
    <w:rsid w:val="00FF1514"/>
    <w:rsid w:val="00FF1FA4"/>
    <w:rsid w:val="00FF215D"/>
    <w:rsid w:val="00FF2178"/>
    <w:rsid w:val="00FF23B0"/>
    <w:rsid w:val="00FF28CB"/>
    <w:rsid w:val="00FF28F8"/>
    <w:rsid w:val="00FF2DB6"/>
    <w:rsid w:val="00FF2F2D"/>
    <w:rsid w:val="00FF2F53"/>
    <w:rsid w:val="00FF2F6E"/>
    <w:rsid w:val="00FF3042"/>
    <w:rsid w:val="00FF323D"/>
    <w:rsid w:val="00FF325C"/>
    <w:rsid w:val="00FF36D8"/>
    <w:rsid w:val="00FF398C"/>
    <w:rsid w:val="00FF3A76"/>
    <w:rsid w:val="00FF3AA2"/>
    <w:rsid w:val="00FF3ABC"/>
    <w:rsid w:val="00FF3BC7"/>
    <w:rsid w:val="00FF3BE0"/>
    <w:rsid w:val="00FF3DA2"/>
    <w:rsid w:val="00FF3F5C"/>
    <w:rsid w:val="00FF40F1"/>
    <w:rsid w:val="00FF414F"/>
    <w:rsid w:val="00FF4340"/>
    <w:rsid w:val="00FF4602"/>
    <w:rsid w:val="00FF4833"/>
    <w:rsid w:val="00FF4A52"/>
    <w:rsid w:val="00FF4CFE"/>
    <w:rsid w:val="00FF4F89"/>
    <w:rsid w:val="00FF4FCB"/>
    <w:rsid w:val="00FF4FE1"/>
    <w:rsid w:val="00FF504B"/>
    <w:rsid w:val="00FF5A63"/>
    <w:rsid w:val="00FF5AEB"/>
    <w:rsid w:val="00FF5B6A"/>
    <w:rsid w:val="00FF6BB6"/>
    <w:rsid w:val="00FF6C0B"/>
    <w:rsid w:val="00FF7316"/>
    <w:rsid w:val="00FF73B5"/>
    <w:rsid w:val="00FF7576"/>
    <w:rsid w:val="00FF76AF"/>
    <w:rsid w:val="00FF7723"/>
    <w:rsid w:val="00FF7AEB"/>
    <w:rsid w:val="00FF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14973F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D4C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8D27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D4C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8D2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02BA2B5-CAF6-495A-B611-9E1CAA1EE273}">
  <we:reference id="657a6b58-fee0-4387-8fad-83746dc3255b" version="2.0.0.0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9CE42-D8A2-49E1-9B20-BC9AD3E64A86}">
  <ds:schemaRefs>
    <ds:schemaRef ds:uri="http://schemas.openxmlformats.org/package/2006/metadata/core-properties"/>
    <ds:schemaRef ds:uri="http://www.w3.org/XML/1998/namespace"/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schemas.microsoft.com/office/2006/documentManagement/types"/>
    <ds:schemaRef ds:uri="f6ba49b0-bcda-4796-8236-5b5cc1493ace"/>
    <ds:schemaRef ds:uri="4243d5be-521d-4052-81ca-f0f31ea6f2da"/>
    <ds:schemaRef ds:uri="05716746-add9-412a-97a9-1b5167d151a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01B2160-7F1E-4BEC-BD42-60492FCC66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63B7BE-C5CD-4B73-9CD6-65F7B31761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3C9E26-6068-434A-8559-44876B5302F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3</Pages>
  <Words>397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creator>Kent</dc:creator>
  <cp:lastModifiedBy>สุริดา บุญมารอง</cp:lastModifiedBy>
  <cp:revision>2</cp:revision>
  <cp:lastPrinted>2026-05-05T07:41:00Z</cp:lastPrinted>
  <dcterms:created xsi:type="dcterms:W3CDTF">2026-05-08T09:06:00Z</dcterms:created>
  <dcterms:modified xsi:type="dcterms:W3CDTF">2026-05-08T09:06:00Z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6be18074b7a62b4d339d1ebcc09dd560eaa9d3efc8a2ca559f1259c554dda853</vt:lpwstr>
  </property>
  <property fmtid="{D5CDD505-2E9C-101B-9397-08002B2CF9AE}" pid="3" name="ContentTypeId">
    <vt:lpwstr>0x010100FC3C573FF70E394A86433F5E112C33AA</vt:lpwstr>
  </property>
</Properties>
</file>