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D4107" w14:textId="77777777" w:rsidR="000D77DB" w:rsidRPr="007A168E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bookmarkStart w:id="0" w:name="_GoBack"/>
      <w:bookmarkEnd w:id="0"/>
      <w:r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7A168E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332FC225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C82E18" w:rsidRPr="007A168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21C4B" w:rsidRPr="007A168E">
        <w:rPr>
          <w:rFonts w:asciiTheme="majorBidi" w:hAnsiTheme="majorBidi" w:cstheme="majorBidi"/>
          <w:sz w:val="30"/>
          <w:szCs w:val="30"/>
          <w:cs/>
        </w:rPr>
        <w:tab/>
      </w:r>
    </w:p>
    <w:p w14:paraId="7027B9F6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F15FEDD" w14:textId="66502C0C" w:rsidR="003776E4" w:rsidRPr="007A168E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A85BB1D" w14:textId="7F66C281" w:rsidR="004338DF" w:rsidRPr="004338DF" w:rsidRDefault="004A5110" w:rsidP="004338D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ย่อย</w:t>
      </w:r>
      <w:r w:rsidR="004338DF">
        <w:rPr>
          <w:rFonts w:asciiTheme="majorBidi" w:hAnsiTheme="majorBidi" w:cstheme="majorBidi"/>
          <w:sz w:val="30"/>
          <w:szCs w:val="30"/>
        </w:rPr>
        <w:t xml:space="preserve"> 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B6039" w:rsidRPr="007A168E">
        <w:rPr>
          <w:rFonts w:asciiTheme="majorBidi" w:hAnsiTheme="majorBidi" w:cstheme="majorBidi"/>
          <w:sz w:val="30"/>
          <w:szCs w:val="30"/>
          <w:cs/>
        </w:rPr>
        <w:t>ร่วม</w:t>
      </w:r>
      <w:r w:rsidR="004338D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7ED4F3D8" w14:textId="0A82DEFC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59B10F29" w14:textId="574C933F" w:rsidR="00AA6339" w:rsidRPr="00AA6339" w:rsidRDefault="00AA6339" w:rsidP="00AA633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Pr="007A168E" w:rsidRDefault="00445961" w:rsidP="00445961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442FF74E" w14:textId="77777777" w:rsidR="00922ADE" w:rsidRPr="007A168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ส่วนง</w:t>
      </w:r>
      <w:r w:rsidR="003776E4" w:rsidRPr="007A168E">
        <w:rPr>
          <w:rFonts w:asciiTheme="majorBidi" w:hAnsiTheme="majorBidi" w:cstheme="majorBidi"/>
          <w:sz w:val="30"/>
          <w:szCs w:val="30"/>
          <w:cs/>
        </w:rPr>
        <w:t>าน</w:t>
      </w:r>
      <w:r w:rsidR="00415593" w:rsidRPr="007A168E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8808ED" w:rsidRPr="007A168E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1E56EDF8" w14:textId="783213AC" w:rsidR="00A31275" w:rsidRPr="00325C1B" w:rsidRDefault="005D37F7" w:rsidP="00325C1B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1EBD588B" w14:textId="77777777" w:rsidR="008808ED" w:rsidRPr="007A168E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60FA7EEC" w14:textId="0AEFFDD9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04E406F2" w14:textId="6D63EED8" w:rsidR="003776E4" w:rsidRPr="00FF0E55" w:rsidRDefault="000E3CA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FF0E55">
        <w:rPr>
          <w:rFonts w:asciiTheme="majorBidi" w:hAnsiTheme="majorBidi" w:cstheme="majorBidi" w:hint="cs"/>
          <w:sz w:val="30"/>
          <w:szCs w:val="30"/>
          <w:cs/>
        </w:rPr>
        <w:t>คดีฟ้องร้อง</w:t>
      </w:r>
    </w:p>
    <w:p w14:paraId="0F8019B0" w14:textId="6829B8BA" w:rsidR="0051124D" w:rsidRDefault="005112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6BBD3AF0" w14:textId="77777777" w:rsidR="00B05D43" w:rsidRPr="00612437" w:rsidRDefault="00B05D43" w:rsidP="00B05D43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612437">
        <w:rPr>
          <w:rFonts w:asciiTheme="majorBidi" w:hAnsiTheme="majorBidi"/>
          <w:sz w:val="30"/>
          <w:szCs w:val="30"/>
          <w:cs/>
        </w:rPr>
        <w:t>เหตุการณ์ภายหลังรอบระยะเวลารายงาน</w:t>
      </w:r>
    </w:p>
    <w:p w14:paraId="0F7A774C" w14:textId="77777777" w:rsidR="00B05D43" w:rsidRDefault="00B05D43" w:rsidP="00B05D43">
      <w:pPr>
        <w:spacing w:line="240" w:lineRule="auto"/>
        <w:ind w:left="1555"/>
        <w:rPr>
          <w:rFonts w:asciiTheme="majorBidi" w:hAnsiTheme="majorBidi" w:cstheme="majorBidi"/>
          <w:sz w:val="30"/>
          <w:szCs w:val="30"/>
        </w:rPr>
      </w:pPr>
    </w:p>
    <w:p w14:paraId="7E8C9E43" w14:textId="77777777" w:rsidR="00671861" w:rsidRPr="007A168E" w:rsidRDefault="00671861" w:rsidP="00527CA1">
      <w:pPr>
        <w:pStyle w:val="Bo-C1Content"/>
        <w:rPr>
          <w:rFonts w:asciiTheme="majorBidi" w:hAnsiTheme="majorBidi" w:cstheme="majorBidi"/>
        </w:rPr>
      </w:pPr>
    </w:p>
    <w:p w14:paraId="59E5A1D5" w14:textId="3FBE31E3" w:rsidR="007B2482" w:rsidRPr="007A168E" w:rsidRDefault="000D77DB" w:rsidP="00FC2922">
      <w:pPr>
        <w:pStyle w:val="Bo-C1Content"/>
        <w:ind w:left="0" w:firstLine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br w:type="page"/>
      </w:r>
      <w:r w:rsidR="00203EEF" w:rsidRPr="007A168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="00203EEF" w:rsidRPr="007A168E">
        <w:rPr>
          <w:rFonts w:asciiTheme="majorBidi" w:hAnsiTheme="majorBidi" w:cstheme="majorBidi"/>
          <w:cs/>
        </w:rPr>
        <w:t>นี้</w:t>
      </w:r>
    </w:p>
    <w:p w14:paraId="597E556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9F0EE8" w14:textId="3D7F40A3" w:rsidR="007B2482" w:rsidRPr="007A168E" w:rsidRDefault="00203EEF" w:rsidP="009B7A42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Pr="007A168E">
        <w:rPr>
          <w:rFonts w:asciiTheme="majorBidi" w:hAnsiTheme="majorBidi" w:cstheme="majorBidi"/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4E1320">
        <w:rPr>
          <w:rFonts w:asciiTheme="majorBidi" w:hAnsiTheme="majorBidi" w:cstheme="majorBidi"/>
        </w:rPr>
        <w:t>8</w:t>
      </w:r>
      <w:r w:rsidR="0016183E">
        <w:rPr>
          <w:rFonts w:asciiTheme="majorBidi" w:hAnsiTheme="majorBidi" w:cstheme="majorBidi"/>
          <w:lang w:val="en-US"/>
        </w:rPr>
        <w:t xml:space="preserve"> </w:t>
      </w:r>
      <w:r w:rsidR="0016183E">
        <w:rPr>
          <w:rFonts w:asciiTheme="majorBidi" w:hAnsiTheme="majorBidi" w:cstheme="majorBidi" w:hint="cs"/>
          <w:cs/>
          <w:lang w:val="en-US"/>
        </w:rPr>
        <w:t>พฤษภาคม</w:t>
      </w:r>
      <w:r w:rsidR="002434FD" w:rsidRPr="00A36E86">
        <w:rPr>
          <w:rFonts w:asciiTheme="majorBidi" w:hAnsiTheme="majorBidi" w:cstheme="majorBidi" w:hint="cs"/>
          <w:cs/>
          <w:lang w:val="en-US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256</w:t>
      </w:r>
      <w:r w:rsidR="0016183E">
        <w:rPr>
          <w:rFonts w:asciiTheme="majorBidi" w:hAnsiTheme="majorBidi" w:cstheme="majorBidi"/>
          <w:lang w:val="en-US"/>
        </w:rPr>
        <w:t>9</w:t>
      </w:r>
    </w:p>
    <w:p w14:paraId="170BC6DB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22025EAB" w14:textId="77777777" w:rsidR="007B2482" w:rsidRPr="007A168E" w:rsidRDefault="007B2482" w:rsidP="00DB700D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เกณฑ์การจัดทำงบการเงิน</w:t>
      </w:r>
      <w:r w:rsidR="00F53050" w:rsidRPr="007A168E">
        <w:rPr>
          <w:rFonts w:asciiTheme="majorBidi" w:hAnsiTheme="majorBidi" w:cstheme="majorBidi"/>
          <w:cs/>
        </w:rPr>
        <w:t>ระหว่างกาล</w:t>
      </w:r>
    </w:p>
    <w:p w14:paraId="4FF6841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0FEB45" w14:textId="748A619A" w:rsidR="007B2482" w:rsidRPr="00ED11C5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C3F7F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7A16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C3F7F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7C3F7F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16183E">
        <w:rPr>
          <w:rFonts w:asciiTheme="majorBidi" w:hAnsiTheme="majorBidi" w:cstheme="majorBidi"/>
          <w:spacing w:val="-6"/>
          <w:sz w:val="30"/>
          <w:szCs w:val="30"/>
          <w:lang w:val="en-US"/>
        </w:rPr>
        <w:t>8</w:t>
      </w:r>
    </w:p>
    <w:p w14:paraId="5E6352AE" w14:textId="5893DA83" w:rsidR="00EB766D" w:rsidRPr="007A168E" w:rsidRDefault="00EB766D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B32BFB6" w14:textId="5B71903D" w:rsidR="00EB766D" w:rsidRPr="007A168E" w:rsidRDefault="00EB766D" w:rsidP="00EB766D">
      <w:pPr>
        <w:pStyle w:val="Ang15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="00FF0855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C3F7F">
        <w:rPr>
          <w:rFonts w:asciiTheme="majorBidi" w:hAnsiTheme="majorBidi" w:cstheme="majorBidi"/>
          <w:lang w:val="en-US"/>
        </w:rPr>
        <w:t>31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ธันวาคม </w:t>
      </w:r>
      <w:r w:rsidR="007C3F7F">
        <w:rPr>
          <w:rFonts w:asciiTheme="majorBidi" w:hAnsiTheme="majorBidi" w:cstheme="majorBidi"/>
          <w:lang w:val="en-US"/>
        </w:rPr>
        <w:t>256</w:t>
      </w:r>
      <w:r w:rsidR="0016183E">
        <w:rPr>
          <w:rFonts w:asciiTheme="majorBidi" w:hAnsiTheme="majorBidi" w:cstheme="majorBidi"/>
          <w:lang w:val="en-US"/>
        </w:rPr>
        <w:t>8</w:t>
      </w:r>
    </w:p>
    <w:p w14:paraId="25874DD0" w14:textId="645BC157" w:rsidR="00F47DB8" w:rsidRPr="007A168E" w:rsidRDefault="00F47DB8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918C21F" w14:textId="77777777" w:rsidR="004B6888" w:rsidRPr="007A168E" w:rsidRDefault="004B6888" w:rsidP="00621F7F">
      <w:pPr>
        <w:pStyle w:val="Caption"/>
        <w:ind w:hanging="900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45DC11D4" w14:textId="77777777" w:rsidR="004B6888" w:rsidRPr="007A168E" w:rsidRDefault="004B6888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A4C184" w14:textId="2DCECDB4" w:rsidR="00F91B1B" w:rsidRPr="007A168E" w:rsidRDefault="00EA4D1F" w:rsidP="00AE1428">
      <w:pPr>
        <w:pStyle w:val="Bo-Blanklin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68E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2434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34FD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="005556C1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มีการเปลี่ยนแปลงอย่างมีสาระสำคัญ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>ได้เปิดเผยใน</w:t>
      </w:r>
      <w:r w:rsidR="000E3CA7">
        <w:rPr>
          <w:rFonts w:asciiTheme="majorBidi" w:hAnsiTheme="majorBidi" w:cstheme="majorBidi"/>
          <w:b/>
          <w:sz w:val="30"/>
          <w:szCs w:val="30"/>
          <w:cs/>
        </w:rPr>
        <w:br/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หมายเหตุข้อ </w:t>
      </w:r>
      <w:r w:rsidR="007C3F7F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</w:t>
      </w:r>
      <w:r w:rsidR="00FF0855">
        <w:rPr>
          <w:rFonts w:asciiTheme="majorBidi" w:hAnsiTheme="majorBidi"/>
          <w:b/>
          <w:sz w:val="30"/>
          <w:szCs w:val="30"/>
        </w:rPr>
        <w:br/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19A0B414" w14:textId="77777777" w:rsidR="00EA4D1F" w:rsidRPr="000C01CD" w:rsidRDefault="00EA4D1F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C41FAB9" w14:textId="77777777" w:rsidR="0094537C" w:rsidRPr="007A168E" w:rsidRDefault="0094537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73"/>
        <w:gridCol w:w="1080"/>
        <w:gridCol w:w="270"/>
        <w:gridCol w:w="1080"/>
        <w:gridCol w:w="270"/>
        <w:gridCol w:w="1080"/>
      </w:tblGrid>
      <w:tr w:rsidR="00B21B82" w:rsidRPr="007A168E" w14:paraId="581F514B" w14:textId="77777777" w:rsidTr="003037EF">
        <w:trPr>
          <w:tblHeader/>
        </w:trPr>
        <w:tc>
          <w:tcPr>
            <w:tcW w:w="4137" w:type="dxa"/>
          </w:tcPr>
          <w:p w14:paraId="25BFACDE" w14:textId="77777777" w:rsidR="00B21B82" w:rsidRPr="007A168E" w:rsidRDefault="00B21B82" w:rsidP="002321E2">
            <w:pPr>
              <w:spacing w:line="380" w:lineRule="exact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</w:rPr>
              <w:lastRenderedPageBreak/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3" w:type="dxa"/>
            <w:gridSpan w:val="3"/>
          </w:tcPr>
          <w:p w14:paraId="45578642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C66200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AA738A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0698" w:rsidRPr="007A168E" w14:paraId="345C7EFF" w14:textId="77777777" w:rsidTr="003037EF">
        <w:trPr>
          <w:tblHeader/>
        </w:trPr>
        <w:tc>
          <w:tcPr>
            <w:tcW w:w="4137" w:type="dxa"/>
          </w:tcPr>
          <w:p w14:paraId="447E941F" w14:textId="3546D16D" w:rsidR="00DD0698" w:rsidRPr="00FA644B" w:rsidRDefault="00DD0698" w:rsidP="00DD069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470535FD" w14:textId="18BBE53A" w:rsidR="00DD0698" w:rsidRPr="007A168E" w:rsidRDefault="00DD0698" w:rsidP="00DD06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3" w:type="dxa"/>
          </w:tcPr>
          <w:p w14:paraId="2DF504C0" w14:textId="77777777" w:rsidR="00DD0698" w:rsidRPr="007A168E" w:rsidRDefault="00DD0698" w:rsidP="00DD06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40B6C" w14:textId="21DA798B" w:rsidR="00DD0698" w:rsidRPr="007A168E" w:rsidRDefault="00DD0698" w:rsidP="00DD06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AF707A0" w14:textId="77777777" w:rsidR="00DD0698" w:rsidRPr="007A168E" w:rsidRDefault="00DD0698" w:rsidP="00DD06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EC535A" w14:textId="7D5D707F" w:rsidR="00DD0698" w:rsidRPr="007A168E" w:rsidRDefault="00DD0698" w:rsidP="00DD06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2466F73" w14:textId="77777777" w:rsidR="00DD0698" w:rsidRPr="007A168E" w:rsidRDefault="00DD0698" w:rsidP="00DD06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E5AC1" w14:textId="2E4212A7" w:rsidR="00DD0698" w:rsidRPr="007A168E" w:rsidRDefault="00DD0698" w:rsidP="00DD069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D0698" w:rsidRPr="007A168E" w14:paraId="1DD3A66E" w14:textId="77777777" w:rsidTr="003037EF">
        <w:trPr>
          <w:tblHeader/>
        </w:trPr>
        <w:tc>
          <w:tcPr>
            <w:tcW w:w="4137" w:type="dxa"/>
          </w:tcPr>
          <w:p w14:paraId="5B80D128" w14:textId="77777777" w:rsidR="00DD0698" w:rsidRPr="007A168E" w:rsidRDefault="00DD0698" w:rsidP="00DD069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77E4C12C" w14:textId="77777777" w:rsidR="00DD0698" w:rsidRPr="007A168E" w:rsidRDefault="00DD0698" w:rsidP="00DD0698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D0698" w:rsidRPr="007A168E" w14:paraId="67B7BF0D" w14:textId="77777777" w:rsidTr="003037EF">
        <w:tc>
          <w:tcPr>
            <w:tcW w:w="4137" w:type="dxa"/>
          </w:tcPr>
          <w:p w14:paraId="5BA47DBC" w14:textId="22EA8220" w:rsidR="00DD0698" w:rsidRPr="007A168E" w:rsidRDefault="00DD0698" w:rsidP="00DD069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07882D7" w14:textId="77777777" w:rsidR="00DD0698" w:rsidRPr="007A168E" w:rsidRDefault="00DD0698" w:rsidP="00DD0698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A406160" w14:textId="77777777" w:rsidR="00DD0698" w:rsidRPr="007A168E" w:rsidRDefault="00DD0698" w:rsidP="00DD0698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46F99" w14:textId="77777777" w:rsidR="00DD0698" w:rsidRPr="007A168E" w:rsidRDefault="00DD0698" w:rsidP="00DD0698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A249D" w14:textId="77777777" w:rsidR="00DD0698" w:rsidRPr="007A168E" w:rsidRDefault="00DD0698" w:rsidP="00DD0698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B6151" w14:textId="77777777" w:rsidR="00DD0698" w:rsidRPr="007A168E" w:rsidRDefault="00DD0698" w:rsidP="00DD069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48CE" w14:textId="77777777" w:rsidR="00DD0698" w:rsidRPr="007A168E" w:rsidRDefault="00DD0698" w:rsidP="00DD0698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62BB48" w14:textId="77777777" w:rsidR="00DD0698" w:rsidRPr="007A168E" w:rsidRDefault="00DD0698" w:rsidP="00DD069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1E742788" w14:textId="77777777" w:rsidTr="003037EF">
        <w:tc>
          <w:tcPr>
            <w:tcW w:w="4137" w:type="dxa"/>
          </w:tcPr>
          <w:p w14:paraId="0F294658" w14:textId="152BD76E" w:rsidR="003E1B64" w:rsidRPr="007A168E" w:rsidRDefault="003E1B64" w:rsidP="003E1B6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D7C51AB" w14:textId="226C06AD" w:rsidR="003E1B64" w:rsidRPr="007A168E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555F3B2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2E70E" w14:textId="2B7C19B0" w:rsidR="003E1B64" w:rsidRPr="004E4BEA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16D370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A30E1" w14:textId="51BE7553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3,357,284</w:t>
            </w:r>
          </w:p>
        </w:tc>
        <w:tc>
          <w:tcPr>
            <w:tcW w:w="270" w:type="dxa"/>
          </w:tcPr>
          <w:p w14:paraId="3BF1DC43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BDCD8" w14:textId="55AA39A3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2,770,391</w:t>
            </w:r>
          </w:p>
        </w:tc>
      </w:tr>
      <w:tr w:rsidR="003E1B64" w:rsidRPr="007A168E" w14:paraId="6D3FAE47" w14:textId="77777777" w:rsidTr="003037EF">
        <w:tc>
          <w:tcPr>
            <w:tcW w:w="4137" w:type="dxa"/>
          </w:tcPr>
          <w:p w14:paraId="691D56CF" w14:textId="2EB3498D" w:rsidR="003E1B64" w:rsidRPr="007A168E" w:rsidRDefault="003E1B64" w:rsidP="003E1B6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</w:tcPr>
          <w:p w14:paraId="25982B34" w14:textId="2548D5D1" w:rsidR="003E1B64" w:rsidRPr="007A168E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9BE21DC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5E90F" w14:textId="33DF0450" w:rsidR="003E1B64" w:rsidRPr="004E4BEA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6AD31E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20AAE" w14:textId="428CA0B5" w:rsidR="003E1B64" w:rsidRPr="00C93B03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</w:t>
            </w:r>
            <w:r w:rsidRPr="00453F36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1AD07474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0454E" w14:textId="7663B0CE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47,570</w:t>
            </w:r>
          </w:p>
        </w:tc>
      </w:tr>
      <w:tr w:rsidR="003E1B64" w:rsidRPr="007A168E" w14:paraId="65A0032B" w14:textId="77777777" w:rsidTr="003037EF">
        <w:tc>
          <w:tcPr>
            <w:tcW w:w="4137" w:type="dxa"/>
          </w:tcPr>
          <w:p w14:paraId="3F0DDE0B" w14:textId="00023B1C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</w:tcPr>
          <w:p w14:paraId="120C1667" w14:textId="763F8AE3" w:rsidR="003E1B64" w:rsidRPr="007A168E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4C42F0D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E0A6C" w14:textId="7CA02D43" w:rsidR="003E1B64" w:rsidRPr="004E4BEA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F29F16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CDDE45" w14:textId="7899836E" w:rsidR="003E1B64" w:rsidRPr="002E1BA9" w:rsidRDefault="003E1B64" w:rsidP="00453F36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134,</w:t>
            </w:r>
            <w:r w:rsidRPr="00453F36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37D4B749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84A87" w14:textId="5A928146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89,050</w:t>
            </w:r>
          </w:p>
        </w:tc>
      </w:tr>
      <w:tr w:rsidR="003E1B64" w:rsidRPr="007A168E" w14:paraId="389DF771" w14:textId="77777777" w:rsidTr="003037EF">
        <w:tc>
          <w:tcPr>
            <w:tcW w:w="4137" w:type="dxa"/>
          </w:tcPr>
          <w:p w14:paraId="46A678A4" w14:textId="1E90763D" w:rsidR="003E1B64" w:rsidRPr="007A168E" w:rsidRDefault="003E1B64" w:rsidP="003E1B6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</w:tcPr>
          <w:p w14:paraId="7B6EF441" w14:textId="7EC0301B" w:rsidR="003E1B64" w:rsidRPr="007A168E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A9D6928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D81400" w14:textId="0BD61ECC" w:rsidR="003E1B64" w:rsidRPr="004E4BEA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41022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B8A71" w14:textId="62582EE4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793,633</w:t>
            </w:r>
          </w:p>
        </w:tc>
        <w:tc>
          <w:tcPr>
            <w:tcW w:w="270" w:type="dxa"/>
          </w:tcPr>
          <w:p w14:paraId="44AB03B1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973D7" w14:textId="7227058D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679,712</w:t>
            </w:r>
          </w:p>
        </w:tc>
      </w:tr>
      <w:tr w:rsidR="003E1B64" w:rsidRPr="007A168E" w14:paraId="2912D3EE" w14:textId="77777777" w:rsidTr="003037EF">
        <w:tc>
          <w:tcPr>
            <w:tcW w:w="4137" w:type="dxa"/>
          </w:tcPr>
          <w:p w14:paraId="1F2A791A" w14:textId="63CA9A61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</w:tcPr>
          <w:p w14:paraId="3B74A620" w14:textId="2E026F93" w:rsidR="003E1B64" w:rsidRPr="007A168E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515DEA3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0AD1DB" w14:textId="2A006CC6" w:rsidR="003E1B64" w:rsidRPr="004E4BEA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192B4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05DC8E" w14:textId="358F4ED7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9,299</w:t>
            </w:r>
          </w:p>
        </w:tc>
        <w:tc>
          <w:tcPr>
            <w:tcW w:w="270" w:type="dxa"/>
          </w:tcPr>
          <w:p w14:paraId="3BEB1345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4F162F" w14:textId="2E841663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10,357</w:t>
            </w:r>
          </w:p>
        </w:tc>
      </w:tr>
      <w:tr w:rsidR="003E1B64" w:rsidRPr="007A168E" w14:paraId="78E851D9" w14:textId="77777777" w:rsidTr="003037EF">
        <w:tc>
          <w:tcPr>
            <w:tcW w:w="4137" w:type="dxa"/>
          </w:tcPr>
          <w:p w14:paraId="5259168B" w14:textId="5D47FA96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</w:tcPr>
          <w:p w14:paraId="3EC2BE78" w14:textId="2E7F264E" w:rsidR="003E1B64" w:rsidRPr="007A168E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011D19E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373F0" w14:textId="25F2E52F" w:rsidR="003E1B64" w:rsidRPr="004E4BEA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39A59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653235" w14:textId="02BD76E0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5743E7FB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276205" w14:textId="031C358A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</w:tr>
      <w:tr w:rsidR="003E1B64" w:rsidRPr="007A168E" w14:paraId="01F091DF" w14:textId="77777777" w:rsidTr="003037EF">
        <w:tc>
          <w:tcPr>
            <w:tcW w:w="4137" w:type="dxa"/>
          </w:tcPr>
          <w:p w14:paraId="6EDAF603" w14:textId="6D8AE4E1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</w:tcPr>
          <w:p w14:paraId="611CD1F7" w14:textId="525F67E4" w:rsidR="003E1B64" w:rsidRPr="007A168E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9AFDAC1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7F8C6" w14:textId="33A4D796" w:rsidR="003E1B64" w:rsidRPr="004E4BEA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BFBBE3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7EC41" w14:textId="41A173FE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4,301</w:t>
            </w:r>
          </w:p>
        </w:tc>
        <w:tc>
          <w:tcPr>
            <w:tcW w:w="270" w:type="dxa"/>
          </w:tcPr>
          <w:p w14:paraId="464F2599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229F5" w14:textId="182F4EB7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12,245</w:t>
            </w:r>
          </w:p>
        </w:tc>
      </w:tr>
      <w:tr w:rsidR="003E1B64" w:rsidRPr="007A168E" w14:paraId="4AC1E478" w14:textId="77777777" w:rsidTr="003037EF">
        <w:tc>
          <w:tcPr>
            <w:tcW w:w="4137" w:type="dxa"/>
          </w:tcPr>
          <w:p w14:paraId="0518C0C7" w14:textId="121EF50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21A83E95" w14:textId="31216B19" w:rsidR="003E1B64" w:rsidRPr="007A168E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E758BA6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B2C5F" w14:textId="5A9243F3" w:rsidR="003E1B64" w:rsidRPr="004E4BEA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61F834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BA581" w14:textId="08E55068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5,248</w:t>
            </w:r>
          </w:p>
        </w:tc>
        <w:tc>
          <w:tcPr>
            <w:tcW w:w="270" w:type="dxa"/>
          </w:tcPr>
          <w:p w14:paraId="7D890BB1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929099" w14:textId="0CEA5DB5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12,461</w:t>
            </w:r>
          </w:p>
        </w:tc>
      </w:tr>
      <w:tr w:rsidR="003E1B64" w:rsidRPr="007A168E" w14:paraId="4B98C122" w14:textId="77777777" w:rsidTr="003037EF">
        <w:tc>
          <w:tcPr>
            <w:tcW w:w="4137" w:type="dxa"/>
          </w:tcPr>
          <w:p w14:paraId="0B66B3DA" w14:textId="58545EA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E0E6704" w14:textId="6A166CAE" w:rsidR="003E1B64" w:rsidRPr="007A168E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99306D5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9CEF3" w14:textId="64987A53" w:rsidR="003E1B64" w:rsidRPr="004E4BEA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053B9D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CA8C2" w14:textId="6960092D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55,683</w:t>
            </w:r>
          </w:p>
        </w:tc>
        <w:tc>
          <w:tcPr>
            <w:tcW w:w="270" w:type="dxa"/>
          </w:tcPr>
          <w:p w14:paraId="0173198F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A838D3" w14:textId="72377653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56,479</w:t>
            </w:r>
          </w:p>
        </w:tc>
      </w:tr>
      <w:tr w:rsidR="003E1B64" w:rsidRPr="007A168E" w14:paraId="0DF38BD0" w14:textId="77777777" w:rsidTr="003037EF">
        <w:tc>
          <w:tcPr>
            <w:tcW w:w="4137" w:type="dxa"/>
          </w:tcPr>
          <w:p w14:paraId="3E36096C" w14:textId="5F2ABF5A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3A14466E" w14:textId="79543DCD" w:rsidR="003E1B64" w:rsidRPr="007A168E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6DECDC4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8AFF2" w14:textId="484CED95" w:rsidR="003E1B64" w:rsidRPr="004E4BEA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D2A54A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BE193" w14:textId="0AA9DBB4" w:rsidR="003E1B64" w:rsidRPr="002748AF" w:rsidRDefault="00203D20" w:rsidP="00203D20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3,471</w:t>
            </w:r>
          </w:p>
        </w:tc>
        <w:tc>
          <w:tcPr>
            <w:tcW w:w="270" w:type="dxa"/>
          </w:tcPr>
          <w:p w14:paraId="16A98824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8885A" w14:textId="604EF116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12,931</w:t>
            </w:r>
          </w:p>
        </w:tc>
      </w:tr>
      <w:tr w:rsidR="003E1B64" w:rsidRPr="007A168E" w14:paraId="0FCB4D27" w14:textId="77777777" w:rsidTr="003037EF">
        <w:tc>
          <w:tcPr>
            <w:tcW w:w="4137" w:type="dxa"/>
          </w:tcPr>
          <w:p w14:paraId="534756FF" w14:textId="25A7A755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2E14EF6" w14:textId="7830D8E3" w:rsidR="003E1B64" w:rsidRPr="007A168E" w:rsidRDefault="003E1B64" w:rsidP="003E1B64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89F1F1D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797D2B" w14:textId="6F1AF4DE" w:rsidR="003E1B64" w:rsidRPr="002748AF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3A819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499E1" w14:textId="04FD8091" w:rsidR="003E1B64" w:rsidRPr="002748AF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01B90" w14:textId="77777777" w:rsidR="003E1B64" w:rsidRPr="002748AF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E4072" w14:textId="77777777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0E3B7CB4" w14:textId="77777777" w:rsidTr="003037EF">
        <w:tc>
          <w:tcPr>
            <w:tcW w:w="4137" w:type="dxa"/>
          </w:tcPr>
          <w:p w14:paraId="055B8ED6" w14:textId="2A5B1E6E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4836E07" w14:textId="603CE3C4" w:rsidR="003E1B64" w:rsidRPr="007A168E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12,087</w:t>
            </w:r>
          </w:p>
        </w:tc>
        <w:tc>
          <w:tcPr>
            <w:tcW w:w="273" w:type="dxa"/>
          </w:tcPr>
          <w:p w14:paraId="6120C48E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15666" w14:textId="43A15A91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8,273</w:t>
            </w:r>
          </w:p>
        </w:tc>
        <w:tc>
          <w:tcPr>
            <w:tcW w:w="270" w:type="dxa"/>
          </w:tcPr>
          <w:p w14:paraId="36FC6697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8790A" w14:textId="26A153E7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12,044</w:t>
            </w:r>
          </w:p>
        </w:tc>
        <w:tc>
          <w:tcPr>
            <w:tcW w:w="270" w:type="dxa"/>
          </w:tcPr>
          <w:p w14:paraId="5648215D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4D77C" w14:textId="5F698251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8,252</w:t>
            </w:r>
          </w:p>
        </w:tc>
      </w:tr>
      <w:tr w:rsidR="003E1B64" w:rsidRPr="007A168E" w14:paraId="35F3DCD8" w14:textId="77777777" w:rsidTr="003037EF">
        <w:tc>
          <w:tcPr>
            <w:tcW w:w="4137" w:type="dxa"/>
          </w:tcPr>
          <w:p w14:paraId="1B2BB1E7" w14:textId="35BDB4B1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76549A58" w14:textId="4AD52BE5" w:rsidR="003E1B64" w:rsidRPr="007A168E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99,223</w:t>
            </w:r>
          </w:p>
        </w:tc>
        <w:tc>
          <w:tcPr>
            <w:tcW w:w="273" w:type="dxa"/>
          </w:tcPr>
          <w:p w14:paraId="26B22159" w14:textId="77777777" w:rsidR="003E1B64" w:rsidRPr="007A168E" w:rsidRDefault="003E1B64" w:rsidP="003E1B64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62515" w14:textId="201C3D60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110,194</w:t>
            </w:r>
          </w:p>
        </w:tc>
        <w:tc>
          <w:tcPr>
            <w:tcW w:w="270" w:type="dxa"/>
          </w:tcPr>
          <w:p w14:paraId="58B9509F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56D43A" w14:textId="613C95CF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94,543</w:t>
            </w:r>
          </w:p>
        </w:tc>
        <w:tc>
          <w:tcPr>
            <w:tcW w:w="270" w:type="dxa"/>
          </w:tcPr>
          <w:p w14:paraId="1618A790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107C5" w14:textId="6DB93CF5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103,357</w:t>
            </w:r>
          </w:p>
        </w:tc>
      </w:tr>
      <w:tr w:rsidR="003E1B64" w:rsidRPr="007A168E" w14:paraId="0775F769" w14:textId="77777777" w:rsidTr="003037EF">
        <w:tc>
          <w:tcPr>
            <w:tcW w:w="4137" w:type="dxa"/>
          </w:tcPr>
          <w:p w14:paraId="676C20DC" w14:textId="5BB5D36A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3A358252" w14:textId="012E6358" w:rsidR="003E1B64" w:rsidRPr="007A168E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14,875</w:t>
            </w:r>
          </w:p>
        </w:tc>
        <w:tc>
          <w:tcPr>
            <w:tcW w:w="273" w:type="dxa"/>
          </w:tcPr>
          <w:p w14:paraId="31D55AEF" w14:textId="77777777" w:rsidR="003E1B64" w:rsidRPr="007A168E" w:rsidRDefault="003E1B64" w:rsidP="003E1B64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E3FD0" w14:textId="766B5766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13,506</w:t>
            </w:r>
          </w:p>
        </w:tc>
        <w:tc>
          <w:tcPr>
            <w:tcW w:w="270" w:type="dxa"/>
          </w:tcPr>
          <w:p w14:paraId="7AB30938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759072" w14:textId="108454E3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7,015</w:t>
            </w:r>
          </w:p>
        </w:tc>
        <w:tc>
          <w:tcPr>
            <w:tcW w:w="270" w:type="dxa"/>
          </w:tcPr>
          <w:p w14:paraId="56333CDB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2766D" w14:textId="7664738B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</w:tr>
      <w:tr w:rsidR="003E1B64" w:rsidRPr="007A168E" w14:paraId="25EF4213" w14:textId="77777777" w:rsidTr="003037EF">
        <w:tc>
          <w:tcPr>
            <w:tcW w:w="4137" w:type="dxa"/>
          </w:tcPr>
          <w:p w14:paraId="574994EC" w14:textId="7B4937A8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CE30B02" w14:textId="550A9577" w:rsidR="003E1B64" w:rsidRPr="007A168E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3" w:type="dxa"/>
          </w:tcPr>
          <w:p w14:paraId="6D2A2D6E" w14:textId="77777777" w:rsidR="003E1B64" w:rsidRPr="007A168E" w:rsidRDefault="003E1B64" w:rsidP="003E1B64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DCFC6" w14:textId="1DE411A3" w:rsidR="003E1B64" w:rsidRPr="003037EF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B88751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C0499" w14:textId="418DAF17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DB910B6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2F99F" w14:textId="1A5E24BA" w:rsidR="003E1B64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1B64" w:rsidRPr="007A168E" w14:paraId="363BED24" w14:textId="77777777" w:rsidTr="003037EF">
        <w:tc>
          <w:tcPr>
            <w:tcW w:w="4137" w:type="dxa"/>
          </w:tcPr>
          <w:p w14:paraId="69EC61CE" w14:textId="5AE5779A" w:rsidR="003E1B64" w:rsidRPr="00CE0F9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</w:tcPr>
          <w:p w14:paraId="2C7102CA" w14:textId="2A2D177C" w:rsidR="003E1B64" w:rsidRDefault="008914D9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6,617</w:t>
            </w:r>
          </w:p>
        </w:tc>
        <w:tc>
          <w:tcPr>
            <w:tcW w:w="273" w:type="dxa"/>
          </w:tcPr>
          <w:p w14:paraId="0684C8E4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1B8D93" w14:textId="4CA16F10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5,618</w:t>
            </w:r>
          </w:p>
        </w:tc>
        <w:tc>
          <w:tcPr>
            <w:tcW w:w="270" w:type="dxa"/>
          </w:tcPr>
          <w:p w14:paraId="4F130376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8B583" w14:textId="6F9B2D2F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914D9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5CD82ECA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7F12B" w14:textId="40E72C92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4,325</w:t>
            </w:r>
          </w:p>
        </w:tc>
      </w:tr>
      <w:tr w:rsidR="003E1B64" w:rsidRPr="007A168E" w14:paraId="34B3EE46" w14:textId="77777777" w:rsidTr="003037EF">
        <w:tc>
          <w:tcPr>
            <w:tcW w:w="4137" w:type="dxa"/>
          </w:tcPr>
          <w:p w14:paraId="7BCF084F" w14:textId="5BEA1E82" w:rsidR="003E1B64" w:rsidRPr="00CE0F9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F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07EA8B9" w14:textId="49D8308E" w:rsidR="003E1B64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261B9BF2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A6B7C" w14:textId="6711939B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A1BFC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06545" w14:textId="2971A98E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9CFED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A71FE" w14:textId="15B73152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E1B64" w:rsidRPr="007A168E" w14:paraId="2663BBF5" w14:textId="77777777" w:rsidTr="003037EF">
        <w:tc>
          <w:tcPr>
            <w:tcW w:w="4137" w:type="dxa"/>
          </w:tcPr>
          <w:p w14:paraId="0A3AA832" w14:textId="2C1DF66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7533838" w14:textId="7E3FC91A" w:rsidR="003E1B64" w:rsidRPr="007A168E" w:rsidRDefault="003E1B64" w:rsidP="003E1B64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6,422</w:t>
            </w:r>
          </w:p>
        </w:tc>
        <w:tc>
          <w:tcPr>
            <w:tcW w:w="273" w:type="dxa"/>
          </w:tcPr>
          <w:p w14:paraId="1EA07CB6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D06B8" w14:textId="46B31090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35787F3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75D95" w14:textId="27F63BB6" w:rsidR="003E1B64" w:rsidRPr="002748AF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9DCA9D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2A655" w14:textId="00E9B5ED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3E1B64" w:rsidRPr="007A168E" w14:paraId="5EF84FAB" w14:textId="77777777" w:rsidTr="003037EF">
        <w:tc>
          <w:tcPr>
            <w:tcW w:w="4137" w:type="dxa"/>
          </w:tcPr>
          <w:p w14:paraId="5B2E7EDE" w14:textId="71FB904B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1C60053" w14:textId="05CB8943" w:rsidR="003E1B64" w:rsidRPr="007A168E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44074113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85655" w14:textId="6889EF2B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4F251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00D56F" w14:textId="08827964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8CC28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CE349" w14:textId="06730515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E1B64" w:rsidRPr="007A168E" w14:paraId="0862BD9C" w14:textId="77777777" w:rsidTr="003037EF">
        <w:tc>
          <w:tcPr>
            <w:tcW w:w="4137" w:type="dxa"/>
          </w:tcPr>
          <w:p w14:paraId="77153F64" w14:textId="33BA275B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52DCB3B" w14:textId="5355721A" w:rsidR="003E1B64" w:rsidRPr="007A168E" w:rsidRDefault="003E1B64" w:rsidP="003E1B64">
            <w:pPr>
              <w:tabs>
                <w:tab w:val="decimal" w:pos="864"/>
              </w:tabs>
              <w:spacing w:line="380" w:lineRule="exact"/>
              <w:ind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</w:p>
        </w:tc>
        <w:tc>
          <w:tcPr>
            <w:tcW w:w="273" w:type="dxa"/>
          </w:tcPr>
          <w:p w14:paraId="48DA3920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E5E48" w14:textId="56DE41FB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</w:tcPr>
          <w:p w14:paraId="6603F24E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387CE" w14:textId="0D47C904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2B2DD223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35C90" w14:textId="1BEEED95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3E1B64" w:rsidRPr="007A168E" w14:paraId="52F95F53" w14:textId="77777777" w:rsidTr="003037EF">
        <w:tc>
          <w:tcPr>
            <w:tcW w:w="4137" w:type="dxa"/>
          </w:tcPr>
          <w:p w14:paraId="4F10AD1D" w14:textId="05ABA56E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</w:tcPr>
          <w:p w14:paraId="4DCE0827" w14:textId="100742B0" w:rsidR="003E1B64" w:rsidRPr="007A168E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3" w:type="dxa"/>
          </w:tcPr>
          <w:p w14:paraId="741B991B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D91F3" w14:textId="442634DE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664FBE8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0CAF3" w14:textId="15F763EA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1693B0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C7E62" w14:textId="524D4489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E1B64" w:rsidRPr="007A168E" w14:paraId="3F6401D0" w14:textId="77777777" w:rsidTr="003037EF">
        <w:tc>
          <w:tcPr>
            <w:tcW w:w="4137" w:type="dxa"/>
          </w:tcPr>
          <w:p w14:paraId="7B4E3CA6" w14:textId="12DC8821" w:rsidR="003E1B64" w:rsidRPr="000F7EF6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379B281" w14:textId="6E1AF1C9" w:rsidR="003E1B64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18,951</w:t>
            </w:r>
          </w:p>
        </w:tc>
        <w:tc>
          <w:tcPr>
            <w:tcW w:w="273" w:type="dxa"/>
          </w:tcPr>
          <w:p w14:paraId="6EC1BEA0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AF012" w14:textId="56CB3AAA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18,512</w:t>
            </w:r>
          </w:p>
        </w:tc>
        <w:tc>
          <w:tcPr>
            <w:tcW w:w="270" w:type="dxa"/>
          </w:tcPr>
          <w:p w14:paraId="3398A467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7D04C" w14:textId="294F20CD" w:rsidR="003E1B64" w:rsidRPr="00C93B03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13,535</w:t>
            </w:r>
          </w:p>
        </w:tc>
        <w:tc>
          <w:tcPr>
            <w:tcW w:w="270" w:type="dxa"/>
          </w:tcPr>
          <w:p w14:paraId="352EB506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E3709C" w14:textId="539F4FC7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13,160</w:t>
            </w:r>
          </w:p>
        </w:tc>
      </w:tr>
      <w:tr w:rsidR="003E1B64" w:rsidRPr="007A168E" w14:paraId="1C952B88" w14:textId="77777777" w:rsidTr="003037EF">
        <w:tc>
          <w:tcPr>
            <w:tcW w:w="4137" w:type="dxa"/>
          </w:tcPr>
          <w:p w14:paraId="43CAD861" w14:textId="25AB8A61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7DBEA49" w14:textId="2693EF1D" w:rsidR="003E1B64" w:rsidRPr="007A168E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1,476</w:t>
            </w:r>
          </w:p>
        </w:tc>
        <w:tc>
          <w:tcPr>
            <w:tcW w:w="273" w:type="dxa"/>
          </w:tcPr>
          <w:p w14:paraId="2AB7E5B0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34B61" w14:textId="21A70382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F9FBC26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1FE01" w14:textId="413D6825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1,458</w:t>
            </w:r>
          </w:p>
        </w:tc>
        <w:tc>
          <w:tcPr>
            <w:tcW w:w="270" w:type="dxa"/>
          </w:tcPr>
          <w:p w14:paraId="0D7A647A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6D5651" w14:textId="08178F48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E1B64" w:rsidRPr="007A168E" w14:paraId="76CAE90A" w14:textId="77777777" w:rsidTr="003037EF">
        <w:tc>
          <w:tcPr>
            <w:tcW w:w="4137" w:type="dxa"/>
          </w:tcPr>
          <w:p w14:paraId="21B3CC89" w14:textId="317D1680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</w:tcPr>
          <w:p w14:paraId="09BA6C3B" w14:textId="3A84BC36" w:rsidR="003E1B64" w:rsidRPr="007A168E" w:rsidRDefault="008914D9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3E1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273" w:type="dxa"/>
          </w:tcPr>
          <w:p w14:paraId="4FD6B959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9161B9" w14:textId="37BC25BF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67,505</w:t>
            </w:r>
          </w:p>
        </w:tc>
        <w:tc>
          <w:tcPr>
            <w:tcW w:w="270" w:type="dxa"/>
          </w:tcPr>
          <w:p w14:paraId="135EE09C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DB7173" w14:textId="211D5E34" w:rsidR="003E1B64" w:rsidRPr="003037EF" w:rsidRDefault="008914D9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1B64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329C2C22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55E8A6" w14:textId="60EBB5E6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31,036</w:t>
            </w:r>
          </w:p>
        </w:tc>
      </w:tr>
      <w:tr w:rsidR="003E1B64" w:rsidRPr="007A168E" w14:paraId="62AAEE71" w14:textId="77777777" w:rsidTr="003037EF">
        <w:tc>
          <w:tcPr>
            <w:tcW w:w="4137" w:type="dxa"/>
          </w:tcPr>
          <w:p w14:paraId="7AD695D3" w14:textId="26D508F7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53EBD29" w14:textId="7A32DAFF" w:rsidR="003E1B64" w:rsidRPr="000654AF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914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914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273" w:type="dxa"/>
          </w:tcPr>
          <w:p w14:paraId="22EB8AF7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EDAA1" w14:textId="6568CD4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21,158</w:t>
            </w:r>
          </w:p>
        </w:tc>
        <w:tc>
          <w:tcPr>
            <w:tcW w:w="270" w:type="dxa"/>
          </w:tcPr>
          <w:p w14:paraId="23563578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E1469" w14:textId="01F5F608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14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14D9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7771D57C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7F1FA" w14:textId="2D011BF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19,794</w:t>
            </w:r>
          </w:p>
        </w:tc>
      </w:tr>
      <w:tr w:rsidR="003E1B64" w:rsidRPr="007A168E" w14:paraId="5A83851F" w14:textId="77777777" w:rsidTr="003037EF">
        <w:tc>
          <w:tcPr>
            <w:tcW w:w="4137" w:type="dxa"/>
          </w:tcPr>
          <w:p w14:paraId="0F90F60D" w14:textId="77777777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3BFDE8" w14:textId="77777777" w:rsidR="003E1B64" w:rsidRPr="000654AF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63887510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FC11B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FD790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D9657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D5813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8D440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56E2AA85" w14:textId="77777777" w:rsidTr="003037EF">
        <w:tc>
          <w:tcPr>
            <w:tcW w:w="4137" w:type="dxa"/>
          </w:tcPr>
          <w:p w14:paraId="2A8CCE6F" w14:textId="77777777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D842CD" w14:textId="77777777" w:rsidR="003E1B64" w:rsidRPr="000654AF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6187A171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94657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C4CBA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83C3C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B9A45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A260E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4CBA7507" w14:textId="77777777" w:rsidTr="003037EF">
        <w:tc>
          <w:tcPr>
            <w:tcW w:w="4137" w:type="dxa"/>
          </w:tcPr>
          <w:p w14:paraId="0D894AD8" w14:textId="77777777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08F61E" w14:textId="77777777" w:rsidR="003E1B64" w:rsidRPr="000654AF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5DD6B8D5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DBEB7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2536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23AF8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D1855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FB3F5D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58C445A8" w14:textId="77777777" w:rsidTr="003037EF">
        <w:tc>
          <w:tcPr>
            <w:tcW w:w="4137" w:type="dxa"/>
          </w:tcPr>
          <w:p w14:paraId="63B93AA4" w14:textId="77777777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0B96B8" w14:textId="77777777" w:rsidR="003E1B64" w:rsidRPr="000654AF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5BA1F552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D3AE1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D8BFC1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4105E4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8BA6D6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C4F20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36C97ACB" w14:textId="77777777" w:rsidTr="003037EF">
        <w:tc>
          <w:tcPr>
            <w:tcW w:w="4137" w:type="dxa"/>
          </w:tcPr>
          <w:p w14:paraId="5DE89A1B" w14:textId="77777777" w:rsidR="003E1B64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6D558E" w14:textId="77777777" w:rsidR="00213A4A" w:rsidRPr="007A168E" w:rsidRDefault="00213A4A" w:rsidP="003E1B6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783155" w14:textId="77777777" w:rsidR="003E1B64" w:rsidRPr="000654AF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75095062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DBCE3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3F88E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319E1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04BE36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0206BE" w14:textId="77777777" w:rsidR="003E1B64" w:rsidRPr="003037E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6BDA99B4" w14:textId="77777777" w:rsidTr="003037EF">
        <w:tc>
          <w:tcPr>
            <w:tcW w:w="4137" w:type="dxa"/>
          </w:tcPr>
          <w:p w14:paraId="6331E86F" w14:textId="77777777" w:rsidR="003E1B64" w:rsidRPr="007A168E" w:rsidRDefault="003E1B64" w:rsidP="003E1B64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0CAEE67C" w14:textId="77777777" w:rsidR="003E1B64" w:rsidRPr="007A168E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2CCCD5B3" w14:textId="77777777" w:rsidR="003E1B64" w:rsidRPr="007A168E" w:rsidRDefault="003E1B64" w:rsidP="003E1B6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2F05C6" w14:textId="77777777" w:rsidR="003E1B64" w:rsidRPr="007A168E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D5D4A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0A9FD" w14:textId="77777777" w:rsidR="003E1B64" w:rsidRPr="007A168E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61B09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381716" w14:textId="77777777" w:rsidR="003E1B64" w:rsidRPr="007A168E" w:rsidRDefault="003E1B64" w:rsidP="003E1B64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0EAE753E" w14:textId="77777777" w:rsidTr="003037EF">
        <w:tc>
          <w:tcPr>
            <w:tcW w:w="4137" w:type="dxa"/>
          </w:tcPr>
          <w:p w14:paraId="3C479231" w14:textId="77777777" w:rsidR="003E1B64" w:rsidRPr="007A168E" w:rsidRDefault="003E1B64" w:rsidP="003E1B64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0C028C3" w14:textId="77777777" w:rsidR="003E1B64" w:rsidRPr="007A168E" w:rsidRDefault="003E1B64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06E874D8" w14:textId="77777777" w:rsidR="003E1B64" w:rsidRPr="007A168E" w:rsidRDefault="003E1B64" w:rsidP="003E1B64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73832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392B5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FFA9A" w14:textId="77777777" w:rsidR="003E1B64" w:rsidRPr="007A168E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DBF69" w14:textId="77777777" w:rsidR="003E1B64" w:rsidRPr="007A168E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D4F457" w14:textId="77777777" w:rsidR="003E1B64" w:rsidRPr="007A168E" w:rsidRDefault="003E1B64" w:rsidP="003E1B64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1B64" w:rsidRPr="007A168E" w14:paraId="39850FD1" w14:textId="77777777" w:rsidTr="003037EF">
        <w:tc>
          <w:tcPr>
            <w:tcW w:w="4137" w:type="dxa"/>
          </w:tcPr>
          <w:p w14:paraId="55D47183" w14:textId="77777777" w:rsidR="003E1B64" w:rsidRPr="007A168E" w:rsidRDefault="003E1B64" w:rsidP="003E1B64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52138BF3" w14:textId="10C49961" w:rsidR="003E1B64" w:rsidRPr="007A168E" w:rsidRDefault="00A65378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110,447</w:t>
            </w:r>
          </w:p>
        </w:tc>
        <w:tc>
          <w:tcPr>
            <w:tcW w:w="273" w:type="dxa"/>
          </w:tcPr>
          <w:p w14:paraId="52ECCF8E" w14:textId="77777777" w:rsidR="003E1B64" w:rsidRPr="007A168E" w:rsidRDefault="003E1B64" w:rsidP="003E1B64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3521A" w14:textId="7BB2BE1E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110,455</w:t>
            </w:r>
          </w:p>
        </w:tc>
        <w:tc>
          <w:tcPr>
            <w:tcW w:w="270" w:type="dxa"/>
          </w:tcPr>
          <w:p w14:paraId="68D18F47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27CD8" w14:textId="239134C4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80,215</w:t>
            </w:r>
          </w:p>
        </w:tc>
        <w:tc>
          <w:tcPr>
            <w:tcW w:w="270" w:type="dxa"/>
          </w:tcPr>
          <w:p w14:paraId="252C5372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A0240" w14:textId="62FF5E19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80,243</w:t>
            </w:r>
          </w:p>
        </w:tc>
      </w:tr>
      <w:tr w:rsidR="003E1B64" w:rsidRPr="007A168E" w14:paraId="237049DC" w14:textId="77777777" w:rsidTr="003037EF">
        <w:tc>
          <w:tcPr>
            <w:tcW w:w="4137" w:type="dxa"/>
          </w:tcPr>
          <w:p w14:paraId="40BC921A" w14:textId="77777777" w:rsidR="003E1B64" w:rsidRPr="007A168E" w:rsidRDefault="003E1B64" w:rsidP="003E1B64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3DCCBC" w14:textId="5832BD26" w:rsidR="003E1B64" w:rsidRPr="007A168E" w:rsidRDefault="00A65378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1,584</w:t>
            </w:r>
          </w:p>
        </w:tc>
        <w:tc>
          <w:tcPr>
            <w:tcW w:w="273" w:type="dxa"/>
          </w:tcPr>
          <w:p w14:paraId="66E4013E" w14:textId="77777777" w:rsidR="003E1B64" w:rsidRPr="007A168E" w:rsidRDefault="003E1B64" w:rsidP="003E1B64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108329" w14:textId="5F02FDB7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1,502</w:t>
            </w:r>
          </w:p>
        </w:tc>
        <w:tc>
          <w:tcPr>
            <w:tcW w:w="270" w:type="dxa"/>
          </w:tcPr>
          <w:p w14:paraId="18849B5B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48B545" w14:textId="75A7A370" w:rsidR="003E1B64" w:rsidRPr="002748AF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EEF49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0E877B" w14:textId="5076BE50" w:rsidR="003E1B64" w:rsidRPr="002748AF" w:rsidRDefault="003E1B64" w:rsidP="003E1B64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1B64" w:rsidRPr="007A168E" w14:paraId="63BE3072" w14:textId="77777777" w:rsidTr="003037EF">
        <w:tc>
          <w:tcPr>
            <w:tcW w:w="4137" w:type="dxa"/>
          </w:tcPr>
          <w:p w14:paraId="25CE3E09" w14:textId="77777777" w:rsidR="003E1B64" w:rsidRPr="007A168E" w:rsidRDefault="003E1B64" w:rsidP="003E1B64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2EB330" w14:textId="675AB42D" w:rsidR="003E1B64" w:rsidRPr="007A168E" w:rsidRDefault="00A65378" w:rsidP="003E1B64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112,031</w:t>
            </w:r>
          </w:p>
        </w:tc>
        <w:tc>
          <w:tcPr>
            <w:tcW w:w="273" w:type="dxa"/>
          </w:tcPr>
          <w:p w14:paraId="3E9D2310" w14:textId="77777777" w:rsidR="003E1B64" w:rsidRPr="007A168E" w:rsidRDefault="003E1B64" w:rsidP="003E1B64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6E292" w14:textId="03D5D340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111,957</w:t>
            </w:r>
          </w:p>
        </w:tc>
        <w:tc>
          <w:tcPr>
            <w:tcW w:w="270" w:type="dxa"/>
          </w:tcPr>
          <w:p w14:paraId="793ED8FF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17A64B" w14:textId="02D01981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80,215</w:t>
            </w:r>
          </w:p>
        </w:tc>
        <w:tc>
          <w:tcPr>
            <w:tcW w:w="270" w:type="dxa"/>
          </w:tcPr>
          <w:p w14:paraId="55538E98" w14:textId="77777777" w:rsidR="003E1B64" w:rsidRPr="002748AF" w:rsidRDefault="003E1B64" w:rsidP="003E1B64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24719" w14:textId="3DC7CC97" w:rsidR="003E1B64" w:rsidRPr="002748AF" w:rsidRDefault="003E1B64" w:rsidP="003E1B64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80,243</w:t>
            </w:r>
          </w:p>
        </w:tc>
      </w:tr>
    </w:tbl>
    <w:p w14:paraId="6E17CE20" w14:textId="4B6DE55C" w:rsidR="00E66C86" w:rsidRDefault="00E66C86" w:rsidP="00E66C86">
      <w:pPr>
        <w:spacing w:line="360" w:lineRule="exact"/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94537C" w:rsidRPr="007A168E" w14:paraId="7DAB02E6" w14:textId="77777777" w:rsidTr="00BB73E1">
        <w:trPr>
          <w:tblHeader/>
        </w:trPr>
        <w:tc>
          <w:tcPr>
            <w:tcW w:w="4140" w:type="dxa"/>
          </w:tcPr>
          <w:p w14:paraId="0BD8FE11" w14:textId="59F604C6" w:rsidR="0094537C" w:rsidRPr="007A168E" w:rsidRDefault="00DE26E7" w:rsidP="00E66C8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E26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E9786C7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1A4767" w14:textId="77777777" w:rsidR="0094537C" w:rsidRPr="007A168E" w:rsidRDefault="0094537C" w:rsidP="00E66C86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31FC5B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4EC1" w:rsidRPr="007A168E" w14:paraId="58755E2D" w14:textId="77777777" w:rsidTr="00267C86">
        <w:trPr>
          <w:trHeight w:val="308"/>
          <w:tblHeader/>
        </w:trPr>
        <w:tc>
          <w:tcPr>
            <w:tcW w:w="4140" w:type="dxa"/>
          </w:tcPr>
          <w:p w14:paraId="249B3B93" w14:textId="77777777" w:rsidR="00724EC1" w:rsidRPr="007A168E" w:rsidRDefault="00724EC1" w:rsidP="00724EC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49405B" w14:textId="59D63904" w:rsidR="00724EC1" w:rsidRPr="002748AF" w:rsidRDefault="00BC66E5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F36C79C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94A2E1" w14:textId="44CD8868" w:rsidR="00724EC1" w:rsidRPr="002748AF" w:rsidRDefault="007C3F7F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24EC1"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24EC1"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83991A5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3951CD1" w14:textId="0B0C7F84" w:rsidR="00724EC1" w:rsidRPr="002748AF" w:rsidRDefault="00BC66E5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A7F4867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98664" w14:textId="6FC56267" w:rsidR="00724EC1" w:rsidRPr="002748AF" w:rsidRDefault="007C3F7F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24EC1"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24EC1"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C66E5" w:rsidRPr="007A168E" w14:paraId="5F54244A" w14:textId="77777777" w:rsidTr="00BB73E1">
        <w:trPr>
          <w:tblHeader/>
        </w:trPr>
        <w:tc>
          <w:tcPr>
            <w:tcW w:w="4140" w:type="dxa"/>
          </w:tcPr>
          <w:p w14:paraId="29AAD8DD" w14:textId="77777777" w:rsidR="00BC66E5" w:rsidRPr="007A168E" w:rsidRDefault="00BC66E5" w:rsidP="00BC66E5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A4E5B12" w14:textId="3DE5392D" w:rsidR="00BC66E5" w:rsidRPr="002748AF" w:rsidRDefault="00BC66E5" w:rsidP="00BC66E5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B0891A3" w14:textId="77777777" w:rsidR="00BC66E5" w:rsidRPr="002748AF" w:rsidRDefault="00BC66E5" w:rsidP="00BC66E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C7FAB9" w14:textId="341EC421" w:rsidR="00BC66E5" w:rsidRPr="002748AF" w:rsidRDefault="00BC66E5" w:rsidP="00BC66E5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CEA633F" w14:textId="77777777" w:rsidR="00BC66E5" w:rsidRPr="002748AF" w:rsidRDefault="00BC66E5" w:rsidP="00BC66E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EE5222" w14:textId="16681853" w:rsidR="00BC66E5" w:rsidRPr="002748AF" w:rsidRDefault="00BC66E5" w:rsidP="00BC66E5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FD1D212" w14:textId="77777777" w:rsidR="00BC66E5" w:rsidRPr="002748AF" w:rsidRDefault="00BC66E5" w:rsidP="00BC66E5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4CFC9" w14:textId="0883DA4F" w:rsidR="00BC66E5" w:rsidRPr="002748AF" w:rsidRDefault="00BC66E5" w:rsidP="00BC66E5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BC66E5" w:rsidRPr="007A168E" w14:paraId="1E4E526C" w14:textId="77777777" w:rsidTr="00BB73E1">
        <w:trPr>
          <w:tblHeader/>
        </w:trPr>
        <w:tc>
          <w:tcPr>
            <w:tcW w:w="4140" w:type="dxa"/>
          </w:tcPr>
          <w:p w14:paraId="3A0115A8" w14:textId="77777777" w:rsidR="00BC66E5" w:rsidRPr="007A168E" w:rsidRDefault="00BC66E5" w:rsidP="00BC66E5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6A8A1A6" w14:textId="77777777" w:rsidR="00BC66E5" w:rsidRPr="007A168E" w:rsidRDefault="00BC66E5" w:rsidP="00BC66E5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C66E5" w:rsidRPr="007A168E" w14:paraId="5EEAF6CA" w14:textId="77777777" w:rsidTr="00BB73E1">
        <w:tc>
          <w:tcPr>
            <w:tcW w:w="4140" w:type="dxa"/>
          </w:tcPr>
          <w:p w14:paraId="3DBCA90A" w14:textId="77777777" w:rsidR="00BC66E5" w:rsidRPr="007A168E" w:rsidRDefault="00BC66E5" w:rsidP="00BC66E5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9ADBA21" w14:textId="77777777" w:rsidR="00BC66E5" w:rsidRPr="00BB73E1" w:rsidRDefault="00BC66E5" w:rsidP="00BC66E5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CA4121" w14:textId="77777777" w:rsidR="00BC66E5" w:rsidRPr="007A168E" w:rsidRDefault="00BC66E5" w:rsidP="00BC66E5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17138" w14:textId="77777777" w:rsidR="00BC66E5" w:rsidRPr="007A168E" w:rsidRDefault="00BC66E5" w:rsidP="00BC66E5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15034" w14:textId="77777777" w:rsidR="00BC66E5" w:rsidRPr="007A168E" w:rsidRDefault="00BC66E5" w:rsidP="00BC66E5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EB315" w14:textId="77777777" w:rsidR="00BC66E5" w:rsidRPr="007A168E" w:rsidRDefault="00BC66E5" w:rsidP="00BC66E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8FE74" w14:textId="77777777" w:rsidR="00BC66E5" w:rsidRPr="007A168E" w:rsidRDefault="00BC66E5" w:rsidP="00BC66E5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B6691A" w14:textId="77777777" w:rsidR="00BC66E5" w:rsidRPr="007A168E" w:rsidRDefault="00BC66E5" w:rsidP="00BC66E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66E5" w:rsidRPr="007A168E" w14:paraId="2D578806" w14:textId="77777777" w:rsidTr="00BB73E1">
        <w:tc>
          <w:tcPr>
            <w:tcW w:w="4140" w:type="dxa"/>
          </w:tcPr>
          <w:p w14:paraId="770A963F" w14:textId="77777777" w:rsidR="00BC66E5" w:rsidRPr="007A168E" w:rsidRDefault="00BC66E5" w:rsidP="00BC66E5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C32DA2F" w14:textId="77777777" w:rsidR="00BC66E5" w:rsidRPr="00BB73E1" w:rsidRDefault="00BC66E5" w:rsidP="00BC66E5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E91B1B" w14:textId="77777777" w:rsidR="00BC66E5" w:rsidRPr="007A168E" w:rsidRDefault="00BC66E5" w:rsidP="00BC66E5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1D984" w14:textId="77777777" w:rsidR="00BC66E5" w:rsidRPr="007A168E" w:rsidRDefault="00BC66E5" w:rsidP="00BC66E5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2566C" w14:textId="77777777" w:rsidR="00BC66E5" w:rsidRPr="007A168E" w:rsidRDefault="00BC66E5" w:rsidP="00BC66E5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A5349" w14:textId="77777777" w:rsidR="00BC66E5" w:rsidRPr="007A168E" w:rsidRDefault="00BC66E5" w:rsidP="00BC66E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A007E" w14:textId="77777777" w:rsidR="00BC66E5" w:rsidRPr="007A168E" w:rsidRDefault="00BC66E5" w:rsidP="00BC66E5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51CDF9" w14:textId="77777777" w:rsidR="00BC66E5" w:rsidRPr="007A168E" w:rsidRDefault="00BC66E5" w:rsidP="00BC66E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5378" w:rsidRPr="007A168E" w14:paraId="479B73BC" w14:textId="77777777" w:rsidTr="00BB73E1">
        <w:tc>
          <w:tcPr>
            <w:tcW w:w="4140" w:type="dxa"/>
          </w:tcPr>
          <w:p w14:paraId="120A1B5C" w14:textId="56C941B5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28C84F59" w14:textId="05C845D3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98C248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61F96F" w14:textId="36E85078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AD06C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0A8272" w14:textId="28010873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448,427</w:t>
            </w:r>
          </w:p>
        </w:tc>
        <w:tc>
          <w:tcPr>
            <w:tcW w:w="270" w:type="dxa"/>
          </w:tcPr>
          <w:p w14:paraId="353B26A2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5D8D0" w14:textId="32EB9B8D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A65378" w:rsidRPr="007A168E" w14:paraId="456AAEA4" w14:textId="77777777" w:rsidTr="00BB73E1">
        <w:tc>
          <w:tcPr>
            <w:tcW w:w="4140" w:type="dxa"/>
            <w:vAlign w:val="bottom"/>
          </w:tcPr>
          <w:p w14:paraId="31B3DAC6" w14:textId="1EE53F4D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5BDCB1D9" w14:textId="6F2B69A5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FBC75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D9A30" w14:textId="0BDB8826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E0FA6E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42361" w14:textId="2FEE9BF3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6,609</w:t>
            </w:r>
          </w:p>
        </w:tc>
        <w:tc>
          <w:tcPr>
            <w:tcW w:w="270" w:type="dxa"/>
          </w:tcPr>
          <w:p w14:paraId="14FE1CC7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2BE47" w14:textId="0EF908D2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</w:tr>
      <w:tr w:rsidR="00A65378" w:rsidRPr="007A168E" w14:paraId="473C79BD" w14:textId="77777777" w:rsidTr="00BB73E1">
        <w:tc>
          <w:tcPr>
            <w:tcW w:w="4140" w:type="dxa"/>
            <w:vAlign w:val="bottom"/>
          </w:tcPr>
          <w:p w14:paraId="28BAA55E" w14:textId="0E50A665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1B66CE2F" w14:textId="6F80CF68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09C0B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F29F5" w14:textId="0246C9FD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9A5A6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49EB5" w14:textId="7F6DFACF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1,384,320</w:t>
            </w:r>
          </w:p>
        </w:tc>
        <w:tc>
          <w:tcPr>
            <w:tcW w:w="270" w:type="dxa"/>
          </w:tcPr>
          <w:p w14:paraId="75895194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B9413" w14:textId="1EC783B4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A65378" w:rsidRPr="007A168E" w14:paraId="31A2159A" w14:textId="77777777" w:rsidTr="00BB73E1">
        <w:tc>
          <w:tcPr>
            <w:tcW w:w="4140" w:type="dxa"/>
            <w:vAlign w:val="bottom"/>
          </w:tcPr>
          <w:p w14:paraId="76172385" w14:textId="39EAFF3D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</w:tcPr>
          <w:p w14:paraId="70BA99AD" w14:textId="3BA1BB59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A6857F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5C3886" w14:textId="58CDC19A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128EB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BC113" w14:textId="1F77A048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816,095</w:t>
            </w:r>
          </w:p>
        </w:tc>
        <w:tc>
          <w:tcPr>
            <w:tcW w:w="270" w:type="dxa"/>
          </w:tcPr>
          <w:p w14:paraId="6BEAB97C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DAC41B" w14:textId="10CFB511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</w:tr>
      <w:tr w:rsidR="00A65378" w:rsidRPr="007A168E" w14:paraId="18F1236A" w14:textId="77777777" w:rsidTr="00BB73E1">
        <w:tc>
          <w:tcPr>
            <w:tcW w:w="4140" w:type="dxa"/>
            <w:vAlign w:val="bottom"/>
          </w:tcPr>
          <w:p w14:paraId="06EE08C8" w14:textId="074EA14D" w:rsidR="00A65378" w:rsidRPr="0035030C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74D3982D" w14:textId="469D14D5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81E709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94BAA" w14:textId="4A7DDB51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89B4A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A3A40" w14:textId="6EAE1749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6AF99751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EF81D" w14:textId="4A2FF34C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A65378" w:rsidRPr="007A168E" w14:paraId="6B1FB325" w14:textId="77777777" w:rsidTr="00BB73E1">
        <w:tc>
          <w:tcPr>
            <w:tcW w:w="4140" w:type="dxa"/>
            <w:vAlign w:val="bottom"/>
          </w:tcPr>
          <w:p w14:paraId="36339B97" w14:textId="708FE723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</w:tcPr>
          <w:p w14:paraId="74E4D335" w14:textId="1334FE82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8792EA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1BDBD2" w14:textId="3CFCD4BB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CCE5B4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4D8C6" w14:textId="5F576041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270" w:type="dxa"/>
          </w:tcPr>
          <w:p w14:paraId="504CE81D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1859D" w14:textId="2C957CBB" w:rsidR="00A65378" w:rsidRPr="00BB73E1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A65378" w:rsidRPr="007A168E" w14:paraId="26874393" w14:textId="77777777" w:rsidTr="002B6135">
        <w:tc>
          <w:tcPr>
            <w:tcW w:w="4140" w:type="dxa"/>
          </w:tcPr>
          <w:p w14:paraId="6DDD28EA" w14:textId="1D1EB309" w:rsidR="00A65378" w:rsidRPr="0035030C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587790BE" w14:textId="73146D82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F8AD0D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3B85E" w14:textId="401695B2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4D6AD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FC6D3B" w14:textId="4AAA69A4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5F76E16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73348" w14:textId="6C7AD76D" w:rsidR="00A65378" w:rsidRPr="00691C6C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A65378" w:rsidRPr="007A168E" w14:paraId="67832FDF" w14:textId="77777777" w:rsidTr="00BB73E1">
        <w:tc>
          <w:tcPr>
            <w:tcW w:w="4140" w:type="dxa"/>
          </w:tcPr>
          <w:p w14:paraId="3A288DD9" w14:textId="6C4B010F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61E7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40D69DF7" w14:textId="71B9FB7A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76E84C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A5DBC" w14:textId="6EF6FA59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AAE2FD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3011D" w14:textId="4F62F8C0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6,217</w:t>
            </w:r>
          </w:p>
        </w:tc>
        <w:tc>
          <w:tcPr>
            <w:tcW w:w="270" w:type="dxa"/>
          </w:tcPr>
          <w:p w14:paraId="7FDEA360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EA52B" w14:textId="13DECE66" w:rsidR="00A65378" w:rsidRPr="00691C6C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</w:tr>
      <w:tr w:rsidR="00A65378" w:rsidRPr="007A168E" w14:paraId="41B5A875" w14:textId="77777777" w:rsidTr="00BB73E1">
        <w:tc>
          <w:tcPr>
            <w:tcW w:w="4140" w:type="dxa"/>
          </w:tcPr>
          <w:p w14:paraId="777A5EF0" w14:textId="77777777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C991AEB" w14:textId="4E97E744" w:rsidR="00A65378" w:rsidRPr="00BB73E1" w:rsidRDefault="00A65378" w:rsidP="00A65378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8AA7B6C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D8DBE" w14:textId="77777777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436BA5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56692" w14:textId="77777777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CA969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BBE7BB" w14:textId="77777777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5378" w:rsidRPr="007A168E" w14:paraId="43C7D611" w14:textId="77777777" w:rsidTr="00BB73E1">
        <w:tc>
          <w:tcPr>
            <w:tcW w:w="4140" w:type="dxa"/>
          </w:tcPr>
          <w:p w14:paraId="4B14F44E" w14:textId="3F1C6C53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1080" w:type="dxa"/>
          </w:tcPr>
          <w:p w14:paraId="7DED37C3" w14:textId="058DE011" w:rsidR="00A65378" w:rsidRPr="00BB73E1" w:rsidRDefault="004738EA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</w:tcPr>
          <w:p w14:paraId="10813578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ECF95C" w14:textId="6AD66C00" w:rsidR="00A65378" w:rsidRPr="002748AF" w:rsidRDefault="00A65378" w:rsidP="00A65378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6927242C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39F74" w14:textId="22EDCAEC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928D519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83DD27" w14:textId="3A8E74AE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65378" w:rsidRPr="007A168E" w14:paraId="0A008ED8" w14:textId="77777777" w:rsidTr="00BB73E1">
        <w:tc>
          <w:tcPr>
            <w:tcW w:w="4140" w:type="dxa"/>
          </w:tcPr>
          <w:p w14:paraId="5AFC9321" w14:textId="516A9143" w:rsidR="00A65378" w:rsidRPr="00704F9B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073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</w:tcPr>
          <w:p w14:paraId="26A53E85" w14:textId="153D3923" w:rsidR="00A65378" w:rsidRPr="006661C0" w:rsidRDefault="004738EA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11,127</w:t>
            </w:r>
          </w:p>
        </w:tc>
        <w:tc>
          <w:tcPr>
            <w:tcW w:w="270" w:type="dxa"/>
          </w:tcPr>
          <w:p w14:paraId="2C5C2C84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248045" w14:textId="2093EC43" w:rsidR="00A65378" w:rsidRPr="002748AF" w:rsidRDefault="00A65378" w:rsidP="00A65378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14:paraId="7E59B95E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95757" w14:textId="7A942DB6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11,127</w:t>
            </w:r>
          </w:p>
        </w:tc>
        <w:tc>
          <w:tcPr>
            <w:tcW w:w="270" w:type="dxa"/>
          </w:tcPr>
          <w:p w14:paraId="740878BF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D36EB" w14:textId="6DB355DD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</w:tr>
      <w:tr w:rsidR="00A65378" w:rsidRPr="007A168E" w14:paraId="5CF9EC12" w14:textId="77777777" w:rsidTr="00BB73E1">
        <w:tc>
          <w:tcPr>
            <w:tcW w:w="4140" w:type="dxa"/>
          </w:tcPr>
          <w:p w14:paraId="1D4AAA30" w14:textId="0053A7E3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4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546FC4BC" w14:textId="20E18818" w:rsidR="00A65378" w:rsidRPr="00BB73E1" w:rsidRDefault="004738EA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1,757</w:t>
            </w:r>
          </w:p>
        </w:tc>
        <w:tc>
          <w:tcPr>
            <w:tcW w:w="270" w:type="dxa"/>
          </w:tcPr>
          <w:p w14:paraId="5EDB3D35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7FD16" w14:textId="30E2ACD5" w:rsidR="00A65378" w:rsidRPr="002748AF" w:rsidRDefault="00A65378" w:rsidP="00A65378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70" w:type="dxa"/>
          </w:tcPr>
          <w:p w14:paraId="6244FEDF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28E9A" w14:textId="3BA8A563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1,757</w:t>
            </w:r>
          </w:p>
        </w:tc>
        <w:tc>
          <w:tcPr>
            <w:tcW w:w="270" w:type="dxa"/>
          </w:tcPr>
          <w:p w14:paraId="73555866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2D3293" w14:textId="41C15FC0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</w:tr>
      <w:tr w:rsidR="00A65378" w:rsidRPr="007A168E" w14:paraId="721A4E46" w14:textId="77777777" w:rsidTr="00BB73E1">
        <w:tc>
          <w:tcPr>
            <w:tcW w:w="4140" w:type="dxa"/>
          </w:tcPr>
          <w:p w14:paraId="646C2D27" w14:textId="77777777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50D2F59" w14:textId="0BAD8B2B" w:rsidR="00A65378" w:rsidRPr="00DD0D41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5DE3EAE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17486B" w14:textId="77777777" w:rsidR="00A65378" w:rsidRPr="002748AF" w:rsidRDefault="00A65378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41F4FC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601F4B" w14:textId="189537BB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D5F7A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4C65A" w14:textId="77777777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5378" w:rsidRPr="007A168E" w14:paraId="07FB9967" w14:textId="77777777" w:rsidTr="00BB73E1">
        <w:trPr>
          <w:trHeight w:val="353"/>
        </w:trPr>
        <w:tc>
          <w:tcPr>
            <w:tcW w:w="4140" w:type="dxa"/>
          </w:tcPr>
          <w:p w14:paraId="7639BCA0" w14:textId="5021DB3A" w:rsidR="00A65378" w:rsidRPr="007A168E" w:rsidRDefault="00A65378" w:rsidP="00A65378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2006473B" w14:textId="25F8C2E2" w:rsidR="00A65378" w:rsidRPr="00DD0D41" w:rsidRDefault="00BC289B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2BE754B6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A99F62" w14:textId="58D84243" w:rsidR="00A65378" w:rsidRPr="002748AF" w:rsidRDefault="00A65378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A546790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15EDE7" w14:textId="4FDDA719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54BB05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76B48" w14:textId="6B94D909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5378" w:rsidRPr="007A168E" w14:paraId="235B50EF" w14:textId="77777777" w:rsidTr="00BB73E1">
        <w:tc>
          <w:tcPr>
            <w:tcW w:w="4140" w:type="dxa"/>
          </w:tcPr>
          <w:p w14:paraId="5A38BBCA" w14:textId="71BD3D15" w:rsidR="00A65378" w:rsidRPr="007A168E" w:rsidRDefault="00A65378" w:rsidP="00A65378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4D891723" w14:textId="34624C10" w:rsidR="00A65378" w:rsidRPr="00DD0D41" w:rsidRDefault="00BC289B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  <w:tc>
          <w:tcPr>
            <w:tcW w:w="270" w:type="dxa"/>
          </w:tcPr>
          <w:p w14:paraId="1F4982FE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3059D" w14:textId="024C2AAB" w:rsidR="00A65378" w:rsidRPr="002748AF" w:rsidRDefault="00A65378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5A6B52D7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55F724" w14:textId="356B9EB2" w:rsidR="00A65378" w:rsidRPr="002748AF" w:rsidRDefault="00A65378" w:rsidP="00A65378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6F715A5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60E32" w14:textId="65CE49B8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5378" w:rsidRPr="007A168E" w14:paraId="3F0F48C7" w14:textId="77777777" w:rsidTr="00213A4A">
        <w:tc>
          <w:tcPr>
            <w:tcW w:w="4140" w:type="dxa"/>
          </w:tcPr>
          <w:p w14:paraId="013CA038" w14:textId="5ACA42D9" w:rsidR="00A65378" w:rsidRPr="007A168E" w:rsidRDefault="00A65378" w:rsidP="00A65378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</w:tcPr>
          <w:p w14:paraId="0DDB2B16" w14:textId="16233795" w:rsidR="00A65378" w:rsidRPr="00DD0D41" w:rsidRDefault="00BC289B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2C109AF3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524D9" w14:textId="08C34E27" w:rsidR="00A65378" w:rsidRPr="002748AF" w:rsidRDefault="00A65378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A335C62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BD8A1" w14:textId="4C8E45C2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628374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9A4AD" w14:textId="239A14D2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5378" w:rsidRPr="007A168E" w14:paraId="35D236FE" w14:textId="77777777" w:rsidTr="00213A4A">
        <w:tc>
          <w:tcPr>
            <w:tcW w:w="4140" w:type="dxa"/>
          </w:tcPr>
          <w:p w14:paraId="4867E285" w14:textId="15A27708" w:rsidR="00A65378" w:rsidRPr="007A168E" w:rsidRDefault="00A65378" w:rsidP="00A65378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69D531" w14:textId="7B8E1AAE" w:rsidR="00A65378" w:rsidRPr="00DD0D41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24A093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311732" w14:textId="6CC2784D" w:rsidR="00A65378" w:rsidRPr="002748AF" w:rsidRDefault="00A65378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3B34E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127E85" w14:textId="7183EA5A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C7D39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CC36F" w14:textId="7555A410" w:rsidR="00A65378" w:rsidRPr="002748AF" w:rsidRDefault="00A65378" w:rsidP="00A6537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5378" w:rsidRPr="007A168E" w14:paraId="2815D113" w14:textId="77777777" w:rsidTr="00BB73E1">
        <w:tc>
          <w:tcPr>
            <w:tcW w:w="4140" w:type="dxa"/>
          </w:tcPr>
          <w:p w14:paraId="515F6C8D" w14:textId="10C5F979" w:rsidR="00A65378" w:rsidRPr="007A168E" w:rsidRDefault="00A65378" w:rsidP="00A65378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D43B55" w14:textId="0A9BA999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F50B1C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82C35" w14:textId="1DFCE9A2" w:rsidR="00A65378" w:rsidRPr="002748AF" w:rsidRDefault="00A65378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84AA9F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26689" w14:textId="363803F7" w:rsidR="00A65378" w:rsidRPr="002748AF" w:rsidRDefault="00A65378" w:rsidP="00A65378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46844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0D205" w14:textId="14BD1E17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65378" w:rsidRPr="007A168E" w14:paraId="31265E93" w14:textId="77777777" w:rsidTr="00213A4A">
        <w:tc>
          <w:tcPr>
            <w:tcW w:w="4140" w:type="dxa"/>
          </w:tcPr>
          <w:p w14:paraId="408FA733" w14:textId="77777777" w:rsidR="00467685" w:rsidRPr="007A168E" w:rsidRDefault="00467685" w:rsidP="00A65378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0E1C41" w14:textId="5641F3F4" w:rsidR="00A65378" w:rsidRPr="002748AF" w:rsidRDefault="00A65378" w:rsidP="00A65378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EC374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D0AD1" w14:textId="670F6FD4" w:rsidR="00A65378" w:rsidRPr="002748AF" w:rsidRDefault="00A65378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14A6F5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55ACDF" w14:textId="25C3E406" w:rsidR="00A65378" w:rsidRPr="002748AF" w:rsidRDefault="00A65378" w:rsidP="00A65378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58C68" w14:textId="77777777" w:rsidR="00A65378" w:rsidRPr="002748AF" w:rsidRDefault="00A65378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81766" w14:textId="160054DA" w:rsidR="00A65378" w:rsidRPr="002748AF" w:rsidRDefault="00A65378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7685" w:rsidRPr="007A168E" w14:paraId="73F1A82F" w14:textId="77777777" w:rsidTr="00213A4A">
        <w:tc>
          <w:tcPr>
            <w:tcW w:w="4140" w:type="dxa"/>
          </w:tcPr>
          <w:p w14:paraId="7C414DE0" w14:textId="77777777" w:rsidR="00467685" w:rsidRPr="007A168E" w:rsidRDefault="00467685" w:rsidP="00A65378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558508" w14:textId="77777777" w:rsidR="00467685" w:rsidRPr="002748AF" w:rsidRDefault="00467685" w:rsidP="00A65378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D6B16" w14:textId="77777777" w:rsidR="00467685" w:rsidRPr="002748AF" w:rsidRDefault="00467685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1E31E" w14:textId="77777777" w:rsidR="00467685" w:rsidRPr="002748AF" w:rsidRDefault="00467685" w:rsidP="00A65378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52AB3E" w14:textId="77777777" w:rsidR="00467685" w:rsidRPr="002748AF" w:rsidRDefault="00467685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07650" w14:textId="77777777" w:rsidR="00467685" w:rsidRPr="002748AF" w:rsidRDefault="00467685" w:rsidP="00A65378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7C098" w14:textId="77777777" w:rsidR="00467685" w:rsidRPr="002748AF" w:rsidRDefault="00467685" w:rsidP="00A65378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43F6A" w14:textId="77777777" w:rsidR="00467685" w:rsidRPr="002748AF" w:rsidRDefault="00467685" w:rsidP="00A65378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3A4A" w:rsidRPr="007A168E" w14:paraId="605D6C8E" w14:textId="77777777" w:rsidTr="001360FB">
        <w:tc>
          <w:tcPr>
            <w:tcW w:w="4140" w:type="dxa"/>
          </w:tcPr>
          <w:p w14:paraId="63A7F5A1" w14:textId="3F52286F" w:rsidR="00213A4A" w:rsidRPr="007A168E" w:rsidRDefault="00213A4A" w:rsidP="00213A4A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3D870AD7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B79C6C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F88532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A9E37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347B28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5A784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D841B5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A4A" w:rsidRPr="007A168E" w14:paraId="733F35EB" w14:textId="77777777" w:rsidTr="001360FB">
        <w:tc>
          <w:tcPr>
            <w:tcW w:w="4140" w:type="dxa"/>
          </w:tcPr>
          <w:p w14:paraId="39A86D87" w14:textId="4DE607FC" w:rsidR="00213A4A" w:rsidRPr="007A168E" w:rsidRDefault="00213A4A" w:rsidP="00213A4A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0D7EB3F4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CA5E4C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906E76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A9171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A572C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EF286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BAD9B8" w14:textId="77777777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A4A" w:rsidRPr="007A168E" w14:paraId="16F44C21" w14:textId="77777777" w:rsidTr="00213A4A">
        <w:tc>
          <w:tcPr>
            <w:tcW w:w="4140" w:type="dxa"/>
          </w:tcPr>
          <w:p w14:paraId="2DDC715C" w14:textId="636F505F" w:rsidR="00213A4A" w:rsidRPr="007A168E" w:rsidRDefault="00213A4A" w:rsidP="00213A4A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</w:tcPr>
          <w:p w14:paraId="7CF5A1DF" w14:textId="406B43F3" w:rsidR="00213A4A" w:rsidRPr="00213A4A" w:rsidRDefault="00213A4A" w:rsidP="00213A4A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3A4A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270" w:type="dxa"/>
          </w:tcPr>
          <w:p w14:paraId="764FE4D7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AFD9E" w14:textId="6E1A8948" w:rsidR="00213A4A" w:rsidRPr="00213A4A" w:rsidRDefault="00213A4A" w:rsidP="00213A4A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3A4A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14:paraId="2AB09DCC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25747" w14:textId="0B117E5A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B1329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1AF9F7" w14:textId="39290B74" w:rsidR="00213A4A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3A4A" w:rsidRPr="007A168E" w14:paraId="6FE633B4" w14:textId="77777777" w:rsidTr="00213A4A">
        <w:tc>
          <w:tcPr>
            <w:tcW w:w="4140" w:type="dxa"/>
          </w:tcPr>
          <w:p w14:paraId="15FF0995" w14:textId="76A922ED" w:rsidR="00213A4A" w:rsidRPr="007A168E" w:rsidRDefault="00213A4A" w:rsidP="00213A4A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เลียวไพรัตนวิสาหกิจ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1F591D" w14:textId="51ADCA5E" w:rsidR="00213A4A" w:rsidRPr="00213A4A" w:rsidRDefault="00213A4A" w:rsidP="00213A4A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3A4A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71AAB261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8A3564" w14:textId="13396420" w:rsidR="00213A4A" w:rsidRPr="00213A4A" w:rsidRDefault="00213A4A" w:rsidP="00213A4A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3A4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D2F0470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C9FEA0" w14:textId="1BC2C94A" w:rsidR="00213A4A" w:rsidRPr="00213A4A" w:rsidRDefault="00213A4A" w:rsidP="00213A4A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3A4A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733A13F8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1CF4C0" w14:textId="1AB0CF10" w:rsidR="00213A4A" w:rsidRPr="00213A4A" w:rsidRDefault="00213A4A" w:rsidP="00213A4A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3A4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213A4A" w:rsidRPr="007A168E" w14:paraId="1FA4B3E9" w14:textId="77777777" w:rsidTr="00213A4A">
        <w:tc>
          <w:tcPr>
            <w:tcW w:w="4140" w:type="dxa"/>
          </w:tcPr>
          <w:p w14:paraId="599F21ED" w14:textId="77777777" w:rsidR="00213A4A" w:rsidRPr="007A168E" w:rsidRDefault="00213A4A" w:rsidP="00213A4A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E55577" w14:textId="0C044E9D" w:rsidR="00213A4A" w:rsidRPr="00213A4A" w:rsidRDefault="00213A4A" w:rsidP="00213A4A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13,917</w:t>
            </w:r>
          </w:p>
        </w:tc>
        <w:tc>
          <w:tcPr>
            <w:tcW w:w="270" w:type="dxa"/>
          </w:tcPr>
          <w:p w14:paraId="210CA44D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07F14A" w14:textId="1C48A08C" w:rsidR="00213A4A" w:rsidRDefault="00213A4A" w:rsidP="00213A4A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34C0A37D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4CB2C6" w14:textId="2943E796" w:rsidR="00213A4A" w:rsidRDefault="00213A4A" w:rsidP="00213A4A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2,677,180</w:t>
            </w:r>
          </w:p>
        </w:tc>
        <w:tc>
          <w:tcPr>
            <w:tcW w:w="270" w:type="dxa"/>
          </w:tcPr>
          <w:p w14:paraId="627330E4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27884C" w14:textId="2D183F55" w:rsidR="00213A4A" w:rsidRPr="00213A4A" w:rsidRDefault="00213A4A" w:rsidP="00213A4A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</w:tr>
      <w:tr w:rsidR="00213A4A" w:rsidRPr="007A168E" w14:paraId="53FDBE24" w14:textId="77777777" w:rsidTr="00BB73E1">
        <w:tc>
          <w:tcPr>
            <w:tcW w:w="4140" w:type="dxa"/>
            <w:vAlign w:val="bottom"/>
          </w:tcPr>
          <w:p w14:paraId="280701EC" w14:textId="77777777" w:rsidR="00213A4A" w:rsidRPr="007A168E" w:rsidRDefault="00213A4A" w:rsidP="00213A4A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2FE19061" w14:textId="7D462D51" w:rsidR="00213A4A" w:rsidRPr="00DD0D41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6CA450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E8916B" w14:textId="5247CFBB" w:rsidR="00213A4A" w:rsidRPr="002748AF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1F6F32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F982EB" w14:textId="606E47B6" w:rsidR="00213A4A" w:rsidRPr="002748AF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03C3A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B34228" w14:textId="17C94365" w:rsidR="00213A4A" w:rsidRPr="002748AF" w:rsidRDefault="00213A4A" w:rsidP="00213A4A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3A4A" w:rsidRPr="007A168E" w14:paraId="0C79CCB5" w14:textId="77777777" w:rsidTr="00BB73E1">
        <w:trPr>
          <w:trHeight w:val="67"/>
        </w:trPr>
        <w:tc>
          <w:tcPr>
            <w:tcW w:w="4140" w:type="dxa"/>
            <w:vAlign w:val="bottom"/>
          </w:tcPr>
          <w:p w14:paraId="48743B1A" w14:textId="77777777" w:rsidR="00213A4A" w:rsidRPr="007A168E" w:rsidRDefault="00213A4A" w:rsidP="00213A4A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0C2DFC" w14:textId="41FC02D8" w:rsidR="00213A4A" w:rsidRPr="002748AF" w:rsidRDefault="00213A4A" w:rsidP="00213A4A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13,917</w:t>
            </w:r>
          </w:p>
        </w:tc>
        <w:tc>
          <w:tcPr>
            <w:tcW w:w="270" w:type="dxa"/>
          </w:tcPr>
          <w:p w14:paraId="244CF8B6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EE21A1" w14:textId="1C2C26C1" w:rsidR="00213A4A" w:rsidRPr="002748AF" w:rsidRDefault="00213A4A" w:rsidP="00213A4A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458CEA37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0219D2" w14:textId="5B651D69" w:rsidR="00213A4A" w:rsidRPr="002748AF" w:rsidRDefault="00213A4A" w:rsidP="00213A4A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2,677,180</w:t>
            </w:r>
          </w:p>
        </w:tc>
        <w:tc>
          <w:tcPr>
            <w:tcW w:w="270" w:type="dxa"/>
          </w:tcPr>
          <w:p w14:paraId="4DA55EF6" w14:textId="77777777" w:rsidR="00213A4A" w:rsidRPr="002748AF" w:rsidRDefault="00213A4A" w:rsidP="00213A4A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38DCC1" w14:textId="591CBD83" w:rsidR="00213A4A" w:rsidRPr="002748AF" w:rsidRDefault="00213A4A" w:rsidP="00213A4A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</w:tr>
    </w:tbl>
    <w:p w14:paraId="608A34CD" w14:textId="3F1F7BB6" w:rsidR="000A5749" w:rsidRDefault="000A5749"/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720"/>
        <w:gridCol w:w="720"/>
        <w:gridCol w:w="990"/>
        <w:gridCol w:w="270"/>
        <w:gridCol w:w="990"/>
        <w:gridCol w:w="270"/>
        <w:gridCol w:w="180"/>
        <w:gridCol w:w="990"/>
        <w:gridCol w:w="270"/>
        <w:gridCol w:w="990"/>
      </w:tblGrid>
      <w:tr w:rsidR="00515EF1" w:rsidRPr="00DD0D41" w14:paraId="6523B578" w14:textId="77777777" w:rsidTr="00DA4895">
        <w:trPr>
          <w:trHeight w:val="24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128E89B0" w14:textId="151076E9" w:rsidR="00515EF1" w:rsidRPr="00DA4895" w:rsidRDefault="000A5749" w:rsidP="00515EF1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4895">
              <w:rPr>
                <w:sz w:val="30"/>
                <w:szCs w:val="30"/>
              </w:rPr>
              <w:br w:type="page"/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0144D0A0" w14:textId="77777777" w:rsidR="00515EF1" w:rsidRPr="00DA4895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950" w:type="dxa"/>
            <w:gridSpan w:val="8"/>
            <w:tcBorders>
              <w:top w:val="nil"/>
              <w:bottom w:val="nil"/>
            </w:tcBorders>
          </w:tcPr>
          <w:p w14:paraId="480439A1" w14:textId="77777777" w:rsidR="00515EF1" w:rsidRPr="00DA4895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C24" w:rsidRPr="00DD0D41" w14:paraId="15C4C452" w14:textId="77777777" w:rsidTr="00DA4895">
        <w:trPr>
          <w:trHeight w:val="240"/>
          <w:tblHeader/>
        </w:trPr>
        <w:tc>
          <w:tcPr>
            <w:tcW w:w="2880" w:type="dxa"/>
            <w:tcBorders>
              <w:top w:val="nil"/>
            </w:tcBorders>
          </w:tcPr>
          <w:p w14:paraId="25F5BC0C" w14:textId="77777777" w:rsidR="00F84C24" w:rsidRPr="00DA4895" w:rsidRDefault="00F84C24" w:rsidP="00F84C24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199C4224" w14:textId="2473D9CF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AA2298F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11B8E" w14:textId="77777777" w:rsidR="00F84C24" w:rsidRPr="00DA4895" w:rsidRDefault="00F84C24" w:rsidP="00F84C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32AF0CD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64B69F" w14:textId="77777777" w:rsidR="00F84C24" w:rsidRPr="00DA4895" w:rsidRDefault="00F84C24" w:rsidP="00F84C24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6FBEDCE8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DA6BF" w14:textId="77777777" w:rsidR="00F84C24" w:rsidRPr="00DA4895" w:rsidRDefault="00F84C24" w:rsidP="00F84C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62A79B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F84C24" w:rsidRPr="00DD0D41" w14:paraId="074C10BD" w14:textId="77777777" w:rsidTr="00DA4895">
        <w:trPr>
          <w:trHeight w:val="240"/>
          <w:tblHeader/>
        </w:trPr>
        <w:tc>
          <w:tcPr>
            <w:tcW w:w="2880" w:type="dxa"/>
            <w:tcBorders>
              <w:top w:val="nil"/>
            </w:tcBorders>
          </w:tcPr>
          <w:p w14:paraId="38AC3D8E" w14:textId="77777777" w:rsidR="00F84C24" w:rsidRPr="00DA4895" w:rsidRDefault="00F84C24" w:rsidP="00F84C24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303E4556" w14:textId="0482F786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F6B32E" w14:textId="0AF2D80F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DA489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4DBBB" w14:textId="77777777" w:rsidR="00F84C24" w:rsidRPr="00DA4895" w:rsidRDefault="00F84C24" w:rsidP="00F84C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AAE5D9D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4A3138" w14:textId="77777777" w:rsidR="00F84C24" w:rsidRPr="00DA4895" w:rsidRDefault="00F84C24" w:rsidP="00F84C24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3F4EFB60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E5708" w14:textId="77777777" w:rsidR="00F84C24" w:rsidRPr="00DA4895" w:rsidRDefault="00F84C24" w:rsidP="00F84C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52DC0D9" w14:textId="4F5B8515" w:rsidR="00F84C24" w:rsidRPr="00DA4895" w:rsidRDefault="00700CC3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A489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A489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F84C24" w:rsidRPr="00DD0D41" w14:paraId="5B148891" w14:textId="77777777" w:rsidTr="00DA4895">
        <w:trPr>
          <w:trHeight w:val="240"/>
          <w:tblHeader/>
        </w:trPr>
        <w:tc>
          <w:tcPr>
            <w:tcW w:w="2880" w:type="dxa"/>
            <w:tcBorders>
              <w:top w:val="nil"/>
            </w:tcBorders>
          </w:tcPr>
          <w:p w14:paraId="0C2AD637" w14:textId="77777777" w:rsidR="00F84C24" w:rsidRPr="00DA4895" w:rsidRDefault="00F84C24" w:rsidP="00F84C24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64F1EF3E" w14:textId="695B095D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DA489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มีนาคม </w:t>
            </w: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074127D" w14:textId="0B7985B6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40F9A"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0DA3" w14:textId="77777777" w:rsidR="00F84C24" w:rsidRPr="00DA4895" w:rsidRDefault="00F84C24" w:rsidP="00F84C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762A50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4221E5" w14:textId="77777777" w:rsidR="00F84C24" w:rsidRPr="00DA4895" w:rsidRDefault="00F84C24" w:rsidP="00F84C24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14:paraId="091B1813" w14:textId="77777777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7481F" w14:textId="77777777" w:rsidR="00F84C24" w:rsidRPr="00DA4895" w:rsidRDefault="00F84C24" w:rsidP="00F84C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16C871" w14:textId="27257F85" w:rsidR="00F84C24" w:rsidRPr="00DA4895" w:rsidRDefault="00F84C24" w:rsidP="00F84C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00CC3"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515EF1" w:rsidRPr="00DD0D41" w14:paraId="527A0D71" w14:textId="77777777" w:rsidTr="00DA4895">
        <w:trPr>
          <w:trHeight w:val="240"/>
          <w:tblHeader/>
        </w:trPr>
        <w:tc>
          <w:tcPr>
            <w:tcW w:w="2880" w:type="dxa"/>
          </w:tcPr>
          <w:p w14:paraId="3DC803A2" w14:textId="77777777" w:rsidR="00515EF1" w:rsidRPr="00DA4895" w:rsidRDefault="00515EF1" w:rsidP="00515EF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3D403957" w14:textId="77777777" w:rsidR="00515EF1" w:rsidRPr="00DA4895" w:rsidRDefault="00515EF1" w:rsidP="00515EF1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950" w:type="dxa"/>
            <w:gridSpan w:val="8"/>
            <w:tcBorders>
              <w:top w:val="nil"/>
              <w:bottom w:val="nil"/>
            </w:tcBorders>
          </w:tcPr>
          <w:p w14:paraId="63E49020" w14:textId="77777777" w:rsidR="00515EF1" w:rsidRPr="00DA4895" w:rsidRDefault="00515EF1" w:rsidP="00515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DA48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A489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15EF1" w:rsidRPr="00DD0D41" w14:paraId="6315CBED" w14:textId="77777777" w:rsidTr="00DA4895">
        <w:trPr>
          <w:trHeight w:val="240"/>
          <w:tblHeader/>
        </w:trPr>
        <w:tc>
          <w:tcPr>
            <w:tcW w:w="2880" w:type="dxa"/>
          </w:tcPr>
          <w:p w14:paraId="2F627E85" w14:textId="4CDE6600" w:rsidR="00515EF1" w:rsidRPr="00DA4895" w:rsidRDefault="00515EF1" w:rsidP="00032B46">
            <w:pPr>
              <w:tabs>
                <w:tab w:val="left" w:pos="720"/>
              </w:tabs>
              <w:spacing w:line="240" w:lineRule="auto"/>
              <w:ind w:left="256" w:hanging="270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เงินให้กู้ยืมระยะสั้นแก่กิจการที่เกี่ยวข้อ</w:t>
            </w:r>
            <w:r w:rsidRPr="00DA489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ง</w:t>
            </w:r>
            <w:r w:rsidRPr="00DA489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</w:t>
            </w:r>
          </w:p>
        </w:tc>
        <w:tc>
          <w:tcPr>
            <w:tcW w:w="1440" w:type="dxa"/>
            <w:gridSpan w:val="2"/>
          </w:tcPr>
          <w:p w14:paraId="709C7F51" w14:textId="77777777" w:rsidR="00515EF1" w:rsidRPr="00DA4895" w:rsidRDefault="00515EF1" w:rsidP="00515EF1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8"/>
            <w:tcBorders>
              <w:top w:val="nil"/>
              <w:bottom w:val="nil"/>
            </w:tcBorders>
          </w:tcPr>
          <w:p w14:paraId="3ECD3FCF" w14:textId="77777777" w:rsidR="00515EF1" w:rsidRPr="00DA4895" w:rsidRDefault="00515EF1" w:rsidP="00515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515EF1" w:rsidRPr="00DD0D41" w14:paraId="5C18EAAD" w14:textId="77777777" w:rsidTr="00E774CE">
        <w:trPr>
          <w:trHeight w:val="247"/>
        </w:trPr>
        <w:tc>
          <w:tcPr>
            <w:tcW w:w="2880" w:type="dxa"/>
            <w:tcBorders>
              <w:top w:val="nil"/>
            </w:tcBorders>
          </w:tcPr>
          <w:p w14:paraId="563D3A3C" w14:textId="77777777" w:rsidR="00515EF1" w:rsidRPr="00DA4895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nil"/>
            </w:tcBorders>
          </w:tcPr>
          <w:p w14:paraId="05EFE24C" w14:textId="77777777" w:rsidR="00515EF1" w:rsidRPr="00DA4895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5EC9308F" w14:textId="77777777" w:rsidR="00515EF1" w:rsidRPr="00DA4895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758CB91" w14:textId="77777777" w:rsidR="00515EF1" w:rsidRPr="00DA4895" w:rsidRDefault="00515EF1" w:rsidP="00515EF1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866FE9" w14:textId="77777777" w:rsidR="00515EF1" w:rsidRPr="00DA4895" w:rsidRDefault="00515EF1" w:rsidP="00515EF1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4802F9C" w14:textId="77777777" w:rsidR="00515EF1" w:rsidRPr="00DA4895" w:rsidRDefault="00515EF1" w:rsidP="00515EF1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gridSpan w:val="2"/>
            <w:tcBorders>
              <w:top w:val="nil"/>
            </w:tcBorders>
          </w:tcPr>
          <w:p w14:paraId="04AF5814" w14:textId="77777777" w:rsidR="00515EF1" w:rsidRPr="00DA4895" w:rsidRDefault="00515EF1" w:rsidP="00515EF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5D2BA07" w14:textId="77777777" w:rsidR="00515EF1" w:rsidRPr="00DA4895" w:rsidRDefault="00515EF1" w:rsidP="00515EF1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0377251" w14:textId="77777777" w:rsidR="00515EF1" w:rsidRPr="00DA4895" w:rsidRDefault="00515EF1" w:rsidP="00515EF1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A2943C0" w14:textId="77777777" w:rsidR="00515EF1" w:rsidRPr="00DA4895" w:rsidRDefault="00515EF1" w:rsidP="00515EF1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1117" w:rsidRPr="00DD0D41" w14:paraId="0A2F6390" w14:textId="77777777" w:rsidTr="00DA4895">
        <w:tc>
          <w:tcPr>
            <w:tcW w:w="2880" w:type="dxa"/>
          </w:tcPr>
          <w:p w14:paraId="42EFC517" w14:textId="0F1858FC" w:rsidR="00C61117" w:rsidRPr="00DA4895" w:rsidRDefault="00C61117" w:rsidP="00C61117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 w:rsidRPr="00DA489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คอนกรีต</w:t>
            </w:r>
            <w:r w:rsidRPr="00DA489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695F344F" w14:textId="2BE3EBED" w:rsidR="00C61117" w:rsidRPr="00DA4895" w:rsidRDefault="00CF5F66" w:rsidP="00C61117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1.200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4669D4F" w14:textId="68605774" w:rsidR="00C61117" w:rsidRPr="00DA4895" w:rsidRDefault="00687C4C" w:rsidP="00687C4C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AD94AC" w14:textId="77777777" w:rsidR="00C61117" w:rsidRPr="00DA4895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12D746E" w14:textId="3CF3D0ED" w:rsidR="00C61117" w:rsidRPr="00DA4895" w:rsidRDefault="00CF5F66" w:rsidP="0091728C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450" w:type="dxa"/>
            <w:gridSpan w:val="2"/>
            <w:tcBorders>
              <w:top w:val="nil"/>
              <w:bottom w:val="nil"/>
            </w:tcBorders>
          </w:tcPr>
          <w:p w14:paraId="77D89A2A" w14:textId="77777777" w:rsidR="00C61117" w:rsidRPr="00DA4895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B9F475A" w14:textId="27A34C6A" w:rsidR="00C61117" w:rsidRPr="00DA4895" w:rsidRDefault="002E1BA9" w:rsidP="002E1BA9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81188B" w14:textId="77777777" w:rsidR="00C61117" w:rsidRPr="00DA4895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B9765F6" w14:textId="21236770" w:rsidR="00C61117" w:rsidRPr="00DA4895" w:rsidRDefault="00CF5F66" w:rsidP="0091728C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</w:rPr>
              <w:t>50,</w:t>
            </w: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5F5ECF" w:rsidRPr="00DD0D41" w14:paraId="41BA191A" w14:textId="77777777" w:rsidTr="00DA4895">
        <w:tc>
          <w:tcPr>
            <w:tcW w:w="2880" w:type="dxa"/>
          </w:tcPr>
          <w:p w14:paraId="41BF332B" w14:textId="5458E39B" w:rsidR="005F5ECF" w:rsidRPr="00DA4895" w:rsidRDefault="005F5ECF" w:rsidP="005F5EC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ทีพีไอ </w:t>
            </w:r>
            <w:r w:rsidRPr="00DA489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ออลซีซั่น</w:t>
            </w: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14:paraId="23CC41BF" w14:textId="0C367AA2" w:rsidR="005F5ECF" w:rsidRPr="00DA4895" w:rsidRDefault="00CF5F66" w:rsidP="005F5ECF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</w:rPr>
              <w:t>1.200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E030A16" w14:textId="295022EE" w:rsidR="005F5ECF" w:rsidRPr="00DA4895" w:rsidRDefault="005F5ECF" w:rsidP="005F5ECF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1,238,083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A6D5B2" w14:textId="77777777" w:rsidR="005F5ECF" w:rsidRPr="00DA4895" w:rsidRDefault="005F5ECF" w:rsidP="005F5EC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C60D020" w14:textId="5FCFBAF1" w:rsidR="005F5ECF" w:rsidRPr="00DA4895" w:rsidRDefault="00CF5F66" w:rsidP="0091728C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7,168,442</w:t>
            </w:r>
          </w:p>
        </w:tc>
        <w:tc>
          <w:tcPr>
            <w:tcW w:w="450" w:type="dxa"/>
            <w:gridSpan w:val="2"/>
            <w:tcBorders>
              <w:top w:val="nil"/>
              <w:bottom w:val="nil"/>
            </w:tcBorders>
          </w:tcPr>
          <w:p w14:paraId="591D39E2" w14:textId="77777777" w:rsidR="005F5ECF" w:rsidRPr="00DA4895" w:rsidRDefault="005F5ECF" w:rsidP="005F5EC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142806C" w14:textId="0AB0009C" w:rsidR="005F5ECF" w:rsidRPr="00DA4895" w:rsidRDefault="00CF5F66" w:rsidP="005F5EC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(6,660,300)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458998" w14:textId="77777777" w:rsidR="005F5ECF" w:rsidRPr="00DA4895" w:rsidRDefault="005F5ECF" w:rsidP="005F5EC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9BC8EAC" w14:textId="6B7A5CC0" w:rsidR="005F5ECF" w:rsidRPr="00DA4895" w:rsidRDefault="00CF5F66" w:rsidP="005F5EC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1,746,225</w:t>
            </w:r>
          </w:p>
        </w:tc>
      </w:tr>
      <w:tr w:rsidR="005F5ECF" w:rsidRPr="00DD0D41" w14:paraId="4886C23A" w14:textId="77777777" w:rsidTr="00DA4895">
        <w:tc>
          <w:tcPr>
            <w:tcW w:w="2880" w:type="dxa"/>
          </w:tcPr>
          <w:p w14:paraId="5F2A2880" w14:textId="09802D7B" w:rsidR="005F5ECF" w:rsidRPr="00DA4895" w:rsidRDefault="005F5ECF" w:rsidP="005F5EC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ซิลิกอน โพลีน จำกัด</w:t>
            </w:r>
          </w:p>
        </w:tc>
        <w:tc>
          <w:tcPr>
            <w:tcW w:w="1440" w:type="dxa"/>
            <w:gridSpan w:val="2"/>
          </w:tcPr>
          <w:p w14:paraId="6F60AE88" w14:textId="1DE3336E" w:rsidR="005F5ECF" w:rsidRPr="00DA4895" w:rsidRDefault="00CF5F66" w:rsidP="005F5ECF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3.350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B149728" w14:textId="2401FC6B" w:rsidR="005F5ECF" w:rsidRPr="00DA4895" w:rsidRDefault="005F5ECF" w:rsidP="005F5ECF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142,183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F7CE33" w14:textId="77777777" w:rsidR="005F5ECF" w:rsidRPr="00DA4895" w:rsidRDefault="005F5ECF" w:rsidP="005F5EC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0AE26F6" w14:textId="3BB24DA5" w:rsidR="005F5ECF" w:rsidRPr="00DA4895" w:rsidRDefault="002E1BA9" w:rsidP="002E1BA9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50" w:type="dxa"/>
            <w:gridSpan w:val="2"/>
            <w:tcBorders>
              <w:top w:val="nil"/>
              <w:bottom w:val="nil"/>
            </w:tcBorders>
          </w:tcPr>
          <w:p w14:paraId="24197A32" w14:textId="77777777" w:rsidR="005F5ECF" w:rsidRPr="00DA4895" w:rsidRDefault="005F5ECF" w:rsidP="005F5EC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07186F1" w14:textId="6AA04A73" w:rsidR="005F5ECF" w:rsidRPr="00DA4895" w:rsidRDefault="00CF5F66" w:rsidP="005F5ECF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(142,183)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27690" w14:textId="77777777" w:rsidR="005F5ECF" w:rsidRPr="00DA4895" w:rsidRDefault="005F5ECF" w:rsidP="005F5EC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C9B2FD4" w14:textId="076938CA" w:rsidR="005F5ECF" w:rsidRPr="00DA4895" w:rsidRDefault="00CF5F66" w:rsidP="002E1BA9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61117" w:rsidRPr="00DD0D41" w14:paraId="755E0877" w14:textId="77777777" w:rsidTr="00E774CE">
        <w:tc>
          <w:tcPr>
            <w:tcW w:w="2880" w:type="dxa"/>
          </w:tcPr>
          <w:p w14:paraId="2DF3C21D" w14:textId="77777777" w:rsidR="00C61117" w:rsidRPr="00DA4895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B6A967E" w14:textId="77777777" w:rsidR="00C61117" w:rsidRPr="00DA4895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31C564F" w14:textId="77777777" w:rsidR="00C61117" w:rsidRPr="00DA4895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127FC54" w14:textId="138FF32E" w:rsidR="00C61117" w:rsidRPr="00DA4895" w:rsidRDefault="00022B11" w:rsidP="006336EC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6607DE02" w14:textId="77777777" w:rsidR="00C61117" w:rsidRPr="00DA4895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6DCD51B" w14:textId="223E922E" w:rsidR="00C61117" w:rsidRPr="00E774CE" w:rsidRDefault="00CF5F66" w:rsidP="00E774C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74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7,218,442</w:t>
            </w:r>
          </w:p>
        </w:tc>
        <w:tc>
          <w:tcPr>
            <w:tcW w:w="450" w:type="dxa"/>
            <w:gridSpan w:val="2"/>
          </w:tcPr>
          <w:p w14:paraId="70E8599A" w14:textId="77777777" w:rsidR="00C61117" w:rsidRPr="00DA4895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CC25F42" w14:textId="209DD6B7" w:rsidR="00C61117" w:rsidRPr="00DA4895" w:rsidRDefault="00CF5F66" w:rsidP="00DD0D4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(6,802,483)</w:t>
            </w:r>
          </w:p>
        </w:tc>
        <w:tc>
          <w:tcPr>
            <w:tcW w:w="270" w:type="dxa"/>
          </w:tcPr>
          <w:p w14:paraId="67CD399F" w14:textId="77777777" w:rsidR="00C61117" w:rsidRPr="00DA4895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7287003" w14:textId="1882D8A3" w:rsidR="00C61117" w:rsidRPr="00DA4895" w:rsidRDefault="00CF5F66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1,796,225</w:t>
            </w:r>
          </w:p>
        </w:tc>
      </w:tr>
      <w:tr w:rsidR="00267C86" w:rsidRPr="00DD0D41" w14:paraId="25704DDA" w14:textId="77777777" w:rsidTr="00E774CE">
        <w:trPr>
          <w:trHeight w:val="80"/>
        </w:trPr>
        <w:tc>
          <w:tcPr>
            <w:tcW w:w="2880" w:type="dxa"/>
          </w:tcPr>
          <w:p w14:paraId="3377B438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720" w:type="dxa"/>
          </w:tcPr>
          <w:p w14:paraId="12498CE8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AAF5B7A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4551DD4" w14:textId="113528C3" w:rsidR="00267C86" w:rsidRPr="00DA4895" w:rsidRDefault="00267C86" w:rsidP="00267C86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A4895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270" w:type="dxa"/>
            <w:tcBorders>
              <w:bottom w:val="nil"/>
            </w:tcBorders>
          </w:tcPr>
          <w:p w14:paraId="706624EE" w14:textId="77777777" w:rsidR="00267C86" w:rsidRPr="00DA4895" w:rsidRDefault="00267C86" w:rsidP="00267C8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9A3B347" w14:textId="7153B046" w:rsidR="00267C86" w:rsidRPr="00DA4895" w:rsidRDefault="00CF5F66" w:rsidP="00E774C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4,268</w:t>
            </w:r>
          </w:p>
        </w:tc>
        <w:tc>
          <w:tcPr>
            <w:tcW w:w="450" w:type="dxa"/>
            <w:gridSpan w:val="2"/>
            <w:tcBorders>
              <w:bottom w:val="nil"/>
            </w:tcBorders>
          </w:tcPr>
          <w:p w14:paraId="3821652A" w14:textId="77777777" w:rsidR="00267C86" w:rsidRPr="00DA4895" w:rsidRDefault="00267C86" w:rsidP="00267C8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432C2D6" w14:textId="5646C7A4" w:rsidR="00267C86" w:rsidRPr="00DA4895" w:rsidRDefault="00CF5F66" w:rsidP="00267C8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(2,584)</w:t>
            </w:r>
          </w:p>
        </w:tc>
        <w:tc>
          <w:tcPr>
            <w:tcW w:w="270" w:type="dxa"/>
            <w:tcBorders>
              <w:bottom w:val="nil"/>
            </w:tcBorders>
          </w:tcPr>
          <w:p w14:paraId="5A698FFD" w14:textId="77777777" w:rsidR="00267C86" w:rsidRPr="00DA4895" w:rsidRDefault="00267C86" w:rsidP="00267C8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EC5CDAE" w14:textId="2B20214C" w:rsidR="00267C86" w:rsidRPr="00DA4895" w:rsidRDefault="00CF5F66" w:rsidP="00267C8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28,461</w:t>
            </w:r>
          </w:p>
        </w:tc>
      </w:tr>
      <w:tr w:rsidR="00267C86" w:rsidRPr="00DD0D41" w14:paraId="5418A19C" w14:textId="77777777" w:rsidTr="00E774CE">
        <w:tc>
          <w:tcPr>
            <w:tcW w:w="2880" w:type="dxa"/>
          </w:tcPr>
          <w:p w14:paraId="60675C2A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7847AB65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087305C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D571E34" w14:textId="4DCAE023" w:rsidR="00267C86" w:rsidRPr="00DA4895" w:rsidRDefault="00267C86" w:rsidP="00267C86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E7034" w14:textId="77777777" w:rsidR="00267C86" w:rsidRPr="00DA4895" w:rsidRDefault="00267C86" w:rsidP="00267C8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A936763" w14:textId="7BB5FDCE" w:rsidR="00267C86" w:rsidRPr="00DA4895" w:rsidRDefault="00CF5F66" w:rsidP="00E774C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7,222,710</w:t>
            </w:r>
          </w:p>
        </w:tc>
        <w:tc>
          <w:tcPr>
            <w:tcW w:w="450" w:type="dxa"/>
            <w:gridSpan w:val="2"/>
            <w:tcBorders>
              <w:top w:val="nil"/>
              <w:bottom w:val="nil"/>
            </w:tcBorders>
          </w:tcPr>
          <w:p w14:paraId="73F21B67" w14:textId="77777777" w:rsidR="00267C86" w:rsidRPr="00DA4895" w:rsidRDefault="00267C86" w:rsidP="00267C8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A12217A" w14:textId="324B2222" w:rsidR="00267C86" w:rsidRPr="00DA4895" w:rsidRDefault="00CF5F66" w:rsidP="00267C8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(6,805,067)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9AFDE5" w14:textId="77777777" w:rsidR="00267C86" w:rsidRPr="00DA4895" w:rsidRDefault="00267C86" w:rsidP="00267C8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90AF2FD" w14:textId="4CC0474E" w:rsidR="00267C86" w:rsidRPr="00DA4895" w:rsidRDefault="00CF5F66" w:rsidP="00267C8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1,824,686</w:t>
            </w:r>
          </w:p>
        </w:tc>
      </w:tr>
      <w:tr w:rsidR="00267C86" w:rsidRPr="00DD0D41" w14:paraId="177563D8" w14:textId="77777777" w:rsidTr="00E774CE">
        <w:tc>
          <w:tcPr>
            <w:tcW w:w="2880" w:type="dxa"/>
            <w:tcBorders>
              <w:top w:val="nil"/>
              <w:bottom w:val="nil"/>
            </w:tcBorders>
          </w:tcPr>
          <w:p w14:paraId="0EAEFBC2" w14:textId="66B94BE4" w:rsidR="00267C86" w:rsidRPr="00DA4895" w:rsidRDefault="00267C86" w:rsidP="00267C86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A48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9FCECDC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7179448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EA05842" w14:textId="1D674052" w:rsidR="00267C86" w:rsidRPr="00DA4895" w:rsidRDefault="00267C86" w:rsidP="00267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866CE77" w14:textId="77777777" w:rsidR="00267C86" w:rsidRPr="00DA4895" w:rsidRDefault="00267C86" w:rsidP="00267C86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B0B9A0D" w14:textId="77777777" w:rsidR="00267C86" w:rsidRPr="00DA4895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50" w:type="dxa"/>
            <w:gridSpan w:val="2"/>
            <w:tcBorders>
              <w:top w:val="nil"/>
              <w:bottom w:val="nil"/>
            </w:tcBorders>
            <w:vAlign w:val="bottom"/>
          </w:tcPr>
          <w:p w14:paraId="2721B114" w14:textId="77777777" w:rsidR="00267C86" w:rsidRPr="00DA4895" w:rsidRDefault="00267C86" w:rsidP="00267C86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2930343" w14:textId="77777777" w:rsidR="00267C86" w:rsidRPr="00DA4895" w:rsidRDefault="00267C86" w:rsidP="00267C86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F1079D" w14:textId="77777777" w:rsidR="00267C86" w:rsidRPr="00DA4895" w:rsidRDefault="00267C86" w:rsidP="00267C8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5BE0FE9" w14:textId="077C64EA" w:rsidR="00267C86" w:rsidRPr="00DA4895" w:rsidRDefault="00CF5F66" w:rsidP="00267C86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7C86" w:rsidRPr="00DD0D41" w14:paraId="26DDB11A" w14:textId="77777777" w:rsidTr="00E774CE">
        <w:tc>
          <w:tcPr>
            <w:tcW w:w="2880" w:type="dxa"/>
            <w:tcBorders>
              <w:bottom w:val="nil"/>
            </w:tcBorders>
          </w:tcPr>
          <w:p w14:paraId="0D84153C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  <w:tcBorders>
              <w:bottom w:val="nil"/>
            </w:tcBorders>
          </w:tcPr>
          <w:p w14:paraId="1F2F6861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8C412F2" w14:textId="77777777" w:rsidR="00267C86" w:rsidRPr="00DA4895" w:rsidRDefault="00267C86" w:rsidP="00267C8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17D995" w14:textId="389170CF" w:rsidR="00267C86" w:rsidRPr="00DA4895" w:rsidRDefault="00267C86" w:rsidP="00267C86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  <w:tc>
          <w:tcPr>
            <w:tcW w:w="270" w:type="dxa"/>
            <w:tcBorders>
              <w:bottom w:val="nil"/>
            </w:tcBorders>
          </w:tcPr>
          <w:p w14:paraId="4F02F2C8" w14:textId="77777777" w:rsidR="00267C86" w:rsidRPr="00DA4895" w:rsidRDefault="00267C86" w:rsidP="00267C86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F28D1B3" w14:textId="77777777" w:rsidR="00267C86" w:rsidRPr="00DA4895" w:rsidRDefault="00267C86" w:rsidP="00267C86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gridSpan w:val="2"/>
            <w:tcBorders>
              <w:top w:val="nil"/>
              <w:bottom w:val="nil"/>
            </w:tcBorders>
          </w:tcPr>
          <w:p w14:paraId="1C01A136" w14:textId="77777777" w:rsidR="00267C86" w:rsidRPr="00DA4895" w:rsidRDefault="00267C86" w:rsidP="00267C86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5925EA6" w14:textId="77777777" w:rsidR="00267C86" w:rsidRPr="00DA4895" w:rsidRDefault="00267C86" w:rsidP="00267C86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B45CB76" w14:textId="77777777" w:rsidR="00267C86" w:rsidRPr="00DA4895" w:rsidRDefault="00267C86" w:rsidP="00267C86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9B60CF" w14:textId="22691F3A" w:rsidR="00267C86" w:rsidRPr="00DA4895" w:rsidRDefault="00CF5F66" w:rsidP="00267C8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48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1,824,686</w:t>
            </w:r>
          </w:p>
        </w:tc>
      </w:tr>
    </w:tbl>
    <w:p w14:paraId="25E53C54" w14:textId="0B6361A3" w:rsidR="00091575" w:rsidRDefault="00091575" w:rsidP="00CB1904">
      <w:pPr>
        <w:pStyle w:val="Ang15"/>
        <w:rPr>
          <w:cs/>
        </w:rPr>
      </w:pPr>
    </w:p>
    <w:p w14:paraId="7EA55884" w14:textId="512127F0" w:rsidR="00091575" w:rsidRDefault="0009157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CB1904" w:rsidRPr="0035030C" w14:paraId="001BE62D" w14:textId="77777777" w:rsidTr="00921511">
        <w:trPr>
          <w:tblHeader/>
        </w:trPr>
        <w:tc>
          <w:tcPr>
            <w:tcW w:w="4140" w:type="dxa"/>
          </w:tcPr>
          <w:p w14:paraId="16E05A7C" w14:textId="2333DDA6" w:rsidR="00CB1904" w:rsidRPr="0035030C" w:rsidRDefault="00CB1904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FC1460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A66BBC" w14:textId="77777777" w:rsidR="00CB1904" w:rsidRPr="0035030C" w:rsidRDefault="00CB1904" w:rsidP="00AF56B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77FE25C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C86" w:rsidRPr="0035030C" w14:paraId="15E1A56C" w14:textId="77777777" w:rsidTr="00921511">
        <w:trPr>
          <w:tblHeader/>
        </w:trPr>
        <w:tc>
          <w:tcPr>
            <w:tcW w:w="4140" w:type="dxa"/>
          </w:tcPr>
          <w:p w14:paraId="4959FE79" w14:textId="60022055" w:rsidR="00267C86" w:rsidRPr="00254424" w:rsidRDefault="00267C86" w:rsidP="00267C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8455A8" w14:textId="2A1777B5" w:rsidR="00267C86" w:rsidRPr="0035030C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BD6CCE6" w14:textId="77777777" w:rsidR="00267C86" w:rsidRPr="0035030C" w:rsidRDefault="00267C86" w:rsidP="00267C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F563E" w14:textId="0B3AB2B2" w:rsidR="00267C86" w:rsidRPr="0035030C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21C5554" w14:textId="77777777" w:rsidR="00267C86" w:rsidRPr="0035030C" w:rsidRDefault="00267C86" w:rsidP="00267C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0231F6" w14:textId="54EE9610" w:rsidR="00267C86" w:rsidRPr="0035030C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34377EB" w14:textId="77777777" w:rsidR="00267C86" w:rsidRPr="0035030C" w:rsidRDefault="00267C86" w:rsidP="00267C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C4C22" w14:textId="72FB8BBD" w:rsidR="00267C86" w:rsidRPr="0035030C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67C86" w:rsidRPr="0035030C" w14:paraId="72FC9304" w14:textId="77777777" w:rsidTr="00921511">
        <w:trPr>
          <w:tblHeader/>
        </w:trPr>
        <w:tc>
          <w:tcPr>
            <w:tcW w:w="4140" w:type="dxa"/>
          </w:tcPr>
          <w:p w14:paraId="1BE63160" w14:textId="77777777" w:rsidR="00267C86" w:rsidRPr="00254424" w:rsidRDefault="00267C86" w:rsidP="00267C8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00E320" w14:textId="4342AE38" w:rsidR="00267C86" w:rsidRPr="0035030C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21625C1" w14:textId="77777777" w:rsidR="00267C86" w:rsidRPr="0035030C" w:rsidRDefault="00267C86" w:rsidP="00267C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342DF" w14:textId="73C78CA4" w:rsidR="00267C86" w:rsidRPr="0035030C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6190BC0" w14:textId="77777777" w:rsidR="00267C86" w:rsidRPr="0035030C" w:rsidRDefault="00267C86" w:rsidP="00267C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E49B12" w14:textId="4DC3B9B9" w:rsidR="00267C86" w:rsidRPr="0035030C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21DBE9B" w14:textId="77777777" w:rsidR="00267C86" w:rsidRPr="0035030C" w:rsidRDefault="00267C86" w:rsidP="00267C8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61B93" w14:textId="159CD1FD" w:rsidR="00267C86" w:rsidRPr="0035030C" w:rsidRDefault="00267C86" w:rsidP="00267C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C61117" w:rsidRPr="0035030C" w14:paraId="77776969" w14:textId="77777777" w:rsidTr="00921511">
        <w:trPr>
          <w:tblHeader/>
        </w:trPr>
        <w:tc>
          <w:tcPr>
            <w:tcW w:w="4140" w:type="dxa"/>
          </w:tcPr>
          <w:p w14:paraId="0C93D76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EBA9874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08FA4AC9" w14:textId="77777777" w:rsidTr="00921511">
        <w:tc>
          <w:tcPr>
            <w:tcW w:w="4140" w:type="dxa"/>
          </w:tcPr>
          <w:p w14:paraId="3B13E817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05BB9971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66534D59" w14:textId="77777777" w:rsidTr="00921511">
        <w:tc>
          <w:tcPr>
            <w:tcW w:w="4140" w:type="dxa"/>
          </w:tcPr>
          <w:p w14:paraId="0513C67B" w14:textId="77777777" w:rsidR="00C61117" w:rsidRPr="0035030C" w:rsidRDefault="00C61117" w:rsidP="00FE7119">
            <w:pPr>
              <w:tabs>
                <w:tab w:val="left" w:pos="340"/>
              </w:tabs>
              <w:spacing w:line="240" w:lineRule="auto"/>
              <w:ind w:left="2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130" w:type="dxa"/>
            <w:gridSpan w:val="7"/>
          </w:tcPr>
          <w:p w14:paraId="62B21EC5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2077A2DA" w14:textId="77777777" w:rsidTr="00921511">
        <w:trPr>
          <w:trHeight w:val="60"/>
        </w:trPr>
        <w:tc>
          <w:tcPr>
            <w:tcW w:w="4140" w:type="dxa"/>
          </w:tcPr>
          <w:p w14:paraId="24CB2ABF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133ABF1" w14:textId="77777777" w:rsidR="00C61117" w:rsidRPr="0035030C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80C20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5FDB9" w14:textId="77777777" w:rsidR="00C61117" w:rsidRPr="0035030C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34A5E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8DFC6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D90C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85166" w14:textId="77777777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4D03" w:rsidRPr="0035030C" w14:paraId="0DBFA3C6" w14:textId="77777777" w:rsidTr="00921511">
        <w:tc>
          <w:tcPr>
            <w:tcW w:w="4140" w:type="dxa"/>
          </w:tcPr>
          <w:p w14:paraId="28AF5525" w14:textId="4B32019D" w:rsidR="00E24D03" w:rsidRPr="0035030C" w:rsidRDefault="00E24D03" w:rsidP="00E24D0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69623F03" w14:textId="34E4B1D8" w:rsidR="00E24D03" w:rsidRPr="00254424" w:rsidRDefault="00E24D03" w:rsidP="00E24D03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18365F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AC403" w14:textId="50B76905" w:rsidR="00E24D03" w:rsidRPr="0035030C" w:rsidRDefault="00E24D03" w:rsidP="00E24D03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6E7757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E50CAF" w14:textId="4705E79D" w:rsidR="00E24D03" w:rsidRPr="00EA2A05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1,633</w:t>
            </w:r>
          </w:p>
        </w:tc>
        <w:tc>
          <w:tcPr>
            <w:tcW w:w="270" w:type="dxa"/>
          </w:tcPr>
          <w:p w14:paraId="37248BBD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1964C" w14:textId="422A9BCB" w:rsidR="00E24D03" w:rsidRPr="0035030C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E24D03" w:rsidRPr="0035030C" w14:paraId="37E9BD99" w14:textId="77777777" w:rsidTr="00921511">
        <w:tc>
          <w:tcPr>
            <w:tcW w:w="4140" w:type="dxa"/>
            <w:vAlign w:val="bottom"/>
          </w:tcPr>
          <w:p w14:paraId="0BFAA552" w14:textId="5874CB96" w:rsidR="00E24D03" w:rsidRPr="0035030C" w:rsidRDefault="00E24D03" w:rsidP="00E24D0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29A4EBB8" w14:textId="4487829C" w:rsidR="00E24D03" w:rsidRPr="0035030C" w:rsidRDefault="00E24D03" w:rsidP="00E24D03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F3BCC6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DC3FB" w14:textId="3F25F417" w:rsidR="00E24D03" w:rsidRPr="0035030C" w:rsidRDefault="00E24D03" w:rsidP="00E24D03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745C09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B95AA" w14:textId="0D4AEF94" w:rsidR="00E24D03" w:rsidRPr="00EA2A05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102,325</w:t>
            </w:r>
          </w:p>
        </w:tc>
        <w:tc>
          <w:tcPr>
            <w:tcW w:w="270" w:type="dxa"/>
          </w:tcPr>
          <w:p w14:paraId="22A99724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807A2" w14:textId="71E53CB5" w:rsidR="00E24D03" w:rsidRPr="0035030C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E24D03" w:rsidRPr="0035030C" w14:paraId="41B727BA" w14:textId="77777777" w:rsidTr="00921511">
        <w:tc>
          <w:tcPr>
            <w:tcW w:w="4140" w:type="dxa"/>
            <w:vAlign w:val="bottom"/>
          </w:tcPr>
          <w:p w14:paraId="1D1B7811" w14:textId="13B31462" w:rsidR="00E24D03" w:rsidRPr="0035030C" w:rsidRDefault="00E24D03" w:rsidP="00E24D0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41D9E3B7" w14:textId="1DAA7E07" w:rsidR="00E24D03" w:rsidRPr="0035030C" w:rsidRDefault="00E24D03" w:rsidP="00E24D03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01BE84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6C264" w14:textId="01A3FB91" w:rsidR="00E24D03" w:rsidRPr="0035030C" w:rsidRDefault="00E24D03" w:rsidP="00E24D03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8C5A81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790173" w14:textId="06DB8FB4" w:rsidR="00E24D03" w:rsidRPr="00EA2A05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2,768</w:t>
            </w:r>
          </w:p>
        </w:tc>
        <w:tc>
          <w:tcPr>
            <w:tcW w:w="270" w:type="dxa"/>
          </w:tcPr>
          <w:p w14:paraId="5139528C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0A06D" w14:textId="5842CECE" w:rsidR="00E24D03" w:rsidRPr="0035030C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037</w:t>
            </w:r>
          </w:p>
        </w:tc>
      </w:tr>
      <w:tr w:rsidR="00E24D03" w:rsidRPr="0035030C" w14:paraId="63F2709D" w14:textId="77777777" w:rsidTr="00921511">
        <w:tc>
          <w:tcPr>
            <w:tcW w:w="4140" w:type="dxa"/>
            <w:vAlign w:val="bottom"/>
          </w:tcPr>
          <w:p w14:paraId="2A7BD1E7" w14:textId="5821B3BD" w:rsidR="00E24D03" w:rsidRPr="0035030C" w:rsidRDefault="00E24D03" w:rsidP="00E24D0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</w:tcPr>
          <w:p w14:paraId="6B3061C2" w14:textId="30B1A6D7" w:rsidR="00E24D03" w:rsidRPr="0035030C" w:rsidRDefault="00E24D03" w:rsidP="00E24D03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233D52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457B7" w14:textId="24534707" w:rsidR="00E24D03" w:rsidRPr="0035030C" w:rsidRDefault="00E24D03" w:rsidP="00E24D03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D5FB05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0BCC41" w14:textId="6A5AEC20" w:rsidR="00E24D03" w:rsidRPr="00EA2A05" w:rsidRDefault="007469D2" w:rsidP="00E24D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7A7A080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C4FB89" w14:textId="4B66230B" w:rsidR="00E24D03" w:rsidRPr="0035030C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E24D03" w:rsidRPr="0035030C" w14:paraId="198181DA" w14:textId="77777777" w:rsidTr="00921511">
        <w:tc>
          <w:tcPr>
            <w:tcW w:w="4140" w:type="dxa"/>
            <w:vAlign w:val="bottom"/>
          </w:tcPr>
          <w:p w14:paraId="66D71990" w14:textId="1FF94615" w:rsidR="00E24D03" w:rsidRPr="0035030C" w:rsidRDefault="00E24D03" w:rsidP="00E24D0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64FCA40B" w14:textId="2A5A46D8" w:rsidR="00E24D03" w:rsidRPr="0035030C" w:rsidRDefault="00E24D03" w:rsidP="00E24D03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2E2811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3E77F" w14:textId="74E76D86" w:rsidR="00E24D03" w:rsidRPr="0035030C" w:rsidRDefault="00E24D03" w:rsidP="00E24D03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94CC61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716587" w14:textId="6B8BA883" w:rsidR="00E24D03" w:rsidRPr="00EA2A05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37,882</w:t>
            </w:r>
          </w:p>
        </w:tc>
        <w:tc>
          <w:tcPr>
            <w:tcW w:w="270" w:type="dxa"/>
          </w:tcPr>
          <w:p w14:paraId="7E50C009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40ADC" w14:textId="4F1138E1" w:rsidR="00E24D03" w:rsidRPr="0035030C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E24D03" w:rsidRPr="0035030C" w14:paraId="000485DA" w14:textId="77777777" w:rsidTr="00921511">
        <w:tc>
          <w:tcPr>
            <w:tcW w:w="4140" w:type="dxa"/>
            <w:vAlign w:val="bottom"/>
          </w:tcPr>
          <w:p w14:paraId="185F3947" w14:textId="3902671A" w:rsidR="00E24D03" w:rsidRPr="0035030C" w:rsidRDefault="00E24D03" w:rsidP="00E24D0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</w:tcPr>
          <w:p w14:paraId="18250B4C" w14:textId="645CA3E8" w:rsidR="00E24D03" w:rsidRPr="0035030C" w:rsidRDefault="00E24D03" w:rsidP="00E24D03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2F266B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1BF79" w14:textId="4F7810CA" w:rsidR="00E24D03" w:rsidRPr="0035030C" w:rsidRDefault="00E24D03" w:rsidP="00E24D03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7B4E4F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78263D" w14:textId="22254D02" w:rsidR="00E24D03" w:rsidRPr="00EA2A05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  <w:tc>
          <w:tcPr>
            <w:tcW w:w="270" w:type="dxa"/>
          </w:tcPr>
          <w:p w14:paraId="1B5F9741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A48B8" w14:textId="76DB2B29" w:rsidR="00E24D03" w:rsidRPr="0035030C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</w:tr>
      <w:tr w:rsidR="00E24D03" w:rsidRPr="0035030C" w14:paraId="68CCEF95" w14:textId="77777777" w:rsidTr="00921511">
        <w:tc>
          <w:tcPr>
            <w:tcW w:w="4140" w:type="dxa"/>
            <w:vAlign w:val="bottom"/>
          </w:tcPr>
          <w:p w14:paraId="09C25D67" w14:textId="2C3A1143" w:rsidR="00E24D03" w:rsidRPr="00E9278F" w:rsidRDefault="00E24D03" w:rsidP="00E24D0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080" w:type="dxa"/>
          </w:tcPr>
          <w:p w14:paraId="0085FF87" w14:textId="5108FA82" w:rsidR="00E24D03" w:rsidRPr="0035030C" w:rsidRDefault="00E24D03" w:rsidP="00E24D03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A89FFB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E3407" w14:textId="4F4BF216" w:rsidR="00E24D03" w:rsidRPr="0035030C" w:rsidRDefault="00E24D03" w:rsidP="00E24D03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EEDFB4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8AE85" w14:textId="2BE12FAE" w:rsidR="00E24D03" w:rsidRPr="00EA2A05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</w:tcPr>
          <w:p w14:paraId="651BEBA6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C2D25" w14:textId="7BE42105" w:rsidR="00E24D03" w:rsidRPr="0035030C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E24D03" w:rsidRPr="0035030C" w14:paraId="3E386911" w14:textId="77777777" w:rsidTr="00921511">
        <w:tc>
          <w:tcPr>
            <w:tcW w:w="4140" w:type="dxa"/>
          </w:tcPr>
          <w:p w14:paraId="750B0362" w14:textId="4AB4EF63" w:rsidR="00E24D03" w:rsidRPr="00E9278F" w:rsidRDefault="00E24D03" w:rsidP="00E24D0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428DAC0E" w14:textId="607F3766" w:rsidR="00E24D03" w:rsidRPr="0035030C" w:rsidRDefault="00E24D03" w:rsidP="00E24D03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0E6CD4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1CF64" w14:textId="375EC558" w:rsidR="00E24D03" w:rsidRPr="0035030C" w:rsidRDefault="00E24D03" w:rsidP="00E24D03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2E0905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CC88D" w14:textId="113718FB" w:rsidR="00E24D03" w:rsidRPr="00EA2A05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</w:p>
        </w:tc>
        <w:tc>
          <w:tcPr>
            <w:tcW w:w="270" w:type="dxa"/>
          </w:tcPr>
          <w:p w14:paraId="1D46AADB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56109" w14:textId="48A8B5C7" w:rsidR="00E24D03" w:rsidRPr="0035030C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E24D03" w:rsidRPr="0035030C" w14:paraId="70C8ED58" w14:textId="77777777" w:rsidTr="00921511">
        <w:tc>
          <w:tcPr>
            <w:tcW w:w="4140" w:type="dxa"/>
          </w:tcPr>
          <w:p w14:paraId="052B832D" w14:textId="1CF3734E" w:rsidR="00E24D03" w:rsidRPr="00E9278F" w:rsidRDefault="00E24D03" w:rsidP="00E24D0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7154096C" w14:textId="0B7D2CA8" w:rsidR="00E24D03" w:rsidRPr="0035030C" w:rsidRDefault="00E24D03" w:rsidP="00E24D03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FA574A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390D2" w14:textId="7E55E516" w:rsidR="00E24D03" w:rsidRPr="0035030C" w:rsidRDefault="00E24D03" w:rsidP="00E24D03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078115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FF6B2" w14:textId="07EDBB5E" w:rsidR="00E24D03" w:rsidRPr="00EA2A05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28,436</w:t>
            </w:r>
          </w:p>
        </w:tc>
        <w:tc>
          <w:tcPr>
            <w:tcW w:w="270" w:type="dxa"/>
          </w:tcPr>
          <w:p w14:paraId="5AD7E301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C7D20" w14:textId="723799C8" w:rsidR="00E24D03" w:rsidRPr="0035030C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</w:tr>
      <w:tr w:rsidR="00E24D03" w:rsidRPr="0035030C" w14:paraId="393BC4D6" w14:textId="77777777" w:rsidTr="00921511">
        <w:tc>
          <w:tcPr>
            <w:tcW w:w="4140" w:type="dxa"/>
          </w:tcPr>
          <w:p w14:paraId="0B94EFA3" w14:textId="429B360D" w:rsidR="00E24D03" w:rsidRPr="00E9278F" w:rsidRDefault="00E24D03" w:rsidP="00E24D0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</w:tcPr>
          <w:p w14:paraId="6BBA024D" w14:textId="5C26F262" w:rsidR="00E24D03" w:rsidRPr="0035030C" w:rsidRDefault="00E24D03" w:rsidP="00E24D03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F725C1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703899" w14:textId="54401F07" w:rsidR="00E24D03" w:rsidRPr="0035030C" w:rsidRDefault="00E24D03" w:rsidP="00E24D03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383D77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AF00C" w14:textId="32B230FC" w:rsidR="00E24D03" w:rsidRPr="00EA2A05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4,697</w:t>
            </w:r>
          </w:p>
        </w:tc>
        <w:tc>
          <w:tcPr>
            <w:tcW w:w="270" w:type="dxa"/>
          </w:tcPr>
          <w:p w14:paraId="63F7D2D3" w14:textId="77777777" w:rsidR="00E24D03" w:rsidRPr="00EA2A05" w:rsidRDefault="00E24D03" w:rsidP="00E24D03">
            <w:pPr>
              <w:spacing w:line="240" w:lineRule="atLeast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5FDA05" w14:textId="3A9AC9A7" w:rsidR="00E24D03" w:rsidRPr="0035030C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E24D03" w:rsidRPr="0035030C" w14:paraId="2FBCF8D6" w14:textId="77777777" w:rsidTr="00921511">
        <w:tc>
          <w:tcPr>
            <w:tcW w:w="4140" w:type="dxa"/>
          </w:tcPr>
          <w:p w14:paraId="375AF690" w14:textId="57756BD6" w:rsidR="00E24D03" w:rsidRPr="00E9278F" w:rsidRDefault="00E24D03" w:rsidP="00E24D03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080" w:type="dxa"/>
          </w:tcPr>
          <w:p w14:paraId="37B1D1EC" w14:textId="5D2D9322" w:rsidR="00E24D03" w:rsidRPr="0035030C" w:rsidRDefault="00E24D03" w:rsidP="00E24D03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CF1BE2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7C14" w14:textId="745E4B39" w:rsidR="00E24D03" w:rsidRPr="0035030C" w:rsidRDefault="00E24D03" w:rsidP="00E24D03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3DCFF9" w14:textId="77777777" w:rsidR="00E24D03" w:rsidRPr="0035030C" w:rsidRDefault="00E24D03" w:rsidP="00E24D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072F3" w14:textId="4F46B740" w:rsidR="00E24D03" w:rsidRPr="0035030C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2,569</w:t>
            </w:r>
          </w:p>
        </w:tc>
        <w:tc>
          <w:tcPr>
            <w:tcW w:w="270" w:type="dxa"/>
          </w:tcPr>
          <w:p w14:paraId="6F26B8E7" w14:textId="77777777" w:rsidR="00E24D03" w:rsidRPr="0035030C" w:rsidRDefault="00E24D03" w:rsidP="00E24D03">
            <w:pPr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9073F3" w14:textId="57E45FD6" w:rsidR="00E24D03" w:rsidRPr="0035030C" w:rsidRDefault="00E24D03" w:rsidP="00E24D03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C61117" w:rsidRPr="0035030C" w14:paraId="01D83D34" w14:textId="77777777" w:rsidTr="00921511">
        <w:tc>
          <w:tcPr>
            <w:tcW w:w="4140" w:type="dxa"/>
          </w:tcPr>
          <w:p w14:paraId="29A010A1" w14:textId="1023C4DE" w:rsidR="00C61117" w:rsidRPr="00E7450F" w:rsidRDefault="00C61117" w:rsidP="00C61117">
            <w:pPr>
              <w:ind w:right="-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45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CAABBB7" w14:textId="77777777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CF04368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6C438" w14:textId="0985A286" w:rsidR="00C61117" w:rsidRPr="000C3C41" w:rsidRDefault="00C61117" w:rsidP="00C61117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B29792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DA636" w14:textId="470E454E" w:rsidR="00C61117" w:rsidRPr="00921511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8E4E37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5B83B2" w14:textId="4EA2651F" w:rsidR="00C61117" w:rsidRPr="002810CA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80CA2" w:rsidRPr="0035030C" w14:paraId="534623CB" w14:textId="77777777" w:rsidTr="00921511">
        <w:tc>
          <w:tcPr>
            <w:tcW w:w="4140" w:type="dxa"/>
            <w:vAlign w:val="bottom"/>
          </w:tcPr>
          <w:p w14:paraId="32A221B7" w14:textId="22A0C3D7" w:rsidR="00280CA2" w:rsidRPr="0035030C" w:rsidRDefault="00280CA2" w:rsidP="00280CA2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10F42BCC" w14:textId="1966955A" w:rsidR="00280CA2" w:rsidRPr="00921511" w:rsidRDefault="00E24D03" w:rsidP="00280CA2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240DB13" w14:textId="77777777" w:rsidR="00280CA2" w:rsidRPr="0035030C" w:rsidRDefault="00280CA2" w:rsidP="00280CA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11098" w14:textId="61270FBC" w:rsidR="00280CA2" w:rsidRPr="0035030C" w:rsidRDefault="00280CA2" w:rsidP="00280CA2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8863C89" w14:textId="77777777" w:rsidR="00280CA2" w:rsidRPr="0035030C" w:rsidRDefault="00280CA2" w:rsidP="00280CA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CD2FC5" w14:textId="4208B243" w:rsidR="00280CA2" w:rsidRPr="00EA2A05" w:rsidRDefault="00AE1CFB" w:rsidP="00280CA2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3AAE8B95" w14:textId="77777777" w:rsidR="00280CA2" w:rsidRPr="0035030C" w:rsidRDefault="00280CA2" w:rsidP="00280CA2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2DA600" w14:textId="115AE1BA" w:rsidR="00280CA2" w:rsidRPr="0035030C" w:rsidRDefault="00280CA2" w:rsidP="00280CA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280CA2" w:rsidRPr="0035030C" w14:paraId="6F14768E" w14:textId="77777777" w:rsidTr="00921511">
        <w:tc>
          <w:tcPr>
            <w:tcW w:w="4140" w:type="dxa"/>
            <w:vAlign w:val="bottom"/>
          </w:tcPr>
          <w:p w14:paraId="44D7FBC3" w14:textId="0389542A" w:rsidR="00280CA2" w:rsidRPr="0035030C" w:rsidRDefault="00280CA2" w:rsidP="00280C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</w:tcPr>
          <w:p w14:paraId="2CE23997" w14:textId="73D06AF8" w:rsidR="00280CA2" w:rsidRPr="00921511" w:rsidRDefault="00E24D03" w:rsidP="00280CA2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16,468</w:t>
            </w:r>
          </w:p>
        </w:tc>
        <w:tc>
          <w:tcPr>
            <w:tcW w:w="270" w:type="dxa"/>
          </w:tcPr>
          <w:p w14:paraId="7DC80FD9" w14:textId="77777777" w:rsidR="00280CA2" w:rsidRPr="0035030C" w:rsidRDefault="00280CA2" w:rsidP="00280CA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4E84C" w14:textId="60ABED97" w:rsidR="00280CA2" w:rsidRPr="0035030C" w:rsidRDefault="00280CA2" w:rsidP="00280CA2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60209E2C" w14:textId="77777777" w:rsidR="00280CA2" w:rsidRPr="0035030C" w:rsidRDefault="00280CA2" w:rsidP="00280CA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0F3D8" w14:textId="63F939EA" w:rsidR="00280CA2" w:rsidRPr="00EA2A05" w:rsidRDefault="00AE1CFB" w:rsidP="00280CA2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14,082</w:t>
            </w:r>
          </w:p>
        </w:tc>
        <w:tc>
          <w:tcPr>
            <w:tcW w:w="270" w:type="dxa"/>
          </w:tcPr>
          <w:p w14:paraId="48779AF5" w14:textId="77777777" w:rsidR="00280CA2" w:rsidRPr="0035030C" w:rsidRDefault="00280CA2" w:rsidP="00280CA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07BA7" w14:textId="1735211A" w:rsidR="00280CA2" w:rsidRPr="00091575" w:rsidRDefault="00280CA2" w:rsidP="00280CA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</w:tr>
      <w:tr w:rsidR="00280CA2" w:rsidRPr="0035030C" w14:paraId="66FFFC2A" w14:textId="77777777" w:rsidTr="00921511">
        <w:tc>
          <w:tcPr>
            <w:tcW w:w="4140" w:type="dxa"/>
            <w:vAlign w:val="bottom"/>
          </w:tcPr>
          <w:p w14:paraId="02D43D73" w14:textId="1A71A2C3" w:rsidR="00280CA2" w:rsidRPr="0035030C" w:rsidRDefault="00280CA2" w:rsidP="00280C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080" w:type="dxa"/>
          </w:tcPr>
          <w:p w14:paraId="23461436" w14:textId="50CBF8DB" w:rsidR="00280CA2" w:rsidRPr="00921511" w:rsidRDefault="00E24D03" w:rsidP="00280CA2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2820E45" w14:textId="77777777" w:rsidR="00280CA2" w:rsidRPr="0035030C" w:rsidRDefault="00280CA2" w:rsidP="00280CA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6A55D0" w14:textId="64649697" w:rsidR="00280CA2" w:rsidRDefault="00280CA2" w:rsidP="00280CA2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46B0A38" w14:textId="77777777" w:rsidR="00280CA2" w:rsidRPr="0035030C" w:rsidRDefault="00280CA2" w:rsidP="00280CA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3D146" w14:textId="205E539D" w:rsidR="00280CA2" w:rsidRDefault="00AE1CFB" w:rsidP="00280CA2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2B30367C" w14:textId="77777777" w:rsidR="00280CA2" w:rsidRPr="0035030C" w:rsidRDefault="00280CA2" w:rsidP="00280CA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6F488" w14:textId="7945801C" w:rsidR="00280CA2" w:rsidRDefault="00280CA2" w:rsidP="00280CA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C61117" w:rsidRPr="0035030C" w14:paraId="65F95450" w14:textId="77777777" w:rsidTr="00921511">
        <w:tc>
          <w:tcPr>
            <w:tcW w:w="4140" w:type="dxa"/>
            <w:vAlign w:val="bottom"/>
          </w:tcPr>
          <w:p w14:paraId="342C79BA" w14:textId="04F48675" w:rsidR="00C61117" w:rsidRPr="0066692A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  <w:r w:rsidR="00E927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294695D6" w14:textId="77777777" w:rsidR="00C61117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EEEE3D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6562D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94E925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C10064" w14:textId="77777777" w:rsidR="00C61117" w:rsidRPr="00EA2A05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8CEE6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62DD7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6A48114F" w14:textId="77777777" w:rsidTr="00921511">
        <w:tc>
          <w:tcPr>
            <w:tcW w:w="4140" w:type="dxa"/>
            <w:vAlign w:val="bottom"/>
          </w:tcPr>
          <w:p w14:paraId="791C58D4" w14:textId="77777777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080" w:type="dxa"/>
          </w:tcPr>
          <w:p w14:paraId="4F88C2E9" w14:textId="2AC94A29" w:rsidR="00C61117" w:rsidRDefault="001C7B50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4CAA554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5C567" w14:textId="3DBA6E27" w:rsidR="00C61117" w:rsidRPr="0035030C" w:rsidRDefault="00522E34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35C2E6FF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491AB" w14:textId="55328E1E" w:rsidR="00C61117" w:rsidRPr="00EA2A05" w:rsidRDefault="00AE1CFB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42F4F61B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2515C" w14:textId="0E1FA1CF" w:rsidR="00C61117" w:rsidRPr="0035030C" w:rsidRDefault="00A51565" w:rsidP="00A5156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1117" w:rsidRPr="0035030C" w14:paraId="3A89993B" w14:textId="77777777" w:rsidTr="003C5CA8">
        <w:tc>
          <w:tcPr>
            <w:tcW w:w="4140" w:type="dxa"/>
          </w:tcPr>
          <w:p w14:paraId="69CCEA33" w14:textId="4C5DA1BF" w:rsidR="00C61117" w:rsidRPr="0035030C" w:rsidRDefault="00C61117" w:rsidP="00C6111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192F2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AF47BF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051B7" w14:textId="77777777" w:rsidR="00C61117" w:rsidRPr="0035030C" w:rsidRDefault="00C61117" w:rsidP="00C61117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2B9F8A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4449B" w14:textId="77777777" w:rsidR="00C61117" w:rsidRPr="00E7450F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18AF1F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0316AC" w14:textId="36813106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13F6" w:rsidRPr="0035030C" w14:paraId="725C89E5" w14:textId="77777777" w:rsidTr="00921511">
        <w:tc>
          <w:tcPr>
            <w:tcW w:w="4140" w:type="dxa"/>
            <w:vAlign w:val="bottom"/>
          </w:tcPr>
          <w:p w14:paraId="4BC8309E" w14:textId="1E70BDFF" w:rsidR="00AF13F6" w:rsidRPr="0035030C" w:rsidRDefault="00AF13F6" w:rsidP="00AF13F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FE027A" w14:textId="52659778" w:rsidR="00AF13F6" w:rsidRPr="0035030C" w:rsidRDefault="00AF13F6" w:rsidP="00AF13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B1DD70" w14:textId="77777777" w:rsidR="00AF13F6" w:rsidRPr="0035030C" w:rsidRDefault="00AF13F6" w:rsidP="00AF13F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8C05E" w14:textId="46A566CD" w:rsidR="00AF13F6" w:rsidRPr="0035030C" w:rsidRDefault="00AF13F6" w:rsidP="00AF13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48B636" w14:textId="77777777" w:rsidR="00AF13F6" w:rsidRPr="00091575" w:rsidRDefault="00AF13F6" w:rsidP="00AF13F6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82EF4F" w14:textId="546BCD07" w:rsidR="00AF13F6" w:rsidRPr="00AB2BB8" w:rsidRDefault="00AF13F6" w:rsidP="00AF13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23A4A9" w14:textId="77777777" w:rsidR="00AF13F6" w:rsidRPr="0035030C" w:rsidRDefault="00AF13F6" w:rsidP="00AF13F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709DA4" w14:textId="3F12EF1C" w:rsidR="00AF13F6" w:rsidRPr="0035030C" w:rsidRDefault="00AF13F6" w:rsidP="00AF13F6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13F6" w:rsidRPr="0035030C" w14:paraId="56AC7670" w14:textId="77777777" w:rsidTr="00921511">
        <w:tc>
          <w:tcPr>
            <w:tcW w:w="4140" w:type="dxa"/>
            <w:vAlign w:val="bottom"/>
          </w:tcPr>
          <w:p w14:paraId="6FF36549" w14:textId="18001DD6" w:rsidR="00AF13F6" w:rsidRPr="0035030C" w:rsidRDefault="00AF13F6" w:rsidP="00AF13F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818F70" w14:textId="2E69481C" w:rsidR="00AF13F6" w:rsidRPr="0035030C" w:rsidRDefault="00AF13F6" w:rsidP="00AF13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68A782" w14:textId="68A6877F" w:rsidR="00AF13F6" w:rsidRPr="0035030C" w:rsidRDefault="00AF13F6" w:rsidP="00AF13F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F0EAC" w14:textId="6CA91A77" w:rsidR="00AF13F6" w:rsidRPr="0035030C" w:rsidRDefault="00AF13F6" w:rsidP="00AF13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12E4C7" w14:textId="77777777" w:rsidR="00AF13F6" w:rsidRPr="00091575" w:rsidRDefault="00AF13F6" w:rsidP="00AF13F6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DF8FB7" w14:textId="342AE53D" w:rsidR="00AF13F6" w:rsidRPr="00EC544E" w:rsidRDefault="00AF13F6" w:rsidP="00E33EE0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994F20" w14:textId="77777777" w:rsidR="00AF13F6" w:rsidRPr="0035030C" w:rsidRDefault="00AF13F6" w:rsidP="00AF13F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97D4AD3" w14:textId="6635AC96" w:rsidR="00AF13F6" w:rsidRPr="0035030C" w:rsidRDefault="00AF13F6" w:rsidP="00191A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13F6" w:rsidRPr="0035030C" w14:paraId="23B361FE" w14:textId="77777777" w:rsidTr="00921511">
        <w:tc>
          <w:tcPr>
            <w:tcW w:w="4140" w:type="dxa"/>
            <w:vAlign w:val="bottom"/>
          </w:tcPr>
          <w:p w14:paraId="7FE4B84A" w14:textId="228AF37A" w:rsidR="00AF13F6" w:rsidRPr="0035030C" w:rsidRDefault="00AF13F6" w:rsidP="00AF13F6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7EEB58" w14:textId="6D52F4EC" w:rsidR="00AF13F6" w:rsidRPr="00AB2BB8" w:rsidRDefault="00AF13F6" w:rsidP="00191A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173735" w14:textId="77777777" w:rsidR="00AF13F6" w:rsidRPr="0035030C" w:rsidRDefault="00AF13F6" w:rsidP="00AF13F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DB47C" w14:textId="290CDBA4" w:rsidR="00AF13F6" w:rsidRDefault="00AF13F6" w:rsidP="00AF13F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F1D6C7" w14:textId="77777777" w:rsidR="00AF13F6" w:rsidRPr="00091575" w:rsidRDefault="00AF13F6" w:rsidP="00AF13F6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C9996A" w14:textId="30362A98" w:rsidR="00AF13F6" w:rsidRPr="00AB2BB8" w:rsidRDefault="00AF13F6" w:rsidP="00191A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0F3A92" w14:textId="77777777" w:rsidR="00AF13F6" w:rsidRPr="0035030C" w:rsidRDefault="00AF13F6" w:rsidP="00AF13F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46BC52" w14:textId="57854F0B" w:rsidR="00AF13F6" w:rsidRPr="00AF13F6" w:rsidRDefault="00AF13F6" w:rsidP="00AF13F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3F6" w:rsidRPr="0035030C" w14:paraId="3E935935" w14:textId="77777777" w:rsidTr="003C5CA8">
        <w:tc>
          <w:tcPr>
            <w:tcW w:w="4140" w:type="dxa"/>
            <w:vAlign w:val="bottom"/>
          </w:tcPr>
          <w:p w14:paraId="73CA1EC2" w14:textId="26C23DFD" w:rsidR="00AF13F6" w:rsidRPr="0035030C" w:rsidRDefault="00AF13F6" w:rsidP="00AF13F6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0AE13A" w14:textId="7EEEB5D2" w:rsidR="00AF13F6" w:rsidRPr="00DE40EB" w:rsidRDefault="00AF13F6" w:rsidP="00AF13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6F4583" w14:textId="77777777" w:rsidR="00AF13F6" w:rsidRPr="0035030C" w:rsidRDefault="00AF13F6" w:rsidP="00AF13F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CA8B75" w14:textId="553C21EF" w:rsidR="00AF13F6" w:rsidRPr="0035030C" w:rsidRDefault="00AF13F6" w:rsidP="00AF13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54CB51" w14:textId="77777777" w:rsidR="00AF13F6" w:rsidRPr="0035030C" w:rsidRDefault="00AF13F6" w:rsidP="00AF13F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8A4AA" w14:textId="14672D28" w:rsidR="00AF13F6" w:rsidRPr="00AB2BB8" w:rsidRDefault="00AF13F6" w:rsidP="00AF13F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A1D71C" w14:textId="77777777" w:rsidR="00AF13F6" w:rsidRPr="0035030C" w:rsidRDefault="00AF13F6" w:rsidP="00AF13F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C646B4" w14:textId="47AB5EF8" w:rsidR="00AF13F6" w:rsidRPr="0035030C" w:rsidRDefault="00AF13F6" w:rsidP="00AF13F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D470C" w:rsidRPr="0035030C" w14:paraId="692A158D" w14:textId="77777777" w:rsidTr="008D470C">
        <w:tc>
          <w:tcPr>
            <w:tcW w:w="4140" w:type="dxa"/>
            <w:vAlign w:val="bottom"/>
          </w:tcPr>
          <w:p w14:paraId="43F54CEF" w14:textId="77777777" w:rsidR="003C5CA8" w:rsidRPr="0035030C" w:rsidRDefault="003C5CA8" w:rsidP="003C5CA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4955400" w14:textId="77777777" w:rsidR="008D470C" w:rsidRDefault="008D470C" w:rsidP="00AF1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C46268" w14:textId="77777777" w:rsidR="008D470C" w:rsidRPr="0035030C" w:rsidRDefault="008D470C" w:rsidP="00AF13F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002AE4" w14:textId="77777777" w:rsidR="008D470C" w:rsidRDefault="008D470C" w:rsidP="00AF13F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D7A3102" w14:textId="77777777" w:rsidR="008D470C" w:rsidRPr="00550F3D" w:rsidRDefault="008D470C" w:rsidP="00AF13F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B7252B" w14:textId="77777777" w:rsidR="008D470C" w:rsidRDefault="008D470C" w:rsidP="00AF13F6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19BDCF" w14:textId="77777777" w:rsidR="008D470C" w:rsidRPr="00550F3D" w:rsidRDefault="008D470C" w:rsidP="00AF13F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938A36" w14:textId="77777777" w:rsidR="008D470C" w:rsidRDefault="008D470C" w:rsidP="00AF13F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C5CA8" w:rsidRPr="0035030C" w14:paraId="2787EF05" w14:textId="77777777" w:rsidTr="008D470C">
        <w:tc>
          <w:tcPr>
            <w:tcW w:w="4140" w:type="dxa"/>
            <w:vAlign w:val="bottom"/>
          </w:tcPr>
          <w:p w14:paraId="19DDCF03" w14:textId="77777777" w:rsidR="003C5CA8" w:rsidRPr="0035030C" w:rsidRDefault="003C5CA8" w:rsidP="003C5CA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D5B53CB" w14:textId="77777777" w:rsidR="003C5CA8" w:rsidRDefault="003C5CA8" w:rsidP="00AF1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3AA8B4E" w14:textId="77777777" w:rsidR="003C5CA8" w:rsidRPr="0035030C" w:rsidRDefault="003C5CA8" w:rsidP="00AF13F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AF1338" w14:textId="77777777" w:rsidR="003C5CA8" w:rsidRDefault="003C5CA8" w:rsidP="00AF13F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78103B0" w14:textId="77777777" w:rsidR="003C5CA8" w:rsidRPr="00550F3D" w:rsidRDefault="003C5CA8" w:rsidP="00AF13F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B77678E" w14:textId="77777777" w:rsidR="003C5CA8" w:rsidRDefault="003C5CA8" w:rsidP="00AF13F6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CC8CBA" w14:textId="77777777" w:rsidR="003C5CA8" w:rsidRPr="00550F3D" w:rsidRDefault="003C5CA8" w:rsidP="00AF13F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83F82C1" w14:textId="77777777" w:rsidR="003C5CA8" w:rsidRDefault="003C5CA8" w:rsidP="00AF13F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C5CA8" w:rsidRPr="0035030C" w14:paraId="2795FE04" w14:textId="77777777" w:rsidTr="008D470C">
        <w:tc>
          <w:tcPr>
            <w:tcW w:w="4140" w:type="dxa"/>
            <w:vAlign w:val="bottom"/>
          </w:tcPr>
          <w:p w14:paraId="5DF0AB5F" w14:textId="77777777" w:rsidR="003C5CA8" w:rsidRPr="0035030C" w:rsidRDefault="003C5CA8" w:rsidP="003C5CA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4EB4E86" w14:textId="77777777" w:rsidR="003C5CA8" w:rsidRDefault="003C5CA8" w:rsidP="00AF13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3063EB" w14:textId="77777777" w:rsidR="003C5CA8" w:rsidRPr="0035030C" w:rsidRDefault="003C5CA8" w:rsidP="00AF13F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75DDF4" w14:textId="77777777" w:rsidR="003C5CA8" w:rsidRDefault="003C5CA8" w:rsidP="00AF13F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5D09A3B" w14:textId="77777777" w:rsidR="003C5CA8" w:rsidRPr="00550F3D" w:rsidRDefault="003C5CA8" w:rsidP="00AF13F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B9A9F2" w14:textId="77777777" w:rsidR="003C5CA8" w:rsidRDefault="003C5CA8" w:rsidP="00AF13F6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B95A98" w14:textId="77777777" w:rsidR="003C5CA8" w:rsidRPr="00550F3D" w:rsidRDefault="003C5CA8" w:rsidP="00AF13F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D53D1A" w14:textId="77777777" w:rsidR="003C5CA8" w:rsidRDefault="003C5CA8" w:rsidP="00AF13F6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D470C" w:rsidRPr="0035030C" w14:paraId="69B8AB8F" w14:textId="77777777" w:rsidTr="00662394">
        <w:tc>
          <w:tcPr>
            <w:tcW w:w="4140" w:type="dxa"/>
          </w:tcPr>
          <w:p w14:paraId="29AE91C5" w14:textId="1E8B4544" w:rsidR="008D470C" w:rsidRPr="008D470C" w:rsidRDefault="008D470C" w:rsidP="008D47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ลูกหนี้และเงินทดรองจ่ายแก่กิจการ</w:t>
            </w:r>
          </w:p>
        </w:tc>
        <w:tc>
          <w:tcPr>
            <w:tcW w:w="1080" w:type="dxa"/>
            <w:vAlign w:val="bottom"/>
          </w:tcPr>
          <w:p w14:paraId="291AEDFC" w14:textId="77777777" w:rsidR="008D470C" w:rsidRDefault="008D470C" w:rsidP="008D47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28B7F7" w14:textId="77777777" w:rsidR="008D470C" w:rsidRPr="0035030C" w:rsidRDefault="008D470C" w:rsidP="008D47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A2622EB" w14:textId="77777777" w:rsidR="008D470C" w:rsidRDefault="008D470C" w:rsidP="008D470C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416874F" w14:textId="77777777" w:rsidR="008D470C" w:rsidRPr="00550F3D" w:rsidRDefault="008D470C" w:rsidP="008D47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51B7F2" w14:textId="77777777" w:rsidR="008D470C" w:rsidRDefault="008D470C" w:rsidP="008D470C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0A7503" w14:textId="77777777" w:rsidR="008D470C" w:rsidRPr="00550F3D" w:rsidRDefault="008D470C" w:rsidP="008D47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37D37A" w14:textId="77777777" w:rsidR="008D470C" w:rsidRDefault="008D470C" w:rsidP="008D470C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D470C" w:rsidRPr="0035030C" w14:paraId="6E6B93DE" w14:textId="77777777" w:rsidTr="00662394">
        <w:tc>
          <w:tcPr>
            <w:tcW w:w="4140" w:type="dxa"/>
          </w:tcPr>
          <w:p w14:paraId="14F0FD88" w14:textId="5FECF780" w:rsidR="008D470C" w:rsidRPr="008D470C" w:rsidRDefault="008D470C" w:rsidP="008D470C">
            <w:pPr>
              <w:tabs>
                <w:tab w:val="left" w:pos="340"/>
              </w:tabs>
              <w:spacing w:line="240" w:lineRule="auto"/>
              <w:ind w:left="27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47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 w:rsidRPr="008D47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8D47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 w:rsidRPr="008D47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8D47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8D47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7C3B1794" w14:textId="77777777" w:rsidR="008D470C" w:rsidRDefault="008D470C" w:rsidP="008D47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048C6B" w14:textId="77777777" w:rsidR="008D470C" w:rsidRPr="0035030C" w:rsidRDefault="008D470C" w:rsidP="008D47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8B9DE5" w14:textId="77777777" w:rsidR="008D470C" w:rsidRDefault="008D470C" w:rsidP="008D470C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E351670" w14:textId="77777777" w:rsidR="008D470C" w:rsidRPr="00550F3D" w:rsidRDefault="008D470C" w:rsidP="008D47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5AA92A7" w14:textId="77777777" w:rsidR="008D470C" w:rsidRDefault="008D470C" w:rsidP="008D470C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C908AB" w14:textId="77777777" w:rsidR="008D470C" w:rsidRPr="00550F3D" w:rsidRDefault="008D470C" w:rsidP="008D470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5E4AE2" w14:textId="77777777" w:rsidR="008D470C" w:rsidRDefault="008D470C" w:rsidP="008D470C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C5CA8" w:rsidRPr="0035030C" w14:paraId="48298042" w14:textId="77777777" w:rsidTr="005D6E5B">
        <w:tc>
          <w:tcPr>
            <w:tcW w:w="4140" w:type="dxa"/>
          </w:tcPr>
          <w:p w14:paraId="274A4E16" w14:textId="6E6EDD73" w:rsidR="003C5CA8" w:rsidRPr="0035030C" w:rsidRDefault="003C5CA8" w:rsidP="003C5CA8">
            <w:pPr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8A26606" w14:textId="77777777" w:rsidR="003C5CA8" w:rsidRDefault="003C5CA8" w:rsidP="003C5C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30F1AF" w14:textId="77777777" w:rsidR="003C5CA8" w:rsidRPr="0035030C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5B4A9EE" w14:textId="77777777" w:rsidR="003C5CA8" w:rsidRDefault="003C5CA8" w:rsidP="003C5CA8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E7E3C2" w14:textId="77777777" w:rsidR="003C5CA8" w:rsidRPr="00550F3D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194A37" w14:textId="77777777" w:rsidR="003C5CA8" w:rsidRDefault="003C5CA8" w:rsidP="003C5CA8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40F76D" w14:textId="77777777" w:rsidR="003C5CA8" w:rsidRPr="00550F3D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60C31A" w14:textId="77777777" w:rsidR="003C5CA8" w:rsidRDefault="003C5CA8" w:rsidP="003C5CA8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C5CA8" w:rsidRPr="0035030C" w14:paraId="0BB7400E" w14:textId="77777777" w:rsidTr="005D6E5B">
        <w:tc>
          <w:tcPr>
            <w:tcW w:w="4140" w:type="dxa"/>
            <w:vAlign w:val="bottom"/>
          </w:tcPr>
          <w:p w14:paraId="1A1E8BE5" w14:textId="2E328295" w:rsidR="003C5CA8" w:rsidRPr="0035030C" w:rsidRDefault="003C5CA8" w:rsidP="003C5CA8">
            <w:pPr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20E987F1" w14:textId="62C86711" w:rsidR="003C5CA8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58,292</w:t>
            </w:r>
          </w:p>
        </w:tc>
        <w:tc>
          <w:tcPr>
            <w:tcW w:w="270" w:type="dxa"/>
          </w:tcPr>
          <w:p w14:paraId="3A10E16C" w14:textId="77777777" w:rsidR="003C5CA8" w:rsidRPr="0035030C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A4C0E8" w14:textId="3D26E851" w:rsidR="003C5CA8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2F894180" w14:textId="77777777" w:rsidR="003C5CA8" w:rsidRPr="00550F3D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FA28E56" w14:textId="18AB4FE8" w:rsidR="003C5CA8" w:rsidRPr="003C5CA8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5C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24,477</w:t>
            </w:r>
          </w:p>
        </w:tc>
        <w:tc>
          <w:tcPr>
            <w:tcW w:w="270" w:type="dxa"/>
          </w:tcPr>
          <w:p w14:paraId="5A3B53FB" w14:textId="77777777" w:rsidR="003C5CA8" w:rsidRPr="00550F3D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119CC0" w14:textId="7F254102" w:rsidR="003C5CA8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3C5CA8" w:rsidRPr="0035030C" w14:paraId="37CDC424" w14:textId="77777777" w:rsidTr="003C5CA8">
        <w:tc>
          <w:tcPr>
            <w:tcW w:w="4140" w:type="dxa"/>
            <w:vAlign w:val="bottom"/>
          </w:tcPr>
          <w:p w14:paraId="281C1B4E" w14:textId="533BDFBD" w:rsidR="003C5CA8" w:rsidRPr="0035030C" w:rsidRDefault="003C5CA8" w:rsidP="003C5CA8">
            <w:pPr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59504E29" w14:textId="3B0332CC" w:rsidR="003C5CA8" w:rsidRDefault="003C5CA8" w:rsidP="003C5C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D35807" w14:textId="77777777" w:rsidR="003C5CA8" w:rsidRPr="0035030C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E4FC47" w14:textId="04C08D7C" w:rsidR="003C5CA8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5C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70" w:type="dxa"/>
          </w:tcPr>
          <w:p w14:paraId="11AF13D3" w14:textId="77777777" w:rsidR="003C5CA8" w:rsidRPr="00550F3D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4984BF0" w14:textId="6A008B90" w:rsidR="003C5CA8" w:rsidRDefault="003C5CA8" w:rsidP="003C5CA8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A5F833" w14:textId="77777777" w:rsidR="003C5CA8" w:rsidRPr="00550F3D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72F9757" w14:textId="31F6F206" w:rsidR="003C5CA8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5C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</w:tr>
      <w:tr w:rsidR="003C5CA8" w:rsidRPr="0035030C" w14:paraId="5ED3942A" w14:textId="77777777" w:rsidTr="003C5CA8">
        <w:tc>
          <w:tcPr>
            <w:tcW w:w="4140" w:type="dxa"/>
            <w:vAlign w:val="bottom"/>
          </w:tcPr>
          <w:p w14:paraId="28FCB067" w14:textId="69AF9A6E" w:rsidR="003C5CA8" w:rsidRPr="0035030C" w:rsidRDefault="003C5CA8" w:rsidP="003C5CA8">
            <w:pPr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เลียวไพรัตนวิสาหกิจ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081E96" w14:textId="10C46E64" w:rsidR="003C5CA8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14:paraId="2F8A18B1" w14:textId="77777777" w:rsidR="003C5CA8" w:rsidRPr="0035030C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E1FA9E" w14:textId="5ACBB28A" w:rsidR="003C5CA8" w:rsidRDefault="003C5CA8" w:rsidP="003C5CA8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13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586D34" w14:textId="77777777" w:rsidR="003C5CA8" w:rsidRPr="00550F3D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25855" w14:textId="538D4B86" w:rsidR="003C5CA8" w:rsidRPr="003C5CA8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5C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14:paraId="79E372D7" w14:textId="77777777" w:rsidR="003C5CA8" w:rsidRPr="00550F3D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B9AAA0" w14:textId="6E972307" w:rsidR="003C5CA8" w:rsidRDefault="003C5CA8" w:rsidP="003C5CA8">
            <w:pPr>
              <w:spacing w:line="240" w:lineRule="atLeast"/>
              <w:ind w:left="-115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5CA8" w:rsidRPr="0035030C" w14:paraId="651DD261" w14:textId="77777777" w:rsidTr="003C5CA8">
        <w:tc>
          <w:tcPr>
            <w:tcW w:w="4140" w:type="dxa"/>
            <w:vAlign w:val="bottom"/>
          </w:tcPr>
          <w:p w14:paraId="282893A7" w14:textId="3727AB18" w:rsidR="003C5CA8" w:rsidRPr="0035030C" w:rsidRDefault="003C5CA8" w:rsidP="003C5CA8">
            <w:pPr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B529C3" w14:textId="07DB92C3" w:rsidR="003C5CA8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74,849</w:t>
            </w:r>
          </w:p>
        </w:tc>
        <w:tc>
          <w:tcPr>
            <w:tcW w:w="270" w:type="dxa"/>
          </w:tcPr>
          <w:p w14:paraId="3C0FEB3E" w14:textId="77777777" w:rsidR="003C5CA8" w:rsidRPr="0035030C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0755A" w14:textId="0D99EA8E" w:rsidR="003C5CA8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7762D0A3" w14:textId="77777777" w:rsidR="003C5CA8" w:rsidRPr="00550F3D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EB0057" w14:textId="64C80766" w:rsidR="003C5CA8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219,839</w:t>
            </w:r>
          </w:p>
        </w:tc>
        <w:tc>
          <w:tcPr>
            <w:tcW w:w="270" w:type="dxa"/>
          </w:tcPr>
          <w:p w14:paraId="6678DEA6" w14:textId="77777777" w:rsidR="003C5CA8" w:rsidRPr="00550F3D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02665D" w14:textId="68D0CEA3" w:rsidR="003C5CA8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</w:tr>
      <w:tr w:rsidR="003C5CA8" w:rsidRPr="0035030C" w14:paraId="5A48CE9D" w14:textId="77777777" w:rsidTr="008D470C">
        <w:tc>
          <w:tcPr>
            <w:tcW w:w="4140" w:type="dxa"/>
            <w:vAlign w:val="bottom"/>
          </w:tcPr>
          <w:p w14:paraId="35D21CB9" w14:textId="66B86E4E" w:rsidR="003C5CA8" w:rsidRPr="0035030C" w:rsidRDefault="003C5CA8" w:rsidP="003C5CA8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A4B036" w14:textId="6A103590" w:rsidR="003C5CA8" w:rsidRPr="0035030C" w:rsidRDefault="003C5CA8" w:rsidP="003C5C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108DAA3" w14:textId="77777777" w:rsidR="003C5CA8" w:rsidRPr="0035030C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B882F3" w14:textId="2549A354" w:rsidR="003C5CA8" w:rsidRPr="003C5CA8" w:rsidRDefault="003C5CA8" w:rsidP="003C5CA8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0844EB0" w14:textId="77777777" w:rsidR="003C5CA8" w:rsidRPr="00550F3D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CB886F" w14:textId="6EED6D74" w:rsidR="003C5CA8" w:rsidRPr="00550F3D" w:rsidRDefault="003C5CA8" w:rsidP="003C5CA8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3DE3A3" w14:textId="77777777" w:rsidR="003C5CA8" w:rsidRPr="00550F3D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2D1D6" w14:textId="50AC82C9" w:rsidR="003C5CA8" w:rsidRPr="00505248" w:rsidRDefault="003C5CA8" w:rsidP="003C5CA8">
            <w:pPr>
              <w:spacing w:line="240" w:lineRule="atLeast"/>
              <w:ind w:left="-11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5CA8" w:rsidRPr="0035030C" w14:paraId="4E413212" w14:textId="77777777" w:rsidTr="00921511">
        <w:tc>
          <w:tcPr>
            <w:tcW w:w="4140" w:type="dxa"/>
            <w:vAlign w:val="bottom"/>
          </w:tcPr>
          <w:p w14:paraId="362B4F01" w14:textId="77777777" w:rsidR="003C5CA8" w:rsidRPr="0035030C" w:rsidRDefault="003C5CA8" w:rsidP="003C5CA8">
            <w:pPr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829768" w14:textId="5F663433" w:rsidR="003C5CA8" w:rsidRPr="008C6EFE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74,849</w:t>
            </w:r>
          </w:p>
        </w:tc>
        <w:tc>
          <w:tcPr>
            <w:tcW w:w="270" w:type="dxa"/>
          </w:tcPr>
          <w:p w14:paraId="4AF7338B" w14:textId="77777777" w:rsidR="003C5CA8" w:rsidRPr="0035030C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812F45" w14:textId="782F019C" w:rsidR="003C5CA8" w:rsidRPr="0035030C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5EFF2063" w14:textId="77777777" w:rsidR="003C5CA8" w:rsidRPr="0035030C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8A6A40" w14:textId="31D09790" w:rsidR="003C5CA8" w:rsidRPr="00306B3A" w:rsidRDefault="003C5CA8" w:rsidP="003C5CA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219,83</w:t>
            </w:r>
            <w:r w:rsidR="005218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51B15DB" w14:textId="77777777" w:rsidR="003C5CA8" w:rsidRPr="0035030C" w:rsidRDefault="003C5CA8" w:rsidP="003C5CA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224F18" w14:textId="0D3C65A1" w:rsidR="003C5CA8" w:rsidRPr="00DE40EB" w:rsidRDefault="003C5CA8" w:rsidP="003C5CA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</w:tr>
    </w:tbl>
    <w:p w14:paraId="50DA11AC" w14:textId="195D1F93" w:rsidR="000F0470" w:rsidRDefault="000F0470" w:rsidP="00884799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091575" w:rsidRPr="0035030C" w14:paraId="60FEFD59" w14:textId="77777777" w:rsidTr="00921511">
        <w:tc>
          <w:tcPr>
            <w:tcW w:w="4140" w:type="dxa"/>
          </w:tcPr>
          <w:p w14:paraId="2DE3EBB1" w14:textId="227AD751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D59DE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16532B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818CB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64F6" w:rsidRPr="0035030C" w14:paraId="6980BBDC" w14:textId="77777777" w:rsidTr="00921511">
        <w:tc>
          <w:tcPr>
            <w:tcW w:w="4140" w:type="dxa"/>
          </w:tcPr>
          <w:p w14:paraId="314A2F20" w14:textId="625643FB" w:rsidR="00FB64F6" w:rsidRPr="004B4843" w:rsidRDefault="00FB64F6" w:rsidP="00FB64F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EB8C5" w14:textId="3D937675" w:rsidR="00FB64F6" w:rsidRPr="004B4843" w:rsidRDefault="00FB64F6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802FE63" w14:textId="77777777" w:rsidR="00FB64F6" w:rsidRPr="004B4843" w:rsidRDefault="00FB64F6" w:rsidP="00FB64F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E5E4DF" w14:textId="3675FA16" w:rsidR="00FB64F6" w:rsidRPr="004B4843" w:rsidRDefault="00FB64F6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8A0EBD" w14:textId="77777777" w:rsidR="00FB64F6" w:rsidRPr="004B4843" w:rsidRDefault="00FB64F6" w:rsidP="00FB64F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42654" w14:textId="41376882" w:rsidR="00FB64F6" w:rsidRPr="004B4843" w:rsidRDefault="00FB64F6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31F2ACD" w14:textId="77777777" w:rsidR="00FB64F6" w:rsidRPr="004B4843" w:rsidRDefault="00FB64F6" w:rsidP="00FB64F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9BC7C" w14:textId="78AED015" w:rsidR="00FB64F6" w:rsidRPr="004B4843" w:rsidRDefault="00FB64F6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B64F6" w:rsidRPr="0035030C" w14:paraId="1E1F0D9A" w14:textId="77777777" w:rsidTr="00921511">
        <w:tc>
          <w:tcPr>
            <w:tcW w:w="4140" w:type="dxa"/>
          </w:tcPr>
          <w:p w14:paraId="4F9A8227" w14:textId="77777777" w:rsidR="00FB64F6" w:rsidRPr="004B4843" w:rsidRDefault="00FB64F6" w:rsidP="00FB64F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7FF392" w14:textId="33A806FF" w:rsidR="00FB64F6" w:rsidRPr="004B4843" w:rsidRDefault="00FB64F6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8B02D56" w14:textId="77777777" w:rsidR="00FB64F6" w:rsidRPr="004B4843" w:rsidRDefault="00FB64F6" w:rsidP="00FB64F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81B7A" w14:textId="264CC128" w:rsidR="00FB64F6" w:rsidRPr="004B4843" w:rsidRDefault="00FB64F6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CD2EBFC" w14:textId="77777777" w:rsidR="00FB64F6" w:rsidRPr="004B4843" w:rsidRDefault="00FB64F6" w:rsidP="00FB64F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42C7D" w14:textId="56D238B1" w:rsidR="00FB64F6" w:rsidRPr="004B4843" w:rsidRDefault="00FB64F6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51BA0B0" w14:textId="77777777" w:rsidR="00FB64F6" w:rsidRPr="004B4843" w:rsidRDefault="00FB64F6" w:rsidP="00FB64F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03B47" w14:textId="7ACEC32A" w:rsidR="00FB64F6" w:rsidRPr="004B4843" w:rsidRDefault="00FB64F6" w:rsidP="00FB64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C61117" w:rsidRPr="0035030C" w14:paraId="4FAB4CAB" w14:textId="77777777" w:rsidTr="00921511">
        <w:tc>
          <w:tcPr>
            <w:tcW w:w="4140" w:type="dxa"/>
          </w:tcPr>
          <w:p w14:paraId="0AB3C676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D140AF" w14:textId="77777777" w:rsidR="00C61117" w:rsidRPr="004B4843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4D3A7A7F" w14:textId="77777777" w:rsidTr="00921511">
        <w:tc>
          <w:tcPr>
            <w:tcW w:w="4140" w:type="dxa"/>
          </w:tcPr>
          <w:p w14:paraId="79A926D1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94312F0" w14:textId="77777777" w:rsidR="00C61117" w:rsidRPr="004B4843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1BD166D8" w14:textId="77777777" w:rsidTr="00921511">
        <w:tc>
          <w:tcPr>
            <w:tcW w:w="4140" w:type="dxa"/>
          </w:tcPr>
          <w:p w14:paraId="577A36E6" w14:textId="77777777" w:rsidR="00C61117" w:rsidRPr="004B4843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698EA74" w14:textId="77777777" w:rsidR="00C61117" w:rsidRPr="004B4843" w:rsidRDefault="00C61117" w:rsidP="00C6111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670FE6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9C765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32331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9DCCC" w14:textId="77777777" w:rsidR="00C61117" w:rsidRPr="004B4843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881AE" w14:textId="77777777" w:rsidR="00C61117" w:rsidRPr="004B4843" w:rsidRDefault="00C61117" w:rsidP="00C6111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3EEEA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49CC07D1" w14:textId="77777777" w:rsidTr="00921511">
        <w:tc>
          <w:tcPr>
            <w:tcW w:w="4140" w:type="dxa"/>
            <w:vAlign w:val="bottom"/>
          </w:tcPr>
          <w:p w14:paraId="4B632C28" w14:textId="77777777" w:rsidR="00C61117" w:rsidRPr="004B4843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A1E382" w14:textId="554A2FF1" w:rsidR="00C61117" w:rsidRPr="004B4843" w:rsidRDefault="00BB09ED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7BA1B80E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1EFC62" w14:textId="6F48143F" w:rsidR="00C61117" w:rsidRPr="004B4843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C61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6DC4E27D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31B9AA" w14:textId="54D3D1EA" w:rsidR="00C61117" w:rsidRPr="004B4843" w:rsidRDefault="00DB0652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4FAC8A18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AA4AB" w14:textId="33A46DF9" w:rsidR="00C61117" w:rsidRPr="00921511" w:rsidRDefault="007C3F7F" w:rsidP="0092151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C61117" w:rsidRPr="009215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0CF4FEE9" w14:textId="7F21B15D" w:rsidR="001C5659" w:rsidRDefault="001C5659" w:rsidP="00091575">
      <w:pPr>
        <w:pStyle w:val="Ang15"/>
      </w:pPr>
    </w:p>
    <w:p w14:paraId="4A9E2D07" w14:textId="77777777" w:rsidR="001C5659" w:rsidRDefault="001C5659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0F0470" w:rsidRPr="0035030C" w14:paraId="045E9117" w14:textId="77777777" w:rsidTr="00C85A97">
        <w:tc>
          <w:tcPr>
            <w:tcW w:w="4140" w:type="dxa"/>
          </w:tcPr>
          <w:p w14:paraId="41D83CBC" w14:textId="7A9DFFB9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F9EC75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26D03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2CD11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204" w:rsidRPr="0035030C" w14:paraId="0CDBDBC0" w14:textId="77777777" w:rsidTr="00C85A97">
        <w:tc>
          <w:tcPr>
            <w:tcW w:w="4140" w:type="dxa"/>
          </w:tcPr>
          <w:p w14:paraId="3AF0CD23" w14:textId="1A68596A" w:rsidR="00456204" w:rsidRPr="0035030C" w:rsidRDefault="00456204" w:rsidP="004562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FA90E1" w14:textId="79418ABA" w:rsidR="00456204" w:rsidRPr="0035030C" w:rsidRDefault="00456204" w:rsidP="004562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194E76D" w14:textId="77777777" w:rsidR="00456204" w:rsidRPr="0035030C" w:rsidRDefault="00456204" w:rsidP="004562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7EF259" w14:textId="1771FAE2" w:rsidR="00456204" w:rsidRPr="0035030C" w:rsidRDefault="00456204" w:rsidP="004562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924318C" w14:textId="77777777" w:rsidR="00456204" w:rsidRPr="0035030C" w:rsidRDefault="00456204" w:rsidP="004562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8DB34F" w14:textId="75C66360" w:rsidR="00456204" w:rsidRPr="0035030C" w:rsidRDefault="00456204" w:rsidP="004562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5324A34F" w14:textId="77777777" w:rsidR="00456204" w:rsidRPr="0035030C" w:rsidRDefault="00456204" w:rsidP="004562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DDB9" w14:textId="516D0490" w:rsidR="00456204" w:rsidRPr="0035030C" w:rsidRDefault="00456204" w:rsidP="004562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C61117" w:rsidRPr="0035030C" w14:paraId="3B14A706" w14:textId="77777777" w:rsidTr="00C85A97">
        <w:tc>
          <w:tcPr>
            <w:tcW w:w="4140" w:type="dxa"/>
          </w:tcPr>
          <w:p w14:paraId="698A0A8C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FC386BB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05FE44CE" w14:textId="77777777" w:rsidTr="00C85A97">
        <w:tc>
          <w:tcPr>
            <w:tcW w:w="4140" w:type="dxa"/>
          </w:tcPr>
          <w:p w14:paraId="22586B05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350E707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1A34B4A3" w14:textId="77777777" w:rsidTr="00C85A97">
        <w:tc>
          <w:tcPr>
            <w:tcW w:w="4140" w:type="dxa"/>
          </w:tcPr>
          <w:p w14:paraId="06A23AB4" w14:textId="77777777" w:rsidR="00C61117" w:rsidRPr="00FE7119" w:rsidRDefault="00C61117" w:rsidP="00FE7119">
            <w:pPr>
              <w:tabs>
                <w:tab w:val="left" w:pos="340"/>
              </w:tabs>
              <w:spacing w:line="240" w:lineRule="auto"/>
              <w:ind w:left="27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71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130" w:type="dxa"/>
            <w:gridSpan w:val="7"/>
          </w:tcPr>
          <w:p w14:paraId="18B2B0C8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640F59B7" w14:textId="77777777" w:rsidTr="00C85A97">
        <w:tc>
          <w:tcPr>
            <w:tcW w:w="4140" w:type="dxa"/>
          </w:tcPr>
          <w:p w14:paraId="73028BBB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B77FD1" w14:textId="77777777" w:rsidR="00C61117" w:rsidRPr="0035030C" w:rsidRDefault="00C61117" w:rsidP="00C61117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F4A91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C8E1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4EF0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319E3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50FC6" w14:textId="77777777" w:rsidR="00C61117" w:rsidRPr="0035030C" w:rsidRDefault="00C61117" w:rsidP="00C6111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B17D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8C7" w:rsidRPr="0035030C" w14:paraId="00E33524" w14:textId="77777777" w:rsidTr="00C85A97">
        <w:tc>
          <w:tcPr>
            <w:tcW w:w="4140" w:type="dxa"/>
            <w:vAlign w:val="bottom"/>
          </w:tcPr>
          <w:p w14:paraId="3BF1B8EB" w14:textId="77777777" w:rsidR="00E278C7" w:rsidRPr="0035030C" w:rsidRDefault="00E278C7" w:rsidP="00E278C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</w:tcPr>
          <w:p w14:paraId="434FD761" w14:textId="1A1E012D" w:rsidR="00E278C7" w:rsidRPr="0035030C" w:rsidRDefault="00BB09ED" w:rsidP="00E278C7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066D11" w14:textId="77777777" w:rsidR="00E278C7" w:rsidRPr="0035030C" w:rsidRDefault="00E278C7" w:rsidP="00E278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93144C" w14:textId="69878B83" w:rsidR="00E278C7" w:rsidRPr="0035030C" w:rsidRDefault="00E278C7" w:rsidP="00E278C7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7E6966" w14:textId="77777777" w:rsidR="00E278C7" w:rsidRPr="0035030C" w:rsidRDefault="00E278C7" w:rsidP="00E278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9E33F6" w14:textId="3FEC1A3A" w:rsidR="00E278C7" w:rsidRPr="0035030C" w:rsidRDefault="00DB0652" w:rsidP="00E278C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473C5044" w14:textId="77777777" w:rsidR="00E278C7" w:rsidRPr="0035030C" w:rsidRDefault="00E278C7" w:rsidP="00E278C7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E009C1" w14:textId="088F8B95" w:rsidR="00E278C7" w:rsidRPr="0035030C" w:rsidRDefault="00E278C7" w:rsidP="00E278C7">
            <w:pPr>
              <w:tabs>
                <w:tab w:val="decimal" w:pos="875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  <w:tr w:rsidR="00E278C7" w:rsidRPr="0035030C" w14:paraId="45B4D518" w14:textId="77777777" w:rsidTr="00C85A97">
        <w:tc>
          <w:tcPr>
            <w:tcW w:w="4140" w:type="dxa"/>
            <w:vAlign w:val="bottom"/>
          </w:tcPr>
          <w:p w14:paraId="277A5BA7" w14:textId="77777777" w:rsidR="00E278C7" w:rsidRPr="0035030C" w:rsidRDefault="00E278C7" w:rsidP="00E278C7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1AEAA4" w14:textId="0C1FDFE9" w:rsidR="00E278C7" w:rsidRPr="0035030C" w:rsidRDefault="00BB09ED" w:rsidP="00E278C7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A853CE" w14:textId="77777777" w:rsidR="00E278C7" w:rsidRPr="0035030C" w:rsidRDefault="00E278C7" w:rsidP="00E278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A3ED34" w14:textId="6F3ABDF7" w:rsidR="00E278C7" w:rsidRPr="0035030C" w:rsidRDefault="00E278C7" w:rsidP="00E278C7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CF9A24" w14:textId="77777777" w:rsidR="00E278C7" w:rsidRPr="0035030C" w:rsidRDefault="00E278C7" w:rsidP="00E278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591E09" w14:textId="404085E9" w:rsidR="00E278C7" w:rsidRPr="0035030C" w:rsidRDefault="00DB0652" w:rsidP="00E278C7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(93</w:t>
            </w:r>
            <w:r w:rsidR="007469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6E219A2" w14:textId="77777777" w:rsidR="00E278C7" w:rsidRPr="0035030C" w:rsidRDefault="00E278C7" w:rsidP="00E278C7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E37F0" w14:textId="1400BA0A" w:rsidR="00E278C7" w:rsidRPr="0035030C" w:rsidRDefault="00E278C7" w:rsidP="00E278C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278C7" w:rsidRPr="0035030C" w14:paraId="5BFAC19E" w14:textId="77777777" w:rsidTr="00C85A97">
        <w:tc>
          <w:tcPr>
            <w:tcW w:w="4140" w:type="dxa"/>
            <w:vAlign w:val="bottom"/>
          </w:tcPr>
          <w:p w14:paraId="455FCA91" w14:textId="77777777" w:rsidR="00E278C7" w:rsidRPr="0035030C" w:rsidRDefault="00E278C7" w:rsidP="00E278C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EAF625" w14:textId="3DDDA8D7" w:rsidR="00E278C7" w:rsidRPr="00C31564" w:rsidRDefault="00BB09ED" w:rsidP="00E278C7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F19845" w14:textId="77777777" w:rsidR="00E278C7" w:rsidRPr="0035030C" w:rsidRDefault="00E278C7" w:rsidP="00E278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6B7D10" w14:textId="6B6A29D1" w:rsidR="00E278C7" w:rsidRPr="001C5659" w:rsidRDefault="00E278C7" w:rsidP="00E278C7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A99B2A" w14:textId="77777777" w:rsidR="00E278C7" w:rsidRPr="0035030C" w:rsidRDefault="00E278C7" w:rsidP="00E278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B2779F" w14:textId="1E3C18DE" w:rsidR="00E278C7" w:rsidRPr="0035030C" w:rsidRDefault="00DB0652" w:rsidP="00E278C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421,05</w:t>
            </w:r>
            <w:r w:rsidR="007469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9A3CEAC" w14:textId="77777777" w:rsidR="00E278C7" w:rsidRPr="0035030C" w:rsidRDefault="00E278C7" w:rsidP="00E278C7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3C9A5E" w14:textId="114D56B7" w:rsidR="00E278C7" w:rsidRPr="0035030C" w:rsidRDefault="00E278C7" w:rsidP="00E278C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</w:tr>
    </w:tbl>
    <w:p w14:paraId="704BDD8C" w14:textId="77777777" w:rsidR="001C5659" w:rsidRDefault="001C5659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4900E345" w14:textId="529D0809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ใน</w:t>
      </w:r>
      <w:r w:rsidRPr="007A168E">
        <w:rPr>
          <w:rFonts w:asciiTheme="majorBidi" w:hAnsiTheme="majorBidi" w:cstheme="majorBidi"/>
          <w:spacing w:val="2"/>
          <w:cs/>
        </w:rPr>
        <w:t xml:space="preserve">ปี </w:t>
      </w:r>
      <w:r w:rsidR="007C3F7F">
        <w:rPr>
          <w:rFonts w:asciiTheme="majorBidi" w:hAnsiTheme="majorBidi" w:cstheme="majorBidi"/>
          <w:spacing w:val="2"/>
          <w:lang w:val="en-US"/>
        </w:rPr>
        <w:t>2540</w:t>
      </w:r>
      <w:r w:rsidRPr="007A168E">
        <w:rPr>
          <w:rFonts w:asciiTheme="majorBidi" w:hAnsiTheme="majorBidi" w:cstheme="majorBidi"/>
          <w:spacing w:val="2"/>
        </w:rPr>
        <w:t xml:space="preserve"> </w:t>
      </w:r>
      <w:r w:rsidRPr="007A168E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7A168E">
        <w:rPr>
          <w:rFonts w:asciiTheme="majorBidi" w:hAnsiTheme="majorBidi" w:cstheme="majorBidi"/>
          <w:spacing w:val="2"/>
        </w:rPr>
        <w:t>(</w:t>
      </w:r>
      <w:r w:rsidRPr="007A168E">
        <w:rPr>
          <w:rFonts w:asciiTheme="majorBidi" w:hAnsiTheme="majorBidi" w:cstheme="majorBidi"/>
          <w:spacing w:val="2"/>
          <w:cs/>
        </w:rPr>
        <w:t>บริษัทย่อย</w:t>
      </w:r>
      <w:r w:rsidRPr="007A168E">
        <w:rPr>
          <w:rFonts w:asciiTheme="majorBidi" w:hAnsiTheme="majorBidi" w:cstheme="majorBidi"/>
          <w:spacing w:val="2"/>
        </w:rPr>
        <w:t xml:space="preserve">) </w:t>
      </w:r>
      <w:r w:rsidRPr="007A168E">
        <w:rPr>
          <w:rFonts w:asciiTheme="majorBidi" w:hAnsiTheme="majorBidi" w:cstheme="majorBidi"/>
          <w:spacing w:val="2"/>
          <w:cs/>
        </w:rPr>
        <w:t xml:space="preserve">ในราคา </w:t>
      </w:r>
      <w:r w:rsidR="005C345C" w:rsidRPr="007A168E">
        <w:rPr>
          <w:rFonts w:asciiTheme="majorBidi" w:hAnsiTheme="majorBidi" w:cstheme="majorBidi"/>
          <w:spacing w:val="2"/>
        </w:rPr>
        <w:br/>
      </w:r>
      <w:r w:rsidR="007C3F7F">
        <w:rPr>
          <w:rFonts w:asciiTheme="majorBidi" w:hAnsiTheme="majorBidi" w:cstheme="majorBidi"/>
          <w:spacing w:val="2"/>
          <w:lang w:val="en-US"/>
        </w:rPr>
        <w:t>47</w:t>
      </w:r>
      <w:r w:rsidR="007C3F7F">
        <w:rPr>
          <w:rFonts w:asciiTheme="majorBidi" w:hAnsiTheme="majorBidi" w:cstheme="majorBidi"/>
          <w:lang w:val="en-US"/>
        </w:rPr>
        <w:t>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7A1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7C3F7F">
        <w:rPr>
          <w:rFonts w:asciiTheme="majorBidi" w:hAnsiTheme="majorBidi" w:cstheme="majorBidi"/>
          <w:spacing w:val="-4"/>
          <w:lang w:val="en-US"/>
        </w:rPr>
        <w:t>2543</w:t>
      </w:r>
      <w:r w:rsidRPr="007A168E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7C3F7F">
        <w:rPr>
          <w:rFonts w:asciiTheme="majorBidi" w:hAnsiTheme="majorBidi" w:cstheme="majorBidi"/>
          <w:spacing w:val="-4"/>
          <w:lang w:val="en-US"/>
        </w:rPr>
        <w:t>16</w:t>
      </w:r>
      <w:r w:rsidRPr="007A168E">
        <w:rPr>
          <w:rFonts w:asciiTheme="majorBidi" w:hAnsiTheme="majorBidi" w:cstheme="majorBidi"/>
          <w:spacing w:val="-4"/>
          <w:cs/>
        </w:rPr>
        <w:t xml:space="preserve"> </w:t>
      </w:r>
      <w:r w:rsidR="005C345C" w:rsidRPr="007A168E">
        <w:rPr>
          <w:rFonts w:asciiTheme="majorBidi" w:hAnsiTheme="majorBidi" w:cstheme="majorBidi"/>
          <w:spacing w:val="-4"/>
        </w:rPr>
        <w:br/>
      </w:r>
      <w:r w:rsidRPr="007A168E">
        <w:rPr>
          <w:rFonts w:asciiTheme="majorBidi" w:hAnsiTheme="majorBidi" w:cstheme="majorBidi"/>
          <w:spacing w:val="-4"/>
          <w:cs/>
        </w:rPr>
        <w:t>อย่างไรก็ตาม</w:t>
      </w:r>
      <w:r w:rsidR="00597A6E" w:rsidRPr="007A168E">
        <w:rPr>
          <w:rFonts w:asciiTheme="majorBidi" w:hAnsiTheme="majorBidi" w:cstheme="majorBidi"/>
          <w:spacing w:val="-4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7C3F7F">
        <w:rPr>
          <w:rFonts w:asciiTheme="majorBidi" w:hAnsiTheme="majorBidi" w:cstheme="majorBidi"/>
          <w:lang w:val="en-US"/>
        </w:rPr>
        <w:t>40</w:t>
      </w:r>
      <w:r w:rsidRPr="007A168E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7C3F7F">
        <w:rPr>
          <w:rFonts w:asciiTheme="majorBidi" w:hAnsiTheme="majorBidi" w:cstheme="majorBidi"/>
          <w:lang w:val="en-US"/>
        </w:rPr>
        <w:t>155</w:t>
      </w:r>
      <w:r w:rsidRPr="007A168E">
        <w:rPr>
          <w:rFonts w:asciiTheme="majorBidi" w:hAnsiTheme="majorBidi" w:cstheme="majorBidi"/>
          <w:cs/>
        </w:rPr>
        <w:t xml:space="preserve"> ล้านบาท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</w:t>
      </w:r>
      <w:r w:rsidR="001A27FD">
        <w:rPr>
          <w:rFonts w:asciiTheme="majorBidi" w:hAnsiTheme="majorBidi" w:cstheme="majorBidi"/>
          <w:cs/>
        </w:rPr>
        <w:t>งบฐานะการเงิน</w:t>
      </w:r>
      <w:r w:rsidRPr="007A168E">
        <w:rPr>
          <w:rFonts w:asciiTheme="majorBidi" w:hAnsiTheme="majorBidi" w:cstheme="majorBidi"/>
          <w:cs/>
        </w:rPr>
        <w:t>ในงบการเงินเฉพาะกิจการ</w:t>
      </w:r>
    </w:p>
    <w:p w14:paraId="01284EFD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3941C9BF" w14:textId="0C429874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</w:t>
      </w:r>
      <w:r w:rsidR="00DA6BA2">
        <w:rPr>
          <w:rFonts w:asciiTheme="majorBidi" w:hAnsiTheme="majorBidi" w:cstheme="majorBidi"/>
        </w:rPr>
        <w:br/>
      </w:r>
      <w:r w:rsidRPr="007A168E">
        <w:rPr>
          <w:rFonts w:asciiTheme="majorBidi" w:hAnsiTheme="majorBidi" w:cstheme="majorBidi"/>
          <w:cs/>
        </w:rPr>
        <w:t xml:space="preserve">มาให้บริษัทกู้ ในปี </w:t>
      </w:r>
      <w:r w:rsidR="007C3F7F">
        <w:rPr>
          <w:rFonts w:asciiTheme="majorBidi" w:hAnsiTheme="majorBidi" w:cstheme="majorBidi"/>
          <w:lang w:val="en-US"/>
        </w:rPr>
        <w:t>2543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7C3F7F">
        <w:rPr>
          <w:rFonts w:asciiTheme="majorBidi" w:hAnsiTheme="majorBidi" w:cstheme="majorBidi"/>
          <w:lang w:val="en-US"/>
        </w:rPr>
        <w:t>2554</w:t>
      </w:r>
      <w:r w:rsidRPr="007A168E">
        <w:rPr>
          <w:rFonts w:asciiTheme="majorBidi" w:hAnsiTheme="majorBidi" w:cstheme="majorBidi"/>
          <w:cs/>
          <w:lang w:val="en-US"/>
        </w:rPr>
        <w:t xml:space="preserve"> </w:t>
      </w:r>
      <w:r w:rsidR="00DA6BA2">
        <w:rPr>
          <w:rFonts w:asciiTheme="majorBidi" w:hAnsiTheme="majorBidi" w:cstheme="majorBidi"/>
          <w:lang w:val="en-US"/>
        </w:rPr>
        <w:br/>
      </w:r>
      <w:r w:rsidRPr="007A168E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7A168E">
        <w:rPr>
          <w:rFonts w:asciiTheme="majorBidi" w:hAnsiTheme="majorBidi" w:cstheme="majorBidi"/>
          <w:cs/>
          <w:lang w:val="en-US"/>
        </w:rPr>
        <w:t>และบริษัทย่อยดังกล่าวได้ขายที่ดินบางส่วนที่ซื้อมาจากบริษัท</w:t>
      </w:r>
      <w:r w:rsidR="00DA6BA2">
        <w:rPr>
          <w:rFonts w:asciiTheme="majorBidi" w:hAnsiTheme="majorBidi" w:cstheme="majorBidi"/>
          <w:lang w:val="en-US"/>
        </w:rPr>
        <w:br/>
      </w:r>
      <w:r w:rsidRPr="007A168E">
        <w:rPr>
          <w:rFonts w:asciiTheme="majorBidi" w:hAnsiTheme="majorBidi" w:cstheme="majorBidi"/>
          <w:cs/>
          <w:lang w:val="en-US"/>
        </w:rPr>
        <w:t xml:space="preserve">เพื่อนำไปชำระหนี้คืนที่เกิดจากการซื้อที่ดินเป็นจำนวนเงิน </w:t>
      </w:r>
      <w:r w:rsidR="007C3F7F">
        <w:rPr>
          <w:rFonts w:asciiTheme="majorBidi" w:hAnsiTheme="majorBidi" w:cstheme="majorBidi"/>
          <w:lang w:val="en-US"/>
        </w:rPr>
        <w:t>68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E5DE18C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  <w:spacing w:val="6"/>
          <w:lang w:val="en-US"/>
        </w:rPr>
      </w:pPr>
    </w:p>
    <w:p w14:paraId="1FD77558" w14:textId="69BE7483" w:rsidR="005C345C" w:rsidRPr="007A168E" w:rsidRDefault="00F36521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2748AF">
        <w:rPr>
          <w:rFonts w:asciiTheme="majorBidi" w:hAnsiTheme="majorBidi" w:cstheme="majorBidi"/>
          <w:spacing w:val="6"/>
          <w:cs/>
          <w:lang w:val="en-US"/>
        </w:rPr>
        <w:t xml:space="preserve">ณ วันที่ </w:t>
      </w:r>
      <w:r w:rsidR="002B3546">
        <w:rPr>
          <w:rFonts w:asciiTheme="majorBidi" w:hAnsiTheme="majorBidi" w:cstheme="majorBidi"/>
          <w:lang w:val="en-US"/>
        </w:rPr>
        <w:t xml:space="preserve">31 </w:t>
      </w:r>
      <w:r w:rsidR="002B3546">
        <w:rPr>
          <w:rFonts w:asciiTheme="majorBidi" w:hAnsiTheme="majorBidi" w:cstheme="majorBidi"/>
          <w:cs/>
          <w:lang w:val="en-US"/>
        </w:rPr>
        <w:t>มีนาคม</w:t>
      </w:r>
      <w:r w:rsidR="00FA644B">
        <w:rPr>
          <w:rFonts w:asciiTheme="majorBidi" w:hAnsiTheme="majorBidi" w:cstheme="majorBidi"/>
          <w:cs/>
          <w:lang w:val="en-US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256</w:t>
      </w:r>
      <w:r w:rsidR="002B3546">
        <w:rPr>
          <w:rFonts w:asciiTheme="majorBidi" w:hAnsiTheme="majorBidi" w:cstheme="majorBidi"/>
          <w:lang w:val="en-US"/>
        </w:rPr>
        <w:t>9</w:t>
      </w:r>
      <w:r w:rsidR="009E462A" w:rsidRPr="002748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2748AF">
        <w:rPr>
          <w:rFonts w:asciiTheme="majorBidi" w:hAnsiTheme="majorBidi" w:cstheme="majorBidi"/>
          <w:spacing w:val="6"/>
          <w:cs/>
          <w:lang w:val="en-US"/>
        </w:rPr>
        <w:t>บริษัทมีลูกหนี้</w:t>
      </w:r>
      <w:r w:rsidR="00D273AE" w:rsidRPr="007A168E">
        <w:rPr>
          <w:rFonts w:asciiTheme="majorBidi" w:hAnsiTheme="majorBidi" w:cstheme="majorBidi"/>
          <w:spacing w:val="6"/>
          <w:cs/>
          <w:lang w:val="en-US"/>
        </w:rPr>
        <w:t xml:space="preserve">บริษัทย่อยที่เกิดจากการซื้อขายที่ดินดังกล่าวมียอดคงเหลือจำนวน </w:t>
      </w:r>
      <w:r w:rsidR="00160F81">
        <w:rPr>
          <w:rFonts w:asciiTheme="majorBidi" w:hAnsiTheme="majorBidi" w:cstheme="majorBidi"/>
          <w:spacing w:val="6"/>
          <w:lang w:val="en-US"/>
        </w:rPr>
        <w:br/>
      </w:r>
      <w:r w:rsidR="00046247">
        <w:rPr>
          <w:rFonts w:asciiTheme="majorBidi" w:hAnsiTheme="majorBidi" w:cstheme="majorBidi"/>
          <w:spacing w:val="6"/>
          <w:lang w:val="en-US"/>
        </w:rPr>
        <w:t>421</w:t>
      </w:r>
      <w:r w:rsidR="00160F81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spacing w:val="6"/>
          <w:cs/>
          <w:lang w:val="en-US"/>
        </w:rPr>
        <w:t>ล้านบาท</w:t>
      </w:r>
      <w:r w:rsidR="00534E53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(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31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256</w:t>
      </w:r>
      <w:r w:rsidR="002B3546">
        <w:rPr>
          <w:rFonts w:asciiTheme="majorBidi" w:hAnsiTheme="majorBidi" w:cstheme="majorBidi"/>
          <w:i/>
          <w:iCs/>
          <w:spacing w:val="6"/>
          <w:lang w:val="en-US"/>
        </w:rPr>
        <w:t>8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: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421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EA1F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และกำไรจากการขายรอรับรู้มียอดคงเหลือจำนวน</w:t>
      </w:r>
      <w:r w:rsidR="004435C0" w:rsidRPr="007A168E">
        <w:rPr>
          <w:rFonts w:asciiTheme="majorBidi" w:hAnsiTheme="majorBidi" w:cstheme="majorBidi"/>
          <w:lang w:val="en-US"/>
        </w:rPr>
        <w:t xml:space="preserve"> </w:t>
      </w:r>
      <w:r w:rsidR="00046247">
        <w:rPr>
          <w:rFonts w:asciiTheme="majorBidi" w:hAnsiTheme="majorBidi" w:cstheme="majorBidi"/>
          <w:spacing w:val="6"/>
          <w:lang w:val="en-US"/>
        </w:rPr>
        <w:t>35</w:t>
      </w:r>
      <w:r w:rsidR="009806BF">
        <w:rPr>
          <w:rFonts w:asciiTheme="majorBidi" w:hAnsiTheme="majorBidi" w:cstheme="majorBidi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ล้านบาท</w:t>
      </w:r>
      <w:r w:rsidR="00EA1FAF">
        <w:rPr>
          <w:rFonts w:asciiTheme="majorBidi" w:hAnsiTheme="majorBidi" w:cstheme="majorBidi" w:hint="cs"/>
          <w:cs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(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31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256</w:t>
      </w:r>
      <w:r w:rsidR="002B3546">
        <w:rPr>
          <w:rFonts w:asciiTheme="majorBidi" w:hAnsiTheme="majorBidi" w:cstheme="majorBidi"/>
          <w:i/>
          <w:iCs/>
          <w:spacing w:val="6"/>
          <w:lang w:val="en-US"/>
        </w:rPr>
        <w:t>8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: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35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534E53" w:rsidRPr="007A168E">
        <w:rPr>
          <w:rFonts w:asciiTheme="majorBidi" w:hAnsiTheme="majorBidi" w:cstheme="majorBidi"/>
          <w:cs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 xml:space="preserve">และดอกเบี้ยรับรอรับรู้ </w:t>
      </w:r>
      <w:r w:rsidR="00046247">
        <w:rPr>
          <w:rFonts w:asciiTheme="majorBidi" w:hAnsiTheme="majorBidi" w:cstheme="majorBidi"/>
          <w:spacing w:val="6"/>
          <w:lang w:val="en-US"/>
        </w:rPr>
        <w:t>134</w:t>
      </w:r>
      <w:r w:rsidR="009E3F2D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ล้านบาท</w:t>
      </w:r>
      <w:r w:rsidR="00EA1FAF">
        <w:rPr>
          <w:rFonts w:asciiTheme="majorBidi" w:hAnsiTheme="majorBidi" w:cstheme="majorBidi"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(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31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256</w:t>
      </w:r>
      <w:r w:rsidR="002B3546">
        <w:rPr>
          <w:rFonts w:asciiTheme="majorBidi" w:hAnsiTheme="majorBidi" w:cstheme="majorBidi"/>
          <w:i/>
          <w:iCs/>
          <w:spacing w:val="6"/>
          <w:lang w:val="en-US"/>
        </w:rPr>
        <w:t>8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: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134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EA1F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ได้แสดงใน</w:t>
      </w:r>
      <w:r w:rsidR="001A27FD">
        <w:rPr>
          <w:rFonts w:asciiTheme="majorBidi" w:hAnsiTheme="majorBidi" w:cstheme="majorBidi"/>
          <w:cs/>
          <w:lang w:val="en-US"/>
        </w:rPr>
        <w:t>งบฐานะการเงิน</w:t>
      </w:r>
      <w:r w:rsidR="00D273AE" w:rsidRPr="007A168E">
        <w:rPr>
          <w:rFonts w:asciiTheme="majorBidi" w:hAnsiTheme="majorBidi" w:cstheme="majorBidi"/>
          <w:cs/>
          <w:lang w:val="en-US"/>
        </w:rPr>
        <w:t>ในงบการเงินเฉพาะกิจการ</w:t>
      </w:r>
    </w:p>
    <w:p w14:paraId="27BD8604" w14:textId="3B767363" w:rsidR="00705C89" w:rsidRDefault="00705C8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D3243E" w:rsidRPr="007A168E" w14:paraId="0D694737" w14:textId="77777777" w:rsidTr="00C85A97">
        <w:trPr>
          <w:tblHeader/>
        </w:trPr>
        <w:tc>
          <w:tcPr>
            <w:tcW w:w="4140" w:type="dxa"/>
          </w:tcPr>
          <w:p w14:paraId="6CBD722D" w14:textId="020356FF" w:rsidR="00D3243E" w:rsidRPr="007A168E" w:rsidRDefault="00D3243E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D22242" w14:textId="77777777" w:rsidR="00D3243E" w:rsidRPr="007A168E" w:rsidRDefault="00D3243E" w:rsidP="000B13C3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7905D6" w14:textId="77777777" w:rsidR="00D3243E" w:rsidRPr="007A168E" w:rsidRDefault="00D3243E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FE19DA2" w14:textId="77777777" w:rsidR="00D3243E" w:rsidRPr="007A168E" w:rsidRDefault="00D3243E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6159" w:rsidRPr="007A168E" w14:paraId="0506C28D" w14:textId="77777777" w:rsidTr="00C85A97">
        <w:trPr>
          <w:tblHeader/>
        </w:trPr>
        <w:tc>
          <w:tcPr>
            <w:tcW w:w="4140" w:type="dxa"/>
          </w:tcPr>
          <w:p w14:paraId="7917EC9C" w14:textId="77777777" w:rsidR="00D86159" w:rsidRPr="007A168E" w:rsidRDefault="00D86159" w:rsidP="00D8615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D0F77" w14:textId="5634CF7D" w:rsidR="00D86159" w:rsidRPr="007A168E" w:rsidRDefault="00D86159" w:rsidP="00D86159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CA70633" w14:textId="77777777" w:rsidR="00D86159" w:rsidRPr="007A168E" w:rsidRDefault="00D86159" w:rsidP="00D861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58E53" w14:textId="42281A3C" w:rsidR="00D86159" w:rsidRPr="007A168E" w:rsidRDefault="00D86159" w:rsidP="00D861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051B7AE" w14:textId="77777777" w:rsidR="00D86159" w:rsidRPr="007A168E" w:rsidRDefault="00D86159" w:rsidP="00D861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006A85" w14:textId="6679A453" w:rsidR="00D86159" w:rsidRPr="007A168E" w:rsidRDefault="00D86159" w:rsidP="00D861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D036821" w14:textId="77777777" w:rsidR="00D86159" w:rsidRPr="007A168E" w:rsidRDefault="00D86159" w:rsidP="00D861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E7E78" w14:textId="575D61F3" w:rsidR="00D86159" w:rsidRPr="007A168E" w:rsidRDefault="00D86159" w:rsidP="00D861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86159" w:rsidRPr="007A168E" w14:paraId="797B0FF2" w14:textId="77777777" w:rsidTr="00C85A97">
        <w:trPr>
          <w:tblHeader/>
        </w:trPr>
        <w:tc>
          <w:tcPr>
            <w:tcW w:w="4140" w:type="dxa"/>
          </w:tcPr>
          <w:p w14:paraId="1ADDCA19" w14:textId="6F623F8F" w:rsidR="00D86159" w:rsidRPr="007A168E" w:rsidRDefault="00D86159" w:rsidP="00D8615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ECEA3" w14:textId="21149641" w:rsidR="00D86159" w:rsidRPr="007A168E" w:rsidRDefault="00D86159" w:rsidP="00D86159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C6A2DD6" w14:textId="77777777" w:rsidR="00D86159" w:rsidRPr="007A168E" w:rsidRDefault="00D86159" w:rsidP="00D861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D56CA" w14:textId="5E4986FD" w:rsidR="00D86159" w:rsidRPr="007A168E" w:rsidRDefault="00D86159" w:rsidP="00D861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DA75A86" w14:textId="77777777" w:rsidR="00D86159" w:rsidRPr="007A168E" w:rsidRDefault="00D86159" w:rsidP="00D861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48AA09" w14:textId="339E51D7" w:rsidR="00D86159" w:rsidRPr="007A168E" w:rsidRDefault="00D86159" w:rsidP="00D861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6AFEF90" w14:textId="77777777" w:rsidR="00D86159" w:rsidRPr="007A168E" w:rsidRDefault="00D86159" w:rsidP="00D861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64E6A" w14:textId="0081DA80" w:rsidR="00D86159" w:rsidRPr="007A168E" w:rsidRDefault="00D86159" w:rsidP="00D861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1C5604" w:rsidRPr="007A168E" w14:paraId="3DC0D898" w14:textId="77777777" w:rsidTr="00C85A97">
        <w:trPr>
          <w:tblHeader/>
        </w:trPr>
        <w:tc>
          <w:tcPr>
            <w:tcW w:w="4140" w:type="dxa"/>
          </w:tcPr>
          <w:p w14:paraId="011FB625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89B6D67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5604" w:rsidRPr="007A168E" w14:paraId="0EBC1602" w14:textId="77777777" w:rsidTr="00C85A97">
        <w:trPr>
          <w:tblHeader/>
        </w:trPr>
        <w:tc>
          <w:tcPr>
            <w:tcW w:w="4140" w:type="dxa"/>
          </w:tcPr>
          <w:p w14:paraId="2A420BCC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30" w:type="dxa"/>
            <w:gridSpan w:val="7"/>
          </w:tcPr>
          <w:p w14:paraId="42CB5D03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12930650" w14:textId="77777777" w:rsidTr="00C85A97">
        <w:tc>
          <w:tcPr>
            <w:tcW w:w="4140" w:type="dxa"/>
          </w:tcPr>
          <w:p w14:paraId="60A4FD00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8AE4A2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1E973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5CF5F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14D3F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D4CA4" w14:textId="77777777" w:rsidR="001C5604" w:rsidRPr="007A168E" w:rsidRDefault="001C5604" w:rsidP="001C5604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3218D9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044F9" w14:textId="77777777" w:rsidR="001C5604" w:rsidRPr="007A168E" w:rsidRDefault="001C5604" w:rsidP="001C5604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7666" w:rsidRPr="007A168E" w14:paraId="4F008509" w14:textId="77777777" w:rsidTr="00C85A97">
        <w:tc>
          <w:tcPr>
            <w:tcW w:w="4140" w:type="dxa"/>
            <w:vAlign w:val="bottom"/>
          </w:tcPr>
          <w:p w14:paraId="1DFA11C4" w14:textId="77777777" w:rsidR="009A7666" w:rsidRPr="007A168E" w:rsidRDefault="009A7666" w:rsidP="009A766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1D8850C4" w14:textId="5018629A" w:rsidR="009A7666" w:rsidRPr="007A168E" w:rsidRDefault="00EB76BF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8F2A66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A5190" w14:textId="510C2905" w:rsidR="009A7666" w:rsidRPr="001C5604" w:rsidRDefault="009A7666" w:rsidP="009A7666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F7D83A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2F1DE3" w14:textId="6E1244C1" w:rsidR="009A7666" w:rsidRPr="007A168E" w:rsidRDefault="00DB0652" w:rsidP="009A766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110,042</w:t>
            </w:r>
          </w:p>
        </w:tc>
        <w:tc>
          <w:tcPr>
            <w:tcW w:w="270" w:type="dxa"/>
          </w:tcPr>
          <w:p w14:paraId="349A47D6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2A354" w14:textId="41BF9B49" w:rsidR="009A7666" w:rsidRPr="007A168E" w:rsidRDefault="009A7666" w:rsidP="009A766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9A7666" w:rsidRPr="007A168E" w14:paraId="75BB4272" w14:textId="77777777" w:rsidTr="00C85A97">
        <w:tc>
          <w:tcPr>
            <w:tcW w:w="4140" w:type="dxa"/>
            <w:vAlign w:val="bottom"/>
          </w:tcPr>
          <w:p w14:paraId="61FC9AF6" w14:textId="77777777" w:rsidR="009A7666" w:rsidRPr="007A168E" w:rsidRDefault="009A7666" w:rsidP="009A766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32D1B067" w14:textId="528B97AB" w:rsidR="009A7666" w:rsidRPr="007A168E" w:rsidRDefault="00EB76BF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691B83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513DFE" w14:textId="5302A75F" w:rsidR="009A7666" w:rsidRPr="007A168E" w:rsidRDefault="009A7666" w:rsidP="009A7666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C4051A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48964" w14:textId="152B9FB8" w:rsidR="009A7666" w:rsidRPr="007A168E" w:rsidRDefault="00DB0652" w:rsidP="009A766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33,184</w:t>
            </w:r>
          </w:p>
        </w:tc>
        <w:tc>
          <w:tcPr>
            <w:tcW w:w="270" w:type="dxa"/>
          </w:tcPr>
          <w:p w14:paraId="7F179E16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8AD40" w14:textId="34CB8DE5" w:rsidR="009A7666" w:rsidRPr="007A168E" w:rsidRDefault="009A7666" w:rsidP="009A766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</w:tr>
      <w:tr w:rsidR="009A7666" w:rsidRPr="007A168E" w14:paraId="71625387" w14:textId="77777777" w:rsidTr="00C85A97">
        <w:tc>
          <w:tcPr>
            <w:tcW w:w="4140" w:type="dxa"/>
            <w:vAlign w:val="bottom"/>
          </w:tcPr>
          <w:p w14:paraId="3DFB0CA5" w14:textId="77777777" w:rsidR="009A7666" w:rsidRPr="007A168E" w:rsidRDefault="009A7666" w:rsidP="009A766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6320E763" w14:textId="50466046" w:rsidR="009A7666" w:rsidRPr="007A168E" w:rsidRDefault="00EB76BF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59ABD1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12528" w14:textId="35B39C77" w:rsidR="009A7666" w:rsidRPr="007A168E" w:rsidRDefault="009A7666" w:rsidP="009A7666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9B13CD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35E08" w14:textId="25D95B6F" w:rsidR="009A7666" w:rsidRPr="007A168E" w:rsidRDefault="00DB0652" w:rsidP="009A766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</w:tcPr>
          <w:p w14:paraId="6A4B16D5" w14:textId="77777777" w:rsidR="009A7666" w:rsidRPr="00F65602" w:rsidRDefault="009A7666" w:rsidP="009A766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B7DB3B" w14:textId="6A6ECDB6" w:rsidR="009A7666" w:rsidRPr="007A168E" w:rsidRDefault="009A7666" w:rsidP="009A766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9A7666" w:rsidRPr="007A168E" w14:paraId="4A47BFD9" w14:textId="77777777" w:rsidTr="00C85A97">
        <w:tc>
          <w:tcPr>
            <w:tcW w:w="4140" w:type="dxa"/>
          </w:tcPr>
          <w:p w14:paraId="642B4DDD" w14:textId="77777777" w:rsidR="009A7666" w:rsidRPr="007A168E" w:rsidRDefault="009A7666" w:rsidP="009A76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6C56FFCF" w14:textId="36E83F83" w:rsidR="009A7666" w:rsidRPr="007A168E" w:rsidRDefault="00EB76BF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A090F3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591B9" w14:textId="7DB07891" w:rsidR="009A7666" w:rsidRPr="007A168E" w:rsidRDefault="009A7666" w:rsidP="009A7666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41418B6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4C1EE" w14:textId="39981E85" w:rsidR="009A7666" w:rsidRPr="007A168E" w:rsidRDefault="00DB0652" w:rsidP="009A766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7,190</w:t>
            </w:r>
          </w:p>
        </w:tc>
        <w:tc>
          <w:tcPr>
            <w:tcW w:w="270" w:type="dxa"/>
          </w:tcPr>
          <w:p w14:paraId="7B9089B2" w14:textId="77777777" w:rsidR="009A7666" w:rsidRPr="00F65602" w:rsidRDefault="009A7666" w:rsidP="009A766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FF6161" w14:textId="4442CE6D" w:rsidR="009A7666" w:rsidRPr="007A168E" w:rsidRDefault="009A7666" w:rsidP="009A766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9A7666" w:rsidRPr="007A168E" w14:paraId="4390F29D" w14:textId="77777777" w:rsidTr="00C85A97">
        <w:tc>
          <w:tcPr>
            <w:tcW w:w="4140" w:type="dxa"/>
          </w:tcPr>
          <w:p w14:paraId="3D97BA2E" w14:textId="77777777" w:rsidR="009A7666" w:rsidRPr="007A168E" w:rsidRDefault="009A7666" w:rsidP="009A766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00CE4218" w14:textId="06D95584" w:rsidR="009A7666" w:rsidRPr="007A168E" w:rsidRDefault="00EB76BF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CA3BDC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70FB0" w14:textId="06054263" w:rsidR="009A7666" w:rsidRPr="007A168E" w:rsidRDefault="009A7666" w:rsidP="009A7666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D18AB8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C37CC0" w14:textId="629E5F13" w:rsidR="009A7666" w:rsidRPr="007A168E" w:rsidRDefault="00DB0652" w:rsidP="009A766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  <w:tc>
          <w:tcPr>
            <w:tcW w:w="270" w:type="dxa"/>
          </w:tcPr>
          <w:p w14:paraId="2F95C892" w14:textId="77777777" w:rsidR="009A7666" w:rsidRPr="00F65602" w:rsidRDefault="009A7666" w:rsidP="009A766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3C4788" w14:textId="661EACA7" w:rsidR="009A7666" w:rsidRPr="007A168E" w:rsidRDefault="009A7666" w:rsidP="009A766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9A7666" w:rsidRPr="007A168E" w14:paraId="1EC406B6" w14:textId="77777777" w:rsidTr="00C85A97">
        <w:tc>
          <w:tcPr>
            <w:tcW w:w="4140" w:type="dxa"/>
          </w:tcPr>
          <w:p w14:paraId="32D10381" w14:textId="3F7DC516" w:rsidR="009A7666" w:rsidRPr="00FE7186" w:rsidRDefault="009A7666" w:rsidP="009A766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71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ไบโอ ฟาร์มมาซูติคอลล์ จำกัด</w:t>
            </w:r>
          </w:p>
        </w:tc>
        <w:tc>
          <w:tcPr>
            <w:tcW w:w="1080" w:type="dxa"/>
          </w:tcPr>
          <w:p w14:paraId="17803F56" w14:textId="5AB26305" w:rsidR="009A7666" w:rsidRPr="007A168E" w:rsidRDefault="00EB76BF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0A870E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C027E" w14:textId="789C9532" w:rsidR="009A7666" w:rsidRPr="007A168E" w:rsidRDefault="009A7666" w:rsidP="009A7666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2896E1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1204A" w14:textId="2B827028" w:rsidR="009A7666" w:rsidRPr="007A168E" w:rsidRDefault="00DB0652" w:rsidP="009A766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270" w:type="dxa"/>
          </w:tcPr>
          <w:p w14:paraId="5CB07599" w14:textId="77777777" w:rsidR="009A7666" w:rsidRPr="00F65602" w:rsidRDefault="009A7666" w:rsidP="009A766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9C49B1" w14:textId="3E8FB4C3" w:rsidR="009A7666" w:rsidRPr="007A168E" w:rsidRDefault="009A7666" w:rsidP="009A766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9A7666" w:rsidRPr="007A168E" w14:paraId="20720AB2" w14:textId="77777777" w:rsidTr="00C85A97">
        <w:tc>
          <w:tcPr>
            <w:tcW w:w="4140" w:type="dxa"/>
          </w:tcPr>
          <w:p w14:paraId="2AB85272" w14:textId="77777777" w:rsidR="009A7666" w:rsidRPr="007A168E" w:rsidRDefault="009A7666" w:rsidP="009A766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C3F97FB" w14:textId="77777777" w:rsidR="009A7666" w:rsidRPr="007A168E" w:rsidRDefault="009A7666" w:rsidP="009A766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B67DB5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1569B" w14:textId="77777777" w:rsidR="009A7666" w:rsidRPr="007A168E" w:rsidRDefault="009A7666" w:rsidP="009A766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644796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1AFFB5" w14:textId="77777777" w:rsidR="009A7666" w:rsidRPr="007A168E" w:rsidRDefault="009A7666" w:rsidP="009A766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D0C821" w14:textId="77777777" w:rsidR="009A7666" w:rsidRPr="00F65602" w:rsidRDefault="009A7666" w:rsidP="009A766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9A59C1" w14:textId="77777777" w:rsidR="009A7666" w:rsidRPr="007A168E" w:rsidRDefault="009A7666" w:rsidP="009A766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7666" w:rsidRPr="007A168E" w14:paraId="630924ED" w14:textId="77777777" w:rsidTr="00C85A97">
        <w:tc>
          <w:tcPr>
            <w:tcW w:w="4140" w:type="dxa"/>
          </w:tcPr>
          <w:p w14:paraId="52111060" w14:textId="77777777" w:rsidR="009A7666" w:rsidRPr="007A168E" w:rsidRDefault="009A7666" w:rsidP="009A766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73AE182D" w14:textId="65C18FB3" w:rsidR="009A7666" w:rsidRPr="007A168E" w:rsidRDefault="00EB76BF" w:rsidP="009A766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1,104</w:t>
            </w:r>
          </w:p>
        </w:tc>
        <w:tc>
          <w:tcPr>
            <w:tcW w:w="270" w:type="dxa"/>
          </w:tcPr>
          <w:p w14:paraId="78E2665D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DECE8" w14:textId="41EB913A" w:rsidR="009A7666" w:rsidRPr="007A168E" w:rsidRDefault="009A7666" w:rsidP="009A766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19F64225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545252" w14:textId="46158B98" w:rsidR="009A7666" w:rsidRPr="007A168E" w:rsidRDefault="00DB0652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E6D534" w14:textId="77777777" w:rsidR="009A7666" w:rsidRPr="00F65602" w:rsidRDefault="009A7666" w:rsidP="009A766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8DF551" w14:textId="382F6E5D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A7666" w:rsidRPr="007A168E" w14:paraId="6683C158" w14:textId="77777777" w:rsidTr="00C85A97">
        <w:tc>
          <w:tcPr>
            <w:tcW w:w="4140" w:type="dxa"/>
          </w:tcPr>
          <w:p w14:paraId="70DA85A4" w14:textId="77777777" w:rsidR="009A7666" w:rsidRPr="007A168E" w:rsidRDefault="009A7666" w:rsidP="009A766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</w:tcPr>
          <w:p w14:paraId="0A45D3DA" w14:textId="21674F11" w:rsidR="009A7666" w:rsidRPr="007A168E" w:rsidRDefault="00EB76BF" w:rsidP="009A766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125,118</w:t>
            </w:r>
          </w:p>
        </w:tc>
        <w:tc>
          <w:tcPr>
            <w:tcW w:w="270" w:type="dxa"/>
          </w:tcPr>
          <w:p w14:paraId="33DCFBA2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E3A7C" w14:textId="7EC01FFA" w:rsidR="009A7666" w:rsidRPr="007A168E" w:rsidRDefault="009A7666" w:rsidP="009A766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14:paraId="1A068F93" w14:textId="77777777" w:rsidR="009A7666" w:rsidRPr="007A168E" w:rsidRDefault="009A7666" w:rsidP="009A766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EBCCB" w14:textId="1D788DAD" w:rsidR="009A7666" w:rsidRPr="007A168E" w:rsidRDefault="00DB0652" w:rsidP="009A766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125,044</w:t>
            </w:r>
          </w:p>
        </w:tc>
        <w:tc>
          <w:tcPr>
            <w:tcW w:w="270" w:type="dxa"/>
          </w:tcPr>
          <w:p w14:paraId="185D68AD" w14:textId="77777777" w:rsidR="009A7666" w:rsidRPr="00F65602" w:rsidRDefault="009A7666" w:rsidP="009A7666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2857FC6" w14:textId="1FB37F9D" w:rsidR="009A7666" w:rsidRPr="007A168E" w:rsidRDefault="009A7666" w:rsidP="009A766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</w:tr>
      <w:tr w:rsidR="00EB76BF" w:rsidRPr="007A168E" w14:paraId="79B81AB0" w14:textId="77777777" w:rsidTr="00C85A97">
        <w:tc>
          <w:tcPr>
            <w:tcW w:w="4140" w:type="dxa"/>
          </w:tcPr>
          <w:p w14:paraId="679D34D1" w14:textId="732F44E5" w:rsidR="00EB76BF" w:rsidRPr="007A168E" w:rsidRDefault="00EB76BF" w:rsidP="00EB76B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15002CB1" w14:textId="30C87577" w:rsidR="00EB76BF" w:rsidRPr="007A168E" w:rsidRDefault="00EB76BF" w:rsidP="00EB76B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178,723</w:t>
            </w:r>
          </w:p>
        </w:tc>
        <w:tc>
          <w:tcPr>
            <w:tcW w:w="270" w:type="dxa"/>
          </w:tcPr>
          <w:p w14:paraId="42BF31F5" w14:textId="77777777" w:rsidR="00EB76BF" w:rsidRPr="007A168E" w:rsidRDefault="00EB76BF" w:rsidP="00EB76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C4B90" w14:textId="6E3E4FD1" w:rsidR="00EB76BF" w:rsidRPr="007A168E" w:rsidRDefault="00EB76BF" w:rsidP="00EB76BF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270" w:type="dxa"/>
          </w:tcPr>
          <w:p w14:paraId="731B98B1" w14:textId="77777777" w:rsidR="00EB76BF" w:rsidRPr="007A168E" w:rsidRDefault="00EB76BF" w:rsidP="00EB76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DC626" w14:textId="0F572C26" w:rsidR="00EB76BF" w:rsidRPr="007A168E" w:rsidRDefault="00EB76BF" w:rsidP="00EB099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175,381</w:t>
            </w:r>
          </w:p>
        </w:tc>
        <w:tc>
          <w:tcPr>
            <w:tcW w:w="270" w:type="dxa"/>
          </w:tcPr>
          <w:p w14:paraId="7F675F6A" w14:textId="77777777" w:rsidR="00EB76BF" w:rsidRPr="00F65602" w:rsidRDefault="00EB76BF" w:rsidP="00EB76B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C46DE1" w14:textId="6794EE9C" w:rsidR="00EB76BF" w:rsidRPr="007A168E" w:rsidRDefault="00EB76BF" w:rsidP="00EB099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9A7666" w:rsidRPr="007A168E" w14:paraId="11C90401" w14:textId="77777777" w:rsidTr="00C85A97">
        <w:tc>
          <w:tcPr>
            <w:tcW w:w="4140" w:type="dxa"/>
            <w:vAlign w:val="bottom"/>
          </w:tcPr>
          <w:p w14:paraId="26E4DCDB" w14:textId="77777777" w:rsidR="009A7666" w:rsidRPr="007A168E" w:rsidRDefault="009A7666" w:rsidP="009A76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98E68" w14:textId="68E50646" w:rsidR="009A7666" w:rsidRPr="00C85A97" w:rsidRDefault="00EB76BF" w:rsidP="009A766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304,945</w:t>
            </w:r>
          </w:p>
        </w:tc>
        <w:tc>
          <w:tcPr>
            <w:tcW w:w="270" w:type="dxa"/>
          </w:tcPr>
          <w:p w14:paraId="64D9053E" w14:textId="77777777" w:rsidR="009A7666" w:rsidRPr="007A168E" w:rsidRDefault="009A7666" w:rsidP="009A766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B1714" w14:textId="6344EB30" w:rsidR="009A7666" w:rsidRPr="007A168E" w:rsidRDefault="009A7666" w:rsidP="009A766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62A14842" w14:textId="77777777" w:rsidR="009A7666" w:rsidRPr="007A168E" w:rsidRDefault="009A7666" w:rsidP="009A766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5DFEB1" w14:textId="47D124E4" w:rsidR="009A7666" w:rsidRPr="007A168E" w:rsidRDefault="00DB0652" w:rsidP="009A766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451,643</w:t>
            </w:r>
          </w:p>
        </w:tc>
        <w:tc>
          <w:tcPr>
            <w:tcW w:w="270" w:type="dxa"/>
          </w:tcPr>
          <w:p w14:paraId="1100A9AA" w14:textId="77777777" w:rsidR="009A7666" w:rsidRPr="007A168E" w:rsidRDefault="009A7666" w:rsidP="009A766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799EAC" w14:textId="43C141BE" w:rsidR="009A7666" w:rsidRPr="007A168E" w:rsidRDefault="009A7666" w:rsidP="009A766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</w:p>
        </w:tc>
      </w:tr>
    </w:tbl>
    <w:p w14:paraId="4C633205" w14:textId="3D6E31A9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</w:p>
    <w:p w14:paraId="4773E301" w14:textId="77777777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tbl>
      <w:tblPr>
        <w:tblW w:w="92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57"/>
      </w:tblGrid>
      <w:tr w:rsidR="002B672B" w:rsidRPr="007A168E" w14:paraId="2DEDD71F" w14:textId="77777777" w:rsidTr="00C85A97">
        <w:trPr>
          <w:tblHeader/>
        </w:trPr>
        <w:tc>
          <w:tcPr>
            <w:tcW w:w="4140" w:type="dxa"/>
          </w:tcPr>
          <w:p w14:paraId="16242A62" w14:textId="20E4BBBF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7ABA8C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534CE2" w14:textId="77777777" w:rsidR="002B672B" w:rsidRPr="007A168E" w:rsidRDefault="002B672B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5DB96F4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7666" w:rsidRPr="007A168E" w14:paraId="7F977407" w14:textId="77777777" w:rsidTr="00C85A97">
        <w:trPr>
          <w:tblHeader/>
        </w:trPr>
        <w:tc>
          <w:tcPr>
            <w:tcW w:w="4140" w:type="dxa"/>
          </w:tcPr>
          <w:p w14:paraId="1862972E" w14:textId="77777777" w:rsidR="009A7666" w:rsidRPr="007A168E" w:rsidRDefault="009A7666" w:rsidP="009A7666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4E8E2A" w14:textId="4654B67F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5B09B8D" w14:textId="77777777" w:rsidR="009A7666" w:rsidRPr="007A168E" w:rsidRDefault="009A7666" w:rsidP="009A766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C5634" w14:textId="40BA0CB6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293C49B" w14:textId="77777777" w:rsidR="009A7666" w:rsidRPr="007A168E" w:rsidRDefault="009A7666" w:rsidP="009A766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EA6599" w14:textId="3B57DB65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04858A7" w14:textId="77777777" w:rsidR="009A7666" w:rsidRPr="007A168E" w:rsidRDefault="009A7666" w:rsidP="009A766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27DCFBE" w14:textId="77409C59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A7666" w:rsidRPr="007A168E" w14:paraId="64272A8E" w14:textId="77777777" w:rsidTr="00C85A97">
        <w:trPr>
          <w:tblHeader/>
        </w:trPr>
        <w:tc>
          <w:tcPr>
            <w:tcW w:w="4140" w:type="dxa"/>
          </w:tcPr>
          <w:p w14:paraId="704B1FBC" w14:textId="77777777" w:rsidR="009A7666" w:rsidRPr="007A168E" w:rsidRDefault="009A7666" w:rsidP="009A7666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0D5E6B" w14:textId="10BB1BBF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54EBF0BB" w14:textId="77777777" w:rsidR="009A7666" w:rsidRPr="007A168E" w:rsidRDefault="009A7666" w:rsidP="009A766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F292C" w14:textId="04F7BB30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B5B64C2" w14:textId="77777777" w:rsidR="009A7666" w:rsidRPr="007A168E" w:rsidRDefault="009A7666" w:rsidP="009A766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C355657" w14:textId="1506D766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53E4F27" w14:textId="77777777" w:rsidR="009A7666" w:rsidRPr="007A168E" w:rsidRDefault="009A7666" w:rsidP="009A766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26F5545" w14:textId="160F5416" w:rsidR="009A7666" w:rsidRPr="007A168E" w:rsidRDefault="009A7666" w:rsidP="009A766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1C5604" w:rsidRPr="007A168E" w14:paraId="3038E7D8" w14:textId="77777777" w:rsidTr="00C85A97">
        <w:trPr>
          <w:tblHeader/>
        </w:trPr>
        <w:tc>
          <w:tcPr>
            <w:tcW w:w="4140" w:type="dxa"/>
          </w:tcPr>
          <w:p w14:paraId="4D987868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7" w:type="dxa"/>
            <w:gridSpan w:val="7"/>
          </w:tcPr>
          <w:p w14:paraId="6D4FFA0E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5604" w:rsidRPr="007A168E" w14:paraId="7BA9A49B" w14:textId="77777777" w:rsidTr="00C85A97">
        <w:tc>
          <w:tcPr>
            <w:tcW w:w="4140" w:type="dxa"/>
          </w:tcPr>
          <w:p w14:paraId="12230D95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107" w:type="dxa"/>
            <w:gridSpan w:val="7"/>
          </w:tcPr>
          <w:p w14:paraId="65CCC4E0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00B19E05" w14:textId="77777777" w:rsidTr="00C85A97">
        <w:tc>
          <w:tcPr>
            <w:tcW w:w="4140" w:type="dxa"/>
          </w:tcPr>
          <w:p w14:paraId="361CC957" w14:textId="77777777" w:rsidR="001C5604" w:rsidRPr="008228BD" w:rsidRDefault="001C5604" w:rsidP="008228BD">
            <w:pPr>
              <w:tabs>
                <w:tab w:val="left" w:pos="340"/>
              </w:tabs>
              <w:spacing w:line="240" w:lineRule="auto"/>
              <w:ind w:left="27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28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107" w:type="dxa"/>
            <w:gridSpan w:val="7"/>
          </w:tcPr>
          <w:p w14:paraId="0964F257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4DD43471" w14:textId="77777777" w:rsidTr="00C85A97">
        <w:tc>
          <w:tcPr>
            <w:tcW w:w="4140" w:type="dxa"/>
          </w:tcPr>
          <w:p w14:paraId="3907D1F3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C0E3097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B09F1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92A68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CB90B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385C7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018A2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1CDC391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36E" w:rsidRPr="007A168E" w14:paraId="0AB3E23F" w14:textId="77777777" w:rsidTr="00C85A97">
        <w:tc>
          <w:tcPr>
            <w:tcW w:w="4140" w:type="dxa"/>
          </w:tcPr>
          <w:p w14:paraId="60ECB7AE" w14:textId="77777777" w:rsidR="0060736E" w:rsidRPr="007A168E" w:rsidRDefault="0060736E" w:rsidP="0060736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744F7CE1" w14:textId="27ABC883" w:rsidR="0060736E" w:rsidRPr="007A168E" w:rsidRDefault="0060736E" w:rsidP="0060736E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76A872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8D5AF" w14:textId="67C1A4C6" w:rsidR="0060736E" w:rsidRPr="000A7697" w:rsidRDefault="0060736E" w:rsidP="0060736E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9A843A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F5D0A" w14:textId="74CD5697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1,739</w:t>
            </w:r>
          </w:p>
        </w:tc>
        <w:tc>
          <w:tcPr>
            <w:tcW w:w="270" w:type="dxa"/>
          </w:tcPr>
          <w:p w14:paraId="00313CC7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BF54062" w14:textId="2F89DE35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60736E" w:rsidRPr="007A168E" w14:paraId="2FFE6344" w14:textId="77777777" w:rsidTr="00C85A97">
        <w:tc>
          <w:tcPr>
            <w:tcW w:w="4140" w:type="dxa"/>
            <w:vAlign w:val="bottom"/>
          </w:tcPr>
          <w:p w14:paraId="31FB494E" w14:textId="77777777" w:rsidR="0060736E" w:rsidRPr="007A168E" w:rsidRDefault="0060736E" w:rsidP="006073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1037F494" w14:textId="04380FCD" w:rsidR="0060736E" w:rsidRPr="007A168E" w:rsidRDefault="0060736E" w:rsidP="0060736E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AE90EE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FAD905" w14:textId="02EEB029" w:rsidR="0060736E" w:rsidRPr="007A168E" w:rsidRDefault="0060736E" w:rsidP="0060736E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64777E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92571" w14:textId="53ABE891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903,55</w:t>
            </w:r>
            <w:r w:rsidR="007469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42E45E0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E3B9CE2" w14:textId="462A7449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60736E" w:rsidRPr="007A168E" w14:paraId="52595946" w14:textId="77777777" w:rsidTr="00C85A97">
        <w:tc>
          <w:tcPr>
            <w:tcW w:w="4140" w:type="dxa"/>
            <w:vAlign w:val="bottom"/>
          </w:tcPr>
          <w:p w14:paraId="4D330763" w14:textId="77777777" w:rsidR="0060736E" w:rsidRPr="007A168E" w:rsidRDefault="0060736E" w:rsidP="006073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39AF3915" w14:textId="75C2E683" w:rsidR="0060736E" w:rsidRPr="007A168E" w:rsidRDefault="0060736E" w:rsidP="0060736E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2DA57C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324B21" w14:textId="12A2F564" w:rsidR="0060736E" w:rsidRPr="007A168E" w:rsidRDefault="0060736E" w:rsidP="0060736E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791CF6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8D977" w14:textId="7B568FC3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2,995</w:t>
            </w:r>
          </w:p>
        </w:tc>
        <w:tc>
          <w:tcPr>
            <w:tcW w:w="270" w:type="dxa"/>
          </w:tcPr>
          <w:p w14:paraId="389B8ABD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2264CB3" w14:textId="780FB5EF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</w:tr>
      <w:tr w:rsidR="0060736E" w:rsidRPr="007A168E" w14:paraId="0CAA3DDD" w14:textId="77777777" w:rsidTr="00C85A97">
        <w:tc>
          <w:tcPr>
            <w:tcW w:w="4140" w:type="dxa"/>
            <w:vAlign w:val="bottom"/>
          </w:tcPr>
          <w:p w14:paraId="2C3DAFB4" w14:textId="77777777" w:rsidR="0060736E" w:rsidRPr="007A168E" w:rsidRDefault="0060736E" w:rsidP="006073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558A61BC" w14:textId="511234E3" w:rsidR="0060736E" w:rsidRPr="007A168E" w:rsidRDefault="0060736E" w:rsidP="0060736E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D43EDE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7C8EC2" w14:textId="70B05E6C" w:rsidR="0060736E" w:rsidRPr="007A168E" w:rsidRDefault="0060736E" w:rsidP="0060736E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7D8696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107BB" w14:textId="117BB8E8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6,042</w:t>
            </w:r>
          </w:p>
        </w:tc>
        <w:tc>
          <w:tcPr>
            <w:tcW w:w="270" w:type="dxa"/>
          </w:tcPr>
          <w:p w14:paraId="30B23F3E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130EABD" w14:textId="1F7E8E0E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  <w:tr w:rsidR="0060736E" w:rsidRPr="007A168E" w14:paraId="39F3F12C" w14:textId="77777777" w:rsidTr="00C85A97">
        <w:tc>
          <w:tcPr>
            <w:tcW w:w="4140" w:type="dxa"/>
            <w:vAlign w:val="bottom"/>
          </w:tcPr>
          <w:p w14:paraId="7A13FBA8" w14:textId="77777777" w:rsidR="0060736E" w:rsidRPr="007A168E" w:rsidRDefault="0060736E" w:rsidP="006073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6BAA5AF5" w14:textId="4283C7B3" w:rsidR="0060736E" w:rsidRPr="007A168E" w:rsidRDefault="0060736E" w:rsidP="0060736E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705DD2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CBFBA8" w14:textId="522619BE" w:rsidR="0060736E" w:rsidRPr="007A168E" w:rsidRDefault="0060736E" w:rsidP="0060736E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8248FB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6882B" w14:textId="5B0855EE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4,495</w:t>
            </w:r>
          </w:p>
        </w:tc>
        <w:tc>
          <w:tcPr>
            <w:tcW w:w="270" w:type="dxa"/>
          </w:tcPr>
          <w:p w14:paraId="5612C24C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8B4C4F0" w14:textId="40147C6C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60736E" w:rsidRPr="007A168E" w14:paraId="4A47471C" w14:textId="77777777" w:rsidTr="00C85A97">
        <w:tc>
          <w:tcPr>
            <w:tcW w:w="4140" w:type="dxa"/>
            <w:vAlign w:val="bottom"/>
          </w:tcPr>
          <w:p w14:paraId="5E77F17C" w14:textId="77777777" w:rsidR="0060736E" w:rsidRPr="007A168E" w:rsidRDefault="0060736E" w:rsidP="006073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</w:tcPr>
          <w:p w14:paraId="3A780D58" w14:textId="5490F2B2" w:rsidR="0060736E" w:rsidRPr="007A168E" w:rsidRDefault="0060736E" w:rsidP="0060736E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A4C701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349A2" w14:textId="5444D4FD" w:rsidR="0060736E" w:rsidRPr="007A168E" w:rsidRDefault="0060736E" w:rsidP="0060736E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DC7E46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4CFF" w14:textId="485DB9BF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1,342</w:t>
            </w:r>
          </w:p>
        </w:tc>
        <w:tc>
          <w:tcPr>
            <w:tcW w:w="270" w:type="dxa"/>
          </w:tcPr>
          <w:p w14:paraId="57C7BF5B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504F567" w14:textId="3465D02D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60736E" w:rsidRPr="007A168E" w14:paraId="794B3AEF" w14:textId="77777777" w:rsidTr="00C85A97">
        <w:tc>
          <w:tcPr>
            <w:tcW w:w="4140" w:type="dxa"/>
            <w:vAlign w:val="bottom"/>
          </w:tcPr>
          <w:p w14:paraId="2B7FDD15" w14:textId="77777777" w:rsidR="0060736E" w:rsidRPr="007A168E" w:rsidRDefault="0060736E" w:rsidP="006073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080" w:type="dxa"/>
          </w:tcPr>
          <w:p w14:paraId="63513549" w14:textId="57BB7A3E" w:rsidR="0060736E" w:rsidRPr="007A168E" w:rsidRDefault="0060736E" w:rsidP="0060736E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761660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52714" w14:textId="1410E2A2" w:rsidR="0060736E" w:rsidRPr="007A168E" w:rsidRDefault="0060736E" w:rsidP="0060736E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F93209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16234" w14:textId="7AD33B66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18,571</w:t>
            </w:r>
          </w:p>
        </w:tc>
        <w:tc>
          <w:tcPr>
            <w:tcW w:w="270" w:type="dxa"/>
          </w:tcPr>
          <w:p w14:paraId="5421440C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1B3C746D" w14:textId="54C1B375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</w:tr>
      <w:tr w:rsidR="0060736E" w:rsidRPr="007A168E" w14:paraId="54A75940" w14:textId="77777777" w:rsidTr="00C85A97">
        <w:tc>
          <w:tcPr>
            <w:tcW w:w="4140" w:type="dxa"/>
            <w:vAlign w:val="bottom"/>
          </w:tcPr>
          <w:p w14:paraId="0A9CF7F4" w14:textId="69E8D34C" w:rsidR="0060736E" w:rsidRPr="0092751B" w:rsidRDefault="0060736E" w:rsidP="0060736E">
            <w:pPr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</w:tcPr>
          <w:p w14:paraId="42E104A9" w14:textId="4E4D85B9" w:rsidR="0060736E" w:rsidRDefault="0060736E" w:rsidP="0060736E">
            <w:pPr>
              <w:tabs>
                <w:tab w:val="left" w:pos="510"/>
              </w:tabs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7CAA00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29D56" w14:textId="00130810" w:rsidR="0060736E" w:rsidRDefault="0060736E" w:rsidP="002B6C9C">
            <w:pPr>
              <w:spacing w:line="240" w:lineRule="atLeast"/>
              <w:ind w:left="-92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AAD632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7E97E" w14:textId="3851C05E" w:rsidR="0060736E" w:rsidRDefault="0060736E" w:rsidP="00D30D56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F582DA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9A9DD9C" w14:textId="6E3FD789" w:rsidR="0060736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</w:tr>
      <w:tr w:rsidR="0060736E" w:rsidRPr="007A168E" w14:paraId="388E0FD4" w14:textId="77777777" w:rsidTr="00C85A97">
        <w:tc>
          <w:tcPr>
            <w:tcW w:w="4140" w:type="dxa"/>
          </w:tcPr>
          <w:p w14:paraId="5620CBA6" w14:textId="77777777" w:rsidR="0060736E" w:rsidRPr="007A168E" w:rsidRDefault="0060736E" w:rsidP="0060736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3317DA4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ADCA5A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8CD5E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2B4D7E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48930C" w14:textId="77777777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3DF6A6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32BF621" w14:textId="77777777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0736E" w:rsidRPr="007A168E" w14:paraId="788C7839" w14:textId="77777777" w:rsidTr="00C85A97">
        <w:tc>
          <w:tcPr>
            <w:tcW w:w="4140" w:type="dxa"/>
            <w:vAlign w:val="bottom"/>
          </w:tcPr>
          <w:p w14:paraId="3D020890" w14:textId="77777777" w:rsidR="0060736E" w:rsidRPr="007A168E" w:rsidRDefault="0060736E" w:rsidP="0060736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</w:tcPr>
          <w:p w14:paraId="120F6045" w14:textId="481B48DE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2,900</w:t>
            </w:r>
          </w:p>
        </w:tc>
        <w:tc>
          <w:tcPr>
            <w:tcW w:w="270" w:type="dxa"/>
          </w:tcPr>
          <w:p w14:paraId="72ECF661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B4D3BD" w14:textId="541C94C4" w:rsidR="0060736E" w:rsidRPr="00E65524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14:paraId="3F2BADBC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B4E85B" w14:textId="57EC59D1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2,887</w:t>
            </w:r>
          </w:p>
        </w:tc>
        <w:tc>
          <w:tcPr>
            <w:tcW w:w="270" w:type="dxa"/>
          </w:tcPr>
          <w:p w14:paraId="7C42A37A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38676E8" w14:textId="6F53F0F8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</w:tr>
      <w:tr w:rsidR="0060736E" w:rsidRPr="007A168E" w14:paraId="15782904" w14:textId="77777777" w:rsidTr="00C85A97">
        <w:tc>
          <w:tcPr>
            <w:tcW w:w="4140" w:type="dxa"/>
          </w:tcPr>
          <w:p w14:paraId="3FED09A9" w14:textId="77777777" w:rsidR="0060736E" w:rsidRPr="007A168E" w:rsidRDefault="0060736E" w:rsidP="0060736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vAlign w:val="bottom"/>
          </w:tcPr>
          <w:p w14:paraId="0398620E" w14:textId="4E71C95D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07F65568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37319A" w14:textId="51AE5134" w:rsidR="0060736E" w:rsidRPr="00E65524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076AAFA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89FDFA" w14:textId="73E9003C" w:rsidR="0060736E" w:rsidRPr="007A168E" w:rsidRDefault="002B6C9C" w:rsidP="00D30D56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E152C2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230CEBE" w14:textId="5EBEF1B3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0736E" w:rsidRPr="007A168E" w14:paraId="544A836D" w14:textId="77777777" w:rsidTr="00C85A97">
        <w:tc>
          <w:tcPr>
            <w:tcW w:w="4140" w:type="dxa"/>
          </w:tcPr>
          <w:p w14:paraId="3DCA37B3" w14:textId="77777777" w:rsidR="0060736E" w:rsidRPr="007A168E" w:rsidRDefault="0060736E" w:rsidP="0060736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vAlign w:val="bottom"/>
          </w:tcPr>
          <w:p w14:paraId="11C79F2E" w14:textId="60E39973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2,190</w:t>
            </w:r>
          </w:p>
        </w:tc>
        <w:tc>
          <w:tcPr>
            <w:tcW w:w="270" w:type="dxa"/>
          </w:tcPr>
          <w:p w14:paraId="32325053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4044DC" w14:textId="47E9BF3B" w:rsidR="0060736E" w:rsidRPr="00E65524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6F9E9B6A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BD1623" w14:textId="74F7DD20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2,190</w:t>
            </w:r>
          </w:p>
        </w:tc>
        <w:tc>
          <w:tcPr>
            <w:tcW w:w="270" w:type="dxa"/>
          </w:tcPr>
          <w:p w14:paraId="1B071475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9A89AE0" w14:textId="0B5BCFC3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60736E" w:rsidRPr="007A168E" w14:paraId="74D6329C" w14:textId="77777777" w:rsidTr="00C85A97">
        <w:tc>
          <w:tcPr>
            <w:tcW w:w="4140" w:type="dxa"/>
          </w:tcPr>
          <w:p w14:paraId="0560FE97" w14:textId="03FC7BA4" w:rsidR="0060736E" w:rsidRPr="0060736E" w:rsidRDefault="0060736E" w:rsidP="0060736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3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7513A6C4" w14:textId="77777777" w:rsidR="0060736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F1AB16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3D2477" w14:textId="77777777" w:rsidR="0060736E" w:rsidRPr="00117E9B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CA8EB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D92858" w14:textId="77777777" w:rsidR="0060736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EDA42B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1BFC430" w14:textId="77777777" w:rsidR="0060736E" w:rsidRPr="00117E9B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36E" w:rsidRPr="007A168E" w14:paraId="1DB25DD5" w14:textId="77777777" w:rsidTr="00C85A97">
        <w:tc>
          <w:tcPr>
            <w:tcW w:w="4140" w:type="dxa"/>
          </w:tcPr>
          <w:p w14:paraId="489954B2" w14:textId="49CFFB74" w:rsidR="0060736E" w:rsidRDefault="0060736E" w:rsidP="0060736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อี แอนด์ ที พลังงานหมุนเวียน จำกัด</w:t>
            </w:r>
          </w:p>
        </w:tc>
        <w:tc>
          <w:tcPr>
            <w:tcW w:w="1080" w:type="dxa"/>
            <w:vAlign w:val="bottom"/>
          </w:tcPr>
          <w:p w14:paraId="3D530F4D" w14:textId="3FA83430" w:rsidR="0060736E" w:rsidRDefault="0022174B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16,263</w:t>
            </w:r>
          </w:p>
        </w:tc>
        <w:tc>
          <w:tcPr>
            <w:tcW w:w="270" w:type="dxa"/>
          </w:tcPr>
          <w:p w14:paraId="367EC042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A2822A" w14:textId="32E6DE32" w:rsidR="0060736E" w:rsidRPr="00117E9B" w:rsidRDefault="0022174B" w:rsidP="00D30D56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684518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2FA0A1" w14:textId="5DE6E5F3" w:rsidR="0060736E" w:rsidRDefault="0022174B" w:rsidP="00D30D56">
            <w:pPr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322485" w14:textId="77777777" w:rsidR="0060736E" w:rsidRPr="007A168E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7AFC8AD" w14:textId="7E10878C" w:rsidR="0060736E" w:rsidRPr="00117E9B" w:rsidRDefault="0022174B" w:rsidP="008F3961">
            <w:pPr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736E" w:rsidRPr="007A168E" w14:paraId="2496ECB8" w14:textId="77777777" w:rsidTr="00C85A97">
        <w:tc>
          <w:tcPr>
            <w:tcW w:w="4140" w:type="dxa"/>
          </w:tcPr>
          <w:p w14:paraId="3A3205B8" w14:textId="3F3C0FED" w:rsidR="0060736E" w:rsidRPr="007A168E" w:rsidRDefault="0060736E" w:rsidP="0060736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C12294E" w14:textId="77777777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C7576C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1AC04" w14:textId="77777777" w:rsidR="0060736E" w:rsidRPr="00E65524" w:rsidRDefault="0060736E" w:rsidP="0060736E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0F0DD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53F33" w14:textId="77777777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D67D89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59AF433" w14:textId="77777777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0736E" w:rsidRPr="007A168E" w14:paraId="3108986F" w14:textId="77777777" w:rsidTr="00C85A97">
        <w:tc>
          <w:tcPr>
            <w:tcW w:w="4140" w:type="dxa"/>
          </w:tcPr>
          <w:p w14:paraId="65E76D73" w14:textId="77777777" w:rsidR="0060736E" w:rsidRPr="007A168E" w:rsidRDefault="0060736E" w:rsidP="0060736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7A5EC5EA" w14:textId="6122EEDD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1,893</w:t>
            </w:r>
          </w:p>
        </w:tc>
        <w:tc>
          <w:tcPr>
            <w:tcW w:w="270" w:type="dxa"/>
          </w:tcPr>
          <w:p w14:paraId="20DBACDA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2F100" w14:textId="337536DA" w:rsidR="0060736E" w:rsidRPr="00E65524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0864639F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4E7D57" w14:textId="7E99F527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</w:tcPr>
          <w:p w14:paraId="742B3D62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9DEBD15" w14:textId="54D448A6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  <w:tr w:rsidR="0060736E" w:rsidRPr="007A168E" w14:paraId="18CAE989" w14:textId="77777777" w:rsidTr="00C85A97">
        <w:tc>
          <w:tcPr>
            <w:tcW w:w="4140" w:type="dxa"/>
          </w:tcPr>
          <w:p w14:paraId="31CCB0F1" w14:textId="77777777" w:rsidR="0060736E" w:rsidRPr="007A168E" w:rsidRDefault="0060736E" w:rsidP="0060736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14ACE67E" w14:textId="7EC08B52" w:rsidR="0060736E" w:rsidRPr="007A168E" w:rsidRDefault="00AC7BC4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5,834</w:t>
            </w:r>
          </w:p>
        </w:tc>
        <w:tc>
          <w:tcPr>
            <w:tcW w:w="270" w:type="dxa"/>
          </w:tcPr>
          <w:p w14:paraId="48133A8D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BA17B4" w14:textId="76D61AF4" w:rsidR="0060736E" w:rsidRPr="00E65524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122C1E20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8C5AE9" w14:textId="0B86B41E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1,114</w:t>
            </w:r>
          </w:p>
        </w:tc>
        <w:tc>
          <w:tcPr>
            <w:tcW w:w="270" w:type="dxa"/>
          </w:tcPr>
          <w:p w14:paraId="408879B5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EB1DF28" w14:textId="2176063B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60736E" w:rsidRPr="007A168E" w14:paraId="5E9B9240" w14:textId="77777777" w:rsidTr="00C85A97">
        <w:tc>
          <w:tcPr>
            <w:tcW w:w="4140" w:type="dxa"/>
          </w:tcPr>
          <w:p w14:paraId="3B6DE4BE" w14:textId="77777777" w:rsidR="0060736E" w:rsidRPr="00E44EE9" w:rsidRDefault="0060736E" w:rsidP="0060736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080" w:type="dxa"/>
          </w:tcPr>
          <w:p w14:paraId="01ED1ACE" w14:textId="1F3D6766" w:rsidR="0060736E" w:rsidRPr="007A168E" w:rsidRDefault="00AC7BC4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270" w:type="dxa"/>
          </w:tcPr>
          <w:p w14:paraId="0029F2C8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3A0FF" w14:textId="1DEEDDCD" w:rsidR="0060736E" w:rsidRPr="00E65524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77544C44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EC363" w14:textId="59159DA4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</w:p>
        </w:tc>
        <w:tc>
          <w:tcPr>
            <w:tcW w:w="270" w:type="dxa"/>
          </w:tcPr>
          <w:p w14:paraId="039AA262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E542EFD" w14:textId="08CAFAF9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60736E" w:rsidRPr="007A168E" w14:paraId="568A6520" w14:textId="77777777" w:rsidTr="00C85A97">
        <w:tc>
          <w:tcPr>
            <w:tcW w:w="4140" w:type="dxa"/>
          </w:tcPr>
          <w:p w14:paraId="5DBED9AC" w14:textId="6DF177B0" w:rsidR="0060736E" w:rsidRPr="007A168E" w:rsidRDefault="0060736E" w:rsidP="0060736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</w:tcPr>
          <w:p w14:paraId="7DB183EE" w14:textId="52141125" w:rsidR="0060736E" w:rsidRDefault="00AC7BC4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E1F499C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79ACC" w14:textId="7A73053A" w:rsidR="0060736E" w:rsidRPr="00E65524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DA55A3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3F34E" w14:textId="13794DDE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769CDCF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10922D8" w14:textId="0B607A61" w:rsidR="0060736E" w:rsidRPr="00DB0E35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0736E" w:rsidRPr="007A168E" w14:paraId="06E70D55" w14:textId="77777777" w:rsidTr="00C85A97">
        <w:tc>
          <w:tcPr>
            <w:tcW w:w="4140" w:type="dxa"/>
            <w:vAlign w:val="bottom"/>
          </w:tcPr>
          <w:p w14:paraId="623102F6" w14:textId="77777777" w:rsidR="0060736E" w:rsidRPr="007A168E" w:rsidRDefault="0060736E" w:rsidP="0060736E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4B8DC2" w14:textId="57CF2FF2" w:rsidR="0060736E" w:rsidRPr="00C85A97" w:rsidRDefault="00AC7BC4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30,053</w:t>
            </w:r>
          </w:p>
        </w:tc>
        <w:tc>
          <w:tcPr>
            <w:tcW w:w="270" w:type="dxa"/>
          </w:tcPr>
          <w:p w14:paraId="2689FEA8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FB28D5" w14:textId="758BFA2C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3C5A36E4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F8958D" w14:textId="5E23B87E" w:rsidR="0060736E" w:rsidRPr="007A168E" w:rsidRDefault="0060736E" w:rsidP="0060736E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946,6</w:t>
            </w:r>
            <w:r w:rsidR="007469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</w:tcPr>
          <w:p w14:paraId="3A8E426D" w14:textId="77777777" w:rsidR="0060736E" w:rsidRPr="007A168E" w:rsidRDefault="0060736E" w:rsidP="0060736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7E972157" w14:textId="2C5CA473" w:rsidR="0060736E" w:rsidRPr="007A168E" w:rsidRDefault="0060736E" w:rsidP="0060736E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</w:tr>
    </w:tbl>
    <w:p w14:paraId="53ABCD3D" w14:textId="417D4034" w:rsidR="007273D7" w:rsidRDefault="007273D7" w:rsidP="00E454B2">
      <w:pPr>
        <w:pStyle w:val="Ang15"/>
      </w:pPr>
    </w:p>
    <w:p w14:paraId="7D14DB49" w14:textId="77777777" w:rsidR="007273D7" w:rsidRDefault="007273D7">
      <w:pPr>
        <w:spacing w:line="240" w:lineRule="auto"/>
      </w:pPr>
      <w:r>
        <w:br w:type="page"/>
      </w:r>
    </w:p>
    <w:p w14:paraId="38516415" w14:textId="297691F0" w:rsidR="00730361" w:rsidRDefault="00730361">
      <w:pPr>
        <w:spacing w:line="240" w:lineRule="auto"/>
        <w:rPr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0"/>
        <w:gridCol w:w="1430"/>
        <w:gridCol w:w="270"/>
        <w:gridCol w:w="900"/>
        <w:gridCol w:w="270"/>
        <w:gridCol w:w="900"/>
        <w:gridCol w:w="270"/>
        <w:gridCol w:w="990"/>
        <w:gridCol w:w="270"/>
        <w:gridCol w:w="900"/>
      </w:tblGrid>
      <w:tr w:rsidR="00C240F8" w:rsidRPr="00435338" w14:paraId="4D186BD1" w14:textId="77777777" w:rsidTr="00C3607D">
        <w:trPr>
          <w:tblHeader/>
        </w:trPr>
        <w:tc>
          <w:tcPr>
            <w:tcW w:w="3070" w:type="dxa"/>
            <w:vAlign w:val="bottom"/>
          </w:tcPr>
          <w:p w14:paraId="53723155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1430" w:type="dxa"/>
          </w:tcPr>
          <w:p w14:paraId="5EDB7493" w14:textId="77777777" w:rsidR="00C240F8" w:rsidRPr="00435338" w:rsidRDefault="00C240F8" w:rsidP="00C3607D">
            <w:pPr>
              <w:spacing w:line="360" w:lineRule="exact"/>
              <w:ind w:lef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4141E6B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32DFC1BE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0EA" w:rsidRPr="00435338" w14:paraId="425F4802" w14:textId="77777777" w:rsidTr="00715553">
        <w:trPr>
          <w:tblHeader/>
        </w:trPr>
        <w:tc>
          <w:tcPr>
            <w:tcW w:w="3070" w:type="dxa"/>
            <w:vAlign w:val="bottom"/>
          </w:tcPr>
          <w:p w14:paraId="3CED09F1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430" w:type="dxa"/>
            <w:vAlign w:val="bottom"/>
          </w:tcPr>
          <w:p w14:paraId="6CA3344C" w14:textId="0B3378D2" w:rsidR="002A40EA" w:rsidRPr="00C3607D" w:rsidRDefault="002A40EA" w:rsidP="002A40EA">
            <w:pPr>
              <w:spacing w:line="360" w:lineRule="exact"/>
              <w:ind w:lef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45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76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4C1A27F7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7C1F5A" w14:textId="5247B222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0ECB7366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16D045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40B418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49CC12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F268FBA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64AD75" w14:textId="2C2CBB8B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45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2A40EA" w:rsidRPr="00435338" w14:paraId="386CB0AA" w14:textId="77777777" w:rsidTr="00C3607D">
        <w:trPr>
          <w:tblHeader/>
        </w:trPr>
        <w:tc>
          <w:tcPr>
            <w:tcW w:w="3070" w:type="dxa"/>
          </w:tcPr>
          <w:p w14:paraId="5C5A3AC8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0C8E047E" w14:textId="77777777" w:rsidR="002A40EA" w:rsidRPr="00C3607D" w:rsidRDefault="002A40EA" w:rsidP="002A40EA">
            <w:pPr>
              <w:spacing w:line="360" w:lineRule="exact"/>
              <w:ind w:right="1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F4F1696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582256E7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40EA" w:rsidRPr="00435338" w14:paraId="002CFA5C" w14:textId="77777777" w:rsidTr="00C3607D">
        <w:trPr>
          <w:tblHeader/>
        </w:trPr>
        <w:tc>
          <w:tcPr>
            <w:tcW w:w="3070" w:type="dxa"/>
            <w:vAlign w:val="bottom"/>
          </w:tcPr>
          <w:p w14:paraId="3CC22DF1" w14:textId="77777777" w:rsidR="002A40EA" w:rsidRPr="00BD080F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430" w:type="dxa"/>
          </w:tcPr>
          <w:p w14:paraId="00695BA2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D0A99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74BC8AFD" w14:textId="77777777" w:rsidR="002A40EA" w:rsidRPr="00435338" w:rsidRDefault="002A40EA" w:rsidP="002A40E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A40EA" w:rsidRPr="00435338" w14:paraId="2F811C49" w14:textId="77777777" w:rsidTr="00715553">
        <w:tc>
          <w:tcPr>
            <w:tcW w:w="3070" w:type="dxa"/>
            <w:vAlign w:val="bottom"/>
          </w:tcPr>
          <w:p w14:paraId="588D4502" w14:textId="77777777" w:rsidR="002A40EA" w:rsidRPr="00BD080F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30" w:type="dxa"/>
          </w:tcPr>
          <w:p w14:paraId="3E9D304D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2C248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F40280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0A0C5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F48F37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270F50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836434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A7E732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5D4DDE" w14:textId="77777777" w:rsidR="002A40EA" w:rsidRPr="00435338" w:rsidRDefault="002A40E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40EA" w:rsidRPr="00435338" w14:paraId="36EDF0F7" w14:textId="77777777" w:rsidTr="00B13480">
        <w:tc>
          <w:tcPr>
            <w:tcW w:w="3070" w:type="dxa"/>
            <w:vAlign w:val="bottom"/>
          </w:tcPr>
          <w:p w14:paraId="0726DFE2" w14:textId="77777777" w:rsidR="002A40EA" w:rsidRPr="00BD080F" w:rsidRDefault="002A40EA" w:rsidP="002A40EA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0" w:type="dxa"/>
          </w:tcPr>
          <w:p w14:paraId="79679FE3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6DCFE9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CDEEA4" w14:textId="77777777" w:rsidR="002A40EA" w:rsidRPr="00435338" w:rsidRDefault="002A40EA" w:rsidP="002A40EA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8F0FA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519A22" w14:textId="77777777" w:rsidR="002A40EA" w:rsidRPr="00435338" w:rsidRDefault="002A40EA" w:rsidP="002A40EA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92F92C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6DD955" w14:textId="77777777" w:rsidR="002A40EA" w:rsidRPr="00435338" w:rsidRDefault="002A40EA" w:rsidP="002A40EA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37959A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731B60" w14:textId="77777777" w:rsidR="002A40EA" w:rsidRPr="00435338" w:rsidRDefault="002A40EA" w:rsidP="002A40EA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40EA" w:rsidRPr="007A7237" w14:paraId="6F2DEA39" w14:textId="77777777" w:rsidTr="00B13480">
        <w:tc>
          <w:tcPr>
            <w:tcW w:w="3070" w:type="dxa"/>
          </w:tcPr>
          <w:p w14:paraId="62B6A582" w14:textId="5C616028" w:rsidR="002A40EA" w:rsidRDefault="00C3797A" w:rsidP="002A40EA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430" w:type="dxa"/>
            <w:vAlign w:val="bottom"/>
          </w:tcPr>
          <w:p w14:paraId="13F85894" w14:textId="5D210A48" w:rsidR="002A40EA" w:rsidRDefault="00C3797A" w:rsidP="002A40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1.200</w:t>
            </w:r>
          </w:p>
        </w:tc>
        <w:tc>
          <w:tcPr>
            <w:tcW w:w="270" w:type="dxa"/>
          </w:tcPr>
          <w:p w14:paraId="396AE2E8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8FC083" w14:textId="7B9A7962" w:rsidR="002A40EA" w:rsidRDefault="002A40EA" w:rsidP="00F5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360" w:lineRule="exact"/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D94073" w14:textId="77777777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8A53F9" w14:textId="5B0F6DCC" w:rsidR="002A40EA" w:rsidRPr="003833DF" w:rsidRDefault="00C3797A" w:rsidP="002A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270" w:type="dxa"/>
          </w:tcPr>
          <w:p w14:paraId="6BC422EA" w14:textId="20B0F87D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7C5255" w14:textId="403989E2" w:rsidR="002A40EA" w:rsidRPr="00435338" w:rsidRDefault="00C3797A" w:rsidP="00F5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6F734C" w14:textId="6582FACB" w:rsidR="002A40EA" w:rsidRPr="00435338" w:rsidRDefault="002A40EA" w:rsidP="002A40E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A72471" w14:textId="606ED654" w:rsidR="002A40EA" w:rsidRDefault="00C3797A" w:rsidP="00F5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800,000</w:t>
            </w:r>
          </w:p>
        </w:tc>
      </w:tr>
      <w:tr w:rsidR="00C41281" w14:paraId="0D7A37D5" w14:textId="77777777" w:rsidTr="00E64F60">
        <w:tc>
          <w:tcPr>
            <w:tcW w:w="3070" w:type="dxa"/>
          </w:tcPr>
          <w:p w14:paraId="142F6DA4" w14:textId="77777777" w:rsidR="00C41281" w:rsidRPr="00BD080F" w:rsidRDefault="00C41281" w:rsidP="00C41281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30" w:type="dxa"/>
          </w:tcPr>
          <w:p w14:paraId="7A8DDA48" w14:textId="77777777" w:rsidR="00C41281" w:rsidRPr="00435338" w:rsidRDefault="00C41281" w:rsidP="00C412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FBF4B8" w14:textId="77777777" w:rsidR="00C41281" w:rsidRPr="00435338" w:rsidRDefault="00C41281" w:rsidP="00C412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E7F45D" w14:textId="39F4DFE4" w:rsidR="00C41281" w:rsidRPr="00F50106" w:rsidRDefault="00C41281" w:rsidP="00F5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360" w:lineRule="exact"/>
              <w:ind w:left="-105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01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7964C21" w14:textId="77777777" w:rsidR="00C41281" w:rsidRPr="00435338" w:rsidRDefault="00C41281" w:rsidP="00C412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F37E9C" w14:textId="0CE61B33" w:rsidR="00C41281" w:rsidRDefault="00B50E48" w:rsidP="00C4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1,368</w:t>
            </w:r>
          </w:p>
        </w:tc>
        <w:tc>
          <w:tcPr>
            <w:tcW w:w="270" w:type="dxa"/>
          </w:tcPr>
          <w:p w14:paraId="174CDA60" w14:textId="77777777" w:rsidR="00C41281" w:rsidRPr="00435338" w:rsidRDefault="00C41281" w:rsidP="00C412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625516" w14:textId="3628F81C" w:rsidR="00C41281" w:rsidRDefault="00B50E48" w:rsidP="00F5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672062" w14:textId="77777777" w:rsidR="00C41281" w:rsidRPr="00435338" w:rsidRDefault="00C41281" w:rsidP="00C412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521EF3" w14:textId="32945C4F" w:rsidR="00C41281" w:rsidRDefault="00B50E48" w:rsidP="00C4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1,368</w:t>
            </w:r>
          </w:p>
        </w:tc>
      </w:tr>
      <w:tr w:rsidR="00C41281" w:rsidRPr="00C6536F" w14:paraId="195683C2" w14:textId="77777777" w:rsidTr="00D87241">
        <w:tc>
          <w:tcPr>
            <w:tcW w:w="3070" w:type="dxa"/>
          </w:tcPr>
          <w:p w14:paraId="24BC9B0E" w14:textId="77777777" w:rsidR="00C41281" w:rsidRPr="00BD080F" w:rsidRDefault="00C41281" w:rsidP="00C41281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30" w:type="dxa"/>
          </w:tcPr>
          <w:p w14:paraId="72953629" w14:textId="77777777" w:rsidR="00C41281" w:rsidRPr="007620FD" w:rsidRDefault="00C41281" w:rsidP="00C412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BA712" w14:textId="77777777" w:rsidR="00C41281" w:rsidRPr="007620FD" w:rsidRDefault="00C41281" w:rsidP="00C412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555833" w14:textId="1FD30724" w:rsidR="00C41281" w:rsidRPr="00F50106" w:rsidRDefault="00C41281" w:rsidP="00F5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360" w:lineRule="exact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01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B255D45" w14:textId="77777777" w:rsidR="00C41281" w:rsidRPr="007620FD" w:rsidRDefault="00C41281" w:rsidP="00C412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7D126" w14:textId="64D93FBF" w:rsidR="00C41281" w:rsidRPr="003833DF" w:rsidRDefault="00B50E48" w:rsidP="00F5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801,</w:t>
            </w:r>
            <w:r w:rsidRPr="00F501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368</w:t>
            </w:r>
          </w:p>
        </w:tc>
        <w:tc>
          <w:tcPr>
            <w:tcW w:w="270" w:type="dxa"/>
          </w:tcPr>
          <w:p w14:paraId="269F514F" w14:textId="77777777" w:rsidR="00C41281" w:rsidRPr="007620FD" w:rsidRDefault="00C41281" w:rsidP="00C412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F0782" w14:textId="7D6F6956" w:rsidR="00C41281" w:rsidRPr="007620FD" w:rsidRDefault="00B50E48" w:rsidP="00F50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CFEED3" w14:textId="77777777" w:rsidR="00C41281" w:rsidRPr="007620FD" w:rsidRDefault="00C41281" w:rsidP="00C412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A0460" w14:textId="75EAF11A" w:rsidR="00C41281" w:rsidRPr="00C6536F" w:rsidRDefault="00B50E48" w:rsidP="00C4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801,368</w:t>
            </w:r>
          </w:p>
        </w:tc>
      </w:tr>
    </w:tbl>
    <w:p w14:paraId="57F04773" w14:textId="77777777" w:rsidR="00F50106" w:rsidRDefault="00F50106" w:rsidP="00F50106">
      <w:pPr>
        <w:pStyle w:val="Bo-C1Content"/>
        <w:ind w:right="-25"/>
      </w:pPr>
    </w:p>
    <w:tbl>
      <w:tblPr>
        <w:tblW w:w="92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080"/>
        <w:gridCol w:w="241"/>
        <w:gridCol w:w="1101"/>
        <w:gridCol w:w="259"/>
        <w:gridCol w:w="1080"/>
        <w:gridCol w:w="10"/>
        <w:gridCol w:w="260"/>
        <w:gridCol w:w="10"/>
        <w:gridCol w:w="1071"/>
        <w:gridCol w:w="10"/>
      </w:tblGrid>
      <w:tr w:rsidR="00B13986" w:rsidRPr="007A168E" w14:paraId="7DCF7F6D" w14:textId="77777777" w:rsidTr="007454FF">
        <w:trPr>
          <w:gridAfter w:val="1"/>
          <w:wAfter w:w="10" w:type="dxa"/>
          <w:tblHeader/>
        </w:trPr>
        <w:tc>
          <w:tcPr>
            <w:tcW w:w="4139" w:type="dxa"/>
          </w:tcPr>
          <w:p w14:paraId="6E5A59F1" w14:textId="3CE15AE4" w:rsidR="00B13986" w:rsidRPr="007A168E" w:rsidRDefault="00B13986" w:rsidP="00B13986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22" w:type="dxa"/>
            <w:gridSpan w:val="3"/>
          </w:tcPr>
          <w:p w14:paraId="1B3956BC" w14:textId="29161A83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01C1183B" w14:textId="77777777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5"/>
          </w:tcPr>
          <w:p w14:paraId="67CB502B" w14:textId="030F04D2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1281" w:rsidRPr="007A168E" w14:paraId="035E08D5" w14:textId="77777777" w:rsidTr="007454FF">
        <w:trPr>
          <w:gridAfter w:val="1"/>
          <w:wAfter w:w="10" w:type="dxa"/>
          <w:tblHeader/>
        </w:trPr>
        <w:tc>
          <w:tcPr>
            <w:tcW w:w="4139" w:type="dxa"/>
          </w:tcPr>
          <w:p w14:paraId="19D025DA" w14:textId="77777777" w:rsidR="00C41281" w:rsidRPr="007A168E" w:rsidRDefault="00C41281" w:rsidP="00C4128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48E9D2" w14:textId="2D71EB77" w:rsidR="00C41281" w:rsidRPr="007A168E" w:rsidRDefault="00C41281" w:rsidP="00C41281">
            <w:pPr>
              <w:pStyle w:val="Bo-Blankline"/>
              <w:spacing w:line="380" w:lineRule="exact"/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1" w:type="dxa"/>
          </w:tcPr>
          <w:p w14:paraId="453EFE06" w14:textId="77777777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CA3F2C4" w14:textId="1E9037B3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59" w:type="dxa"/>
          </w:tcPr>
          <w:p w14:paraId="58A500B9" w14:textId="77777777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9A9E6" w14:textId="3F6D1317" w:rsidR="00C41281" w:rsidRPr="007A168E" w:rsidRDefault="00C41281" w:rsidP="00C41281">
            <w:pPr>
              <w:pStyle w:val="Bo-Blankline"/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6C97BD96" w14:textId="77777777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5105F3" w14:textId="5AA565D6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41281" w:rsidRPr="007A168E" w14:paraId="2A31D695" w14:textId="77777777" w:rsidTr="007454FF">
        <w:trPr>
          <w:gridAfter w:val="1"/>
          <w:wAfter w:w="10" w:type="dxa"/>
          <w:tblHeader/>
        </w:trPr>
        <w:tc>
          <w:tcPr>
            <w:tcW w:w="4139" w:type="dxa"/>
          </w:tcPr>
          <w:p w14:paraId="498586C8" w14:textId="77777777" w:rsidR="00C41281" w:rsidRPr="007A168E" w:rsidRDefault="00C41281" w:rsidP="00C4128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90715D" w14:textId="59F923B8" w:rsidR="00C41281" w:rsidRPr="007A168E" w:rsidRDefault="00C41281" w:rsidP="00C41281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41" w:type="dxa"/>
          </w:tcPr>
          <w:p w14:paraId="1A59B3EF" w14:textId="77777777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E58A5AC" w14:textId="2C8D9D00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9" w:type="dxa"/>
          </w:tcPr>
          <w:p w14:paraId="29D8AD20" w14:textId="77777777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65EFE" w14:textId="4A58F40E" w:rsidR="00C41281" w:rsidRPr="007A168E" w:rsidRDefault="00C41281" w:rsidP="00C41281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  <w:gridSpan w:val="2"/>
          </w:tcPr>
          <w:p w14:paraId="70272337" w14:textId="77777777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7EF961" w14:textId="4123C126" w:rsidR="00C41281" w:rsidRPr="007A168E" w:rsidRDefault="00C41281" w:rsidP="00C4128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EA4615" w:rsidRPr="007A168E" w14:paraId="607BCFEF" w14:textId="77777777" w:rsidTr="007454FF">
        <w:trPr>
          <w:gridAfter w:val="1"/>
          <w:wAfter w:w="9" w:type="dxa"/>
          <w:tblHeader/>
        </w:trPr>
        <w:tc>
          <w:tcPr>
            <w:tcW w:w="4139" w:type="dxa"/>
          </w:tcPr>
          <w:p w14:paraId="5501CB86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2" w:type="dxa"/>
            <w:gridSpan w:val="9"/>
          </w:tcPr>
          <w:p w14:paraId="40E9B2C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615" w:rsidRPr="007A168E" w14:paraId="5F065F1C" w14:textId="77777777" w:rsidTr="007454FF">
        <w:trPr>
          <w:gridAfter w:val="1"/>
          <w:wAfter w:w="9" w:type="dxa"/>
        </w:trPr>
        <w:tc>
          <w:tcPr>
            <w:tcW w:w="4139" w:type="dxa"/>
          </w:tcPr>
          <w:p w14:paraId="08E4EFA6" w14:textId="77777777" w:rsidR="00EA4615" w:rsidRPr="007A168E" w:rsidRDefault="00EA4615" w:rsidP="00EA4615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112" w:type="dxa"/>
            <w:gridSpan w:val="9"/>
          </w:tcPr>
          <w:p w14:paraId="51CA756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5F70BCEE" w14:textId="77777777" w:rsidTr="007454FF">
        <w:trPr>
          <w:gridAfter w:val="1"/>
          <w:wAfter w:w="9" w:type="dxa"/>
        </w:trPr>
        <w:tc>
          <w:tcPr>
            <w:tcW w:w="4139" w:type="dxa"/>
          </w:tcPr>
          <w:p w14:paraId="127B9096" w14:textId="77777777" w:rsidR="00EA4615" w:rsidRPr="007A168E" w:rsidRDefault="00EA4615" w:rsidP="00EA4615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112" w:type="dxa"/>
            <w:gridSpan w:val="9"/>
          </w:tcPr>
          <w:p w14:paraId="2966950C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30E8AFBA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030CF2EC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2CFEFE6" w14:textId="77777777" w:rsidR="00EA4615" w:rsidRPr="007A168E" w:rsidRDefault="00EA4615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1E330BD2" w14:textId="77777777" w:rsidR="00EA4615" w:rsidRPr="007A168E" w:rsidRDefault="00EA4615" w:rsidP="00EA4615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275949C9" w14:textId="77777777" w:rsidR="00EA4615" w:rsidRPr="007A168E" w:rsidRDefault="00EA4615" w:rsidP="00EA4615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7707D56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51380" w14:textId="77777777" w:rsidR="00EA4615" w:rsidRPr="007A168E" w:rsidRDefault="00EA4615" w:rsidP="00EA4615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949E561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2F15F7A" w14:textId="77777777" w:rsidR="00EA4615" w:rsidRPr="007A168E" w:rsidRDefault="00EA4615" w:rsidP="0051720C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6231" w:rsidRPr="007A168E" w14:paraId="0A59F0BB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69AA3554" w14:textId="05651A40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41CCD1A6" w14:textId="59FE913B" w:rsidR="00166231" w:rsidRPr="007A168E" w:rsidRDefault="00166231" w:rsidP="00166231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6993A9FD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60ED4332" w14:textId="57D41561" w:rsidR="00166231" w:rsidRPr="007A168E" w:rsidRDefault="00166231" w:rsidP="00166231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0937D1C6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74F07" w14:textId="6F188CB4" w:rsidR="00166231" w:rsidRPr="007A168E" w:rsidRDefault="00166231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5,259</w:t>
            </w:r>
          </w:p>
        </w:tc>
        <w:tc>
          <w:tcPr>
            <w:tcW w:w="270" w:type="dxa"/>
            <w:gridSpan w:val="2"/>
          </w:tcPr>
          <w:p w14:paraId="251F9EEE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20CCB4" w14:textId="1EFEDECF" w:rsidR="00166231" w:rsidRPr="00FA4477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166231" w:rsidRPr="007A168E" w14:paraId="7914A366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37C716B1" w14:textId="09D38619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6BBE4EC7" w14:textId="161657E8" w:rsidR="00166231" w:rsidRPr="007A168E" w:rsidRDefault="00166231" w:rsidP="00166231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7EE11742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1C463FA2" w14:textId="71ECCA32" w:rsidR="00166231" w:rsidRPr="0051720C" w:rsidRDefault="00166231" w:rsidP="00166231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4E03D8AE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C7936" w14:textId="27A854B1" w:rsidR="00166231" w:rsidRPr="007A168E" w:rsidRDefault="00166231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3,289</w:t>
            </w:r>
          </w:p>
        </w:tc>
        <w:tc>
          <w:tcPr>
            <w:tcW w:w="270" w:type="dxa"/>
            <w:gridSpan w:val="2"/>
          </w:tcPr>
          <w:p w14:paraId="01E2B29C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0EAC1AB" w14:textId="1E430C02" w:rsidR="00166231" w:rsidRPr="00FA4477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166231" w:rsidRPr="007A168E" w14:paraId="1A9742AE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250417DB" w14:textId="3AA84F87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080" w:type="dxa"/>
          </w:tcPr>
          <w:p w14:paraId="2913FD1C" w14:textId="72372017" w:rsidR="00166231" w:rsidRDefault="00166231" w:rsidP="00166231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7EE1D8C2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39459685" w14:textId="0348E70A" w:rsidR="00166231" w:rsidRPr="00A723A0" w:rsidRDefault="00166231" w:rsidP="00166231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3DAC3286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B2017" w14:textId="6FF528D8" w:rsidR="00166231" w:rsidRDefault="00166231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270" w:type="dxa"/>
            <w:gridSpan w:val="2"/>
          </w:tcPr>
          <w:p w14:paraId="35AACAED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437C541" w14:textId="13902597" w:rsidR="00166231" w:rsidRPr="00FA4477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</w:tr>
      <w:tr w:rsidR="00166231" w:rsidRPr="007A168E" w14:paraId="61E1737F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346FCAB4" w14:textId="541EDCEA" w:rsidR="00166231" w:rsidRPr="00DC2BF8" w:rsidRDefault="00166231" w:rsidP="00166231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FC0184F" w14:textId="219F21BC" w:rsidR="00166231" w:rsidRDefault="00166231" w:rsidP="00166231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47717307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6656B5B2" w14:textId="70DDED7B" w:rsidR="00166231" w:rsidRDefault="00166231" w:rsidP="00166231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7856BEC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9F2AF" w14:textId="77777777" w:rsidR="00166231" w:rsidRDefault="00166231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B2FF505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D7ABA9" w14:textId="14BB092F" w:rsidR="00166231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6231" w:rsidRPr="007A168E" w14:paraId="521C5517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11AF8A82" w14:textId="7303E9C3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16614AF0" w14:textId="2B59413E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12,470</w:t>
            </w:r>
          </w:p>
        </w:tc>
        <w:tc>
          <w:tcPr>
            <w:tcW w:w="241" w:type="dxa"/>
          </w:tcPr>
          <w:p w14:paraId="2D848506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4FEFF49F" w14:textId="782BD978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59" w:type="dxa"/>
          </w:tcPr>
          <w:p w14:paraId="43884F81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ED63D" w14:textId="15FF9541" w:rsidR="00166231" w:rsidRPr="007A168E" w:rsidRDefault="00166231" w:rsidP="007B31CB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2,250</w:t>
            </w:r>
          </w:p>
        </w:tc>
        <w:tc>
          <w:tcPr>
            <w:tcW w:w="270" w:type="dxa"/>
            <w:gridSpan w:val="2"/>
          </w:tcPr>
          <w:p w14:paraId="544DBBD9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2C5DEE" w14:textId="4542C5B5" w:rsidR="00166231" w:rsidRPr="007B31CB" w:rsidRDefault="00166231" w:rsidP="007B31CB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B31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166231" w:rsidRPr="007A168E" w14:paraId="162FDCB8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23F94732" w14:textId="0EF2C11A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D2D1BF6" w14:textId="3B73E935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6967B31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4600E3F0" w14:textId="11E6BB78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B353F90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434D4" w14:textId="75901D90" w:rsidR="00166231" w:rsidRPr="007A168E" w:rsidRDefault="00166231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BFB87B9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B92B4D4" w14:textId="5BB2A6D6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6231" w:rsidRPr="007A168E" w14:paraId="3FE533A0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45333F0F" w14:textId="63625836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5A06EF79" w14:textId="11C86D0C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42,925</w:t>
            </w:r>
          </w:p>
        </w:tc>
        <w:tc>
          <w:tcPr>
            <w:tcW w:w="241" w:type="dxa"/>
          </w:tcPr>
          <w:p w14:paraId="571DEAAB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31C089AC" w14:textId="4EDF09D3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59" w:type="dxa"/>
          </w:tcPr>
          <w:p w14:paraId="426E665F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5A3104" w14:textId="4B267AC4" w:rsidR="00166231" w:rsidRPr="007A168E" w:rsidRDefault="00166231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36,185</w:t>
            </w:r>
          </w:p>
        </w:tc>
        <w:tc>
          <w:tcPr>
            <w:tcW w:w="270" w:type="dxa"/>
            <w:gridSpan w:val="2"/>
          </w:tcPr>
          <w:p w14:paraId="3F172C83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13710F" w14:textId="5D88C74E" w:rsidR="00166231" w:rsidRPr="007B31CB" w:rsidRDefault="00166231" w:rsidP="007B31CB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7B31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166231" w:rsidRPr="007A168E" w14:paraId="3F2FC353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56FA5F9C" w14:textId="7F218A7A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vAlign w:val="bottom"/>
          </w:tcPr>
          <w:p w14:paraId="5E32BF62" w14:textId="4B52C758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3,174</w:t>
            </w:r>
          </w:p>
        </w:tc>
        <w:tc>
          <w:tcPr>
            <w:tcW w:w="241" w:type="dxa"/>
          </w:tcPr>
          <w:p w14:paraId="5BE4F907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7A3266FE" w14:textId="2442E9FB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59" w:type="dxa"/>
          </w:tcPr>
          <w:p w14:paraId="7AA61C3A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5C3F2" w14:textId="0ED3C24B" w:rsidR="00166231" w:rsidRPr="007A168E" w:rsidRDefault="00166231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2,141</w:t>
            </w:r>
          </w:p>
        </w:tc>
        <w:tc>
          <w:tcPr>
            <w:tcW w:w="270" w:type="dxa"/>
            <w:gridSpan w:val="2"/>
          </w:tcPr>
          <w:p w14:paraId="798B03E3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2107A9" w14:textId="2C7EA7AD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166231" w:rsidRPr="007A168E" w14:paraId="1315F7B5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26651455" w14:textId="41E4AF8D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EC9B7CE" w14:textId="0BD78FC1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41" w:type="dxa"/>
          </w:tcPr>
          <w:p w14:paraId="6B9D12C7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03E65E4C" w14:textId="24C2E97A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59" w:type="dxa"/>
          </w:tcPr>
          <w:p w14:paraId="37BC42C8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BCD6" w14:textId="39CFA32E" w:rsidR="00166231" w:rsidRPr="007A168E" w:rsidRDefault="00166231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gridSpan w:val="2"/>
          </w:tcPr>
          <w:p w14:paraId="500B30D6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5D6C70" w14:textId="2C881812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166231" w:rsidRPr="007A168E" w14:paraId="170E24BD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4CCC8743" w14:textId="1544A41F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vAlign w:val="bottom"/>
          </w:tcPr>
          <w:p w14:paraId="5D6DEB22" w14:textId="180D0DBF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1,539</w:t>
            </w:r>
          </w:p>
        </w:tc>
        <w:tc>
          <w:tcPr>
            <w:tcW w:w="241" w:type="dxa"/>
          </w:tcPr>
          <w:p w14:paraId="5CE2505D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7131F7E4" w14:textId="42FFB7FC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59" w:type="dxa"/>
          </w:tcPr>
          <w:p w14:paraId="24FFEC8D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A77B" w14:textId="2442614D" w:rsidR="00166231" w:rsidRPr="007A168E" w:rsidRDefault="00166231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270" w:type="dxa"/>
            <w:gridSpan w:val="2"/>
          </w:tcPr>
          <w:p w14:paraId="117FCD63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F70F2D" w14:textId="6AA6428D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166231" w:rsidRPr="007A168E" w14:paraId="61DBEC22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14A43603" w14:textId="40A176C9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vAlign w:val="bottom"/>
          </w:tcPr>
          <w:p w14:paraId="7AB8D246" w14:textId="4630538E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4,113</w:t>
            </w:r>
          </w:p>
        </w:tc>
        <w:tc>
          <w:tcPr>
            <w:tcW w:w="241" w:type="dxa"/>
          </w:tcPr>
          <w:p w14:paraId="1F67C8AF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6B8AA1C9" w14:textId="59E4ABEB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59" w:type="dxa"/>
          </w:tcPr>
          <w:p w14:paraId="406D8F69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7E7E" w14:textId="219B8876" w:rsidR="00166231" w:rsidRPr="007A168E" w:rsidRDefault="00166231" w:rsidP="007454FF">
            <w:pPr>
              <w:spacing w:line="380" w:lineRule="exac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AB88F53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5F3E0A" w14:textId="19DA594B" w:rsidR="00166231" w:rsidRPr="007A168E" w:rsidRDefault="00166231" w:rsidP="007454FF">
            <w:pPr>
              <w:spacing w:line="380" w:lineRule="exac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66231" w:rsidRPr="007A168E" w14:paraId="5537471A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4CFEC0C6" w14:textId="678E5CA7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363F66" w14:textId="3D4B4A31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1,288</w:t>
            </w:r>
          </w:p>
        </w:tc>
        <w:tc>
          <w:tcPr>
            <w:tcW w:w="241" w:type="dxa"/>
          </w:tcPr>
          <w:p w14:paraId="102B133C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F8D9CD7" w14:textId="27783F00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59" w:type="dxa"/>
          </w:tcPr>
          <w:p w14:paraId="56C6DF36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E052B" w14:textId="66CEE743" w:rsidR="00166231" w:rsidRPr="007A168E" w:rsidRDefault="00166231" w:rsidP="007454FF">
            <w:pPr>
              <w:spacing w:line="380" w:lineRule="exac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5C90156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6B451B5A" w14:textId="1748CBD7" w:rsidR="00166231" w:rsidRPr="007A168E" w:rsidRDefault="00166231" w:rsidP="007454FF">
            <w:pPr>
              <w:spacing w:line="380" w:lineRule="exact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66231" w:rsidRPr="007A168E" w14:paraId="25FABB5B" w14:textId="77777777" w:rsidTr="007454FF">
        <w:trPr>
          <w:gridAfter w:val="1"/>
          <w:wAfter w:w="10" w:type="dxa"/>
        </w:trPr>
        <w:tc>
          <w:tcPr>
            <w:tcW w:w="4139" w:type="dxa"/>
            <w:vAlign w:val="bottom"/>
          </w:tcPr>
          <w:p w14:paraId="44AF9094" w14:textId="1FBBEF0C" w:rsidR="00166231" w:rsidRPr="007A168E" w:rsidRDefault="00166231" w:rsidP="001662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4A5955" w14:textId="47C4A7C5" w:rsidR="00166231" w:rsidRPr="007B31CB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3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65,530</w:t>
            </w:r>
          </w:p>
        </w:tc>
        <w:tc>
          <w:tcPr>
            <w:tcW w:w="241" w:type="dxa"/>
          </w:tcPr>
          <w:p w14:paraId="2551C402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CD9480F" w14:textId="11526D29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259" w:type="dxa"/>
          </w:tcPr>
          <w:p w14:paraId="46AE3E4B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988ABB" w14:textId="0F6E0677" w:rsidR="00166231" w:rsidRPr="007B31CB" w:rsidRDefault="00166231" w:rsidP="00092207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31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49,738</w:t>
            </w:r>
          </w:p>
        </w:tc>
        <w:tc>
          <w:tcPr>
            <w:tcW w:w="270" w:type="dxa"/>
            <w:gridSpan w:val="2"/>
          </w:tcPr>
          <w:p w14:paraId="680EE659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A7C9F0" w14:textId="02E6AA30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</w:tr>
      <w:tr w:rsidR="00166231" w:rsidRPr="007A168E" w14:paraId="1191A4DA" w14:textId="77777777" w:rsidTr="007454FF">
        <w:trPr>
          <w:gridAfter w:val="1"/>
          <w:wAfter w:w="10" w:type="dxa"/>
        </w:trPr>
        <w:tc>
          <w:tcPr>
            <w:tcW w:w="4139" w:type="dxa"/>
            <w:vAlign w:val="bottom"/>
          </w:tcPr>
          <w:p w14:paraId="1EF24A42" w14:textId="76A45A4E" w:rsidR="00166231" w:rsidRPr="007A168E" w:rsidRDefault="00166231" w:rsidP="00166231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17824B" w14:textId="3A6B90D5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0EE598E" w14:textId="77777777" w:rsidR="00166231" w:rsidRPr="007A168E" w:rsidRDefault="00166231" w:rsidP="0016623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42EE5C0D" w14:textId="3C21C58C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4D4E32CB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BFF67F1" w14:textId="446A677B" w:rsidR="00166231" w:rsidRPr="007A168E" w:rsidRDefault="00166231" w:rsidP="00166231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0436C5C" w14:textId="77777777" w:rsidR="00166231" w:rsidRPr="007A168E" w:rsidRDefault="00166231" w:rsidP="0016623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5A0B6CC" w14:textId="298A5D15" w:rsidR="00166231" w:rsidRPr="007A168E" w:rsidRDefault="00166231" w:rsidP="00166231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4615" w:rsidRPr="007A168E" w14:paraId="6175AF24" w14:textId="77777777" w:rsidTr="007454FF">
        <w:trPr>
          <w:gridAfter w:val="1"/>
          <w:wAfter w:w="9" w:type="dxa"/>
          <w:trHeight w:val="335"/>
        </w:trPr>
        <w:tc>
          <w:tcPr>
            <w:tcW w:w="4139" w:type="dxa"/>
          </w:tcPr>
          <w:p w14:paraId="377AFFBB" w14:textId="77777777" w:rsidR="007454FF" w:rsidRDefault="007454FF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  <w:p w14:paraId="70EF171E" w14:textId="4D044294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112" w:type="dxa"/>
            <w:gridSpan w:val="9"/>
          </w:tcPr>
          <w:p w14:paraId="1F56D6A8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5172DBB8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7ACCD62F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</w:tcPr>
          <w:p w14:paraId="1F41CEAC" w14:textId="77777777" w:rsidR="00EA4615" w:rsidRPr="007A168E" w:rsidRDefault="00EA4615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AA2713B" w14:textId="77777777" w:rsidR="00EA4615" w:rsidRPr="007A168E" w:rsidRDefault="00EA4615" w:rsidP="00EA4615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04DEA89F" w14:textId="77777777" w:rsidR="00EA4615" w:rsidRPr="007A168E" w:rsidRDefault="00EA4615" w:rsidP="00EA4615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6CF79A79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EE156E" w14:textId="77777777" w:rsidR="00EA4615" w:rsidRPr="007A168E" w:rsidRDefault="00EA4615" w:rsidP="00EA4615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5B9185E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E8AE48" w14:textId="77777777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807D2" w:rsidRPr="007A168E" w14:paraId="74AD42E2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6E6DC1F1" w14:textId="47AB1FD5" w:rsidR="00F807D2" w:rsidRPr="00B80B76" w:rsidRDefault="00F807D2" w:rsidP="00F807D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03B63B35" w14:textId="1B35BB37" w:rsidR="00F807D2" w:rsidRPr="007A168E" w:rsidRDefault="00F807D2" w:rsidP="00F807D2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010A1AA1" w14:textId="77777777" w:rsidR="00F807D2" w:rsidRPr="007A168E" w:rsidRDefault="00F807D2" w:rsidP="00F807D2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7BAC32B4" w14:textId="618774C2" w:rsidR="00F807D2" w:rsidRPr="007A168E" w:rsidRDefault="00F807D2" w:rsidP="00F807D2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182227A5" w14:textId="77777777" w:rsidR="00F807D2" w:rsidRPr="007A168E" w:rsidRDefault="00F807D2" w:rsidP="00F807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579485" w14:textId="3391C496" w:rsidR="00F807D2" w:rsidRPr="007A168E" w:rsidRDefault="00F807D2" w:rsidP="00F807D2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4,016</w:t>
            </w:r>
          </w:p>
        </w:tc>
        <w:tc>
          <w:tcPr>
            <w:tcW w:w="270" w:type="dxa"/>
            <w:gridSpan w:val="2"/>
          </w:tcPr>
          <w:p w14:paraId="47E99945" w14:textId="77777777" w:rsidR="00F807D2" w:rsidRPr="007A168E" w:rsidRDefault="00F807D2" w:rsidP="00F807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A9B5B8" w14:textId="59717C93" w:rsidR="00F807D2" w:rsidRPr="007A168E" w:rsidRDefault="00F807D2" w:rsidP="00F807D2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F807D2" w:rsidRPr="007A168E" w14:paraId="56611578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7BA68290" w14:textId="5A2031AC" w:rsidR="00F807D2" w:rsidRPr="007A168E" w:rsidRDefault="00F807D2" w:rsidP="00F807D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3DEBDB1A" w14:textId="775BEEEA" w:rsidR="00F807D2" w:rsidRPr="007A168E" w:rsidRDefault="00F807D2" w:rsidP="00F807D2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54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1C4159FA" w14:textId="77777777" w:rsidR="00F807D2" w:rsidRPr="007A168E" w:rsidRDefault="00F807D2" w:rsidP="00F807D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12258405" w14:textId="551A70EA" w:rsidR="00F807D2" w:rsidRPr="007A168E" w:rsidRDefault="00F807D2" w:rsidP="007454FF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54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44467022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8AAA8" w14:textId="0187FC1F" w:rsidR="00F807D2" w:rsidRPr="007A168E" w:rsidRDefault="00F807D2" w:rsidP="00F807D2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2,503</w:t>
            </w:r>
          </w:p>
        </w:tc>
        <w:tc>
          <w:tcPr>
            <w:tcW w:w="270" w:type="dxa"/>
            <w:gridSpan w:val="2"/>
          </w:tcPr>
          <w:p w14:paraId="47C7D4DC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3DCFFE" w14:textId="2D383964" w:rsidR="00F807D2" w:rsidRPr="007A168E" w:rsidRDefault="00F807D2" w:rsidP="00F807D2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F807D2" w:rsidRPr="007A168E" w14:paraId="5059F9A6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36E68E77" w14:textId="4C2685DF" w:rsidR="00F807D2" w:rsidRPr="007A168E" w:rsidRDefault="00F807D2" w:rsidP="00F807D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080" w:type="dxa"/>
          </w:tcPr>
          <w:p w14:paraId="45F44179" w14:textId="1CE98138" w:rsidR="00F807D2" w:rsidRPr="007A168E" w:rsidRDefault="00F807D2" w:rsidP="00F807D2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54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46809B6B" w14:textId="77777777" w:rsidR="00F807D2" w:rsidRPr="007A168E" w:rsidRDefault="00F807D2" w:rsidP="00F807D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4ED73741" w14:textId="0051A7AB" w:rsidR="00F807D2" w:rsidRPr="007454FF" w:rsidRDefault="00F807D2" w:rsidP="007454FF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54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316F9B38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28EAF" w14:textId="29F4F35A" w:rsidR="00F807D2" w:rsidRPr="007A168E" w:rsidRDefault="00F807D2" w:rsidP="00F807D2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13,954</w:t>
            </w:r>
          </w:p>
        </w:tc>
        <w:tc>
          <w:tcPr>
            <w:tcW w:w="270" w:type="dxa"/>
            <w:gridSpan w:val="2"/>
          </w:tcPr>
          <w:p w14:paraId="74489328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F425F97" w14:textId="1F928947" w:rsidR="00F807D2" w:rsidRDefault="00F807D2" w:rsidP="00F807D2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F807D2" w:rsidRPr="007A168E" w14:paraId="3E71DCCF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65818065" w14:textId="77777777" w:rsidR="00F807D2" w:rsidRPr="007A168E" w:rsidRDefault="00F807D2" w:rsidP="00F807D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427A0CC" w14:textId="77777777" w:rsidR="00F807D2" w:rsidRPr="007A168E" w:rsidRDefault="00F807D2" w:rsidP="00F807D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6F50807B" w14:textId="77777777" w:rsidR="00F807D2" w:rsidRPr="007A168E" w:rsidRDefault="00F807D2" w:rsidP="00F807D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7E5DEEBC" w14:textId="77777777" w:rsidR="00F807D2" w:rsidRPr="007A168E" w:rsidRDefault="00F807D2" w:rsidP="00F807D2">
            <w:pPr>
              <w:tabs>
                <w:tab w:val="decimal" w:pos="844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749C8C78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5C045" w14:textId="77777777" w:rsidR="00F807D2" w:rsidRPr="007A168E" w:rsidRDefault="00F807D2" w:rsidP="00F807D2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16DE777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559640" w14:textId="77777777" w:rsidR="00F807D2" w:rsidRPr="007A168E" w:rsidRDefault="00F807D2" w:rsidP="00F807D2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807D2" w:rsidRPr="007A168E" w14:paraId="5A73D6E8" w14:textId="77777777" w:rsidTr="007454FF">
        <w:trPr>
          <w:gridAfter w:val="1"/>
          <w:wAfter w:w="10" w:type="dxa"/>
        </w:trPr>
        <w:tc>
          <w:tcPr>
            <w:tcW w:w="4139" w:type="dxa"/>
          </w:tcPr>
          <w:p w14:paraId="3130B696" w14:textId="77777777" w:rsidR="00F807D2" w:rsidRPr="007A168E" w:rsidRDefault="00F807D2" w:rsidP="00F807D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34D9539D" w14:textId="4487CE43" w:rsidR="00F807D2" w:rsidRPr="007A168E" w:rsidRDefault="00F807D2" w:rsidP="00F807D2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87,932</w:t>
            </w:r>
          </w:p>
        </w:tc>
        <w:tc>
          <w:tcPr>
            <w:tcW w:w="241" w:type="dxa"/>
          </w:tcPr>
          <w:p w14:paraId="10696D94" w14:textId="77777777" w:rsidR="00F807D2" w:rsidRPr="007A168E" w:rsidRDefault="00F807D2" w:rsidP="00F807D2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379D7B71" w14:textId="39AD9771" w:rsidR="00F807D2" w:rsidRPr="007A168E" w:rsidRDefault="00F807D2" w:rsidP="00F807D2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59" w:type="dxa"/>
          </w:tcPr>
          <w:p w14:paraId="2F956C21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1EBCF" w14:textId="5649710D" w:rsidR="00F807D2" w:rsidRPr="007A168E" w:rsidRDefault="00F807D2" w:rsidP="00F807D2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2,287</w:t>
            </w:r>
          </w:p>
        </w:tc>
        <w:tc>
          <w:tcPr>
            <w:tcW w:w="270" w:type="dxa"/>
            <w:gridSpan w:val="2"/>
          </w:tcPr>
          <w:p w14:paraId="51A0120E" w14:textId="77777777" w:rsidR="00F807D2" w:rsidRPr="007A168E" w:rsidRDefault="00F807D2" w:rsidP="00F807D2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4E18339" w14:textId="761D9CAF" w:rsidR="00F807D2" w:rsidRPr="007A168E" w:rsidRDefault="00F807D2" w:rsidP="00F807D2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3E1D6C" w:rsidRPr="007A168E" w14:paraId="1D2D5914" w14:textId="77777777" w:rsidTr="007454FF">
        <w:tc>
          <w:tcPr>
            <w:tcW w:w="4139" w:type="dxa"/>
          </w:tcPr>
          <w:p w14:paraId="3768E58D" w14:textId="1B11705E" w:rsidR="003E1D6C" w:rsidRPr="003E1D6C" w:rsidRDefault="003E1D6C" w:rsidP="003E1D6C">
            <w:pPr>
              <w:spacing w:line="380" w:lineRule="exac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E1D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E3B28FD" w14:textId="77777777" w:rsidR="003E1D6C" w:rsidRPr="007A168E" w:rsidRDefault="003E1D6C" w:rsidP="003E1D6C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EA058C9" w14:textId="77777777" w:rsidR="003E1D6C" w:rsidRPr="007A168E" w:rsidRDefault="003E1D6C" w:rsidP="003E1D6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</w:tcPr>
          <w:p w14:paraId="787AFFEB" w14:textId="77777777" w:rsidR="003E1D6C" w:rsidRDefault="003E1D6C" w:rsidP="003E1D6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1B8BF9A" w14:textId="77777777" w:rsidR="003E1D6C" w:rsidRPr="007A168E" w:rsidRDefault="003E1D6C" w:rsidP="003E1D6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479B39B5" w14:textId="77777777" w:rsidR="003E1D6C" w:rsidRPr="007A168E" w:rsidRDefault="003E1D6C" w:rsidP="003E1D6C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01A887" w14:textId="77777777" w:rsidR="003E1D6C" w:rsidRPr="007A168E" w:rsidRDefault="003E1D6C" w:rsidP="003E1D6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AAF95E" w14:textId="77777777" w:rsidR="003E1D6C" w:rsidRDefault="003E1D6C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C2B96" w:rsidRPr="007A168E" w14:paraId="6567FED3" w14:textId="77777777" w:rsidTr="007454FF">
        <w:tc>
          <w:tcPr>
            <w:tcW w:w="4139" w:type="dxa"/>
          </w:tcPr>
          <w:p w14:paraId="79F02F5B" w14:textId="6AD9AE10" w:rsidR="005C2B96" w:rsidRPr="003E1D6C" w:rsidRDefault="005C2B96" w:rsidP="005C2B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vAlign w:val="bottom"/>
          </w:tcPr>
          <w:p w14:paraId="0E55B0CB" w14:textId="6962A6CA" w:rsidR="005C2B96" w:rsidRPr="00BA4BAF" w:rsidRDefault="00162A8C" w:rsidP="005C2B96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30,922</w:t>
            </w:r>
          </w:p>
        </w:tc>
        <w:tc>
          <w:tcPr>
            <w:tcW w:w="241" w:type="dxa"/>
          </w:tcPr>
          <w:p w14:paraId="086C239B" w14:textId="77777777" w:rsidR="005C2B96" w:rsidRPr="007A168E" w:rsidRDefault="005C2B96" w:rsidP="005C2B9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379EAC34" w14:textId="588EC226" w:rsidR="005C2B96" w:rsidRDefault="005C2B96" w:rsidP="005C2B96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59" w:type="dxa"/>
          </w:tcPr>
          <w:p w14:paraId="5D4117E3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E46DE" w14:textId="1A7B1097" w:rsidR="005C2B96" w:rsidRPr="00BA4BAF" w:rsidRDefault="00162A8C" w:rsidP="005C2B96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26,900</w:t>
            </w:r>
          </w:p>
        </w:tc>
        <w:tc>
          <w:tcPr>
            <w:tcW w:w="270" w:type="dxa"/>
            <w:gridSpan w:val="2"/>
          </w:tcPr>
          <w:p w14:paraId="61317F99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F8FF54" w14:textId="38ED6CB5" w:rsidR="005C2B96" w:rsidRDefault="005C2B96" w:rsidP="005C2B96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5C2B96" w:rsidRPr="007A168E" w14:paraId="648F7E89" w14:textId="77777777" w:rsidTr="007454FF">
        <w:tc>
          <w:tcPr>
            <w:tcW w:w="4139" w:type="dxa"/>
          </w:tcPr>
          <w:p w14:paraId="747F8A08" w14:textId="252924D7" w:rsidR="005C2B96" w:rsidRPr="003E1D6C" w:rsidRDefault="005C2B96" w:rsidP="005C2B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vAlign w:val="bottom"/>
          </w:tcPr>
          <w:p w14:paraId="5BDF3902" w14:textId="1EE446B8" w:rsidR="005C2B96" w:rsidRPr="00BA4BAF" w:rsidRDefault="00162A8C" w:rsidP="005C2B96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1,605</w:t>
            </w:r>
          </w:p>
        </w:tc>
        <w:tc>
          <w:tcPr>
            <w:tcW w:w="241" w:type="dxa"/>
          </w:tcPr>
          <w:p w14:paraId="1D9AF558" w14:textId="77777777" w:rsidR="005C2B96" w:rsidRPr="007A168E" w:rsidRDefault="005C2B96" w:rsidP="005C2B9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5CC2EEDC" w14:textId="5F9A5CAB" w:rsidR="005C2B96" w:rsidRDefault="005C2B96" w:rsidP="005C2B96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59" w:type="dxa"/>
          </w:tcPr>
          <w:p w14:paraId="3D52491C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9330" w14:textId="7E383304" w:rsidR="005C2B96" w:rsidRPr="00BA4BAF" w:rsidRDefault="00162A8C" w:rsidP="00DD201D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4DA4E03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EF9E0F" w14:textId="77A7EFAC" w:rsidR="005C2B96" w:rsidRDefault="005C2B96" w:rsidP="005C2B96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</w:tr>
      <w:tr w:rsidR="005C2B96" w:rsidRPr="007A168E" w14:paraId="7F9058B5" w14:textId="77777777" w:rsidTr="007454FF">
        <w:tc>
          <w:tcPr>
            <w:tcW w:w="4139" w:type="dxa"/>
          </w:tcPr>
          <w:p w14:paraId="3DEBF628" w14:textId="0F8819AC" w:rsidR="005C2B96" w:rsidRPr="007A168E" w:rsidRDefault="005C2B96" w:rsidP="005C2B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04F370C" w14:textId="05275852" w:rsidR="005C2B96" w:rsidRPr="007A168E" w:rsidRDefault="00162A8C" w:rsidP="005C2B96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1,327</w:t>
            </w:r>
          </w:p>
        </w:tc>
        <w:tc>
          <w:tcPr>
            <w:tcW w:w="241" w:type="dxa"/>
          </w:tcPr>
          <w:p w14:paraId="19FF8B06" w14:textId="77777777" w:rsidR="005C2B96" w:rsidRPr="007A168E" w:rsidRDefault="005C2B96" w:rsidP="005C2B9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7B85197A" w14:textId="5AE081C7" w:rsidR="005C2B96" w:rsidRPr="007A168E" w:rsidRDefault="005C2B96" w:rsidP="005C2B96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59" w:type="dxa"/>
          </w:tcPr>
          <w:p w14:paraId="3C2F5548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77DA6" w14:textId="2DADDDC4" w:rsidR="005C2B96" w:rsidRPr="007A168E" w:rsidRDefault="00162A8C" w:rsidP="00092207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1,327</w:t>
            </w:r>
          </w:p>
        </w:tc>
        <w:tc>
          <w:tcPr>
            <w:tcW w:w="270" w:type="dxa"/>
            <w:gridSpan w:val="2"/>
          </w:tcPr>
          <w:p w14:paraId="11CC48FC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18B2CD" w14:textId="7611C796" w:rsidR="005C2B96" w:rsidRPr="007A168E" w:rsidRDefault="005C2B96" w:rsidP="005C2B96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</w:tr>
      <w:tr w:rsidR="005C2B96" w:rsidRPr="007A168E" w14:paraId="0E053181" w14:textId="77777777" w:rsidTr="007454FF">
        <w:tc>
          <w:tcPr>
            <w:tcW w:w="4139" w:type="dxa"/>
          </w:tcPr>
          <w:p w14:paraId="190D3F93" w14:textId="03DC493D" w:rsidR="005C2B96" w:rsidRPr="007A168E" w:rsidRDefault="005C2B96" w:rsidP="005C2B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vAlign w:val="bottom"/>
          </w:tcPr>
          <w:p w14:paraId="2C4CA66C" w14:textId="4AD9A667" w:rsidR="005C2B96" w:rsidRDefault="00162A8C" w:rsidP="005C2B96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1,635</w:t>
            </w:r>
          </w:p>
        </w:tc>
        <w:tc>
          <w:tcPr>
            <w:tcW w:w="241" w:type="dxa"/>
          </w:tcPr>
          <w:p w14:paraId="139943AC" w14:textId="77777777" w:rsidR="005C2B96" w:rsidRPr="007A168E" w:rsidRDefault="005C2B96" w:rsidP="005C2B9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79C5C711" w14:textId="26C238DB" w:rsidR="005C2B96" w:rsidRDefault="005C2B96" w:rsidP="005C2B96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59" w:type="dxa"/>
          </w:tcPr>
          <w:p w14:paraId="3372D01C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A29B" w14:textId="02217190" w:rsidR="005C2B96" w:rsidRDefault="00162A8C" w:rsidP="005C2B96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1B8E561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D44A89C" w14:textId="0477E3E0" w:rsidR="005C2B96" w:rsidRDefault="005C2B96" w:rsidP="005C2B96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C2B96" w:rsidRPr="007A168E" w14:paraId="2042ACD8" w14:textId="77777777" w:rsidTr="007454FF">
        <w:tc>
          <w:tcPr>
            <w:tcW w:w="4139" w:type="dxa"/>
          </w:tcPr>
          <w:p w14:paraId="5FA809B8" w14:textId="503D71DF" w:rsidR="005C2B96" w:rsidRPr="007A168E" w:rsidRDefault="005C2B96" w:rsidP="005C2B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vAlign w:val="bottom"/>
          </w:tcPr>
          <w:p w14:paraId="4C89BC52" w14:textId="36EEFF9A" w:rsidR="005C2B96" w:rsidRPr="007A168E" w:rsidRDefault="00162A8C" w:rsidP="005C2B96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5,007</w:t>
            </w:r>
          </w:p>
        </w:tc>
        <w:tc>
          <w:tcPr>
            <w:tcW w:w="241" w:type="dxa"/>
          </w:tcPr>
          <w:p w14:paraId="5B0A85E1" w14:textId="77777777" w:rsidR="005C2B96" w:rsidRPr="007A168E" w:rsidRDefault="005C2B96" w:rsidP="005C2B9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3DBEFEC0" w14:textId="57116998" w:rsidR="005C2B96" w:rsidRPr="007A168E" w:rsidRDefault="005C2B96" w:rsidP="005C2B96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59" w:type="dxa"/>
          </w:tcPr>
          <w:p w14:paraId="633FE8CF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33DF8" w14:textId="580E4E1E" w:rsidR="005C2B96" w:rsidRPr="007A168E" w:rsidRDefault="00162A8C" w:rsidP="005C2B96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3FD14BB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112846" w14:textId="3AE08AF6" w:rsidR="005C2B96" w:rsidRPr="007A168E" w:rsidRDefault="005C2B96" w:rsidP="005C2B96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2B96" w:rsidRPr="007A168E" w14:paraId="0D4FCA80" w14:textId="77777777" w:rsidTr="007454FF">
        <w:trPr>
          <w:trHeight w:val="272"/>
        </w:trPr>
        <w:tc>
          <w:tcPr>
            <w:tcW w:w="4139" w:type="dxa"/>
          </w:tcPr>
          <w:p w14:paraId="1D1A9A4A" w14:textId="038877D7" w:rsidR="005C2B96" w:rsidRPr="007A168E" w:rsidRDefault="005C2B96" w:rsidP="005C2B9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vAlign w:val="bottom"/>
          </w:tcPr>
          <w:p w14:paraId="209DCB6C" w14:textId="09EE0BCF" w:rsidR="005C2B96" w:rsidRPr="007A168E" w:rsidRDefault="00162A8C" w:rsidP="005C2B96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1,635</w:t>
            </w:r>
          </w:p>
        </w:tc>
        <w:tc>
          <w:tcPr>
            <w:tcW w:w="241" w:type="dxa"/>
          </w:tcPr>
          <w:p w14:paraId="6091AD19" w14:textId="77777777" w:rsidR="005C2B96" w:rsidRPr="007A168E" w:rsidRDefault="005C2B96" w:rsidP="005C2B9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vAlign w:val="bottom"/>
          </w:tcPr>
          <w:p w14:paraId="4FAA8122" w14:textId="515BA4FF" w:rsidR="005C2B96" w:rsidRDefault="005C2B96" w:rsidP="005C2B96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59" w:type="dxa"/>
          </w:tcPr>
          <w:p w14:paraId="5B28C227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32FA" w14:textId="37D7C691" w:rsidR="005C2B96" w:rsidRPr="007A168E" w:rsidRDefault="00162A8C" w:rsidP="00DD201D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0896E60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5C0C46" w14:textId="54D86847" w:rsidR="005C2B96" w:rsidRDefault="005C2B96" w:rsidP="005C2B96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2B96" w:rsidRPr="007A168E" w14:paraId="04BA32B6" w14:textId="77777777" w:rsidTr="007454FF">
        <w:tc>
          <w:tcPr>
            <w:tcW w:w="4139" w:type="dxa"/>
            <w:vAlign w:val="bottom"/>
          </w:tcPr>
          <w:p w14:paraId="6E9E173E" w14:textId="77777777" w:rsidR="005C2B96" w:rsidRPr="007A168E" w:rsidRDefault="005C2B96" w:rsidP="005C2B96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EE9910" w14:textId="2CACBE1A" w:rsidR="005C2B96" w:rsidRPr="007A168E" w:rsidRDefault="00162A8C" w:rsidP="005C2B96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130,063</w:t>
            </w:r>
          </w:p>
        </w:tc>
        <w:tc>
          <w:tcPr>
            <w:tcW w:w="241" w:type="dxa"/>
          </w:tcPr>
          <w:p w14:paraId="7972D83F" w14:textId="77777777" w:rsidR="005C2B96" w:rsidRPr="007A168E" w:rsidRDefault="005C2B96" w:rsidP="005C2B9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5DED622" w14:textId="77BD1AD9" w:rsidR="005C2B96" w:rsidRPr="007A168E" w:rsidRDefault="005C2B96" w:rsidP="005C2B96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004</w:t>
            </w:r>
          </w:p>
        </w:tc>
        <w:tc>
          <w:tcPr>
            <w:tcW w:w="259" w:type="dxa"/>
          </w:tcPr>
          <w:p w14:paraId="10C9A9E6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87A457" w14:textId="6D55A064" w:rsidR="005C2B96" w:rsidRPr="007A168E" w:rsidRDefault="00162A8C" w:rsidP="005C2B96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50,987</w:t>
            </w:r>
          </w:p>
        </w:tc>
        <w:tc>
          <w:tcPr>
            <w:tcW w:w="270" w:type="dxa"/>
            <w:gridSpan w:val="2"/>
          </w:tcPr>
          <w:p w14:paraId="25B85188" w14:textId="77777777" w:rsidR="005C2B96" w:rsidRPr="007A168E" w:rsidRDefault="005C2B96" w:rsidP="005C2B9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1CA387" w14:textId="69DECA2B" w:rsidR="005C2B96" w:rsidRPr="007A168E" w:rsidRDefault="005C2B96" w:rsidP="005C2B96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</w:tr>
    </w:tbl>
    <w:p w14:paraId="7C13C04C" w14:textId="6BA5D494" w:rsidR="00BE039C" w:rsidRDefault="00BE039C" w:rsidP="00F91B1B">
      <w:pPr>
        <w:pStyle w:val="Bo-C1Content"/>
        <w:rPr>
          <w:rFonts w:asciiTheme="majorBidi" w:hAnsiTheme="majorBidi" w:cstheme="majorBidi"/>
          <w:b/>
          <w:bCs/>
          <w:i/>
          <w:iCs/>
        </w:rPr>
      </w:pPr>
      <w:bookmarkStart w:id="1" w:name="_Hlk77412452"/>
    </w:p>
    <w:p w14:paraId="53D9290D" w14:textId="77777777" w:rsidR="00BE039C" w:rsidRDefault="00BE039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79"/>
        <w:gridCol w:w="236"/>
        <w:gridCol w:w="1115"/>
        <w:gridCol w:w="260"/>
        <w:gridCol w:w="1090"/>
        <w:gridCol w:w="270"/>
        <w:gridCol w:w="1080"/>
      </w:tblGrid>
      <w:tr w:rsidR="003A310C" w:rsidRPr="007A168E" w14:paraId="5DEFB742" w14:textId="77777777" w:rsidTr="00572A18">
        <w:tc>
          <w:tcPr>
            <w:tcW w:w="4140" w:type="dxa"/>
          </w:tcPr>
          <w:p w14:paraId="6D796F12" w14:textId="77777777" w:rsidR="003A310C" w:rsidRPr="007A168E" w:rsidRDefault="003A310C" w:rsidP="00082CAC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6A6F987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2EBF90C7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0" w:type="dxa"/>
            <w:gridSpan w:val="3"/>
          </w:tcPr>
          <w:p w14:paraId="0621E8E1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509" w:rsidRPr="007A168E" w14:paraId="512F5771" w14:textId="77777777" w:rsidTr="00572A18">
        <w:tc>
          <w:tcPr>
            <w:tcW w:w="4140" w:type="dxa"/>
          </w:tcPr>
          <w:p w14:paraId="50564FAB" w14:textId="77777777" w:rsidR="00CA3509" w:rsidRPr="007A168E" w:rsidRDefault="00CA3509" w:rsidP="00CA35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A3B3428" w14:textId="04DC9911" w:rsidR="00CA3509" w:rsidRPr="007A168E" w:rsidRDefault="00CA3509" w:rsidP="00CA3509">
            <w:pPr>
              <w:pStyle w:val="Bo-Blankline"/>
              <w:spacing w:line="38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6C4C9E9F" w14:textId="77777777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26E2D86" w14:textId="08EDB3F0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67D55FF1" w14:textId="77777777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FCEA0D3" w14:textId="08B09021" w:rsidR="00CA3509" w:rsidRPr="007A168E" w:rsidRDefault="00CA3509" w:rsidP="00CA3509">
            <w:pPr>
              <w:pStyle w:val="Bo-Blankline"/>
              <w:spacing w:line="380" w:lineRule="exact"/>
              <w:ind w:lef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4FCBDA8" w14:textId="77777777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4AB5F" w14:textId="2B97CC2C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A3509" w:rsidRPr="007A168E" w14:paraId="2B248B23" w14:textId="77777777" w:rsidTr="00572A18">
        <w:trPr>
          <w:trHeight w:val="182"/>
        </w:trPr>
        <w:tc>
          <w:tcPr>
            <w:tcW w:w="4140" w:type="dxa"/>
          </w:tcPr>
          <w:p w14:paraId="203A7487" w14:textId="77777777" w:rsidR="00CA3509" w:rsidRPr="007A168E" w:rsidRDefault="00CA3509" w:rsidP="00CA350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7D9516C9" w14:textId="41E1380B" w:rsidR="00CA3509" w:rsidRPr="007A168E" w:rsidRDefault="00CA3509" w:rsidP="00CA3509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36" w:type="dxa"/>
          </w:tcPr>
          <w:p w14:paraId="5B98229E" w14:textId="77777777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674DC24" w14:textId="5C8C7487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0" w:type="dxa"/>
          </w:tcPr>
          <w:p w14:paraId="7C2E3B9F" w14:textId="77777777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4B24E5B" w14:textId="5121881A" w:rsidR="00CA3509" w:rsidRPr="007A168E" w:rsidRDefault="00CA3509" w:rsidP="00CA3509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774BBD3" w14:textId="77777777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563B0E" w14:textId="5C734876" w:rsidR="00CA3509" w:rsidRPr="007A168E" w:rsidRDefault="00CA3509" w:rsidP="00CA350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3A310C" w:rsidRPr="007A168E" w14:paraId="70F606A3" w14:textId="77777777" w:rsidTr="00572A18">
        <w:tc>
          <w:tcPr>
            <w:tcW w:w="4140" w:type="dxa"/>
          </w:tcPr>
          <w:p w14:paraId="33FA8BB7" w14:textId="77777777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CEC8B1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310C" w:rsidRPr="007A168E" w14:paraId="6512FFFD" w14:textId="77777777" w:rsidTr="00572A18">
        <w:trPr>
          <w:trHeight w:val="317"/>
        </w:trPr>
        <w:tc>
          <w:tcPr>
            <w:tcW w:w="4140" w:type="dxa"/>
          </w:tcPr>
          <w:p w14:paraId="2969A157" w14:textId="0D9D659B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</w:t>
            </w:r>
            <w:r w:rsidR="004178F6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ุ้นกู้ที่ถึงกำหนดชำระภายในหนึ่งปี</w:t>
            </w:r>
          </w:p>
        </w:tc>
        <w:tc>
          <w:tcPr>
            <w:tcW w:w="5130" w:type="dxa"/>
            <w:gridSpan w:val="7"/>
          </w:tcPr>
          <w:p w14:paraId="545F3F7A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4F8E" w:rsidRPr="007A168E" w14:paraId="3A911657" w14:textId="77777777" w:rsidTr="00572A18">
        <w:tc>
          <w:tcPr>
            <w:tcW w:w="4140" w:type="dxa"/>
          </w:tcPr>
          <w:p w14:paraId="1B96AA8D" w14:textId="7B56A010" w:rsidR="00144F8E" w:rsidRPr="007A168E" w:rsidRDefault="001E5FF4" w:rsidP="001E5FF4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E5F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30" w:type="dxa"/>
            <w:gridSpan w:val="7"/>
          </w:tcPr>
          <w:p w14:paraId="7E19B065" w14:textId="77777777" w:rsidR="00144F8E" w:rsidRPr="007A168E" w:rsidRDefault="00144F8E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72961" w:rsidRPr="007A168E" w14:paraId="6BFB5916" w14:textId="77777777" w:rsidTr="00572A18">
        <w:tc>
          <w:tcPr>
            <w:tcW w:w="4140" w:type="dxa"/>
          </w:tcPr>
          <w:p w14:paraId="6FD9828B" w14:textId="6CC52560" w:rsidR="00772961" w:rsidRPr="00772961" w:rsidRDefault="00772961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2961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079" w:type="dxa"/>
          </w:tcPr>
          <w:p w14:paraId="0672032A" w14:textId="3713CE28" w:rsidR="00772961" w:rsidRPr="007A168E" w:rsidRDefault="00D53A13" w:rsidP="00772961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EF00EB0" w14:textId="77777777" w:rsidR="00772961" w:rsidRPr="007A168E" w:rsidRDefault="00772961" w:rsidP="00082CAC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3A706B20" w14:textId="3214B9A9" w:rsidR="00772961" w:rsidRPr="007A168E" w:rsidRDefault="00772961" w:rsidP="00082CAC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05CA87C4" w14:textId="77777777" w:rsidR="00772961" w:rsidRPr="007A168E" w:rsidRDefault="00772961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5C71536" w14:textId="6289CB29" w:rsidR="00772961" w:rsidRPr="007A168E" w:rsidRDefault="00D53A13" w:rsidP="00572A18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418,800</w:t>
            </w:r>
          </w:p>
        </w:tc>
        <w:tc>
          <w:tcPr>
            <w:tcW w:w="270" w:type="dxa"/>
          </w:tcPr>
          <w:p w14:paraId="01859C80" w14:textId="77777777" w:rsidR="00772961" w:rsidRPr="007A168E" w:rsidRDefault="00772961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192D8" w14:textId="70691F51" w:rsidR="00772961" w:rsidRPr="007A168E" w:rsidRDefault="00460D2A" w:rsidP="00460D2A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0D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418,</w:t>
            </w:r>
            <w:r w:rsidRPr="00460D2A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3A310C" w:rsidRPr="007A168E" w14:paraId="6EFEC3A1" w14:textId="77777777" w:rsidTr="00572A18">
        <w:tc>
          <w:tcPr>
            <w:tcW w:w="4140" w:type="dxa"/>
          </w:tcPr>
          <w:p w14:paraId="24F3707E" w14:textId="507F6B76" w:rsidR="003A310C" w:rsidRPr="007A168E" w:rsidRDefault="003A310C" w:rsidP="00082CA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="005163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79" w:type="dxa"/>
          </w:tcPr>
          <w:p w14:paraId="2A2F549C" w14:textId="77777777" w:rsidR="003A310C" w:rsidRPr="007A168E" w:rsidRDefault="003A310C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CDBF68" w14:textId="77777777" w:rsidR="003A310C" w:rsidRPr="007A168E" w:rsidRDefault="003A310C" w:rsidP="00082CAC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1434F7B6" w14:textId="77777777" w:rsidR="003A310C" w:rsidRPr="007A168E" w:rsidRDefault="003A310C" w:rsidP="00082CAC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F0FCF91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C9ACE56" w14:textId="77777777" w:rsidR="003A310C" w:rsidRPr="007A168E" w:rsidRDefault="003A310C" w:rsidP="00082CA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EA78DB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B4B91" w14:textId="77777777" w:rsidR="003A310C" w:rsidRPr="007A168E" w:rsidRDefault="003A310C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963DC" w:rsidRPr="007A168E" w14:paraId="2FE80130" w14:textId="77777777" w:rsidTr="00572A18">
        <w:tc>
          <w:tcPr>
            <w:tcW w:w="4140" w:type="dxa"/>
          </w:tcPr>
          <w:p w14:paraId="3EA3DC0B" w14:textId="6FC8F587" w:rsidR="00E963DC" w:rsidRPr="00B80B76" w:rsidRDefault="00E963DC" w:rsidP="00E963D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35C">
              <w:rPr>
                <w:rFonts w:asciiTheme="majorBidi" w:hAnsi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79" w:type="dxa"/>
          </w:tcPr>
          <w:p w14:paraId="2F3D62D8" w14:textId="7B04A438" w:rsidR="00E963DC" w:rsidRPr="007A168E" w:rsidRDefault="00D53A13" w:rsidP="00E963D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229,000</w:t>
            </w:r>
          </w:p>
        </w:tc>
        <w:tc>
          <w:tcPr>
            <w:tcW w:w="236" w:type="dxa"/>
          </w:tcPr>
          <w:p w14:paraId="6105D1EE" w14:textId="77777777" w:rsidR="00E963DC" w:rsidRPr="007A168E" w:rsidRDefault="00E963DC" w:rsidP="00E963DC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37539305" w14:textId="18C3891B" w:rsidR="00E963DC" w:rsidRPr="007A168E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0" w:type="dxa"/>
          </w:tcPr>
          <w:p w14:paraId="1C3BEE73" w14:textId="77777777" w:rsidR="00E963DC" w:rsidRPr="007A168E" w:rsidRDefault="00E963DC" w:rsidP="00E963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2377E21" w14:textId="2A577212" w:rsidR="00E963DC" w:rsidRPr="007A168E" w:rsidRDefault="00D53A13" w:rsidP="00E963D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163,000</w:t>
            </w:r>
          </w:p>
        </w:tc>
        <w:tc>
          <w:tcPr>
            <w:tcW w:w="270" w:type="dxa"/>
          </w:tcPr>
          <w:p w14:paraId="65EE9559" w14:textId="77777777" w:rsidR="00E963DC" w:rsidRPr="007A168E" w:rsidRDefault="00E963DC" w:rsidP="00E963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45D9D" w14:textId="22C581D2" w:rsidR="00E963DC" w:rsidRPr="007A168E" w:rsidRDefault="00E963DC" w:rsidP="00E963DC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963DC" w:rsidRPr="007A168E" w14:paraId="7F0311C3" w14:textId="77777777" w:rsidTr="00572A18">
        <w:tc>
          <w:tcPr>
            <w:tcW w:w="4140" w:type="dxa"/>
          </w:tcPr>
          <w:p w14:paraId="7FBFA34E" w14:textId="77777777" w:rsidR="00E963DC" w:rsidRPr="007A168E" w:rsidRDefault="00E963DC" w:rsidP="00E963D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9" w:type="dxa"/>
          </w:tcPr>
          <w:p w14:paraId="75E8E297" w14:textId="77777777" w:rsidR="00E963DC" w:rsidRPr="007A168E" w:rsidRDefault="00E963DC" w:rsidP="00E963D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49B36B" w14:textId="77777777" w:rsidR="00E963DC" w:rsidRPr="007A168E" w:rsidRDefault="00E963DC" w:rsidP="00E963D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6074CD63" w14:textId="77777777" w:rsidR="00E963DC" w:rsidRPr="007A168E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7BF82DAC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AFD271A" w14:textId="77777777" w:rsidR="00E963DC" w:rsidRPr="007A168E" w:rsidRDefault="00E963DC" w:rsidP="00E963D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D207F4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8110F" w14:textId="77777777" w:rsidR="00E963DC" w:rsidRPr="007A168E" w:rsidRDefault="00E963DC" w:rsidP="00E963DC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963DC" w:rsidRPr="007A168E" w14:paraId="1CC060A1" w14:textId="77777777" w:rsidTr="00263D07">
        <w:tc>
          <w:tcPr>
            <w:tcW w:w="4140" w:type="dxa"/>
          </w:tcPr>
          <w:p w14:paraId="33CD5137" w14:textId="77777777" w:rsidR="00E963DC" w:rsidRPr="007A168E" w:rsidRDefault="00E963DC" w:rsidP="00E963D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79" w:type="dxa"/>
            <w:vAlign w:val="bottom"/>
          </w:tcPr>
          <w:p w14:paraId="66B1753B" w14:textId="18EB2223" w:rsidR="00E963DC" w:rsidRPr="007A168E" w:rsidRDefault="00D53A13" w:rsidP="00E963D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57,000</w:t>
            </w:r>
          </w:p>
        </w:tc>
        <w:tc>
          <w:tcPr>
            <w:tcW w:w="236" w:type="dxa"/>
          </w:tcPr>
          <w:p w14:paraId="40EB58DC" w14:textId="77777777" w:rsidR="00E963DC" w:rsidRPr="007A168E" w:rsidRDefault="00E963DC" w:rsidP="00E963D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1FBCD680" w14:textId="0CF41042" w:rsidR="00E963DC" w:rsidRPr="00FA6C72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0" w:type="dxa"/>
          </w:tcPr>
          <w:p w14:paraId="2A7DB987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33F65" w14:textId="217CBE83" w:rsidR="00E963DC" w:rsidRPr="007A168E" w:rsidRDefault="00D53A13" w:rsidP="00E963D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52,000</w:t>
            </w:r>
          </w:p>
        </w:tc>
        <w:tc>
          <w:tcPr>
            <w:tcW w:w="270" w:type="dxa"/>
          </w:tcPr>
          <w:p w14:paraId="12E3C6E2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180A0" w14:textId="7BF16566" w:rsidR="00E963DC" w:rsidRPr="00E963DC" w:rsidRDefault="00E963DC" w:rsidP="00E963DC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963DC" w:rsidRPr="007A168E" w14:paraId="60B6C6AB" w14:textId="77777777" w:rsidTr="0011078F">
        <w:tc>
          <w:tcPr>
            <w:tcW w:w="4140" w:type="dxa"/>
          </w:tcPr>
          <w:p w14:paraId="1829595D" w14:textId="6F62167C" w:rsidR="00E963DC" w:rsidRPr="007A168E" w:rsidRDefault="00E963DC" w:rsidP="00E963D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F8F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079" w:type="dxa"/>
            <w:vAlign w:val="bottom"/>
          </w:tcPr>
          <w:p w14:paraId="0555F1AC" w14:textId="4AE8D17E" w:rsidR="00E963DC" w:rsidRPr="007A168E" w:rsidRDefault="00D53A13" w:rsidP="00E963D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36" w:type="dxa"/>
          </w:tcPr>
          <w:p w14:paraId="4D24FF64" w14:textId="77777777" w:rsidR="00E963DC" w:rsidRPr="007A168E" w:rsidRDefault="00E963DC" w:rsidP="00E963D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1F668A1A" w14:textId="174D68E7" w:rsidR="00E963DC" w:rsidRPr="007A168E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0" w:type="dxa"/>
          </w:tcPr>
          <w:p w14:paraId="3BCCDB11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CE9ED" w14:textId="08E9950E" w:rsidR="00E963DC" w:rsidRPr="007A168E" w:rsidRDefault="00D53A13" w:rsidP="00E963D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70" w:type="dxa"/>
          </w:tcPr>
          <w:p w14:paraId="4DA6FF44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BA933" w14:textId="07B76579" w:rsidR="00E963DC" w:rsidRPr="00E963DC" w:rsidRDefault="00E963DC" w:rsidP="00E963DC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963DC" w:rsidRPr="007A168E" w14:paraId="00254DF0" w14:textId="77777777" w:rsidTr="0011078F">
        <w:tc>
          <w:tcPr>
            <w:tcW w:w="4140" w:type="dxa"/>
          </w:tcPr>
          <w:p w14:paraId="2507CB48" w14:textId="3886EE0D" w:rsidR="00E963DC" w:rsidRPr="00624F8F" w:rsidRDefault="00E963DC" w:rsidP="00E963DC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A15D04">
              <w:rPr>
                <w:rFonts w:asciiTheme="majorBidi" w:hAnsi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79" w:type="dxa"/>
            <w:vAlign w:val="bottom"/>
          </w:tcPr>
          <w:p w14:paraId="370E51D6" w14:textId="58D00DED" w:rsidR="00E963DC" w:rsidRDefault="00D53A13" w:rsidP="00E963D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303,000</w:t>
            </w:r>
          </w:p>
        </w:tc>
        <w:tc>
          <w:tcPr>
            <w:tcW w:w="236" w:type="dxa"/>
          </w:tcPr>
          <w:p w14:paraId="3B665FED" w14:textId="77777777" w:rsidR="00E963DC" w:rsidRPr="007A168E" w:rsidRDefault="00E963DC" w:rsidP="00E963D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617AD120" w14:textId="0CFD710E" w:rsidR="00E963DC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0" w:type="dxa"/>
          </w:tcPr>
          <w:p w14:paraId="3FB5A426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71262" w14:textId="599D3DC2" w:rsidR="00E963DC" w:rsidRDefault="00D53A13" w:rsidP="00E963D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202,000</w:t>
            </w:r>
          </w:p>
        </w:tc>
        <w:tc>
          <w:tcPr>
            <w:tcW w:w="270" w:type="dxa"/>
          </w:tcPr>
          <w:p w14:paraId="2B390581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4FFC7" w14:textId="57CBEA03" w:rsidR="00E963DC" w:rsidRPr="00E963DC" w:rsidRDefault="00E963DC" w:rsidP="00E963DC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963DC" w:rsidRPr="007A168E" w14:paraId="2FF59629" w14:textId="77777777" w:rsidTr="0011078F">
        <w:tc>
          <w:tcPr>
            <w:tcW w:w="4140" w:type="dxa"/>
          </w:tcPr>
          <w:p w14:paraId="05D3C19C" w14:textId="562752ED" w:rsidR="00E963DC" w:rsidRPr="00624F8F" w:rsidRDefault="00E963DC" w:rsidP="00E963DC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24592E">
              <w:rPr>
                <w:rFonts w:asciiTheme="majorBidi" w:hAnsi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079" w:type="dxa"/>
            <w:vAlign w:val="bottom"/>
          </w:tcPr>
          <w:p w14:paraId="27B72995" w14:textId="23E3F4E6" w:rsidR="00E963DC" w:rsidRDefault="00D53A13" w:rsidP="00E963D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36" w:type="dxa"/>
          </w:tcPr>
          <w:p w14:paraId="38C2FD8A" w14:textId="77777777" w:rsidR="00E963DC" w:rsidRPr="007A168E" w:rsidRDefault="00E963DC" w:rsidP="00E963D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2B856AC1" w14:textId="3F0488B1" w:rsidR="00E963DC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0" w:type="dxa"/>
          </w:tcPr>
          <w:p w14:paraId="385D3CDD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C073" w14:textId="76FB9118" w:rsidR="00E963DC" w:rsidRDefault="00D53A13" w:rsidP="00E963D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2787F7A3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3E56F" w14:textId="7CE42731" w:rsidR="00E963DC" w:rsidRPr="00E963DC" w:rsidRDefault="00E963DC" w:rsidP="00E963DC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63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963DC" w:rsidRPr="007A168E" w14:paraId="2E2AF4E5" w14:textId="77777777" w:rsidTr="0011078F">
        <w:tc>
          <w:tcPr>
            <w:tcW w:w="4140" w:type="dxa"/>
          </w:tcPr>
          <w:p w14:paraId="2668E9BD" w14:textId="098855C6" w:rsidR="00E963DC" w:rsidRPr="00624F8F" w:rsidRDefault="00E963DC" w:rsidP="00E963DC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079" w:type="dxa"/>
            <w:vAlign w:val="bottom"/>
          </w:tcPr>
          <w:p w14:paraId="21DBAD76" w14:textId="7B36ED13" w:rsidR="00E963DC" w:rsidRDefault="00D53A13" w:rsidP="00BE039C">
            <w:pPr>
              <w:spacing w:line="380" w:lineRule="exact"/>
              <w:ind w:left="-112" w:right="-115" w:firstLine="3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9A4B62" w14:textId="77777777" w:rsidR="00E963DC" w:rsidRPr="007A168E" w:rsidRDefault="00E963DC" w:rsidP="00E963D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514A94F7" w14:textId="1DBEC5EC" w:rsidR="00E963DC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A6C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0" w:type="dxa"/>
          </w:tcPr>
          <w:p w14:paraId="3541A192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2FB6" w14:textId="2BFA4386" w:rsidR="00E963DC" w:rsidRDefault="00D53A13" w:rsidP="00E963DC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933283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57374" w14:textId="114BB9A5" w:rsidR="00E963DC" w:rsidRDefault="00E963DC" w:rsidP="00E963D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963DC" w:rsidRPr="007A168E" w14:paraId="121E3F7F" w14:textId="77777777" w:rsidTr="00572A18">
        <w:tc>
          <w:tcPr>
            <w:tcW w:w="4140" w:type="dxa"/>
            <w:vAlign w:val="bottom"/>
          </w:tcPr>
          <w:p w14:paraId="5EF0705A" w14:textId="77777777" w:rsidR="00E963DC" w:rsidRPr="007A168E" w:rsidRDefault="00E963DC" w:rsidP="00E963DC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9130B8E" w14:textId="0746C223" w:rsidR="00E963DC" w:rsidRPr="007A168E" w:rsidRDefault="00D53A13" w:rsidP="00E963D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696,000</w:t>
            </w:r>
          </w:p>
        </w:tc>
        <w:tc>
          <w:tcPr>
            <w:tcW w:w="236" w:type="dxa"/>
          </w:tcPr>
          <w:p w14:paraId="7AAF1EC6" w14:textId="77777777" w:rsidR="00E963DC" w:rsidRPr="007A168E" w:rsidRDefault="00E963DC" w:rsidP="00E963D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B3C8A1E" w14:textId="4D616B3C" w:rsidR="00E963DC" w:rsidRPr="007A168E" w:rsidRDefault="00E963DC" w:rsidP="00E963D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0" w:type="dxa"/>
          </w:tcPr>
          <w:p w14:paraId="4C8B61DC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1A362145" w14:textId="41F5A0E4" w:rsidR="00E963DC" w:rsidRPr="007A168E" w:rsidRDefault="00D53A13" w:rsidP="00E963D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942,800</w:t>
            </w:r>
          </w:p>
        </w:tc>
        <w:tc>
          <w:tcPr>
            <w:tcW w:w="270" w:type="dxa"/>
          </w:tcPr>
          <w:p w14:paraId="29A72092" w14:textId="77777777" w:rsidR="00E963DC" w:rsidRPr="007A168E" w:rsidRDefault="00E963DC" w:rsidP="00E963D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9945FA" w14:textId="0ADDFE2C" w:rsidR="00E963DC" w:rsidRPr="007A168E" w:rsidRDefault="00E963DC" w:rsidP="00E963DC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</w:tr>
    </w:tbl>
    <w:p w14:paraId="56D5E57D" w14:textId="4D08B828" w:rsidR="001A5A35" w:rsidRDefault="001A5A35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1A5A35" w:rsidRPr="0000113F" w14:paraId="3A8E682F" w14:textId="77777777" w:rsidTr="0000113F">
        <w:tc>
          <w:tcPr>
            <w:tcW w:w="4140" w:type="dxa"/>
          </w:tcPr>
          <w:p w14:paraId="775BCB99" w14:textId="77777777" w:rsidR="001A5A35" w:rsidRPr="0000113F" w:rsidRDefault="001A5A35" w:rsidP="001A5A3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2430" w:type="dxa"/>
            <w:gridSpan w:val="3"/>
          </w:tcPr>
          <w:p w14:paraId="179EB6AD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D2DBB2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A431521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8DF" w:rsidRPr="0000113F" w14:paraId="156E3C9C" w14:textId="77777777" w:rsidTr="0000113F">
        <w:tc>
          <w:tcPr>
            <w:tcW w:w="4140" w:type="dxa"/>
          </w:tcPr>
          <w:p w14:paraId="043F9AB6" w14:textId="77777777" w:rsidR="00BC48DF" w:rsidRPr="0000113F" w:rsidRDefault="00BC48DF" w:rsidP="00BC48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71EDE1C" w14:textId="7F6DD065" w:rsidR="00BC48DF" w:rsidRPr="0000113F" w:rsidRDefault="00BC48DF" w:rsidP="00BC48DF">
            <w:pPr>
              <w:spacing w:line="380" w:lineRule="exact"/>
              <w:ind w:left="-13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63B8F2C" w14:textId="77777777" w:rsidR="00BC48DF" w:rsidRPr="0000113F" w:rsidRDefault="00BC48DF" w:rsidP="00BC48D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F04AE7" w14:textId="6FDA3CC5" w:rsidR="00BC48DF" w:rsidRPr="0000113F" w:rsidRDefault="00BC48DF" w:rsidP="00BC48DF">
            <w:pPr>
              <w:spacing w:line="380" w:lineRule="exact"/>
              <w:ind w:left="-72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6E763112" w14:textId="77777777" w:rsidR="00BC48DF" w:rsidRPr="0000113F" w:rsidRDefault="00BC48DF" w:rsidP="00BC48D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455F5F" w14:textId="79681947" w:rsidR="00BC48DF" w:rsidRPr="0000113F" w:rsidRDefault="00BC48DF" w:rsidP="00BC48DF">
            <w:pPr>
              <w:spacing w:line="380" w:lineRule="exact"/>
              <w:ind w:left="-11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B68A5A3" w14:textId="77777777" w:rsidR="00BC48DF" w:rsidRPr="0000113F" w:rsidRDefault="00BC48DF" w:rsidP="00BC48D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A74E29" w14:textId="4AD26D72" w:rsidR="00BC48DF" w:rsidRPr="0000113F" w:rsidRDefault="00BC48DF" w:rsidP="00BC48DF">
            <w:pPr>
              <w:spacing w:line="380" w:lineRule="exact"/>
              <w:ind w:left="-119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C48DF" w:rsidRPr="0000113F" w14:paraId="208DDAA2" w14:textId="77777777" w:rsidTr="0000113F">
        <w:tc>
          <w:tcPr>
            <w:tcW w:w="4140" w:type="dxa"/>
          </w:tcPr>
          <w:p w14:paraId="4117EB9D" w14:textId="77777777" w:rsidR="00BC48DF" w:rsidRPr="0000113F" w:rsidRDefault="00BC48DF" w:rsidP="00BC48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6AFB0" w14:textId="5659F22B" w:rsidR="00BC48DF" w:rsidRPr="0000113F" w:rsidRDefault="00BC48DF" w:rsidP="00BC48D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47EE1FA" w14:textId="77777777" w:rsidR="00BC48DF" w:rsidRPr="0000113F" w:rsidRDefault="00BC48DF" w:rsidP="00BC48D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03B5E" w14:textId="11749711" w:rsidR="00BC48DF" w:rsidRPr="0000113F" w:rsidRDefault="00BC48DF" w:rsidP="00BC48D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DE24F40" w14:textId="77777777" w:rsidR="00BC48DF" w:rsidRPr="0000113F" w:rsidRDefault="00BC48DF" w:rsidP="00BC48D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73CBD" w14:textId="25B5D755" w:rsidR="00BC48DF" w:rsidRPr="0000113F" w:rsidRDefault="00BC48DF" w:rsidP="00BC48D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6B20D7B" w14:textId="77777777" w:rsidR="00BC48DF" w:rsidRPr="0000113F" w:rsidRDefault="00BC48DF" w:rsidP="00BC48D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BF40A" w14:textId="7F9B46AA" w:rsidR="00BC48DF" w:rsidRPr="0000113F" w:rsidRDefault="00BC48DF" w:rsidP="00BC48D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1A5A35" w:rsidRPr="0000113F" w14:paraId="001708AE" w14:textId="77777777" w:rsidTr="0000113F">
        <w:tc>
          <w:tcPr>
            <w:tcW w:w="4140" w:type="dxa"/>
          </w:tcPr>
          <w:p w14:paraId="7D0938C3" w14:textId="77777777" w:rsidR="001A5A35" w:rsidRPr="0000113F" w:rsidRDefault="001A5A35" w:rsidP="001A5A3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5D38EB8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1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011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5A35" w:rsidRPr="0000113F" w14:paraId="7CD3AD94" w14:textId="77777777" w:rsidTr="0000113F">
        <w:tc>
          <w:tcPr>
            <w:tcW w:w="4140" w:type="dxa"/>
          </w:tcPr>
          <w:p w14:paraId="0EB4BAE7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4672F288" w14:textId="77777777" w:rsidR="001A5A35" w:rsidRPr="0000113F" w:rsidRDefault="001A5A35" w:rsidP="00747C1E">
            <w:pPr>
              <w:tabs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CF1EE5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EE11681" w14:textId="77777777" w:rsidR="001A5A35" w:rsidRPr="0000113F" w:rsidRDefault="001A5A35" w:rsidP="00421D4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290823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D2A062D" w14:textId="77777777" w:rsidR="001A5A35" w:rsidRPr="0000113F" w:rsidRDefault="001A5A35" w:rsidP="00747C1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3BAF90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CCAD82B" w14:textId="77777777" w:rsidR="001A5A35" w:rsidRPr="0000113F" w:rsidRDefault="001A5A35" w:rsidP="00421D4B">
            <w:pPr>
              <w:tabs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C53F6" w:rsidRPr="0000113F" w14:paraId="21451A41" w14:textId="77777777" w:rsidTr="0000113F">
        <w:tc>
          <w:tcPr>
            <w:tcW w:w="4140" w:type="dxa"/>
          </w:tcPr>
          <w:p w14:paraId="1DAE8349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0011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4AEF49AE" w14:textId="77777777" w:rsidR="009C53F6" w:rsidRPr="0000113F" w:rsidRDefault="009C53F6" w:rsidP="009C53F6">
            <w:pPr>
              <w:tabs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EA80F6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76234A9" w14:textId="77777777" w:rsidR="009C53F6" w:rsidRPr="0000113F" w:rsidRDefault="009C53F6" w:rsidP="009C53F6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8B0253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E4F634" w14:textId="77777777" w:rsidR="009C53F6" w:rsidRPr="0000113F" w:rsidRDefault="009C53F6" w:rsidP="009C53F6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C610BE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7D196B" w14:textId="77777777" w:rsidR="009C53F6" w:rsidRPr="0000113F" w:rsidRDefault="009C53F6" w:rsidP="009C53F6">
            <w:pPr>
              <w:tabs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C53F6" w:rsidRPr="0000113F" w14:paraId="54C5FF0A" w14:textId="77777777" w:rsidTr="0000113F">
        <w:tc>
          <w:tcPr>
            <w:tcW w:w="4140" w:type="dxa"/>
          </w:tcPr>
          <w:p w14:paraId="730CF72B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5373185E" w14:textId="6ABD08B8" w:rsidR="009C53F6" w:rsidRPr="0000113F" w:rsidRDefault="00E8104F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964,700</w:t>
            </w:r>
          </w:p>
        </w:tc>
        <w:tc>
          <w:tcPr>
            <w:tcW w:w="270" w:type="dxa"/>
          </w:tcPr>
          <w:p w14:paraId="017AAFC9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AB65921" w14:textId="4386ABCE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935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20864027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957CC18" w14:textId="50B5D970" w:rsidR="009C53F6" w:rsidRPr="0000113F" w:rsidRDefault="004F05FD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435,000</w:t>
            </w:r>
          </w:p>
        </w:tc>
        <w:tc>
          <w:tcPr>
            <w:tcW w:w="270" w:type="dxa"/>
          </w:tcPr>
          <w:p w14:paraId="183D89D7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BDDBDC6" w14:textId="68313B50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3F6" w:rsidRPr="0000113F" w14:paraId="77F637E6" w14:textId="77777777" w:rsidTr="0000113F">
        <w:tc>
          <w:tcPr>
            <w:tcW w:w="4140" w:type="dxa"/>
          </w:tcPr>
          <w:p w14:paraId="4AD5FF9E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</w:tcPr>
          <w:p w14:paraId="0EBC3A33" w14:textId="6A9F21F2" w:rsidR="009C53F6" w:rsidRPr="0000113F" w:rsidRDefault="00E8104F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85,000</w:t>
            </w:r>
          </w:p>
        </w:tc>
        <w:tc>
          <w:tcPr>
            <w:tcW w:w="270" w:type="dxa"/>
          </w:tcPr>
          <w:p w14:paraId="66117C49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7D9DA7B" w14:textId="7F67A197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B9F71FC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EE48717" w14:textId="3319D449" w:rsidR="009C53F6" w:rsidRPr="0000113F" w:rsidRDefault="004F05FD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201F868D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79992D" w14:textId="512F2992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3F6" w:rsidRPr="0000113F" w14:paraId="333B71EC" w14:textId="77777777" w:rsidTr="0000113F">
        <w:tc>
          <w:tcPr>
            <w:tcW w:w="4140" w:type="dxa"/>
          </w:tcPr>
          <w:p w14:paraId="3BCB69C4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05A55DBF" w14:textId="08BED46F" w:rsidR="009C53F6" w:rsidRPr="0000113F" w:rsidRDefault="00E8104F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65,000</w:t>
            </w:r>
          </w:p>
        </w:tc>
        <w:tc>
          <w:tcPr>
            <w:tcW w:w="270" w:type="dxa"/>
          </w:tcPr>
          <w:p w14:paraId="340A1E30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34DAF4" w14:textId="6ACA8FA3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DC06902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9892534" w14:textId="4B545F07" w:rsidR="009C53F6" w:rsidRPr="0000113F" w:rsidRDefault="004F05FD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70" w:type="dxa"/>
          </w:tcPr>
          <w:p w14:paraId="1D652491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C389F13" w14:textId="43F0D534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3F6" w:rsidRPr="0000113F" w14:paraId="0A3C3669" w14:textId="77777777" w:rsidTr="0000113F">
        <w:tc>
          <w:tcPr>
            <w:tcW w:w="4140" w:type="dxa"/>
          </w:tcPr>
          <w:p w14:paraId="0A8E324B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C2C2CA2" w14:textId="77777777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B8FDF9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F3F8FE" w14:textId="77777777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A429AD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ADFA000" w14:textId="77777777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09E4C9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69AC31E" w14:textId="77777777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C53F6" w:rsidRPr="0000113F" w14:paraId="1989352F" w14:textId="77777777" w:rsidTr="0000113F">
        <w:tc>
          <w:tcPr>
            <w:tcW w:w="4140" w:type="dxa"/>
          </w:tcPr>
          <w:p w14:paraId="43000BD2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73D26189" w14:textId="75FCBAF9" w:rsidR="009C53F6" w:rsidRPr="0000113F" w:rsidRDefault="00E8104F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320,000</w:t>
            </w:r>
          </w:p>
        </w:tc>
        <w:tc>
          <w:tcPr>
            <w:tcW w:w="270" w:type="dxa"/>
          </w:tcPr>
          <w:p w14:paraId="68F4B456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B732EB" w14:textId="1B94D9CA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5291586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42B7957" w14:textId="6C259E49" w:rsidR="009C53F6" w:rsidRPr="0000113F" w:rsidRDefault="004F05FD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233,000</w:t>
            </w:r>
          </w:p>
        </w:tc>
        <w:tc>
          <w:tcPr>
            <w:tcW w:w="270" w:type="dxa"/>
          </w:tcPr>
          <w:p w14:paraId="02DAD946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0CDFDAA" w14:textId="1407D536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3F6" w:rsidRPr="0000113F" w14:paraId="19D64441" w14:textId="77777777" w:rsidTr="0000113F">
        <w:tc>
          <w:tcPr>
            <w:tcW w:w="4140" w:type="dxa"/>
          </w:tcPr>
          <w:p w14:paraId="3FCA0F0F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080" w:type="dxa"/>
          </w:tcPr>
          <w:p w14:paraId="45B09B20" w14:textId="75CC54D3" w:rsidR="009C53F6" w:rsidRPr="0000113F" w:rsidRDefault="00E8104F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109,000</w:t>
            </w:r>
          </w:p>
        </w:tc>
        <w:tc>
          <w:tcPr>
            <w:tcW w:w="270" w:type="dxa"/>
          </w:tcPr>
          <w:p w14:paraId="233BEAF3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B13B54" w14:textId="51229AC3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463DD131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C8F302C" w14:textId="7C7D0B78" w:rsidR="009C53F6" w:rsidRPr="0000113F" w:rsidRDefault="004F05FD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48,000</w:t>
            </w:r>
          </w:p>
        </w:tc>
        <w:tc>
          <w:tcPr>
            <w:tcW w:w="270" w:type="dxa"/>
          </w:tcPr>
          <w:p w14:paraId="2C37ECFD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88B7A0D" w14:textId="746F6EAA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3F6" w:rsidRPr="0000113F" w14:paraId="27FF92A0" w14:textId="77777777" w:rsidTr="004F05FD">
        <w:tc>
          <w:tcPr>
            <w:tcW w:w="4140" w:type="dxa"/>
          </w:tcPr>
          <w:p w14:paraId="4C052B15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</w:tcPr>
          <w:p w14:paraId="7D52AAAE" w14:textId="0BCA8B11" w:rsidR="009C53F6" w:rsidRPr="0000113F" w:rsidRDefault="00E8104F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798,000</w:t>
            </w:r>
          </w:p>
        </w:tc>
        <w:tc>
          <w:tcPr>
            <w:tcW w:w="270" w:type="dxa"/>
          </w:tcPr>
          <w:p w14:paraId="676ABE2F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50EFD59" w14:textId="5D689F59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798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B1A04DE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03981B5" w14:textId="43B61AAF" w:rsidR="009C53F6" w:rsidRPr="0000113F" w:rsidRDefault="004F05FD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557,000</w:t>
            </w:r>
          </w:p>
        </w:tc>
        <w:tc>
          <w:tcPr>
            <w:tcW w:w="270" w:type="dxa"/>
          </w:tcPr>
          <w:p w14:paraId="5931B40D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D53282" w14:textId="6F0BCB2A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3F6" w:rsidRPr="0000113F" w14:paraId="4C4A32F7" w14:textId="77777777" w:rsidTr="004F05FD">
        <w:tc>
          <w:tcPr>
            <w:tcW w:w="4140" w:type="dxa"/>
          </w:tcPr>
          <w:p w14:paraId="12A8BF19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0011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0011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B7D3AF" w14:textId="1747F7E8" w:rsidR="009C53F6" w:rsidRPr="0000113F" w:rsidRDefault="00D2192B" w:rsidP="00D2192B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70" w:type="dxa"/>
          </w:tcPr>
          <w:p w14:paraId="1D40C3DB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A675F5" w14:textId="0E4F98DD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5082A33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47931D" w14:textId="7345EEB8" w:rsidR="009C53F6" w:rsidRPr="0000113F" w:rsidRDefault="004F05FD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270" w:type="dxa"/>
          </w:tcPr>
          <w:p w14:paraId="45E375EF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3026B8" w14:textId="269DF70D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C53F6" w:rsidRPr="0000113F" w14:paraId="0735B80C" w14:textId="77777777" w:rsidTr="0000113F">
        <w:tc>
          <w:tcPr>
            <w:tcW w:w="4140" w:type="dxa"/>
          </w:tcPr>
          <w:p w14:paraId="4808A9FB" w14:textId="77777777" w:rsidR="009C53F6" w:rsidRPr="0000113F" w:rsidRDefault="009C53F6" w:rsidP="009C53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6DE3F8" w14:textId="442B821C" w:rsidR="009C53F6" w:rsidRPr="0000113F" w:rsidRDefault="004F05FD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2,511,700</w:t>
            </w:r>
          </w:p>
        </w:tc>
        <w:tc>
          <w:tcPr>
            <w:tcW w:w="270" w:type="dxa"/>
          </w:tcPr>
          <w:p w14:paraId="05CF5626" w14:textId="77777777" w:rsidR="009C53F6" w:rsidRPr="0000113F" w:rsidRDefault="009C53F6" w:rsidP="009C53F6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2893FE" w14:textId="5ECA7B86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,44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75C26D35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E486DC" w14:textId="30EEFB80" w:rsidR="009C53F6" w:rsidRPr="0000113F" w:rsidRDefault="004F05FD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1,513,000</w:t>
            </w:r>
          </w:p>
        </w:tc>
        <w:tc>
          <w:tcPr>
            <w:tcW w:w="270" w:type="dxa"/>
          </w:tcPr>
          <w:p w14:paraId="60168275" w14:textId="77777777" w:rsidR="009C53F6" w:rsidRPr="0000113F" w:rsidRDefault="009C53F6" w:rsidP="009C53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97A8DB" w14:textId="1571D867" w:rsidR="009C53F6" w:rsidRPr="0000113F" w:rsidRDefault="009C53F6" w:rsidP="009C53F6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6EB6AE60" w14:textId="77777777" w:rsidR="00855F83" w:rsidRDefault="00855F83" w:rsidP="001A5A35">
      <w:pPr>
        <w:pStyle w:val="Bo-C1Content"/>
        <w:ind w:left="0"/>
        <w:rPr>
          <w:rFonts w:asciiTheme="majorBidi" w:hAnsiTheme="majorBidi" w:cstheme="majorBidi"/>
          <w:b/>
          <w:bCs/>
          <w:i/>
          <w:iCs/>
        </w:rPr>
      </w:pPr>
    </w:p>
    <w:p w14:paraId="7197C435" w14:textId="1CC5143B" w:rsidR="00F91B1B" w:rsidRPr="007A168E" w:rsidRDefault="00F91B1B" w:rsidP="00F91B1B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7A168E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1"/>
    <w:p w14:paraId="664F0922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cs/>
        </w:rPr>
      </w:pPr>
    </w:p>
    <w:p w14:paraId="011E3C24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</w:rPr>
      </w:pPr>
    </w:p>
    <w:p w14:paraId="329B8CA5" w14:textId="6F5ECA88" w:rsidR="00160F81" w:rsidRDefault="00F91B1B" w:rsidP="00B61835">
      <w:pPr>
        <w:pStyle w:val="Bo-C1Content"/>
        <w:ind w:right="18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7C3F7F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7C3F7F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ในเดือนกรกฎาคม </w:t>
      </w:r>
      <w:r w:rsidR="007C3F7F">
        <w:rPr>
          <w:rFonts w:asciiTheme="majorBidi" w:hAnsiTheme="majorBidi" w:cstheme="majorBidi"/>
          <w:lang w:val="en-US"/>
        </w:rPr>
        <w:t>2542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7A168E">
        <w:rPr>
          <w:rFonts w:asciiTheme="majorBidi" w:hAnsiTheme="majorBidi" w:cstheme="majorBidi"/>
          <w:spacing w:val="-2"/>
          <w:cs/>
        </w:rPr>
        <w:t xml:space="preserve">ระยะเวลาเช่าใหม่เป็น </w:t>
      </w:r>
      <w:r w:rsidR="007C3F7F">
        <w:rPr>
          <w:rFonts w:asciiTheme="majorBidi" w:hAnsiTheme="majorBidi" w:cstheme="majorBidi"/>
          <w:spacing w:val="-2"/>
          <w:lang w:val="en-US"/>
        </w:rPr>
        <w:t>90</w:t>
      </w:r>
      <w:r w:rsidRPr="007A168E">
        <w:rPr>
          <w:rFonts w:asciiTheme="majorBidi" w:hAnsiTheme="majorBidi" w:cstheme="majorBidi"/>
          <w:spacing w:val="-2"/>
        </w:rPr>
        <w:t xml:space="preserve"> </w:t>
      </w:r>
      <w:r w:rsidRPr="007A168E">
        <w:rPr>
          <w:rFonts w:asciiTheme="majorBidi" w:hAnsiTheme="majorBidi" w:cstheme="majorBidi"/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7A168E">
        <w:rPr>
          <w:rFonts w:asciiTheme="majorBidi" w:hAnsiTheme="majorBidi" w:cstheme="majorBidi"/>
          <w:i/>
          <w:iCs/>
          <w:spacing w:val="-2"/>
        </w:rPr>
        <w:t>(</w:t>
      </w:r>
      <w:r w:rsidRPr="007A168E">
        <w:rPr>
          <w:rFonts w:asciiTheme="majorBidi" w:hAnsiTheme="majorBidi" w:cstheme="majorBidi"/>
          <w:i/>
          <w:iCs/>
          <w:spacing w:val="-2"/>
          <w:cs/>
        </w:rPr>
        <w:t xml:space="preserve">ค่าเช่าตลอด </w:t>
      </w:r>
      <w:r w:rsidR="007C3F7F">
        <w:rPr>
          <w:rFonts w:asciiTheme="majorBidi" w:hAnsiTheme="majorBidi" w:cstheme="majorBidi"/>
          <w:i/>
          <w:iCs/>
          <w:spacing w:val="-2"/>
          <w:lang w:val="en-US"/>
        </w:rPr>
        <w:t>90</w:t>
      </w:r>
      <w:r w:rsidRPr="007A168E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spacing w:val="-2"/>
          <w:cs/>
          <w:lang w:val="en-US"/>
        </w:rPr>
        <w:t>ปี</w:t>
      </w:r>
      <w:r w:rsidR="00402D37"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7C3F7F">
        <w:rPr>
          <w:rFonts w:asciiTheme="majorBidi" w:hAnsiTheme="majorBidi" w:cstheme="majorBidi"/>
          <w:i/>
          <w:iCs/>
          <w:lang w:val="en-US"/>
        </w:rPr>
        <w:t>40</w:t>
      </w:r>
      <w:r w:rsidRPr="007A168E">
        <w:rPr>
          <w:rFonts w:asciiTheme="majorBidi" w:hAnsiTheme="majorBidi" w:cstheme="majorBidi"/>
          <w:i/>
          <w:iCs/>
          <w:lang w:val="en-US"/>
        </w:rPr>
        <w:t>,</w:t>
      </w:r>
      <w:r w:rsidR="007C3F7F">
        <w:rPr>
          <w:rFonts w:asciiTheme="majorBidi" w:hAnsiTheme="majorBidi" w:cstheme="majorBidi"/>
          <w:i/>
          <w:iCs/>
          <w:lang w:val="en-US"/>
        </w:rPr>
        <w:t>000</w:t>
      </w:r>
      <w:r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7C3F7F">
        <w:rPr>
          <w:rFonts w:asciiTheme="majorBidi" w:hAnsiTheme="majorBidi" w:cstheme="majorBidi"/>
          <w:i/>
          <w:iCs/>
          <w:lang w:val="en-US"/>
        </w:rPr>
        <w:t>37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7A168E">
        <w:rPr>
          <w:rFonts w:asciiTheme="majorBidi" w:hAnsiTheme="majorBidi" w:cstheme="majorBidi"/>
          <w:i/>
          <w:iCs/>
          <w:lang w:val="en-US"/>
        </w:rPr>
        <w:t>)</w:t>
      </w:r>
      <w:r w:rsidRPr="007A168E">
        <w:rPr>
          <w:rFonts w:asciiTheme="majorBidi" w:hAnsiTheme="majorBidi" w:cstheme="majorBidi"/>
          <w:cs/>
        </w:rPr>
        <w:t xml:space="preserve"> โดยค่าเช่าประจำปีคิดหักจากเงินค่าเช่าจ่ายล่วงหน้าดังกล่าว ต่อมาเมื่อวันที่ </w:t>
      </w:r>
      <w:r w:rsidR="007C3F7F">
        <w:rPr>
          <w:rFonts w:asciiTheme="majorBidi" w:hAnsiTheme="majorBidi" w:cstheme="majorBidi"/>
          <w:lang w:val="en-US"/>
        </w:rPr>
        <w:t>24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กรกฎาคม </w:t>
      </w:r>
      <w:r w:rsidR="007C3F7F">
        <w:rPr>
          <w:rFonts w:asciiTheme="majorBidi" w:hAnsiTheme="majorBidi" w:cstheme="majorBidi"/>
          <w:lang w:val="en-US"/>
        </w:rPr>
        <w:t>2544</w:t>
      </w:r>
      <w:r w:rsidRPr="007A168E">
        <w:rPr>
          <w:rFonts w:asciiTheme="majorBidi" w:hAnsiTheme="majorBidi" w:cstheme="majorBidi"/>
        </w:rPr>
        <w:t xml:space="preserve">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มีกำหนดระยะเวลาการเช่าครั้งละ</w:t>
      </w:r>
      <w:r w:rsidRPr="007A168E">
        <w:rPr>
          <w:rFonts w:asciiTheme="majorBidi" w:hAnsiTheme="majorBidi" w:cstheme="majorBidi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7C3F7F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 เป็นจำนวน</w:t>
      </w:r>
      <w:r w:rsidR="00826E4B" w:rsidRPr="007A168E">
        <w:rPr>
          <w:rFonts w:asciiTheme="majorBidi" w:hAnsiTheme="majorBidi" w:cstheme="majorBidi"/>
        </w:rPr>
        <w:br/>
      </w:r>
      <w:r w:rsidR="007C3F7F">
        <w:rPr>
          <w:rFonts w:asciiTheme="majorBidi" w:hAnsiTheme="majorBidi" w:cstheme="majorBidi"/>
          <w:lang w:val="en-US"/>
        </w:rPr>
        <w:t>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</w:p>
    <w:p w14:paraId="754D7A35" w14:textId="77777777" w:rsidR="00BD2376" w:rsidRDefault="00BD2376" w:rsidP="00B61835">
      <w:pPr>
        <w:pStyle w:val="Bo-C1Content"/>
        <w:ind w:right="18"/>
        <w:rPr>
          <w:rFonts w:asciiTheme="majorBidi" w:hAnsiTheme="majorBidi" w:cstheme="majorBidi"/>
        </w:rPr>
      </w:pPr>
    </w:p>
    <w:p w14:paraId="00092704" w14:textId="094AF6B0" w:rsidR="00F91B1B" w:rsidRPr="007A168E" w:rsidRDefault="00F91B1B" w:rsidP="00D21AFE">
      <w:pPr>
        <w:pStyle w:val="Bo-C1Content"/>
        <w:ind w:right="-11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เมื่อวันที่ </w:t>
      </w:r>
      <w:r w:rsidR="007C3F7F">
        <w:rPr>
          <w:rFonts w:asciiTheme="majorBidi" w:hAnsiTheme="majorBidi" w:cstheme="majorBidi"/>
          <w:lang w:val="en-US"/>
        </w:rPr>
        <w:t>25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สิงหาคม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2549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Pr="007A168E" w:rsidRDefault="00C74FA0" w:rsidP="00732CFB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220ABF2" w14:textId="50872E08" w:rsidR="004F7299" w:rsidRPr="007A168E" w:rsidRDefault="00F91B1B" w:rsidP="00EC5ABA">
      <w:pPr>
        <w:pStyle w:val="Ang15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</w:t>
      </w:r>
      <w:r w:rsidR="009936E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7A168E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7C3F7F">
        <w:rPr>
          <w:rFonts w:asciiTheme="majorBidi" w:hAnsiTheme="majorBidi" w:cstheme="majorBidi"/>
          <w:spacing w:val="2"/>
        </w:rPr>
        <w:t>3</w:t>
      </w:r>
      <w:r w:rsidR="004C6A88">
        <w:rPr>
          <w:rFonts w:asciiTheme="majorBidi" w:hAnsiTheme="majorBidi" w:cstheme="majorBidi"/>
          <w:spacing w:val="2"/>
        </w:rPr>
        <w:t>1</w:t>
      </w:r>
      <w:r w:rsidR="009806BF">
        <w:rPr>
          <w:rFonts w:asciiTheme="majorBidi" w:hAnsiTheme="majorBidi" w:cstheme="majorBidi"/>
          <w:spacing w:val="2"/>
        </w:rPr>
        <w:t xml:space="preserve"> </w:t>
      </w:r>
      <w:r w:rsidR="004C6A88">
        <w:rPr>
          <w:rFonts w:asciiTheme="majorBidi" w:hAnsiTheme="majorBidi" w:cstheme="majorBidi" w:hint="cs"/>
          <w:spacing w:val="2"/>
          <w:cs/>
        </w:rPr>
        <w:t>มีนาคม</w:t>
      </w:r>
      <w:r w:rsidR="00FA644B">
        <w:rPr>
          <w:rFonts w:asciiTheme="majorBidi" w:hAnsiTheme="majorBidi" w:cstheme="majorBidi"/>
          <w:spacing w:val="2"/>
          <w:cs/>
        </w:rPr>
        <w:t xml:space="preserve"> </w:t>
      </w:r>
      <w:r w:rsidR="007C3F7F">
        <w:rPr>
          <w:rFonts w:asciiTheme="majorBidi" w:hAnsiTheme="majorBidi" w:cstheme="majorBidi"/>
          <w:spacing w:val="2"/>
        </w:rPr>
        <w:t>256</w:t>
      </w:r>
      <w:r w:rsidR="004C6A88">
        <w:rPr>
          <w:rFonts w:asciiTheme="majorBidi" w:hAnsiTheme="majorBidi" w:cstheme="majorBidi"/>
          <w:spacing w:val="2"/>
          <w:lang w:val="en-US"/>
        </w:rPr>
        <w:t>9</w:t>
      </w:r>
      <w:r w:rsidR="00231569" w:rsidRPr="007A168E">
        <w:rPr>
          <w:rFonts w:asciiTheme="majorBidi" w:hAnsiTheme="majorBidi" w:cstheme="majorBidi"/>
          <w:lang w:val="en-US"/>
        </w:rPr>
        <w:t xml:space="preserve"> </w:t>
      </w:r>
      <w:r w:rsidRPr="00A62940">
        <w:rPr>
          <w:rFonts w:asciiTheme="majorBidi" w:hAnsiTheme="majorBidi" w:cstheme="majorBidi"/>
          <w:spacing w:val="4"/>
          <w:cs/>
        </w:rPr>
        <w:t>ยังไม่มีการ</w:t>
      </w:r>
      <w:r w:rsidRPr="00A62940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A62940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Pr="007A168E" w:rsidRDefault="00A3057C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35FDC56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F947B99" w14:textId="77777777" w:rsidR="00F91B1B" w:rsidRPr="007A168E" w:rsidRDefault="00F91B1B" w:rsidP="006C732A">
      <w:pPr>
        <w:pStyle w:val="Bo-Blankline"/>
        <w:ind w:left="1350" w:hanging="810"/>
        <w:rPr>
          <w:rFonts w:asciiTheme="majorBidi" w:hAnsiTheme="majorBidi" w:cstheme="majorBidi"/>
          <w:sz w:val="30"/>
          <w:szCs w:val="30"/>
        </w:rPr>
      </w:pPr>
    </w:p>
    <w:p w14:paraId="5E568ACD" w14:textId="08D30963" w:rsidR="00F91B1B" w:rsidRPr="00D02EBA" w:rsidRDefault="00F91B1B" w:rsidP="00BC54C2">
      <w:pPr>
        <w:pStyle w:val="Bo-C1Content"/>
        <w:numPr>
          <w:ilvl w:val="0"/>
          <w:numId w:val="12"/>
        </w:numPr>
        <w:ind w:left="1350" w:hanging="45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โดยบริษัทจะขายก๊าซร้อนเพื่อให้บริษัทย่อยนำไปใช้ผลิตไฟฟ้า และบริษัทย่อยจะขายไฟฟ้าให้แก่บริษัทในอัตราตามที่ระบุในสัญญา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C6A0E24" w14:textId="77777777" w:rsidR="00D02EBA" w:rsidRPr="003E5F5A" w:rsidRDefault="00D02EBA" w:rsidP="00D02EBA">
      <w:pPr>
        <w:pStyle w:val="Bo-C1Content"/>
        <w:ind w:left="900"/>
        <w:rPr>
          <w:rFonts w:asciiTheme="majorBidi" w:hAnsiTheme="majorBidi" w:cstheme="majorBidi"/>
          <w:lang w:val="en-US"/>
        </w:rPr>
      </w:pPr>
    </w:p>
    <w:p w14:paraId="7E3EF937" w14:textId="527C18D4" w:rsidR="003E5F5A" w:rsidRPr="00704B6A" w:rsidRDefault="00C54D79" w:rsidP="00BC54C2">
      <w:pPr>
        <w:pStyle w:val="Bo-C1Content"/>
        <w:numPr>
          <w:ilvl w:val="0"/>
          <w:numId w:val="12"/>
        </w:numPr>
        <w:tabs>
          <w:tab w:val="left" w:pos="1440"/>
        </w:tabs>
        <w:ind w:left="1350" w:hanging="45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hint="cs"/>
          <w:cs/>
          <w:lang w:val="en-US"/>
        </w:rPr>
        <w:t xml:space="preserve">ในระหว่างปี </w:t>
      </w:r>
      <w:r w:rsidR="007C3F7F">
        <w:rPr>
          <w:rFonts w:asciiTheme="majorBidi" w:hAnsiTheme="majorBidi"/>
          <w:lang w:val="en-US"/>
        </w:rPr>
        <w:t>2567</w:t>
      </w:r>
      <w:r w:rsidR="006B3127" w:rsidRPr="006B3127">
        <w:rPr>
          <w:rFonts w:asciiTheme="majorBidi" w:hAnsiTheme="majorBidi"/>
          <w:cs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ได้ทำสัญญาซื้อขายไฟฟ้าและบริการโครงการพลังงานแสงอาทิตย์เป็นระยะเวลา </w:t>
      </w:r>
      <w:r w:rsidR="007C3F7F">
        <w:rPr>
          <w:rFonts w:asciiTheme="majorBidi" w:hAnsiTheme="majorBidi" w:cstheme="majorBidi"/>
          <w:lang w:val="en-US"/>
        </w:rPr>
        <w:t>30</w:t>
      </w:r>
      <w:r w:rsidR="003E5F5A" w:rsidRPr="003E5F5A">
        <w:rPr>
          <w:rFonts w:asciiTheme="majorBidi" w:hAnsiTheme="majorBidi" w:cstheme="majorBidi"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>ปี นับตั้งแต่วันที่เริ่มต้นซื้อขายไฟฟ้าต่อกัน (</w:t>
      </w:r>
      <w:r w:rsidR="003E5F5A" w:rsidRPr="003E5F5A">
        <w:rPr>
          <w:rFonts w:asciiTheme="majorBidi" w:hAnsiTheme="majorBidi" w:cstheme="majorBidi"/>
          <w:lang w:val="en-US"/>
        </w:rPr>
        <w:t xml:space="preserve">COD) </w:t>
      </w:r>
      <w:r w:rsidR="003E5F5A" w:rsidRPr="003E5F5A">
        <w:rPr>
          <w:rFonts w:asciiTheme="majorBidi" w:hAnsiTheme="majorBidi"/>
          <w:cs/>
          <w:lang w:val="en-US"/>
        </w:rPr>
        <w:t>โดยอัตราค่าไฟฟ้าที่ซื้อขายกันเป็นอัตราที่</w:t>
      </w:r>
      <w:r w:rsidR="003E5F5A" w:rsidRPr="0084593A">
        <w:rPr>
          <w:rFonts w:asciiTheme="majorBidi" w:hAnsiTheme="majorBidi"/>
          <w:cs/>
          <w:lang w:val="en-US"/>
        </w:rPr>
        <w:t>บริษัท</w:t>
      </w:r>
      <w:r w:rsidR="003E5F5A" w:rsidRPr="003E5F5A">
        <w:rPr>
          <w:rFonts w:asciiTheme="majorBidi" w:hAnsiTheme="majorBidi"/>
          <w:cs/>
          <w:lang w:val="en-US"/>
        </w:rPr>
        <w:t>ซื้อจากการไฟฟ้าส่วนภูมิภาคต่อหน่วยพลังงานไฟฟ้าในรอบเดือนนั้น ๆ ส่วนอัตราค่าบริการเป็นไปตามที่ทั้งสองฝ่ายตกลงกัน</w:t>
      </w:r>
    </w:p>
    <w:p w14:paraId="5DF496A7" w14:textId="66173D89" w:rsidR="003E5F5A" w:rsidRPr="00703A38" w:rsidRDefault="00071D6F" w:rsidP="00BC54C2">
      <w:pPr>
        <w:pStyle w:val="Bo-C1Content"/>
        <w:numPr>
          <w:ilvl w:val="0"/>
          <w:numId w:val="12"/>
        </w:numPr>
        <w:tabs>
          <w:tab w:val="left" w:pos="1440"/>
        </w:tabs>
        <w:ind w:left="1350" w:hanging="450"/>
        <w:rPr>
          <w:rFonts w:asciiTheme="majorBidi" w:hAnsiTheme="majorBidi"/>
          <w:lang w:val="en-US"/>
        </w:rPr>
      </w:pPr>
      <w:r>
        <w:rPr>
          <w:rFonts w:asciiTheme="majorBidi" w:hAnsiTheme="majorBidi" w:hint="cs"/>
          <w:cs/>
          <w:lang w:val="en-US"/>
        </w:rPr>
        <w:lastRenderedPageBreak/>
        <w:t xml:space="preserve">ในระหว่างปี </w:t>
      </w:r>
      <w:r w:rsidR="007C3F7F">
        <w:rPr>
          <w:rFonts w:asciiTheme="majorBidi" w:hAnsiTheme="majorBidi"/>
          <w:lang w:val="en-US"/>
        </w:rPr>
        <w:t>2567</w:t>
      </w:r>
      <w:r>
        <w:rPr>
          <w:rFonts w:asciiTheme="majorBidi" w:hAnsiTheme="majorBidi"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ทำสัญญาซื้อขายไฟฟ้าและบริการโครงการพลังงานแสงอาทิตย์บนหลังคาโรงงาน สัญญามีกำหนดระยะเวลา </w:t>
      </w:r>
      <w:r w:rsidR="007C3F7F">
        <w:rPr>
          <w:rFonts w:asciiTheme="majorBidi" w:hAnsiTheme="majorBidi" w:cstheme="majorBidi"/>
          <w:lang w:val="en-US"/>
        </w:rPr>
        <w:t>30</w:t>
      </w:r>
      <w:r w:rsidR="003E5F5A" w:rsidRPr="00703A38">
        <w:rPr>
          <w:rFonts w:asciiTheme="majorBidi" w:hAnsiTheme="majorBidi"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>ปี นับตั้งแต่วันเริ่มต้นซื้อขายไฟฟ้า (</w:t>
      </w:r>
      <w:r w:rsidR="003E5F5A" w:rsidRPr="00703A38">
        <w:rPr>
          <w:rFonts w:asciiTheme="majorBidi" w:hAnsiTheme="majorBidi"/>
          <w:lang w:val="en-US"/>
        </w:rPr>
        <w:t xml:space="preserve">COD) </w:t>
      </w:r>
      <w:r w:rsidR="003E5F5A" w:rsidRPr="003E5F5A">
        <w:rPr>
          <w:rFonts w:asciiTheme="majorBidi" w:hAnsiTheme="majorBidi"/>
          <w:cs/>
          <w:lang w:val="en-US"/>
        </w:rPr>
        <w:t>โดยอัตราค่าไฟฟ้าเป็นราคาที่ซื้อจากการไฟฟ้าส่วนภูมิภาค</w:t>
      </w:r>
      <w:r w:rsidR="00A41581">
        <w:rPr>
          <w:rFonts w:asciiTheme="majorBidi" w:hAnsiTheme="majorBidi" w:hint="cs"/>
          <w:cs/>
          <w:lang w:val="en-US"/>
        </w:rPr>
        <w:t>ต่อหน่วยพลังงานไฟฟ้า</w:t>
      </w:r>
      <w:r w:rsidR="006C1449">
        <w:rPr>
          <w:rFonts w:asciiTheme="majorBidi" w:hAnsiTheme="majorBidi" w:hint="cs"/>
          <w:cs/>
          <w:lang w:val="en-US"/>
        </w:rPr>
        <w:t>ในรอบเดือนนั้น ๆ</w:t>
      </w:r>
      <w:r w:rsidR="003E5F5A" w:rsidRPr="003E5F5A">
        <w:rPr>
          <w:rFonts w:asciiTheme="majorBidi" w:hAnsiTheme="majorBidi"/>
          <w:cs/>
          <w:lang w:val="en-US"/>
        </w:rPr>
        <w:t xml:space="preserve"> ส่วนอัตราค่าบริการเป็นไปตามที่ทั้งสองฝ่ายตกลงกัน</w:t>
      </w:r>
    </w:p>
    <w:p w14:paraId="576AFC86" w14:textId="6C66B8C1" w:rsidR="00941FFC" w:rsidRDefault="00941FF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89C5EE" w14:textId="1303074F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</w:t>
      </w:r>
      <w:r w:rsidR="006409D6" w:rsidRPr="007A168E">
        <w:rPr>
          <w:rFonts w:asciiTheme="majorBidi" w:hAnsiTheme="majorBidi" w:cstheme="majorBidi"/>
          <w:sz w:val="30"/>
          <w:szCs w:val="30"/>
          <w:cs/>
        </w:rPr>
        <w:t>ญา</w:t>
      </w:r>
      <w:r w:rsidR="008E70F1" w:rsidRPr="007A168E">
        <w:rPr>
          <w:rFonts w:asciiTheme="majorBidi" w:hAnsiTheme="majorBidi" w:cstheme="majorBidi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7A168E" w:rsidRDefault="00F91B1B" w:rsidP="00BE039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CF5453D" w14:textId="5EE5EA95" w:rsidR="00F91B1B" w:rsidRPr="00813137" w:rsidRDefault="00F91B1B" w:rsidP="0036153E">
      <w:pPr>
        <w:pStyle w:val="Bo-C1Content"/>
        <w:numPr>
          <w:ilvl w:val="0"/>
          <w:numId w:val="13"/>
        </w:numPr>
        <w:tabs>
          <w:tab w:val="left" w:pos="1350"/>
        </w:tabs>
        <w:ind w:left="1350" w:hanging="450"/>
        <w:rPr>
          <w:rFonts w:asciiTheme="majorBidi" w:hAnsiTheme="majorBidi"/>
          <w:lang w:val="en-US"/>
        </w:rPr>
      </w:pPr>
      <w:r w:rsidRPr="00813137">
        <w:rPr>
          <w:rFonts w:asciiTheme="majorBidi" w:hAnsiTheme="majorBidi"/>
          <w:cs/>
          <w:lang w:val="en-US"/>
        </w:rPr>
        <w:t>บริษัทและบริษัทย่อยทำสัญญา</w:t>
      </w:r>
      <w:r w:rsidR="006409D6" w:rsidRPr="00813137">
        <w:rPr>
          <w:rFonts w:asciiTheme="majorBidi" w:hAnsiTheme="majorBidi"/>
          <w:cs/>
          <w:lang w:val="en-US"/>
        </w:rPr>
        <w:t>บริการที่เกี่ยวข้องกับการใช้พื้นที่อาคารสำนักงานกับกิจการ</w:t>
      </w:r>
      <w:r w:rsidRPr="00813137">
        <w:rPr>
          <w:rFonts w:asciiTheme="majorBidi" w:hAnsiTheme="majorBidi"/>
          <w:cs/>
          <w:lang w:val="en-US"/>
        </w:rPr>
        <w:t xml:space="preserve">ที่เกี่ยวข้องกันกำหนดระยะเวลา </w:t>
      </w:r>
      <w:r w:rsidR="007C3F7F">
        <w:rPr>
          <w:rFonts w:asciiTheme="majorBidi" w:hAnsiTheme="majorBidi"/>
          <w:lang w:val="en-US"/>
        </w:rPr>
        <w:t>3</w:t>
      </w:r>
      <w:r w:rsidRPr="00813137">
        <w:rPr>
          <w:rFonts w:asciiTheme="majorBidi" w:hAnsiTheme="majorBidi"/>
          <w:cs/>
          <w:lang w:val="en-US"/>
        </w:rPr>
        <w:t xml:space="preserve"> ปี </w:t>
      </w:r>
      <w:r w:rsidR="006409D6" w:rsidRPr="00813137">
        <w:rPr>
          <w:rFonts w:asciiTheme="majorBidi" w:hAnsiTheme="majorBidi"/>
          <w:cs/>
          <w:lang w:val="en-US"/>
        </w:rPr>
        <w:t>มี</w:t>
      </w:r>
      <w:r w:rsidRPr="00813137">
        <w:rPr>
          <w:rFonts w:asciiTheme="majorBidi" w:hAnsiTheme="majorBidi"/>
          <w:cs/>
          <w:lang w:val="en-US"/>
        </w:rPr>
        <w:t>รายละเอียดดังนี้</w:t>
      </w:r>
    </w:p>
    <w:p w14:paraId="3B740F24" w14:textId="2EFBF199" w:rsidR="008627CA" w:rsidRDefault="008627C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5040"/>
        <w:gridCol w:w="1620"/>
        <w:gridCol w:w="270"/>
        <w:gridCol w:w="1530"/>
      </w:tblGrid>
      <w:tr w:rsidR="00696747" w:rsidRPr="007A168E" w14:paraId="2FDF9B42" w14:textId="77777777" w:rsidTr="00FE3841">
        <w:tc>
          <w:tcPr>
            <w:tcW w:w="5040" w:type="dxa"/>
            <w:vAlign w:val="bottom"/>
          </w:tcPr>
          <w:p w14:paraId="7EA482CD" w14:textId="6C535717" w:rsidR="00696747" w:rsidRPr="002748AF" w:rsidRDefault="00CB3A4E" w:rsidP="00D70B52">
            <w:pPr>
              <w:spacing w:line="240" w:lineRule="atLeast"/>
              <w:ind w:left="25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AB2B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EA6FB4"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AB2B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AB2B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620" w:type="dxa"/>
            <w:vAlign w:val="bottom"/>
          </w:tcPr>
          <w:p w14:paraId="5896875B" w14:textId="77777777" w:rsidR="00696747" w:rsidRPr="007A168E" w:rsidRDefault="00696747" w:rsidP="002D07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696747" w:rsidRPr="007A168E" w:rsidRDefault="00696747" w:rsidP="00986E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30F2CE" w14:textId="77777777" w:rsidR="00696747" w:rsidRPr="007A168E" w:rsidRDefault="00696747" w:rsidP="003539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6747" w:rsidRPr="007A168E" w14:paraId="04486F69" w14:textId="77777777" w:rsidTr="00FE3841">
        <w:tc>
          <w:tcPr>
            <w:tcW w:w="5040" w:type="dxa"/>
          </w:tcPr>
          <w:p w14:paraId="30540553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66B68CE7" w14:textId="77777777" w:rsidR="00696747" w:rsidRPr="007A168E" w:rsidRDefault="00696747" w:rsidP="008E29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6747" w:rsidRPr="007A168E" w14:paraId="5FA3CF2F" w14:textId="77777777" w:rsidTr="00FE3841">
        <w:tc>
          <w:tcPr>
            <w:tcW w:w="5040" w:type="dxa"/>
          </w:tcPr>
          <w:p w14:paraId="69E6BB6D" w14:textId="77777777" w:rsidR="00696747" w:rsidRPr="007A168E" w:rsidRDefault="00696747" w:rsidP="00D70B52">
            <w:pPr>
              <w:spacing w:line="240" w:lineRule="atLeast"/>
              <w:ind w:left="25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620" w:type="dxa"/>
          </w:tcPr>
          <w:p w14:paraId="4EEC0936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696747" w:rsidRPr="007A168E" w:rsidRDefault="00696747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166814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747" w:rsidRPr="007A168E" w14:paraId="6C60D8AF" w14:textId="77777777" w:rsidTr="00FE3841">
        <w:tc>
          <w:tcPr>
            <w:tcW w:w="5040" w:type="dxa"/>
          </w:tcPr>
          <w:p w14:paraId="2A502B19" w14:textId="77777777" w:rsidR="00696747" w:rsidRPr="007A168E" w:rsidRDefault="00696747" w:rsidP="00D70B52">
            <w:pPr>
              <w:spacing w:line="240" w:lineRule="atLeast"/>
              <w:ind w:left="-20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605EF99C" w14:textId="24297339" w:rsidR="00696747" w:rsidRPr="007A168E" w:rsidRDefault="004F05FD" w:rsidP="00FE3841">
            <w:pPr>
              <w:tabs>
                <w:tab w:val="decimal" w:pos="14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C0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  <w:tc>
          <w:tcPr>
            <w:tcW w:w="270" w:type="dxa"/>
          </w:tcPr>
          <w:p w14:paraId="369AB714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6E5933" w14:textId="76635B74" w:rsidR="00696747" w:rsidRPr="007A168E" w:rsidRDefault="004F05FD" w:rsidP="00FE3841">
            <w:pPr>
              <w:tabs>
                <w:tab w:val="decimal" w:pos="13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42,018</w:t>
            </w:r>
          </w:p>
        </w:tc>
      </w:tr>
      <w:tr w:rsidR="00696747" w:rsidRPr="007A168E" w14:paraId="4E3C2EC3" w14:textId="77777777" w:rsidTr="00FE3841">
        <w:tc>
          <w:tcPr>
            <w:tcW w:w="5040" w:type="dxa"/>
          </w:tcPr>
          <w:p w14:paraId="5A65A5A3" w14:textId="77777777" w:rsidR="00696747" w:rsidRPr="007A168E" w:rsidRDefault="00696747" w:rsidP="00D70B52">
            <w:pPr>
              <w:spacing w:line="240" w:lineRule="atLeast"/>
              <w:ind w:left="-20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620" w:type="dxa"/>
          </w:tcPr>
          <w:p w14:paraId="21D9EAB5" w14:textId="0BF816F1" w:rsidR="00696747" w:rsidRPr="007A168E" w:rsidRDefault="004F05FD" w:rsidP="00FE3841">
            <w:pPr>
              <w:tabs>
                <w:tab w:val="decimal" w:pos="14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C0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C0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  <w:tc>
          <w:tcPr>
            <w:tcW w:w="270" w:type="dxa"/>
          </w:tcPr>
          <w:p w14:paraId="400DD588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C58996" w14:textId="1E1BCDE9" w:rsidR="00696747" w:rsidRPr="004F05FD" w:rsidRDefault="004F05FD" w:rsidP="00FE3841">
            <w:pPr>
              <w:tabs>
                <w:tab w:val="decimal" w:pos="13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40,509</w:t>
            </w:r>
          </w:p>
        </w:tc>
      </w:tr>
      <w:tr w:rsidR="00696747" w:rsidRPr="007A168E" w14:paraId="530480A0" w14:textId="77777777" w:rsidTr="00FE3841">
        <w:tc>
          <w:tcPr>
            <w:tcW w:w="5040" w:type="dxa"/>
          </w:tcPr>
          <w:p w14:paraId="75DABEA3" w14:textId="77777777" w:rsidR="00696747" w:rsidRPr="007A168E" w:rsidRDefault="00696747" w:rsidP="00D70B52">
            <w:pPr>
              <w:spacing w:line="240" w:lineRule="atLeast"/>
              <w:ind w:left="-20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BBB2624" w14:textId="01934CFB" w:rsidR="00696747" w:rsidRPr="007A168E" w:rsidRDefault="004F05FD" w:rsidP="00FE3841">
            <w:pPr>
              <w:tabs>
                <w:tab w:val="decimal" w:pos="14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0C07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C07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475</w:t>
            </w:r>
          </w:p>
        </w:tc>
        <w:tc>
          <w:tcPr>
            <w:tcW w:w="270" w:type="dxa"/>
          </w:tcPr>
          <w:p w14:paraId="65B31BD3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33F6B4F" w14:textId="299725EF" w:rsidR="00696747" w:rsidRPr="007A168E" w:rsidRDefault="004F05FD" w:rsidP="00FE3841">
            <w:pPr>
              <w:tabs>
                <w:tab w:val="decimal" w:pos="13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82,527</w:t>
            </w:r>
          </w:p>
        </w:tc>
      </w:tr>
    </w:tbl>
    <w:p w14:paraId="6EC76C8A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2F2FA4" w14:textId="6349DFFA" w:rsidR="009A7D0C" w:rsidRPr="00C636D7" w:rsidRDefault="00F91B1B" w:rsidP="0036153E">
      <w:pPr>
        <w:pStyle w:val="Bo-C1Content"/>
        <w:numPr>
          <w:ilvl w:val="0"/>
          <w:numId w:val="13"/>
        </w:numPr>
        <w:tabs>
          <w:tab w:val="left" w:pos="1260"/>
          <w:tab w:val="left" w:pos="1350"/>
        </w:tabs>
        <w:ind w:left="1350" w:hanging="450"/>
        <w:rPr>
          <w:rFonts w:asciiTheme="majorBidi" w:hAnsiTheme="majorBidi" w:cstheme="majorBidi"/>
          <w:lang w:val="en-US"/>
        </w:rPr>
      </w:pPr>
      <w:r w:rsidRPr="00C636D7">
        <w:rPr>
          <w:rFonts w:asciiTheme="majorBidi" w:hAnsiTheme="majorBidi" w:cstheme="majorBidi"/>
          <w:cs/>
          <w:lang w:val="en-US"/>
        </w:rPr>
        <w:t>บริษัทย่อยแห่ง</w:t>
      </w:r>
      <w:r w:rsidR="009A7D0C" w:rsidRPr="00C636D7">
        <w:rPr>
          <w:rFonts w:asciiTheme="majorBidi" w:hAnsiTheme="majorBidi" w:cstheme="majorBidi"/>
          <w:cs/>
          <w:lang w:val="en-US"/>
        </w:rPr>
        <w:t>หนึ่ง</w:t>
      </w:r>
      <w:r w:rsidRPr="00C636D7">
        <w:rPr>
          <w:rFonts w:asciiTheme="majorBidi" w:hAnsiTheme="majorBidi" w:cstheme="majorBidi"/>
          <w:cs/>
          <w:lang w:val="en-US"/>
        </w:rPr>
        <w:t>ได้ทำสัญญาเช่าที่ดินหลายฉบับกับบริษัทที่เกี่ยวข้องกันโดยระบุว่า</w:t>
      </w:r>
      <w:bookmarkStart w:id="2" w:name="_Hlk118991006"/>
      <w:r w:rsidRPr="00C636D7">
        <w:rPr>
          <w:rFonts w:asciiTheme="majorBidi" w:hAnsiTheme="majorBidi" w:cstheme="majorBidi"/>
          <w:cs/>
          <w:lang w:val="en-US"/>
        </w:rPr>
        <w:t>ผู้เช่า</w:t>
      </w:r>
      <w:bookmarkEnd w:id="2"/>
      <w:r w:rsidRPr="00C636D7">
        <w:rPr>
          <w:rFonts w:asciiTheme="majorBidi" w:hAnsiTheme="majorBidi" w:cstheme="majorBidi"/>
          <w:cs/>
          <w:lang w:val="en-US"/>
        </w:rPr>
        <w:t xml:space="preserve">ต้องรื้อถอนสิ่งปลูกสร้างทั้งหมดออกจากพื้นที่เช่าเมื่อสิ้นสุดสัญญา ทำให้ผู้เช่ามียอดประมาณการหนี้สินค่ารื้อถอนที่คาดว่าจะเกิดขึ้นในอนาคต </w:t>
      </w:r>
      <w:r w:rsidR="00CB3A4E" w:rsidRPr="00C636D7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751286" w:rsidRPr="00C636D7">
        <w:rPr>
          <w:rFonts w:asciiTheme="majorBidi" w:hAnsiTheme="majorBidi" w:cstheme="majorBidi"/>
          <w:lang w:val="en-US"/>
        </w:rPr>
        <w:t>31</w:t>
      </w:r>
      <w:r w:rsidR="009806BF" w:rsidRPr="00C636D7">
        <w:rPr>
          <w:rFonts w:asciiTheme="majorBidi" w:hAnsiTheme="majorBidi" w:cstheme="majorBidi"/>
          <w:lang w:val="en-US"/>
        </w:rPr>
        <w:t xml:space="preserve"> </w:t>
      </w:r>
      <w:r w:rsidR="00AB2B72" w:rsidRPr="00C636D7">
        <w:rPr>
          <w:rFonts w:asciiTheme="majorBidi" w:hAnsiTheme="majorBidi" w:cstheme="majorBidi"/>
          <w:cs/>
          <w:lang w:val="en-US"/>
        </w:rPr>
        <w:t xml:space="preserve">มีนาคม </w:t>
      </w:r>
      <w:r w:rsidR="00751286" w:rsidRPr="00C636D7">
        <w:rPr>
          <w:rFonts w:asciiTheme="majorBidi" w:hAnsiTheme="majorBidi" w:cstheme="majorBidi"/>
          <w:lang w:val="en-US"/>
        </w:rPr>
        <w:t>2569</w:t>
      </w:r>
      <w:r w:rsidR="00782C32" w:rsidRPr="00C636D7">
        <w:rPr>
          <w:rFonts w:asciiTheme="majorBidi" w:hAnsiTheme="majorBidi" w:cstheme="majorBidi"/>
          <w:cs/>
          <w:lang w:val="en-US"/>
        </w:rPr>
        <w:t xml:space="preserve"> เป็นจำนวน</w:t>
      </w:r>
      <w:r w:rsidR="00685327" w:rsidRPr="00C636D7">
        <w:rPr>
          <w:rFonts w:asciiTheme="majorBidi" w:hAnsiTheme="majorBidi" w:cstheme="majorBidi"/>
          <w:lang w:val="en-US"/>
        </w:rPr>
        <w:t xml:space="preserve"> </w:t>
      </w:r>
      <w:r w:rsidR="007F19D1" w:rsidRPr="00C636D7">
        <w:rPr>
          <w:rFonts w:asciiTheme="majorBidi" w:hAnsiTheme="majorBidi" w:cstheme="majorBidi"/>
          <w:lang w:val="en-US"/>
        </w:rPr>
        <w:t>1.8</w:t>
      </w:r>
      <w:r w:rsidR="007150D1" w:rsidRPr="00C636D7">
        <w:rPr>
          <w:rFonts w:asciiTheme="majorBidi" w:hAnsiTheme="majorBidi" w:cstheme="majorBidi"/>
          <w:lang w:val="en-US"/>
        </w:rPr>
        <w:t xml:space="preserve"> </w:t>
      </w:r>
      <w:r w:rsidR="00782C32" w:rsidRPr="00C636D7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C636D7">
        <w:rPr>
          <w:rFonts w:asciiTheme="majorBidi" w:hAnsiTheme="majorBidi" w:cstheme="majorBidi"/>
          <w:i/>
          <w:iCs/>
          <w:lang w:val="en-US"/>
        </w:rPr>
        <w:t>(</w:t>
      </w:r>
      <w:r w:rsidR="007C3F7F" w:rsidRPr="00C636D7">
        <w:rPr>
          <w:rFonts w:asciiTheme="majorBidi" w:hAnsiTheme="majorBidi" w:cstheme="majorBidi"/>
          <w:i/>
          <w:iCs/>
          <w:lang w:val="en-US"/>
        </w:rPr>
        <w:t>31</w:t>
      </w:r>
      <w:r w:rsidR="00782C32" w:rsidRPr="00C636D7">
        <w:rPr>
          <w:rFonts w:asciiTheme="majorBidi" w:hAnsiTheme="majorBidi" w:cstheme="majorBidi"/>
          <w:i/>
          <w:iCs/>
          <w:lang w:val="en-US"/>
        </w:rPr>
        <w:t xml:space="preserve"> </w:t>
      </w:r>
      <w:r w:rsidR="00782C32" w:rsidRPr="00C636D7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7C3F7F" w:rsidRPr="00C636D7">
        <w:rPr>
          <w:rFonts w:asciiTheme="majorBidi" w:hAnsiTheme="majorBidi" w:cstheme="majorBidi"/>
          <w:i/>
          <w:iCs/>
          <w:lang w:val="en-US"/>
        </w:rPr>
        <w:t>256</w:t>
      </w:r>
      <w:r w:rsidR="00AB2B72" w:rsidRPr="00C636D7">
        <w:rPr>
          <w:rFonts w:asciiTheme="majorBidi" w:hAnsiTheme="majorBidi" w:cstheme="majorBidi"/>
          <w:i/>
          <w:iCs/>
          <w:lang w:val="en-US"/>
        </w:rPr>
        <w:t>8</w:t>
      </w:r>
      <w:r w:rsidRPr="00C636D7">
        <w:rPr>
          <w:rFonts w:asciiTheme="majorBidi" w:hAnsiTheme="majorBidi" w:cstheme="majorBidi"/>
          <w:i/>
          <w:iCs/>
          <w:lang w:val="en-US"/>
        </w:rPr>
        <w:t>:</w:t>
      </w:r>
      <w:r w:rsidR="00FC0A5B" w:rsidRPr="00C636D7">
        <w:rPr>
          <w:rFonts w:asciiTheme="majorBidi" w:hAnsiTheme="majorBidi" w:cstheme="majorBidi"/>
          <w:i/>
          <w:iCs/>
          <w:lang w:val="en-US"/>
        </w:rPr>
        <w:t xml:space="preserve"> </w:t>
      </w:r>
      <w:r w:rsidR="007C3F7F" w:rsidRPr="00C636D7">
        <w:rPr>
          <w:rFonts w:asciiTheme="majorBidi" w:hAnsiTheme="majorBidi" w:cstheme="majorBidi"/>
          <w:i/>
          <w:iCs/>
          <w:lang w:val="en-US"/>
        </w:rPr>
        <w:t>1</w:t>
      </w:r>
      <w:r w:rsidR="00F65602" w:rsidRPr="00C636D7">
        <w:rPr>
          <w:rFonts w:asciiTheme="majorBidi" w:hAnsiTheme="majorBidi" w:cstheme="majorBidi"/>
          <w:i/>
          <w:iCs/>
          <w:lang w:val="en-US"/>
        </w:rPr>
        <w:t>.</w:t>
      </w:r>
      <w:r w:rsidR="007C3F7F" w:rsidRPr="00C636D7">
        <w:rPr>
          <w:rFonts w:asciiTheme="majorBidi" w:hAnsiTheme="majorBidi" w:cstheme="majorBidi"/>
          <w:i/>
          <w:iCs/>
          <w:lang w:val="en-US"/>
        </w:rPr>
        <w:t>8</w:t>
      </w:r>
      <w:r w:rsidR="004B4843" w:rsidRPr="00C636D7">
        <w:rPr>
          <w:rFonts w:asciiTheme="majorBidi" w:hAnsiTheme="majorBidi" w:cstheme="majorBidi"/>
          <w:i/>
          <w:iCs/>
          <w:lang w:val="en-US"/>
        </w:rPr>
        <w:t xml:space="preserve"> </w:t>
      </w:r>
      <w:r w:rsidRPr="00C636D7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="009348BD" w:rsidRPr="00C636D7">
        <w:rPr>
          <w:rFonts w:asciiTheme="majorBidi" w:hAnsiTheme="majorBidi" w:cstheme="majorBidi"/>
          <w:i/>
          <w:iCs/>
          <w:cs/>
          <w:lang w:val="en-US"/>
        </w:rPr>
        <w:t xml:space="preserve"> </w:t>
      </w:r>
    </w:p>
    <w:p w14:paraId="76457BE3" w14:textId="62AEBADC" w:rsidR="00ED11C5" w:rsidRPr="00F43EFA" w:rsidRDefault="00ED11C5" w:rsidP="00F91B1B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436C73" w14:textId="4B584A1C" w:rsidR="00ED11C5" w:rsidRPr="00C625EA" w:rsidRDefault="003B170B" w:rsidP="003B170B">
      <w:pPr>
        <w:pStyle w:val="Bo-C1Content"/>
        <w:numPr>
          <w:ilvl w:val="0"/>
          <w:numId w:val="13"/>
        </w:numPr>
        <w:tabs>
          <w:tab w:val="left" w:pos="1260"/>
          <w:tab w:val="left" w:pos="1350"/>
        </w:tabs>
        <w:ind w:left="1350" w:hanging="450"/>
        <w:rPr>
          <w:rFonts w:asciiTheme="majorBidi" w:hAnsiTheme="majorBidi" w:cstheme="majorBidi"/>
          <w:cs/>
          <w:lang w:val="en-US"/>
        </w:rPr>
      </w:pPr>
      <w:r w:rsidRPr="00C625EA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455746">
        <w:rPr>
          <w:rFonts w:asciiTheme="majorBidi" w:hAnsiTheme="majorBidi" w:cstheme="majorBidi"/>
          <w:lang w:val="en-US"/>
        </w:rPr>
        <w:t>1</w:t>
      </w:r>
      <w:r w:rsidRPr="00C625EA">
        <w:rPr>
          <w:rFonts w:asciiTheme="majorBidi" w:hAnsiTheme="majorBidi" w:cstheme="majorBidi"/>
          <w:cs/>
          <w:lang w:val="en-US"/>
        </w:rPr>
        <w:t xml:space="preserve"> ตุลาคม </w:t>
      </w:r>
      <w:r w:rsidR="00455746">
        <w:rPr>
          <w:rFonts w:asciiTheme="majorBidi" w:hAnsiTheme="majorBidi" w:cstheme="majorBidi"/>
          <w:lang w:val="en-US"/>
        </w:rPr>
        <w:t>2566</w:t>
      </w:r>
      <w:r w:rsidRPr="00C625EA">
        <w:rPr>
          <w:rFonts w:asciiTheme="majorBidi" w:hAnsiTheme="majorBidi" w:cstheme="majorBidi"/>
          <w:cs/>
          <w:lang w:val="en-US"/>
        </w:rPr>
        <w:t xml:space="preserve"> บริษัทได้ทำสัญญาให้เช่าที่ดินกับบริษัทย่อยแห่งหนึ่งสำหรับประกอบกิจการ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455746">
        <w:rPr>
          <w:rFonts w:asciiTheme="majorBidi" w:hAnsiTheme="majorBidi" w:cstheme="majorBidi"/>
          <w:lang w:val="en-US"/>
        </w:rPr>
        <w:t>30</w:t>
      </w:r>
      <w:r w:rsidRPr="00C625EA">
        <w:rPr>
          <w:rFonts w:asciiTheme="majorBidi" w:hAnsiTheme="majorBidi" w:cstheme="majorBidi"/>
          <w:cs/>
          <w:lang w:val="en-US"/>
        </w:rPr>
        <w:t xml:space="preserve"> ปี นับตั้งแต่วันที่</w:t>
      </w:r>
      <w:r w:rsidRPr="00C625EA">
        <w:rPr>
          <w:rFonts w:asciiTheme="majorBidi" w:hAnsiTheme="majorBidi" w:cstheme="majorBidi"/>
          <w:lang w:val="en-US"/>
        </w:rPr>
        <w:t xml:space="preserve"> </w:t>
      </w:r>
      <w:r w:rsidR="00455746">
        <w:rPr>
          <w:rFonts w:asciiTheme="majorBidi" w:hAnsiTheme="majorBidi" w:cstheme="majorBidi"/>
          <w:lang w:val="en-US"/>
        </w:rPr>
        <w:t>1</w:t>
      </w:r>
      <w:r w:rsidRPr="00C625EA">
        <w:rPr>
          <w:rFonts w:asciiTheme="majorBidi" w:hAnsiTheme="majorBidi" w:cstheme="majorBidi"/>
          <w:cs/>
          <w:lang w:val="en-US"/>
        </w:rPr>
        <w:t xml:space="preserve"> ตุลาคม</w:t>
      </w:r>
      <w:r w:rsidRPr="00C625EA">
        <w:rPr>
          <w:rFonts w:asciiTheme="majorBidi" w:hAnsiTheme="majorBidi" w:cstheme="majorBidi"/>
          <w:lang w:val="en-US"/>
        </w:rPr>
        <w:t xml:space="preserve"> </w:t>
      </w:r>
      <w:r w:rsidR="00455746">
        <w:rPr>
          <w:rFonts w:asciiTheme="majorBidi" w:hAnsiTheme="majorBidi" w:cstheme="majorBidi"/>
          <w:lang w:val="en-US"/>
        </w:rPr>
        <w:t>2566</w:t>
      </w:r>
      <w:r w:rsidRPr="00C625EA">
        <w:rPr>
          <w:rFonts w:asciiTheme="majorBidi" w:hAnsiTheme="majorBidi" w:cstheme="majorBidi"/>
          <w:cs/>
          <w:lang w:val="en-US"/>
        </w:rPr>
        <w:t xml:space="preserve"> ถึงวันที่ </w:t>
      </w:r>
      <w:r w:rsidR="00455746">
        <w:rPr>
          <w:rFonts w:asciiTheme="majorBidi" w:hAnsiTheme="majorBidi" w:cstheme="majorBidi"/>
          <w:lang w:val="en-US"/>
        </w:rPr>
        <w:t>30</w:t>
      </w:r>
      <w:r w:rsidRPr="00C625EA">
        <w:rPr>
          <w:rFonts w:asciiTheme="majorBidi" w:hAnsiTheme="majorBidi" w:cstheme="majorBidi"/>
          <w:cs/>
          <w:lang w:val="en-US"/>
        </w:rPr>
        <w:t xml:space="preserve"> กันยายน </w:t>
      </w:r>
      <w:r w:rsidR="00455746">
        <w:rPr>
          <w:rFonts w:asciiTheme="majorBidi" w:hAnsiTheme="majorBidi" w:cstheme="majorBidi"/>
          <w:lang w:val="en-US"/>
        </w:rPr>
        <w:t>2596</w:t>
      </w:r>
      <w:r w:rsidR="00555009">
        <w:rPr>
          <w:rFonts w:asciiTheme="majorBidi" w:hAnsiTheme="majorBidi" w:cstheme="majorBidi"/>
          <w:lang w:val="en-US"/>
        </w:rPr>
        <w:t xml:space="preserve"> </w:t>
      </w:r>
      <w:r w:rsidR="00555009">
        <w:rPr>
          <w:rFonts w:asciiTheme="majorBidi" w:hAnsiTheme="majorBidi" w:cstheme="majorBidi" w:hint="cs"/>
          <w:cs/>
          <w:lang w:val="en-US"/>
        </w:rPr>
        <w:t xml:space="preserve">ต่อมาเมื่อวันที่ </w:t>
      </w:r>
      <w:r w:rsidR="00455746">
        <w:rPr>
          <w:rFonts w:asciiTheme="majorBidi" w:hAnsiTheme="majorBidi" w:cstheme="majorBidi"/>
          <w:lang w:val="en-US"/>
        </w:rPr>
        <w:t>26</w:t>
      </w:r>
      <w:r w:rsidR="00555009">
        <w:rPr>
          <w:rFonts w:asciiTheme="majorBidi" w:hAnsiTheme="majorBidi" w:cstheme="majorBidi"/>
          <w:lang w:val="en-US"/>
        </w:rPr>
        <w:t xml:space="preserve"> </w:t>
      </w:r>
      <w:r w:rsidR="00555009"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 w:rsidR="00455746">
        <w:rPr>
          <w:rFonts w:asciiTheme="majorBidi" w:hAnsiTheme="majorBidi" w:cstheme="majorBidi"/>
          <w:lang w:val="en-US"/>
        </w:rPr>
        <w:t>2569</w:t>
      </w:r>
      <w:r w:rsidR="00555009">
        <w:rPr>
          <w:rFonts w:asciiTheme="majorBidi" w:hAnsiTheme="majorBidi" w:cstheme="majorBidi"/>
          <w:lang w:val="en-US"/>
        </w:rPr>
        <w:t xml:space="preserve"> </w:t>
      </w:r>
      <w:r w:rsidR="00555009">
        <w:rPr>
          <w:rFonts w:asciiTheme="majorBidi" w:hAnsiTheme="majorBidi" w:cstheme="majorBidi" w:hint="cs"/>
          <w:cs/>
          <w:lang w:val="en-US"/>
        </w:rPr>
        <w:t xml:space="preserve">ได้มีการแก้ไขระยะเวลาเช่าที่ดินเป็น </w:t>
      </w:r>
      <w:r w:rsidR="00455746">
        <w:rPr>
          <w:rFonts w:asciiTheme="majorBidi" w:hAnsiTheme="majorBidi" w:cstheme="majorBidi"/>
          <w:lang w:val="en-US"/>
        </w:rPr>
        <w:t>10</w:t>
      </w:r>
      <w:r w:rsidR="00555009">
        <w:rPr>
          <w:rFonts w:asciiTheme="majorBidi" w:hAnsiTheme="majorBidi" w:cstheme="majorBidi"/>
          <w:lang w:val="en-US"/>
        </w:rPr>
        <w:t xml:space="preserve"> </w:t>
      </w:r>
      <w:r w:rsidR="00555009">
        <w:rPr>
          <w:rFonts w:asciiTheme="majorBidi" w:hAnsiTheme="majorBidi" w:cstheme="majorBidi" w:hint="cs"/>
          <w:cs/>
          <w:lang w:val="en-US"/>
        </w:rPr>
        <w:t xml:space="preserve">ปี นับตั้งแต่วันที่ </w:t>
      </w:r>
      <w:r w:rsidR="00455746">
        <w:rPr>
          <w:rFonts w:asciiTheme="majorBidi" w:hAnsiTheme="majorBidi" w:cstheme="majorBidi"/>
          <w:lang w:val="en-US"/>
        </w:rPr>
        <w:t>1</w:t>
      </w:r>
      <w:r w:rsidR="00555009">
        <w:rPr>
          <w:rFonts w:asciiTheme="majorBidi" w:hAnsiTheme="majorBidi" w:cstheme="majorBidi"/>
          <w:lang w:val="en-US"/>
        </w:rPr>
        <w:t xml:space="preserve"> </w:t>
      </w:r>
      <w:r w:rsidR="00555009">
        <w:rPr>
          <w:rFonts w:asciiTheme="majorBidi" w:hAnsiTheme="majorBidi" w:cstheme="majorBidi" w:hint="cs"/>
          <w:cs/>
          <w:lang w:val="en-US"/>
        </w:rPr>
        <w:t xml:space="preserve">ตุลาคม </w:t>
      </w:r>
      <w:r w:rsidR="00455746">
        <w:rPr>
          <w:rFonts w:asciiTheme="majorBidi" w:hAnsiTheme="majorBidi" w:cstheme="majorBidi"/>
          <w:lang w:val="en-US"/>
        </w:rPr>
        <w:t>2566</w:t>
      </w:r>
      <w:r w:rsidR="00555009">
        <w:rPr>
          <w:rFonts w:asciiTheme="majorBidi" w:hAnsiTheme="majorBidi" w:cstheme="majorBidi"/>
          <w:lang w:val="en-US"/>
        </w:rPr>
        <w:t xml:space="preserve"> </w:t>
      </w:r>
      <w:r w:rsidR="00555009">
        <w:rPr>
          <w:rFonts w:asciiTheme="majorBidi" w:hAnsiTheme="majorBidi" w:cstheme="majorBidi" w:hint="cs"/>
          <w:cs/>
          <w:lang w:val="en-US"/>
        </w:rPr>
        <w:t xml:space="preserve">ถึงวันที่ </w:t>
      </w:r>
      <w:r w:rsidR="00455746">
        <w:rPr>
          <w:rFonts w:asciiTheme="majorBidi" w:hAnsiTheme="majorBidi" w:cstheme="majorBidi"/>
          <w:lang w:val="en-US"/>
        </w:rPr>
        <w:t>30</w:t>
      </w:r>
      <w:r w:rsidR="00555009">
        <w:rPr>
          <w:rFonts w:asciiTheme="majorBidi" w:hAnsiTheme="majorBidi" w:cstheme="majorBidi"/>
          <w:lang w:val="en-US"/>
        </w:rPr>
        <w:t xml:space="preserve"> </w:t>
      </w:r>
      <w:r w:rsidR="00555009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="00455746">
        <w:rPr>
          <w:rFonts w:asciiTheme="majorBidi" w:hAnsiTheme="majorBidi" w:cstheme="majorBidi"/>
          <w:lang w:val="en-US"/>
        </w:rPr>
        <w:t>2576</w:t>
      </w:r>
      <w:r w:rsidR="001C0F14" w:rsidRPr="00C625EA">
        <w:rPr>
          <w:rFonts w:asciiTheme="majorBidi" w:hAnsiTheme="majorBidi" w:cstheme="majorBidi"/>
          <w:cs/>
          <w:lang w:val="en-US"/>
        </w:rPr>
        <w:t xml:space="preserve"> และหาก </w:t>
      </w:r>
      <w:r w:rsidR="001C0F14" w:rsidRPr="00C625EA">
        <w:rPr>
          <w:rFonts w:asciiTheme="majorBidi" w:hAnsiTheme="majorBidi" w:cstheme="majorBidi"/>
          <w:lang w:val="en-US"/>
        </w:rPr>
        <w:t>“</w:t>
      </w:r>
      <w:r w:rsidR="001C0F14" w:rsidRPr="00C625EA">
        <w:rPr>
          <w:rFonts w:asciiTheme="majorBidi" w:hAnsiTheme="majorBidi" w:cstheme="majorBidi"/>
          <w:cs/>
          <w:lang w:val="en-US"/>
        </w:rPr>
        <w:t>ผู้เช่า</w:t>
      </w:r>
      <w:r w:rsidR="001C0F14" w:rsidRPr="00C625EA">
        <w:rPr>
          <w:rFonts w:asciiTheme="majorBidi" w:hAnsiTheme="majorBidi" w:cstheme="majorBidi"/>
          <w:lang w:val="en-US"/>
        </w:rPr>
        <w:t>”</w:t>
      </w:r>
      <w:r w:rsidR="001C0F14" w:rsidRPr="00C625EA">
        <w:rPr>
          <w:rFonts w:asciiTheme="majorBidi" w:hAnsiTheme="majorBidi" w:cstheme="majorBidi"/>
          <w:cs/>
          <w:lang w:val="en-US"/>
        </w:rPr>
        <w:t xml:space="preserve"> มีความประสงค์ที่จะเช่าที่ดินตามสัญญานี้ต่อไป </w:t>
      </w:r>
      <w:r w:rsidR="001C0F14" w:rsidRPr="00C625EA">
        <w:rPr>
          <w:rFonts w:asciiTheme="majorBidi" w:hAnsiTheme="majorBidi" w:cstheme="majorBidi"/>
          <w:lang w:val="en-US"/>
        </w:rPr>
        <w:t>“</w:t>
      </w:r>
      <w:r w:rsidR="001C0F14" w:rsidRPr="00C625EA">
        <w:rPr>
          <w:rFonts w:asciiTheme="majorBidi" w:hAnsiTheme="majorBidi" w:cstheme="majorBidi"/>
          <w:cs/>
          <w:lang w:val="en-US"/>
        </w:rPr>
        <w:t>ผู้เช่า</w:t>
      </w:r>
      <w:r w:rsidR="001C0F14" w:rsidRPr="00C625EA">
        <w:rPr>
          <w:rFonts w:asciiTheme="majorBidi" w:hAnsiTheme="majorBidi" w:cstheme="majorBidi"/>
          <w:lang w:val="en-US"/>
        </w:rPr>
        <w:t>”</w:t>
      </w:r>
      <w:r w:rsidR="001C0F14" w:rsidRPr="00C625EA">
        <w:rPr>
          <w:rFonts w:asciiTheme="majorBidi" w:hAnsiTheme="majorBidi" w:cstheme="majorBidi"/>
          <w:cs/>
          <w:lang w:val="en-US"/>
        </w:rPr>
        <w:t xml:space="preserve"> ต้องแจ้งความประสงค์จะต่อสัญญาเช่าให้ </w:t>
      </w:r>
      <w:r w:rsidR="001C0F14" w:rsidRPr="00C625EA">
        <w:rPr>
          <w:rFonts w:asciiTheme="majorBidi" w:hAnsiTheme="majorBidi" w:cstheme="majorBidi"/>
          <w:lang w:val="en-US"/>
        </w:rPr>
        <w:t>“</w:t>
      </w:r>
      <w:r w:rsidR="001C0F14" w:rsidRPr="00C625EA">
        <w:rPr>
          <w:rFonts w:asciiTheme="majorBidi" w:hAnsiTheme="majorBidi" w:cstheme="majorBidi"/>
          <w:cs/>
          <w:lang w:val="en-US"/>
        </w:rPr>
        <w:t>ผู้ให้เช่า</w:t>
      </w:r>
      <w:r w:rsidR="001C0F14" w:rsidRPr="00C625EA">
        <w:rPr>
          <w:rFonts w:asciiTheme="majorBidi" w:hAnsiTheme="majorBidi" w:cstheme="majorBidi"/>
          <w:lang w:val="en-US"/>
        </w:rPr>
        <w:t>”</w:t>
      </w:r>
      <w:r w:rsidR="001C0F14" w:rsidRPr="00C625EA">
        <w:rPr>
          <w:rFonts w:asciiTheme="majorBidi" w:hAnsiTheme="majorBidi" w:cstheme="majorBidi"/>
          <w:cs/>
          <w:lang w:val="en-US"/>
        </w:rPr>
        <w:t xml:space="preserve"> ทราบล่วงหน้าเป็นลายลักษณ์อักษรก่อนที่สัญญาเช่าฉบับนี้จะครบกำหนดไม่น้อยกว่า </w:t>
      </w:r>
      <w:r w:rsidR="00455746">
        <w:rPr>
          <w:rFonts w:asciiTheme="majorBidi" w:hAnsiTheme="majorBidi" w:cstheme="majorBidi"/>
          <w:lang w:val="en-US"/>
        </w:rPr>
        <w:t>1</w:t>
      </w:r>
      <w:r w:rsidR="001C0F14" w:rsidRPr="00C625EA">
        <w:rPr>
          <w:rFonts w:asciiTheme="majorBidi" w:hAnsiTheme="majorBidi" w:cstheme="majorBidi"/>
          <w:lang w:val="en-US"/>
        </w:rPr>
        <w:t xml:space="preserve"> </w:t>
      </w:r>
      <w:r w:rsidR="001C0F14" w:rsidRPr="00C625EA">
        <w:rPr>
          <w:rFonts w:asciiTheme="majorBidi" w:hAnsiTheme="majorBidi" w:cstheme="majorBidi"/>
          <w:cs/>
          <w:lang w:val="en-US"/>
        </w:rPr>
        <w:t>เดือน</w:t>
      </w:r>
      <w:r w:rsidRPr="00C625EA">
        <w:rPr>
          <w:rFonts w:asciiTheme="majorBidi" w:hAnsiTheme="majorBidi" w:cstheme="majorBidi"/>
          <w:cs/>
          <w:lang w:val="en-US"/>
        </w:rPr>
        <w:t xml:space="preserve"> ค่าเช่ากำหนดชำระเป็นรายปีตามอัตราที่ระบุไว้ในสัญญา</w:t>
      </w:r>
    </w:p>
    <w:p w14:paraId="4D209775" w14:textId="03678421" w:rsidR="00A36E86" w:rsidRDefault="00A36E86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br w:type="page"/>
      </w:r>
    </w:p>
    <w:p w14:paraId="3C0C59C0" w14:textId="52C0CD76" w:rsidR="00204756" w:rsidRPr="007A168E" w:rsidRDefault="002A3A8C" w:rsidP="004B4843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40DBE108" w14:textId="70F926D6" w:rsidR="00FA7ADF" w:rsidRPr="007A168E" w:rsidRDefault="00FA7ADF" w:rsidP="007A168E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170"/>
        <w:gridCol w:w="270"/>
        <w:gridCol w:w="1170"/>
        <w:gridCol w:w="270"/>
        <w:gridCol w:w="1170"/>
        <w:gridCol w:w="270"/>
        <w:gridCol w:w="1170"/>
      </w:tblGrid>
      <w:tr w:rsidR="00C77DF6" w:rsidRPr="007A168E" w14:paraId="33ABA647" w14:textId="77777777" w:rsidTr="00811A07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32D0357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DCB2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D508C6D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2823CA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CF1CF55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2DEA" w:rsidRPr="007A168E" w14:paraId="768F2A6C" w14:textId="77777777" w:rsidTr="00811A07">
        <w:trPr>
          <w:cantSplit/>
          <w:tblHeader/>
        </w:trPr>
        <w:tc>
          <w:tcPr>
            <w:tcW w:w="2700" w:type="dxa"/>
            <w:vAlign w:val="bottom"/>
          </w:tcPr>
          <w:p w14:paraId="5B16C6AF" w14:textId="77777777" w:rsidR="006B2DEA" w:rsidRPr="007A168E" w:rsidRDefault="006B2DEA" w:rsidP="006B2DEA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D12010" w14:textId="77777777" w:rsidR="006B2DEA" w:rsidRPr="007A168E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8C7BC49" w14:textId="2596E294" w:rsidR="006B2DEA" w:rsidRPr="00373036" w:rsidRDefault="006B2DEA" w:rsidP="006B2DEA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2D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B2DE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018F1863" w14:textId="77777777" w:rsidR="006B2DEA" w:rsidRPr="00373036" w:rsidRDefault="006B2DEA" w:rsidP="006B2DEA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9A7359A" w14:textId="3F368AE5" w:rsidR="006B2DEA" w:rsidRPr="00373036" w:rsidRDefault="006B2DEA" w:rsidP="006B2DEA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EC03228" w14:textId="77777777" w:rsidR="006B2DEA" w:rsidRPr="00373036" w:rsidRDefault="006B2DEA" w:rsidP="006B2DEA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510C56" w14:textId="7F064997" w:rsidR="006B2DEA" w:rsidRPr="00373036" w:rsidRDefault="006B2DEA" w:rsidP="006B2DEA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2D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B2DE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65316FC" w14:textId="77777777" w:rsidR="006B2DEA" w:rsidRPr="00373036" w:rsidRDefault="006B2DEA" w:rsidP="006B2DEA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CA58FEB" w14:textId="4159433A" w:rsidR="006B2DEA" w:rsidRPr="00373036" w:rsidRDefault="006B2DEA" w:rsidP="006B2DEA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B2DEA" w:rsidRPr="007A168E" w14:paraId="7E8797B7" w14:textId="77777777" w:rsidTr="00811A07">
        <w:trPr>
          <w:cantSplit/>
          <w:tblHeader/>
        </w:trPr>
        <w:tc>
          <w:tcPr>
            <w:tcW w:w="2700" w:type="dxa"/>
            <w:vAlign w:val="bottom"/>
          </w:tcPr>
          <w:p w14:paraId="6D5B5B68" w14:textId="77777777" w:rsidR="006B2DEA" w:rsidRPr="007A168E" w:rsidRDefault="006B2DEA" w:rsidP="006B2DEA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CE8D74" w14:textId="77777777" w:rsidR="006B2DEA" w:rsidRPr="007A168E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631591E6" w14:textId="4E3CFDC9" w:rsidR="006B2DEA" w:rsidRPr="00373036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D8B20EF" w14:textId="77777777" w:rsidR="006B2DEA" w:rsidRPr="00373036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D7B5EBE" w14:textId="1173B00A" w:rsidR="006B2DEA" w:rsidRPr="00373036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0EE8AC6" w14:textId="77777777" w:rsidR="006B2DEA" w:rsidRPr="00373036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4E8933" w14:textId="7D773AE9" w:rsidR="006B2DEA" w:rsidRPr="00373036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1F23701" w14:textId="77777777" w:rsidR="006B2DEA" w:rsidRPr="00373036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34F42A" w14:textId="67891986" w:rsidR="006B2DEA" w:rsidRPr="00373036" w:rsidRDefault="006B2DEA" w:rsidP="006B2DEA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6B2DEA" w:rsidRPr="007A168E" w14:paraId="74F48CD4" w14:textId="77777777" w:rsidTr="00811A07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2D44AFB" w14:textId="77777777" w:rsidR="006B2DEA" w:rsidRPr="007A168E" w:rsidRDefault="006B2DEA" w:rsidP="006B2DEA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D50A2" w14:textId="77777777" w:rsidR="006B2DEA" w:rsidRPr="007A168E" w:rsidRDefault="006B2DEA" w:rsidP="006B2DEA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521B1B56" w14:textId="77777777" w:rsidR="006B2DEA" w:rsidRPr="007A168E" w:rsidRDefault="006B2DEA" w:rsidP="006B2DEA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9DD" w:rsidRPr="007A168E" w14:paraId="238BA8D2" w14:textId="77777777" w:rsidTr="00811A07">
        <w:trPr>
          <w:cantSplit/>
        </w:trPr>
        <w:tc>
          <w:tcPr>
            <w:tcW w:w="2700" w:type="dxa"/>
          </w:tcPr>
          <w:p w14:paraId="64CB9201" w14:textId="77777777" w:rsidR="000029DD" w:rsidRPr="007A168E" w:rsidRDefault="000029DD" w:rsidP="000029D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0AD2D44" w14:textId="0397223A" w:rsidR="000029DD" w:rsidRPr="007A168E" w:rsidRDefault="000029DD" w:rsidP="000029DD">
            <w:pPr>
              <w:pStyle w:val="acctfourfigures"/>
              <w:tabs>
                <w:tab w:val="clear" w:pos="765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3EAE820A" w14:textId="4710A26C" w:rsidR="000029DD" w:rsidRPr="007A168E" w:rsidRDefault="00B850FE" w:rsidP="000029DD">
            <w:pPr>
              <w:tabs>
                <w:tab w:val="decimal" w:pos="999"/>
              </w:tabs>
              <w:spacing w:line="360" w:lineRule="exact"/>
              <w:ind w:left="-115" w:right="-7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13,917</w:t>
            </w:r>
          </w:p>
        </w:tc>
        <w:tc>
          <w:tcPr>
            <w:tcW w:w="270" w:type="dxa"/>
          </w:tcPr>
          <w:p w14:paraId="47BF88AF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EB6D41" w14:textId="7825E696" w:rsidR="000029DD" w:rsidRPr="007A168E" w:rsidRDefault="000029DD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77CB1B9F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EF87C4" w14:textId="0A70A84D" w:rsidR="000029DD" w:rsidRPr="007A168E" w:rsidRDefault="00B850FE" w:rsidP="000029DD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2,677,180</w:t>
            </w:r>
          </w:p>
        </w:tc>
        <w:tc>
          <w:tcPr>
            <w:tcW w:w="270" w:type="dxa"/>
          </w:tcPr>
          <w:p w14:paraId="11383E5A" w14:textId="77777777" w:rsidR="000029DD" w:rsidRPr="007A168E" w:rsidRDefault="000029DD" w:rsidP="000029D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CB57F" w14:textId="142111B6" w:rsidR="000029DD" w:rsidRPr="007A168E" w:rsidRDefault="000029DD" w:rsidP="000029DD">
            <w:pPr>
              <w:pStyle w:val="acctfourfigures"/>
              <w:tabs>
                <w:tab w:val="clear" w:pos="765"/>
              </w:tabs>
              <w:spacing w:line="240" w:lineRule="auto"/>
              <w:ind w:left="-8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</w:tr>
      <w:tr w:rsidR="000029DD" w:rsidRPr="007A168E" w14:paraId="453E63C9" w14:textId="77777777" w:rsidTr="00811A07">
        <w:trPr>
          <w:cantSplit/>
        </w:trPr>
        <w:tc>
          <w:tcPr>
            <w:tcW w:w="2700" w:type="dxa"/>
          </w:tcPr>
          <w:p w14:paraId="3FD85868" w14:textId="77777777" w:rsidR="000029DD" w:rsidRPr="007A168E" w:rsidRDefault="000029DD" w:rsidP="000029D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9C458A2" w14:textId="77777777" w:rsidR="000029DD" w:rsidRPr="007A168E" w:rsidRDefault="000029DD" w:rsidP="000029DD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892A4D" w14:textId="7D295F27" w:rsidR="000029DD" w:rsidRPr="007A168E" w:rsidRDefault="00B850FE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5,256,773</w:t>
            </w:r>
          </w:p>
        </w:tc>
        <w:tc>
          <w:tcPr>
            <w:tcW w:w="270" w:type="dxa"/>
          </w:tcPr>
          <w:p w14:paraId="25289195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65D128" w14:textId="255A6A8D" w:rsidR="000029DD" w:rsidRPr="007A168E" w:rsidRDefault="000029DD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7D159EB4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7661EA" w14:textId="41D9CA39" w:rsidR="000029DD" w:rsidRPr="007A168E" w:rsidRDefault="00B850FE" w:rsidP="000029DD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1,833,251</w:t>
            </w:r>
          </w:p>
        </w:tc>
        <w:tc>
          <w:tcPr>
            <w:tcW w:w="270" w:type="dxa"/>
          </w:tcPr>
          <w:p w14:paraId="75973807" w14:textId="77777777" w:rsidR="000029DD" w:rsidRPr="007A168E" w:rsidRDefault="000029DD" w:rsidP="000029D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4D6592" w14:textId="4FB4D4C9" w:rsidR="000029DD" w:rsidRPr="00811A07" w:rsidRDefault="000029DD" w:rsidP="000029DD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603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</w:tr>
      <w:tr w:rsidR="000029DD" w:rsidRPr="007A168E" w14:paraId="6BD43F32" w14:textId="77777777" w:rsidTr="00811A07">
        <w:trPr>
          <w:cantSplit/>
        </w:trPr>
        <w:tc>
          <w:tcPr>
            <w:tcW w:w="2700" w:type="dxa"/>
          </w:tcPr>
          <w:p w14:paraId="0586F662" w14:textId="77777777" w:rsidR="000029DD" w:rsidRPr="007A168E" w:rsidRDefault="000029DD" w:rsidP="000029D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5A6B158" w14:textId="77777777" w:rsidR="000029DD" w:rsidRPr="007A168E" w:rsidRDefault="000029DD" w:rsidP="000029DD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EE491A" w14:textId="009682F3" w:rsidR="000029DD" w:rsidRPr="00212D82" w:rsidRDefault="00B850FE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5,270,690</w:t>
            </w:r>
          </w:p>
        </w:tc>
        <w:tc>
          <w:tcPr>
            <w:tcW w:w="270" w:type="dxa"/>
          </w:tcPr>
          <w:p w14:paraId="7E770C89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28D669" w14:textId="29A6DA7B" w:rsidR="000029DD" w:rsidRPr="007A168E" w:rsidRDefault="000029DD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270" w:type="dxa"/>
          </w:tcPr>
          <w:p w14:paraId="11B650B1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4241E9" w14:textId="21E49B4F" w:rsidR="000029DD" w:rsidRPr="007A168E" w:rsidRDefault="00B850FE" w:rsidP="000029DD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4,510,431</w:t>
            </w:r>
          </w:p>
        </w:tc>
        <w:tc>
          <w:tcPr>
            <w:tcW w:w="270" w:type="dxa"/>
          </w:tcPr>
          <w:p w14:paraId="7AE7568A" w14:textId="77777777" w:rsidR="000029DD" w:rsidRPr="007A168E" w:rsidRDefault="000029DD" w:rsidP="000029DD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EFF69A" w14:textId="1BCD98F5" w:rsidR="000029DD" w:rsidRPr="007A168E" w:rsidRDefault="000029DD" w:rsidP="000029DD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</w:tr>
      <w:tr w:rsidR="000029DD" w:rsidRPr="007A168E" w14:paraId="40058DD8" w14:textId="77777777" w:rsidTr="00811A07">
        <w:trPr>
          <w:cantSplit/>
        </w:trPr>
        <w:tc>
          <w:tcPr>
            <w:tcW w:w="2700" w:type="dxa"/>
          </w:tcPr>
          <w:p w14:paraId="4889456B" w14:textId="5C7C8C22" w:rsidR="000029DD" w:rsidRPr="007A168E" w:rsidRDefault="000029DD" w:rsidP="000029DD">
            <w:pPr>
              <w:tabs>
                <w:tab w:val="left" w:pos="370"/>
              </w:tabs>
              <w:spacing w:line="360" w:lineRule="exact"/>
              <w:ind w:left="280" w:right="65" w:hanging="3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5538F535" w14:textId="77777777" w:rsidR="000029DD" w:rsidRPr="007A168E" w:rsidRDefault="000029DD" w:rsidP="000029DD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23DC35" w14:textId="1625A50E" w:rsidR="000029DD" w:rsidRPr="007A168E" w:rsidRDefault="00B850FE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(658)</w:t>
            </w:r>
          </w:p>
        </w:tc>
        <w:tc>
          <w:tcPr>
            <w:tcW w:w="270" w:type="dxa"/>
          </w:tcPr>
          <w:p w14:paraId="4BC38A96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A87236" w14:textId="20B73429" w:rsidR="000029DD" w:rsidRPr="007A168E" w:rsidRDefault="000029DD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43253AB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C076A1" w14:textId="3D39B65E" w:rsidR="000029DD" w:rsidRPr="007A168E" w:rsidRDefault="00B850FE" w:rsidP="000029DD">
            <w:pPr>
              <w:spacing w:line="360" w:lineRule="exact"/>
              <w:ind w:left="-81" w:right="-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93B81D" w14:textId="77777777" w:rsidR="000029DD" w:rsidRPr="007A168E" w:rsidRDefault="000029DD" w:rsidP="000029DD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0AD7CC" w14:textId="5BF0E6A0" w:rsidR="000029DD" w:rsidRPr="007A168E" w:rsidRDefault="000029DD" w:rsidP="000029DD">
            <w:pPr>
              <w:spacing w:line="380" w:lineRule="exact"/>
              <w:ind w:left="-83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029DD" w:rsidRPr="007A168E" w14:paraId="49BC4A38" w14:textId="77777777" w:rsidTr="00811A07">
        <w:trPr>
          <w:cantSplit/>
        </w:trPr>
        <w:tc>
          <w:tcPr>
            <w:tcW w:w="2700" w:type="dxa"/>
          </w:tcPr>
          <w:p w14:paraId="301F5E0D" w14:textId="77777777" w:rsidR="000029DD" w:rsidRPr="007A168E" w:rsidRDefault="000029DD" w:rsidP="000029D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3E67F69C" w14:textId="77777777" w:rsidR="000029DD" w:rsidRPr="007A168E" w:rsidRDefault="000029DD" w:rsidP="000029DD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6C8900" w14:textId="3EC67958" w:rsidR="000029DD" w:rsidRPr="007A168E" w:rsidRDefault="00B850FE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5,270,032</w:t>
            </w:r>
          </w:p>
        </w:tc>
        <w:tc>
          <w:tcPr>
            <w:tcW w:w="270" w:type="dxa"/>
          </w:tcPr>
          <w:p w14:paraId="1FD0A609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7E635D" w14:textId="7ABB001F" w:rsidR="000029DD" w:rsidRPr="007A168E" w:rsidRDefault="000029DD" w:rsidP="000029DD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65B6B42F" w14:textId="77777777" w:rsidR="000029DD" w:rsidRPr="007A168E" w:rsidRDefault="000029DD" w:rsidP="000029DD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2B6144" w14:textId="4AA0B659" w:rsidR="000029DD" w:rsidRPr="007A168E" w:rsidRDefault="00B850FE" w:rsidP="000029DD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4,510,431</w:t>
            </w:r>
          </w:p>
        </w:tc>
        <w:tc>
          <w:tcPr>
            <w:tcW w:w="270" w:type="dxa"/>
          </w:tcPr>
          <w:p w14:paraId="743F40A5" w14:textId="77777777" w:rsidR="000029DD" w:rsidRPr="007A168E" w:rsidRDefault="000029DD" w:rsidP="000029DD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9FFD11" w14:textId="12F3D11D" w:rsidR="000029DD" w:rsidRPr="007A168E" w:rsidRDefault="000029DD" w:rsidP="000029DD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</w:tr>
    </w:tbl>
    <w:p w14:paraId="3C44E90E" w14:textId="36C1AB1C" w:rsidR="00A36E86" w:rsidRDefault="00A36E86" w:rsidP="007A168E">
      <w:pPr>
        <w:pStyle w:val="Bo-Blankline"/>
        <w:rPr>
          <w:rFonts w:asciiTheme="majorBidi" w:hAnsiTheme="majorBidi" w:cstheme="majorBidi"/>
        </w:rPr>
      </w:pPr>
    </w:p>
    <w:p w14:paraId="54A94ADB" w14:textId="4FF93E4E" w:rsidR="00147E88" w:rsidRPr="007A168E" w:rsidRDefault="00147E88" w:rsidP="007A168E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5CA8587C" w14:textId="4FD110F4" w:rsidR="00147E88" w:rsidRPr="007A168E" w:rsidRDefault="00147E88" w:rsidP="007A168E">
      <w:pPr>
        <w:pStyle w:val="Bo-Blanklin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0072E6" w:rsidRPr="007A168E" w14:paraId="4101A859" w14:textId="77777777" w:rsidTr="00811A07">
        <w:trPr>
          <w:tblHeader/>
        </w:trPr>
        <w:tc>
          <w:tcPr>
            <w:tcW w:w="3780" w:type="dxa"/>
          </w:tcPr>
          <w:p w14:paraId="50ECF80A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DF4766B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6FB819" w14:textId="77777777" w:rsidR="000072E6" w:rsidRPr="007A168E" w:rsidRDefault="000072E6" w:rsidP="007A168E">
            <w:pPr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6F646A9" w14:textId="77777777" w:rsidR="000072E6" w:rsidRPr="007A168E" w:rsidRDefault="000072E6" w:rsidP="007A168E">
            <w:pPr>
              <w:spacing w:line="380" w:lineRule="exact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9DD" w:rsidRPr="007A168E" w14:paraId="0E9434F8" w14:textId="77777777" w:rsidTr="00811A07">
        <w:trPr>
          <w:tblHeader/>
        </w:trPr>
        <w:tc>
          <w:tcPr>
            <w:tcW w:w="3780" w:type="dxa"/>
          </w:tcPr>
          <w:p w14:paraId="77A427D5" w14:textId="77777777" w:rsidR="000029DD" w:rsidRPr="007A168E" w:rsidRDefault="000029DD" w:rsidP="000029D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991DD9" w14:textId="7EB86F7F" w:rsidR="000029DD" w:rsidRPr="002748AF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2D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B2DE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01AF741" w14:textId="77777777" w:rsidR="000029DD" w:rsidRPr="002748AF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8C6856" w14:textId="2E4D85C5" w:rsidR="000029DD" w:rsidRPr="002748AF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68B580C" w14:textId="77777777" w:rsidR="000029DD" w:rsidRPr="002748AF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ABDB606" w14:textId="1455FB35" w:rsidR="000029DD" w:rsidRPr="002748AF" w:rsidRDefault="000029DD" w:rsidP="000029DD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2D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B2DE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AFCF326" w14:textId="77777777" w:rsidR="000029DD" w:rsidRPr="002748AF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8D305" w14:textId="396CB79F" w:rsidR="000029DD" w:rsidRPr="002748AF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029DD" w:rsidRPr="007A168E" w14:paraId="262D0C8C" w14:textId="77777777" w:rsidTr="00811A07">
        <w:trPr>
          <w:tblHeader/>
        </w:trPr>
        <w:tc>
          <w:tcPr>
            <w:tcW w:w="3780" w:type="dxa"/>
          </w:tcPr>
          <w:p w14:paraId="66C0D2E0" w14:textId="77777777" w:rsidR="000029DD" w:rsidRPr="007A168E" w:rsidRDefault="000029DD" w:rsidP="000029D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6D1D7" w14:textId="4CAF6134" w:rsidR="000029DD" w:rsidRPr="007A168E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98CDF41" w14:textId="77777777" w:rsidR="000029DD" w:rsidRPr="007A168E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D724A" w14:textId="0F736A14" w:rsidR="000029DD" w:rsidRPr="007A168E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7F66B22" w14:textId="77777777" w:rsidR="000029DD" w:rsidRPr="007A168E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78C08F" w14:textId="3020BA98" w:rsidR="000029DD" w:rsidRPr="007A168E" w:rsidRDefault="000029DD" w:rsidP="000029DD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A7FF32F" w14:textId="77777777" w:rsidR="000029DD" w:rsidRPr="007A168E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1259F" w14:textId="792CE0A7" w:rsidR="000029DD" w:rsidRPr="007A168E" w:rsidRDefault="000029DD" w:rsidP="000029DD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EA4615" w:rsidRPr="007A168E" w14:paraId="2B0DA3BE" w14:textId="77777777" w:rsidTr="00811A07">
        <w:trPr>
          <w:tblHeader/>
        </w:trPr>
        <w:tc>
          <w:tcPr>
            <w:tcW w:w="3780" w:type="dxa"/>
          </w:tcPr>
          <w:p w14:paraId="29470AC9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575962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615" w:rsidRPr="007A168E" w14:paraId="6CDBBBAE" w14:textId="77777777" w:rsidTr="00811A07">
        <w:tc>
          <w:tcPr>
            <w:tcW w:w="3780" w:type="dxa"/>
          </w:tcPr>
          <w:p w14:paraId="454F807F" w14:textId="77777777" w:rsidR="00EA4615" w:rsidRPr="007A168E" w:rsidRDefault="00EA4615" w:rsidP="00EA4615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6016520" w14:textId="77777777" w:rsidR="00EA4615" w:rsidRPr="007A168E" w:rsidRDefault="00EA4615" w:rsidP="00EA4615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1400F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536B92" w14:textId="77777777" w:rsidR="00EA4615" w:rsidRPr="007A168E" w:rsidRDefault="00EA4615" w:rsidP="00EA4615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529DFF" w14:textId="77777777" w:rsidR="00EA4615" w:rsidRPr="007A168E" w:rsidRDefault="00EA4615" w:rsidP="00EA4615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84374C" w14:textId="77777777" w:rsidR="00EA4615" w:rsidRPr="007A168E" w:rsidRDefault="00EA4615" w:rsidP="00EA4615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4A3B86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A4026" w14:textId="77777777" w:rsidR="00EA4615" w:rsidRPr="007A168E" w:rsidRDefault="00EA4615" w:rsidP="00811A07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F0F" w:rsidRPr="007A168E" w14:paraId="046047E8" w14:textId="77777777" w:rsidTr="00811A07">
        <w:tc>
          <w:tcPr>
            <w:tcW w:w="3780" w:type="dxa"/>
          </w:tcPr>
          <w:p w14:paraId="44BC0629" w14:textId="77777777" w:rsidR="00B64F0F" w:rsidRPr="007A168E" w:rsidRDefault="00B64F0F" w:rsidP="00B64F0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7C4527C9" w14:textId="180315B1" w:rsidR="00B64F0F" w:rsidRPr="007A168E" w:rsidRDefault="00B850FE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13,856</w:t>
            </w:r>
          </w:p>
        </w:tc>
        <w:tc>
          <w:tcPr>
            <w:tcW w:w="270" w:type="dxa"/>
          </w:tcPr>
          <w:p w14:paraId="04144282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82BB4" w14:textId="344A51AE" w:rsidR="00B64F0F" w:rsidRPr="007A168E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23C14DE4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D5F1D4" w14:textId="4B4C9A60" w:rsidR="00B64F0F" w:rsidRPr="007A168E" w:rsidRDefault="00B850FE" w:rsidP="00B64F0F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2,677,174</w:t>
            </w:r>
          </w:p>
        </w:tc>
        <w:tc>
          <w:tcPr>
            <w:tcW w:w="270" w:type="dxa"/>
          </w:tcPr>
          <w:p w14:paraId="2FAB2F3A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F9C69" w14:textId="2008195B" w:rsidR="00B64F0F" w:rsidRPr="00811A07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B64F0F" w:rsidRPr="007A168E" w14:paraId="77F4466D" w14:textId="77777777" w:rsidTr="00811A07">
        <w:tc>
          <w:tcPr>
            <w:tcW w:w="3780" w:type="dxa"/>
          </w:tcPr>
          <w:p w14:paraId="7CB34800" w14:textId="77777777" w:rsidR="00B64F0F" w:rsidRPr="007A168E" w:rsidRDefault="00B64F0F" w:rsidP="00B64F0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4DE1519" w14:textId="7906650B" w:rsidR="00B64F0F" w:rsidRPr="007A168E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C258A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990795" w14:textId="77777777" w:rsidR="00B64F0F" w:rsidRPr="007A168E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4C0E9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29860E" w14:textId="77777777" w:rsidR="00B64F0F" w:rsidRPr="007A168E" w:rsidRDefault="00B64F0F" w:rsidP="00B64F0F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8B800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7CDEF" w14:textId="77777777" w:rsidR="00B64F0F" w:rsidRPr="00CA7E66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F0F" w:rsidRPr="007A168E" w14:paraId="66E56546" w14:textId="77777777" w:rsidTr="00811A07">
        <w:tc>
          <w:tcPr>
            <w:tcW w:w="3780" w:type="dxa"/>
          </w:tcPr>
          <w:p w14:paraId="713EC66B" w14:textId="22986E05" w:rsidR="00B64F0F" w:rsidRPr="007A168E" w:rsidRDefault="00B64F0F" w:rsidP="00B64F0F">
            <w:pPr>
              <w:spacing w:line="240" w:lineRule="auto"/>
              <w:ind w:left="25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04EFCC5" w14:textId="10CC1FAA" w:rsidR="00B64F0F" w:rsidRPr="007A168E" w:rsidRDefault="00B850FE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4143DBD2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54E15A" w14:textId="177C84F2" w:rsidR="00B64F0F" w:rsidRPr="00C07020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4A562046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20EA74" w14:textId="5BEDF2AA" w:rsidR="00B64F0F" w:rsidRPr="007A168E" w:rsidRDefault="00B850FE" w:rsidP="00B64F0F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CF59DB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B6E7BF" w14:textId="2951DE60" w:rsidR="00B64F0F" w:rsidRPr="00CA7E66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</w:tr>
      <w:tr w:rsidR="00B64F0F" w:rsidRPr="007A168E" w14:paraId="0A726978" w14:textId="77777777" w:rsidTr="00811A07">
        <w:tc>
          <w:tcPr>
            <w:tcW w:w="3780" w:type="dxa"/>
          </w:tcPr>
          <w:p w14:paraId="096B14EF" w14:textId="055C3E15" w:rsidR="00B64F0F" w:rsidRPr="007A168E" w:rsidRDefault="00B64F0F" w:rsidP="00B64F0F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</w:tcPr>
          <w:p w14:paraId="6C0EDAE1" w14:textId="01E7854B" w:rsidR="00B64F0F" w:rsidRPr="007A168E" w:rsidRDefault="00B850FE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EFE393" w14:textId="77777777" w:rsidR="00B64F0F" w:rsidRPr="007A168E" w:rsidRDefault="00B64F0F" w:rsidP="00B64F0F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A3F5D" w14:textId="1D8BBD20" w:rsidR="00B64F0F" w:rsidRPr="00C07020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645DBF21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7A47DA" w14:textId="1D782093" w:rsidR="00B64F0F" w:rsidRPr="007A168E" w:rsidRDefault="00B850FE" w:rsidP="00A640A4">
            <w:pPr>
              <w:spacing w:line="360" w:lineRule="exact"/>
              <w:ind w:left="-81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23617F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FFCCE" w14:textId="01BDE831" w:rsidR="00B64F0F" w:rsidRPr="007A168E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  <w:tr w:rsidR="00B64F0F" w:rsidRPr="007A168E" w14:paraId="3EE1F47F" w14:textId="77777777" w:rsidTr="00811A07">
        <w:tc>
          <w:tcPr>
            <w:tcW w:w="3780" w:type="dxa"/>
            <w:vAlign w:val="center"/>
          </w:tcPr>
          <w:p w14:paraId="6244D32B" w14:textId="4EC08356" w:rsidR="00B64F0F" w:rsidRPr="007A168E" w:rsidRDefault="00B64F0F" w:rsidP="00B64F0F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</w:tcPr>
          <w:p w14:paraId="056609C4" w14:textId="26763344" w:rsidR="00B64F0F" w:rsidRPr="007A168E" w:rsidRDefault="00B850FE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6916252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5AD86" w14:textId="69932E88" w:rsidR="00B64F0F" w:rsidRPr="00C07020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778E96F6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25ECB" w14:textId="24866359" w:rsidR="00B64F0F" w:rsidRPr="007A168E" w:rsidRDefault="00B850FE" w:rsidP="00B850FE">
            <w:pPr>
              <w:spacing w:line="360" w:lineRule="exact"/>
              <w:ind w:left="-81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3B733A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C05DFA" w14:textId="172AC809" w:rsidR="00B64F0F" w:rsidRPr="00CA7E66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  <w:tr w:rsidR="00B64F0F" w:rsidRPr="007A168E" w14:paraId="6568CB31" w14:textId="77777777" w:rsidTr="00811A07">
        <w:tc>
          <w:tcPr>
            <w:tcW w:w="3780" w:type="dxa"/>
            <w:vAlign w:val="center"/>
          </w:tcPr>
          <w:p w14:paraId="7D6D7A35" w14:textId="70E77891" w:rsidR="00B64F0F" w:rsidRPr="007A168E" w:rsidRDefault="00B64F0F" w:rsidP="00B64F0F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F64DCB" w14:textId="1F996CC1" w:rsidR="00B64F0F" w:rsidRPr="007A168E" w:rsidRDefault="00B850FE" w:rsidP="004055CA">
            <w:pPr>
              <w:pStyle w:val="acctfourfigures"/>
              <w:tabs>
                <w:tab w:val="clear" w:pos="765"/>
              </w:tabs>
              <w:spacing w:line="240" w:lineRule="auto"/>
              <w:ind w:left="-112" w:right="-105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135F67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3FD997" w14:textId="4A36BCFC" w:rsidR="00B64F0F" w:rsidRPr="00C07020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218B7AA1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EC473B" w14:textId="529E0CCC" w:rsidR="00B64F0F" w:rsidRPr="007A168E" w:rsidRDefault="00B850FE" w:rsidP="00A640A4">
            <w:pPr>
              <w:spacing w:line="360" w:lineRule="exact"/>
              <w:ind w:left="-81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758CFB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AE5E6A" w14:textId="06D72C32" w:rsidR="00B64F0F" w:rsidRPr="00CA7E66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B64F0F" w:rsidRPr="007A168E" w14:paraId="3A284950" w14:textId="77777777" w:rsidTr="00811A07">
        <w:tc>
          <w:tcPr>
            <w:tcW w:w="3780" w:type="dxa"/>
          </w:tcPr>
          <w:p w14:paraId="77E2DC9A" w14:textId="00ECB008" w:rsidR="00B64F0F" w:rsidRPr="007A168E" w:rsidRDefault="00B64F0F" w:rsidP="00B64F0F">
            <w:pPr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535EFD0" w14:textId="401697B9" w:rsidR="00B64F0F" w:rsidRPr="00ED7907" w:rsidRDefault="00B850FE" w:rsidP="00B64F0F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13,917</w:t>
            </w:r>
          </w:p>
        </w:tc>
        <w:tc>
          <w:tcPr>
            <w:tcW w:w="270" w:type="dxa"/>
          </w:tcPr>
          <w:p w14:paraId="113DDFBF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D6C6B" w14:textId="6F702535" w:rsidR="00B64F0F" w:rsidRPr="007A168E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36F50A08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8EA17B" w14:textId="18AC48B9" w:rsidR="00B64F0F" w:rsidRPr="00ED7907" w:rsidRDefault="00B850FE" w:rsidP="00B64F0F">
            <w:pPr>
              <w:pStyle w:val="acctfourfigures"/>
              <w:tabs>
                <w:tab w:val="decimal" w:pos="73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2,677,180</w:t>
            </w:r>
          </w:p>
        </w:tc>
        <w:tc>
          <w:tcPr>
            <w:tcW w:w="270" w:type="dxa"/>
          </w:tcPr>
          <w:p w14:paraId="07D5DDF4" w14:textId="136302F3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08D44" w14:textId="7F6DFB67" w:rsidR="00B64F0F" w:rsidRPr="007A168E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</w:tr>
      <w:tr w:rsidR="00B64F0F" w:rsidRPr="007A168E" w14:paraId="4625DBBC" w14:textId="77777777" w:rsidTr="00811A07">
        <w:tc>
          <w:tcPr>
            <w:tcW w:w="3780" w:type="dxa"/>
            <w:vAlign w:val="center"/>
          </w:tcPr>
          <w:p w14:paraId="555F654F" w14:textId="77777777" w:rsidR="00B64F0F" w:rsidRPr="007A168E" w:rsidRDefault="00B64F0F" w:rsidP="00B64F0F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BE7BD7" w14:textId="246EB355" w:rsidR="00B64F0F" w:rsidRPr="008656F9" w:rsidRDefault="00B850FE" w:rsidP="00B64F0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A1AF69" w14:textId="77777777" w:rsidR="00B64F0F" w:rsidRPr="008656F9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D333D9" w14:textId="6F689C15" w:rsidR="00B64F0F" w:rsidRPr="0031182D" w:rsidRDefault="00B64F0F" w:rsidP="00B64F0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78EA77" w14:textId="77777777" w:rsidR="00B64F0F" w:rsidRPr="008656F9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C7C0E1" w14:textId="45E27A5A" w:rsidR="00B64F0F" w:rsidRPr="0031182D" w:rsidRDefault="00B850FE" w:rsidP="00B64F0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3F55ED" w14:textId="77777777" w:rsidR="00B64F0F" w:rsidRPr="008656F9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D024F0" w14:textId="2F742457" w:rsidR="00B64F0F" w:rsidRPr="0031182D" w:rsidRDefault="00B64F0F" w:rsidP="00B64F0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64F0F" w:rsidRPr="007A168E" w14:paraId="3F23BE71" w14:textId="77777777" w:rsidTr="00811A07">
        <w:tc>
          <w:tcPr>
            <w:tcW w:w="3780" w:type="dxa"/>
          </w:tcPr>
          <w:p w14:paraId="356B9F41" w14:textId="77777777" w:rsidR="00B64F0F" w:rsidRPr="007A168E" w:rsidRDefault="00B64F0F" w:rsidP="00B64F0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C93FED" w14:textId="7D5C9081" w:rsidR="00B64F0F" w:rsidRPr="007A168E" w:rsidRDefault="00B850FE" w:rsidP="00B64F0F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13,917</w:t>
            </w:r>
          </w:p>
        </w:tc>
        <w:tc>
          <w:tcPr>
            <w:tcW w:w="270" w:type="dxa"/>
          </w:tcPr>
          <w:p w14:paraId="4FA65398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E1C8A8" w14:textId="698F7B79" w:rsidR="00B64F0F" w:rsidRPr="007A168E" w:rsidRDefault="00B64F0F" w:rsidP="00B64F0F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02DBB817" w14:textId="77777777" w:rsidR="00B64F0F" w:rsidRPr="007A168E" w:rsidRDefault="00B64F0F" w:rsidP="00B64F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3202C7" w14:textId="4DAA379B" w:rsidR="00B64F0F" w:rsidRPr="00160F81" w:rsidRDefault="00B850FE" w:rsidP="00B64F0F">
            <w:pPr>
              <w:pStyle w:val="acctfourfigures"/>
              <w:tabs>
                <w:tab w:val="decimal" w:pos="73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2,677,180</w:t>
            </w:r>
          </w:p>
        </w:tc>
        <w:tc>
          <w:tcPr>
            <w:tcW w:w="270" w:type="dxa"/>
          </w:tcPr>
          <w:p w14:paraId="13A15D85" w14:textId="77777777" w:rsidR="00B64F0F" w:rsidRPr="007A168E" w:rsidRDefault="00B64F0F" w:rsidP="00B64F0F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8D7DE6" w14:textId="26CDCFAB" w:rsidR="00B64F0F" w:rsidRPr="007A168E" w:rsidRDefault="00B64F0F" w:rsidP="00B64F0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</w:tr>
      <w:tr w:rsidR="00EA4615" w:rsidRPr="007A168E" w14:paraId="2FA0436D" w14:textId="77777777" w:rsidTr="00811A07">
        <w:tc>
          <w:tcPr>
            <w:tcW w:w="3780" w:type="dxa"/>
          </w:tcPr>
          <w:p w14:paraId="7994A58B" w14:textId="77777777" w:rsidR="00EA4615" w:rsidRPr="007A168E" w:rsidRDefault="00EA4615" w:rsidP="00EA46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69FCE3D" w14:textId="77777777" w:rsidR="00EA4615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7E708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26F4D2" w14:textId="77777777" w:rsidR="00EA4615" w:rsidRPr="007A168E" w:rsidRDefault="00EA4615" w:rsidP="00EA4615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8B111B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01BF31A" w14:textId="77777777" w:rsidR="00EA4615" w:rsidRDefault="00EA4615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A126B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B19B50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B35051C" w14:textId="1D1A98AE" w:rsidR="00AC559A" w:rsidRDefault="00AC559A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527CA1" w:rsidRPr="007A168E" w14:paraId="5D7D502D" w14:textId="77777777" w:rsidTr="00DB6FBE">
        <w:tc>
          <w:tcPr>
            <w:tcW w:w="3780" w:type="dxa"/>
            <w:vAlign w:val="center"/>
          </w:tcPr>
          <w:p w14:paraId="20CAF1CC" w14:textId="77777777" w:rsidR="00527CA1" w:rsidRPr="004B4843" w:rsidRDefault="00527CA1" w:rsidP="004B4843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333B2E0" w14:textId="5AE5F2A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21C08" w14:textId="77777777" w:rsidR="00527CA1" w:rsidRPr="004B4843" w:rsidRDefault="00527CA1" w:rsidP="004B484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A202021" w14:textId="3B62714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976" w:rsidRPr="007A168E" w14:paraId="1A1262AD" w14:textId="77777777" w:rsidTr="00DB6FBE">
        <w:tc>
          <w:tcPr>
            <w:tcW w:w="3780" w:type="dxa"/>
            <w:vAlign w:val="center"/>
          </w:tcPr>
          <w:p w14:paraId="2B79C569" w14:textId="77777777" w:rsidR="00890976" w:rsidRPr="004B4843" w:rsidRDefault="00890976" w:rsidP="00890976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9718AB" w14:textId="59F20B7A" w:rsidR="00890976" w:rsidRPr="002748AF" w:rsidRDefault="00890976" w:rsidP="008909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2D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B2DE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49A5BEC" w14:textId="77777777" w:rsidR="00890976" w:rsidRPr="002748AF" w:rsidRDefault="00890976" w:rsidP="008909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C533B2" w14:textId="1B7269BD" w:rsidR="00890976" w:rsidRPr="002748AF" w:rsidRDefault="00890976" w:rsidP="008909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85CE7AA" w14:textId="77777777" w:rsidR="00890976" w:rsidRPr="002748AF" w:rsidRDefault="00890976" w:rsidP="008909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3040D9" w14:textId="6FF3B8CF" w:rsidR="00890976" w:rsidRPr="002748AF" w:rsidRDefault="00890976" w:rsidP="008909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2D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B2DE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934815F" w14:textId="77777777" w:rsidR="00890976" w:rsidRPr="002748AF" w:rsidRDefault="00890976" w:rsidP="0089097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5410BA" w14:textId="1E11A0EE" w:rsidR="00890976" w:rsidRPr="002748AF" w:rsidRDefault="00890976" w:rsidP="008909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90976" w:rsidRPr="007A168E" w14:paraId="5BBCB2CE" w14:textId="77777777" w:rsidTr="00DB6FBE">
        <w:tc>
          <w:tcPr>
            <w:tcW w:w="3780" w:type="dxa"/>
            <w:vAlign w:val="center"/>
          </w:tcPr>
          <w:p w14:paraId="45D6A17D" w14:textId="77777777" w:rsidR="00890976" w:rsidRPr="004B4843" w:rsidRDefault="00890976" w:rsidP="00890976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FE0669" w14:textId="28FA2CB0" w:rsidR="00890976" w:rsidRPr="004B4843" w:rsidRDefault="00890976" w:rsidP="008909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D48C75C" w14:textId="77777777" w:rsidR="00890976" w:rsidRPr="004B4843" w:rsidRDefault="00890976" w:rsidP="008909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4C666" w14:textId="7C02B965" w:rsidR="00890976" w:rsidRPr="004B4843" w:rsidRDefault="00890976" w:rsidP="008909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40C16D1" w14:textId="77777777" w:rsidR="00890976" w:rsidRPr="004B4843" w:rsidRDefault="00890976" w:rsidP="008909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D408A5" w14:textId="08F24087" w:rsidR="00890976" w:rsidRPr="004B4843" w:rsidRDefault="00890976" w:rsidP="008909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75C8F0A" w14:textId="77777777" w:rsidR="00890976" w:rsidRPr="004B4843" w:rsidRDefault="00890976" w:rsidP="0089097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E83818" w14:textId="7AB400E8" w:rsidR="00890976" w:rsidRPr="004B4843" w:rsidRDefault="00890976" w:rsidP="0089097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9806BF" w:rsidRPr="007A168E" w14:paraId="2A0BAB95" w14:textId="77777777" w:rsidTr="00DB6FBE">
        <w:tc>
          <w:tcPr>
            <w:tcW w:w="3780" w:type="dxa"/>
            <w:vAlign w:val="center"/>
          </w:tcPr>
          <w:p w14:paraId="303086DF" w14:textId="77777777" w:rsidR="009806BF" w:rsidRPr="004B4843" w:rsidRDefault="009806BF" w:rsidP="009806BF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44EB1E7" w14:textId="58F5BB54" w:rsidR="009806BF" w:rsidRPr="004B4843" w:rsidRDefault="009806BF" w:rsidP="009806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806BF" w:rsidRPr="007A168E" w14:paraId="04A99ED7" w14:textId="77777777" w:rsidTr="00DB6FBE">
        <w:tc>
          <w:tcPr>
            <w:tcW w:w="3780" w:type="dxa"/>
            <w:vAlign w:val="center"/>
          </w:tcPr>
          <w:p w14:paraId="50056398" w14:textId="77777777" w:rsidR="009806BF" w:rsidRPr="004B4843" w:rsidRDefault="009806BF" w:rsidP="009806BF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</w:tcPr>
          <w:p w14:paraId="79CA9A14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5E5A0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72EC6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5A4150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887CAC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238776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07D74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6256" w:rsidRPr="007A168E" w14:paraId="639F2C67" w14:textId="77777777" w:rsidTr="00DB6FBE">
        <w:tc>
          <w:tcPr>
            <w:tcW w:w="3780" w:type="dxa"/>
            <w:vAlign w:val="center"/>
          </w:tcPr>
          <w:p w14:paraId="7A3F4D75" w14:textId="77777777" w:rsidR="00E96256" w:rsidRPr="004B4843" w:rsidRDefault="00E96256" w:rsidP="00E962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698B79E9" w14:textId="39FB650C" w:rsidR="00E96256" w:rsidRPr="004B4843" w:rsidRDefault="00B850FE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4,475,644</w:t>
            </w:r>
          </w:p>
        </w:tc>
        <w:tc>
          <w:tcPr>
            <w:tcW w:w="270" w:type="dxa"/>
          </w:tcPr>
          <w:p w14:paraId="26D0DBF4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2E03B" w14:textId="7CFF0598" w:rsidR="00E96256" w:rsidRPr="004B4843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EB100F0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DD84B" w14:textId="3128AED8" w:rsidR="00E96256" w:rsidRPr="004B4843" w:rsidRDefault="00B850FE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1,642,878</w:t>
            </w:r>
          </w:p>
        </w:tc>
        <w:tc>
          <w:tcPr>
            <w:tcW w:w="270" w:type="dxa"/>
          </w:tcPr>
          <w:p w14:paraId="41DF9EAC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D6F5C4" w14:textId="4D002779" w:rsidR="00E96256" w:rsidRPr="004B4843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</w:tr>
      <w:tr w:rsidR="00E96256" w:rsidRPr="007A168E" w14:paraId="53DE95AD" w14:textId="77777777" w:rsidTr="00DB6FBE">
        <w:tc>
          <w:tcPr>
            <w:tcW w:w="3780" w:type="dxa"/>
            <w:vAlign w:val="center"/>
          </w:tcPr>
          <w:p w14:paraId="6C776134" w14:textId="77777777" w:rsidR="00E96256" w:rsidRPr="004B4843" w:rsidRDefault="00E96256" w:rsidP="00E962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AD8F669" w14:textId="77777777" w:rsidR="00E96256" w:rsidRPr="004B4843" w:rsidRDefault="00E96256" w:rsidP="00E962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1F0FD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6E165" w14:textId="77777777" w:rsidR="00E96256" w:rsidRPr="00E31C6F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719E1B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B576A" w14:textId="77777777" w:rsidR="00E96256" w:rsidRPr="004B4843" w:rsidRDefault="00E96256" w:rsidP="00E962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E53CAD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55710B" w14:textId="77777777" w:rsidR="00E96256" w:rsidRPr="005F053C" w:rsidRDefault="00E96256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6256" w:rsidRPr="007A168E" w14:paraId="270B40A3" w14:textId="77777777" w:rsidTr="00DB6FBE">
        <w:tc>
          <w:tcPr>
            <w:tcW w:w="3780" w:type="dxa"/>
          </w:tcPr>
          <w:p w14:paraId="1D20F028" w14:textId="5B4D4493" w:rsidR="00E96256" w:rsidRPr="004B4843" w:rsidRDefault="00E96256" w:rsidP="00E9625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-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3A9EE00" w14:textId="1FEE6E6B" w:rsidR="00E96256" w:rsidRPr="004B4843" w:rsidRDefault="00B850FE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158,962</w:t>
            </w:r>
          </w:p>
        </w:tc>
        <w:tc>
          <w:tcPr>
            <w:tcW w:w="270" w:type="dxa"/>
            <w:vAlign w:val="center"/>
          </w:tcPr>
          <w:p w14:paraId="791C23B4" w14:textId="77777777" w:rsidR="00E96256" w:rsidRPr="004B4843" w:rsidRDefault="00E96256" w:rsidP="00E9625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92A8F3" w14:textId="6CFF7410" w:rsidR="00E96256" w:rsidRPr="00E31C6F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270" w:type="dxa"/>
            <w:vAlign w:val="center"/>
          </w:tcPr>
          <w:p w14:paraId="60685628" w14:textId="77777777" w:rsidR="00E96256" w:rsidRPr="004B4843" w:rsidRDefault="00E96256" w:rsidP="00E9625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E1B3E" w14:textId="0FF66D08" w:rsidR="00E96256" w:rsidRPr="004B4843" w:rsidRDefault="00B850FE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76,210</w:t>
            </w:r>
          </w:p>
        </w:tc>
        <w:tc>
          <w:tcPr>
            <w:tcW w:w="270" w:type="dxa"/>
            <w:vAlign w:val="center"/>
          </w:tcPr>
          <w:p w14:paraId="2127E3C8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5A235C" w14:textId="3AEE4264" w:rsidR="00E96256" w:rsidRPr="00F11599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E96256" w:rsidRPr="007A168E" w14:paraId="0DD3C4F5" w14:textId="77777777" w:rsidTr="00DB6FBE">
        <w:tc>
          <w:tcPr>
            <w:tcW w:w="3780" w:type="dxa"/>
          </w:tcPr>
          <w:p w14:paraId="75BB7A3D" w14:textId="24865A4A" w:rsidR="00E96256" w:rsidRPr="004B4843" w:rsidRDefault="00E96256" w:rsidP="00E9625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</w:tcPr>
          <w:p w14:paraId="344D6BE0" w14:textId="67983309" w:rsidR="00E96256" w:rsidRPr="004B4843" w:rsidRDefault="00B850FE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36,391</w:t>
            </w:r>
          </w:p>
        </w:tc>
        <w:tc>
          <w:tcPr>
            <w:tcW w:w="270" w:type="dxa"/>
            <w:vAlign w:val="center"/>
          </w:tcPr>
          <w:p w14:paraId="193031A4" w14:textId="77777777" w:rsidR="00E96256" w:rsidRPr="004B4843" w:rsidRDefault="00E96256" w:rsidP="00E9625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ED1C12" w14:textId="7280E74D" w:rsidR="00E96256" w:rsidRPr="00E31C6F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70" w:type="dxa"/>
            <w:vAlign w:val="center"/>
          </w:tcPr>
          <w:p w14:paraId="6B5AC0EB" w14:textId="77777777" w:rsidR="00E96256" w:rsidRPr="004B4843" w:rsidRDefault="00E96256" w:rsidP="00E9625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A7E42C" w14:textId="429539A4" w:rsidR="00E96256" w:rsidRPr="004B4843" w:rsidRDefault="00B850FE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11,139</w:t>
            </w:r>
          </w:p>
        </w:tc>
        <w:tc>
          <w:tcPr>
            <w:tcW w:w="270" w:type="dxa"/>
            <w:vAlign w:val="center"/>
          </w:tcPr>
          <w:p w14:paraId="2AE91592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D549C" w14:textId="00EDA5B8" w:rsidR="00E96256" w:rsidRPr="00F11599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</w:tr>
      <w:tr w:rsidR="00E96256" w:rsidRPr="007A168E" w14:paraId="7057D386" w14:textId="77777777" w:rsidTr="00DB6FBE">
        <w:tc>
          <w:tcPr>
            <w:tcW w:w="3780" w:type="dxa"/>
            <w:vAlign w:val="center"/>
          </w:tcPr>
          <w:p w14:paraId="1037AE25" w14:textId="48C0F42C" w:rsidR="00E96256" w:rsidRPr="004B4843" w:rsidRDefault="00E96256" w:rsidP="00E9625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</w:tcPr>
          <w:p w14:paraId="43206B54" w14:textId="6D6E3EC9" w:rsidR="00E96256" w:rsidRPr="004B4843" w:rsidRDefault="00B850FE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40,021</w:t>
            </w:r>
          </w:p>
        </w:tc>
        <w:tc>
          <w:tcPr>
            <w:tcW w:w="270" w:type="dxa"/>
          </w:tcPr>
          <w:p w14:paraId="4DC23D99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1E662" w14:textId="031D26F5" w:rsidR="00E96256" w:rsidRPr="00E31C6F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3CB0023D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52A052" w14:textId="3C3E2054" w:rsidR="00E96256" w:rsidRPr="004B4843" w:rsidRDefault="00B850FE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2,726</w:t>
            </w:r>
          </w:p>
        </w:tc>
        <w:tc>
          <w:tcPr>
            <w:tcW w:w="270" w:type="dxa"/>
          </w:tcPr>
          <w:p w14:paraId="47DD528A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44F6D" w14:textId="39D9C9BB" w:rsidR="00E96256" w:rsidRPr="00F11599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E96256" w:rsidRPr="007A168E" w14:paraId="2C1FCBF2" w14:textId="77777777" w:rsidTr="00DB6FBE">
        <w:tc>
          <w:tcPr>
            <w:tcW w:w="3780" w:type="dxa"/>
            <w:vAlign w:val="center"/>
          </w:tcPr>
          <w:p w14:paraId="745AAE18" w14:textId="6A6C5DF1" w:rsidR="00E96256" w:rsidRPr="004B4843" w:rsidRDefault="00E96256" w:rsidP="00E9625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D5B6A5" w14:textId="761C4CD2" w:rsidR="00E96256" w:rsidRPr="004B4843" w:rsidRDefault="00B850FE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545,755</w:t>
            </w:r>
          </w:p>
        </w:tc>
        <w:tc>
          <w:tcPr>
            <w:tcW w:w="270" w:type="dxa"/>
          </w:tcPr>
          <w:p w14:paraId="02CCAF63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711B78" w14:textId="21F94149" w:rsidR="00E96256" w:rsidRPr="00E31C6F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70" w:type="dxa"/>
          </w:tcPr>
          <w:p w14:paraId="6B378E67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5F0504" w14:textId="1911E005" w:rsidR="00E96256" w:rsidRPr="004B4843" w:rsidRDefault="00B850FE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100,298</w:t>
            </w:r>
          </w:p>
        </w:tc>
        <w:tc>
          <w:tcPr>
            <w:tcW w:w="270" w:type="dxa"/>
          </w:tcPr>
          <w:p w14:paraId="51503DFF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674DC9" w14:textId="38307E34" w:rsidR="00E96256" w:rsidRPr="00F11599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7E9B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</w:tr>
      <w:tr w:rsidR="00E96256" w:rsidRPr="007A168E" w14:paraId="1653E48B" w14:textId="77777777" w:rsidTr="00DB6FBE">
        <w:tc>
          <w:tcPr>
            <w:tcW w:w="3780" w:type="dxa"/>
            <w:vAlign w:val="center"/>
          </w:tcPr>
          <w:p w14:paraId="5ADFD808" w14:textId="77777777" w:rsidR="00E96256" w:rsidRPr="004B4843" w:rsidRDefault="00E96256" w:rsidP="00E96256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86F91EE" w14:textId="149CD220" w:rsidR="00E96256" w:rsidRPr="002760C4" w:rsidRDefault="00B850FE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5,256,773</w:t>
            </w:r>
          </w:p>
        </w:tc>
        <w:tc>
          <w:tcPr>
            <w:tcW w:w="270" w:type="dxa"/>
          </w:tcPr>
          <w:p w14:paraId="4B3E4E4C" w14:textId="77777777" w:rsidR="00E96256" w:rsidRPr="004B4843" w:rsidRDefault="00E96256" w:rsidP="00E96256">
            <w:pPr>
              <w:spacing w:line="240" w:lineRule="atLeast"/>
              <w:ind w:left="-123" w:right="-115" w:firstLine="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4E9699" w14:textId="25AC484F" w:rsidR="00E96256" w:rsidRPr="004B4843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51F42F04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C9894" w14:textId="0A59A1A6" w:rsidR="00E96256" w:rsidRPr="004B4843" w:rsidRDefault="00B850FE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1,833,251</w:t>
            </w:r>
          </w:p>
        </w:tc>
        <w:tc>
          <w:tcPr>
            <w:tcW w:w="270" w:type="dxa"/>
          </w:tcPr>
          <w:p w14:paraId="21361D5D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14A15" w14:textId="6E6161E1" w:rsidR="00E96256" w:rsidRPr="004B4843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</w:tr>
      <w:tr w:rsidR="00E96256" w:rsidRPr="007A168E" w14:paraId="7FDE1F69" w14:textId="77777777" w:rsidTr="00DB6FBE">
        <w:tc>
          <w:tcPr>
            <w:tcW w:w="3780" w:type="dxa"/>
            <w:vAlign w:val="center"/>
          </w:tcPr>
          <w:p w14:paraId="2B7364F7" w14:textId="77777777" w:rsidR="00E96256" w:rsidRPr="004B4843" w:rsidRDefault="00E96256" w:rsidP="00E96256">
            <w:pPr>
              <w:tabs>
                <w:tab w:val="left" w:pos="340"/>
              </w:tabs>
              <w:spacing w:line="240" w:lineRule="atLeast"/>
              <w:ind w:left="250" w:right="65" w:hanging="270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br/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170" w:type="dxa"/>
            <w:vAlign w:val="bottom"/>
          </w:tcPr>
          <w:p w14:paraId="04F5219D" w14:textId="3908B999" w:rsidR="00E96256" w:rsidRPr="00E96DB2" w:rsidRDefault="00B850FE" w:rsidP="00E96256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(658)</w:t>
            </w:r>
          </w:p>
        </w:tc>
        <w:tc>
          <w:tcPr>
            <w:tcW w:w="270" w:type="dxa"/>
          </w:tcPr>
          <w:p w14:paraId="4B173B42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4927CB" w14:textId="1A9A7853" w:rsidR="00E96256" w:rsidRPr="00E31C6F" w:rsidRDefault="00E96256" w:rsidP="00E96256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17E9B">
              <w:rPr>
                <w:rFonts w:asciiTheme="majorBidi" w:hAnsiTheme="majorBidi" w:cstheme="majorBidi"/>
                <w:sz w:val="30"/>
                <w:szCs w:val="30"/>
              </w:rPr>
              <w:t>658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2888842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E0534B" w14:textId="7BB61733" w:rsidR="00E96256" w:rsidRPr="004B4843" w:rsidRDefault="00B850FE" w:rsidP="00E96256">
            <w:pPr>
              <w:spacing w:line="240" w:lineRule="atLeast"/>
              <w:ind w:left="-103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E86640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A75E6C" w14:textId="579C5C59" w:rsidR="00E96256" w:rsidRPr="00310A8C" w:rsidRDefault="00E96256" w:rsidP="00CC6A9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6256" w:rsidRPr="007A168E" w14:paraId="1D3D5698" w14:textId="77777777" w:rsidTr="00DB6FBE">
        <w:tc>
          <w:tcPr>
            <w:tcW w:w="3780" w:type="dxa"/>
            <w:vAlign w:val="center"/>
          </w:tcPr>
          <w:p w14:paraId="0767F89B" w14:textId="77777777" w:rsidR="00E96256" w:rsidRPr="004B4843" w:rsidRDefault="00E96256" w:rsidP="00E96256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B916B8" w14:textId="545A63A6" w:rsidR="00E96256" w:rsidRPr="004B4843" w:rsidRDefault="00B850FE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5,256,115</w:t>
            </w:r>
          </w:p>
        </w:tc>
        <w:tc>
          <w:tcPr>
            <w:tcW w:w="270" w:type="dxa"/>
          </w:tcPr>
          <w:p w14:paraId="69A96476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7FF7FB" w14:textId="26C0057C" w:rsidR="00E96256" w:rsidRPr="004B4843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22592E5A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540830" w14:textId="49B9E5EA" w:rsidR="00E96256" w:rsidRPr="004B4843" w:rsidRDefault="00B850FE" w:rsidP="00E96256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1,833,251</w:t>
            </w:r>
          </w:p>
        </w:tc>
        <w:tc>
          <w:tcPr>
            <w:tcW w:w="270" w:type="dxa"/>
          </w:tcPr>
          <w:p w14:paraId="7CCAFCF0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568BC9" w14:textId="385DC801" w:rsidR="00E96256" w:rsidRPr="004B4843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</w:tr>
      <w:tr w:rsidR="00E96256" w:rsidRPr="007A168E" w14:paraId="4A89D804" w14:textId="77777777" w:rsidTr="00DB6FBE">
        <w:tc>
          <w:tcPr>
            <w:tcW w:w="3780" w:type="dxa"/>
            <w:vAlign w:val="center"/>
          </w:tcPr>
          <w:p w14:paraId="552FBE03" w14:textId="77777777" w:rsidR="00E96256" w:rsidRPr="004B4843" w:rsidRDefault="00E96256" w:rsidP="00E9625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996D28" w14:textId="77777777" w:rsidR="00E96256" w:rsidRPr="004B4843" w:rsidRDefault="00E96256" w:rsidP="00E96256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FD58DE" w14:textId="77777777" w:rsidR="00E96256" w:rsidRPr="004B4843" w:rsidRDefault="00E96256" w:rsidP="00E962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72579" w14:textId="77777777" w:rsidR="00E96256" w:rsidRPr="004B4843" w:rsidRDefault="00E96256" w:rsidP="00E96256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757137" w14:textId="77777777" w:rsidR="00E96256" w:rsidRPr="004B4843" w:rsidRDefault="00E96256" w:rsidP="00E962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53827" w14:textId="77777777" w:rsidR="00E96256" w:rsidRPr="004B4843" w:rsidRDefault="00E96256" w:rsidP="00E96256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C7FC99" w14:textId="77777777" w:rsidR="00E96256" w:rsidRPr="004B4843" w:rsidRDefault="00E96256" w:rsidP="00E9625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32378C" w14:textId="77777777" w:rsidR="00E96256" w:rsidRPr="004B4843" w:rsidRDefault="00E96256" w:rsidP="00E96256">
            <w:pPr>
              <w:tabs>
                <w:tab w:val="decimal" w:pos="970"/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96256" w:rsidRPr="007A168E" w14:paraId="0E3B5E97" w14:textId="77777777" w:rsidTr="00DB6FBE">
        <w:tc>
          <w:tcPr>
            <w:tcW w:w="3780" w:type="dxa"/>
            <w:vAlign w:val="center"/>
          </w:tcPr>
          <w:p w14:paraId="2530E959" w14:textId="77777777" w:rsidR="00E96256" w:rsidRPr="004B4843" w:rsidRDefault="00E96256" w:rsidP="00E96256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74B147" w14:textId="6D6A4028" w:rsidR="00E96256" w:rsidRPr="004B4843" w:rsidRDefault="00B850FE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5,270,032</w:t>
            </w:r>
          </w:p>
        </w:tc>
        <w:tc>
          <w:tcPr>
            <w:tcW w:w="270" w:type="dxa"/>
          </w:tcPr>
          <w:p w14:paraId="77C1E89A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0546CB" w14:textId="0B62B924" w:rsidR="00E96256" w:rsidRPr="004B4843" w:rsidRDefault="00E96256" w:rsidP="00E96256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1679B47D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0DD19C" w14:textId="13E37858" w:rsidR="00E96256" w:rsidRPr="004B4843" w:rsidRDefault="00B850FE" w:rsidP="00E96256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4,510,431</w:t>
            </w:r>
          </w:p>
        </w:tc>
        <w:tc>
          <w:tcPr>
            <w:tcW w:w="270" w:type="dxa"/>
          </w:tcPr>
          <w:p w14:paraId="6B2F4255" w14:textId="77777777" w:rsidR="00E96256" w:rsidRPr="004B4843" w:rsidRDefault="00E96256" w:rsidP="00E9625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10AFF7" w14:textId="137C400A" w:rsidR="00E96256" w:rsidRPr="004B4843" w:rsidRDefault="00E96256" w:rsidP="00E96256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</w:tr>
    </w:tbl>
    <w:p w14:paraId="68C835AC" w14:textId="63BFF028" w:rsidR="00147E88" w:rsidRPr="007A168E" w:rsidRDefault="00147E88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3E96EE" w14:textId="594A5508" w:rsidR="004E6664" w:rsidRPr="007A168E" w:rsidRDefault="004E6664" w:rsidP="00584806">
      <w:pPr>
        <w:pStyle w:val="Bo-C1Content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2F31133C" w14:textId="77777777" w:rsidR="004E6664" w:rsidRPr="007A168E" w:rsidRDefault="004E6664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BBB86C" w14:textId="1332F8BC" w:rsidR="004E6664" w:rsidRDefault="004E6664" w:rsidP="00584806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C3F7F">
        <w:rPr>
          <w:rFonts w:asciiTheme="majorBidi" w:hAnsiTheme="majorBidi" w:cstheme="majorBidi"/>
          <w:lang w:val="en-US"/>
        </w:rPr>
        <w:t>30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 ถึง</w:t>
      </w:r>
      <w:r w:rsidRPr="00383B29">
        <w:rPr>
          <w:rFonts w:asciiTheme="majorBidi" w:hAnsiTheme="majorBidi" w:cstheme="majorBidi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120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</w:t>
      </w:r>
    </w:p>
    <w:p w14:paraId="385E7FDC" w14:textId="77C1369B" w:rsidR="00AC559A" w:rsidRDefault="00AC559A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7DE76B9" w14:textId="77777777" w:rsidR="006F2CCC" w:rsidRPr="007A168E" w:rsidRDefault="006F2CCC" w:rsidP="006F2CC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3476202" w14:textId="7112189C" w:rsidR="007B2482" w:rsidRPr="007A168E" w:rsidRDefault="007B2482" w:rsidP="00437086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เงินลงทุน</w:t>
      </w:r>
      <w:r w:rsidR="008D1AAA" w:rsidRPr="007A168E">
        <w:rPr>
          <w:rFonts w:asciiTheme="majorBidi" w:hAnsiTheme="majorBidi" w:cstheme="majorBidi"/>
          <w:cs/>
        </w:rPr>
        <w:t>ในบริษัทย่อ</w:t>
      </w:r>
      <w:r w:rsidR="00785EA4">
        <w:rPr>
          <w:rFonts w:asciiTheme="majorBidi" w:hAnsiTheme="majorBidi" w:cstheme="majorBidi" w:hint="cs"/>
          <w:cs/>
        </w:rPr>
        <w:t xml:space="preserve">ย </w:t>
      </w:r>
      <w:r w:rsidR="002407EE" w:rsidRPr="007A168E">
        <w:rPr>
          <w:rFonts w:asciiTheme="majorBidi" w:hAnsiTheme="majorBidi" w:cstheme="majorBidi"/>
          <w:cs/>
        </w:rPr>
        <w:t>บริษัทร่วม</w:t>
      </w:r>
      <w:r w:rsidR="00785EA4">
        <w:rPr>
          <w:rFonts w:asciiTheme="majorBidi" w:hAnsiTheme="majorBidi" w:cstheme="majorBidi" w:hint="cs"/>
          <w:cs/>
        </w:rPr>
        <w:t>และการร่วมค้า</w:t>
      </w:r>
    </w:p>
    <w:p w14:paraId="329AFE3A" w14:textId="59EE62BC" w:rsidR="00745748" w:rsidRPr="00C249D5" w:rsidRDefault="00745748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94EB51E" w14:textId="19BEAF98" w:rsidR="00916005" w:rsidRPr="007A168E" w:rsidRDefault="00916005" w:rsidP="00916005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45313339" w14:textId="77777777" w:rsidR="00967DDE" w:rsidRDefault="00967DDE" w:rsidP="00967DDE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5697"/>
        <w:gridCol w:w="810"/>
        <w:gridCol w:w="1260"/>
        <w:gridCol w:w="270"/>
        <w:gridCol w:w="1260"/>
      </w:tblGrid>
      <w:tr w:rsidR="00C249D5" w:rsidRPr="007A168E" w14:paraId="34457CF9" w14:textId="77777777" w:rsidTr="00396792">
        <w:tc>
          <w:tcPr>
            <w:tcW w:w="5697" w:type="dxa"/>
          </w:tcPr>
          <w:p w14:paraId="0EABDC14" w14:textId="77777777" w:rsidR="00C249D5" w:rsidRPr="007A168E" w:rsidRDefault="00C249D5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26B2AB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1A14E4B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792" w:rsidRPr="007A168E" w14:paraId="50D9B04A" w14:textId="77777777" w:rsidTr="00396792">
        <w:tc>
          <w:tcPr>
            <w:tcW w:w="5697" w:type="dxa"/>
          </w:tcPr>
          <w:p w14:paraId="68D81B3F" w14:textId="57E4C5A1" w:rsidR="00C249D5" w:rsidRPr="007A168E" w:rsidRDefault="00474023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B0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10" w:type="dxa"/>
          </w:tcPr>
          <w:p w14:paraId="459A21F8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4515F804" w14:textId="17652B17" w:rsidR="00C249D5" w:rsidRPr="007A168E" w:rsidRDefault="007C3F7F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74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6D891E2" w14:textId="77777777" w:rsidR="00C249D5" w:rsidRPr="007A168E" w:rsidRDefault="00C249D5" w:rsidP="004F64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618289" w14:textId="79CCF003" w:rsidR="00C249D5" w:rsidRPr="007A168E" w:rsidRDefault="007C3F7F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74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C249D5" w:rsidRPr="007A168E" w14:paraId="39CC9F1B" w14:textId="77777777" w:rsidTr="00396792">
        <w:tc>
          <w:tcPr>
            <w:tcW w:w="5697" w:type="dxa"/>
          </w:tcPr>
          <w:p w14:paraId="4A4CDDB9" w14:textId="77777777" w:rsidR="00C249D5" w:rsidRPr="007A168E" w:rsidRDefault="00C249D5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E2F00E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A20077F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249D5" w:rsidRPr="007A168E" w14:paraId="667AECD9" w14:textId="77777777" w:rsidTr="00396792">
        <w:tc>
          <w:tcPr>
            <w:tcW w:w="5697" w:type="dxa"/>
          </w:tcPr>
          <w:p w14:paraId="7A00A50C" w14:textId="77777777" w:rsidR="00C249D5" w:rsidRPr="007A168E" w:rsidRDefault="00C249D5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5C8C030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181AA9D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B0164" w:rsidRPr="007A168E" w14:paraId="293F069A" w14:textId="77777777" w:rsidTr="00396792">
        <w:tc>
          <w:tcPr>
            <w:tcW w:w="5697" w:type="dxa"/>
          </w:tcPr>
          <w:p w14:paraId="14DD3A4B" w14:textId="23B27243" w:rsidR="009B0164" w:rsidRPr="007A168E" w:rsidRDefault="009B0164" w:rsidP="009B0164">
            <w:pPr>
              <w:tabs>
                <w:tab w:val="left" w:pos="317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14:paraId="06121F0C" w14:textId="77777777" w:rsidR="009B0164" w:rsidRPr="007A168E" w:rsidRDefault="009B0164" w:rsidP="009B0164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03DD3FF" w14:textId="5B37D12C" w:rsidR="009B0164" w:rsidRPr="007A168E" w:rsidRDefault="002B7454" w:rsidP="009B0164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14:paraId="5EFA9FCC" w14:textId="77777777" w:rsidR="009B0164" w:rsidRPr="007A168E" w:rsidRDefault="009B0164" w:rsidP="009B016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D13DDC" w14:textId="264E1827" w:rsidR="009B0164" w:rsidRPr="007A168E" w:rsidRDefault="009B0164" w:rsidP="009B0164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32,197,664</w:t>
            </w:r>
          </w:p>
        </w:tc>
      </w:tr>
      <w:tr w:rsidR="009B0164" w:rsidRPr="007A168E" w14:paraId="14BB7570" w14:textId="77777777" w:rsidTr="00396792">
        <w:tc>
          <w:tcPr>
            <w:tcW w:w="5697" w:type="dxa"/>
          </w:tcPr>
          <w:p w14:paraId="329DFED7" w14:textId="27BE9DD5" w:rsidR="009B0164" w:rsidRPr="007A168E" w:rsidRDefault="009B0164" w:rsidP="009B016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810" w:type="dxa"/>
          </w:tcPr>
          <w:p w14:paraId="72465325" w14:textId="77777777" w:rsidR="009B0164" w:rsidRPr="007A168E" w:rsidRDefault="009B0164" w:rsidP="009B0164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EF0B8DE" w14:textId="53B38A1C" w:rsidR="009B0164" w:rsidRPr="007A168E" w:rsidRDefault="00AA0955" w:rsidP="009B0164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258,43</w:t>
            </w:r>
            <w:r w:rsidR="00FA17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3F0CB07" w14:textId="77777777" w:rsidR="009B0164" w:rsidRPr="007A168E" w:rsidRDefault="009B0164" w:rsidP="009B016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A9B618" w14:textId="5613D106" w:rsidR="009B0164" w:rsidRPr="00967DDE" w:rsidRDefault="009B0164" w:rsidP="00652B46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836,651</w:t>
            </w:r>
          </w:p>
        </w:tc>
      </w:tr>
      <w:tr w:rsidR="009B0164" w:rsidRPr="007A168E" w14:paraId="1AAD3AF4" w14:textId="77777777" w:rsidTr="00396792">
        <w:tc>
          <w:tcPr>
            <w:tcW w:w="5697" w:type="dxa"/>
          </w:tcPr>
          <w:p w14:paraId="5C724F46" w14:textId="2242BF95" w:rsidR="009B0164" w:rsidRPr="007A168E" w:rsidRDefault="009B0164" w:rsidP="009B0164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ที่รับรู้ตามวิธีส่วนได้เสียที่เกินกว่าเงินลงทุน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8580699" w14:textId="250ABA40" w:rsidR="009B0164" w:rsidRPr="007A168E" w:rsidRDefault="009B0164" w:rsidP="009B0164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</w:tcPr>
          <w:p w14:paraId="5401F113" w14:textId="31CEE70D" w:rsidR="009B0164" w:rsidRPr="007A168E" w:rsidRDefault="00AA0955" w:rsidP="009B0164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</w:t>
            </w:r>
            <w:r w:rsidR="00FA17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98A4968" w14:textId="77777777" w:rsidR="009B0164" w:rsidRPr="007A168E" w:rsidRDefault="009B0164" w:rsidP="009B016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2EFD02" w14:textId="7AAE4C08" w:rsidR="009B0164" w:rsidRPr="007A168E" w:rsidRDefault="009B0164" w:rsidP="00652B46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</w:tr>
      <w:tr w:rsidR="007D2D48" w:rsidRPr="007A168E" w14:paraId="5C8D541C" w14:textId="77777777" w:rsidTr="00396792">
        <w:tc>
          <w:tcPr>
            <w:tcW w:w="6507" w:type="dxa"/>
            <w:gridSpan w:val="2"/>
          </w:tcPr>
          <w:p w14:paraId="02BB549F" w14:textId="4F3AC864" w:rsidR="007D2D48" w:rsidRPr="007A168E" w:rsidRDefault="007D2D48" w:rsidP="00310C3E">
            <w:pPr>
              <w:spacing w:line="240" w:lineRule="atLeast"/>
              <w:ind w:left="278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A51A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249D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A7249D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A51A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เบ็ดเสร็จอื่นสุทธิจากเงินลงทุนในบริษัทย่อย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67AA1128" w14:textId="22EA970A" w:rsidR="007D2D48" w:rsidRPr="007A168E" w:rsidRDefault="00AA0955" w:rsidP="00AA095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610A9F" w14:textId="77777777" w:rsidR="007D2D48" w:rsidRPr="007A168E" w:rsidRDefault="007D2D48" w:rsidP="007D2D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E12D22" w14:textId="3F56A57A" w:rsidR="007D2D48" w:rsidRPr="007A168E" w:rsidRDefault="00CF630C" w:rsidP="00652B46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96792" w:rsidRPr="007A168E" w14:paraId="2873BEB1" w14:textId="77777777" w:rsidTr="00396792">
        <w:tc>
          <w:tcPr>
            <w:tcW w:w="5697" w:type="dxa"/>
          </w:tcPr>
          <w:p w14:paraId="34E09016" w14:textId="53833579" w:rsidR="007D2D48" w:rsidRPr="007A168E" w:rsidRDefault="007D2D48" w:rsidP="007D2D4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74023" w:rsidRPr="004740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474023" w:rsidRPr="004740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10" w:type="dxa"/>
          </w:tcPr>
          <w:p w14:paraId="260474A2" w14:textId="77777777" w:rsidR="007D2D48" w:rsidRPr="007A168E" w:rsidRDefault="007D2D48" w:rsidP="007D2D4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FB401F" w14:textId="638E20F1" w:rsidR="007D2D48" w:rsidRPr="007A168E" w:rsidRDefault="00AA0955" w:rsidP="00396792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32,878,272</w:t>
            </w:r>
          </w:p>
        </w:tc>
        <w:tc>
          <w:tcPr>
            <w:tcW w:w="270" w:type="dxa"/>
          </w:tcPr>
          <w:p w14:paraId="28D7B3DD" w14:textId="77777777" w:rsidR="007D2D48" w:rsidRPr="007A168E" w:rsidRDefault="007D2D48" w:rsidP="007D2D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1BED83" w14:textId="32D9AD28" w:rsidR="007D2D48" w:rsidRPr="007A168E" w:rsidRDefault="00CF630C" w:rsidP="00396792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33,034,447</w:t>
            </w:r>
          </w:p>
        </w:tc>
      </w:tr>
    </w:tbl>
    <w:p w14:paraId="7251CD06" w14:textId="77777777" w:rsidR="00916005" w:rsidRPr="007A168E" w:rsidRDefault="0091600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E62677" w14:textId="623625E4" w:rsidR="00284E33" w:rsidRPr="00AC559A" w:rsidRDefault="00916005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7A168E">
        <w:rPr>
          <w:rFonts w:asciiTheme="majorBidi" w:hAnsiTheme="majorBidi" w:cstheme="majorBidi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</w:t>
      </w:r>
      <w:r w:rsidR="005A3F4E">
        <w:rPr>
          <w:rFonts w:asciiTheme="majorBidi" w:hAnsiTheme="majorBidi" w:hint="cs"/>
          <w:b w:val="0"/>
          <w:bCs w:val="0"/>
          <w:cs/>
        </w:rPr>
        <w:t xml:space="preserve">ณ </w:t>
      </w:r>
      <w:r w:rsidR="00B76755" w:rsidRPr="002748AF">
        <w:rPr>
          <w:rFonts w:asciiTheme="majorBidi" w:hAnsiTheme="majorBidi" w:cstheme="majorBidi"/>
          <w:b w:val="0"/>
          <w:bCs w:val="0"/>
          <w:cs/>
        </w:rPr>
        <w:t xml:space="preserve">วันที่ </w:t>
      </w:r>
      <w:r w:rsidR="007C3F7F">
        <w:rPr>
          <w:rFonts w:asciiTheme="majorBidi" w:hAnsiTheme="majorBidi" w:cstheme="majorBidi"/>
          <w:b w:val="0"/>
          <w:bCs w:val="0"/>
        </w:rPr>
        <w:t>3</w:t>
      </w:r>
      <w:r w:rsidR="00CF630C">
        <w:rPr>
          <w:rFonts w:asciiTheme="majorBidi" w:hAnsiTheme="majorBidi" w:cstheme="majorBidi"/>
          <w:b w:val="0"/>
          <w:bCs w:val="0"/>
        </w:rPr>
        <w:t>1</w:t>
      </w:r>
      <w:r w:rsidR="007F655A">
        <w:rPr>
          <w:rFonts w:asciiTheme="majorBidi" w:hAnsiTheme="majorBidi" w:cstheme="majorBidi"/>
          <w:b w:val="0"/>
          <w:bCs w:val="0"/>
        </w:rPr>
        <w:t xml:space="preserve"> </w:t>
      </w:r>
      <w:r w:rsidR="00CF630C">
        <w:rPr>
          <w:rFonts w:asciiTheme="majorBidi" w:hAnsiTheme="majorBidi" w:cstheme="majorBidi" w:hint="cs"/>
          <w:b w:val="0"/>
          <w:bCs w:val="0"/>
          <w:cs/>
        </w:rPr>
        <w:t xml:space="preserve">มีนาคม </w:t>
      </w:r>
      <w:r w:rsidR="007C3F7F">
        <w:rPr>
          <w:rFonts w:asciiTheme="majorBidi" w:hAnsiTheme="majorBidi" w:cstheme="majorBidi"/>
          <w:b w:val="0"/>
          <w:bCs w:val="0"/>
        </w:rPr>
        <w:t>256</w:t>
      </w:r>
      <w:r w:rsidR="00CF630C">
        <w:rPr>
          <w:rFonts w:asciiTheme="majorBidi" w:hAnsiTheme="majorBidi" w:cstheme="majorBidi"/>
          <w:b w:val="0"/>
          <w:bCs w:val="0"/>
        </w:rPr>
        <w:t>9</w:t>
      </w:r>
      <w:r w:rsidR="008B6329">
        <w:rPr>
          <w:rFonts w:asciiTheme="majorBidi" w:hAnsiTheme="majorBidi" w:cstheme="majorBidi"/>
          <w:b w:val="0"/>
          <w:bCs w:val="0"/>
        </w:rPr>
        <w:t xml:space="preserve"> </w:t>
      </w:r>
      <w:r w:rsidRPr="002748AF">
        <w:rPr>
          <w:rFonts w:asciiTheme="majorBidi" w:hAnsiTheme="majorBidi" w:cstheme="majorBidi"/>
          <w:b w:val="0"/>
          <w:bCs w:val="0"/>
          <w:cs/>
        </w:rPr>
        <w:t>มีราคา</w:t>
      </w:r>
      <w:r w:rsidRPr="007A168E">
        <w:rPr>
          <w:rFonts w:asciiTheme="majorBidi" w:hAnsiTheme="majorBidi" w:cstheme="majorBidi"/>
          <w:b w:val="0"/>
          <w:bCs w:val="0"/>
          <w:cs/>
        </w:rPr>
        <w:t>ปิดอยู่ที่</w:t>
      </w:r>
      <w:r w:rsidR="00F30903">
        <w:rPr>
          <w:rFonts w:asciiTheme="majorBidi" w:hAnsiTheme="majorBidi" w:cstheme="majorBidi"/>
          <w:b w:val="0"/>
          <w:bCs w:val="0"/>
        </w:rPr>
        <w:t xml:space="preserve"> </w:t>
      </w:r>
      <w:r w:rsidR="00D8501A">
        <w:rPr>
          <w:rFonts w:asciiTheme="majorBidi" w:hAnsiTheme="majorBidi" w:cstheme="majorBidi"/>
          <w:b w:val="0"/>
          <w:bCs w:val="0"/>
        </w:rPr>
        <w:t>1.83</w:t>
      </w:r>
      <w:r w:rsidR="00A14791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บาท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CF630C">
        <w:rPr>
          <w:rFonts w:asciiTheme="majorBidi" w:hAnsiTheme="majorBidi" w:cstheme="majorBidi"/>
          <w:b w:val="0"/>
          <w:bCs w:val="0"/>
          <w:i/>
          <w:iCs/>
        </w:rPr>
        <w:t>8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2B7454">
        <w:rPr>
          <w:rFonts w:asciiTheme="majorBidi" w:hAnsiTheme="majorBidi" w:cstheme="majorBidi"/>
          <w:b w:val="0"/>
          <w:bCs w:val="0"/>
          <w:i/>
          <w:iCs/>
        </w:rPr>
        <w:t>1</w:t>
      </w:r>
      <w:r w:rsidR="00A14791" w:rsidRPr="001B09FB">
        <w:rPr>
          <w:rFonts w:asciiTheme="majorBidi" w:hAnsiTheme="majorBidi" w:cstheme="majorBidi"/>
          <w:b w:val="0"/>
          <w:bCs w:val="0"/>
          <w:i/>
          <w:iCs/>
        </w:rPr>
        <w:t>.</w:t>
      </w:r>
      <w:r w:rsidR="002B7454">
        <w:rPr>
          <w:rFonts w:asciiTheme="majorBidi" w:hAnsiTheme="majorBidi" w:cstheme="majorBidi"/>
          <w:b w:val="0"/>
          <w:bCs w:val="0"/>
          <w:i/>
          <w:iCs/>
        </w:rPr>
        <w:t>81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บาท)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F25250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="00D8501A">
        <w:rPr>
          <w:rFonts w:asciiTheme="majorBidi" w:hAnsiTheme="majorBidi" w:cstheme="majorBidi"/>
          <w:b w:val="0"/>
          <w:bCs w:val="0"/>
        </w:rPr>
        <w:t>10,797</w:t>
      </w:r>
      <w:r w:rsidR="007D2D48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>ล้านบาท</w:t>
      </w:r>
      <w:r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CF630C">
        <w:rPr>
          <w:rFonts w:asciiTheme="majorBidi" w:hAnsiTheme="majorBidi" w:cstheme="majorBidi"/>
          <w:b w:val="0"/>
          <w:bCs w:val="0"/>
          <w:i/>
          <w:iCs/>
        </w:rPr>
        <w:t>8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>: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</w:t>
      </w:r>
      <w:r w:rsidR="00652B46" w:rsidRPr="00652B46">
        <w:rPr>
          <w:rFonts w:asciiTheme="majorBidi" w:hAnsiTheme="majorBidi" w:cstheme="majorBidi"/>
          <w:b w:val="0"/>
          <w:bCs w:val="0"/>
          <w:i/>
          <w:iCs/>
          <w:lang w:val="en-GB"/>
        </w:rPr>
        <w:t>10,679</w:t>
      </w:r>
      <w:r w:rsidR="00BC2C75" w:rsidRPr="001B09FB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ล้านบาท)</w:t>
      </w:r>
      <w:r w:rsidR="0024700C" w:rsidRPr="00AC559A">
        <w:rPr>
          <w:rFonts w:asciiTheme="majorBidi" w:hAnsiTheme="majorBidi" w:cstheme="majorBidi"/>
          <w:b w:val="0"/>
          <w:bCs w:val="0"/>
        </w:rPr>
        <w:t xml:space="preserve"> </w:t>
      </w:r>
    </w:p>
    <w:p w14:paraId="687FF0EC" w14:textId="77777777" w:rsidR="00E87BDB" w:rsidRPr="00AC559A" w:rsidRDefault="00E87BDB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1679A73B" w14:textId="77777777" w:rsidR="00BC2C75" w:rsidRPr="007A168E" w:rsidRDefault="00B71F07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BC2C75" w:rsidRPr="007A168E" w:rsidSect="006E71E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15"/>
          <w:cols w:space="737"/>
          <w:docGrid w:linePitch="360"/>
        </w:sectPr>
      </w:pPr>
      <w:r w:rsidRPr="007A168E">
        <w:rPr>
          <w:rFonts w:asciiTheme="majorBidi" w:hAnsiTheme="majorBidi" w:cstheme="majorBidi"/>
          <w:sz w:val="30"/>
          <w:szCs w:val="30"/>
        </w:rPr>
        <w:br w:type="page"/>
      </w:r>
    </w:p>
    <w:p w14:paraId="071F0D2E" w14:textId="35A1304A" w:rsidR="007F11EA" w:rsidRPr="00080602" w:rsidRDefault="007F11EA" w:rsidP="007F11EA">
      <w:pPr>
        <w:pStyle w:val="Bo-C1Content"/>
        <w:ind w:left="360" w:hanging="360"/>
        <w:rPr>
          <w:rFonts w:asciiTheme="majorBidi" w:hAnsiTheme="majorBidi" w:cstheme="majorBidi"/>
        </w:rPr>
      </w:pPr>
      <w:r w:rsidRPr="00080602">
        <w:rPr>
          <w:rFonts w:asciiTheme="majorBidi" w:hAnsiTheme="majorBidi" w:cstheme="majorBidi"/>
          <w:cs/>
        </w:rPr>
        <w:lastRenderedPageBreak/>
        <w:t>เงิน</w:t>
      </w:r>
      <w:r w:rsidRPr="002748AF">
        <w:rPr>
          <w:rFonts w:asciiTheme="majorBidi" w:hAnsiTheme="majorBidi" w:cstheme="majorBidi"/>
          <w:cs/>
        </w:rPr>
        <w:t>ลงทุน</w:t>
      </w:r>
      <w:r w:rsidRPr="00373036">
        <w:rPr>
          <w:rFonts w:asciiTheme="majorBidi" w:hAnsiTheme="majorBidi" w:cstheme="majorBidi"/>
          <w:cs/>
        </w:rPr>
        <w:t xml:space="preserve">ในบริษัทย่อย </w:t>
      </w:r>
      <w:r w:rsidR="00373036" w:rsidRPr="00373036">
        <w:rPr>
          <w:rFonts w:asciiTheme="majorBidi" w:hAnsiTheme="majorBidi" w:cstheme="majorBidi"/>
          <w:cs/>
        </w:rPr>
        <w:t>ณ วันที่</w:t>
      </w:r>
      <w:r w:rsidR="00804042">
        <w:rPr>
          <w:rFonts w:asciiTheme="majorBidi" w:hAnsiTheme="majorBidi" w:cstheme="majorBidi"/>
        </w:rPr>
        <w:t xml:space="preserve"> </w:t>
      </w:r>
      <w:r w:rsidR="007C3F7F">
        <w:rPr>
          <w:rFonts w:asciiTheme="majorBidi" w:hAnsiTheme="majorBidi" w:cstheme="majorBidi"/>
        </w:rPr>
        <w:t>3</w:t>
      </w:r>
      <w:r w:rsidR="008075B3">
        <w:rPr>
          <w:rFonts w:asciiTheme="majorBidi" w:hAnsiTheme="majorBidi" w:cstheme="majorBidi"/>
        </w:rPr>
        <w:t>1</w:t>
      </w:r>
      <w:r w:rsidR="00B23482" w:rsidRPr="00B23482">
        <w:rPr>
          <w:rFonts w:asciiTheme="majorBidi" w:hAnsiTheme="majorBidi" w:cstheme="majorBidi"/>
        </w:rPr>
        <w:t xml:space="preserve"> </w:t>
      </w:r>
      <w:r w:rsidR="008075B3">
        <w:rPr>
          <w:rFonts w:asciiTheme="majorBidi" w:hAnsiTheme="majorBidi" w:hint="cs"/>
          <w:cs/>
        </w:rPr>
        <w:t xml:space="preserve">มีนาคม </w:t>
      </w:r>
      <w:r w:rsidR="007C3F7F">
        <w:rPr>
          <w:rFonts w:asciiTheme="majorBidi" w:hAnsiTheme="majorBidi" w:cstheme="majorBidi"/>
        </w:rPr>
        <w:t>256</w:t>
      </w:r>
      <w:r w:rsidR="008075B3">
        <w:rPr>
          <w:rFonts w:asciiTheme="majorBidi" w:hAnsiTheme="majorBidi" w:cstheme="majorBidi"/>
        </w:rPr>
        <w:t>9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 xml:space="preserve">และ </w:t>
      </w:r>
      <w:r w:rsidR="007C3F7F">
        <w:rPr>
          <w:rFonts w:asciiTheme="majorBidi" w:hAnsiTheme="majorBidi" w:cstheme="majorBidi"/>
          <w:lang w:val="en-US"/>
        </w:rPr>
        <w:t>31</w:t>
      </w:r>
      <w:r w:rsidRPr="00373036">
        <w:rPr>
          <w:rFonts w:asciiTheme="majorBidi" w:hAnsiTheme="majorBidi" w:cstheme="majorBidi"/>
          <w:cs/>
        </w:rPr>
        <w:t xml:space="preserve"> ธันวาคม </w:t>
      </w:r>
      <w:r w:rsidR="007C3F7F">
        <w:rPr>
          <w:rFonts w:asciiTheme="majorBidi" w:hAnsiTheme="majorBidi" w:cstheme="majorBidi"/>
          <w:lang w:val="en-US"/>
        </w:rPr>
        <w:t>256</w:t>
      </w:r>
      <w:r w:rsidR="008075B3">
        <w:rPr>
          <w:rFonts w:asciiTheme="majorBidi" w:hAnsiTheme="majorBidi" w:cstheme="majorBidi"/>
          <w:lang w:val="en-US"/>
        </w:rPr>
        <w:t>8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>และเงินปันผลรับจากเงินลงทุนสำหรับแต่ละ</w:t>
      </w:r>
      <w:r w:rsidR="00373036" w:rsidRPr="00373036">
        <w:rPr>
          <w:rFonts w:asciiTheme="majorBidi" w:hAnsiTheme="majorBidi" w:cstheme="majorBidi"/>
          <w:cs/>
        </w:rPr>
        <w:t>งวด</w:t>
      </w:r>
      <w:r w:rsidR="008075B3">
        <w:rPr>
          <w:rFonts w:asciiTheme="majorBidi" w:hAnsiTheme="majorBidi" w:hint="cs"/>
          <w:cs/>
        </w:rPr>
        <w:t>สาม</w:t>
      </w:r>
      <w:r w:rsidR="00B23482" w:rsidRPr="00B23482">
        <w:rPr>
          <w:rFonts w:asciiTheme="majorBidi" w:hAnsiTheme="majorBidi"/>
          <w:cs/>
        </w:rPr>
        <w:t xml:space="preserve">เดือนสิ้นสุดวันที่ </w:t>
      </w:r>
      <w:r w:rsidR="003C25F4" w:rsidRPr="003C25F4">
        <w:rPr>
          <w:rFonts w:asciiTheme="majorBidi" w:hAnsiTheme="majorBidi"/>
        </w:rPr>
        <w:t xml:space="preserve">31 </w:t>
      </w:r>
      <w:r w:rsidR="003C25F4" w:rsidRPr="003C25F4">
        <w:rPr>
          <w:rFonts w:asciiTheme="majorBidi" w:hAnsiTheme="majorBidi" w:hint="cs"/>
          <w:cs/>
        </w:rPr>
        <w:t>มีนาคม</w:t>
      </w:r>
      <w:r w:rsidR="00FA644B">
        <w:rPr>
          <w:rFonts w:asciiTheme="majorBidi" w:hAnsiTheme="majorBidi" w:cstheme="majorBidi"/>
          <w:cs/>
        </w:rPr>
        <w:t xml:space="preserve"> </w:t>
      </w:r>
      <w:r w:rsidR="007C3F7F">
        <w:rPr>
          <w:rFonts w:asciiTheme="majorBidi" w:hAnsiTheme="majorBidi" w:cstheme="majorBidi"/>
        </w:rPr>
        <w:t>256</w:t>
      </w:r>
      <w:r w:rsidR="003C25F4">
        <w:rPr>
          <w:rFonts w:asciiTheme="majorBidi" w:hAnsiTheme="majorBidi" w:cstheme="majorBidi"/>
        </w:rPr>
        <w:t>9</w:t>
      </w:r>
      <w:r w:rsidR="004B4843" w:rsidRPr="00373036">
        <w:rPr>
          <w:rFonts w:asciiTheme="majorBidi" w:hAnsiTheme="majorBidi" w:cstheme="majorBidi"/>
        </w:rPr>
        <w:t xml:space="preserve"> </w:t>
      </w:r>
      <w:r w:rsidR="004B4843" w:rsidRPr="00373036">
        <w:rPr>
          <w:rFonts w:asciiTheme="majorBidi" w:hAnsiTheme="majorBidi" w:cstheme="majorBidi"/>
          <w:cs/>
        </w:rPr>
        <w:t xml:space="preserve">และ </w:t>
      </w:r>
      <w:r w:rsidR="007C3F7F">
        <w:rPr>
          <w:rFonts w:asciiTheme="majorBidi" w:hAnsiTheme="majorBidi" w:cstheme="majorBidi"/>
          <w:lang w:val="en-US"/>
        </w:rPr>
        <w:t>256</w:t>
      </w:r>
      <w:r w:rsidR="003C25F4">
        <w:rPr>
          <w:rFonts w:asciiTheme="majorBidi" w:hAnsiTheme="majorBidi" w:cstheme="majorBidi"/>
          <w:lang w:val="en-US"/>
        </w:rPr>
        <w:t>8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>มีดังนี้</w:t>
      </w:r>
    </w:p>
    <w:p w14:paraId="4D494ECA" w14:textId="04322868" w:rsidR="007F11EA" w:rsidRPr="00080602" w:rsidRDefault="007F11EA" w:rsidP="00BB2EFF">
      <w:pPr>
        <w:pStyle w:val="Bo-Blankline"/>
        <w:rPr>
          <w:cs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2566B" w:rsidRPr="00080602" w14:paraId="0A8131A7" w14:textId="77777777" w:rsidTr="00C2566B">
        <w:trPr>
          <w:tblHeader/>
        </w:trPr>
        <w:tc>
          <w:tcPr>
            <w:tcW w:w="2699" w:type="dxa"/>
            <w:vAlign w:val="bottom"/>
          </w:tcPr>
          <w:p w14:paraId="351E4498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53A42E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726516C" w14:textId="77777777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0E4F1C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3FDCBD4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566B" w:rsidRPr="00080602" w14:paraId="562ED9C8" w14:textId="77777777" w:rsidTr="00C2566B">
        <w:trPr>
          <w:tblHeader/>
        </w:trPr>
        <w:tc>
          <w:tcPr>
            <w:tcW w:w="2699" w:type="dxa"/>
            <w:vAlign w:val="bottom"/>
          </w:tcPr>
          <w:p w14:paraId="195A7889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ECEE155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1A7513F" w14:textId="49F849E9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AE4AFC9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3879F4" w14:textId="79E7BAD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AB4780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4E2ECBE" w14:textId="35758E7A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0A0F696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A20AFDC" w14:textId="312A0E5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3075CD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C80AC39" w14:textId="327E4501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F5BC89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F2A55EA" w14:textId="1493076B" w:rsidR="00C2566B" w:rsidRPr="00080602" w:rsidRDefault="00C2566B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เงินปันผลรับสำหรับงวด</w:t>
            </w:r>
          </w:p>
        </w:tc>
      </w:tr>
      <w:tr w:rsidR="00C2566B" w:rsidRPr="00080602" w14:paraId="698357A0" w14:textId="77777777" w:rsidTr="00C2566B">
        <w:trPr>
          <w:tblHeader/>
        </w:trPr>
        <w:tc>
          <w:tcPr>
            <w:tcW w:w="2699" w:type="dxa"/>
            <w:vAlign w:val="bottom"/>
          </w:tcPr>
          <w:p w14:paraId="14490365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013F449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88F7002" w14:textId="0E91E86C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1C8CE40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F9D38B4" w14:textId="0E8E30B5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3D9527D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E26EDED" w14:textId="7FEF4F70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5682701E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1412A0" w14:textId="1AC78B0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4E1B7B43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F548BD7" w14:textId="742D5173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39856A0F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E4288B5" w14:textId="48A337EA" w:rsidR="00C2566B" w:rsidRPr="00080602" w:rsidRDefault="009968A2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สาม</w:t>
            </w:r>
            <w:r w:rsidR="00B23482" w:rsidRPr="00080602"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  <w:r w:rsidR="00B23482" w:rsidRPr="00080602">
              <w:rPr>
                <w:rFonts w:asciiTheme="majorBidi" w:hAnsiTheme="majorBidi" w:cstheme="majorBidi"/>
                <w:cs/>
                <w:lang w:val="en-US"/>
              </w:rPr>
              <w:t>สิ้นสุดวันที่</w:t>
            </w:r>
          </w:p>
        </w:tc>
      </w:tr>
      <w:tr w:rsidR="003C25F4" w:rsidRPr="00080602" w14:paraId="0E35548D" w14:textId="77777777" w:rsidTr="00C2566B">
        <w:trPr>
          <w:tblHeader/>
        </w:trPr>
        <w:tc>
          <w:tcPr>
            <w:tcW w:w="2699" w:type="dxa"/>
            <w:vAlign w:val="bottom"/>
          </w:tcPr>
          <w:p w14:paraId="7A972C64" w14:textId="77777777" w:rsidR="003C25F4" w:rsidRPr="00080602" w:rsidRDefault="003C25F4" w:rsidP="003C25F4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8EECB2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A1B1F96" w14:textId="77777777" w:rsidR="003C25F4" w:rsidRPr="00080602" w:rsidRDefault="003C25F4" w:rsidP="003C25F4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D979CCE" w14:textId="7777777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0C67401D" w14:textId="4CB39204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01351A1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2F7710" w14:textId="5EF90C3F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7F7781B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BC76EBC" w14:textId="784C2470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CF014B7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5771F7" w14:textId="6654F0DA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2BC077E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27842DE" w14:textId="44BA7C6A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AAA0D2D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C8389D" w14:textId="605E5085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4309A88" w14:textId="7777777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A50F6C" w14:textId="3CA59FEC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24D8F07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74F5DB" w14:textId="29F882AB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608A535" w14:textId="7777777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4B6A325" w14:textId="13809074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D9D8174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7C3620" w14:textId="4E87B7FC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08629D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</w:tr>
      <w:tr w:rsidR="003C25F4" w:rsidRPr="00080602" w14:paraId="657F8493" w14:textId="77777777" w:rsidTr="00C2566B">
        <w:trPr>
          <w:tblHeader/>
        </w:trPr>
        <w:tc>
          <w:tcPr>
            <w:tcW w:w="2699" w:type="dxa"/>
            <w:vAlign w:val="bottom"/>
          </w:tcPr>
          <w:p w14:paraId="5E65BD73" w14:textId="77777777" w:rsidR="003C25F4" w:rsidRPr="00080602" w:rsidRDefault="003C25F4" w:rsidP="003C25F4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021BEEC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9A6048E" w14:textId="77777777" w:rsidR="003C25F4" w:rsidRPr="00080602" w:rsidRDefault="003C25F4" w:rsidP="003C25F4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109847E" w14:textId="7777777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452CB3E2" w14:textId="48C1E265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90" w:type="dxa"/>
          </w:tcPr>
          <w:p w14:paraId="5EFDC455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61EBE9" w14:textId="685440C1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90" w:type="dxa"/>
          </w:tcPr>
          <w:p w14:paraId="6FA42D39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867CCE9" w14:textId="5A7808F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90" w:type="dxa"/>
          </w:tcPr>
          <w:p w14:paraId="112CBB06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C0F8761" w14:textId="042E0172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90" w:type="dxa"/>
          </w:tcPr>
          <w:p w14:paraId="7AC988E6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95D8B7" w14:textId="512F6C8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90" w:type="dxa"/>
          </w:tcPr>
          <w:p w14:paraId="2FA7B362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997458" w14:textId="3422BFC6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90" w:type="dxa"/>
          </w:tcPr>
          <w:p w14:paraId="4D112138" w14:textId="7777777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534459A" w14:textId="184255A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90" w:type="dxa"/>
          </w:tcPr>
          <w:p w14:paraId="615ED9C5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D53695" w14:textId="050CE004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90" w:type="dxa"/>
          </w:tcPr>
          <w:p w14:paraId="249BA7B4" w14:textId="77777777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27D795D" w14:textId="7CE59AC8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90" w:type="dxa"/>
          </w:tcPr>
          <w:p w14:paraId="22A59784" w14:textId="77777777" w:rsidR="003C25F4" w:rsidRPr="00080602" w:rsidRDefault="003C25F4" w:rsidP="003C25F4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5B2554F" w14:textId="50B1ECC6" w:rsidR="003C25F4" w:rsidRPr="00080602" w:rsidRDefault="003C25F4" w:rsidP="003C25F4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7F655A" w:rsidRPr="00080602" w14:paraId="44E5488F" w14:textId="77777777" w:rsidTr="00C2566B">
        <w:trPr>
          <w:tblHeader/>
        </w:trPr>
        <w:tc>
          <w:tcPr>
            <w:tcW w:w="2699" w:type="dxa"/>
            <w:vAlign w:val="bottom"/>
          </w:tcPr>
          <w:p w14:paraId="680DE32D" w14:textId="77777777" w:rsidR="007F655A" w:rsidRPr="00080602" w:rsidRDefault="007F655A" w:rsidP="007F655A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77D12523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D8AB038" w14:textId="77777777" w:rsidR="007F655A" w:rsidRPr="00080602" w:rsidRDefault="007F655A" w:rsidP="007F655A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C971B9A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C0AB2D3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117AEDE5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3405283C" w14:textId="77777777" w:rsidR="007F655A" w:rsidRPr="00080602" w:rsidRDefault="007F655A" w:rsidP="007F655A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7F655A" w:rsidRPr="00080602" w14:paraId="2B1136BA" w14:textId="77777777" w:rsidTr="00C2566B">
        <w:tc>
          <w:tcPr>
            <w:tcW w:w="2699" w:type="dxa"/>
          </w:tcPr>
          <w:p w14:paraId="2B1D69B8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226D9488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E7F354" w14:textId="77777777" w:rsidR="007F655A" w:rsidRPr="00080602" w:rsidRDefault="007F655A" w:rsidP="007F655A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D6EDA1F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B2B3B9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2A59F97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E84676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7E3F834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B5CCD6" w14:textId="77777777" w:rsidR="007F655A" w:rsidRPr="00080602" w:rsidRDefault="007F655A" w:rsidP="007F655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C8027F2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B897901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3F41293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796ADF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E059BD8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387519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8F132CD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369979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AA76DF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9F2088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AAFBAE0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A1096E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6F38393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0B643D" w14:textId="77777777" w:rsidR="007F655A" w:rsidRPr="00080602" w:rsidRDefault="007F655A" w:rsidP="007F655A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D07FC" w:rsidRPr="00080602" w14:paraId="37903760" w14:textId="77777777" w:rsidTr="00954B94">
        <w:trPr>
          <w:trHeight w:val="254"/>
        </w:trPr>
        <w:tc>
          <w:tcPr>
            <w:tcW w:w="2699" w:type="dxa"/>
          </w:tcPr>
          <w:p w14:paraId="4E6D4ABF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51D95EAC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B11CBCC" w14:textId="77777777" w:rsidR="000D07FC" w:rsidRPr="00080602" w:rsidRDefault="000D07FC" w:rsidP="000D07F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14C40663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F35BD10" w14:textId="3AD944F0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</w:tcPr>
          <w:p w14:paraId="0BA2D207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0600767" w14:textId="6E1D0D62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7F089803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7BCA1A2" w14:textId="5193278F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A916CFC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80EF508" w14:textId="20F402F0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0DB2CEB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356F443" w14:textId="187B6D6B" w:rsidR="000D07FC" w:rsidRPr="00480785" w:rsidRDefault="000D07FC" w:rsidP="000D07FC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</w:tcPr>
          <w:p w14:paraId="09E56D5C" w14:textId="77777777" w:rsidR="000D07FC" w:rsidRPr="00080602" w:rsidRDefault="000D07FC" w:rsidP="000D07FC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1A10CAF" w14:textId="68137F28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</w:tcPr>
          <w:p w14:paraId="5A705A22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33EABE9" w14:textId="61ECF7A5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2,695,302</w:t>
            </w:r>
          </w:p>
        </w:tc>
        <w:tc>
          <w:tcPr>
            <w:tcW w:w="90" w:type="dxa"/>
          </w:tcPr>
          <w:p w14:paraId="3655D027" w14:textId="77777777" w:rsidR="000D07FC" w:rsidRPr="00080602" w:rsidRDefault="000D07FC" w:rsidP="000D07FC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51F3F16" w14:textId="2803BA89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736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90" w:type="dxa"/>
          </w:tcPr>
          <w:p w14:paraId="6AC3FD71" w14:textId="77777777" w:rsidR="000D07FC" w:rsidRPr="00080602" w:rsidRDefault="000D07FC" w:rsidP="000D07F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BDEB8B4" w14:textId="7168CEE0" w:rsidR="000D07FC" w:rsidRPr="00A72DD7" w:rsidRDefault="000D07FC" w:rsidP="000D07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60DDBC" w14:textId="77777777" w:rsidR="000D07FC" w:rsidRPr="00A72DD7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273103" w14:textId="48C8F853" w:rsidR="000D07FC" w:rsidRPr="00A72DD7" w:rsidRDefault="000D07FC" w:rsidP="000D07F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07FC" w:rsidRPr="00080602" w14:paraId="450CCA57" w14:textId="77777777" w:rsidTr="00954B94">
        <w:tc>
          <w:tcPr>
            <w:tcW w:w="2699" w:type="dxa"/>
          </w:tcPr>
          <w:p w14:paraId="32A93E4F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21C82DC6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790CCF0" w14:textId="77777777" w:rsidR="000D07FC" w:rsidRPr="00080602" w:rsidRDefault="000D07FC" w:rsidP="000D07FC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2912DC05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538F7492" w14:textId="47411FAB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90" w:type="dxa"/>
          </w:tcPr>
          <w:p w14:paraId="4177ED31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D336B6" w14:textId="28F02BEE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90" w:type="dxa"/>
          </w:tcPr>
          <w:p w14:paraId="31E6A9A7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90734B8" w14:textId="15618CCB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47E7ADF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33C7296" w14:textId="3BB1B64E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104B976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D4BBCF6" w14:textId="52216A2D" w:rsidR="000D07FC" w:rsidRPr="00080602" w:rsidRDefault="000D07FC" w:rsidP="000D07FC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</w:tcPr>
          <w:p w14:paraId="2D9CDBB8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5A5FE14" w14:textId="118BA719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</w:tcPr>
          <w:p w14:paraId="7C11361B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B5598EE" w14:textId="0213D36C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25,026,916</w:t>
            </w:r>
          </w:p>
        </w:tc>
        <w:tc>
          <w:tcPr>
            <w:tcW w:w="90" w:type="dxa"/>
          </w:tcPr>
          <w:p w14:paraId="5DD8A452" w14:textId="77777777" w:rsidR="000D07FC" w:rsidRPr="00080602" w:rsidRDefault="000D07FC" w:rsidP="000D07FC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B24D107" w14:textId="58A21F1B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967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90" w:type="dxa"/>
          </w:tcPr>
          <w:p w14:paraId="2E73E152" w14:textId="77777777" w:rsidR="000D07FC" w:rsidRPr="00080602" w:rsidRDefault="000D07FC" w:rsidP="000D07F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E97D038" w14:textId="5CD5681A" w:rsidR="000D07FC" w:rsidRPr="00A72DD7" w:rsidRDefault="000D07FC" w:rsidP="0084687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11BCE7C" w14:textId="77777777" w:rsidR="000D07FC" w:rsidRPr="00A72DD7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CD323A" w14:textId="0D9BC119" w:rsidR="000D07FC" w:rsidRPr="00A72DD7" w:rsidRDefault="00572C8A" w:rsidP="00572C8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07FC" w:rsidRPr="00080602" w14:paraId="69987A07" w14:textId="77777777" w:rsidTr="00954B94">
        <w:tc>
          <w:tcPr>
            <w:tcW w:w="2699" w:type="dxa"/>
          </w:tcPr>
          <w:p w14:paraId="16BB3B68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27E2C96B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255D008" w14:textId="77777777" w:rsidR="000D07FC" w:rsidRPr="00080602" w:rsidRDefault="000D07FC" w:rsidP="000D07FC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080602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11AABA7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7382353" w14:textId="2868C25B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2FAFF228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BE9BB8E" w14:textId="34F23D10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20CCF3F4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B7A869" w14:textId="5A62F42D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770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DC4BD01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F93A8C0" w14:textId="7262A366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770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EBDC257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D54F5C" w14:textId="66F3250D" w:rsidR="000D07FC" w:rsidRPr="00080602" w:rsidRDefault="000D07FC" w:rsidP="000D07FC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</w:tcPr>
          <w:p w14:paraId="32524866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9B051F1" w14:textId="3C9DDE01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</w:tcPr>
          <w:p w14:paraId="1C4438B6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0404D67" w14:textId="6851E186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718,280</w:t>
            </w:r>
          </w:p>
        </w:tc>
        <w:tc>
          <w:tcPr>
            <w:tcW w:w="90" w:type="dxa"/>
          </w:tcPr>
          <w:p w14:paraId="3DE60D22" w14:textId="77777777" w:rsidR="000D07FC" w:rsidRPr="00080602" w:rsidRDefault="000D07FC" w:rsidP="000D07FC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92AB58" w14:textId="5D7F6270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637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90" w:type="dxa"/>
          </w:tcPr>
          <w:p w14:paraId="3EC4169A" w14:textId="77777777" w:rsidR="000D07FC" w:rsidRPr="00080602" w:rsidRDefault="000D07FC" w:rsidP="000D07F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A3DE4D" w14:textId="020789B0" w:rsidR="000D07FC" w:rsidRPr="00A72DD7" w:rsidRDefault="000D07FC" w:rsidP="000D07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93E6F8" w14:textId="77777777" w:rsidR="000D07FC" w:rsidRPr="00A72DD7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5109E60" w14:textId="39252429" w:rsidR="000D07FC" w:rsidRPr="00A72DD7" w:rsidRDefault="000D07FC" w:rsidP="000D07F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07FC" w:rsidRPr="00080602" w14:paraId="4C29DC2A" w14:textId="77777777" w:rsidTr="00954B94">
        <w:tc>
          <w:tcPr>
            <w:tcW w:w="2699" w:type="dxa"/>
          </w:tcPr>
          <w:p w14:paraId="198E3E61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0FBCEEE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73E4312" w14:textId="77777777" w:rsidR="000D07FC" w:rsidRPr="00080602" w:rsidRDefault="000D07FC" w:rsidP="000D07F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0A9FF5BE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5A31DB1" w14:textId="55F4F1BA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4DB6D476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A017F71" w14:textId="208C5199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26830451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B49716B" w14:textId="213E578A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1B90CF1E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D66830C" w14:textId="62C61AB5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0BE3257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B9DD1F4" w14:textId="18E1425C" w:rsidR="000D07FC" w:rsidRPr="00080602" w:rsidRDefault="000D07FC" w:rsidP="000D07FC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2,854,400</w:t>
            </w:r>
          </w:p>
        </w:tc>
        <w:tc>
          <w:tcPr>
            <w:tcW w:w="90" w:type="dxa"/>
          </w:tcPr>
          <w:p w14:paraId="108C46C6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083E3B2" w14:textId="14978C5A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2,854,400</w:t>
            </w:r>
          </w:p>
        </w:tc>
        <w:tc>
          <w:tcPr>
            <w:tcW w:w="90" w:type="dxa"/>
          </w:tcPr>
          <w:p w14:paraId="0EC309FB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B62AA0A" w14:textId="325C92CF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1,618,059</w:t>
            </w:r>
          </w:p>
        </w:tc>
        <w:tc>
          <w:tcPr>
            <w:tcW w:w="90" w:type="dxa"/>
          </w:tcPr>
          <w:p w14:paraId="432222E4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FA155FB" w14:textId="6FD2BBBE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631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90" w:type="dxa"/>
          </w:tcPr>
          <w:p w14:paraId="3B6C26CC" w14:textId="77777777" w:rsidR="000D07FC" w:rsidRPr="00080602" w:rsidRDefault="000D07FC" w:rsidP="000D07F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F1924D2" w14:textId="7639C90D" w:rsidR="000D07FC" w:rsidRPr="00A72DD7" w:rsidRDefault="000D07FC" w:rsidP="000D07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A6556B" w14:textId="77777777" w:rsidR="000D07FC" w:rsidRPr="00A72DD7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27CE81" w14:textId="68A3066A" w:rsidR="000D07FC" w:rsidRPr="00A72DD7" w:rsidRDefault="000D07FC" w:rsidP="000D07F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07FC" w:rsidRPr="00080602" w14:paraId="6546924C" w14:textId="77777777" w:rsidTr="00954B94">
        <w:tc>
          <w:tcPr>
            <w:tcW w:w="2699" w:type="dxa"/>
          </w:tcPr>
          <w:p w14:paraId="7CF02507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23C9725C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234EDCC" w14:textId="77777777" w:rsidR="000D07FC" w:rsidRPr="00080602" w:rsidRDefault="000D07FC" w:rsidP="000D07F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43934B54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4BDB368" w14:textId="30EA5027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7C9857BF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B6B38B6" w14:textId="5A2375FA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5B6BA7E9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C1570FB" w14:textId="6FB0FFE7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6D9C3721" w14:textId="77777777" w:rsidR="000D07FC" w:rsidRPr="00080602" w:rsidRDefault="000D07FC" w:rsidP="000D07FC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CFBE70D" w14:textId="217D1CCA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06DB8D28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C2EA2F" w14:textId="14BB86B6" w:rsidR="000D07FC" w:rsidRPr="00080602" w:rsidRDefault="000D07FC" w:rsidP="000D07FC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</w:tcPr>
          <w:p w14:paraId="639EDED2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0D6FEA5" w14:textId="20285397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</w:tcPr>
          <w:p w14:paraId="32F3F069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35AB845" w14:textId="2478E5AB" w:rsidR="000D07FC" w:rsidRPr="00080602" w:rsidRDefault="000D07FC" w:rsidP="000D07FC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A5C1DE2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AF359BF" w14:textId="0638CF7A" w:rsidR="000D07FC" w:rsidRPr="00080602" w:rsidRDefault="000D07FC" w:rsidP="000D07FC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4C6A46B" w14:textId="77777777" w:rsidR="000D07FC" w:rsidRPr="00080602" w:rsidRDefault="000D07FC" w:rsidP="000D07FC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39E60E8" w14:textId="21E2E6B2" w:rsidR="000D07FC" w:rsidRPr="00A72DD7" w:rsidRDefault="000D07FC" w:rsidP="000D07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F87B6B" w14:textId="77777777" w:rsidR="000D07FC" w:rsidRPr="00A72DD7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0A3C197" w14:textId="39E53BB5" w:rsidR="000D07FC" w:rsidRPr="00A72DD7" w:rsidRDefault="000D07FC" w:rsidP="000D07F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07FC" w:rsidRPr="00080602" w14:paraId="73D9DF2D" w14:textId="77777777" w:rsidTr="00954B94">
        <w:tc>
          <w:tcPr>
            <w:tcW w:w="2699" w:type="dxa"/>
          </w:tcPr>
          <w:p w14:paraId="5F6762A5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1C404982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50B37A" w14:textId="77777777" w:rsidR="000D07FC" w:rsidRPr="00080602" w:rsidRDefault="000D07FC" w:rsidP="000D07F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58023273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67564B87" w14:textId="2811AB01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749C6D81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21EA8C" w14:textId="337C46F2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202FB9EE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1FC945C" w14:textId="745638A7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468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</w:tcPr>
          <w:p w14:paraId="31D47067" w14:textId="77777777" w:rsidR="000D07FC" w:rsidRPr="00080602" w:rsidRDefault="000D07FC" w:rsidP="000D07FC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DE8F73C" w14:textId="6CA8423B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468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</w:tcPr>
          <w:p w14:paraId="2D618E24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296D0A6" w14:textId="792BABF0" w:rsidR="000D07FC" w:rsidRPr="00080602" w:rsidRDefault="000D07FC" w:rsidP="000D07FC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</w:tcPr>
          <w:p w14:paraId="3ECF346A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E1AA49F" w14:textId="46CF3222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</w:tcPr>
          <w:p w14:paraId="4F2A20A2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E32BB86" w14:textId="512487A5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2,301,808</w:t>
            </w:r>
          </w:p>
        </w:tc>
        <w:tc>
          <w:tcPr>
            <w:tcW w:w="90" w:type="dxa"/>
          </w:tcPr>
          <w:p w14:paraId="1B50C0E6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404FA65" w14:textId="5352CE51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169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</w:tcPr>
          <w:p w14:paraId="4E06A911" w14:textId="77777777" w:rsidR="000D07FC" w:rsidRPr="00080602" w:rsidRDefault="000D07FC" w:rsidP="000D07FC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090C9BD" w14:textId="18B90585" w:rsidR="000D07FC" w:rsidRPr="00A72DD7" w:rsidRDefault="000D07FC" w:rsidP="00846877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984C52" w14:textId="77777777" w:rsidR="000D07FC" w:rsidRPr="00A72DD7" w:rsidRDefault="000D07FC" w:rsidP="000D07FC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6B4DEF2" w14:textId="5D7E26C1" w:rsidR="000D07FC" w:rsidRPr="00A72DD7" w:rsidRDefault="00572C8A" w:rsidP="00572C8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07FC" w:rsidRPr="00080602" w14:paraId="218127EA" w14:textId="77777777" w:rsidTr="00954B94">
        <w:tc>
          <w:tcPr>
            <w:tcW w:w="2699" w:type="dxa"/>
          </w:tcPr>
          <w:p w14:paraId="0853A575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0BFF2065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58A8095" w14:textId="77777777" w:rsidR="000D07FC" w:rsidRPr="00080602" w:rsidRDefault="000D07FC" w:rsidP="000D07FC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3D73AF51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1A199271" w14:textId="48DA201A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6213AE9F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81F0518" w14:textId="2B204D57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491342CF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2F6D7EB" w14:textId="2AC842B3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60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2C6083E" w14:textId="77777777" w:rsidR="000D07FC" w:rsidRPr="00080602" w:rsidRDefault="000D07FC" w:rsidP="000D07FC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237235F" w14:textId="74FFA0F7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60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854ACC1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3745FA0" w14:textId="1B6FFC64" w:rsidR="000D07FC" w:rsidRPr="00080602" w:rsidRDefault="000D07FC" w:rsidP="000D07FC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59,900</w:t>
            </w:r>
          </w:p>
        </w:tc>
        <w:tc>
          <w:tcPr>
            <w:tcW w:w="90" w:type="dxa"/>
          </w:tcPr>
          <w:p w14:paraId="72854C19" w14:textId="77777777" w:rsidR="000D07FC" w:rsidRPr="00080602" w:rsidRDefault="000D07FC" w:rsidP="000D07FC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C54627" w14:textId="0D06EC42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59,900</w:t>
            </w:r>
          </w:p>
        </w:tc>
        <w:tc>
          <w:tcPr>
            <w:tcW w:w="90" w:type="dxa"/>
          </w:tcPr>
          <w:p w14:paraId="712135BC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21758F9" w14:textId="352F2BCF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64,521</w:t>
            </w:r>
          </w:p>
        </w:tc>
        <w:tc>
          <w:tcPr>
            <w:tcW w:w="90" w:type="dxa"/>
          </w:tcPr>
          <w:p w14:paraId="74BCFCAE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1369035" w14:textId="6A9E94AE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64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90" w:type="dxa"/>
          </w:tcPr>
          <w:p w14:paraId="7546F16E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A9014C" w14:textId="0D158467" w:rsidR="000D07FC" w:rsidRPr="00A72DD7" w:rsidRDefault="000D07FC" w:rsidP="000D07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7A38FA9" w14:textId="77777777" w:rsidR="000D07FC" w:rsidRPr="00A72DD7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B1212" w14:textId="3892D5E8" w:rsidR="000D07FC" w:rsidRPr="00A72DD7" w:rsidRDefault="000D07FC" w:rsidP="000D07F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07FC" w:rsidRPr="00080602" w14:paraId="7CD44757" w14:textId="77777777" w:rsidTr="00954B94">
        <w:tc>
          <w:tcPr>
            <w:tcW w:w="2699" w:type="dxa"/>
          </w:tcPr>
          <w:p w14:paraId="72E4FAB8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55736652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292CD5" w14:textId="77777777" w:rsidR="000D07FC" w:rsidRPr="00080602" w:rsidRDefault="000D07FC" w:rsidP="000D07F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11A9C771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954E848" w14:textId="730E5E02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095FEEC5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057C286" w14:textId="71EBA46A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01CE690C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6A0A715" w14:textId="5FB39362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C36B38A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992769F" w14:textId="5BBF9AE2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2DD8229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6D734EA" w14:textId="323258E1" w:rsidR="000D07FC" w:rsidRPr="00080602" w:rsidRDefault="000D07FC" w:rsidP="000D07FC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99,900</w:t>
            </w:r>
          </w:p>
        </w:tc>
        <w:tc>
          <w:tcPr>
            <w:tcW w:w="90" w:type="dxa"/>
          </w:tcPr>
          <w:p w14:paraId="2915BC91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1EFCC0F" w14:textId="5FCD996E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99,900</w:t>
            </w:r>
          </w:p>
        </w:tc>
        <w:tc>
          <w:tcPr>
            <w:tcW w:w="90" w:type="dxa"/>
          </w:tcPr>
          <w:p w14:paraId="27743CEF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1525C5D" w14:textId="56C903A1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446086">
              <w:rPr>
                <w:rFonts w:asciiTheme="majorBidi" w:hAnsiTheme="majorBidi" w:cstheme="majorBidi"/>
                <w:lang w:val="en-US"/>
              </w:rPr>
              <w:t>87,166</w:t>
            </w:r>
          </w:p>
        </w:tc>
        <w:tc>
          <w:tcPr>
            <w:tcW w:w="90" w:type="dxa"/>
          </w:tcPr>
          <w:p w14:paraId="3FAE36D3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97A0ABB" w14:textId="79C19C5E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cs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50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90" w:type="dxa"/>
          </w:tcPr>
          <w:p w14:paraId="79FA65BF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61E4AF9" w14:textId="0D852908" w:rsidR="000D07FC" w:rsidRPr="00A72DD7" w:rsidRDefault="000D07FC" w:rsidP="000D07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32EEC3B" w14:textId="77777777" w:rsidR="000D07FC" w:rsidRPr="00A72DD7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A2948A2" w14:textId="486DB02D" w:rsidR="000D07FC" w:rsidRPr="00A72DD7" w:rsidRDefault="000D07FC" w:rsidP="000D07F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07FC" w:rsidRPr="00080602" w14:paraId="610385A2" w14:textId="77777777" w:rsidTr="00954B94">
        <w:tc>
          <w:tcPr>
            <w:tcW w:w="2699" w:type="dxa"/>
          </w:tcPr>
          <w:p w14:paraId="76C1C24C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0247DAD2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9A24B7C" w14:textId="77777777" w:rsidR="000D07FC" w:rsidRPr="00080602" w:rsidRDefault="000D07FC" w:rsidP="000D07F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2369970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3A90973" w14:textId="09396765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95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0" w:type="dxa"/>
          </w:tcPr>
          <w:p w14:paraId="06DC3742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940851B" w14:textId="00BD9EBC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95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0" w:type="dxa"/>
          </w:tcPr>
          <w:p w14:paraId="4B3F38D9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374C030" w14:textId="072A05F3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90" w:type="dxa"/>
          </w:tcPr>
          <w:p w14:paraId="40FDC5BB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2977E08" w14:textId="4E38F6F0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90" w:type="dxa"/>
          </w:tcPr>
          <w:p w14:paraId="68CAF6B5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677CFB" w14:textId="50886D54" w:rsidR="000D07FC" w:rsidRPr="00080602" w:rsidRDefault="000D07FC" w:rsidP="000D07FC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</w:tcPr>
          <w:p w14:paraId="1632935C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4BF2A9" w14:textId="1AC8D00C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</w:tcPr>
          <w:p w14:paraId="55A906C0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074C6EB" w14:textId="145BDBB0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18,011</w:t>
            </w:r>
          </w:p>
        </w:tc>
        <w:tc>
          <w:tcPr>
            <w:tcW w:w="90" w:type="dxa"/>
          </w:tcPr>
          <w:p w14:paraId="2B00170A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80A32A" w14:textId="66144C10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90" w:type="dxa"/>
          </w:tcPr>
          <w:p w14:paraId="0B005582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6DD0823" w14:textId="4883C191" w:rsidR="000D07FC" w:rsidRPr="00A72DD7" w:rsidRDefault="000D07FC" w:rsidP="000D07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8DEB21" w14:textId="77777777" w:rsidR="000D07FC" w:rsidRPr="00A72DD7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81FE3F" w14:textId="05834C13" w:rsidR="000D07FC" w:rsidRPr="00A72DD7" w:rsidRDefault="000D07FC" w:rsidP="000D07F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07FC" w:rsidRPr="00080602" w14:paraId="546DF78E" w14:textId="77777777" w:rsidTr="00954B94">
        <w:tc>
          <w:tcPr>
            <w:tcW w:w="2699" w:type="dxa"/>
          </w:tcPr>
          <w:p w14:paraId="5F2A9461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080602">
              <w:rPr>
                <w:rFonts w:asciiTheme="majorBidi" w:hAnsiTheme="majorBidi" w:cstheme="majorBidi"/>
              </w:rPr>
              <w:t>(</w:t>
            </w:r>
            <w:r w:rsidRPr="00080602">
              <w:rPr>
                <w:rFonts w:asciiTheme="majorBidi" w:hAnsiTheme="majorBidi" w:cstheme="majorBidi"/>
                <w:cs/>
              </w:rPr>
              <w:t>ประเทศไทย</w:t>
            </w:r>
            <w:r w:rsidRPr="00080602">
              <w:rPr>
                <w:rFonts w:asciiTheme="majorBidi" w:hAnsiTheme="majorBidi" w:cstheme="majorBidi"/>
              </w:rPr>
              <w:t xml:space="preserve">) </w:t>
            </w:r>
            <w:r w:rsidRPr="00080602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7F8B4917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80013A" w14:textId="77777777" w:rsidR="000D07FC" w:rsidRPr="00080602" w:rsidRDefault="000D07FC" w:rsidP="000D07F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52BBC9F0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93EDB0D" w14:textId="7A403A1F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4B66338D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AD47A0C" w14:textId="7F5106D7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345ADF53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D363923" w14:textId="7232EB9A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180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43AC037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CECE948" w14:textId="3E8E410D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180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7BE26D4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E46B47" w14:textId="1CD71532" w:rsidR="000D07FC" w:rsidRPr="00080602" w:rsidRDefault="000D07FC" w:rsidP="000D07FC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179,931</w:t>
            </w:r>
          </w:p>
        </w:tc>
        <w:tc>
          <w:tcPr>
            <w:tcW w:w="90" w:type="dxa"/>
          </w:tcPr>
          <w:p w14:paraId="29F481F3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2A041F" w14:textId="223BDBFE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179,931</w:t>
            </w:r>
          </w:p>
        </w:tc>
        <w:tc>
          <w:tcPr>
            <w:tcW w:w="90" w:type="dxa"/>
          </w:tcPr>
          <w:p w14:paraId="7AECDF9E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C4B9FBD" w14:textId="462A6FFC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147,022</w:t>
            </w:r>
          </w:p>
        </w:tc>
        <w:tc>
          <w:tcPr>
            <w:tcW w:w="90" w:type="dxa"/>
          </w:tcPr>
          <w:p w14:paraId="2C3C12DE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7AC9635" w14:textId="0A1AFB93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141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90" w:type="dxa"/>
          </w:tcPr>
          <w:p w14:paraId="530B34A3" w14:textId="77777777" w:rsidR="000D07FC" w:rsidRPr="00080602" w:rsidRDefault="000D07FC" w:rsidP="000D07F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EF32B2" w14:textId="01A5B138" w:rsidR="000D07FC" w:rsidRPr="00A72DD7" w:rsidRDefault="000D07FC" w:rsidP="000D07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78BC91" w14:textId="77777777" w:rsidR="000D07FC" w:rsidRPr="00A72DD7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E6E1B7" w14:textId="36EC9534" w:rsidR="000D07FC" w:rsidRPr="00A72DD7" w:rsidRDefault="000D07FC" w:rsidP="000D07F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07FC" w:rsidRPr="00080602" w14:paraId="69FE3899" w14:textId="77777777" w:rsidTr="003374D8">
        <w:trPr>
          <w:trHeight w:val="64"/>
        </w:trPr>
        <w:tc>
          <w:tcPr>
            <w:tcW w:w="2699" w:type="dxa"/>
          </w:tcPr>
          <w:p w14:paraId="19BEE6C5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4BA7C16C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DB42C5D" w14:textId="77777777" w:rsidR="000D07FC" w:rsidRPr="00080602" w:rsidRDefault="000D07FC" w:rsidP="000D07F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0416EDB7" w14:textId="77777777" w:rsidR="000D07FC" w:rsidRPr="00080602" w:rsidRDefault="000D07FC" w:rsidP="000D07FC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7EAA37C1" w14:textId="0D02AC74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6329E2BE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8EC8823" w14:textId="71FA22E3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</w:tcPr>
          <w:p w14:paraId="052F7CE3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9D6BF99" w14:textId="26857938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E810DBA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7F85471" w14:textId="41F4A7F4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CCC2B8C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AF720D" w14:textId="0254E54D" w:rsidR="000D07FC" w:rsidRPr="00080602" w:rsidRDefault="000D07FC" w:rsidP="000D07FC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210,147</w:t>
            </w:r>
          </w:p>
        </w:tc>
        <w:tc>
          <w:tcPr>
            <w:tcW w:w="90" w:type="dxa"/>
          </w:tcPr>
          <w:p w14:paraId="28B72E8C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68171D3" w14:textId="4B9D8909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210,147</w:t>
            </w:r>
          </w:p>
        </w:tc>
        <w:tc>
          <w:tcPr>
            <w:tcW w:w="90" w:type="dxa"/>
          </w:tcPr>
          <w:p w14:paraId="7EF871A2" w14:textId="77777777" w:rsidR="000D07FC" w:rsidRPr="00080602" w:rsidRDefault="000D07FC" w:rsidP="000D07F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C2C46B8" w14:textId="135650DC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191,067</w:t>
            </w:r>
          </w:p>
        </w:tc>
        <w:tc>
          <w:tcPr>
            <w:tcW w:w="90" w:type="dxa"/>
          </w:tcPr>
          <w:p w14:paraId="69A1C5DA" w14:textId="77777777" w:rsidR="000D07FC" w:rsidRPr="00080602" w:rsidRDefault="000D07FC" w:rsidP="000D07F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302132" w14:textId="3F1F8050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192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0" w:type="dxa"/>
          </w:tcPr>
          <w:p w14:paraId="177675AD" w14:textId="77777777" w:rsidR="000D07FC" w:rsidRPr="00080602" w:rsidRDefault="000D07FC" w:rsidP="000D07F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68D20BA" w14:textId="4C8C6724" w:rsidR="000D07FC" w:rsidRPr="00A72DD7" w:rsidRDefault="000D07FC" w:rsidP="000D07FC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F2D3FDB" w14:textId="77777777" w:rsidR="000D07FC" w:rsidRPr="00A72DD7" w:rsidRDefault="000D07FC" w:rsidP="000D07F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F7AEEA" w14:textId="747802FC" w:rsidR="000D07FC" w:rsidRPr="00A72DD7" w:rsidRDefault="000D07FC" w:rsidP="000D07FC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 w:rsidRPr="00A72DD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07FC" w:rsidRPr="00080602" w14:paraId="438F26B2" w14:textId="77777777" w:rsidTr="00C2566B">
        <w:tc>
          <w:tcPr>
            <w:tcW w:w="2699" w:type="dxa"/>
          </w:tcPr>
          <w:p w14:paraId="58CE2D82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8B4AB97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627B81E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CF1EE7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0E1731D" w14:textId="77777777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409E84A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B214709" w14:textId="77777777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6AEEA2D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F5AAC3E" w14:textId="77777777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48EB5F1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1E6BC36" w14:textId="77777777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BCF3F67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C03FD1" w14:textId="77777777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25CEFE5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26BFC28" w14:textId="77777777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3B56DD0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4291E4" w14:textId="77777777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EE39CB0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CFEE301" w14:textId="77777777" w:rsidR="000D07FC" w:rsidRPr="00080602" w:rsidRDefault="000D07FC" w:rsidP="000D07FC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95779C1" w14:textId="77777777" w:rsidR="000D07FC" w:rsidRPr="00080602" w:rsidRDefault="000D07FC" w:rsidP="000D07F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E6932A" w14:textId="77777777" w:rsidR="000D07FC" w:rsidRPr="00080602" w:rsidRDefault="000D07FC" w:rsidP="000D07F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7A898FB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A01D682" w14:textId="3AC469D6" w:rsidR="000D07FC" w:rsidRPr="00080602" w:rsidRDefault="000D07FC" w:rsidP="000D07F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D07FC" w:rsidRPr="00080602" w14:paraId="343AF664" w14:textId="77777777" w:rsidTr="00C2566B">
        <w:tc>
          <w:tcPr>
            <w:tcW w:w="2699" w:type="dxa"/>
          </w:tcPr>
          <w:p w14:paraId="31FD8C85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6" w:type="dxa"/>
          </w:tcPr>
          <w:p w14:paraId="6704989D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5FB81F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27451F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A937128" w14:textId="77777777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568DC87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2E10E71" w14:textId="77777777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EF3F85E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08BF688" w14:textId="77777777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47D84B7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E593AFF" w14:textId="77777777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0390C4D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7999A46" w14:textId="77777777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AC04107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C8B8A5A" w14:textId="77777777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0476C40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1086A6" w14:textId="77777777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80A7F5F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5C53D18" w14:textId="77777777" w:rsidR="000D07FC" w:rsidRPr="00080602" w:rsidRDefault="000D07FC" w:rsidP="000D07FC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AC5BCE7" w14:textId="77777777" w:rsidR="000D07FC" w:rsidRPr="00080602" w:rsidRDefault="000D07FC" w:rsidP="000D07F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ECB511" w14:textId="77777777" w:rsidR="000D07FC" w:rsidRPr="00080602" w:rsidRDefault="000D07FC" w:rsidP="000D07F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9EB547F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1567C6" w14:textId="77777777" w:rsidR="000D07FC" w:rsidRPr="00080602" w:rsidRDefault="000D07FC" w:rsidP="000D07F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D07FC" w:rsidRPr="00080602" w14:paraId="1C55E7DF" w14:textId="77777777" w:rsidTr="00C2566B">
        <w:tc>
          <w:tcPr>
            <w:tcW w:w="2699" w:type="dxa"/>
          </w:tcPr>
          <w:p w14:paraId="03564695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1FDE85B7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BC912D" w14:textId="77777777" w:rsidR="000D07FC" w:rsidRPr="00080602" w:rsidRDefault="000D07FC" w:rsidP="000D07F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1A4110" w14:textId="77777777" w:rsidR="000D07FC" w:rsidRPr="00080602" w:rsidRDefault="000D07FC" w:rsidP="000D07F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93EFB39" w14:textId="77777777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0388FA6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4EBBA41" w14:textId="77777777" w:rsidR="000D07FC" w:rsidRPr="00080602" w:rsidRDefault="000D07FC" w:rsidP="000D07F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2553F7A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B7132CA" w14:textId="77777777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0B658CE" w14:textId="77777777" w:rsidR="000D07FC" w:rsidRPr="00080602" w:rsidRDefault="000D07FC" w:rsidP="000D07F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E79C67A" w14:textId="77777777" w:rsidR="000D07FC" w:rsidRPr="00080602" w:rsidRDefault="000D07FC" w:rsidP="000D07F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0C028E3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ED5BF8" w14:textId="77777777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AEDE1DA" w14:textId="77777777" w:rsidR="000D07FC" w:rsidRPr="00080602" w:rsidRDefault="000D07FC" w:rsidP="000D07F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FE6134" w14:textId="77777777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3E3EF25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A5A1D9A" w14:textId="77777777" w:rsidR="000D07FC" w:rsidRPr="00080602" w:rsidRDefault="000D07FC" w:rsidP="000D07F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E2EA1DE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04A47B" w14:textId="77777777" w:rsidR="000D07FC" w:rsidRPr="00080602" w:rsidRDefault="000D07FC" w:rsidP="000D07FC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326CCA3" w14:textId="77777777" w:rsidR="000D07FC" w:rsidRPr="00080602" w:rsidRDefault="000D07FC" w:rsidP="000D07F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2856DC4" w14:textId="77777777" w:rsidR="000D07FC" w:rsidRPr="00080602" w:rsidRDefault="000D07FC" w:rsidP="000D07F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3D0EF44" w14:textId="77777777" w:rsidR="000D07FC" w:rsidRPr="00080602" w:rsidRDefault="000D07FC" w:rsidP="000D07F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77CF3A" w14:textId="77777777" w:rsidR="000D07FC" w:rsidRPr="00080602" w:rsidRDefault="000D07FC" w:rsidP="000D07F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15159" w:rsidRPr="00080602" w14:paraId="69260205" w14:textId="77777777" w:rsidTr="007D4E64">
        <w:tc>
          <w:tcPr>
            <w:tcW w:w="2699" w:type="dxa"/>
          </w:tcPr>
          <w:p w14:paraId="26AD1CF8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5A3D3075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878D496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E8087C3" w14:textId="77777777" w:rsidR="00415159" w:rsidRPr="00080602" w:rsidRDefault="00415159" w:rsidP="0041515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3E514B0" w14:textId="63753E20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83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</w:tcPr>
          <w:p w14:paraId="76577D66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572AD9D" w14:textId="05A22FFB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83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</w:tcPr>
          <w:p w14:paraId="6B7B27BD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EB07757" w14:textId="4A38E1EA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2DF4436" w14:textId="77777777" w:rsidR="00415159" w:rsidRPr="00080602" w:rsidRDefault="00415159" w:rsidP="00415159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A488BFB" w14:textId="1699486F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36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C2EF726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0CC4AEB" w14:textId="0BCE5B1D" w:rsidR="00415159" w:rsidRPr="00080602" w:rsidRDefault="007851F3" w:rsidP="00415159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</w:tcPr>
          <w:p w14:paraId="0862D23F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2286931" w14:textId="6C214F8D" w:rsidR="00415159" w:rsidRPr="00080602" w:rsidRDefault="00415159" w:rsidP="00415159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</w:tcPr>
          <w:p w14:paraId="73586061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765271" w14:textId="09BB9F5D" w:rsidR="00415159" w:rsidRPr="00080602" w:rsidRDefault="007851F3" w:rsidP="00415159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10,120</w:t>
            </w:r>
          </w:p>
        </w:tc>
        <w:tc>
          <w:tcPr>
            <w:tcW w:w="90" w:type="dxa"/>
          </w:tcPr>
          <w:p w14:paraId="76456D6C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083C729" w14:textId="49C2B118" w:rsidR="00415159" w:rsidRPr="00080602" w:rsidRDefault="00415159" w:rsidP="00415159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034</w:t>
            </w:r>
          </w:p>
        </w:tc>
        <w:tc>
          <w:tcPr>
            <w:tcW w:w="90" w:type="dxa"/>
          </w:tcPr>
          <w:p w14:paraId="3A7C64B5" w14:textId="77777777" w:rsidR="00415159" w:rsidRPr="00080602" w:rsidRDefault="00415159" w:rsidP="00415159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1305469" w14:textId="34BEE4E6" w:rsidR="00415159" w:rsidRPr="00572C8A" w:rsidRDefault="007851F3" w:rsidP="00415159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23261F" w14:textId="77777777" w:rsidR="00415159" w:rsidRPr="00572C8A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7A5544" w14:textId="569380CF" w:rsidR="00415159" w:rsidRPr="00572C8A" w:rsidRDefault="00415159" w:rsidP="00415159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15159" w:rsidRPr="00080602" w14:paraId="371AE5CB" w14:textId="77777777" w:rsidTr="007D4E64">
        <w:tc>
          <w:tcPr>
            <w:tcW w:w="2699" w:type="dxa"/>
          </w:tcPr>
          <w:p w14:paraId="72285E5E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ซิลิกอน โพลีน จำกัด</w:t>
            </w:r>
          </w:p>
        </w:tc>
        <w:tc>
          <w:tcPr>
            <w:tcW w:w="86" w:type="dxa"/>
          </w:tcPr>
          <w:p w14:paraId="11B93336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EE6A39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D6DCAC0" w14:textId="77777777" w:rsidR="00415159" w:rsidRPr="00080602" w:rsidRDefault="00415159" w:rsidP="0041515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807EA83" w14:textId="23DD32E2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90" w:type="dxa"/>
          </w:tcPr>
          <w:p w14:paraId="22BC775D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33BE11C" w14:textId="2B96DBC1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90" w:type="dxa"/>
          </w:tcPr>
          <w:p w14:paraId="1B37BD1A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45E3E53" w14:textId="033F9A97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E89D29D" w14:textId="77777777" w:rsidR="00415159" w:rsidRPr="00080602" w:rsidRDefault="00415159" w:rsidP="00415159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861B06B" w14:textId="7231D947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16B9DB8E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3289287" w14:textId="6715E2AE" w:rsidR="00415159" w:rsidRPr="00080602" w:rsidRDefault="007851F3" w:rsidP="00415159">
            <w:pPr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68A2ADE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9B8128" w14:textId="1CF3EA1E" w:rsidR="00415159" w:rsidRPr="00080602" w:rsidRDefault="00415159" w:rsidP="00415159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1B6B4C5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941D039" w14:textId="7DDD70BF" w:rsidR="00415159" w:rsidRPr="00080602" w:rsidRDefault="007851F3" w:rsidP="00415159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CDDC858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35B7CD6" w14:textId="66A00F4A" w:rsidR="00415159" w:rsidRPr="00080602" w:rsidRDefault="00415159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7D0DF4E" w14:textId="77777777" w:rsidR="00415159" w:rsidRPr="00080602" w:rsidRDefault="00415159" w:rsidP="00415159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138AB5" w14:textId="304DD3B0" w:rsidR="00415159" w:rsidRPr="00572C8A" w:rsidRDefault="007851F3" w:rsidP="00415159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FBCED4A" w14:textId="77777777" w:rsidR="00415159" w:rsidRPr="00572C8A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E7F7D1" w14:textId="604787B0" w:rsidR="00415159" w:rsidRPr="00572C8A" w:rsidRDefault="00415159" w:rsidP="00415159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15159" w:rsidRPr="00080602" w14:paraId="11050D70" w14:textId="77777777" w:rsidTr="007D4E64">
        <w:tc>
          <w:tcPr>
            <w:tcW w:w="2699" w:type="dxa"/>
          </w:tcPr>
          <w:p w14:paraId="018EAE5F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พลังชีวมวล จำกัด</w:t>
            </w:r>
          </w:p>
        </w:tc>
        <w:tc>
          <w:tcPr>
            <w:tcW w:w="86" w:type="dxa"/>
          </w:tcPr>
          <w:p w14:paraId="59C42217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5CB34F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</w:rPr>
              <w:t>ดำเนินธุรกิจเกี่ยวกับผลิตกระแสไฟฟ้าจากขยะและชีวมวล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357B2AC" w14:textId="77777777" w:rsidR="00415159" w:rsidRPr="00080602" w:rsidRDefault="00415159" w:rsidP="0041515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566E2336" w14:textId="77F5D919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5A49A755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6A5441D" w14:textId="26C0743A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1D32FD61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2F3AD8" w14:textId="3A1A3865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187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56F14AAE" w14:textId="77777777" w:rsidR="00415159" w:rsidRPr="00080602" w:rsidRDefault="00415159" w:rsidP="00415159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1CAE9BB" w14:textId="4F79813B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187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6075495A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E8BF82A" w14:textId="5B1F18C4" w:rsidR="00415159" w:rsidRPr="00080602" w:rsidRDefault="007851F3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BC0E0B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B738AF9" w14:textId="5CB70FC8" w:rsidR="00415159" w:rsidRPr="00080602" w:rsidRDefault="00415159" w:rsidP="00415159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AA7372A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BFC35C1" w14:textId="333B57E8" w:rsidR="00415159" w:rsidRPr="00080602" w:rsidRDefault="007851F3" w:rsidP="00415159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5A6EB62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A0BFE7" w14:textId="796856A1" w:rsidR="00415159" w:rsidRPr="00080602" w:rsidRDefault="00415159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4EEEEB1" w14:textId="77777777" w:rsidR="00415159" w:rsidRPr="00080602" w:rsidRDefault="00415159" w:rsidP="00415159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D47B3D2" w14:textId="6876CAC5" w:rsidR="00415159" w:rsidRPr="00572C8A" w:rsidRDefault="007851F3" w:rsidP="00415159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CA6FFC" w14:textId="77777777" w:rsidR="00415159" w:rsidRPr="00572C8A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36D137" w14:textId="6A4CDC9E" w:rsidR="00415159" w:rsidRPr="00572C8A" w:rsidRDefault="00415159" w:rsidP="00415159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15159" w:rsidRPr="00080602" w14:paraId="6ADD9339" w14:textId="77777777" w:rsidTr="007D4E64">
        <w:tc>
          <w:tcPr>
            <w:tcW w:w="2699" w:type="dxa"/>
          </w:tcPr>
          <w:p w14:paraId="09E14F18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22614A">
              <w:rPr>
                <w:rFonts w:asciiTheme="majorBidi" w:hAnsiTheme="majorBidi" w:cstheme="majorBidi"/>
                <w:cs/>
              </w:rPr>
              <w:t>บริษัท</w:t>
            </w:r>
            <w:r w:rsidRPr="0022614A">
              <w:rPr>
                <w:rFonts w:asciiTheme="majorBidi" w:hAnsiTheme="majorBidi" w:cstheme="majorBidi"/>
              </w:rPr>
              <w:t xml:space="preserve"> </w:t>
            </w:r>
            <w:r w:rsidRPr="0022614A">
              <w:rPr>
                <w:rFonts w:asciiTheme="majorBidi" w:hAnsiTheme="majorBidi" w:cstheme="majorBidi"/>
                <w:cs/>
              </w:rPr>
              <w:t>ทีพีไอ โพลีน เพาเวอร์</w:t>
            </w:r>
            <w:r w:rsidRPr="0008060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    </w:t>
            </w:r>
            <w:r w:rsidRPr="0022614A">
              <w:rPr>
                <w:rFonts w:asciiTheme="majorBidi" w:hAnsiTheme="majorBidi" w:cstheme="majorBidi"/>
                <w:cs/>
              </w:rPr>
              <w:t>(อินเตอร์เนชั่นแนล) จำกัด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3A3F12F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686B05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37DE7B94" w14:textId="77777777" w:rsidR="00415159" w:rsidRPr="00080602" w:rsidRDefault="00415159" w:rsidP="0041515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6D37B1A8" w14:textId="2D967B7C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0CA77285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EE10ECB" w14:textId="2E334C63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6B01373E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8B139E4" w14:textId="1AF2549C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20696C0" w14:textId="77777777" w:rsidR="00415159" w:rsidRPr="00080602" w:rsidRDefault="00415159" w:rsidP="00415159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1D2230F" w14:textId="068286D8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597D216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C637574" w14:textId="53060F2A" w:rsidR="00415159" w:rsidRPr="00080602" w:rsidRDefault="007851F3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E9DA65A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03A1E9" w14:textId="5D6B1598" w:rsidR="00415159" w:rsidRPr="00080602" w:rsidRDefault="00415159" w:rsidP="00415159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36751F8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DC06758" w14:textId="06A83753" w:rsidR="00415159" w:rsidRPr="00080602" w:rsidRDefault="007851F3" w:rsidP="00415159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49630C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F69B986" w14:textId="57DC2712" w:rsidR="00415159" w:rsidRPr="00080602" w:rsidRDefault="00415159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5FF0E63" w14:textId="77777777" w:rsidR="00415159" w:rsidRPr="00080602" w:rsidRDefault="00415159" w:rsidP="00415159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4D7DB76" w14:textId="7364434D" w:rsidR="00415159" w:rsidRPr="00572C8A" w:rsidRDefault="007851F3" w:rsidP="00415159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0AFC21" w14:textId="77777777" w:rsidR="00415159" w:rsidRPr="00572C8A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777C05" w14:textId="4114C430" w:rsidR="00415159" w:rsidRPr="00572C8A" w:rsidRDefault="00415159" w:rsidP="00415159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15159" w:rsidRPr="00080602" w14:paraId="34D7589B" w14:textId="77777777" w:rsidTr="007D4E64">
        <w:tc>
          <w:tcPr>
            <w:tcW w:w="2699" w:type="dxa"/>
          </w:tcPr>
          <w:p w14:paraId="5165CF84" w14:textId="77777777" w:rsidR="00415159" w:rsidRPr="00080602" w:rsidRDefault="00415159" w:rsidP="00415159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49D6E4AD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0FA600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77603014" w14:textId="77777777" w:rsidR="00415159" w:rsidRPr="00080602" w:rsidRDefault="00415159" w:rsidP="0041515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4021668D" w14:textId="010C1101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5C680FA7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F2D711B" w14:textId="651C031B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2D58E0D1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5B57AC2" w14:textId="5DA4ADF3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E332D3B" w14:textId="77777777" w:rsidR="00415159" w:rsidRPr="00080602" w:rsidRDefault="00415159" w:rsidP="00415159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C5B1895" w14:textId="1DA5026B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DCAF866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A84D06" w14:textId="2A8090AE" w:rsidR="00415159" w:rsidRPr="00080602" w:rsidRDefault="007851F3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99FD5A4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3D3D52A" w14:textId="276A86C9" w:rsidR="00415159" w:rsidRPr="00080602" w:rsidRDefault="00415159" w:rsidP="00415159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A564E7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1CD80C" w14:textId="7E5F2F09" w:rsidR="00415159" w:rsidRPr="00080602" w:rsidRDefault="007851F3" w:rsidP="00415159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1990DF1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7B89843" w14:textId="698795FC" w:rsidR="00415159" w:rsidRPr="00080602" w:rsidRDefault="00415159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FB627A5" w14:textId="77777777" w:rsidR="00415159" w:rsidRPr="00080602" w:rsidRDefault="00415159" w:rsidP="00415159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A1BBA0F" w14:textId="2F29D885" w:rsidR="00415159" w:rsidRPr="00572C8A" w:rsidRDefault="007851F3" w:rsidP="00415159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BDB87B" w14:textId="77777777" w:rsidR="00415159" w:rsidRPr="00572C8A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5AF0DE" w14:textId="14A75C9B" w:rsidR="00415159" w:rsidRPr="00572C8A" w:rsidRDefault="00415159" w:rsidP="00415159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15159" w:rsidRPr="00080602" w14:paraId="286B1A78" w14:textId="77777777" w:rsidTr="007D4E64">
        <w:tc>
          <w:tcPr>
            <w:tcW w:w="2699" w:type="dxa"/>
          </w:tcPr>
          <w:p w14:paraId="446EF1A0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86" w:type="dxa"/>
          </w:tcPr>
          <w:p w14:paraId="6F384D41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DF8B76A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 (ยังไม่ได้ดำเนินงาน)</w:t>
            </w:r>
          </w:p>
        </w:tc>
        <w:tc>
          <w:tcPr>
            <w:tcW w:w="90" w:type="dxa"/>
          </w:tcPr>
          <w:p w14:paraId="29A140A4" w14:textId="77777777" w:rsidR="00415159" w:rsidRPr="00080602" w:rsidRDefault="00415159" w:rsidP="0041515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A3992F8" w14:textId="46F4F561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7DC80131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CE2B17A" w14:textId="455EB12F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1FBF9F1E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547F6E0" w14:textId="11B235D9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4D6B2F7" w14:textId="77777777" w:rsidR="00415159" w:rsidRPr="00080602" w:rsidRDefault="00415159" w:rsidP="00415159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B9C5B10" w14:textId="505B3BEA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85E4A87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45E1574" w14:textId="213B358F" w:rsidR="00415159" w:rsidRPr="00080602" w:rsidRDefault="007851F3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869D916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B9E194" w14:textId="786A5897" w:rsidR="00415159" w:rsidRPr="00080602" w:rsidRDefault="00415159" w:rsidP="00415159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90FDAA3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04359F5" w14:textId="249C5BD7" w:rsidR="00415159" w:rsidRPr="00080602" w:rsidRDefault="007851F3" w:rsidP="00415159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2DEF56E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7A463F" w14:textId="768EAF81" w:rsidR="00415159" w:rsidRPr="00080602" w:rsidRDefault="00415159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3E584BB" w14:textId="77777777" w:rsidR="00415159" w:rsidRPr="00080602" w:rsidRDefault="00415159" w:rsidP="00415159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721A2FF" w14:textId="46470F7C" w:rsidR="00415159" w:rsidRPr="00572C8A" w:rsidRDefault="007851F3" w:rsidP="00415159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076D8CC" w14:textId="77777777" w:rsidR="00415159" w:rsidRPr="00572C8A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A67BA83" w14:textId="392BE980" w:rsidR="00415159" w:rsidRPr="00572C8A" w:rsidRDefault="00415159" w:rsidP="00415159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15159" w:rsidRPr="00080602" w14:paraId="3022AB94" w14:textId="77777777" w:rsidTr="007D4E64">
        <w:tc>
          <w:tcPr>
            <w:tcW w:w="2699" w:type="dxa"/>
          </w:tcPr>
          <w:p w14:paraId="2FE33B98" w14:textId="64871161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86" w:type="dxa"/>
          </w:tcPr>
          <w:p w14:paraId="3B72136E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603B4E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080602">
              <w:rPr>
                <w:rFonts w:asciiTheme="majorBidi" w:hAnsiTheme="majorBidi" w:cstheme="majorBidi"/>
                <w:lang w:val="en-US"/>
              </w:rPr>
              <w:br/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0CFD8BB" w14:textId="77777777" w:rsidR="00415159" w:rsidRPr="00080602" w:rsidRDefault="00415159" w:rsidP="0041515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0BA5D05" w14:textId="3E7675E9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288F4F8D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CEB99AF" w14:textId="54982C0F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157390AA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D81852E" w14:textId="7CC86EE4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CDEEAC3" w14:textId="77777777" w:rsidR="00415159" w:rsidRPr="00080602" w:rsidRDefault="00415159" w:rsidP="00415159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EE10565" w14:textId="13028328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998C344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87DDCB" w14:textId="77827A53" w:rsidR="00415159" w:rsidRPr="00080602" w:rsidRDefault="007851F3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B54A9A2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9FC937B" w14:textId="38C0CA52" w:rsidR="00415159" w:rsidRPr="00080602" w:rsidRDefault="00415159" w:rsidP="00415159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9B2912D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2784DBB" w14:textId="1D7C0C6B" w:rsidR="00415159" w:rsidRPr="00080602" w:rsidRDefault="007851F3" w:rsidP="00415159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C4AC55E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827719" w14:textId="48FF02E7" w:rsidR="00415159" w:rsidRPr="00080602" w:rsidRDefault="00415159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71FCCA7" w14:textId="77777777" w:rsidR="00415159" w:rsidRPr="00080602" w:rsidRDefault="00415159" w:rsidP="00415159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9FB02F3" w14:textId="1A0A1F98" w:rsidR="00415159" w:rsidRPr="00572C8A" w:rsidRDefault="007851F3" w:rsidP="00415159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AD0DC7" w14:textId="77777777" w:rsidR="00415159" w:rsidRPr="00572C8A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F65B8B" w14:textId="59F350BA" w:rsidR="00415159" w:rsidRPr="00572C8A" w:rsidRDefault="00415159" w:rsidP="00415159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15159" w:rsidRPr="00080602" w14:paraId="1B1AB52C" w14:textId="77777777" w:rsidTr="007D4E64">
        <w:tc>
          <w:tcPr>
            <w:tcW w:w="2699" w:type="dxa"/>
          </w:tcPr>
          <w:p w14:paraId="3D1D1C91" w14:textId="77777777" w:rsidR="00415159" w:rsidRPr="00080602" w:rsidRDefault="00415159" w:rsidP="00415159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20DDAB50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01DE39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080602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29B71975" w14:textId="77777777" w:rsidR="00415159" w:rsidRPr="00080602" w:rsidRDefault="00415159" w:rsidP="0041515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705874F1" w14:textId="6196519F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0C8B40C8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540FC9E" w14:textId="4523CAD9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39280993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0040D84" w14:textId="30530F59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68754DF" w14:textId="77777777" w:rsidR="00415159" w:rsidRPr="00080602" w:rsidRDefault="00415159" w:rsidP="00415159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0CFD9A2" w14:textId="3EAB441A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0DD07E6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A84D98C" w14:textId="639BB803" w:rsidR="00415159" w:rsidRPr="00080602" w:rsidRDefault="007851F3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59AA547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37154" w14:textId="31E4DD07" w:rsidR="00415159" w:rsidRPr="00080602" w:rsidRDefault="00415159" w:rsidP="00415159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CDF89DD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6B8E849" w14:textId="3AF51906" w:rsidR="00415159" w:rsidRPr="00080602" w:rsidRDefault="007851F3" w:rsidP="00415159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EB3FBE2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9D2CBE3" w14:textId="05BC3910" w:rsidR="00415159" w:rsidRPr="00080602" w:rsidRDefault="00415159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6E4CBE9" w14:textId="77777777" w:rsidR="00415159" w:rsidRPr="00080602" w:rsidRDefault="00415159" w:rsidP="00415159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6F7AA5" w14:textId="116AB8FA" w:rsidR="00415159" w:rsidRPr="00572C8A" w:rsidRDefault="007851F3" w:rsidP="00415159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C0CCFA" w14:textId="77777777" w:rsidR="00415159" w:rsidRPr="00572C8A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4848622" w14:textId="7A09A9B0" w:rsidR="00415159" w:rsidRPr="00572C8A" w:rsidRDefault="00415159" w:rsidP="00415159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15159" w:rsidRPr="00080602" w14:paraId="5F7CB20C" w14:textId="77777777" w:rsidTr="007D4E64">
        <w:tc>
          <w:tcPr>
            <w:tcW w:w="2699" w:type="dxa"/>
          </w:tcPr>
          <w:p w14:paraId="6AA52556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5C96319A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F9C73A" w14:textId="77777777" w:rsidR="00415159" w:rsidRPr="00080602" w:rsidRDefault="00415159" w:rsidP="00415159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715CAD38" w14:textId="77777777" w:rsidR="00415159" w:rsidRPr="00080602" w:rsidRDefault="00415159" w:rsidP="0041515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B6E438B" w14:textId="5EC622C4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2021EB43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04B32EB" w14:textId="222D5405" w:rsidR="00415159" w:rsidRPr="00080602" w:rsidRDefault="00415159" w:rsidP="0041515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117E9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6FED4972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D277FB7" w14:textId="7D80A02C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F5B7F7F" w14:textId="77777777" w:rsidR="00415159" w:rsidRPr="00080602" w:rsidRDefault="00415159" w:rsidP="00415159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4371A42" w14:textId="4E2809B5" w:rsidR="00415159" w:rsidRPr="00080602" w:rsidRDefault="00415159" w:rsidP="00415159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0F717D6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5A5FFB" w14:textId="67EF40A6" w:rsidR="00415159" w:rsidRPr="00080602" w:rsidRDefault="007851F3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021081B" w14:textId="77777777" w:rsidR="00415159" w:rsidRPr="00080602" w:rsidRDefault="00415159" w:rsidP="0041515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40F18A" w14:textId="7F8C4B0D" w:rsidR="00415159" w:rsidRPr="00080602" w:rsidRDefault="00415159" w:rsidP="00415159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C7F0D2E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297395" w14:textId="67CDBED6" w:rsidR="00415159" w:rsidRPr="00080602" w:rsidRDefault="007851F3" w:rsidP="00415159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E43D4BF" w14:textId="77777777" w:rsidR="00415159" w:rsidRPr="00080602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459761" w14:textId="5241832D" w:rsidR="00415159" w:rsidRPr="00080602" w:rsidRDefault="00415159" w:rsidP="00415159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7CD1E9C" w14:textId="77777777" w:rsidR="00415159" w:rsidRPr="00080602" w:rsidRDefault="00415159" w:rsidP="00415159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1C0D41" w14:textId="0CE3CBB2" w:rsidR="00415159" w:rsidRPr="00572C8A" w:rsidRDefault="007851F3" w:rsidP="00415159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355480" w14:textId="77777777" w:rsidR="00415159" w:rsidRPr="00572C8A" w:rsidRDefault="00415159" w:rsidP="0041515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77CD5" w14:textId="59FDD334" w:rsidR="00415159" w:rsidRPr="00572C8A" w:rsidRDefault="00415159" w:rsidP="00415159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572C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15159" w:rsidRPr="007A168E" w14:paraId="2CAD0D12" w14:textId="77777777" w:rsidTr="007D4E64">
        <w:tc>
          <w:tcPr>
            <w:tcW w:w="2699" w:type="dxa"/>
          </w:tcPr>
          <w:p w14:paraId="4DC758D1" w14:textId="77777777" w:rsidR="00415159" w:rsidRPr="00080602" w:rsidRDefault="00415159" w:rsidP="00415159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3A71753" w14:textId="77777777" w:rsidR="00415159" w:rsidRPr="00080602" w:rsidRDefault="00415159" w:rsidP="00415159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C36BD57" w14:textId="77777777" w:rsidR="00415159" w:rsidRPr="00080602" w:rsidRDefault="00415159" w:rsidP="00415159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B0AABEB" w14:textId="77777777" w:rsidR="00415159" w:rsidRPr="00080602" w:rsidRDefault="00415159" w:rsidP="00415159">
            <w:pPr>
              <w:spacing w:line="30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3720CD8" w14:textId="77777777" w:rsidR="00415159" w:rsidRPr="00080602" w:rsidRDefault="00415159" w:rsidP="00415159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9639655" w14:textId="77777777" w:rsidR="00415159" w:rsidRPr="00080602" w:rsidRDefault="00415159" w:rsidP="00415159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C8B08E1" w14:textId="77777777" w:rsidR="00415159" w:rsidRPr="00080602" w:rsidRDefault="00415159" w:rsidP="00415159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CE07CF3" w14:textId="77777777" w:rsidR="00415159" w:rsidRPr="00080602" w:rsidRDefault="00415159" w:rsidP="00415159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B264E9F" w14:textId="77777777" w:rsidR="00415159" w:rsidRPr="00080602" w:rsidRDefault="00415159" w:rsidP="00415159">
            <w:pPr>
              <w:tabs>
                <w:tab w:val="decimal" w:pos="81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7A2E328" w14:textId="77777777" w:rsidR="00415159" w:rsidRPr="00080602" w:rsidRDefault="00415159" w:rsidP="00415159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EF1549E" w14:textId="77777777" w:rsidR="00415159" w:rsidRPr="00080602" w:rsidRDefault="00415159" w:rsidP="00415159">
            <w:pPr>
              <w:tabs>
                <w:tab w:val="decimal" w:pos="810"/>
              </w:tabs>
              <w:spacing w:line="300" w:lineRule="exact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47F822" w14:textId="77777777" w:rsidR="00415159" w:rsidRPr="00080602" w:rsidRDefault="00415159" w:rsidP="00415159">
            <w:pPr>
              <w:tabs>
                <w:tab w:val="left" w:pos="540"/>
              </w:tabs>
              <w:spacing w:line="30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06F5D0" w14:textId="354DFEBA" w:rsidR="00415159" w:rsidRPr="00080602" w:rsidRDefault="007851F3" w:rsidP="00415159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14,573,742</w:t>
            </w:r>
          </w:p>
        </w:tc>
        <w:tc>
          <w:tcPr>
            <w:tcW w:w="90" w:type="dxa"/>
          </w:tcPr>
          <w:p w14:paraId="3D10EEA6" w14:textId="77777777" w:rsidR="00415159" w:rsidRPr="00080602" w:rsidRDefault="00415159" w:rsidP="00415159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A03817" w14:textId="7E0B465A" w:rsidR="00415159" w:rsidRPr="00080602" w:rsidRDefault="00415159" w:rsidP="00415159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14,573,742</w:t>
            </w:r>
          </w:p>
        </w:tc>
        <w:tc>
          <w:tcPr>
            <w:tcW w:w="90" w:type="dxa"/>
          </w:tcPr>
          <w:p w14:paraId="16949669" w14:textId="77777777" w:rsidR="00415159" w:rsidRPr="00080602" w:rsidRDefault="00415159" w:rsidP="00415159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5AFBA1" w14:textId="42F35425" w:rsidR="00415159" w:rsidRPr="00080602" w:rsidRDefault="007851F3" w:rsidP="00415159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32,878,272</w:t>
            </w:r>
          </w:p>
        </w:tc>
        <w:tc>
          <w:tcPr>
            <w:tcW w:w="90" w:type="dxa"/>
          </w:tcPr>
          <w:p w14:paraId="06744641" w14:textId="77777777" w:rsidR="00415159" w:rsidRPr="00080602" w:rsidRDefault="00415159" w:rsidP="00415159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B7DB45" w14:textId="097FE955" w:rsidR="00415159" w:rsidRPr="00080602" w:rsidRDefault="00415159" w:rsidP="00415159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619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</w:rPr>
              <w:t>924</w:t>
            </w:r>
          </w:p>
        </w:tc>
        <w:tc>
          <w:tcPr>
            <w:tcW w:w="90" w:type="dxa"/>
          </w:tcPr>
          <w:p w14:paraId="6963AD9F" w14:textId="77777777" w:rsidR="00415159" w:rsidRPr="00080602" w:rsidRDefault="00415159" w:rsidP="00415159">
            <w:pPr>
              <w:tabs>
                <w:tab w:val="decimal" w:pos="929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089883" w14:textId="0BEFE2FD" w:rsidR="00415159" w:rsidRPr="00572C8A" w:rsidRDefault="007851F3" w:rsidP="00E05E1D">
            <w:pPr>
              <w:spacing w:line="300" w:lineRule="exact"/>
              <w:ind w:left="-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2C8A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90" w:type="dxa"/>
          </w:tcPr>
          <w:p w14:paraId="54CF94B5" w14:textId="77777777" w:rsidR="00415159" w:rsidRPr="00572C8A" w:rsidRDefault="00415159" w:rsidP="00415159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88C9A8" w14:textId="58F0F3A9" w:rsidR="00415159" w:rsidRPr="00572C8A" w:rsidRDefault="00572C8A" w:rsidP="00572C8A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72C8A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</w:tr>
    </w:tbl>
    <w:p w14:paraId="7A80AA9D" w14:textId="77777777" w:rsidR="00C2566B" w:rsidRPr="007A168E" w:rsidRDefault="00C2566B" w:rsidP="007F11EA">
      <w:pPr>
        <w:pStyle w:val="Bo-C1Content"/>
        <w:rPr>
          <w:rFonts w:asciiTheme="majorBidi" w:hAnsiTheme="majorBidi" w:cstheme="majorBidi"/>
          <w:sz w:val="12"/>
          <w:szCs w:val="12"/>
        </w:rPr>
      </w:pPr>
    </w:p>
    <w:p w14:paraId="5134F7E3" w14:textId="77777777" w:rsidR="00BC2C75" w:rsidRPr="007A168E" w:rsidRDefault="00BC2C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BC2C75" w:rsidRPr="007A168E" w:rsidSect="000B7DA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538E7867" w14:textId="0202750C" w:rsidR="00C344C6" w:rsidRPr="008C752E" w:rsidRDefault="00C344C6" w:rsidP="00C344C6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752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B47D8C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และการร่วมค้า</w:t>
      </w:r>
    </w:p>
    <w:p w14:paraId="1BADE262" w14:textId="655E28A7" w:rsidR="00C344C6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4"/>
        <w:gridCol w:w="815"/>
        <w:gridCol w:w="1170"/>
        <w:gridCol w:w="271"/>
        <w:gridCol w:w="1170"/>
        <w:gridCol w:w="271"/>
        <w:gridCol w:w="1170"/>
        <w:gridCol w:w="271"/>
        <w:gridCol w:w="1168"/>
      </w:tblGrid>
      <w:tr w:rsidR="00613D7A" w14:paraId="478F380D" w14:textId="77777777" w:rsidTr="00F11277">
        <w:trPr>
          <w:tblHeader/>
        </w:trPr>
        <w:tc>
          <w:tcPr>
            <w:tcW w:w="2038" w:type="pct"/>
            <w:gridSpan w:val="2"/>
          </w:tcPr>
          <w:p w14:paraId="0D9766DD" w14:textId="77777777" w:rsidR="00613D7A" w:rsidRDefault="00613D7A" w:rsidP="0061004D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pct"/>
            <w:gridSpan w:val="3"/>
            <w:hideMark/>
          </w:tcPr>
          <w:p w14:paraId="0451D606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28C5E53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7" w:type="pct"/>
            <w:gridSpan w:val="3"/>
            <w:hideMark/>
          </w:tcPr>
          <w:p w14:paraId="6E0B6E31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277" w14:paraId="72A817AA" w14:textId="77777777" w:rsidTr="00F11277">
        <w:trPr>
          <w:trHeight w:val="305"/>
          <w:tblHeader/>
        </w:trPr>
        <w:tc>
          <w:tcPr>
            <w:tcW w:w="2038" w:type="pct"/>
            <w:gridSpan w:val="2"/>
          </w:tcPr>
          <w:p w14:paraId="5C661413" w14:textId="2C2A0EF3" w:rsidR="00F11277" w:rsidRDefault="00DA3D6B" w:rsidP="00F11277">
            <w:pPr>
              <w:pStyle w:val="BodyText"/>
              <w:spacing w:after="0"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สามเดือน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631" w:type="pct"/>
            <w:hideMark/>
          </w:tcPr>
          <w:p w14:paraId="531D166F" w14:textId="07F6365D" w:rsidR="00F11277" w:rsidRDefault="00F11277" w:rsidP="00F1127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" w:type="pct"/>
          </w:tcPr>
          <w:p w14:paraId="1DF291FE" w14:textId="77777777" w:rsidR="00F11277" w:rsidRDefault="00F11277" w:rsidP="00F11277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hideMark/>
          </w:tcPr>
          <w:p w14:paraId="7DD785CD" w14:textId="377DC083" w:rsidR="00F11277" w:rsidRDefault="00F11277" w:rsidP="00F1127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pct"/>
          </w:tcPr>
          <w:p w14:paraId="50350315" w14:textId="77777777" w:rsidR="00F11277" w:rsidRDefault="00F11277" w:rsidP="00F1127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1" w:type="pct"/>
            <w:hideMark/>
          </w:tcPr>
          <w:p w14:paraId="1CC40EFA" w14:textId="36020B31" w:rsidR="00F11277" w:rsidRDefault="00F11277" w:rsidP="00F1127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" w:type="pct"/>
          </w:tcPr>
          <w:p w14:paraId="287F5833" w14:textId="77777777" w:rsidR="00F11277" w:rsidRDefault="00F11277" w:rsidP="00F1127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hideMark/>
          </w:tcPr>
          <w:p w14:paraId="38676C07" w14:textId="0DDFC7BF" w:rsidR="00F11277" w:rsidRDefault="00F11277" w:rsidP="00F1127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F11277" w14:paraId="491BEAFB" w14:textId="77777777" w:rsidTr="00F11277">
        <w:trPr>
          <w:tblHeader/>
        </w:trPr>
        <w:tc>
          <w:tcPr>
            <w:tcW w:w="1599" w:type="pct"/>
          </w:tcPr>
          <w:p w14:paraId="35A0CDC5" w14:textId="77777777" w:rsidR="00F11277" w:rsidRDefault="00F11277" w:rsidP="00F1127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0" w:type="pct"/>
          </w:tcPr>
          <w:p w14:paraId="7502BF87" w14:textId="77777777" w:rsidR="00F11277" w:rsidRDefault="00F11277" w:rsidP="00F1127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62" w:type="pct"/>
            <w:gridSpan w:val="7"/>
            <w:hideMark/>
          </w:tcPr>
          <w:p w14:paraId="057A8A65" w14:textId="77777777" w:rsidR="00F11277" w:rsidRDefault="00F11277" w:rsidP="00F1127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1277" w14:paraId="08E7B465" w14:textId="77777777" w:rsidTr="0024600E">
        <w:tc>
          <w:tcPr>
            <w:tcW w:w="1599" w:type="pct"/>
            <w:hideMark/>
          </w:tcPr>
          <w:p w14:paraId="4F12720E" w14:textId="77777777" w:rsidR="00F11277" w:rsidRDefault="00F11277" w:rsidP="00F1127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40" w:type="pct"/>
          </w:tcPr>
          <w:p w14:paraId="11AE58E2" w14:textId="77777777" w:rsidR="00F11277" w:rsidRDefault="00F11277" w:rsidP="00F11277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689488C0" w14:textId="77777777" w:rsidR="00F11277" w:rsidRDefault="00F11277" w:rsidP="00F11277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54F25DD" w14:textId="77777777" w:rsidR="00F11277" w:rsidRDefault="00F11277" w:rsidP="00F1127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86C4947" w14:textId="77777777" w:rsidR="00F11277" w:rsidRDefault="00F11277" w:rsidP="00F11277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D441943" w14:textId="77777777" w:rsidR="00F11277" w:rsidRDefault="00F11277" w:rsidP="00F11277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889EB77" w14:textId="77777777" w:rsidR="00F11277" w:rsidRDefault="00F11277" w:rsidP="00F11277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E1B230D" w14:textId="77777777" w:rsidR="00F11277" w:rsidRDefault="00F11277" w:rsidP="00F11277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321C7600" w14:textId="77777777" w:rsidR="00F11277" w:rsidRDefault="00F11277" w:rsidP="00F11277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1277" w14:paraId="480AD7A8" w14:textId="77777777" w:rsidTr="0024600E">
        <w:tc>
          <w:tcPr>
            <w:tcW w:w="1599" w:type="pct"/>
            <w:hideMark/>
          </w:tcPr>
          <w:p w14:paraId="3C004ABA" w14:textId="0CF805DE" w:rsidR="00F11277" w:rsidRDefault="00F11277" w:rsidP="00F1127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440" w:type="pct"/>
          </w:tcPr>
          <w:p w14:paraId="723F98B6" w14:textId="77777777" w:rsidR="00F11277" w:rsidRDefault="00F11277" w:rsidP="00F11277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vAlign w:val="bottom"/>
          </w:tcPr>
          <w:p w14:paraId="0CD2617A" w14:textId="1C5C4837" w:rsidR="00F11277" w:rsidRPr="004D3ECB" w:rsidRDefault="00CF3495" w:rsidP="00F11277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</w:p>
        </w:tc>
        <w:tc>
          <w:tcPr>
            <w:tcW w:w="146" w:type="pct"/>
            <w:vAlign w:val="bottom"/>
          </w:tcPr>
          <w:p w14:paraId="7DF23366" w14:textId="77777777" w:rsidR="00F11277" w:rsidRDefault="00F11277" w:rsidP="00F11277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FAAC518" w14:textId="2BE459C3" w:rsidR="00F11277" w:rsidRDefault="00453008" w:rsidP="00F11277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907,180</w:t>
            </w:r>
          </w:p>
        </w:tc>
        <w:tc>
          <w:tcPr>
            <w:tcW w:w="146" w:type="pct"/>
            <w:vAlign w:val="bottom"/>
          </w:tcPr>
          <w:p w14:paraId="6557F911" w14:textId="77777777" w:rsidR="00F11277" w:rsidRDefault="00F11277" w:rsidP="00F11277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AFAE8B9" w14:textId="19AAB3ED" w:rsidR="00F11277" w:rsidRDefault="007C17D2" w:rsidP="00BE7D25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B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B4B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616</w:t>
            </w:r>
          </w:p>
        </w:tc>
        <w:tc>
          <w:tcPr>
            <w:tcW w:w="146" w:type="pct"/>
            <w:vAlign w:val="bottom"/>
          </w:tcPr>
          <w:p w14:paraId="06BF0276" w14:textId="77777777" w:rsidR="00F11277" w:rsidRDefault="00F11277" w:rsidP="00F11277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68CE2914" w14:textId="2DE3AE31" w:rsidR="00F11277" w:rsidRDefault="000D167A" w:rsidP="00F11277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907,180</w:t>
            </w:r>
          </w:p>
        </w:tc>
      </w:tr>
      <w:tr w:rsidR="00E161E5" w14:paraId="34004838" w14:textId="77777777" w:rsidTr="00F11277">
        <w:trPr>
          <w:trHeight w:val="353"/>
        </w:trPr>
        <w:tc>
          <w:tcPr>
            <w:tcW w:w="2038" w:type="pct"/>
            <w:gridSpan w:val="2"/>
            <w:hideMark/>
          </w:tcPr>
          <w:p w14:paraId="63001761" w14:textId="4F6354BE" w:rsidR="00E161E5" w:rsidRDefault="00E161E5" w:rsidP="00E161E5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</w:t>
            </w:r>
            <w:r w:rsidR="00D219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72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72F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</w:t>
            </w:r>
            <w:r w:rsidR="000572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="00D219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631" w:type="pct"/>
            <w:vAlign w:val="bottom"/>
          </w:tcPr>
          <w:p w14:paraId="158DCBCB" w14:textId="2B10838E" w:rsidR="00E161E5" w:rsidRPr="003F7C6D" w:rsidRDefault="000572FF" w:rsidP="00564DDB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(1,262)</w:t>
            </w:r>
          </w:p>
        </w:tc>
        <w:tc>
          <w:tcPr>
            <w:tcW w:w="146" w:type="pct"/>
            <w:vAlign w:val="bottom"/>
          </w:tcPr>
          <w:p w14:paraId="7BCFDF44" w14:textId="77777777" w:rsidR="00E161E5" w:rsidRDefault="00E161E5" w:rsidP="00E161E5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0B54091" w14:textId="5EF09D83" w:rsidR="00E161E5" w:rsidRPr="007F655A" w:rsidRDefault="00E161E5" w:rsidP="00E161E5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4,207</w:t>
            </w:r>
          </w:p>
        </w:tc>
        <w:tc>
          <w:tcPr>
            <w:tcW w:w="146" w:type="pct"/>
            <w:vAlign w:val="bottom"/>
          </w:tcPr>
          <w:p w14:paraId="747AE718" w14:textId="77777777" w:rsidR="00E161E5" w:rsidRDefault="00E161E5" w:rsidP="00E161E5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2A007DA1" w14:textId="1CA6AD18" w:rsidR="00E161E5" w:rsidRPr="00AB4B50" w:rsidRDefault="000572FF" w:rsidP="00AB4B50">
            <w:pPr>
              <w:pStyle w:val="BodyText"/>
              <w:tabs>
                <w:tab w:val="decimal" w:pos="794"/>
              </w:tabs>
              <w:spacing w:after="0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B4B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(1,262)</w:t>
            </w:r>
          </w:p>
        </w:tc>
        <w:tc>
          <w:tcPr>
            <w:tcW w:w="146" w:type="pct"/>
            <w:vAlign w:val="bottom"/>
          </w:tcPr>
          <w:p w14:paraId="6FE05158" w14:textId="77777777" w:rsidR="00E161E5" w:rsidRDefault="00E161E5" w:rsidP="00E161E5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pct"/>
            <w:vAlign w:val="bottom"/>
          </w:tcPr>
          <w:p w14:paraId="0B9D7E3B" w14:textId="14BF4E61" w:rsidR="00E161E5" w:rsidRDefault="00E161E5" w:rsidP="00E161E5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4,207</w:t>
            </w:r>
          </w:p>
        </w:tc>
      </w:tr>
      <w:tr w:rsidR="00E161E5" w14:paraId="0C7A8760" w14:textId="77777777" w:rsidTr="00F11277">
        <w:tc>
          <w:tcPr>
            <w:tcW w:w="2038" w:type="pct"/>
            <w:gridSpan w:val="2"/>
            <w:hideMark/>
          </w:tcPr>
          <w:p w14:paraId="09DF5B52" w14:textId="74320D5D" w:rsidR="00E161E5" w:rsidRDefault="00E161E5" w:rsidP="00E161E5">
            <w:pPr>
              <w:pStyle w:val="BodyText"/>
              <w:tabs>
                <w:tab w:val="decimal" w:pos="882"/>
              </w:tabs>
              <w:spacing w:after="0"/>
              <w:ind w:left="256" w:right="-131" w:hanging="2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</w:t>
            </w:r>
            <w:r w:rsidR="00D219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72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72F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0572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="00D219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เบ็ดเสร็จอื่นของ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F1D7F" w14:textId="2C3A3100" w:rsidR="00E161E5" w:rsidRDefault="000572FF" w:rsidP="00E161E5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(1,906)</w:t>
            </w:r>
          </w:p>
        </w:tc>
        <w:tc>
          <w:tcPr>
            <w:tcW w:w="146" w:type="pct"/>
            <w:vAlign w:val="bottom"/>
          </w:tcPr>
          <w:p w14:paraId="36DB80A2" w14:textId="77777777" w:rsidR="00E161E5" w:rsidRDefault="00E161E5" w:rsidP="00E161E5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2851F" w14:textId="58160B9A" w:rsidR="00E161E5" w:rsidRPr="00373036" w:rsidRDefault="00E161E5" w:rsidP="00E161E5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46" w:type="pct"/>
            <w:vAlign w:val="bottom"/>
          </w:tcPr>
          <w:p w14:paraId="1619A791" w14:textId="77777777" w:rsidR="00E161E5" w:rsidRDefault="00E161E5" w:rsidP="00E161E5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E2D14" w14:textId="7B9F1B5E" w:rsidR="00E161E5" w:rsidRPr="00AB4B50" w:rsidRDefault="000572FF" w:rsidP="00AB4B50">
            <w:pPr>
              <w:pStyle w:val="BodyText"/>
              <w:tabs>
                <w:tab w:val="decimal" w:pos="794"/>
              </w:tabs>
              <w:spacing w:after="0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B4B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(1,906)</w:t>
            </w:r>
          </w:p>
        </w:tc>
        <w:tc>
          <w:tcPr>
            <w:tcW w:w="146" w:type="pct"/>
            <w:vAlign w:val="bottom"/>
          </w:tcPr>
          <w:p w14:paraId="79545C70" w14:textId="77777777" w:rsidR="00E161E5" w:rsidRDefault="00E161E5" w:rsidP="00E161E5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B1E6A" w14:textId="3AE423F1" w:rsidR="00E161E5" w:rsidRDefault="00E161E5" w:rsidP="00E161E5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</w:p>
        </w:tc>
      </w:tr>
      <w:tr w:rsidR="00CB3AFB" w14:paraId="46AD3221" w14:textId="77777777" w:rsidTr="0024600E">
        <w:trPr>
          <w:trHeight w:val="269"/>
        </w:trPr>
        <w:tc>
          <w:tcPr>
            <w:tcW w:w="1599" w:type="pct"/>
            <w:hideMark/>
          </w:tcPr>
          <w:p w14:paraId="53A8308F" w14:textId="10B56D85" w:rsidR="00CB3AFB" w:rsidRDefault="00CB3AFB" w:rsidP="00CB3AF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F15E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15E5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F15E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440" w:type="pct"/>
          </w:tcPr>
          <w:p w14:paraId="765BD11C" w14:textId="77777777" w:rsidR="00CB3AFB" w:rsidRDefault="00CB3AFB" w:rsidP="00CB3AFB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22658" w14:textId="5D393882" w:rsidR="00CB3AFB" w:rsidRDefault="000572FF" w:rsidP="00CB3AFB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928,448</w:t>
            </w:r>
          </w:p>
        </w:tc>
        <w:tc>
          <w:tcPr>
            <w:tcW w:w="146" w:type="pct"/>
            <w:vAlign w:val="bottom"/>
          </w:tcPr>
          <w:p w14:paraId="2535CB86" w14:textId="77777777" w:rsidR="00CB3AFB" w:rsidRDefault="00CB3AFB" w:rsidP="00CB3AFB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D8715" w14:textId="21C83CC9" w:rsidR="00CB3AFB" w:rsidRDefault="00CB3AFB" w:rsidP="00CB3AFB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911,659</w:t>
            </w:r>
          </w:p>
        </w:tc>
        <w:tc>
          <w:tcPr>
            <w:tcW w:w="146" w:type="pct"/>
            <w:vAlign w:val="bottom"/>
          </w:tcPr>
          <w:p w14:paraId="36C3FB55" w14:textId="77777777" w:rsidR="00CB3AFB" w:rsidRDefault="00CB3AFB" w:rsidP="00CB3AFB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DC964" w14:textId="1EC1E8A0" w:rsidR="00CB3AFB" w:rsidRDefault="000572FF" w:rsidP="00CB3AFB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928,448</w:t>
            </w:r>
          </w:p>
        </w:tc>
        <w:tc>
          <w:tcPr>
            <w:tcW w:w="146" w:type="pct"/>
            <w:vAlign w:val="bottom"/>
          </w:tcPr>
          <w:p w14:paraId="3573CF2E" w14:textId="77777777" w:rsidR="00CB3AFB" w:rsidRDefault="00CB3AFB" w:rsidP="00CB3AFB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FE6FC" w14:textId="55090731" w:rsidR="00CB3AFB" w:rsidRDefault="006D01BC" w:rsidP="00CB3AFB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911,659</w:t>
            </w:r>
          </w:p>
        </w:tc>
      </w:tr>
      <w:tr w:rsidR="00CB3AFB" w14:paraId="430470CF" w14:textId="77777777" w:rsidTr="0024600E">
        <w:trPr>
          <w:trHeight w:val="269"/>
        </w:trPr>
        <w:tc>
          <w:tcPr>
            <w:tcW w:w="1599" w:type="pct"/>
            <w:hideMark/>
          </w:tcPr>
          <w:p w14:paraId="7D68FAFE" w14:textId="77777777" w:rsidR="00CB3AFB" w:rsidRDefault="00CB3AFB" w:rsidP="00CB3AF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440" w:type="pct"/>
          </w:tcPr>
          <w:p w14:paraId="3F71EEC4" w14:textId="77777777" w:rsidR="00CB3AFB" w:rsidRDefault="00CB3AFB" w:rsidP="00CB3AFB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E19EDC" w14:textId="3CA3DD5C" w:rsidR="00CB3AFB" w:rsidRDefault="00CB3AFB" w:rsidP="00CB3AFB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3A98269A" w14:textId="77777777" w:rsidR="00CB3AFB" w:rsidRDefault="00CB3AFB" w:rsidP="00CB3AFB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0DC320" w14:textId="77777777" w:rsidR="00CB3AFB" w:rsidRDefault="00CB3AFB" w:rsidP="00CB3AFB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7D039304" w14:textId="77777777" w:rsidR="00CB3AFB" w:rsidRDefault="00CB3AFB" w:rsidP="00CB3AFB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2BEBFB" w14:textId="77777777" w:rsidR="00CB3AFB" w:rsidRDefault="00CB3AFB" w:rsidP="00CB3AFB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6908A278" w14:textId="77777777" w:rsidR="00CB3AFB" w:rsidRDefault="00CB3AFB" w:rsidP="00CB3AFB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4DCED5" w14:textId="77777777" w:rsidR="00CB3AFB" w:rsidRDefault="00CB3AFB" w:rsidP="00CB3AFB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CB3AFB" w14:paraId="15EB63AF" w14:textId="77777777" w:rsidTr="0024600E">
        <w:trPr>
          <w:trHeight w:val="269"/>
        </w:trPr>
        <w:tc>
          <w:tcPr>
            <w:tcW w:w="1599" w:type="pct"/>
            <w:hideMark/>
          </w:tcPr>
          <w:p w14:paraId="1C688E37" w14:textId="023CC3E0" w:rsidR="00CB3AFB" w:rsidRDefault="00CB3AFB" w:rsidP="00CB3AF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440" w:type="pct"/>
          </w:tcPr>
          <w:p w14:paraId="7224A5B9" w14:textId="77777777" w:rsidR="00CB3AFB" w:rsidRDefault="00CB3AFB" w:rsidP="00CB3AFB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vAlign w:val="bottom"/>
          </w:tcPr>
          <w:p w14:paraId="02F6B0EF" w14:textId="689EEF75" w:rsidR="00CB3AFB" w:rsidRPr="00806890" w:rsidRDefault="00CB3AFB" w:rsidP="00CB3AFB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146" w:type="pct"/>
            <w:vAlign w:val="bottom"/>
          </w:tcPr>
          <w:p w14:paraId="4CEE64B7" w14:textId="77777777" w:rsidR="00CB3AFB" w:rsidRDefault="00CB3AFB" w:rsidP="00CB3AFB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09A9A8B" w14:textId="75D88339" w:rsidR="00CB3AFB" w:rsidRPr="008E6FEA" w:rsidRDefault="00CB3AFB" w:rsidP="00CB3AFB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257,794</w:t>
            </w:r>
          </w:p>
        </w:tc>
        <w:tc>
          <w:tcPr>
            <w:tcW w:w="146" w:type="pct"/>
            <w:vAlign w:val="bottom"/>
          </w:tcPr>
          <w:p w14:paraId="7627C413" w14:textId="77777777" w:rsidR="00CB3AFB" w:rsidRDefault="00CB3AFB" w:rsidP="00CB3AFB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E99F739" w14:textId="21E8C10C" w:rsidR="00CB3AFB" w:rsidRPr="00A31099" w:rsidRDefault="00CB3AFB" w:rsidP="00CB3AF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23AE3C52" w14:textId="77777777" w:rsidR="00CB3AFB" w:rsidRDefault="00CB3AFB" w:rsidP="00CB3AFB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vAlign w:val="bottom"/>
          </w:tcPr>
          <w:p w14:paraId="6E4CDDF1" w14:textId="1470E2F7" w:rsidR="00CB3AFB" w:rsidRDefault="00CB3AFB" w:rsidP="00CB3AF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CB3AFB" w14:paraId="070CD5B6" w14:textId="77777777" w:rsidTr="0024600E">
        <w:trPr>
          <w:trHeight w:val="269"/>
        </w:trPr>
        <w:tc>
          <w:tcPr>
            <w:tcW w:w="1599" w:type="pct"/>
            <w:hideMark/>
          </w:tcPr>
          <w:p w14:paraId="025BF13E" w14:textId="77777777" w:rsidR="00CB3AFB" w:rsidRDefault="00CB3AFB" w:rsidP="00CB3AF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ส่วนแบ่งกำไรของการร่วมค้า</w:t>
            </w:r>
          </w:p>
          <w:p w14:paraId="1C4281A3" w14:textId="2B2B7904" w:rsidR="00CB3AFB" w:rsidRDefault="00CB3AFB" w:rsidP="00CB3AFB">
            <w:pPr>
              <w:ind w:left="25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440" w:type="pct"/>
          </w:tcPr>
          <w:p w14:paraId="3E7400D7" w14:textId="77777777" w:rsidR="00CB3AFB" w:rsidRDefault="00CB3AFB" w:rsidP="00CB3AFB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vAlign w:val="bottom"/>
          </w:tcPr>
          <w:p w14:paraId="0351128C" w14:textId="3D3440E6" w:rsidR="00CB3AFB" w:rsidRDefault="000572FF" w:rsidP="00CB3AFB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</w:p>
        </w:tc>
        <w:tc>
          <w:tcPr>
            <w:tcW w:w="146" w:type="pct"/>
            <w:vAlign w:val="bottom"/>
          </w:tcPr>
          <w:p w14:paraId="5841418D" w14:textId="77777777" w:rsidR="00CB3AFB" w:rsidRDefault="00CB3AFB" w:rsidP="00CB3AFB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A7C9D02" w14:textId="42A1C90B" w:rsidR="00CB3AFB" w:rsidRPr="00613D7A" w:rsidRDefault="00CB3AFB" w:rsidP="00CB3AFB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1,635</w:t>
            </w:r>
          </w:p>
        </w:tc>
        <w:tc>
          <w:tcPr>
            <w:tcW w:w="146" w:type="pct"/>
            <w:vAlign w:val="bottom"/>
          </w:tcPr>
          <w:p w14:paraId="79A03DF3" w14:textId="77777777" w:rsidR="00CB3AFB" w:rsidRDefault="00CB3AFB" w:rsidP="00CB3AFB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13758685" w14:textId="041337CA" w:rsidR="00CB3AFB" w:rsidRPr="00E05E1D" w:rsidRDefault="000572FF" w:rsidP="00E05E1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5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1EB65DE2" w14:textId="77777777" w:rsidR="00CB3AFB" w:rsidRDefault="00CB3AFB" w:rsidP="00CB3AFB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vAlign w:val="bottom"/>
          </w:tcPr>
          <w:p w14:paraId="553C581B" w14:textId="6E6A0691" w:rsidR="00CB3AFB" w:rsidRPr="00E05E1D" w:rsidRDefault="00CB3AFB" w:rsidP="00CB3AF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5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B3AFB" w14:paraId="009BEB47" w14:textId="77777777" w:rsidTr="0024600E">
        <w:trPr>
          <w:trHeight w:val="269"/>
        </w:trPr>
        <w:tc>
          <w:tcPr>
            <w:tcW w:w="1599" w:type="pct"/>
            <w:hideMark/>
          </w:tcPr>
          <w:p w14:paraId="126F48B0" w14:textId="01613C8A" w:rsidR="00CB3AFB" w:rsidRDefault="00CB3AFB" w:rsidP="00CB3AF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F15E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15E5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F15E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440" w:type="pct"/>
          </w:tcPr>
          <w:p w14:paraId="524449CC" w14:textId="77777777" w:rsidR="00CB3AFB" w:rsidRDefault="00CB3AFB" w:rsidP="00CB3AFB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D00A5A" w14:textId="5E51D2DC" w:rsidR="00CB3AFB" w:rsidRDefault="000572FF" w:rsidP="00CB3AFB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263,515</w:t>
            </w:r>
          </w:p>
        </w:tc>
        <w:tc>
          <w:tcPr>
            <w:tcW w:w="146" w:type="pct"/>
            <w:vAlign w:val="bottom"/>
          </w:tcPr>
          <w:p w14:paraId="6829E01B" w14:textId="77777777" w:rsidR="00CB3AFB" w:rsidRDefault="00CB3AFB" w:rsidP="00CB3AFB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75B9A" w14:textId="4E0A8AAF" w:rsidR="00CB3AFB" w:rsidRDefault="00CB3AFB" w:rsidP="00CB3AFB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259,429</w:t>
            </w:r>
          </w:p>
        </w:tc>
        <w:tc>
          <w:tcPr>
            <w:tcW w:w="146" w:type="pct"/>
            <w:vAlign w:val="bottom"/>
          </w:tcPr>
          <w:p w14:paraId="48D1FD15" w14:textId="77777777" w:rsidR="00CB3AFB" w:rsidRDefault="00CB3AFB" w:rsidP="00CB3AFB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E6FC2D" w14:textId="704FE924" w:rsidR="00CB3AFB" w:rsidRDefault="000572FF" w:rsidP="00E05E1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4A651341" w14:textId="77777777" w:rsidR="00CB3AFB" w:rsidRDefault="00CB3AFB" w:rsidP="00CB3AFB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A07457" w14:textId="7C26EBD1" w:rsidR="00CB3AFB" w:rsidRDefault="00CB3AFB" w:rsidP="00CB3AF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90175AF" w14:textId="77777777" w:rsidR="00C344C6" w:rsidRPr="008C752E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D290B5" w14:textId="424BFC82" w:rsidR="00C344C6" w:rsidRDefault="00C344C6" w:rsidP="00C344C6">
      <w:pPr>
        <w:pStyle w:val="Bo-C1Content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br/>
      </w:r>
      <w:r w:rsidR="007C3F7F">
        <w:rPr>
          <w:rFonts w:asciiTheme="majorBidi" w:hAnsiTheme="majorBidi" w:cstheme="majorBidi"/>
          <w:lang w:val="en-US"/>
        </w:rPr>
        <w:t>3</w:t>
      </w:r>
      <w:r w:rsidR="00AB6437">
        <w:rPr>
          <w:rFonts w:asciiTheme="majorBidi" w:hAnsiTheme="majorBidi" w:cstheme="majorBidi"/>
          <w:lang w:val="en-US"/>
        </w:rPr>
        <w:t>1</w:t>
      </w:r>
      <w:r w:rsidR="007F655A">
        <w:rPr>
          <w:rFonts w:asciiTheme="majorBidi" w:hAnsiTheme="majorBidi" w:cstheme="majorBidi"/>
          <w:lang w:val="en-US"/>
        </w:rPr>
        <w:t xml:space="preserve"> </w:t>
      </w:r>
      <w:r w:rsidR="00AB6437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7C3F7F">
        <w:rPr>
          <w:rFonts w:asciiTheme="majorBidi" w:hAnsiTheme="majorBidi" w:cstheme="majorBidi"/>
          <w:lang w:val="en-US"/>
        </w:rPr>
        <w:t>256</w:t>
      </w:r>
      <w:r w:rsidR="00AB6437">
        <w:rPr>
          <w:rFonts w:asciiTheme="majorBidi" w:hAnsiTheme="majorBidi" w:cstheme="majorBidi"/>
          <w:lang w:val="en-US"/>
        </w:rPr>
        <w:t>9</w:t>
      </w:r>
      <w:r w:rsidRPr="000738DA">
        <w:rPr>
          <w:rFonts w:asciiTheme="majorBidi" w:hAnsiTheme="majorBidi" w:cstheme="majorBidi"/>
          <w:lang w:val="en-US"/>
        </w:rPr>
        <w:t xml:space="preserve"> </w:t>
      </w:r>
      <w:r w:rsidRPr="000738DA">
        <w:rPr>
          <w:rFonts w:asciiTheme="majorBidi" w:hAnsiTheme="majorBidi" w:cstheme="majorBidi"/>
          <w:cs/>
          <w:lang w:val="en-US"/>
        </w:rPr>
        <w:t>กลุ่ม</w:t>
      </w:r>
      <w:r w:rsidRPr="008C752E">
        <w:rPr>
          <w:rFonts w:asciiTheme="majorBidi" w:hAnsiTheme="majorBidi" w:cstheme="majorBidi"/>
          <w:cs/>
          <w:lang w:val="en-US"/>
        </w:rPr>
        <w:t>บริษัทยังมีส่วนแบ่ง</w:t>
      </w:r>
      <w:r w:rsidRPr="008C752E">
        <w:rPr>
          <w:rFonts w:asciiTheme="majorBidi" w:hAnsiTheme="majorBidi" w:cstheme="majorBidi"/>
          <w:cs/>
        </w:rPr>
        <w:t>ผลขาดทุนสะสมที่ยังไม่รับรู้ของบริษัทร่วมจำนวน</w:t>
      </w:r>
      <w:r w:rsidRPr="008C752E">
        <w:rPr>
          <w:rFonts w:asciiTheme="majorBidi" w:hAnsiTheme="majorBidi" w:cstheme="majorBidi"/>
        </w:rPr>
        <w:t xml:space="preserve"> </w:t>
      </w:r>
      <w:r w:rsidR="00FF3BE0">
        <w:rPr>
          <w:rFonts w:asciiTheme="majorBidi" w:hAnsiTheme="majorBidi" w:cstheme="majorBidi"/>
          <w:lang w:val="en-US"/>
        </w:rPr>
        <w:t>985</w:t>
      </w:r>
      <w:r w:rsidR="00806890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>ล้าน</w:t>
      </w:r>
      <w:r w:rsidRPr="008C752E">
        <w:rPr>
          <w:rFonts w:asciiTheme="majorBidi" w:hAnsiTheme="majorBidi" w:cstheme="majorBidi"/>
          <w:spacing w:val="-2"/>
          <w:cs/>
        </w:rPr>
        <w:t xml:space="preserve">บาท </w:t>
      </w:r>
      <w:r w:rsidRPr="008C752E">
        <w:rPr>
          <w:rFonts w:asciiTheme="majorBidi" w:hAnsiTheme="majorBidi" w:cstheme="majorBidi"/>
          <w:spacing w:val="-2"/>
          <w:cs/>
        </w:rPr>
        <w:br/>
      </w:r>
      <w:r w:rsidRPr="008C752E">
        <w:rPr>
          <w:rFonts w:asciiTheme="majorBidi" w:hAnsiTheme="majorBidi" w:cstheme="majorBidi"/>
          <w:i/>
          <w:iCs/>
          <w:spacing w:val="-2"/>
          <w:cs/>
        </w:rPr>
        <w:t>(</w:t>
      </w:r>
      <w:r w:rsidR="007C3F7F">
        <w:rPr>
          <w:i/>
          <w:iCs/>
          <w:lang w:val="en-US"/>
        </w:rPr>
        <w:t>31</w:t>
      </w:r>
      <w:r w:rsidR="000738DA" w:rsidRPr="000738DA">
        <w:rPr>
          <w:i/>
          <w:iCs/>
          <w:lang w:val="en-US"/>
        </w:rPr>
        <w:t xml:space="preserve"> </w:t>
      </w:r>
      <w:r w:rsidR="00950935">
        <w:rPr>
          <w:rFonts w:hint="cs"/>
          <w:i/>
          <w:iCs/>
          <w:cs/>
          <w:lang w:val="en-US"/>
        </w:rPr>
        <w:t>ธันวาคม</w:t>
      </w:r>
      <w:r w:rsidR="000738DA">
        <w:rPr>
          <w:i/>
          <w:iCs/>
          <w:lang w:val="en-US"/>
        </w:rPr>
        <w:t xml:space="preserve"> </w:t>
      </w:r>
      <w:r w:rsidR="007C3F7F">
        <w:rPr>
          <w:rFonts w:asciiTheme="majorBidi" w:hAnsiTheme="majorBidi" w:cstheme="majorBidi"/>
          <w:i/>
          <w:iCs/>
          <w:spacing w:val="-2"/>
          <w:lang w:val="en-US"/>
        </w:rPr>
        <w:t>256</w:t>
      </w:r>
      <w:r w:rsidR="00AB6437">
        <w:rPr>
          <w:rFonts w:asciiTheme="majorBidi" w:hAnsiTheme="majorBidi" w:cstheme="majorBidi"/>
          <w:i/>
          <w:iCs/>
          <w:spacing w:val="-2"/>
          <w:lang w:val="en-US"/>
        </w:rPr>
        <w:t>8</w:t>
      </w:r>
      <w:r w:rsidRPr="008C752E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7C3F7F">
        <w:rPr>
          <w:rFonts w:asciiTheme="majorBidi" w:hAnsiTheme="majorBidi" w:cstheme="majorBidi"/>
          <w:i/>
          <w:iCs/>
          <w:spacing w:val="-2"/>
          <w:lang w:val="en-US"/>
        </w:rPr>
        <w:t>985</w:t>
      </w:r>
      <w:r w:rsidR="00806890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)</w:t>
      </w:r>
      <w:r w:rsidRPr="008C752E">
        <w:rPr>
          <w:rFonts w:asciiTheme="majorBidi" w:hAnsiTheme="majorBidi" w:cstheme="majorBidi"/>
          <w:cs/>
          <w:lang w:val="en-US"/>
        </w:rPr>
        <w:t xml:space="preserve"> </w:t>
      </w:r>
      <w:r w:rsidRPr="008C752E">
        <w:rPr>
          <w:rFonts w:asciiTheme="majorBidi" w:hAnsiTheme="majorBidi" w:cstheme="majorBidi"/>
          <w:spacing w:val="4"/>
          <w:cs/>
          <w:lang w:val="en-US"/>
        </w:rPr>
        <w:t>ก</w:t>
      </w:r>
      <w:r w:rsidRPr="008C752E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14:paraId="205071AC" w14:textId="492593EC" w:rsidR="00806890" w:rsidRDefault="00806890" w:rsidP="00C344C6">
      <w:pPr>
        <w:pStyle w:val="Bo-C1Content"/>
        <w:rPr>
          <w:rFonts w:asciiTheme="majorBidi" w:hAnsiTheme="majorBidi" w:cstheme="majorBidi"/>
        </w:rPr>
      </w:pPr>
    </w:p>
    <w:p w14:paraId="7120FC75" w14:textId="77777777" w:rsidR="00C344C6" w:rsidRPr="001F3EB2" w:rsidRDefault="00C344C6">
      <w:pPr>
        <w:spacing w:line="240" w:lineRule="auto"/>
        <w:rPr>
          <w:rFonts w:asciiTheme="majorBidi" w:hAnsiTheme="majorBidi" w:cstheme="majorBidi"/>
          <w:lang w:val="en-US"/>
        </w:rPr>
        <w:sectPr w:rsidR="00C344C6" w:rsidRPr="001F3EB2" w:rsidSect="00FD3068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</w:rPr>
        <w:br w:type="page"/>
      </w:r>
    </w:p>
    <w:p w14:paraId="3F884D19" w14:textId="519096E1" w:rsidR="00C344C6" w:rsidRPr="007A168E" w:rsidRDefault="00F84512" w:rsidP="00C344C6">
      <w:pPr>
        <w:pStyle w:val="Bo-C1Content"/>
        <w:ind w:hanging="547"/>
        <w:rPr>
          <w:rFonts w:asciiTheme="majorBidi" w:hAnsiTheme="majorBidi" w:cstheme="majorBidi"/>
        </w:rPr>
      </w:pPr>
      <w:r w:rsidRPr="00F84512">
        <w:rPr>
          <w:rFonts w:asciiTheme="majorBidi" w:hAnsiTheme="majorBidi"/>
          <w:cs/>
        </w:rPr>
        <w:lastRenderedPageBreak/>
        <w:t>เงินลงทุนในบริษัทร่วม</w:t>
      </w:r>
      <w:r w:rsidR="009C44E5">
        <w:rPr>
          <w:rFonts w:asciiTheme="majorBidi" w:hAnsiTheme="majorBidi" w:hint="cs"/>
          <w:cs/>
        </w:rPr>
        <w:t>และการร่วมค้า</w:t>
      </w:r>
      <w:r w:rsidRPr="00F84512">
        <w:rPr>
          <w:rFonts w:asciiTheme="majorBidi" w:hAnsiTheme="majorBidi"/>
          <w:cs/>
        </w:rPr>
        <w:t xml:space="preserve"> ณ วันที่ </w:t>
      </w:r>
      <w:r w:rsidR="00F15E5D" w:rsidRPr="00F15E5D">
        <w:rPr>
          <w:rFonts w:asciiTheme="majorBidi" w:hAnsiTheme="majorBidi"/>
        </w:rPr>
        <w:t xml:space="preserve">31 </w:t>
      </w:r>
      <w:r w:rsidR="00F15E5D" w:rsidRPr="00F15E5D">
        <w:rPr>
          <w:rFonts w:asciiTheme="majorBidi" w:hAnsiTheme="majorBidi" w:hint="cs"/>
          <w:cs/>
        </w:rPr>
        <w:t xml:space="preserve">มีนาคม </w:t>
      </w:r>
      <w:r w:rsidR="00F15E5D" w:rsidRPr="00F15E5D">
        <w:rPr>
          <w:rFonts w:asciiTheme="majorBidi" w:hAnsiTheme="majorBidi"/>
        </w:rPr>
        <w:t xml:space="preserve">2569 </w:t>
      </w:r>
      <w:r w:rsidR="00F15E5D" w:rsidRPr="00F15E5D">
        <w:rPr>
          <w:rFonts w:asciiTheme="majorBidi" w:hAnsiTheme="majorBidi"/>
          <w:cs/>
        </w:rPr>
        <w:t xml:space="preserve">และ </w:t>
      </w:r>
      <w:r w:rsidR="00F15E5D" w:rsidRPr="00F15E5D">
        <w:rPr>
          <w:rFonts w:asciiTheme="majorBidi" w:hAnsiTheme="majorBidi"/>
          <w:lang w:val="en-US"/>
        </w:rPr>
        <w:t>31</w:t>
      </w:r>
      <w:r w:rsidR="00F15E5D" w:rsidRPr="00F15E5D">
        <w:rPr>
          <w:rFonts w:asciiTheme="majorBidi" w:hAnsiTheme="majorBidi"/>
          <w:cs/>
        </w:rPr>
        <w:t xml:space="preserve"> ธันวาคม </w:t>
      </w:r>
      <w:r w:rsidR="00F15E5D" w:rsidRPr="00F15E5D">
        <w:rPr>
          <w:rFonts w:asciiTheme="majorBidi" w:hAnsiTheme="majorBidi"/>
          <w:lang w:val="en-US"/>
        </w:rPr>
        <w:t>2568</w:t>
      </w:r>
      <w:r w:rsidR="00C344C6" w:rsidRPr="007A168E">
        <w:rPr>
          <w:rFonts w:asciiTheme="majorBidi" w:hAnsiTheme="majorBidi" w:cstheme="majorBidi"/>
          <w:lang w:val="en-US"/>
        </w:rPr>
        <w:t xml:space="preserve"> </w:t>
      </w:r>
      <w:r w:rsidR="00C344C6" w:rsidRPr="007A168E">
        <w:rPr>
          <w:rFonts w:asciiTheme="majorBidi" w:hAnsiTheme="majorBidi" w:cstheme="majorBidi"/>
          <w:cs/>
        </w:rPr>
        <w:t>มีดังนี้</w:t>
      </w:r>
    </w:p>
    <w:p w14:paraId="6B028D0C" w14:textId="1A6F520E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38D5F709" w14:textId="77777777" w:rsidTr="000B13C3">
        <w:trPr>
          <w:tblHeader/>
        </w:trPr>
        <w:tc>
          <w:tcPr>
            <w:tcW w:w="2970" w:type="dxa"/>
          </w:tcPr>
          <w:p w14:paraId="4E55D283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D79DD8E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573574FD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E7C84" w:rsidRPr="007A168E" w14:paraId="50704CE1" w14:textId="77777777" w:rsidTr="000B13C3">
        <w:trPr>
          <w:tblHeader/>
        </w:trPr>
        <w:tc>
          <w:tcPr>
            <w:tcW w:w="2970" w:type="dxa"/>
          </w:tcPr>
          <w:p w14:paraId="0372E80B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A3CA451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3378ABB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76061B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791D2A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04BC98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67E3C7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63E2A2E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8917CE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12382C" w:rsidRPr="007A168E" w14:paraId="64A300FB" w14:textId="77777777" w:rsidTr="000B13C3">
        <w:trPr>
          <w:tblHeader/>
        </w:trPr>
        <w:tc>
          <w:tcPr>
            <w:tcW w:w="2970" w:type="dxa"/>
          </w:tcPr>
          <w:p w14:paraId="7F4233B8" w14:textId="77777777" w:rsidR="0012382C" w:rsidRPr="007A168E" w:rsidRDefault="0012382C" w:rsidP="0012382C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9C70DD6" w14:textId="77777777" w:rsidR="0012382C" w:rsidRPr="007A168E" w:rsidRDefault="0012382C" w:rsidP="0012382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6A851C" w14:textId="7C0BDF24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1581701F" w14:textId="77777777" w:rsidR="0012382C" w:rsidRPr="0012382C" w:rsidRDefault="0012382C" w:rsidP="0012382C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1B70CC9" w14:textId="36DE96B6" w:rsidR="0012382C" w:rsidRPr="0012382C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0672455A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DB485D" w14:textId="2E017276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3F73FA3E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F53E9EC" w14:textId="39A8135A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3141F4ED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5DFB0B" w14:textId="3CE17558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1274B1C3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D4345F" w14:textId="5D936AE7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64E9F2A2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0E0DAF" w14:textId="3D6CD5E4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7C2FF4CC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CF2A9F" w14:textId="764A6E7C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2382C" w:rsidRPr="007A168E" w14:paraId="0196FDE7" w14:textId="77777777" w:rsidTr="000B13C3">
        <w:trPr>
          <w:tblHeader/>
        </w:trPr>
        <w:tc>
          <w:tcPr>
            <w:tcW w:w="2970" w:type="dxa"/>
          </w:tcPr>
          <w:p w14:paraId="5C699A9D" w14:textId="77777777" w:rsidR="0012382C" w:rsidRPr="007A168E" w:rsidRDefault="0012382C" w:rsidP="0012382C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A5D556C" w14:textId="77777777" w:rsidR="0012382C" w:rsidRPr="007A168E" w:rsidRDefault="0012382C" w:rsidP="0012382C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9A2E8A6" w14:textId="421CC373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09C40F09" w14:textId="77777777" w:rsidR="0012382C" w:rsidRPr="0012382C" w:rsidRDefault="0012382C" w:rsidP="0012382C">
            <w:pPr>
              <w:tabs>
                <w:tab w:val="left" w:pos="540"/>
              </w:tabs>
              <w:spacing w:line="360" w:lineRule="exact"/>
              <w:ind w:left="-164" w:right="20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18180DF" w14:textId="0EB92FB1" w:rsidR="0012382C" w:rsidRPr="0012382C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2039B21F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731132" w14:textId="63A86B9F" w:rsidR="0012382C" w:rsidRPr="007A168E" w:rsidRDefault="0012382C" w:rsidP="0012382C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3967A55F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840112A" w14:textId="57EC18C0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2CDF686D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B5F438" w14:textId="6D4B7F8A" w:rsidR="0012382C" w:rsidRPr="007A168E" w:rsidRDefault="0012382C" w:rsidP="0012382C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0C66BAEC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C1DBA83" w14:textId="4295B49D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7B891811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56D3444" w14:textId="0C08FFED" w:rsidR="0012382C" w:rsidRPr="007A168E" w:rsidRDefault="0012382C" w:rsidP="0012382C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597B0AB7" w14:textId="77777777" w:rsidR="0012382C" w:rsidRPr="007A168E" w:rsidRDefault="0012382C" w:rsidP="0012382C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56EB8A" w14:textId="7F7F8467" w:rsidR="0012382C" w:rsidRPr="007A168E" w:rsidRDefault="0012382C" w:rsidP="0012382C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7F655A" w:rsidRPr="007A168E" w14:paraId="6AC9E1E5" w14:textId="77777777" w:rsidTr="000B13C3">
        <w:trPr>
          <w:tblHeader/>
        </w:trPr>
        <w:tc>
          <w:tcPr>
            <w:tcW w:w="2970" w:type="dxa"/>
          </w:tcPr>
          <w:p w14:paraId="1897488F" w14:textId="77777777" w:rsidR="007F655A" w:rsidRPr="007A168E" w:rsidRDefault="007F655A" w:rsidP="007F655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C74DEB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3F053003" w14:textId="77777777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450FBA15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07628D0D" w14:textId="77777777" w:rsidR="007F655A" w:rsidRPr="007A168E" w:rsidRDefault="007F655A" w:rsidP="007F655A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F655A" w:rsidRPr="007A168E" w14:paraId="1959AC64" w14:textId="77777777" w:rsidTr="000B13C3">
        <w:tc>
          <w:tcPr>
            <w:tcW w:w="2970" w:type="dxa"/>
          </w:tcPr>
          <w:p w14:paraId="5DEBF48B" w14:textId="77777777" w:rsidR="007F655A" w:rsidRPr="007A168E" w:rsidRDefault="007F655A" w:rsidP="007F655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40115721" w14:textId="77777777" w:rsidR="007F655A" w:rsidRPr="007A168E" w:rsidRDefault="007F655A" w:rsidP="007F655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4876A2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AFC2967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CD1455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491D866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77A86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7944CBC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508AE9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FEDD27A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B07740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9DB9F6E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7FF5E2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D08BE69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37D9DC8" w14:textId="77777777" w:rsidR="007F655A" w:rsidRPr="007A168E" w:rsidRDefault="007F655A" w:rsidP="007F655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51AE11D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AFF1C" w14:textId="77777777" w:rsidR="007F655A" w:rsidRPr="007A168E" w:rsidRDefault="007F655A" w:rsidP="007F655A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E5C67" w:rsidRPr="007A168E" w14:paraId="34CB47D6" w14:textId="77777777" w:rsidTr="000B13C3">
        <w:tc>
          <w:tcPr>
            <w:tcW w:w="2970" w:type="dxa"/>
          </w:tcPr>
          <w:p w14:paraId="20373C4A" w14:textId="77777777" w:rsidR="00BE5C67" w:rsidRPr="007A168E" w:rsidRDefault="00BE5C67" w:rsidP="00BE5C6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</w:tcPr>
          <w:p w14:paraId="0210B30F" w14:textId="77777777" w:rsidR="00BE5C67" w:rsidRPr="007A168E" w:rsidRDefault="00BE5C67" w:rsidP="00BE5C6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55B20790" w14:textId="209342D7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29D8F33C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2F82010" w14:textId="330B4F54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03F2C26F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19CDC8" w14:textId="052AFBDD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5FF837A1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7AFF1B" w14:textId="6AB7EC4D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19998847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20DBAA0" w14:textId="4307DE20" w:rsidR="00BE5C67" w:rsidRPr="007A168E" w:rsidRDefault="009D6801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14:paraId="53BD53C1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4305D5" w14:textId="6B8F771A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14:paraId="23437361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DAE1026" w14:textId="76131D81" w:rsidR="00BE5C67" w:rsidRPr="007A168E" w:rsidRDefault="009D6801" w:rsidP="00BE5C6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106,730</w:t>
            </w:r>
          </w:p>
        </w:tc>
        <w:tc>
          <w:tcPr>
            <w:tcW w:w="247" w:type="dxa"/>
          </w:tcPr>
          <w:p w14:paraId="49AE7FAF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653C68" w14:textId="25E4886C" w:rsidR="00BE5C67" w:rsidRPr="007A168E" w:rsidRDefault="00BE5C67" w:rsidP="00BE5C6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697</w:t>
            </w:r>
          </w:p>
        </w:tc>
      </w:tr>
      <w:tr w:rsidR="00BE5C67" w:rsidRPr="007A168E" w14:paraId="393FC78B" w14:textId="77777777" w:rsidTr="000B13C3">
        <w:tc>
          <w:tcPr>
            <w:tcW w:w="2970" w:type="dxa"/>
          </w:tcPr>
          <w:p w14:paraId="758F9F5A" w14:textId="77777777" w:rsidR="00BE5C67" w:rsidRPr="007A168E" w:rsidRDefault="00BE5C67" w:rsidP="00BE5C6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</w:tcPr>
          <w:p w14:paraId="21E12BE5" w14:textId="77777777" w:rsidR="00BE5C67" w:rsidRPr="007A168E" w:rsidRDefault="00BE5C67" w:rsidP="00BE5C6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565DAEC1" w14:textId="4C77FB4F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30615A7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B7984F3" w14:textId="76C6828B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7FEE63F2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77D3CE9" w14:textId="5D0D1238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1A96BC8B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CBEAC1" w14:textId="19761C5E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60F9A1D0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3C18F23" w14:textId="4F27EEFD" w:rsidR="00BE5C67" w:rsidRPr="007A168E" w:rsidRDefault="009D6801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14:paraId="139D251C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EA54C29" w14:textId="73A91A5C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14:paraId="76678214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F63A83" w14:textId="555BA8DA" w:rsidR="00BE5C67" w:rsidRPr="007A168E" w:rsidRDefault="009D6801" w:rsidP="00BE5C67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821,718</w:t>
            </w:r>
          </w:p>
        </w:tc>
        <w:tc>
          <w:tcPr>
            <w:tcW w:w="247" w:type="dxa"/>
          </w:tcPr>
          <w:p w14:paraId="302FC088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2F9EE82" w14:textId="32D76DF3" w:rsidR="00BE5C67" w:rsidRPr="007A168E" w:rsidRDefault="00BE5C67" w:rsidP="00BE5C67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919</w:t>
            </w:r>
          </w:p>
        </w:tc>
      </w:tr>
      <w:tr w:rsidR="00BE5C67" w:rsidRPr="007A168E" w14:paraId="4C437A86" w14:textId="77777777" w:rsidTr="000B13C3">
        <w:tc>
          <w:tcPr>
            <w:tcW w:w="2970" w:type="dxa"/>
          </w:tcPr>
          <w:p w14:paraId="5ED702ED" w14:textId="77777777" w:rsidR="00BE5C67" w:rsidRPr="007A168E" w:rsidRDefault="00BE5C67" w:rsidP="00BE5C67">
            <w:pPr>
              <w:spacing w:line="34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7998195B" w14:textId="77777777" w:rsidR="00BE5C67" w:rsidRPr="007A168E" w:rsidRDefault="00BE5C67" w:rsidP="00BE5C67">
            <w:pPr>
              <w:spacing w:line="34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B11C167" w14:textId="77777777" w:rsidR="00BE5C67" w:rsidRPr="007A168E" w:rsidRDefault="00BE5C67" w:rsidP="00BE5C67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335644F" w14:textId="77777777" w:rsidR="00BE5C67" w:rsidRPr="007A168E" w:rsidRDefault="00BE5C67" w:rsidP="00BE5C67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2560703" w14:textId="77777777" w:rsidR="00BE5C67" w:rsidRPr="007A168E" w:rsidRDefault="00BE5C67" w:rsidP="00BE5C67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957CF89" w14:textId="77777777" w:rsidR="00BE5C67" w:rsidRPr="007A168E" w:rsidRDefault="00BE5C67" w:rsidP="00BE5C67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8C1A59E" w14:textId="77777777" w:rsidR="00BE5C67" w:rsidRPr="007A168E" w:rsidRDefault="00BE5C67" w:rsidP="00BE5C67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7FB7922" w14:textId="77777777" w:rsidR="00BE5C67" w:rsidRPr="007A168E" w:rsidRDefault="00BE5C67" w:rsidP="00BE5C67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5630C49" w14:textId="77777777" w:rsidR="00BE5C67" w:rsidRPr="007A168E" w:rsidRDefault="00BE5C67" w:rsidP="00BE5C67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DAF49B" w14:textId="77777777" w:rsidR="00BE5C67" w:rsidRPr="007A168E" w:rsidRDefault="00BE5C67" w:rsidP="00BE5C67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1E6BEF7" w14:textId="1CBD450E" w:rsidR="00BE5C67" w:rsidRPr="007A168E" w:rsidRDefault="009D6801" w:rsidP="00BE5C67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14:paraId="4C38EFB5" w14:textId="77777777" w:rsidR="00BE5C67" w:rsidRPr="007A168E" w:rsidRDefault="00BE5C67" w:rsidP="00BE5C67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3F50D4C3" w14:textId="0ADB3F4B" w:rsidR="00BE5C67" w:rsidRPr="007A168E" w:rsidRDefault="00BE5C67" w:rsidP="00BE5C67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14:paraId="1AFF06CC" w14:textId="77777777" w:rsidR="00BE5C67" w:rsidRPr="007A168E" w:rsidRDefault="00BE5C67" w:rsidP="00BE5C67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4B47E4D" w14:textId="319B9B1E" w:rsidR="00BE5C67" w:rsidRPr="007A168E" w:rsidRDefault="009D6801" w:rsidP="00BE5C67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928,448</w:t>
            </w:r>
          </w:p>
        </w:tc>
        <w:tc>
          <w:tcPr>
            <w:tcW w:w="247" w:type="dxa"/>
          </w:tcPr>
          <w:p w14:paraId="5B5E20AB" w14:textId="77777777" w:rsidR="00BE5C67" w:rsidRPr="007A168E" w:rsidRDefault="00BE5C67" w:rsidP="00BE5C67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5183203" w14:textId="133715E5" w:rsidR="00BE5C67" w:rsidRPr="007A168E" w:rsidRDefault="00BE5C67" w:rsidP="00BE5C67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616</w:t>
            </w:r>
          </w:p>
        </w:tc>
      </w:tr>
      <w:tr w:rsidR="00BE5C67" w:rsidRPr="007A168E" w14:paraId="6B3EB595" w14:textId="77777777" w:rsidTr="000B13C3">
        <w:tc>
          <w:tcPr>
            <w:tcW w:w="2970" w:type="dxa"/>
          </w:tcPr>
          <w:p w14:paraId="53C053ED" w14:textId="77777777" w:rsidR="00BE5C67" w:rsidRPr="007A168E" w:rsidRDefault="00BE5C67" w:rsidP="00BE5C6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</w:tcPr>
          <w:p w14:paraId="14607E7F" w14:textId="77777777" w:rsidR="00BE5C67" w:rsidRPr="007A168E" w:rsidRDefault="00BE5C67" w:rsidP="00BE5C6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E187FB" w14:textId="77777777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2A8AB6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A1862D9" w14:textId="77777777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950D0C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5228CFC" w14:textId="7777777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874A54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63B6DDB" w14:textId="7777777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0F22F45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0C3332" w14:textId="7777777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D14E9CB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659E86A" w14:textId="7777777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235F1EB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8E7BD2" w14:textId="77777777" w:rsidR="00BE5C67" w:rsidRPr="007A168E" w:rsidRDefault="00BE5C67" w:rsidP="00BE5C6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730EAA7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A6C774" w14:textId="77777777" w:rsidR="00BE5C67" w:rsidRPr="007A168E" w:rsidRDefault="00BE5C67" w:rsidP="00BE5C6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E5C67" w:rsidRPr="007A168E" w14:paraId="4F094426" w14:textId="77777777" w:rsidTr="000B13C3">
        <w:tc>
          <w:tcPr>
            <w:tcW w:w="2970" w:type="dxa"/>
          </w:tcPr>
          <w:p w14:paraId="5FC90C7D" w14:textId="77777777" w:rsidR="00BE5C67" w:rsidRPr="007A168E" w:rsidRDefault="00BE5C67" w:rsidP="00BE5C6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</w:tcPr>
          <w:p w14:paraId="3EF0FEE3" w14:textId="77777777" w:rsidR="00BE5C67" w:rsidRPr="007A168E" w:rsidRDefault="00BE5C67" w:rsidP="00BE5C6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3E6F1E63" w14:textId="31F0F14C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47ED8039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D5CF6C0" w14:textId="1BF73369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7273211A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C9DE4D" w14:textId="5980CC61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6C62138D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94F16D" w14:textId="220744F4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31FE96F9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2A707" w14:textId="42E3D44C" w:rsidR="00BE5C67" w:rsidRPr="007A168E" w:rsidRDefault="009D6801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</w:tcPr>
          <w:p w14:paraId="0DFE5F7C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2A1C467" w14:textId="24CB565C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</w:tcPr>
          <w:p w14:paraId="42F891A3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4F7FB8C" w14:textId="1139B438" w:rsidR="00BE5C67" w:rsidRPr="007A168E" w:rsidRDefault="009D6801" w:rsidP="00BE5C6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87A01D3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BA4DEF0" w14:textId="648760C7" w:rsidR="00BE5C67" w:rsidRPr="007A168E" w:rsidRDefault="00BE5C67" w:rsidP="00BE5C67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E5C67" w:rsidRPr="007A168E" w14:paraId="3C5C455C" w14:textId="77777777" w:rsidTr="000B13C3">
        <w:tc>
          <w:tcPr>
            <w:tcW w:w="2970" w:type="dxa"/>
          </w:tcPr>
          <w:p w14:paraId="31885107" w14:textId="77777777" w:rsidR="00BE5C67" w:rsidRPr="007A168E" w:rsidRDefault="00BE5C67" w:rsidP="00BE5C6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</w:tcPr>
          <w:p w14:paraId="5599509C" w14:textId="77777777" w:rsidR="00BE5C67" w:rsidRPr="007A168E" w:rsidRDefault="00BE5C67" w:rsidP="00BE5C6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B64D0E" w14:textId="0365C429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DB710DD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30ED504" w14:textId="0E4521A6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B0EAF22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615310" w14:textId="3D2D7D81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29BC70FE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47947E" w14:textId="4789D80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7E1885E7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D5F0D9" w14:textId="395447BE" w:rsidR="00BE5C67" w:rsidRPr="007A168E" w:rsidRDefault="009D6801" w:rsidP="00BE5C6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6385671B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FD17272" w14:textId="727019C2" w:rsidR="00BE5C67" w:rsidRPr="007A168E" w:rsidRDefault="00BE5C67" w:rsidP="00BE5C67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12027A6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99DF9E5" w14:textId="6D773503" w:rsidR="00BE5C67" w:rsidRPr="007A168E" w:rsidRDefault="009D6801" w:rsidP="00BE5C6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3C88CA4A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6C55BB6" w14:textId="53807544" w:rsidR="00BE5C67" w:rsidRPr="007A168E" w:rsidRDefault="00BE5C67" w:rsidP="00BE5C67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E5C67" w:rsidRPr="007A168E" w14:paraId="55DDB1FB" w14:textId="77777777" w:rsidTr="000B13C3">
        <w:tc>
          <w:tcPr>
            <w:tcW w:w="2970" w:type="dxa"/>
          </w:tcPr>
          <w:p w14:paraId="3ADDB802" w14:textId="77777777" w:rsidR="00BE5C67" w:rsidRPr="007A168E" w:rsidRDefault="00BE5C67" w:rsidP="00BE5C6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</w:tcPr>
          <w:p w14:paraId="66E8F98B" w14:textId="77777777" w:rsidR="00BE5C67" w:rsidRPr="007A168E" w:rsidRDefault="00BE5C67" w:rsidP="00BE5C6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2BA3B04" w14:textId="7222FA4F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D76C30D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0257ED9" w14:textId="4E544430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59801C5A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2CC9A83" w14:textId="153496A8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1E506A0F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018C75" w14:textId="69F530FC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6C761129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87D35A1" w14:textId="71511F95" w:rsidR="00BE5C67" w:rsidRPr="007A168E" w:rsidRDefault="009D6801" w:rsidP="00BE5C6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67F0BF9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2FB28ED" w14:textId="164AE08B" w:rsidR="00BE5C67" w:rsidRPr="007A168E" w:rsidRDefault="00BE5C67" w:rsidP="00BE5C67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85DBAED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ED90418" w14:textId="3FBDBFE3" w:rsidR="00BE5C67" w:rsidRPr="007A168E" w:rsidRDefault="009D6801" w:rsidP="00BE5C6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7ED911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5A64E5" w14:textId="120AA4B6" w:rsidR="00BE5C67" w:rsidRPr="007A168E" w:rsidRDefault="00BE5C67" w:rsidP="00BE5C67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E5C67" w:rsidRPr="007A168E" w14:paraId="2AB2A6D0" w14:textId="77777777" w:rsidTr="000B13C3">
        <w:tc>
          <w:tcPr>
            <w:tcW w:w="2970" w:type="dxa"/>
          </w:tcPr>
          <w:p w14:paraId="3501CFB6" w14:textId="77777777" w:rsidR="00BE5C67" w:rsidRPr="007A168E" w:rsidRDefault="00BE5C67" w:rsidP="00BE5C6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218A57AE" w14:textId="77777777" w:rsidR="00BE5C67" w:rsidRPr="007A168E" w:rsidRDefault="00BE5C67" w:rsidP="00BE5C6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3526A87" w14:textId="77777777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CD9F5A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A66FF29" w14:textId="77777777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579BF7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0724ED" w14:textId="7777777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207BE6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3E24A8" w14:textId="7777777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1135D8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584B8033" w14:textId="13832D72" w:rsidR="00BE5C67" w:rsidRPr="007A168E" w:rsidRDefault="009D6801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</w:tcPr>
          <w:p w14:paraId="63821179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0FE52CD8" w14:textId="73245C32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</w:tcPr>
          <w:p w14:paraId="65F624CC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2EEE8725" w14:textId="5A6DC224" w:rsidR="00BE5C67" w:rsidRPr="007A168E" w:rsidRDefault="009D6801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928,448</w:t>
            </w:r>
          </w:p>
        </w:tc>
        <w:tc>
          <w:tcPr>
            <w:tcW w:w="247" w:type="dxa"/>
          </w:tcPr>
          <w:p w14:paraId="0FC3528A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53421F2B" w14:textId="49334736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</w:p>
        </w:tc>
      </w:tr>
      <w:tr w:rsidR="00BE5C67" w:rsidRPr="007A168E" w14:paraId="6C1394C3" w14:textId="77777777" w:rsidTr="000B13C3">
        <w:tc>
          <w:tcPr>
            <w:tcW w:w="2970" w:type="dxa"/>
          </w:tcPr>
          <w:p w14:paraId="22B64C83" w14:textId="77777777" w:rsidR="00BE5C67" w:rsidRPr="007A168E" w:rsidRDefault="00BE5C67" w:rsidP="00BE5C67">
            <w:pPr>
              <w:tabs>
                <w:tab w:val="left" w:pos="432"/>
              </w:tabs>
              <w:spacing w:line="240" w:lineRule="auto"/>
              <w:ind w:left="342" w:right="-18" w:hanging="270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46A1F3FD" w14:textId="77777777" w:rsidR="00BE5C67" w:rsidRPr="007A168E" w:rsidRDefault="00BE5C67" w:rsidP="00BE5C67">
            <w:pPr>
              <w:spacing w:line="240" w:lineRule="auto"/>
              <w:ind w:left="-18" w:right="-51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52" w:type="dxa"/>
          </w:tcPr>
          <w:p w14:paraId="4E1A05CE" w14:textId="77777777" w:rsidR="00BE5C67" w:rsidRPr="007A168E" w:rsidRDefault="00BE5C67" w:rsidP="00BE5C6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575D81F5" w14:textId="77777777" w:rsidR="00BE5C67" w:rsidRPr="007A168E" w:rsidRDefault="00BE5C67" w:rsidP="00BE5C6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61" w:type="dxa"/>
          </w:tcPr>
          <w:p w14:paraId="394F70D7" w14:textId="77777777" w:rsidR="00BE5C67" w:rsidRPr="007A168E" w:rsidRDefault="00BE5C67" w:rsidP="00BE5C6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37A8C3F8" w14:textId="77777777" w:rsidR="00BE5C67" w:rsidRPr="007A168E" w:rsidRDefault="00BE5C67" w:rsidP="00BE5C6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6072CF18" w14:textId="77777777" w:rsidR="00BE5C67" w:rsidRPr="007A168E" w:rsidRDefault="00BE5C67" w:rsidP="00BE5C67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F7FA8EE" w14:textId="77777777" w:rsidR="00BE5C67" w:rsidRPr="007A168E" w:rsidRDefault="00BE5C67" w:rsidP="00BE5C6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4F808ACD" w14:textId="77777777" w:rsidR="00BE5C67" w:rsidRPr="007A168E" w:rsidRDefault="00BE5C67" w:rsidP="00BE5C67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1159BA3C" w14:textId="77777777" w:rsidR="00BE5C67" w:rsidRPr="007A168E" w:rsidRDefault="00BE5C67" w:rsidP="00BE5C6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3A4A4885" w14:textId="77777777" w:rsidR="00BE5C67" w:rsidRPr="007A168E" w:rsidRDefault="00BE5C67" w:rsidP="00BE5C6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4ECCDD0C" w14:textId="77777777" w:rsidR="00BE5C67" w:rsidRPr="007A168E" w:rsidRDefault="00BE5C67" w:rsidP="00BE5C6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2449012F" w14:textId="77777777" w:rsidR="00BE5C67" w:rsidRPr="007A168E" w:rsidRDefault="00BE5C67" w:rsidP="00BE5C6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1FBF2A2A" w14:textId="77777777" w:rsidR="00BE5C67" w:rsidRPr="007A168E" w:rsidRDefault="00BE5C67" w:rsidP="00BE5C6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03C148AE" w14:textId="77777777" w:rsidR="00BE5C67" w:rsidRPr="007A168E" w:rsidRDefault="00BE5C67" w:rsidP="00BE5C67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90DF043" w14:textId="77777777" w:rsidR="00BE5C67" w:rsidRPr="007A168E" w:rsidRDefault="00BE5C67" w:rsidP="00BE5C6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16C704E5" w14:textId="77777777" w:rsidR="00BE5C67" w:rsidRPr="007A168E" w:rsidRDefault="00BE5C67" w:rsidP="00BE5C67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BE5C67" w:rsidRPr="007A168E" w14:paraId="10422A36" w14:textId="77777777" w:rsidTr="000B13C3">
        <w:tc>
          <w:tcPr>
            <w:tcW w:w="2970" w:type="dxa"/>
          </w:tcPr>
          <w:p w14:paraId="463EF94C" w14:textId="77777777" w:rsidR="00BE5C67" w:rsidRPr="007A168E" w:rsidRDefault="00BE5C67" w:rsidP="00BE5C6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78EEA735" w14:textId="77777777" w:rsidR="00BE5C67" w:rsidRPr="007A168E" w:rsidRDefault="00BE5C67" w:rsidP="00BE5C6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76918AD8" w14:textId="77777777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888491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8529182" w14:textId="77777777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2A4F21B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E8D366" w14:textId="7777777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029E83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87D2BF" w14:textId="7777777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BACA3FB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1BAFAD" w14:textId="7777777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62F2B03" w14:textId="77777777" w:rsidR="00BE5C67" w:rsidRPr="007A168E" w:rsidRDefault="00BE5C67" w:rsidP="00BE5C6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A91B72E" w14:textId="7777777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32D362E" w14:textId="77777777" w:rsidR="00BE5C67" w:rsidRPr="007A168E" w:rsidRDefault="00BE5C67" w:rsidP="00BE5C6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8844DB8" w14:textId="7777777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6A63881" w14:textId="77777777" w:rsidR="00BE5C67" w:rsidRPr="007A168E" w:rsidRDefault="00BE5C67" w:rsidP="00BE5C6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D26A3B" w14:textId="7777777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E5C67" w:rsidRPr="007A168E" w14:paraId="6336AD1B" w14:textId="77777777" w:rsidTr="000B13C3">
        <w:tc>
          <w:tcPr>
            <w:tcW w:w="2970" w:type="dxa"/>
          </w:tcPr>
          <w:p w14:paraId="555A05C0" w14:textId="77777777" w:rsidR="00BE5C67" w:rsidRPr="007A168E" w:rsidRDefault="00BE5C67" w:rsidP="00BE5C6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799B7010" w14:textId="77777777" w:rsidR="00BE5C67" w:rsidRPr="007A168E" w:rsidRDefault="00BE5C67" w:rsidP="00BE5C6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5B27036E" w14:textId="5BE6F9F4" w:rsidR="00BE5C67" w:rsidRPr="007A168E" w:rsidRDefault="001D0EA4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35.11</w:t>
            </w:r>
          </w:p>
        </w:tc>
        <w:tc>
          <w:tcPr>
            <w:tcW w:w="247" w:type="dxa"/>
          </w:tcPr>
          <w:p w14:paraId="02BB8947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F8E1500" w14:textId="128AB4D3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47" w:type="dxa"/>
          </w:tcPr>
          <w:p w14:paraId="38C88149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F14A7A8" w14:textId="4DCAE1B4" w:rsidR="00BE5C67" w:rsidRPr="007A168E" w:rsidRDefault="001D0EA4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5670C593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5887D2" w14:textId="6B922D4D" w:rsidR="00BE5C67" w:rsidRPr="007A168E" w:rsidRDefault="00BE5C67" w:rsidP="00BE5C67">
            <w:pPr>
              <w:tabs>
                <w:tab w:val="decimal" w:pos="754"/>
              </w:tabs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25F60F3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0172610" w14:textId="0B9FC68D" w:rsidR="00BE5C67" w:rsidRPr="007A168E" w:rsidRDefault="001D0EA4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731C2134" w14:textId="77777777" w:rsidR="00BE5C67" w:rsidRPr="007A168E" w:rsidRDefault="00BE5C67" w:rsidP="00BE5C6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932CF97" w14:textId="0B3DDA89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D528588" w14:textId="77777777" w:rsidR="00BE5C67" w:rsidRPr="007A168E" w:rsidRDefault="00BE5C67" w:rsidP="00BE5C6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1D99CA7" w14:textId="56968CEC" w:rsidR="00BE5C67" w:rsidRPr="007A168E" w:rsidRDefault="001D0EA4" w:rsidP="00BE5C67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263,515</w:t>
            </w:r>
          </w:p>
        </w:tc>
        <w:tc>
          <w:tcPr>
            <w:tcW w:w="247" w:type="dxa"/>
          </w:tcPr>
          <w:p w14:paraId="445BA23C" w14:textId="77777777" w:rsidR="00BE5C67" w:rsidRPr="007A168E" w:rsidRDefault="00BE5C67" w:rsidP="00BE5C6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A6BC379" w14:textId="15EA1F89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</w:tr>
      <w:tr w:rsidR="00BE5C67" w:rsidRPr="007A168E" w14:paraId="0507B893" w14:textId="77777777" w:rsidTr="000B13C3">
        <w:tc>
          <w:tcPr>
            <w:tcW w:w="2970" w:type="dxa"/>
          </w:tcPr>
          <w:p w14:paraId="439BCED5" w14:textId="77777777" w:rsidR="00BE5C67" w:rsidRPr="007A168E" w:rsidRDefault="00BE5C67" w:rsidP="00BE5C6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4B5A9C0B" w14:textId="77777777" w:rsidR="00BE5C67" w:rsidRPr="007A168E" w:rsidRDefault="00BE5C67" w:rsidP="00BE5C6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E212397" w14:textId="77777777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85F50A5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A575ED" w14:textId="77777777" w:rsidR="00BE5C67" w:rsidRPr="007A168E" w:rsidRDefault="00BE5C67" w:rsidP="00BE5C6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5A9D07A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AFA7D1" w14:textId="7777777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C5F26A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F19F27" w14:textId="77777777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73826C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5D5F283F" w14:textId="4E1E6B28" w:rsidR="00BE5C67" w:rsidRPr="007A168E" w:rsidRDefault="001D0EA4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2697EFE0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2DDA28F0" w14:textId="1A916A34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5613A62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09881D" w14:textId="305993F3" w:rsidR="00BE5C67" w:rsidRPr="007A168E" w:rsidRDefault="001D0EA4" w:rsidP="00BE5C67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263,515</w:t>
            </w:r>
          </w:p>
        </w:tc>
        <w:tc>
          <w:tcPr>
            <w:tcW w:w="247" w:type="dxa"/>
          </w:tcPr>
          <w:p w14:paraId="6EB77116" w14:textId="77777777" w:rsidR="00BE5C67" w:rsidRPr="007A168E" w:rsidRDefault="00BE5C67" w:rsidP="00BE5C6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E7A4DCF" w14:textId="1515B7C0" w:rsidR="00BE5C67" w:rsidRPr="007A168E" w:rsidRDefault="00BE5C67" w:rsidP="00BE5C6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</w:p>
        </w:tc>
      </w:tr>
    </w:tbl>
    <w:p w14:paraId="3BAB9EBB" w14:textId="38B56F6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237F98F6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77212A04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402C1113" w14:textId="77777777" w:rsidR="00C344C6" w:rsidRPr="007A168E" w:rsidRDefault="00C344C6" w:rsidP="00C344C6">
      <w:pPr>
        <w:pStyle w:val="Bo-C1Content"/>
        <w:rPr>
          <w:rFonts w:asciiTheme="majorBidi" w:hAnsiTheme="majorBidi" w:cstheme="majorBidi"/>
        </w:rPr>
        <w:sectPr w:rsidR="00C344C6" w:rsidRPr="007A168E" w:rsidSect="000B7DA2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78FA285E" w14:textId="77777777" w:rsidTr="000B13C3">
        <w:trPr>
          <w:tblHeader/>
        </w:trPr>
        <w:tc>
          <w:tcPr>
            <w:tcW w:w="2970" w:type="dxa"/>
          </w:tcPr>
          <w:p w14:paraId="5E3A526E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79399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0BA2A0A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7C84" w:rsidRPr="007A168E" w14:paraId="22712955" w14:textId="77777777" w:rsidTr="000B13C3">
        <w:trPr>
          <w:tblHeader/>
        </w:trPr>
        <w:tc>
          <w:tcPr>
            <w:tcW w:w="2970" w:type="dxa"/>
          </w:tcPr>
          <w:p w14:paraId="2FEB8819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9D0FAE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13739C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1EAF6B1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AAB4F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91E89A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1392D762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35D81A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54490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7A0215" w:rsidRPr="007A168E" w14:paraId="56E316AF" w14:textId="77777777" w:rsidTr="000B13C3">
        <w:trPr>
          <w:tblHeader/>
        </w:trPr>
        <w:tc>
          <w:tcPr>
            <w:tcW w:w="2970" w:type="dxa"/>
          </w:tcPr>
          <w:p w14:paraId="6A4B5BB9" w14:textId="77777777" w:rsidR="007A0215" w:rsidRPr="007A168E" w:rsidRDefault="007A0215" w:rsidP="007A0215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80AAABC" w14:textId="77777777" w:rsidR="007A0215" w:rsidRPr="007A168E" w:rsidRDefault="007A0215" w:rsidP="007A021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C44E907" w14:textId="68F9A4B7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7AAC9F9C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741D6E" w14:textId="0A4B20EB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4099E53E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AFC6505" w14:textId="4B2CB198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6FBC676D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9D8AF1E" w14:textId="5318193A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78C2E8BD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678881" w14:textId="67791F30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66ECA1CA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07B5ED" w14:textId="36C9E249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14:paraId="05DAFC06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032B20" w14:textId="3D3FBFCC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3D9A4643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28657CC" w14:textId="107699A8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238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A0215" w:rsidRPr="007A168E" w14:paraId="19F974D1" w14:textId="77777777" w:rsidTr="000B13C3">
        <w:trPr>
          <w:tblHeader/>
        </w:trPr>
        <w:tc>
          <w:tcPr>
            <w:tcW w:w="2970" w:type="dxa"/>
          </w:tcPr>
          <w:p w14:paraId="60EA0ECA" w14:textId="77777777" w:rsidR="007A0215" w:rsidRPr="007A168E" w:rsidRDefault="007A0215" w:rsidP="007A0215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E4645B6" w14:textId="77777777" w:rsidR="007A0215" w:rsidRPr="007A168E" w:rsidRDefault="007A0215" w:rsidP="007A021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8ED00EE" w14:textId="0731F2E0" w:rsidR="007A0215" w:rsidRPr="007A168E" w:rsidRDefault="007A0215" w:rsidP="007A021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77496B92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B0BA52" w14:textId="6B6884B6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54E8C669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1109632" w14:textId="5407BD81" w:rsidR="007A0215" w:rsidRPr="007A168E" w:rsidRDefault="007A0215" w:rsidP="007A021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745EACCA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17BD2A" w14:textId="7311C5FD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7CC0DC54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D18E43" w14:textId="256B7963" w:rsidR="007A0215" w:rsidRPr="007A168E" w:rsidRDefault="007A0215" w:rsidP="007A021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3B4B4AAD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27C9A60" w14:textId="0BD7FEF7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113B3250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705EDF2" w14:textId="3A04F019" w:rsidR="007A0215" w:rsidRPr="007A168E" w:rsidRDefault="007A0215" w:rsidP="007A0215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7" w:type="dxa"/>
          </w:tcPr>
          <w:p w14:paraId="29863050" w14:textId="77777777" w:rsidR="007A0215" w:rsidRPr="007A168E" w:rsidRDefault="007A0215" w:rsidP="007A0215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BF826E9" w14:textId="28C6C3B2" w:rsidR="007A0215" w:rsidRPr="007A168E" w:rsidRDefault="007A0215" w:rsidP="007A0215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1238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450A87" w:rsidRPr="007A168E" w14:paraId="0289D932" w14:textId="77777777" w:rsidTr="000B13C3">
        <w:trPr>
          <w:tblHeader/>
        </w:trPr>
        <w:tc>
          <w:tcPr>
            <w:tcW w:w="2970" w:type="dxa"/>
          </w:tcPr>
          <w:p w14:paraId="120323EF" w14:textId="77777777" w:rsidR="00450A87" w:rsidRPr="007A168E" w:rsidRDefault="00450A87" w:rsidP="00450A8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D864F88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44A5E7BA" w14:textId="77777777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2BB7A3D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3F1422DA" w14:textId="77777777" w:rsidR="00450A87" w:rsidRPr="007A168E" w:rsidRDefault="00450A87" w:rsidP="00450A87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450A87" w:rsidRPr="007A168E" w14:paraId="37C21E1E" w14:textId="77777777" w:rsidTr="000B13C3">
        <w:tc>
          <w:tcPr>
            <w:tcW w:w="2970" w:type="dxa"/>
          </w:tcPr>
          <w:p w14:paraId="7D5DF806" w14:textId="77777777" w:rsidR="00450A87" w:rsidRPr="007A168E" w:rsidRDefault="00450A87" w:rsidP="00450A8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9010C79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84845F6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0DD8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730A612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05FC25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AED66D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264D934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ED9647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2AAFB5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78C80B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89F1181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6F74F5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3E68E7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4D65C" w14:textId="77777777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1D03A7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C5F1C02" w14:textId="77777777" w:rsidR="00450A87" w:rsidRPr="007A168E" w:rsidRDefault="00450A87" w:rsidP="00450A87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6623B" w:rsidRPr="007A168E" w14:paraId="1322FC51" w14:textId="77777777" w:rsidTr="000B13C3">
        <w:tc>
          <w:tcPr>
            <w:tcW w:w="2970" w:type="dxa"/>
          </w:tcPr>
          <w:p w14:paraId="2D0A30E1" w14:textId="77777777" w:rsidR="0036623B" w:rsidRPr="007A168E" w:rsidRDefault="0036623B" w:rsidP="0036623B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</w:tcPr>
          <w:p w14:paraId="7B01E241" w14:textId="77777777" w:rsidR="0036623B" w:rsidRPr="007A168E" w:rsidRDefault="0036623B" w:rsidP="0036623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1251D280" w14:textId="5E97AC87" w:rsidR="0036623B" w:rsidRPr="007A168E" w:rsidRDefault="0036623B" w:rsidP="0036623B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9514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247" w:type="dxa"/>
          </w:tcPr>
          <w:p w14:paraId="680527C7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8D3EEBC" w14:textId="3D7A8660" w:rsidR="0036623B" w:rsidRPr="007A168E" w:rsidRDefault="0036623B" w:rsidP="0036623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57A7C49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6FEDC21" w14:textId="32F6E2B5" w:rsidR="0036623B" w:rsidRPr="007A168E" w:rsidRDefault="0036623B" w:rsidP="0036623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A4FAF23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FEA0B0" w14:textId="1B788376" w:rsidR="0036623B" w:rsidRPr="007A168E" w:rsidRDefault="0036623B" w:rsidP="0036623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C676B03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6811B4C" w14:textId="02701C74" w:rsidR="0036623B" w:rsidRPr="007A168E" w:rsidRDefault="0036623B" w:rsidP="0036623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14:paraId="7200F7D7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A30ED04" w14:textId="3D2343B9" w:rsidR="0036623B" w:rsidRPr="007A168E" w:rsidRDefault="0036623B" w:rsidP="0036623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</w:tcPr>
          <w:p w14:paraId="32017A4F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BE09F4" w14:textId="5AD6C18A" w:rsidR="0036623B" w:rsidRPr="007A168E" w:rsidRDefault="0036623B" w:rsidP="0036623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106,730</w:t>
            </w:r>
          </w:p>
        </w:tc>
        <w:tc>
          <w:tcPr>
            <w:tcW w:w="247" w:type="dxa"/>
          </w:tcPr>
          <w:p w14:paraId="7E90CCFF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15607B" w14:textId="7D090B8B" w:rsidR="0036623B" w:rsidRPr="007A168E" w:rsidRDefault="0036623B" w:rsidP="0036623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697</w:t>
            </w:r>
          </w:p>
        </w:tc>
      </w:tr>
      <w:tr w:rsidR="0036623B" w:rsidRPr="007A168E" w14:paraId="78CF78EB" w14:textId="77777777" w:rsidTr="000B13C3">
        <w:tc>
          <w:tcPr>
            <w:tcW w:w="2970" w:type="dxa"/>
          </w:tcPr>
          <w:p w14:paraId="40367AA7" w14:textId="77777777" w:rsidR="0036623B" w:rsidRPr="007A168E" w:rsidRDefault="0036623B" w:rsidP="0036623B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</w:tcPr>
          <w:p w14:paraId="050C4099" w14:textId="77777777" w:rsidR="0036623B" w:rsidRPr="007A168E" w:rsidRDefault="0036623B" w:rsidP="0036623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4216DE96" w14:textId="44A76D09" w:rsidR="0036623B" w:rsidRPr="007A168E" w:rsidRDefault="0036623B" w:rsidP="0036623B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9514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247" w:type="dxa"/>
          </w:tcPr>
          <w:p w14:paraId="0265F265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C10AE43" w14:textId="651F58DC" w:rsidR="0036623B" w:rsidRPr="007A168E" w:rsidRDefault="0036623B" w:rsidP="0036623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46FA0234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3368C6" w14:textId="44640FB2" w:rsidR="0036623B" w:rsidRPr="007A168E" w:rsidRDefault="0036623B" w:rsidP="0036623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F472C46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7A6A0C" w14:textId="4A3950F2" w:rsidR="0036623B" w:rsidRPr="007A168E" w:rsidRDefault="0036623B" w:rsidP="0036623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B4336D0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C9A8522" w14:textId="22002F56" w:rsidR="0036623B" w:rsidRPr="007A168E" w:rsidRDefault="0036623B" w:rsidP="0036623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14:paraId="3EF22C56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B9BC7EA" w14:textId="7E32C16F" w:rsidR="0036623B" w:rsidRPr="007A168E" w:rsidRDefault="0036623B" w:rsidP="0036623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</w:tcPr>
          <w:p w14:paraId="525152B2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4DE45B7" w14:textId="5E56D327" w:rsidR="0036623B" w:rsidRPr="007A168E" w:rsidRDefault="0036623B" w:rsidP="0036623B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821,718</w:t>
            </w:r>
          </w:p>
        </w:tc>
        <w:tc>
          <w:tcPr>
            <w:tcW w:w="247" w:type="dxa"/>
          </w:tcPr>
          <w:p w14:paraId="2E254929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7746EE7" w14:textId="075F2B98" w:rsidR="0036623B" w:rsidRPr="007A168E" w:rsidRDefault="0036623B" w:rsidP="0036623B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919</w:t>
            </w:r>
          </w:p>
        </w:tc>
      </w:tr>
      <w:tr w:rsidR="0036623B" w:rsidRPr="007A168E" w14:paraId="50C88DD7" w14:textId="77777777" w:rsidTr="000B13C3">
        <w:tc>
          <w:tcPr>
            <w:tcW w:w="2970" w:type="dxa"/>
          </w:tcPr>
          <w:p w14:paraId="4A5EC9E1" w14:textId="77777777" w:rsidR="0036623B" w:rsidRPr="007A168E" w:rsidRDefault="0036623B" w:rsidP="0036623B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317395FB" w14:textId="77777777" w:rsidR="0036623B" w:rsidRPr="007A168E" w:rsidRDefault="0036623B" w:rsidP="0036623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A4D7E79" w14:textId="77777777" w:rsidR="0036623B" w:rsidRPr="007A168E" w:rsidRDefault="0036623B" w:rsidP="0036623B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F9BBF4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CAC4ADF" w14:textId="77777777" w:rsidR="0036623B" w:rsidRPr="007A168E" w:rsidRDefault="0036623B" w:rsidP="0036623B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C10E93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58F4C5" w14:textId="77777777" w:rsidR="0036623B" w:rsidRPr="007A168E" w:rsidRDefault="0036623B" w:rsidP="0036623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CB2FB77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65CC2A" w14:textId="77777777" w:rsidR="0036623B" w:rsidRPr="007A168E" w:rsidRDefault="0036623B" w:rsidP="0036623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56291F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31745724" w14:textId="7C24BBA0" w:rsidR="0036623B" w:rsidRPr="007A168E" w:rsidRDefault="0036623B" w:rsidP="0036623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14:paraId="573FC17D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43EEC834" w14:textId="27D5AF3E" w:rsidR="0036623B" w:rsidRPr="007A168E" w:rsidRDefault="0036623B" w:rsidP="0036623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</w:tcPr>
          <w:p w14:paraId="3A834D08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5A2EF316" w14:textId="36C354E8" w:rsidR="0036623B" w:rsidRPr="007A168E" w:rsidRDefault="0036623B" w:rsidP="0036623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928,448</w:t>
            </w:r>
          </w:p>
        </w:tc>
        <w:tc>
          <w:tcPr>
            <w:tcW w:w="247" w:type="dxa"/>
          </w:tcPr>
          <w:p w14:paraId="56308242" w14:textId="77777777" w:rsidR="0036623B" w:rsidRPr="007A168E" w:rsidRDefault="0036623B" w:rsidP="0036623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021411" w14:textId="5A4B8E1B" w:rsidR="0036623B" w:rsidRPr="007A168E" w:rsidRDefault="0036623B" w:rsidP="0036623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17E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</w:p>
        </w:tc>
      </w:tr>
    </w:tbl>
    <w:p w14:paraId="1BF1CF2F" w14:textId="46B20596" w:rsidR="005E7C84" w:rsidRPr="007A168E" w:rsidRDefault="005E7C84">
      <w:pPr>
        <w:rPr>
          <w:rFonts w:asciiTheme="majorBidi" w:hAnsiTheme="majorBidi" w:cstheme="majorBidi"/>
        </w:rPr>
      </w:pPr>
    </w:p>
    <w:p w14:paraId="49D8A2A0" w14:textId="2528CB79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</w:t>
      </w:r>
      <w:r w:rsidR="002F1F2E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ของกลุ่มบริษัทและบริษัทไม่มีการจ่ายเงินปันผลในระหว่าง</w:t>
      </w:r>
      <w:r w:rsidR="004E0AEE" w:rsidRPr="004E0AEE">
        <w:rPr>
          <w:cs/>
          <w:lang w:val="en-US"/>
        </w:rPr>
        <w:t>งวด</w:t>
      </w:r>
      <w:r w:rsidR="009F6BAB">
        <w:rPr>
          <w:rFonts w:hint="cs"/>
          <w:cs/>
          <w:lang w:val="en-US"/>
        </w:rPr>
        <w:t>สาม</w:t>
      </w:r>
      <w:r w:rsidR="00CF0A97" w:rsidRPr="004E0AEE">
        <w:rPr>
          <w:cs/>
          <w:lang w:val="en-US"/>
        </w:rPr>
        <w:t xml:space="preserve">เดือนสิ้นสุดวันที่ </w:t>
      </w:r>
      <w:r w:rsidR="009F6BAB">
        <w:rPr>
          <w:lang w:val="en-US"/>
        </w:rPr>
        <w:t>31</w:t>
      </w:r>
      <w:r w:rsidR="00CF0A97" w:rsidRPr="004E0AEE">
        <w:rPr>
          <w:cs/>
          <w:lang w:val="en-US"/>
        </w:rPr>
        <w:t xml:space="preserve"> </w:t>
      </w:r>
      <w:r w:rsidR="009F6BAB">
        <w:rPr>
          <w:rFonts w:hint="cs"/>
          <w:cs/>
          <w:lang w:val="en-US"/>
        </w:rPr>
        <w:t>มีนาคม</w:t>
      </w:r>
      <w:r w:rsidR="00CF0A97">
        <w:rPr>
          <w:rFonts w:hint="cs"/>
          <w:cs/>
          <w:lang w:val="en-US"/>
        </w:rPr>
        <w:t xml:space="preserve"> </w:t>
      </w:r>
      <w:r w:rsidR="007C3F7F">
        <w:rPr>
          <w:lang w:val="en-US"/>
        </w:rPr>
        <w:t>256</w:t>
      </w:r>
      <w:r w:rsidR="009F6BAB">
        <w:rPr>
          <w:lang w:val="en-US"/>
        </w:rPr>
        <w:t>9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="007C3F7F">
        <w:rPr>
          <w:rFonts w:asciiTheme="majorBidi" w:hAnsiTheme="majorBidi" w:cstheme="majorBidi"/>
          <w:lang w:val="en-US"/>
        </w:rPr>
        <w:t>256</w:t>
      </w:r>
      <w:r w:rsidR="009F6BAB">
        <w:rPr>
          <w:rFonts w:asciiTheme="majorBidi" w:hAnsiTheme="majorBidi" w:cstheme="majorBidi"/>
          <w:lang w:val="en-US"/>
        </w:rPr>
        <w:t>8</w:t>
      </w:r>
    </w:p>
    <w:p w14:paraId="16E39FA8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  <w:lang w:val="en-US"/>
        </w:rPr>
      </w:pPr>
    </w:p>
    <w:p w14:paraId="3570A71B" w14:textId="78F756C3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</w:t>
      </w:r>
      <w:r w:rsidR="00800416">
        <w:rPr>
          <w:rStyle w:val="ui-provider"/>
          <w:cs/>
        </w:rPr>
        <w:t>ในบริษัทร่วมและการร่วมค้า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DC77DB1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</w:rPr>
      </w:pPr>
    </w:p>
    <w:p w14:paraId="292DC2B3" w14:textId="2BB51324" w:rsidR="00C344C6" w:rsidRPr="007A168E" w:rsidRDefault="00C344C6" w:rsidP="00C344C6">
      <w:pPr>
        <w:pStyle w:val="Ang15"/>
        <w:ind w:left="0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</w:t>
      </w:r>
      <w:r w:rsidR="002F1F2E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ของกลุ่มบริษัททั้งหมดดำเนินธุรกิจในประเทศไทย</w:t>
      </w:r>
    </w:p>
    <w:p w14:paraId="1255970F" w14:textId="77777777" w:rsidR="00C344C6" w:rsidRPr="007A168E" w:rsidRDefault="00C344C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C344C6" w:rsidRPr="007A168E" w:rsidSect="00FD3068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BA9FD51" w14:textId="27A84966" w:rsidR="00E124B0" w:rsidRPr="008C752E" w:rsidRDefault="00276D5A" w:rsidP="00026E6A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6439DA5B" w14:textId="189C1A7F" w:rsidR="005F0007" w:rsidRPr="008C752E" w:rsidRDefault="005F0007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39"/>
        <w:gridCol w:w="271"/>
        <w:gridCol w:w="1530"/>
      </w:tblGrid>
      <w:tr w:rsidR="0096592E" w:rsidRPr="008C752E" w14:paraId="6C92AECE" w14:textId="77777777" w:rsidTr="00965199">
        <w:trPr>
          <w:tblHeader/>
        </w:trPr>
        <w:tc>
          <w:tcPr>
            <w:tcW w:w="3253" w:type="pct"/>
            <w:vAlign w:val="bottom"/>
          </w:tcPr>
          <w:p w14:paraId="4CD4A94E" w14:textId="3B914236" w:rsidR="0096592E" w:rsidRPr="00177BB1" w:rsidRDefault="00177BB1" w:rsidP="0096592E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E0A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E0A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3C30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7C3F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776" w:type="pct"/>
            <w:vAlign w:val="bottom"/>
          </w:tcPr>
          <w:p w14:paraId="157001FD" w14:textId="417FA845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  <w:vAlign w:val="bottom"/>
          </w:tcPr>
          <w:p w14:paraId="0508F991" w14:textId="77777777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pct"/>
            <w:vAlign w:val="bottom"/>
          </w:tcPr>
          <w:p w14:paraId="69469F35" w14:textId="0B077D04" w:rsidR="0096592E" w:rsidRPr="008C752E" w:rsidRDefault="0096592E" w:rsidP="001A2300">
            <w:pPr>
              <w:pStyle w:val="acctmergecolhdg"/>
              <w:spacing w:line="240" w:lineRule="auto"/>
              <w:ind w:left="-111" w:right="-106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445ADB0F" w14:textId="0134195F" w:rsidR="0096592E" w:rsidRPr="008C752E" w:rsidRDefault="0096592E" w:rsidP="001A2300">
            <w:pPr>
              <w:pStyle w:val="BodyText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592E" w:rsidRPr="008C752E" w14:paraId="5474768E" w14:textId="77777777" w:rsidTr="00965199">
        <w:trPr>
          <w:tblHeader/>
        </w:trPr>
        <w:tc>
          <w:tcPr>
            <w:tcW w:w="3253" w:type="pct"/>
          </w:tcPr>
          <w:p w14:paraId="5249054D" w14:textId="77777777" w:rsidR="0096592E" w:rsidRPr="008C752E" w:rsidRDefault="0096592E" w:rsidP="0039239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7" w:type="pct"/>
            <w:gridSpan w:val="3"/>
          </w:tcPr>
          <w:p w14:paraId="565D4D89" w14:textId="77777777" w:rsidR="0096592E" w:rsidRPr="008C752E" w:rsidRDefault="0096592E" w:rsidP="0039239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C75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92E" w:rsidRPr="008C752E" w14:paraId="60CF381C" w14:textId="77777777" w:rsidTr="00E11AF1">
        <w:tc>
          <w:tcPr>
            <w:tcW w:w="3253" w:type="pct"/>
          </w:tcPr>
          <w:p w14:paraId="2D169B18" w14:textId="6A15D38E" w:rsidR="0096592E" w:rsidRPr="008C752E" w:rsidRDefault="0096592E" w:rsidP="0096592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76" w:type="pct"/>
            <w:vAlign w:val="bottom"/>
          </w:tcPr>
          <w:p w14:paraId="5748B485" w14:textId="7FE2A2E0" w:rsidR="0096592E" w:rsidRPr="00110072" w:rsidRDefault="000D06EF" w:rsidP="00E11AF1">
            <w:pPr>
              <w:tabs>
                <w:tab w:val="decimal" w:pos="1239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1,433,954</w:t>
            </w:r>
          </w:p>
        </w:tc>
        <w:tc>
          <w:tcPr>
            <w:tcW w:w="146" w:type="pct"/>
          </w:tcPr>
          <w:p w14:paraId="1B423320" w14:textId="77777777" w:rsidR="0096592E" w:rsidRPr="008C752E" w:rsidRDefault="0096592E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5" w:type="pct"/>
          </w:tcPr>
          <w:p w14:paraId="55B0202D" w14:textId="71A065AF" w:rsidR="0096592E" w:rsidRPr="008C752E" w:rsidRDefault="00167E5E" w:rsidP="00965199">
            <w:pPr>
              <w:tabs>
                <w:tab w:val="decimal" w:pos="1310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532,809</w:t>
            </w:r>
          </w:p>
        </w:tc>
      </w:tr>
      <w:tr w:rsidR="001C0172" w:rsidRPr="008C752E" w14:paraId="6A9EBBA7" w14:textId="77777777" w:rsidTr="00E11AF1">
        <w:tc>
          <w:tcPr>
            <w:tcW w:w="3253" w:type="pct"/>
          </w:tcPr>
          <w:p w14:paraId="7CA52566" w14:textId="0B7415DA" w:rsidR="001C0172" w:rsidRPr="008C752E" w:rsidRDefault="001C0172" w:rsidP="0096592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76" w:type="pct"/>
            <w:vAlign w:val="bottom"/>
          </w:tcPr>
          <w:p w14:paraId="6698C725" w14:textId="4F769DE6" w:rsidR="001C0172" w:rsidRPr="00DB0E35" w:rsidRDefault="000D06EF" w:rsidP="00F26330">
            <w:pPr>
              <w:tabs>
                <w:tab w:val="decimal" w:pos="1239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(14,905)</w:t>
            </w:r>
          </w:p>
        </w:tc>
        <w:tc>
          <w:tcPr>
            <w:tcW w:w="146" w:type="pct"/>
          </w:tcPr>
          <w:p w14:paraId="0E1CB17C" w14:textId="77777777" w:rsidR="001C0172" w:rsidRPr="008C752E" w:rsidRDefault="001C0172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5" w:type="pct"/>
          </w:tcPr>
          <w:p w14:paraId="7DD189C1" w14:textId="6140A349" w:rsidR="001C0172" w:rsidRPr="00DB0E35" w:rsidRDefault="000D06EF" w:rsidP="00965199">
            <w:pPr>
              <w:tabs>
                <w:tab w:val="decimal" w:pos="1310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(29,91</w:t>
            </w:r>
            <w:r w:rsidR="00167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37B13B8D" w14:textId="254659A8" w:rsidR="0096592E" w:rsidRPr="008C752E" w:rsidRDefault="0096592E" w:rsidP="00F4621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3E21BB77" w14:textId="4D0CE488" w:rsidR="002B5A0A" w:rsidRPr="008C752E" w:rsidRDefault="002B5A0A" w:rsidP="00886E1B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5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8C752E" w:rsidRDefault="002B5A0A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6415B27" w14:textId="4FB5AC2C" w:rsidR="002B5A0A" w:rsidRPr="00E60F8E" w:rsidRDefault="004E0AEE" w:rsidP="00D714FC">
      <w:pPr>
        <w:pStyle w:val="Bo-C1Content"/>
        <w:rPr>
          <w:rFonts w:asciiTheme="majorBidi" w:hAnsiTheme="majorBidi" w:cstheme="majorBidi"/>
          <w:lang w:val="en-US"/>
        </w:rPr>
      </w:pPr>
      <w:r w:rsidRPr="00E60F8E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F85AEE" w:rsidRPr="00E60F8E">
        <w:rPr>
          <w:rFonts w:asciiTheme="majorBidi" w:hAnsiTheme="majorBidi" w:cstheme="majorBidi"/>
          <w:lang w:val="en-US"/>
        </w:rPr>
        <w:t xml:space="preserve">31 </w:t>
      </w:r>
      <w:r w:rsidR="00F85AEE" w:rsidRPr="00E60F8E">
        <w:rPr>
          <w:rFonts w:asciiTheme="majorBidi" w:hAnsiTheme="majorBidi" w:cstheme="majorBidi"/>
          <w:cs/>
          <w:lang w:val="en-US"/>
        </w:rPr>
        <w:t>มีนาคม</w:t>
      </w:r>
      <w:r w:rsidR="003C3070" w:rsidRPr="00E60F8E">
        <w:rPr>
          <w:rFonts w:asciiTheme="majorBidi" w:hAnsiTheme="majorBidi" w:cstheme="majorBidi"/>
          <w:cs/>
          <w:lang w:val="en-US"/>
        </w:rPr>
        <w:t xml:space="preserve"> </w:t>
      </w:r>
      <w:r w:rsidR="007C3F7F" w:rsidRPr="00E60F8E">
        <w:rPr>
          <w:rFonts w:asciiTheme="majorBidi" w:hAnsiTheme="majorBidi" w:cstheme="majorBidi"/>
          <w:lang w:val="en-US"/>
        </w:rPr>
        <w:t>256</w:t>
      </w:r>
      <w:r w:rsidR="00F85AEE" w:rsidRPr="00E60F8E">
        <w:rPr>
          <w:rFonts w:asciiTheme="majorBidi" w:hAnsiTheme="majorBidi" w:cstheme="majorBidi"/>
          <w:lang w:val="en-US"/>
        </w:rPr>
        <w:t>9</w:t>
      </w:r>
      <w:r w:rsidR="002B5A0A" w:rsidRPr="00E60F8E">
        <w:rPr>
          <w:rFonts w:asciiTheme="majorBidi" w:hAnsiTheme="majorBidi" w:cstheme="majorBidi"/>
          <w:lang w:val="en-US"/>
        </w:rPr>
        <w:t xml:space="preserve"> </w:t>
      </w:r>
      <w:r w:rsidR="002B5A0A" w:rsidRPr="00E60F8E">
        <w:rPr>
          <w:rFonts w:asciiTheme="majorBidi" w:hAnsiTheme="majorBidi" w:cstheme="majorBidi"/>
          <w:cs/>
          <w:lang w:val="en-US"/>
        </w:rPr>
        <w:t>ที่ดิน อาคาร เครื่องจักรและอุปกรณ์ของบริษัท</w:t>
      </w:r>
      <w:r w:rsidR="00CA7D2A" w:rsidRPr="00E60F8E">
        <w:rPr>
          <w:rFonts w:asciiTheme="majorBidi" w:hAnsiTheme="majorBidi" w:cstheme="majorBidi"/>
          <w:cs/>
          <w:lang w:val="en-US"/>
        </w:rPr>
        <w:t>มี</w:t>
      </w:r>
      <w:r w:rsidR="002B5A0A" w:rsidRPr="00E60F8E">
        <w:rPr>
          <w:rFonts w:asciiTheme="majorBidi" w:hAnsiTheme="majorBidi" w:cstheme="majorBidi"/>
          <w:cs/>
          <w:lang w:val="en-US"/>
        </w:rPr>
        <w:t>มูลค่า</w:t>
      </w:r>
      <w:r w:rsidR="00D714FC" w:rsidRPr="00E60F8E">
        <w:rPr>
          <w:rFonts w:asciiTheme="majorBidi" w:hAnsiTheme="majorBidi" w:cstheme="majorBidi"/>
          <w:cs/>
          <w:lang w:val="en-US"/>
        </w:rPr>
        <w:t>สุทธิ</w:t>
      </w:r>
      <w:r w:rsidR="002B5A0A" w:rsidRPr="00E60F8E">
        <w:rPr>
          <w:rFonts w:asciiTheme="majorBidi" w:hAnsiTheme="majorBidi" w:cstheme="majorBidi"/>
          <w:cs/>
          <w:lang w:val="en-US"/>
        </w:rPr>
        <w:t>ตามบัญชีจำนวน</w:t>
      </w:r>
      <w:r w:rsidR="00D15CAA" w:rsidRPr="00E60F8E">
        <w:rPr>
          <w:rFonts w:asciiTheme="majorBidi" w:hAnsiTheme="majorBidi" w:cstheme="majorBidi"/>
          <w:lang w:val="en-US"/>
        </w:rPr>
        <w:t xml:space="preserve"> </w:t>
      </w:r>
      <w:r w:rsidR="00A37306" w:rsidRPr="00E60F8E">
        <w:rPr>
          <w:rFonts w:asciiTheme="majorBidi" w:hAnsiTheme="majorBidi" w:cstheme="majorBidi"/>
          <w:lang w:val="en-US"/>
        </w:rPr>
        <w:br/>
        <w:t>5,23</w:t>
      </w:r>
      <w:r w:rsidR="00B9766B">
        <w:rPr>
          <w:rFonts w:asciiTheme="majorBidi" w:hAnsiTheme="majorBidi" w:cstheme="majorBidi"/>
          <w:lang w:val="en-US"/>
        </w:rPr>
        <w:t>4</w:t>
      </w:r>
      <w:r w:rsidR="001C0172" w:rsidRPr="00E60F8E">
        <w:rPr>
          <w:rFonts w:asciiTheme="majorBidi" w:hAnsiTheme="majorBidi" w:cstheme="majorBidi"/>
          <w:lang w:val="en-US"/>
        </w:rPr>
        <w:t xml:space="preserve"> </w:t>
      </w:r>
      <w:r w:rsidR="002B5A0A" w:rsidRPr="00E60F8E">
        <w:rPr>
          <w:rFonts w:asciiTheme="majorBidi" w:hAnsiTheme="majorBidi" w:cstheme="majorBidi"/>
          <w:cs/>
          <w:lang w:val="en-US"/>
        </w:rPr>
        <w:t>ล้านบาท</w:t>
      </w:r>
      <w:r w:rsidR="002B5A0A" w:rsidRPr="00E60F8E">
        <w:rPr>
          <w:rFonts w:asciiTheme="majorBidi" w:hAnsiTheme="majorBidi" w:cstheme="majorBidi"/>
          <w:spacing w:val="6"/>
          <w:lang w:val="en-US"/>
        </w:rPr>
        <w:t xml:space="preserve"> </w:t>
      </w:r>
      <w:r w:rsidR="002B5A0A" w:rsidRPr="00E60F8E">
        <w:rPr>
          <w:rFonts w:asciiTheme="majorBidi" w:hAnsiTheme="majorBidi" w:cstheme="majorBidi"/>
          <w:i/>
          <w:iCs/>
          <w:cs/>
          <w:lang w:val="en-US"/>
        </w:rPr>
        <w:t>(</w:t>
      </w:r>
      <w:r w:rsidR="007C3F7F" w:rsidRPr="00E60F8E">
        <w:rPr>
          <w:rFonts w:asciiTheme="majorBidi" w:hAnsiTheme="majorBidi" w:cstheme="majorBidi"/>
          <w:i/>
          <w:iCs/>
          <w:lang w:val="en-US"/>
        </w:rPr>
        <w:t>31</w:t>
      </w:r>
      <w:r w:rsidR="002B5A0A" w:rsidRPr="00E60F8E">
        <w:rPr>
          <w:rFonts w:asciiTheme="majorBidi" w:hAnsiTheme="majorBidi" w:cstheme="majorBidi"/>
          <w:i/>
          <w:iCs/>
          <w:lang w:val="en-US"/>
        </w:rPr>
        <w:t xml:space="preserve"> </w:t>
      </w:r>
      <w:r w:rsidR="002B5A0A" w:rsidRPr="00E60F8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7C3F7F" w:rsidRPr="00E60F8E">
        <w:rPr>
          <w:rFonts w:asciiTheme="majorBidi" w:hAnsiTheme="majorBidi" w:cstheme="majorBidi"/>
          <w:i/>
          <w:iCs/>
          <w:lang w:val="en-US"/>
        </w:rPr>
        <w:t>256</w:t>
      </w:r>
      <w:r w:rsidR="00F85AEE" w:rsidRPr="00E60F8E">
        <w:rPr>
          <w:rFonts w:asciiTheme="majorBidi" w:hAnsiTheme="majorBidi" w:cstheme="majorBidi"/>
          <w:i/>
          <w:iCs/>
          <w:lang w:val="en-US"/>
        </w:rPr>
        <w:t>8</w:t>
      </w:r>
      <w:r w:rsidR="002B5A0A" w:rsidRPr="00E60F8E">
        <w:rPr>
          <w:rFonts w:asciiTheme="majorBidi" w:hAnsiTheme="majorBidi" w:cstheme="majorBidi"/>
          <w:i/>
          <w:iCs/>
          <w:lang w:val="en-US"/>
        </w:rPr>
        <w:t xml:space="preserve">: </w:t>
      </w:r>
      <w:r w:rsidR="007C3F7F" w:rsidRPr="00E60F8E">
        <w:rPr>
          <w:rFonts w:asciiTheme="majorBidi" w:hAnsiTheme="majorBidi" w:cstheme="majorBidi"/>
          <w:i/>
          <w:iCs/>
          <w:lang w:val="en-US"/>
        </w:rPr>
        <w:t>5</w:t>
      </w:r>
      <w:r w:rsidR="00613D7A" w:rsidRPr="00E60F8E">
        <w:rPr>
          <w:rFonts w:asciiTheme="majorBidi" w:hAnsiTheme="majorBidi" w:cstheme="majorBidi"/>
          <w:i/>
          <w:iCs/>
          <w:lang w:val="en-US"/>
        </w:rPr>
        <w:t>,</w:t>
      </w:r>
      <w:r w:rsidR="005523DA" w:rsidRPr="00E60F8E">
        <w:rPr>
          <w:rFonts w:asciiTheme="majorBidi" w:hAnsiTheme="majorBidi" w:cstheme="majorBidi"/>
          <w:i/>
          <w:iCs/>
          <w:lang w:val="en-US"/>
        </w:rPr>
        <w:t>206</w:t>
      </w:r>
      <w:r w:rsidR="005A0FBF" w:rsidRPr="00E60F8E">
        <w:rPr>
          <w:rFonts w:asciiTheme="majorBidi" w:hAnsiTheme="majorBidi" w:cstheme="majorBidi"/>
          <w:i/>
          <w:iCs/>
          <w:lang w:val="en-US"/>
        </w:rPr>
        <w:t xml:space="preserve"> </w:t>
      </w:r>
      <w:r w:rsidR="002B5A0A" w:rsidRPr="00E60F8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="002B5A0A" w:rsidRPr="00E60F8E">
        <w:rPr>
          <w:rFonts w:asciiTheme="majorBidi" w:hAnsiTheme="majorBidi" w:cstheme="majorBidi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3B6EC7CC" w14:textId="77777777" w:rsidR="001039A0" w:rsidRDefault="001039A0" w:rsidP="00D714FC">
      <w:pPr>
        <w:pStyle w:val="Bo-C1Content"/>
        <w:rPr>
          <w:rFonts w:asciiTheme="majorBidi" w:hAnsiTheme="majorBidi" w:cstheme="majorBidi"/>
          <w:lang w:val="en-US"/>
        </w:rPr>
      </w:pPr>
    </w:p>
    <w:p w14:paraId="5E1DC293" w14:textId="77777777" w:rsidR="00AA6339" w:rsidRPr="00AA6339" w:rsidRDefault="00AA6339" w:rsidP="00AA6339">
      <w:pPr>
        <w:pStyle w:val="Caption"/>
        <w:ind w:hanging="900"/>
        <w:rPr>
          <w:rFonts w:asciiTheme="majorBidi" w:hAnsiTheme="majorBidi" w:cstheme="majorBidi"/>
        </w:rPr>
      </w:pPr>
      <w:r w:rsidRPr="00AA6339">
        <w:rPr>
          <w:rFonts w:asciiTheme="majorBidi" w:hAnsiTheme="majorBidi"/>
          <w:cs/>
        </w:rPr>
        <w:t>เงินกู้ยืมระยะสั้นจากสถาบันการเงิน</w:t>
      </w:r>
    </w:p>
    <w:p w14:paraId="037C2BE2" w14:textId="06CF2432" w:rsidR="00AA6339" w:rsidRDefault="00AA6339" w:rsidP="00AA6339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0FE8A57D" w14:textId="7B1E7551" w:rsidR="00AA6339" w:rsidRDefault="00AA6339" w:rsidP="00AA633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B10B4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="00B35A38" w:rsidRPr="00B35A38">
        <w:rPr>
          <w:rFonts w:ascii="Angsana New" w:hAnsi="Angsana New"/>
          <w:sz w:val="30"/>
          <w:szCs w:val="30"/>
          <w:cs/>
        </w:rPr>
        <w:t>งวด</w:t>
      </w:r>
      <w:r w:rsidR="00973A79">
        <w:rPr>
          <w:rFonts w:ascii="Angsana New" w:hAnsi="Angsana New" w:hint="cs"/>
          <w:sz w:val="30"/>
          <w:szCs w:val="30"/>
          <w:cs/>
        </w:rPr>
        <w:t>สาม</w:t>
      </w:r>
      <w:r w:rsidR="00444D61">
        <w:rPr>
          <w:rFonts w:ascii="Angsana New" w:hAnsi="Angsana New" w:hint="cs"/>
          <w:sz w:val="30"/>
          <w:szCs w:val="30"/>
          <w:cs/>
        </w:rPr>
        <w:t>เ</w:t>
      </w:r>
      <w:r w:rsidR="003C3070" w:rsidRPr="003C3070">
        <w:rPr>
          <w:rFonts w:ascii="Angsana New" w:hAnsi="Angsana New"/>
          <w:sz w:val="30"/>
          <w:szCs w:val="30"/>
          <w:cs/>
          <w:lang w:val="en-US"/>
        </w:rPr>
        <w:t xml:space="preserve">ดือนสิ้นสุดวันที่ </w:t>
      </w:r>
      <w:r w:rsidR="005523DA" w:rsidRPr="005523DA">
        <w:rPr>
          <w:rFonts w:ascii="Angsana New" w:hAnsi="Angsana New"/>
          <w:sz w:val="30"/>
          <w:szCs w:val="30"/>
          <w:lang w:val="en-US"/>
        </w:rPr>
        <w:t xml:space="preserve">31 </w:t>
      </w:r>
      <w:r w:rsidR="005523DA" w:rsidRPr="005523DA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5523DA" w:rsidRPr="005523DA">
        <w:rPr>
          <w:rFonts w:ascii="Angsana New" w:hAnsi="Angsana New"/>
          <w:sz w:val="30"/>
          <w:szCs w:val="30"/>
          <w:lang w:val="en-US"/>
        </w:rPr>
        <w:t>2569</w:t>
      </w:r>
      <w:r w:rsidRPr="006B10B4">
        <w:rPr>
          <w:rFonts w:ascii="Angsana New" w:hAnsi="Angsana New" w:hint="cs"/>
          <w:sz w:val="30"/>
          <w:szCs w:val="30"/>
        </w:rPr>
        <w:t xml:space="preserve"> </w:t>
      </w:r>
      <w:r w:rsidR="002E5007">
        <w:rPr>
          <w:rFonts w:ascii="Angsana New" w:hAnsi="Angsana New"/>
          <w:sz w:val="30"/>
          <w:szCs w:val="30"/>
          <w:cs/>
        </w:rPr>
        <w:br/>
      </w:r>
      <w:r w:rsidRPr="006B10B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6B2173D1" w14:textId="77777777" w:rsidR="00AA6339" w:rsidRDefault="00AA6339" w:rsidP="00AA6339">
      <w:pPr>
        <w:pStyle w:val="Ang15"/>
        <w:rPr>
          <w:lang w:val="en-US"/>
        </w:rPr>
      </w:pPr>
    </w:p>
    <w:tbl>
      <w:tblPr>
        <w:tblW w:w="926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401"/>
        <w:gridCol w:w="1440"/>
        <w:gridCol w:w="270"/>
        <w:gridCol w:w="1440"/>
        <w:gridCol w:w="270"/>
        <w:gridCol w:w="1440"/>
      </w:tblGrid>
      <w:tr w:rsidR="008E582B" w:rsidRPr="00300145" w14:paraId="1A21C90C" w14:textId="51E342E1" w:rsidTr="008E582B">
        <w:trPr>
          <w:trHeight w:val="416"/>
        </w:trPr>
        <w:tc>
          <w:tcPr>
            <w:tcW w:w="4401" w:type="dxa"/>
          </w:tcPr>
          <w:p w14:paraId="7D64F6BC" w14:textId="77777777" w:rsidR="008E582B" w:rsidRPr="00300145" w:rsidRDefault="008E582B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1689A38F" w14:textId="57ED4E72" w:rsidR="008E582B" w:rsidRPr="00234AA5" w:rsidRDefault="008E582B" w:rsidP="0007606D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34A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/</w:t>
            </w:r>
            <w:r w:rsidR="00A15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234A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8E582B" w:rsidRPr="00300145" w14:paraId="5BC8CEB3" w14:textId="3954550E" w:rsidTr="008E582B">
        <w:trPr>
          <w:trHeight w:val="416"/>
        </w:trPr>
        <w:tc>
          <w:tcPr>
            <w:tcW w:w="4401" w:type="dxa"/>
          </w:tcPr>
          <w:p w14:paraId="1D2A940C" w14:textId="77777777" w:rsidR="008E582B" w:rsidRPr="00300145" w:rsidRDefault="008E582B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57E5D2A" w14:textId="58BE00C9" w:rsidR="008E582B" w:rsidRPr="00300145" w:rsidRDefault="008E582B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70" w:type="dxa"/>
          </w:tcPr>
          <w:p w14:paraId="4EBE52CC" w14:textId="77777777" w:rsidR="008E582B" w:rsidRPr="00300145" w:rsidRDefault="008E582B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5436FB3" w14:textId="74E9F73A" w:rsidR="008E582B" w:rsidRPr="00300145" w:rsidRDefault="008E582B" w:rsidP="00B04AF8">
            <w:pPr>
              <w:spacing w:line="240" w:lineRule="atLeast"/>
              <w:ind w:left="-200" w:right="-102" w:firstLine="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ทรัสต์รีซีท</w:t>
            </w:r>
          </w:p>
        </w:tc>
        <w:tc>
          <w:tcPr>
            <w:tcW w:w="270" w:type="dxa"/>
          </w:tcPr>
          <w:p w14:paraId="690C65F8" w14:textId="77777777" w:rsidR="008E582B" w:rsidRPr="00300145" w:rsidRDefault="008E582B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734FC516" w14:textId="1E882BFE" w:rsidR="008E582B" w:rsidRPr="00300145" w:rsidRDefault="008E582B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8E582B" w:rsidRPr="00300145" w14:paraId="1FD12522" w14:textId="5648D660" w:rsidTr="008E582B">
        <w:trPr>
          <w:trHeight w:val="416"/>
        </w:trPr>
        <w:tc>
          <w:tcPr>
            <w:tcW w:w="4401" w:type="dxa"/>
          </w:tcPr>
          <w:p w14:paraId="41AE9CF1" w14:textId="77777777" w:rsidR="008E582B" w:rsidRPr="00300145" w:rsidRDefault="008E582B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4355049B" w14:textId="7981B16E" w:rsidR="008E582B" w:rsidRPr="00300145" w:rsidRDefault="008E582B" w:rsidP="0007606D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582B" w:rsidRPr="00300145" w14:paraId="0FED17F9" w14:textId="2F9E7F15" w:rsidTr="008E582B">
        <w:trPr>
          <w:trHeight w:val="416"/>
        </w:trPr>
        <w:tc>
          <w:tcPr>
            <w:tcW w:w="4401" w:type="dxa"/>
          </w:tcPr>
          <w:p w14:paraId="358A4080" w14:textId="36A2148A" w:rsidR="008E582B" w:rsidRPr="00300145" w:rsidRDefault="008E582B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01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13D93C5B" w14:textId="045F50E6" w:rsidR="008E582B" w:rsidRPr="00300145" w:rsidRDefault="000D06EF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795,605</w:t>
            </w:r>
          </w:p>
        </w:tc>
        <w:tc>
          <w:tcPr>
            <w:tcW w:w="270" w:type="dxa"/>
          </w:tcPr>
          <w:p w14:paraId="78CEE467" w14:textId="77777777" w:rsidR="008E582B" w:rsidRPr="00300145" w:rsidRDefault="008E582B" w:rsidP="009F1C04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7C64CFF" w14:textId="488A5F54" w:rsidR="008E582B" w:rsidRPr="00300145" w:rsidRDefault="000D06EF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698,764</w:t>
            </w:r>
          </w:p>
        </w:tc>
        <w:tc>
          <w:tcPr>
            <w:tcW w:w="270" w:type="dxa"/>
          </w:tcPr>
          <w:p w14:paraId="34305A51" w14:textId="77777777" w:rsidR="008E582B" w:rsidRPr="00300145" w:rsidRDefault="008E582B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E7E1B1F" w14:textId="32163562" w:rsidR="008E582B" w:rsidRPr="00300145" w:rsidRDefault="000D06EF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1,494,369</w:t>
            </w:r>
          </w:p>
        </w:tc>
      </w:tr>
      <w:tr w:rsidR="008E582B" w:rsidRPr="00300145" w14:paraId="7AACC3AF" w14:textId="76E373F0" w:rsidTr="008E582B">
        <w:trPr>
          <w:trHeight w:val="416"/>
        </w:trPr>
        <w:tc>
          <w:tcPr>
            <w:tcW w:w="4401" w:type="dxa"/>
          </w:tcPr>
          <w:p w14:paraId="15BD65AE" w14:textId="1BD90915" w:rsidR="008E582B" w:rsidRPr="00300145" w:rsidRDefault="000D06EF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DE04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E582B"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DE04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E582B"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F27CDC" w14:textId="749E7CC2" w:rsidR="008E582B" w:rsidRPr="00300145" w:rsidRDefault="000D06EF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(695,703)</w:t>
            </w:r>
          </w:p>
        </w:tc>
        <w:tc>
          <w:tcPr>
            <w:tcW w:w="270" w:type="dxa"/>
          </w:tcPr>
          <w:p w14:paraId="627893EB" w14:textId="77777777" w:rsidR="008E582B" w:rsidRPr="00300145" w:rsidRDefault="008E582B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CFC5E3" w14:textId="19B8C5AD" w:rsidR="008E582B" w:rsidRPr="00300145" w:rsidRDefault="000D06EF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104,908</w:t>
            </w:r>
          </w:p>
        </w:tc>
        <w:tc>
          <w:tcPr>
            <w:tcW w:w="270" w:type="dxa"/>
          </w:tcPr>
          <w:p w14:paraId="78810AA3" w14:textId="77777777" w:rsidR="008E582B" w:rsidRPr="00300145" w:rsidRDefault="008E582B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E3ABD0" w14:textId="4BCDFAD9" w:rsidR="008E582B" w:rsidRPr="00300145" w:rsidRDefault="000D06EF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(590,795)</w:t>
            </w:r>
          </w:p>
        </w:tc>
      </w:tr>
      <w:tr w:rsidR="008E582B" w:rsidRPr="00300145" w14:paraId="38CFA197" w14:textId="4F42F426" w:rsidTr="008E582B">
        <w:trPr>
          <w:trHeight w:val="416"/>
        </w:trPr>
        <w:tc>
          <w:tcPr>
            <w:tcW w:w="4401" w:type="dxa"/>
          </w:tcPr>
          <w:p w14:paraId="50DC0084" w14:textId="79C45183" w:rsidR="008E582B" w:rsidRPr="00300145" w:rsidRDefault="008E582B" w:rsidP="00B35A38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73A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973A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0CB02E" w14:textId="5B0FA41B" w:rsidR="008E582B" w:rsidRPr="00300145" w:rsidRDefault="000D06EF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99,902</w:t>
            </w:r>
          </w:p>
        </w:tc>
        <w:tc>
          <w:tcPr>
            <w:tcW w:w="270" w:type="dxa"/>
          </w:tcPr>
          <w:p w14:paraId="21269713" w14:textId="77777777" w:rsidR="008E582B" w:rsidRPr="00300145" w:rsidRDefault="008E582B" w:rsidP="00B35A38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A9198" w14:textId="5E200657" w:rsidR="008E582B" w:rsidRPr="00646061" w:rsidRDefault="000D06EF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803,672</w:t>
            </w:r>
          </w:p>
        </w:tc>
        <w:tc>
          <w:tcPr>
            <w:tcW w:w="270" w:type="dxa"/>
          </w:tcPr>
          <w:p w14:paraId="5CF27510" w14:textId="77777777" w:rsidR="008E582B" w:rsidRPr="00300145" w:rsidRDefault="008E582B" w:rsidP="00B35A38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69D2860" w14:textId="38029942" w:rsidR="008E582B" w:rsidRPr="00300145" w:rsidRDefault="000D06EF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903,574</w:t>
            </w:r>
          </w:p>
        </w:tc>
      </w:tr>
    </w:tbl>
    <w:p w14:paraId="2FAFAA20" w14:textId="5D33B38A" w:rsidR="001039A0" w:rsidRDefault="001039A0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237BADB2" w14:textId="77777777" w:rsidR="001039A0" w:rsidRDefault="001039A0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CCAF024" w14:textId="2F31EF4C" w:rsidR="00C563B2" w:rsidRPr="008C752E" w:rsidRDefault="00C563B2" w:rsidP="00F13A91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หุ้นกู้</w:t>
      </w:r>
    </w:p>
    <w:p w14:paraId="306B4AF4" w14:textId="77777777" w:rsidR="00C563B2" w:rsidRPr="008C752E" w:rsidRDefault="00C563B2" w:rsidP="00C563B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F6096DE" w14:textId="1765B720" w:rsidR="001039A0" w:rsidRDefault="00A8188D" w:rsidP="00C563B2">
      <w:pPr>
        <w:pStyle w:val="Bo-C1Content"/>
        <w:ind w:right="-25"/>
        <w:rPr>
          <w:rFonts w:asciiTheme="majorBidi" w:hAnsiTheme="majorBidi" w:cstheme="majorBidi"/>
          <w:cs/>
        </w:rPr>
      </w:pPr>
      <w:r w:rsidRPr="00A8188D">
        <w:rPr>
          <w:rFonts w:asciiTheme="majorBidi" w:hAnsiTheme="majorBidi" w:cstheme="majorBidi"/>
          <w:cs/>
        </w:rPr>
        <w:t xml:space="preserve">ณ วันที่ </w:t>
      </w:r>
      <w:r w:rsidR="002C41C7" w:rsidRPr="002C41C7">
        <w:rPr>
          <w:rFonts w:asciiTheme="majorBidi" w:hAnsiTheme="majorBidi" w:cstheme="majorBidi"/>
          <w:lang w:val="en-US"/>
        </w:rPr>
        <w:t xml:space="preserve">31 </w:t>
      </w:r>
      <w:r w:rsidR="002C41C7" w:rsidRPr="002C41C7">
        <w:rPr>
          <w:rFonts w:asciiTheme="majorBidi" w:hAnsiTheme="majorBidi" w:cstheme="majorBidi"/>
          <w:cs/>
        </w:rPr>
        <w:t xml:space="preserve">มีนาคม </w:t>
      </w:r>
      <w:r w:rsidR="002C41C7" w:rsidRPr="002C41C7">
        <w:rPr>
          <w:rFonts w:asciiTheme="majorBidi" w:hAnsiTheme="majorBidi" w:cstheme="majorBidi"/>
          <w:lang w:val="en-US"/>
        </w:rPr>
        <w:t>2569</w:t>
      </w:r>
      <w:r w:rsidR="00C563B2" w:rsidRPr="00A8188D">
        <w:rPr>
          <w:rFonts w:asciiTheme="majorBidi" w:hAnsiTheme="majorBidi" w:cstheme="majorBidi"/>
          <w:cs/>
        </w:rPr>
        <w:t xml:space="preserve"> กลุ่มบริษัท</w:t>
      </w:r>
      <w:r w:rsidR="00C563B2" w:rsidRPr="008C752E">
        <w:rPr>
          <w:rFonts w:asciiTheme="majorBidi" w:hAnsiTheme="majorBidi" w:cstheme="majorBidi"/>
          <w:cs/>
        </w:rPr>
        <w:t xml:space="preserve">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7C3F7F">
        <w:rPr>
          <w:rFonts w:asciiTheme="majorBidi" w:hAnsiTheme="majorBidi" w:cstheme="majorBidi"/>
          <w:lang w:val="en-US"/>
        </w:rPr>
        <w:t>3</w:t>
      </w:r>
      <w:r w:rsidR="00C563B2" w:rsidRPr="008C752E">
        <w:rPr>
          <w:rFonts w:asciiTheme="majorBidi" w:hAnsiTheme="majorBidi" w:cstheme="majorBidi"/>
          <w:cs/>
        </w:rPr>
        <w:t xml:space="preserve"> เดือน มูลค่ารวม</w:t>
      </w:r>
      <w:r w:rsidR="00705C89" w:rsidRPr="008C752E">
        <w:rPr>
          <w:rFonts w:asciiTheme="majorBidi" w:hAnsiTheme="majorBidi" w:cstheme="majorBidi"/>
          <w:cs/>
        </w:rPr>
        <w:t xml:space="preserve"> </w:t>
      </w:r>
      <w:r w:rsidR="005B360B">
        <w:rPr>
          <w:rFonts w:asciiTheme="majorBidi" w:hAnsiTheme="majorBidi" w:cstheme="majorBidi"/>
          <w:lang w:val="en-US"/>
        </w:rPr>
        <w:t>79,868</w:t>
      </w:r>
      <w:r w:rsidR="00705C89" w:rsidRPr="008C752E">
        <w:rPr>
          <w:rFonts w:asciiTheme="majorBidi" w:hAnsiTheme="majorBidi" w:cstheme="majorBidi"/>
        </w:rPr>
        <w:t xml:space="preserve"> </w:t>
      </w:r>
      <w:r w:rsidR="00C563B2" w:rsidRPr="008C752E">
        <w:rPr>
          <w:rFonts w:asciiTheme="majorBidi" w:hAnsiTheme="majorBidi" w:cstheme="majorBidi"/>
          <w:cs/>
        </w:rPr>
        <w:t xml:space="preserve">ล้านบาท และ </w:t>
      </w:r>
      <w:r w:rsidR="005B360B">
        <w:rPr>
          <w:rFonts w:asciiTheme="majorBidi" w:hAnsiTheme="majorBidi" w:cstheme="majorBidi"/>
          <w:lang w:val="en-US"/>
        </w:rPr>
        <w:t>52,423</w:t>
      </w:r>
      <w:r w:rsidR="00A141FC">
        <w:rPr>
          <w:rFonts w:asciiTheme="majorBidi" w:hAnsiTheme="majorBidi" w:cstheme="majorBidi"/>
        </w:rPr>
        <w:t xml:space="preserve"> </w:t>
      </w:r>
      <w:r w:rsidR="00C563B2" w:rsidRPr="008C752E">
        <w:rPr>
          <w:rFonts w:asciiTheme="majorBidi" w:hAnsiTheme="majorBidi" w:cstheme="majorBidi"/>
          <w:cs/>
        </w:rPr>
        <w:t xml:space="preserve">ล้านบาท ตามลำดับ </w:t>
      </w:r>
      <w:r w:rsidR="00C563B2" w:rsidRPr="008C752E">
        <w:rPr>
          <w:rFonts w:asciiTheme="majorBidi" w:hAnsiTheme="majorBidi" w:cstheme="majorBidi"/>
          <w:i/>
          <w:iCs/>
          <w:cs/>
        </w:rPr>
        <w:t>(</w:t>
      </w:r>
      <w:r w:rsidR="007C3F7F">
        <w:rPr>
          <w:rFonts w:asciiTheme="majorBidi" w:hAnsiTheme="majorBidi" w:cstheme="majorBidi"/>
          <w:i/>
          <w:iCs/>
          <w:lang w:val="en-US"/>
        </w:rPr>
        <w:t>31</w:t>
      </w:r>
      <w:r w:rsidR="00C563B2" w:rsidRPr="008C752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7C3F7F">
        <w:rPr>
          <w:rFonts w:asciiTheme="majorBidi" w:hAnsiTheme="majorBidi" w:cstheme="majorBidi"/>
          <w:i/>
          <w:iCs/>
          <w:lang w:val="en-US"/>
        </w:rPr>
        <w:t>256</w:t>
      </w:r>
      <w:r w:rsidR="002C41C7">
        <w:rPr>
          <w:rFonts w:asciiTheme="majorBidi" w:hAnsiTheme="majorBidi" w:cstheme="majorBidi"/>
          <w:i/>
          <w:iCs/>
          <w:lang w:val="en-US"/>
        </w:rPr>
        <w:t>8</w:t>
      </w:r>
      <w:r w:rsidR="00C563B2" w:rsidRPr="008C752E">
        <w:rPr>
          <w:rFonts w:asciiTheme="majorBidi" w:hAnsiTheme="majorBidi" w:cstheme="majorBidi"/>
          <w:i/>
          <w:iCs/>
          <w:cs/>
        </w:rPr>
        <w:t>:</w:t>
      </w:r>
      <w:r w:rsidR="00AE68D6">
        <w:rPr>
          <w:rFonts w:asciiTheme="majorBidi" w:hAnsiTheme="majorBidi" w:cstheme="majorBidi"/>
          <w:i/>
          <w:iCs/>
        </w:rPr>
        <w:br/>
      </w:r>
      <w:r w:rsidR="00C041A2" w:rsidRPr="00C041A2">
        <w:rPr>
          <w:rFonts w:asciiTheme="majorBidi" w:hAnsiTheme="majorBidi" w:cstheme="majorBidi"/>
          <w:i/>
          <w:iCs/>
        </w:rPr>
        <w:t>79</w:t>
      </w:r>
      <w:r w:rsidR="00C041A2" w:rsidRPr="00C041A2">
        <w:rPr>
          <w:rFonts w:asciiTheme="majorBidi" w:hAnsiTheme="majorBidi" w:cstheme="majorBidi"/>
          <w:i/>
          <w:iCs/>
          <w:lang w:val="en-US"/>
        </w:rPr>
        <w:t>,</w:t>
      </w:r>
      <w:r w:rsidR="00C041A2" w:rsidRPr="00C041A2">
        <w:rPr>
          <w:rFonts w:asciiTheme="majorBidi" w:hAnsiTheme="majorBidi" w:cstheme="majorBidi"/>
          <w:i/>
          <w:iCs/>
        </w:rPr>
        <w:t>891</w:t>
      </w:r>
      <w:r w:rsidR="00AE68D6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>ล้านบาท</w:t>
      </w:r>
      <w:r w:rsidR="00506746" w:rsidRPr="008C752E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 xml:space="preserve">และ </w:t>
      </w:r>
      <w:r w:rsidR="00460714" w:rsidRPr="00460714">
        <w:rPr>
          <w:rFonts w:asciiTheme="majorBidi" w:hAnsiTheme="majorBidi" w:cstheme="majorBidi"/>
          <w:i/>
          <w:iCs/>
        </w:rPr>
        <w:t>52</w:t>
      </w:r>
      <w:r w:rsidR="00460714" w:rsidRPr="00460714">
        <w:rPr>
          <w:rFonts w:asciiTheme="majorBidi" w:hAnsiTheme="majorBidi" w:cstheme="majorBidi"/>
          <w:i/>
          <w:iCs/>
          <w:lang w:val="en-US"/>
        </w:rPr>
        <w:t>,</w:t>
      </w:r>
      <w:r w:rsidR="00460714" w:rsidRPr="00460714">
        <w:rPr>
          <w:rFonts w:asciiTheme="majorBidi" w:hAnsiTheme="majorBidi" w:cstheme="majorBidi"/>
          <w:i/>
          <w:iCs/>
        </w:rPr>
        <w:t>423</w:t>
      </w:r>
      <w:r w:rsidR="005B6D91" w:rsidRPr="008C752E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="00C563B2" w:rsidRPr="008C752E">
        <w:rPr>
          <w:rFonts w:asciiTheme="majorBidi" w:hAnsiTheme="majorBidi" w:cstheme="majorBidi"/>
          <w:cs/>
        </w:rPr>
        <w:t xml:space="preserve"> ดังนี้</w:t>
      </w:r>
    </w:p>
    <w:p w14:paraId="40A59B72" w14:textId="24DD7F80" w:rsidR="001039A0" w:rsidRDefault="001039A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3"/>
        <w:gridCol w:w="270"/>
        <w:gridCol w:w="1080"/>
        <w:gridCol w:w="1080"/>
        <w:gridCol w:w="1350"/>
      </w:tblGrid>
      <w:tr w:rsidR="00506746" w:rsidRPr="00ED11C5" w14:paraId="1CBE10B3" w14:textId="77777777" w:rsidTr="0005318A">
        <w:trPr>
          <w:tblHeader/>
        </w:trPr>
        <w:tc>
          <w:tcPr>
            <w:tcW w:w="1440" w:type="dxa"/>
          </w:tcPr>
          <w:p w14:paraId="189B6FAE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53" w:type="dxa"/>
            <w:gridSpan w:val="9"/>
          </w:tcPr>
          <w:p w14:paraId="1E1813D8" w14:textId="77777777" w:rsidR="00506746" w:rsidRPr="00ED11C5" w:rsidRDefault="00506746" w:rsidP="000B13C3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06746" w:rsidRPr="00ED11C5" w14:paraId="02C17EE3" w14:textId="77777777" w:rsidTr="0005318A">
        <w:trPr>
          <w:tblHeader/>
        </w:trPr>
        <w:tc>
          <w:tcPr>
            <w:tcW w:w="1440" w:type="dxa"/>
          </w:tcPr>
          <w:p w14:paraId="4293649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2B86CC39" w14:textId="60153249" w:rsidR="00506746" w:rsidRPr="00ED11C5" w:rsidRDefault="0046071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07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460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607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270" w:type="dxa"/>
          </w:tcPr>
          <w:p w14:paraId="6D55789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009A3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29FE6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10E8D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C40E4" w:rsidRPr="00ED11C5" w14:paraId="1C1D8091" w14:textId="77777777" w:rsidTr="000344DC">
        <w:trPr>
          <w:tblHeader/>
        </w:trPr>
        <w:tc>
          <w:tcPr>
            <w:tcW w:w="1440" w:type="dxa"/>
            <w:vAlign w:val="bottom"/>
          </w:tcPr>
          <w:p w14:paraId="542D8AD4" w14:textId="673A0A27" w:rsidR="00506746" w:rsidRPr="00ED11C5" w:rsidRDefault="008C40E4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7233C1F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46A5984B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D0547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2845C75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7FDAB4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79A085A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E334C3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10025B6" w14:textId="00660DC5" w:rsidR="00506746" w:rsidRPr="00ED11C5" w:rsidRDefault="008C40E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อายุหุ้นกู้</w:t>
            </w:r>
          </w:p>
        </w:tc>
        <w:tc>
          <w:tcPr>
            <w:tcW w:w="1350" w:type="dxa"/>
            <w:vAlign w:val="bottom"/>
          </w:tcPr>
          <w:p w14:paraId="6DB38C62" w14:textId="4D5B45B8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2EB2F533" w14:textId="77777777" w:rsidTr="0005318A">
        <w:trPr>
          <w:tblHeader/>
        </w:trPr>
        <w:tc>
          <w:tcPr>
            <w:tcW w:w="1440" w:type="dxa"/>
          </w:tcPr>
          <w:p w14:paraId="32DA02FC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70B13BE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5A5352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8172C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061E2D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D724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F5407" w:rsidRPr="00ED11C5" w14:paraId="72C63949" w14:textId="77777777" w:rsidTr="000344DC">
        <w:tc>
          <w:tcPr>
            <w:tcW w:w="1440" w:type="dxa"/>
          </w:tcPr>
          <w:p w14:paraId="234A67FD" w14:textId="282F1CFA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788413EC" w14:textId="38A5BE62" w:rsidR="009F5407" w:rsidRPr="00CF4DFC" w:rsidRDefault="00F13F3C" w:rsidP="009F5407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3,581,200</w:t>
            </w:r>
          </w:p>
        </w:tc>
        <w:tc>
          <w:tcPr>
            <w:tcW w:w="270" w:type="dxa"/>
          </w:tcPr>
          <w:p w14:paraId="7DFD3BB8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76E8ECC3" w14:textId="0056B025" w:rsidR="009F5407" w:rsidRPr="00BD1667" w:rsidRDefault="00F13F3C" w:rsidP="009F5407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0CFFCD5" w14:textId="77777777" w:rsidR="009F5407" w:rsidRPr="00BD1667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14:paraId="26236B4B" w14:textId="20268205" w:rsidR="009F5407" w:rsidRPr="00BD1667" w:rsidRDefault="00F13F3C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3,581,200</w:t>
            </w:r>
          </w:p>
        </w:tc>
        <w:tc>
          <w:tcPr>
            <w:tcW w:w="270" w:type="dxa"/>
          </w:tcPr>
          <w:p w14:paraId="37D7F603" w14:textId="77777777" w:rsidR="009F5407" w:rsidRPr="00BD1667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059BCA" w14:textId="321E29E2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39369842" w14:textId="2BC29EE8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E7BE9D3" w14:textId="5780270C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9F5407" w:rsidRPr="00BD166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E74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9F5407" w:rsidRPr="00ED11C5" w14:paraId="3B8D019A" w14:textId="77777777" w:rsidTr="000344DC">
        <w:tc>
          <w:tcPr>
            <w:tcW w:w="1440" w:type="dxa"/>
          </w:tcPr>
          <w:p w14:paraId="3990AC9E" w14:textId="36A68279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7E3AF00D" w14:textId="4B5A4FD1" w:rsidR="009F5407" w:rsidRPr="00BD1667" w:rsidRDefault="00901CB0" w:rsidP="009F5407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36182DF1" w14:textId="77777777" w:rsidR="009F5407" w:rsidRPr="00BD1667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8A73CE8" w14:textId="606EFA43" w:rsidR="009F5407" w:rsidRPr="00BD1667" w:rsidRDefault="00612ED2" w:rsidP="009F5407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2D87FA0" w14:textId="77777777" w:rsidR="009F5407" w:rsidRPr="00BD1667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14:paraId="66A4F3D1" w14:textId="2FDB9E43" w:rsidR="009F5407" w:rsidRPr="00BD1667" w:rsidRDefault="00612ED2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612A78D5" w14:textId="77777777" w:rsidR="009F5407" w:rsidRPr="00BD1667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6A7067" w14:textId="4B3BD4B2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14:paraId="4F66DDE8" w14:textId="2200FC06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385BF9DA" w14:textId="07E14745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9F5407" w:rsidRPr="00BD166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9F5407" w:rsidRPr="00ED11C5" w14:paraId="3E290A3F" w14:textId="77777777" w:rsidTr="000344DC">
        <w:tc>
          <w:tcPr>
            <w:tcW w:w="1440" w:type="dxa"/>
          </w:tcPr>
          <w:p w14:paraId="02380105" w14:textId="0FC314D3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</w:tcPr>
          <w:p w14:paraId="398BD636" w14:textId="7FC165FC" w:rsidR="009F5407" w:rsidRPr="00CF4DFC" w:rsidRDefault="00612ED2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270" w:type="dxa"/>
          </w:tcPr>
          <w:p w14:paraId="44A5B4B4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24123B21" w14:textId="54D07131" w:rsidR="009F5407" w:rsidRPr="00731F50" w:rsidRDefault="00612ED2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</w:tcPr>
          <w:p w14:paraId="6A731D61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5D3AFB83" w14:textId="7189DE43" w:rsidR="009F5407" w:rsidRPr="009432E0" w:rsidRDefault="00612ED2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</w:tcPr>
          <w:p w14:paraId="3ACFB24C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CF7E20E" w14:textId="020DA217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5CA801C2" w14:textId="5644F5CD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3458650A" w14:textId="30A6EA33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E744F1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9F5407" w:rsidRPr="00ED11C5" w14:paraId="1C830A53" w14:textId="77777777" w:rsidTr="000344DC">
        <w:tc>
          <w:tcPr>
            <w:tcW w:w="1440" w:type="dxa"/>
          </w:tcPr>
          <w:p w14:paraId="477AF604" w14:textId="601E0378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</w:tcPr>
          <w:p w14:paraId="533CDD34" w14:textId="789AB0C8" w:rsidR="009F5407" w:rsidRPr="00CF4DFC" w:rsidRDefault="00612ED2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0FF075A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32CA0461" w14:textId="553BE601" w:rsidR="009F5407" w:rsidRPr="00731F50" w:rsidRDefault="00612ED2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4,593,000</w:t>
            </w:r>
          </w:p>
        </w:tc>
        <w:tc>
          <w:tcPr>
            <w:tcW w:w="270" w:type="dxa"/>
          </w:tcPr>
          <w:p w14:paraId="0B16BA4F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01F61D9A" w14:textId="63D4AEB3" w:rsidR="009F5407" w:rsidRPr="009432E0" w:rsidRDefault="00612ED2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4,593,000</w:t>
            </w:r>
          </w:p>
        </w:tc>
        <w:tc>
          <w:tcPr>
            <w:tcW w:w="270" w:type="dxa"/>
          </w:tcPr>
          <w:p w14:paraId="59DA5990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28AAC122" w14:textId="46389854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39BFFB56" w14:textId="519B1EF0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1519DEBF" w14:textId="7D13CA38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9F5407" w:rsidRPr="00ED11C5" w14:paraId="44A6A537" w14:textId="77777777" w:rsidTr="000344DC">
        <w:tc>
          <w:tcPr>
            <w:tcW w:w="1440" w:type="dxa"/>
          </w:tcPr>
          <w:p w14:paraId="6A2FC9D2" w14:textId="688A8F67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465E7BEB" w14:textId="7282E2E1" w:rsidR="009F5407" w:rsidRPr="00CF4DFC" w:rsidRDefault="00CE40ED" w:rsidP="00E744F1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</w:tcPr>
          <w:p w14:paraId="31C4BF2A" w14:textId="3AD93902" w:rsidR="009F5407" w:rsidRPr="00CE40ED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63E66B19" w14:textId="0DFB06E3" w:rsidR="009F5407" w:rsidRPr="00731F50" w:rsidRDefault="00CE40ED" w:rsidP="00D67BB1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9A78ACE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4B84C9D1" w14:textId="0A820B7C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</w:tcPr>
          <w:p w14:paraId="403F2D9E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2C5E64E" w14:textId="410EE300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0D212B5C" w14:textId="0220D14A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4C8926E9" w14:textId="3506E9AC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9F5407" w:rsidRPr="00ED11C5" w14:paraId="7B98D864" w14:textId="77777777" w:rsidTr="000344DC">
        <w:tc>
          <w:tcPr>
            <w:tcW w:w="1440" w:type="dxa"/>
          </w:tcPr>
          <w:p w14:paraId="17BFEB04" w14:textId="7DB7D897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38A7A8DC" w14:textId="7FD5B1DE" w:rsidR="009F5407" w:rsidRPr="00CF4DFC" w:rsidRDefault="00911C0E" w:rsidP="00E744F1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</w:tcPr>
          <w:p w14:paraId="1305C070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EB44B39" w14:textId="0AB21461" w:rsidR="009F5407" w:rsidRPr="00731F50" w:rsidRDefault="00D67BB1" w:rsidP="00D67BB1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5B6AEEF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0C61EFE1" w14:textId="6F352FA8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</w:tcPr>
          <w:p w14:paraId="243C312E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4376C28" w14:textId="75383910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0" w:type="dxa"/>
          </w:tcPr>
          <w:p w14:paraId="4D3D0815" w14:textId="4A8FE35C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396BE765" w14:textId="22E6D794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9F5407" w:rsidRPr="00ED11C5" w14:paraId="1EC145BC" w14:textId="77777777" w:rsidTr="000344DC">
        <w:tc>
          <w:tcPr>
            <w:tcW w:w="1440" w:type="dxa"/>
          </w:tcPr>
          <w:p w14:paraId="31AD8F5B" w14:textId="5A779205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</w:tcPr>
          <w:p w14:paraId="6A616E79" w14:textId="44158B42" w:rsidR="009F5407" w:rsidRPr="00CF4DFC" w:rsidRDefault="00911C0E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6D7FEAF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17525A8A" w14:textId="326CB2E5" w:rsidR="009F5407" w:rsidRPr="00731F50" w:rsidRDefault="00A75A54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</w:tcPr>
          <w:p w14:paraId="4D68273D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2FB63776" w14:textId="4CCB0503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</w:tcPr>
          <w:p w14:paraId="7C7A7DB5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23592C7" w14:textId="628C193A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5C4C7FE2" w14:textId="1D887610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7DD2E5A7" w14:textId="627A98AD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9F5407" w:rsidRPr="00ED11C5" w14:paraId="0F1AE456" w14:textId="77777777" w:rsidTr="000344DC">
        <w:tc>
          <w:tcPr>
            <w:tcW w:w="1440" w:type="dxa"/>
          </w:tcPr>
          <w:p w14:paraId="0B733BC8" w14:textId="7236C8AA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5EC91489" w14:textId="31EC9816" w:rsidR="009F5407" w:rsidRPr="00CF4DFC" w:rsidRDefault="00911C0E" w:rsidP="00F02F30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2,910,000</w:t>
            </w:r>
          </w:p>
        </w:tc>
        <w:tc>
          <w:tcPr>
            <w:tcW w:w="270" w:type="dxa"/>
          </w:tcPr>
          <w:p w14:paraId="6325C467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3AEC8E31" w14:textId="4A5A9E5C" w:rsidR="009F5407" w:rsidRPr="00731F50" w:rsidRDefault="00A75A54" w:rsidP="00F02F30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017C16C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4A641AFC" w14:textId="580CC444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2,910,000</w:t>
            </w:r>
          </w:p>
        </w:tc>
        <w:tc>
          <w:tcPr>
            <w:tcW w:w="270" w:type="dxa"/>
          </w:tcPr>
          <w:p w14:paraId="7D6C0BB6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50A40FA" w14:textId="19884733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656B7409" w14:textId="0093DCBF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664F6678" w14:textId="578664B0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9F5407" w:rsidRPr="00ED11C5" w14:paraId="6D6DF869" w14:textId="77777777" w:rsidTr="000344DC">
        <w:tc>
          <w:tcPr>
            <w:tcW w:w="1440" w:type="dxa"/>
          </w:tcPr>
          <w:p w14:paraId="3C8B1A1B" w14:textId="1E9994AE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3F755A6C" w14:textId="5C933F42" w:rsidR="009F5407" w:rsidRPr="00CF4DFC" w:rsidRDefault="00911C0E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1AA832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DB33A2A" w14:textId="3E8689A0" w:rsidR="009F5407" w:rsidRPr="00731F50" w:rsidRDefault="00A75A54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2,860,000</w:t>
            </w:r>
          </w:p>
        </w:tc>
        <w:tc>
          <w:tcPr>
            <w:tcW w:w="270" w:type="dxa"/>
          </w:tcPr>
          <w:p w14:paraId="3FCB3958" w14:textId="3976158B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7263C7DF" w14:textId="6D2AFA9B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2,860,000</w:t>
            </w:r>
          </w:p>
        </w:tc>
        <w:tc>
          <w:tcPr>
            <w:tcW w:w="270" w:type="dxa"/>
          </w:tcPr>
          <w:p w14:paraId="78F7AD38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0BD3D3F" w14:textId="6E32FCB8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1080" w:type="dxa"/>
          </w:tcPr>
          <w:p w14:paraId="06E37621" w14:textId="2423ED83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5F37741A" w14:textId="403BE804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9F5407" w:rsidRPr="00ED11C5" w14:paraId="1A30494B" w14:textId="77777777" w:rsidTr="000344DC">
        <w:tc>
          <w:tcPr>
            <w:tcW w:w="1440" w:type="dxa"/>
          </w:tcPr>
          <w:p w14:paraId="2E6E1D7A" w14:textId="5BA8B110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</w:tcPr>
          <w:p w14:paraId="516D8E63" w14:textId="17EEBAD2" w:rsidR="009F5407" w:rsidRPr="00CF4DFC" w:rsidRDefault="00911C0E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2FC473A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3455F0D" w14:textId="5EFB8613" w:rsidR="009F5407" w:rsidRPr="00731F50" w:rsidRDefault="00A75A54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275C4D9E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1B1A5C59" w14:textId="2B471581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5D5593C7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7132424" w14:textId="57F6946E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745E53AA" w14:textId="5E826F1C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1BC91BF" w14:textId="0A5E5F41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9F5407" w:rsidRPr="00ED11C5" w14:paraId="4EB4EFC1" w14:textId="77777777" w:rsidTr="000344DC">
        <w:tc>
          <w:tcPr>
            <w:tcW w:w="1440" w:type="dxa"/>
          </w:tcPr>
          <w:p w14:paraId="10FC997A" w14:textId="737192C9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</w:tcPr>
          <w:p w14:paraId="4598A327" w14:textId="3C81B6B9" w:rsidR="009F5407" w:rsidRPr="00CF4DFC" w:rsidRDefault="00911C0E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BB7F41A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2B1C3043" w14:textId="402A6403" w:rsidR="009F5407" w:rsidRPr="00731F50" w:rsidRDefault="00A75A54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70" w:type="dxa"/>
          </w:tcPr>
          <w:p w14:paraId="73743142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4B92B6A6" w14:textId="30428144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70" w:type="dxa"/>
          </w:tcPr>
          <w:p w14:paraId="5675D9F1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236D203" w14:textId="189C2DFB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0C23804E" w14:textId="56BA25DE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48FDE131" w14:textId="79865906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9F5407" w:rsidRPr="00ED11C5" w14:paraId="2005E61D" w14:textId="77777777" w:rsidTr="000344DC">
        <w:tc>
          <w:tcPr>
            <w:tcW w:w="1440" w:type="dxa"/>
          </w:tcPr>
          <w:p w14:paraId="5F78E490" w14:textId="10F403AE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3BE5533C" w14:textId="574BA608" w:rsidR="009F5407" w:rsidRPr="00CF4DFC" w:rsidRDefault="00911C0E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7B7065A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737B9790" w14:textId="251616DC" w:rsidR="009F5407" w:rsidRPr="00731F50" w:rsidRDefault="00A75A54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</w:tcPr>
          <w:p w14:paraId="67726C97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2BBCD1AC" w14:textId="1692E060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</w:tcPr>
          <w:p w14:paraId="05C46DC8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BB45145" w14:textId="633E6762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2F9EA613" w14:textId="64C2DF16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455F0DB" w14:textId="7DC54FA4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9F5407" w:rsidRPr="00ED11C5" w14:paraId="3B918A72" w14:textId="77777777" w:rsidTr="000344DC">
        <w:tc>
          <w:tcPr>
            <w:tcW w:w="1440" w:type="dxa"/>
          </w:tcPr>
          <w:p w14:paraId="12643EFA" w14:textId="32171142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2AD0BB77" w14:textId="0C2D5E0C" w:rsidR="009F5407" w:rsidRPr="00CF4DFC" w:rsidRDefault="00911C0E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4B48904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3CF92E8D" w14:textId="0C5B8010" w:rsidR="009F5407" w:rsidRPr="00731F50" w:rsidRDefault="00A75A54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</w:tcPr>
          <w:p w14:paraId="3E7BB7BB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2B4458FA" w14:textId="2B428CA7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</w:tcPr>
          <w:p w14:paraId="781632B4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6A412F6" w14:textId="1734BF91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0" w:type="dxa"/>
          </w:tcPr>
          <w:p w14:paraId="5F782CAD" w14:textId="59B3AD4D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2056C35D" w14:textId="7F059334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9F5407" w:rsidRPr="00ED11C5" w14:paraId="48336B5C" w14:textId="77777777" w:rsidTr="000344DC">
        <w:tc>
          <w:tcPr>
            <w:tcW w:w="1440" w:type="dxa"/>
          </w:tcPr>
          <w:p w14:paraId="569B4584" w14:textId="0F931E6E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50" w:type="dxa"/>
          </w:tcPr>
          <w:p w14:paraId="1DC6D004" w14:textId="437D9D5E" w:rsidR="009F5407" w:rsidRPr="00CF4DFC" w:rsidRDefault="00911C0E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F26F4FA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44911E9F" w14:textId="5C5959A6" w:rsidR="009F5407" w:rsidRPr="00731F50" w:rsidRDefault="00A75A54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0E5080B9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4166ED35" w14:textId="6FD36FEA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24A6E658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1DF7A83" w14:textId="118BEF96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656BC46F" w14:textId="5E5CD843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25BD626" w14:textId="03405C87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9F5407" w:rsidRPr="00ED11C5" w14:paraId="5D2F100B" w14:textId="77777777" w:rsidTr="000344DC">
        <w:tc>
          <w:tcPr>
            <w:tcW w:w="1440" w:type="dxa"/>
          </w:tcPr>
          <w:p w14:paraId="3093DA45" w14:textId="0E9D54F8" w:rsidR="009F5407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50" w:type="dxa"/>
          </w:tcPr>
          <w:p w14:paraId="332946E2" w14:textId="450B0307" w:rsidR="009F5407" w:rsidRPr="00CF4DFC" w:rsidRDefault="00911C0E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1912052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4791C9EC" w14:textId="6F349C5F" w:rsidR="009F5407" w:rsidRPr="00731F50" w:rsidRDefault="00A75A54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3EFC3E4C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6DEEC219" w14:textId="0693643E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7B9926C6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D717723" w14:textId="3B48EFE9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44F44145" w14:textId="4F9DD38E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978DFD0" w14:textId="2FEF2BD5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9F5407" w:rsidRPr="00ED11C5" w14:paraId="6BC636E9" w14:textId="77777777" w:rsidTr="000344DC">
        <w:tc>
          <w:tcPr>
            <w:tcW w:w="1440" w:type="dxa"/>
          </w:tcPr>
          <w:p w14:paraId="43725345" w14:textId="68C59988" w:rsidR="009F5407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13F163E6" w14:textId="52800240" w:rsidR="009F5407" w:rsidRPr="00CF4DFC" w:rsidRDefault="00911C0E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E921C43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36530889" w14:textId="28F81DD5" w:rsidR="009F5407" w:rsidRPr="00731F50" w:rsidRDefault="00A75A54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</w:tcPr>
          <w:p w14:paraId="2A7B5393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58420624" w14:textId="0003B0CA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</w:tcPr>
          <w:p w14:paraId="77F287D0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2E51369E" w14:textId="26527F76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1080" w:type="dxa"/>
          </w:tcPr>
          <w:p w14:paraId="7CA90F35" w14:textId="5FD7CE8D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CB94CDA" w14:textId="3B712204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9F5407" w:rsidRPr="00ED11C5" w14:paraId="73E1F1EC" w14:textId="77777777" w:rsidTr="000344DC">
        <w:tc>
          <w:tcPr>
            <w:tcW w:w="1440" w:type="dxa"/>
          </w:tcPr>
          <w:p w14:paraId="322C7225" w14:textId="51F64B60" w:rsidR="009F5407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6E23CDB4" w14:textId="13E341DF" w:rsidR="009F5407" w:rsidRPr="00CF4DFC" w:rsidRDefault="00911C0E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E97718B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42EBC4C7" w14:textId="7F71B210" w:rsidR="009F5407" w:rsidRPr="00731F50" w:rsidRDefault="00A75A54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</w:tcPr>
          <w:p w14:paraId="69E8D3B1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240E1F7E" w14:textId="2958301B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</w:tcPr>
          <w:p w14:paraId="4CDAF7B8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75E2A9C" w14:textId="488ED4B5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42955134" w14:textId="30B7BBC9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75590A02" w14:textId="7BAA628E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9F5407" w:rsidRPr="00ED11C5" w14:paraId="61C53182" w14:textId="77777777" w:rsidTr="000344DC">
        <w:tc>
          <w:tcPr>
            <w:tcW w:w="1440" w:type="dxa"/>
          </w:tcPr>
          <w:p w14:paraId="606E44B8" w14:textId="0EF64C60" w:rsidR="009F5407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0" w:type="dxa"/>
          </w:tcPr>
          <w:p w14:paraId="014F288E" w14:textId="1062BBB7" w:rsidR="009F5407" w:rsidRPr="00CF4DFC" w:rsidRDefault="00911C0E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4D37DAA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088D7CC" w14:textId="5D3E3BD7" w:rsidR="009F5407" w:rsidRPr="00731F50" w:rsidRDefault="00A75A54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2CCB87C6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17248888" w14:textId="51CA844D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6F967576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7A252893" w14:textId="7D9B09A6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7E928137" w14:textId="71E51B5E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557417E3" w14:textId="67DC1ADC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9F5407" w:rsidRPr="00ED11C5" w14:paraId="513D47DA" w14:textId="77777777" w:rsidTr="000344DC">
        <w:tc>
          <w:tcPr>
            <w:tcW w:w="1440" w:type="dxa"/>
          </w:tcPr>
          <w:p w14:paraId="6602E5EB" w14:textId="411DAA9A" w:rsidR="009F5407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0" w:type="dxa"/>
          </w:tcPr>
          <w:p w14:paraId="183B4582" w14:textId="36C81BB2" w:rsidR="009F5407" w:rsidRPr="00CF4DFC" w:rsidRDefault="00911C0E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4E65D9A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04A19A77" w14:textId="6E29D426" w:rsidR="009F5407" w:rsidRPr="00731F50" w:rsidRDefault="00A75A54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46AF7F94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55BE1B05" w14:textId="0274238C" w:rsidR="009F5407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791F68E1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5076651" w14:textId="2218C834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47ECFE87" w14:textId="598834D8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9ED575C" w14:textId="11CB00BC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213EB3" w:rsidRPr="00ED11C5" w14:paraId="35DFBDAD" w14:textId="77777777" w:rsidTr="000344DC">
        <w:tc>
          <w:tcPr>
            <w:tcW w:w="1440" w:type="dxa"/>
          </w:tcPr>
          <w:p w14:paraId="02951305" w14:textId="3DFAE38C" w:rsidR="00213EB3" w:rsidRDefault="00213EB3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3/2568</w:t>
            </w:r>
          </w:p>
        </w:tc>
        <w:tc>
          <w:tcPr>
            <w:tcW w:w="1350" w:type="dxa"/>
          </w:tcPr>
          <w:p w14:paraId="2C0752BA" w14:textId="35DB48B1" w:rsidR="00213EB3" w:rsidRPr="00CF4DFC" w:rsidRDefault="00911C0E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FFD6DFC" w14:textId="77777777" w:rsidR="00213EB3" w:rsidRPr="007F655A" w:rsidRDefault="00213EB3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287120CF" w14:textId="222E761D" w:rsidR="00213EB3" w:rsidRPr="00731F50" w:rsidRDefault="00306637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3,400,000</w:t>
            </w:r>
          </w:p>
        </w:tc>
        <w:tc>
          <w:tcPr>
            <w:tcW w:w="270" w:type="dxa"/>
          </w:tcPr>
          <w:p w14:paraId="17046AE3" w14:textId="77777777" w:rsidR="00213EB3" w:rsidRPr="007F655A" w:rsidRDefault="00213EB3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1F853718" w14:textId="3461FDDC" w:rsidR="00213EB3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3,400,000</w:t>
            </w:r>
          </w:p>
        </w:tc>
        <w:tc>
          <w:tcPr>
            <w:tcW w:w="270" w:type="dxa"/>
          </w:tcPr>
          <w:p w14:paraId="549F6923" w14:textId="77777777" w:rsidR="00213EB3" w:rsidRPr="007F655A" w:rsidRDefault="00213EB3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2914041" w14:textId="7D683828" w:rsidR="00213EB3" w:rsidRDefault="00213EB3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4.30</w:t>
            </w:r>
          </w:p>
        </w:tc>
        <w:tc>
          <w:tcPr>
            <w:tcW w:w="1080" w:type="dxa"/>
          </w:tcPr>
          <w:p w14:paraId="195ABD9B" w14:textId="0E275C70" w:rsidR="00213EB3" w:rsidRDefault="00213EB3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</w:tcPr>
          <w:p w14:paraId="49289B6F" w14:textId="6A93E732" w:rsidR="00213EB3" w:rsidRDefault="00213EB3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905CB2" w:rsidRPr="00ED11C5" w14:paraId="196FB2B6" w14:textId="77777777" w:rsidTr="000344DC">
        <w:tc>
          <w:tcPr>
            <w:tcW w:w="1440" w:type="dxa"/>
          </w:tcPr>
          <w:p w14:paraId="58A943CD" w14:textId="29F8DAC5" w:rsidR="00905CB2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05C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0" w:type="dxa"/>
          </w:tcPr>
          <w:p w14:paraId="709AEF6A" w14:textId="38807DA7" w:rsidR="00905CB2" w:rsidRDefault="00911C0E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2DFB93C" w14:textId="77777777" w:rsidR="00905CB2" w:rsidRPr="007F655A" w:rsidRDefault="00905CB2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BD1F2DC" w14:textId="2570FE9C" w:rsidR="00905CB2" w:rsidRPr="00731F50" w:rsidRDefault="00306637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2,000,000</w:t>
            </w:r>
          </w:p>
        </w:tc>
        <w:tc>
          <w:tcPr>
            <w:tcW w:w="270" w:type="dxa"/>
          </w:tcPr>
          <w:p w14:paraId="205EC761" w14:textId="77777777" w:rsidR="00905CB2" w:rsidRPr="007F655A" w:rsidRDefault="00905CB2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6F139C77" w14:textId="4FA0FD4D" w:rsidR="00905CB2" w:rsidRPr="009432E0" w:rsidRDefault="00306637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2,000,000</w:t>
            </w:r>
          </w:p>
        </w:tc>
        <w:tc>
          <w:tcPr>
            <w:tcW w:w="270" w:type="dxa"/>
          </w:tcPr>
          <w:p w14:paraId="5E668554" w14:textId="77777777" w:rsidR="00905CB2" w:rsidRPr="007F655A" w:rsidRDefault="00905CB2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1E15CA59" w14:textId="1952D293" w:rsidR="00905CB2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931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524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</w:tcPr>
          <w:p w14:paraId="45008236" w14:textId="621A2D7D" w:rsidR="00905CB2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931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3931A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931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3931A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3F902F34" w14:textId="610AA5E7" w:rsidR="00905CB2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FF2F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FF2F2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901CB0" w:rsidRPr="00ED11C5" w14:paraId="1A3E7009" w14:textId="77777777" w:rsidTr="000344DC">
        <w:tc>
          <w:tcPr>
            <w:tcW w:w="1440" w:type="dxa"/>
          </w:tcPr>
          <w:p w14:paraId="2D1EAAE8" w14:textId="52258360" w:rsidR="00901CB0" w:rsidRDefault="00901CB0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1/2569</w:t>
            </w:r>
          </w:p>
        </w:tc>
        <w:tc>
          <w:tcPr>
            <w:tcW w:w="1350" w:type="dxa"/>
          </w:tcPr>
          <w:p w14:paraId="0C8F478C" w14:textId="042DE76D" w:rsidR="00901CB0" w:rsidRDefault="00901CB0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FB8815A" w14:textId="77777777" w:rsidR="00901CB0" w:rsidRPr="007F655A" w:rsidRDefault="00901CB0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14473C14" w14:textId="14EB6FC2" w:rsidR="00901CB0" w:rsidRPr="00731F50" w:rsidRDefault="00901CB0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4,500,000</w:t>
            </w:r>
          </w:p>
        </w:tc>
        <w:tc>
          <w:tcPr>
            <w:tcW w:w="270" w:type="dxa"/>
          </w:tcPr>
          <w:p w14:paraId="0BD891C7" w14:textId="77777777" w:rsidR="00901CB0" w:rsidRPr="007F655A" w:rsidRDefault="00901CB0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0E5D2FDA" w14:textId="70DC10F5" w:rsidR="00901CB0" w:rsidRPr="009432E0" w:rsidRDefault="00901CB0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4,500,000</w:t>
            </w:r>
          </w:p>
        </w:tc>
        <w:tc>
          <w:tcPr>
            <w:tcW w:w="270" w:type="dxa"/>
          </w:tcPr>
          <w:p w14:paraId="28016649" w14:textId="77777777" w:rsidR="00901CB0" w:rsidRPr="007F655A" w:rsidRDefault="00901CB0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8BDB8D0" w14:textId="020112E7" w:rsidR="00901CB0" w:rsidRDefault="00901CB0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3.90</w:t>
            </w:r>
          </w:p>
        </w:tc>
        <w:tc>
          <w:tcPr>
            <w:tcW w:w="1080" w:type="dxa"/>
          </w:tcPr>
          <w:p w14:paraId="0167E98B" w14:textId="18F96487" w:rsidR="00901CB0" w:rsidRDefault="00901CB0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0A773525" w14:textId="7F65EA47" w:rsidR="00901CB0" w:rsidRDefault="00901CB0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9F5407" w:rsidRPr="00ED11C5" w14:paraId="6D38FD82" w14:textId="77777777" w:rsidTr="003B0C6D">
        <w:tc>
          <w:tcPr>
            <w:tcW w:w="1440" w:type="dxa"/>
          </w:tcPr>
          <w:p w14:paraId="2715C6D2" w14:textId="07F4BB2F" w:rsidR="009F5407" w:rsidRPr="00DB0E35" w:rsidRDefault="009F5407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791F77" w14:textId="7446E3A5" w:rsidR="009F5407" w:rsidRPr="00B11783" w:rsidRDefault="00911C0E" w:rsidP="009F5407">
            <w:pPr>
              <w:tabs>
                <w:tab w:val="left" w:pos="1091"/>
              </w:tabs>
              <w:spacing w:line="240" w:lineRule="atLeast"/>
              <w:ind w:left="-92" w:right="-4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15,066,200</w:t>
            </w:r>
          </w:p>
        </w:tc>
        <w:tc>
          <w:tcPr>
            <w:tcW w:w="270" w:type="dxa"/>
          </w:tcPr>
          <w:p w14:paraId="06B8BC0D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12EB74" w14:textId="1B986CED" w:rsidR="009F5407" w:rsidRPr="00911C0E" w:rsidRDefault="00911C0E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1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64,801,400</w:t>
            </w:r>
          </w:p>
        </w:tc>
        <w:tc>
          <w:tcPr>
            <w:tcW w:w="270" w:type="dxa"/>
          </w:tcPr>
          <w:p w14:paraId="08DFABD8" w14:textId="77777777" w:rsidR="009F5407" w:rsidRPr="00911C0E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7D023C3" w14:textId="70F7D97B" w:rsidR="009F5407" w:rsidRPr="00911C0E" w:rsidRDefault="00911C0E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11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79,867,600</w:t>
            </w:r>
          </w:p>
        </w:tc>
        <w:tc>
          <w:tcPr>
            <w:tcW w:w="270" w:type="dxa"/>
          </w:tcPr>
          <w:p w14:paraId="56F89C59" w14:textId="77777777" w:rsidR="009F5407" w:rsidRPr="00911C0E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A92D821" w14:textId="37FC6494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0E7A1CA5" w14:textId="68AB412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350" w:type="dxa"/>
          </w:tcPr>
          <w:p w14:paraId="7DA99152" w14:textId="0CEF68A3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504526" w:rsidRPr="00ED11C5" w14:paraId="759CB33B" w14:textId="77777777" w:rsidTr="00504526">
        <w:tc>
          <w:tcPr>
            <w:tcW w:w="1440" w:type="dxa"/>
          </w:tcPr>
          <w:p w14:paraId="16D5B5DC" w14:textId="77777777" w:rsidR="00504526" w:rsidRPr="00ED11C5" w:rsidRDefault="00504526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AE7F6F" w14:textId="77777777" w:rsidR="00504526" w:rsidRPr="00ED11C5" w:rsidRDefault="00504526" w:rsidP="00A57B5B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45B75E2" w14:textId="77777777" w:rsidR="00504526" w:rsidRPr="00ED11C5" w:rsidRDefault="00504526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C60730" w14:textId="77777777" w:rsidR="00504526" w:rsidRPr="00ED11C5" w:rsidRDefault="00504526" w:rsidP="00A57B5B">
            <w:pPr>
              <w:tabs>
                <w:tab w:val="decimal" w:pos="791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F0E9D19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EAD87B3" w14:textId="77777777" w:rsidR="00504526" w:rsidRPr="00ED11C5" w:rsidRDefault="00504526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3B99AC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3832571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9401E3E" w14:textId="77777777" w:rsidR="00504526" w:rsidRPr="00ED11C5" w:rsidRDefault="00504526" w:rsidP="008C40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14:paraId="3BD50139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</w:tr>
    </w:tbl>
    <w:p w14:paraId="3D553F9D" w14:textId="43305FAD" w:rsidR="00AA6339" w:rsidRDefault="00AA6339" w:rsidP="00C563B2">
      <w:pPr>
        <w:pStyle w:val="Bo-C1Content"/>
        <w:ind w:right="-25"/>
        <w:rPr>
          <w:rFonts w:asciiTheme="majorBidi" w:hAnsiTheme="majorBidi" w:cstheme="majorBidi"/>
          <w:sz w:val="20"/>
          <w:szCs w:val="20"/>
        </w:rPr>
      </w:pPr>
    </w:p>
    <w:p w14:paraId="31D3457E" w14:textId="77777777" w:rsidR="00AA6339" w:rsidRDefault="00AA6339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0"/>
        <w:gridCol w:w="270"/>
        <w:gridCol w:w="1080"/>
        <w:gridCol w:w="1080"/>
        <w:gridCol w:w="1344"/>
        <w:gridCol w:w="6"/>
      </w:tblGrid>
      <w:tr w:rsidR="00506746" w:rsidRPr="00ED11C5" w14:paraId="22755E5A" w14:textId="77777777" w:rsidTr="0005318A">
        <w:trPr>
          <w:gridAfter w:val="1"/>
          <w:wAfter w:w="6" w:type="dxa"/>
          <w:tblHeader/>
        </w:trPr>
        <w:tc>
          <w:tcPr>
            <w:tcW w:w="1440" w:type="dxa"/>
          </w:tcPr>
          <w:p w14:paraId="33203F5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44" w:type="dxa"/>
            <w:gridSpan w:val="9"/>
          </w:tcPr>
          <w:p w14:paraId="772A07A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6746" w:rsidRPr="00ED11C5" w14:paraId="771E58FF" w14:textId="77777777" w:rsidTr="0005318A">
        <w:trPr>
          <w:tblHeader/>
        </w:trPr>
        <w:tc>
          <w:tcPr>
            <w:tcW w:w="1440" w:type="dxa"/>
          </w:tcPr>
          <w:p w14:paraId="0BB168C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300C8796" w14:textId="7AA4A822" w:rsidR="00506746" w:rsidRPr="00ED11C5" w:rsidRDefault="0046071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07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4607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4607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270" w:type="dxa"/>
          </w:tcPr>
          <w:p w14:paraId="6BBA464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27FCB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180021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CC9DC8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06746" w:rsidRPr="00ED11C5" w14:paraId="1B82C027" w14:textId="77777777" w:rsidTr="0005318A">
        <w:trPr>
          <w:tblHeader/>
        </w:trPr>
        <w:tc>
          <w:tcPr>
            <w:tcW w:w="1440" w:type="dxa"/>
            <w:vAlign w:val="bottom"/>
          </w:tcPr>
          <w:p w14:paraId="624917AF" w14:textId="6D488C91" w:rsidR="00506746" w:rsidRPr="00ED11C5" w:rsidRDefault="00A57B5B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291E87E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34FFE36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D822E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44C0B89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07722B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657AE15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623251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7D539BF4" w14:textId="694E2C25" w:rsidR="00506746" w:rsidRPr="00ED11C5" w:rsidRDefault="0005318A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350" w:type="dxa"/>
            <w:gridSpan w:val="2"/>
            <w:vAlign w:val="bottom"/>
          </w:tcPr>
          <w:p w14:paraId="0B92D85B" w14:textId="12EAECAA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57A9E2A8" w14:textId="77777777" w:rsidTr="0005318A">
        <w:trPr>
          <w:tblHeader/>
        </w:trPr>
        <w:tc>
          <w:tcPr>
            <w:tcW w:w="1440" w:type="dxa"/>
          </w:tcPr>
          <w:p w14:paraId="0212484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126B707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3EC5255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369BB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460010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B766268" w14:textId="77777777" w:rsidR="00506746" w:rsidRPr="00ED11C5" w:rsidRDefault="00506746" w:rsidP="0005318A">
            <w:pPr>
              <w:spacing w:line="240" w:lineRule="atLeast"/>
              <w:ind w:left="-381" w:right="-115" w:firstLine="26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B6EF5" w:rsidRPr="00ED11C5" w14:paraId="5536E3FC" w14:textId="77777777" w:rsidTr="0005318A">
        <w:tc>
          <w:tcPr>
            <w:tcW w:w="1440" w:type="dxa"/>
          </w:tcPr>
          <w:p w14:paraId="4202CC44" w14:textId="6C99F4E1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006334A2" w14:textId="26966400" w:rsidR="007B6EF5" w:rsidRPr="00533E57" w:rsidRDefault="006063B6" w:rsidP="007B6EF5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78E6DBDA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8D3275" w14:textId="725973C8" w:rsidR="007B6EF5" w:rsidRPr="00533E57" w:rsidRDefault="000313F9" w:rsidP="007B6EF5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2D588E6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4F1A397" w14:textId="01763651" w:rsidR="007B6EF5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551DAF00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ECF66FE" w14:textId="2FAD3E12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25AF0FDE" w14:textId="64B3FA28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48007936" w14:textId="75BAB5BE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7B6EF5" w:rsidRPr="00533E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7B6EF5" w:rsidRPr="00ED11C5" w14:paraId="2053C871" w14:textId="77777777" w:rsidTr="0005318A">
        <w:tc>
          <w:tcPr>
            <w:tcW w:w="1440" w:type="dxa"/>
          </w:tcPr>
          <w:p w14:paraId="35D50C72" w14:textId="1631437F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494B3958" w14:textId="44F264A9" w:rsidR="007B6EF5" w:rsidRPr="00533E57" w:rsidRDefault="006063B6" w:rsidP="00493E88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65E3CD31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F43C40A" w14:textId="6CBBBE95" w:rsidR="007B6EF5" w:rsidRPr="00533E57" w:rsidRDefault="000313F9" w:rsidP="00493E88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5C49B69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328AD4A6" w14:textId="1DEC2017" w:rsidR="007B6EF5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130CC56A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BFE3691" w14:textId="257DBB41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14:paraId="12804852" w14:textId="6EDD3B60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5E633E24" w14:textId="6F2B24B8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7B6EF5" w:rsidRPr="00ED11C5" w14:paraId="40F8B83A" w14:textId="77777777" w:rsidTr="0005318A">
        <w:tc>
          <w:tcPr>
            <w:tcW w:w="1440" w:type="dxa"/>
          </w:tcPr>
          <w:p w14:paraId="493D56F7" w14:textId="5B29D661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</w:tcPr>
          <w:p w14:paraId="513E193F" w14:textId="220C86DB" w:rsidR="007B6EF5" w:rsidRPr="00533E57" w:rsidRDefault="006063B6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65B65B8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B5A29E6" w14:textId="436E2B00" w:rsidR="007B6EF5" w:rsidRPr="00533E57" w:rsidRDefault="000313F9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</w:tcPr>
          <w:p w14:paraId="1D061F2B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0EE67A75" w14:textId="7EDF6ED1" w:rsidR="007B6EF5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</w:tcPr>
          <w:p w14:paraId="3AF49912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4A114B7" w14:textId="1DD04B34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42A48DC4" w14:textId="65C06CB0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DDF7783" w14:textId="47B1F941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7B6EF5" w:rsidRPr="00ED11C5" w14:paraId="3DF7E928" w14:textId="77777777" w:rsidTr="0005318A">
        <w:tc>
          <w:tcPr>
            <w:tcW w:w="1440" w:type="dxa"/>
          </w:tcPr>
          <w:p w14:paraId="5DDB2538" w14:textId="297CC08C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3B2FBF72" w14:textId="12EDF6A2" w:rsidR="007B6EF5" w:rsidRPr="00533E57" w:rsidRDefault="006063B6" w:rsidP="00E744F1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</w:tcPr>
          <w:p w14:paraId="31D03F26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135A44" w14:textId="74748187" w:rsidR="007B6EF5" w:rsidRPr="00533E57" w:rsidRDefault="000313F9" w:rsidP="00D67BB1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A7AA4CB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1E10BB2B" w14:textId="2B3FE7EF" w:rsidR="007B6EF5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</w:tcPr>
          <w:p w14:paraId="02E915AD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2F1320A" w14:textId="3B0FE109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3A197936" w14:textId="6819E434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7E4BD359" w14:textId="7C2873A7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7B6EF5" w:rsidRPr="00ED11C5" w14:paraId="2AC02CE7" w14:textId="77777777" w:rsidTr="0005318A">
        <w:tc>
          <w:tcPr>
            <w:tcW w:w="1440" w:type="dxa"/>
          </w:tcPr>
          <w:p w14:paraId="790F5AE6" w14:textId="588950E2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5D1F257C" w14:textId="6A32F26B" w:rsidR="007B6EF5" w:rsidRPr="00533E57" w:rsidRDefault="006063B6" w:rsidP="00E744F1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</w:tcPr>
          <w:p w14:paraId="0EEDF0AC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936BC2B" w14:textId="349A12C7" w:rsidR="007B6EF5" w:rsidRPr="00533E57" w:rsidRDefault="000313F9" w:rsidP="00D67BB1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3DD949D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069B2075" w14:textId="42FFC014" w:rsidR="007B6EF5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</w:tcPr>
          <w:p w14:paraId="0838DEAE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8C37934" w14:textId="6E8078AC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0" w:type="dxa"/>
          </w:tcPr>
          <w:p w14:paraId="4E0D7803" w14:textId="58CA6924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5C1E6CD" w14:textId="41C4C188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7B6EF5" w:rsidRPr="00ED11C5" w14:paraId="3C41A6BD" w14:textId="77777777" w:rsidTr="0005318A">
        <w:tc>
          <w:tcPr>
            <w:tcW w:w="1440" w:type="dxa"/>
          </w:tcPr>
          <w:p w14:paraId="5089C304" w14:textId="7F866AF5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</w:tcPr>
          <w:p w14:paraId="500B5B3A" w14:textId="3F8AE271" w:rsidR="007B6EF5" w:rsidRPr="00533E57" w:rsidRDefault="006063B6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EB793B0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3A9BC0D" w14:textId="13C31055" w:rsidR="007B6EF5" w:rsidRPr="00533E57" w:rsidRDefault="000313F9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</w:tcPr>
          <w:p w14:paraId="61A014E3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54E4452" w14:textId="02E5E3A5" w:rsidR="007B6EF5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</w:tcPr>
          <w:p w14:paraId="369FE14B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E92DC7A" w14:textId="26A42621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5321132E" w14:textId="74EED49C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6E9A3E7" w14:textId="48312E16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7B6EF5" w:rsidRPr="00ED11C5" w14:paraId="0D147B75" w14:textId="77777777" w:rsidTr="0005318A">
        <w:tc>
          <w:tcPr>
            <w:tcW w:w="1440" w:type="dxa"/>
          </w:tcPr>
          <w:p w14:paraId="375605DD" w14:textId="21514BF9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</w:tcPr>
          <w:p w14:paraId="7A2BAED2" w14:textId="4E1DCE49" w:rsidR="007B6EF5" w:rsidRPr="00533E57" w:rsidRDefault="006063B6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8DEAFB0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06E774" w14:textId="26802F45" w:rsidR="007B6EF5" w:rsidRPr="00533E57" w:rsidRDefault="000313F9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2DEA1200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07C16112" w14:textId="3FBE82A7" w:rsidR="007B6EF5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20B5A591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9D5DBA" w14:textId="30419EFF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77218F4B" w14:textId="7EA08C60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5D8331A5" w14:textId="264EDE37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7B6EF5" w:rsidRPr="00ED11C5" w14:paraId="3F8529EF" w14:textId="77777777" w:rsidTr="00BD3E2C">
        <w:tc>
          <w:tcPr>
            <w:tcW w:w="1440" w:type="dxa"/>
          </w:tcPr>
          <w:p w14:paraId="02805A5F" w14:textId="5FE70D9A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11179960" w14:textId="687F9A10" w:rsidR="007B6EF5" w:rsidRPr="00533E57" w:rsidRDefault="006063B6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163A775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71C0B18" w14:textId="3001B2B1" w:rsidR="007B6EF5" w:rsidRPr="00533E57" w:rsidRDefault="000313F9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</w:tcPr>
          <w:p w14:paraId="09E27E86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11C963F" w14:textId="34D1607A" w:rsidR="007B6EF5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</w:tcPr>
          <w:p w14:paraId="50BCD83C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7C05E78" w14:textId="12582689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29F51848" w14:textId="39F22A46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3AB15135" w14:textId="00297476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7B6EF5" w:rsidRPr="00ED11C5" w14:paraId="6B236FD5" w14:textId="77777777" w:rsidTr="00BD3E2C">
        <w:tc>
          <w:tcPr>
            <w:tcW w:w="1440" w:type="dxa"/>
          </w:tcPr>
          <w:p w14:paraId="16F873F4" w14:textId="22C0E2C8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54851EE6" w14:textId="024645F6" w:rsidR="007B6EF5" w:rsidRPr="00533E57" w:rsidRDefault="006063B6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1FF2D6E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7EA091" w14:textId="3FF9320C" w:rsidR="007B6EF5" w:rsidRPr="00533E57" w:rsidRDefault="000313F9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</w:tcPr>
          <w:p w14:paraId="65E298B7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41098D9B" w14:textId="61DA118F" w:rsidR="007B6EF5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</w:tcPr>
          <w:p w14:paraId="268A4715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1D5A6F4" w14:textId="7D4D5645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0" w:type="dxa"/>
          </w:tcPr>
          <w:p w14:paraId="1C72AC92" w14:textId="212E8C71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6530CEA" w14:textId="794EC17A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7B6EF5" w:rsidRPr="00ED11C5" w14:paraId="1DDE75D9" w14:textId="77777777" w:rsidTr="00BD3E2C">
        <w:tc>
          <w:tcPr>
            <w:tcW w:w="1440" w:type="dxa"/>
          </w:tcPr>
          <w:p w14:paraId="1AED7619" w14:textId="7B7B031E" w:rsidR="007B6EF5" w:rsidRPr="00DB0E3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B6E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="007B6E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22D8598D" w14:textId="5CF6A24B" w:rsidR="007B6EF5" w:rsidRPr="00533E57" w:rsidRDefault="006063B6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0F0401A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BD80307" w14:textId="0398FCF3" w:rsidR="007B6EF5" w:rsidRPr="00533E57" w:rsidRDefault="000313F9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</w:tcPr>
          <w:p w14:paraId="28F91EBA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781C90B8" w14:textId="78C9E0E1" w:rsidR="007B6EF5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</w:tcPr>
          <w:p w14:paraId="7AE8EA29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46C28E5" w14:textId="0FEA2C87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1080" w:type="dxa"/>
          </w:tcPr>
          <w:p w14:paraId="5469B8B9" w14:textId="7629A70B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6E081BF" w14:textId="0E81A4F7" w:rsidR="007B6EF5" w:rsidRPr="001000F8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7B6EF5" w:rsidRPr="00ED11C5" w14:paraId="5D195F7A" w14:textId="77777777" w:rsidTr="00BD3E2C">
        <w:tc>
          <w:tcPr>
            <w:tcW w:w="1440" w:type="dxa"/>
          </w:tcPr>
          <w:p w14:paraId="34ED53C3" w14:textId="293E4827" w:rsidR="007B6EF5" w:rsidRPr="00DB0E3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B6E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="007B6E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0FB330B1" w14:textId="7CBCEC5D" w:rsidR="007B6EF5" w:rsidRPr="00533E57" w:rsidRDefault="006063B6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5FA966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F2A99D" w14:textId="6F17FD6B" w:rsidR="007B6EF5" w:rsidRPr="00533E57" w:rsidRDefault="000313F9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</w:tcPr>
          <w:p w14:paraId="5061B3AA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4F367379" w14:textId="5C214B71" w:rsidR="007B6EF5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</w:tcPr>
          <w:p w14:paraId="76F8C651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0DCF7B4" w14:textId="3BA267EE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78178BFB" w14:textId="3B5B51D7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A6202FC" w14:textId="55CF8388" w:rsidR="007B6EF5" w:rsidRPr="001000F8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7B6EF5" w:rsidRPr="00ED11C5" w14:paraId="30184B13" w14:textId="77777777" w:rsidTr="00BD3E2C">
        <w:tc>
          <w:tcPr>
            <w:tcW w:w="1440" w:type="dxa"/>
          </w:tcPr>
          <w:p w14:paraId="31B518AA" w14:textId="39D6BB49" w:rsidR="007B6EF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B6E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0" w:type="dxa"/>
          </w:tcPr>
          <w:p w14:paraId="0B7FF978" w14:textId="76C4A9D0" w:rsidR="007B6EF5" w:rsidRPr="00533E57" w:rsidRDefault="006063B6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7921D8D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848376" w14:textId="0EC9176E" w:rsidR="007B6EF5" w:rsidRPr="00533E57" w:rsidRDefault="000313F9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35B42C85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C1CBE4F" w14:textId="3A519BC6" w:rsidR="007B6EF5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55BDCE4A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D9FD4CE" w14:textId="4114CC30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27B3E091" w14:textId="77FFE80C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ABAECB9" w14:textId="0A513F69" w:rsidR="007B6EF5" w:rsidRPr="001000F8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7B6EF5" w:rsidRPr="00ED11C5" w14:paraId="46552EF5" w14:textId="77777777" w:rsidTr="00BD3E2C">
        <w:tc>
          <w:tcPr>
            <w:tcW w:w="1440" w:type="dxa"/>
          </w:tcPr>
          <w:p w14:paraId="33860E75" w14:textId="71BBEC15" w:rsidR="007B6EF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0" w:type="dxa"/>
          </w:tcPr>
          <w:p w14:paraId="38E56EFA" w14:textId="71B37E7B" w:rsidR="007B6EF5" w:rsidRPr="00533E57" w:rsidRDefault="006063B6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4DF49CE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1F4DA3" w14:textId="17A2499F" w:rsidR="007B6EF5" w:rsidRPr="00533E57" w:rsidRDefault="000313F9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6CF22BF8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218DCD6B" w14:textId="6C52D1E4" w:rsidR="007B6EF5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580E5351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89F3546" w14:textId="75918267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4ECB9904" w14:textId="46B9CD24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73BA1F71" w14:textId="563D3E0D" w:rsidR="007B6EF5" w:rsidRPr="001000F8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445564" w:rsidRPr="00ED11C5" w14:paraId="74970ED3" w14:textId="77777777" w:rsidTr="00BD3E2C">
        <w:tc>
          <w:tcPr>
            <w:tcW w:w="1440" w:type="dxa"/>
          </w:tcPr>
          <w:p w14:paraId="2A67DE34" w14:textId="40DE83EB" w:rsidR="00445564" w:rsidRDefault="00445564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3/2568</w:t>
            </w:r>
          </w:p>
        </w:tc>
        <w:tc>
          <w:tcPr>
            <w:tcW w:w="1350" w:type="dxa"/>
          </w:tcPr>
          <w:p w14:paraId="6DC4372C" w14:textId="0E082082" w:rsidR="00445564" w:rsidRPr="00533E57" w:rsidRDefault="006063B6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B857B5D" w14:textId="77777777" w:rsidR="00445564" w:rsidRPr="00533E57" w:rsidRDefault="00445564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ADA534F" w14:textId="525395EE" w:rsidR="00445564" w:rsidRPr="00533E57" w:rsidRDefault="000313F9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3,400,000</w:t>
            </w:r>
          </w:p>
        </w:tc>
        <w:tc>
          <w:tcPr>
            <w:tcW w:w="270" w:type="dxa"/>
          </w:tcPr>
          <w:p w14:paraId="54BAE433" w14:textId="77777777" w:rsidR="00445564" w:rsidRPr="00533E57" w:rsidRDefault="00445564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20D164F3" w14:textId="12D76324" w:rsidR="00445564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3,400,0</w:t>
            </w:r>
            <w:r w:rsidR="00AB5C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70" w:type="dxa"/>
          </w:tcPr>
          <w:p w14:paraId="1C1A91C0" w14:textId="77777777" w:rsidR="00445564" w:rsidRPr="00533E57" w:rsidRDefault="00445564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2563390" w14:textId="5E4959F6" w:rsidR="00445564" w:rsidRDefault="00445564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4.30</w:t>
            </w:r>
          </w:p>
        </w:tc>
        <w:tc>
          <w:tcPr>
            <w:tcW w:w="1080" w:type="dxa"/>
          </w:tcPr>
          <w:p w14:paraId="0004F9BA" w14:textId="33EDEDC3" w:rsidR="00445564" w:rsidRDefault="00445564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59ED02F3" w14:textId="432B54DB" w:rsidR="00445564" w:rsidRDefault="00445564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7B6EF5" w:rsidRPr="00ED11C5" w14:paraId="2ED21ADD" w14:textId="77777777" w:rsidTr="0005318A">
        <w:tc>
          <w:tcPr>
            <w:tcW w:w="1440" w:type="dxa"/>
          </w:tcPr>
          <w:p w14:paraId="20C06888" w14:textId="77777777" w:rsidR="007B6EF5" w:rsidRPr="00ED11C5" w:rsidRDefault="007B6EF5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76EC9F" w14:textId="1149AFD3" w:rsidR="007B6EF5" w:rsidRPr="00B73FF3" w:rsidRDefault="006063B6" w:rsidP="007B6EF5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12,575,000</w:t>
            </w:r>
          </w:p>
        </w:tc>
        <w:tc>
          <w:tcPr>
            <w:tcW w:w="270" w:type="dxa"/>
          </w:tcPr>
          <w:p w14:paraId="3D60409E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9BB15C" w14:textId="45D9D167" w:rsidR="007B6EF5" w:rsidRPr="00533E57" w:rsidRDefault="006063B6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39,848,400</w:t>
            </w:r>
          </w:p>
        </w:tc>
        <w:tc>
          <w:tcPr>
            <w:tcW w:w="270" w:type="dxa"/>
          </w:tcPr>
          <w:p w14:paraId="5FEFE698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6E3CB3" w14:textId="2DD088A2" w:rsidR="007B6EF5" w:rsidRPr="00533E57" w:rsidRDefault="00D83F02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52,423,400</w:t>
            </w:r>
          </w:p>
        </w:tc>
        <w:tc>
          <w:tcPr>
            <w:tcW w:w="270" w:type="dxa"/>
          </w:tcPr>
          <w:p w14:paraId="4D1B4C95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B55DAC1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B5E3CD" w14:textId="77777777" w:rsidR="007B6EF5" w:rsidRPr="00533E57" w:rsidRDefault="007B6EF5" w:rsidP="007B6EF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7F0E01A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521AD9D9" w14:textId="68ED277D" w:rsidR="00506746" w:rsidRPr="007A168E" w:rsidRDefault="00506746" w:rsidP="00AA6339">
      <w:pPr>
        <w:pStyle w:val="Ang15"/>
      </w:pPr>
    </w:p>
    <w:p w14:paraId="39DAFDC8" w14:textId="04D6F3C6" w:rsidR="001C5557" w:rsidRPr="007A168E" w:rsidRDefault="00C86A9D" w:rsidP="0039259E">
      <w:pPr>
        <w:pStyle w:val="Bo-C1Content"/>
        <w:ind w:left="0"/>
        <w:rPr>
          <w:rFonts w:asciiTheme="majorBidi" w:hAnsiTheme="majorBidi" w:cstheme="majorBidi"/>
          <w:lang w:val="en-US"/>
        </w:rPr>
        <w:sectPr w:rsidR="001C5557" w:rsidRPr="007A168E" w:rsidSect="000B7DA2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34B1A350" w14:textId="77777777" w:rsidR="001732C7" w:rsidRPr="007A168E" w:rsidRDefault="001732C7" w:rsidP="00D40B24">
      <w:pPr>
        <w:pStyle w:val="Caption"/>
        <w:spacing w:line="310" w:lineRule="exact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ส่วนงาน</w:t>
      </w:r>
      <w:r w:rsidR="00216209" w:rsidRPr="007A168E">
        <w:rPr>
          <w:rFonts w:asciiTheme="majorBidi" w:hAnsiTheme="majorBidi" w:cstheme="majorBidi"/>
          <w:cs/>
        </w:rPr>
        <w:t>ดำเนินงาน</w:t>
      </w:r>
      <w:r w:rsidR="00E80DB5" w:rsidRPr="007A168E">
        <w:rPr>
          <w:rFonts w:asciiTheme="majorBidi" w:hAnsiTheme="majorBidi" w:cstheme="majorBidi"/>
          <w:cs/>
        </w:rPr>
        <w:t>และการจำแนกรายได้</w:t>
      </w:r>
    </w:p>
    <w:p w14:paraId="1DD304EA" w14:textId="77777777" w:rsidR="001732C7" w:rsidRPr="007A168E" w:rsidRDefault="001732C7" w:rsidP="00D40B24">
      <w:pPr>
        <w:pStyle w:val="Bo-Blankline"/>
        <w:spacing w:line="310" w:lineRule="exact"/>
        <w:ind w:left="547" w:right="-29"/>
        <w:rPr>
          <w:rFonts w:asciiTheme="majorBidi" w:hAnsiTheme="majorBidi" w:cstheme="majorBidi"/>
          <w:sz w:val="16"/>
          <w:szCs w:val="16"/>
        </w:rPr>
      </w:pPr>
    </w:p>
    <w:p w14:paraId="4370381C" w14:textId="1A70B9B9" w:rsidR="0040333E" w:rsidRPr="007A168E" w:rsidRDefault="004E7AC9" w:rsidP="00D40B24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</w:tabs>
        <w:spacing w:after="0" w:line="310" w:lineRule="exact"/>
        <w:ind w:left="522"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ข้อมูลเกี่ยวกับผลได้เสีย</w:t>
      </w:r>
      <w:r w:rsidR="0040333E" w:rsidRPr="007A168E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2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302"/>
        <w:gridCol w:w="236"/>
        <w:gridCol w:w="1393"/>
      </w:tblGrid>
      <w:tr w:rsidR="00F13A91" w:rsidRPr="007A168E" w14:paraId="7DF91337" w14:textId="77777777" w:rsidTr="0061004D">
        <w:tc>
          <w:tcPr>
            <w:tcW w:w="3690" w:type="dxa"/>
          </w:tcPr>
          <w:p w14:paraId="4362502B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vAlign w:val="bottom"/>
          </w:tcPr>
          <w:p w14:paraId="2DAA6BDF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13A91" w:rsidRPr="007A168E" w14:paraId="7D510B94" w14:textId="77777777" w:rsidTr="0061004D">
        <w:tc>
          <w:tcPr>
            <w:tcW w:w="3690" w:type="dxa"/>
          </w:tcPr>
          <w:p w14:paraId="57631094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E7FD15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vAlign w:val="bottom"/>
          </w:tcPr>
          <w:p w14:paraId="588DB1D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4EEC85C2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vAlign w:val="bottom"/>
          </w:tcPr>
          <w:p w14:paraId="62D4389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028C064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รวมรายได้ส่วนงาน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vAlign w:val="bottom"/>
          </w:tcPr>
          <w:p w14:paraId="50D86F5C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31" w:type="dxa"/>
            <w:gridSpan w:val="3"/>
            <w:vAlign w:val="bottom"/>
          </w:tcPr>
          <w:p w14:paraId="1A34F96A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ตามส่วนงานก่อนหักต้นทุนทางการเงิน ภาษีเงินได้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751E32" w:rsidRPr="007A168E" w14:paraId="1F5AC907" w14:textId="77777777" w:rsidTr="0061004D">
        <w:tc>
          <w:tcPr>
            <w:tcW w:w="3690" w:type="dxa"/>
            <w:vAlign w:val="bottom"/>
          </w:tcPr>
          <w:p w14:paraId="29363630" w14:textId="411472F0" w:rsidR="00751E32" w:rsidRPr="007A168E" w:rsidRDefault="00751E32" w:rsidP="00751E32">
            <w:pPr>
              <w:tabs>
                <w:tab w:val="left" w:pos="262"/>
              </w:tabs>
              <w:spacing w:line="32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1FC98803" w14:textId="78B13C9A" w:rsidR="00751E32" w:rsidRPr="007A168E" w:rsidRDefault="00751E32" w:rsidP="00751E32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117393E3" w14:textId="77777777" w:rsidR="00751E32" w:rsidRPr="007A168E" w:rsidRDefault="00751E32" w:rsidP="00751E32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FD392B" w14:textId="314992C2" w:rsidR="00751E32" w:rsidRPr="007A168E" w:rsidRDefault="00751E32" w:rsidP="00751E32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2286E7F6" w14:textId="77777777" w:rsidR="00751E32" w:rsidRPr="007A168E" w:rsidRDefault="00751E32" w:rsidP="00751E32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C7D8AD5" w14:textId="75236E82" w:rsidR="00751E32" w:rsidRPr="007A168E" w:rsidRDefault="00751E32" w:rsidP="00751E32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6743C546" w14:textId="77777777" w:rsidR="00751E32" w:rsidRPr="007A168E" w:rsidRDefault="00751E32" w:rsidP="00751E32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DF3FB9A" w14:textId="789598EA" w:rsidR="00751E32" w:rsidRPr="007A168E" w:rsidRDefault="00751E32" w:rsidP="00751E32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04080F60" w14:textId="77777777" w:rsidR="00751E32" w:rsidRPr="007A168E" w:rsidRDefault="00751E32" w:rsidP="00751E32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44293D7" w14:textId="5849970E" w:rsidR="00751E32" w:rsidRPr="007A168E" w:rsidRDefault="00751E32" w:rsidP="00751E32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492E8143" w14:textId="77777777" w:rsidR="00751E32" w:rsidRPr="007A168E" w:rsidRDefault="00751E32" w:rsidP="00751E32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821BF3C" w14:textId="7A50864A" w:rsidR="00751E32" w:rsidRPr="007A168E" w:rsidRDefault="00751E32" w:rsidP="00751E32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61B216BE" w14:textId="77777777" w:rsidR="00751E32" w:rsidRPr="007A168E" w:rsidRDefault="00751E32" w:rsidP="00751E32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bottom"/>
          </w:tcPr>
          <w:p w14:paraId="081F6ED6" w14:textId="726E198D" w:rsidR="00751E32" w:rsidRPr="007A168E" w:rsidRDefault="00751E32" w:rsidP="00751E32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38EBCC3A" w14:textId="77777777" w:rsidR="00751E32" w:rsidRPr="007A168E" w:rsidRDefault="00751E32" w:rsidP="00751E32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bottom"/>
          </w:tcPr>
          <w:p w14:paraId="4906A7A9" w14:textId="505559A6" w:rsidR="00751E32" w:rsidRPr="007A168E" w:rsidRDefault="00751E32" w:rsidP="00751E32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295EE3" w:rsidRPr="007A168E" w14:paraId="57D2BBC2" w14:textId="77777777" w:rsidTr="0061004D">
        <w:tc>
          <w:tcPr>
            <w:tcW w:w="3690" w:type="dxa"/>
          </w:tcPr>
          <w:p w14:paraId="78DEC1B8" w14:textId="77777777" w:rsidR="00295EE3" w:rsidRPr="007A168E" w:rsidRDefault="00295EE3" w:rsidP="00295EE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vAlign w:val="bottom"/>
          </w:tcPr>
          <w:p w14:paraId="14BAA82E" w14:textId="77777777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  <w:t>(พันบาท</w:t>
            </w: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44D60" w:rsidRPr="007A168E" w14:paraId="5CD79A80" w14:textId="77777777" w:rsidTr="008B4442">
        <w:tc>
          <w:tcPr>
            <w:tcW w:w="3690" w:type="dxa"/>
            <w:vAlign w:val="center"/>
          </w:tcPr>
          <w:p w14:paraId="4A79F384" w14:textId="77777777" w:rsidR="00A44D60" w:rsidRPr="007A168E" w:rsidRDefault="00A44D60" w:rsidP="00A44D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080" w:type="dxa"/>
            <w:vAlign w:val="center"/>
          </w:tcPr>
          <w:p w14:paraId="437FFA53" w14:textId="227E58D6" w:rsidR="00A44D60" w:rsidRPr="007C7330" w:rsidRDefault="00666FF6" w:rsidP="00A44D60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5,964,095</w:t>
            </w:r>
          </w:p>
        </w:tc>
        <w:tc>
          <w:tcPr>
            <w:tcW w:w="236" w:type="dxa"/>
            <w:vAlign w:val="center"/>
          </w:tcPr>
          <w:p w14:paraId="1FB32728" w14:textId="77777777" w:rsidR="00A44D60" w:rsidRPr="007351C7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6F1FDAD" w14:textId="1B56B1CC" w:rsidR="00A44D60" w:rsidRPr="007C7330" w:rsidRDefault="00A44D60" w:rsidP="00A44D60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5,428,858</w:t>
            </w:r>
          </w:p>
        </w:tc>
        <w:tc>
          <w:tcPr>
            <w:tcW w:w="236" w:type="dxa"/>
            <w:vAlign w:val="center"/>
          </w:tcPr>
          <w:p w14:paraId="7C9DAF02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84FE5C6" w14:textId="34D646AF" w:rsidR="00A44D60" w:rsidRPr="007C7330" w:rsidRDefault="00666FF6" w:rsidP="00A44D60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2,286,570</w:t>
            </w:r>
          </w:p>
        </w:tc>
        <w:tc>
          <w:tcPr>
            <w:tcW w:w="236" w:type="dxa"/>
            <w:vAlign w:val="center"/>
          </w:tcPr>
          <w:p w14:paraId="3C2EB51F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6E73815" w14:textId="052117B4" w:rsidR="00A44D60" w:rsidRPr="007C7330" w:rsidRDefault="00A44D60" w:rsidP="00A44D60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1,654,154</w:t>
            </w:r>
          </w:p>
        </w:tc>
        <w:tc>
          <w:tcPr>
            <w:tcW w:w="236" w:type="dxa"/>
            <w:vAlign w:val="center"/>
          </w:tcPr>
          <w:p w14:paraId="4F5F64F4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9B0D0FD" w14:textId="7C937C4C" w:rsidR="00A44D60" w:rsidRPr="007C7330" w:rsidRDefault="00666FF6" w:rsidP="00A44D60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8,250,665</w:t>
            </w:r>
          </w:p>
        </w:tc>
        <w:tc>
          <w:tcPr>
            <w:tcW w:w="236" w:type="dxa"/>
            <w:vAlign w:val="center"/>
          </w:tcPr>
          <w:p w14:paraId="2F4E466A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8F01571" w14:textId="7AC77842" w:rsidR="00A44D60" w:rsidRPr="007C7330" w:rsidRDefault="00A44D60" w:rsidP="00A44D60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7,083,012</w:t>
            </w:r>
          </w:p>
        </w:tc>
        <w:tc>
          <w:tcPr>
            <w:tcW w:w="236" w:type="dxa"/>
            <w:vAlign w:val="center"/>
          </w:tcPr>
          <w:p w14:paraId="5D736E16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30531A42" w14:textId="6762C149" w:rsidR="00A44D60" w:rsidRPr="007C7330" w:rsidRDefault="00666FF6" w:rsidP="00A44D60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1,625,944</w:t>
            </w:r>
          </w:p>
        </w:tc>
        <w:tc>
          <w:tcPr>
            <w:tcW w:w="236" w:type="dxa"/>
            <w:vAlign w:val="center"/>
          </w:tcPr>
          <w:p w14:paraId="7F232EC3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03C5F86A" w14:textId="0D3ECA92" w:rsidR="00A44D60" w:rsidRPr="007C7330" w:rsidRDefault="00A44D60" w:rsidP="00A44D60">
            <w:pPr>
              <w:tabs>
                <w:tab w:val="decimal" w:pos="117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905,813</w:t>
            </w:r>
          </w:p>
        </w:tc>
      </w:tr>
      <w:tr w:rsidR="00A44D60" w:rsidRPr="007A168E" w14:paraId="7C49FCB1" w14:textId="77777777" w:rsidTr="008B4442">
        <w:tc>
          <w:tcPr>
            <w:tcW w:w="3690" w:type="dxa"/>
            <w:vAlign w:val="center"/>
          </w:tcPr>
          <w:p w14:paraId="564F0FD8" w14:textId="77777777" w:rsidR="00A44D60" w:rsidRPr="007A168E" w:rsidRDefault="00A44D60" w:rsidP="00A44D6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1080" w:type="dxa"/>
            <w:vAlign w:val="center"/>
          </w:tcPr>
          <w:p w14:paraId="321FA829" w14:textId="7FE1451F" w:rsidR="00A44D60" w:rsidRPr="007C7330" w:rsidRDefault="00666FF6" w:rsidP="00B36444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2,390,363</w:t>
            </w:r>
          </w:p>
        </w:tc>
        <w:tc>
          <w:tcPr>
            <w:tcW w:w="236" w:type="dxa"/>
            <w:vAlign w:val="center"/>
          </w:tcPr>
          <w:p w14:paraId="03830CCF" w14:textId="77777777" w:rsidR="00A44D60" w:rsidRPr="007351C7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58F017E" w14:textId="6DAC0C97" w:rsidR="00A44D60" w:rsidRPr="007C7330" w:rsidRDefault="00A44D60" w:rsidP="00A44D60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2,167,048</w:t>
            </w:r>
          </w:p>
        </w:tc>
        <w:tc>
          <w:tcPr>
            <w:tcW w:w="236" w:type="dxa"/>
            <w:vAlign w:val="center"/>
          </w:tcPr>
          <w:p w14:paraId="6A3923A0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D189DB3" w14:textId="21398E4C" w:rsidR="00A44D60" w:rsidRPr="007C7330" w:rsidRDefault="00666FF6" w:rsidP="00A44D60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1,121,726</w:t>
            </w:r>
          </w:p>
        </w:tc>
        <w:tc>
          <w:tcPr>
            <w:tcW w:w="236" w:type="dxa"/>
            <w:vAlign w:val="center"/>
          </w:tcPr>
          <w:p w14:paraId="24669713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EBE6C7A" w14:textId="795AC9B9" w:rsidR="00A44D60" w:rsidRPr="007C7330" w:rsidRDefault="00A44D60" w:rsidP="00A44D60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1,155,185</w:t>
            </w:r>
          </w:p>
        </w:tc>
        <w:tc>
          <w:tcPr>
            <w:tcW w:w="236" w:type="dxa"/>
            <w:vAlign w:val="center"/>
          </w:tcPr>
          <w:p w14:paraId="3A543D1E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CB97599" w14:textId="599751B7" w:rsidR="00A44D60" w:rsidRPr="007C7330" w:rsidRDefault="00666FF6" w:rsidP="00A44D60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3,512,089</w:t>
            </w:r>
          </w:p>
        </w:tc>
        <w:tc>
          <w:tcPr>
            <w:tcW w:w="236" w:type="dxa"/>
            <w:vAlign w:val="center"/>
          </w:tcPr>
          <w:p w14:paraId="01E15649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CB7F0FB" w14:textId="0A3B24D8" w:rsidR="00A44D60" w:rsidRPr="007C7330" w:rsidRDefault="00A44D60" w:rsidP="00A44D60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3,322,233</w:t>
            </w:r>
          </w:p>
        </w:tc>
        <w:tc>
          <w:tcPr>
            <w:tcW w:w="236" w:type="dxa"/>
            <w:vAlign w:val="center"/>
          </w:tcPr>
          <w:p w14:paraId="77A4AB71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0352123A" w14:textId="481F9D8A" w:rsidR="00A44D60" w:rsidRPr="007C7330" w:rsidRDefault="00666FF6" w:rsidP="00A44D60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410,161</w:t>
            </w:r>
          </w:p>
        </w:tc>
        <w:tc>
          <w:tcPr>
            <w:tcW w:w="236" w:type="dxa"/>
            <w:vAlign w:val="center"/>
          </w:tcPr>
          <w:p w14:paraId="7E91FE6D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41DAA71E" w14:textId="0EB287AA" w:rsidR="00A44D60" w:rsidRPr="007C7330" w:rsidRDefault="00A44D60" w:rsidP="00A44D60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341,806</w:t>
            </w:r>
          </w:p>
        </w:tc>
      </w:tr>
      <w:tr w:rsidR="00A44D60" w:rsidRPr="007A168E" w14:paraId="6CAE20A0" w14:textId="77777777" w:rsidTr="008B4442">
        <w:tc>
          <w:tcPr>
            <w:tcW w:w="3690" w:type="dxa"/>
            <w:vAlign w:val="center"/>
          </w:tcPr>
          <w:p w14:paraId="3D70077D" w14:textId="77777777" w:rsidR="00A44D60" w:rsidRPr="007A168E" w:rsidRDefault="00A44D60" w:rsidP="00A44D60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080" w:type="dxa"/>
            <w:vAlign w:val="center"/>
          </w:tcPr>
          <w:p w14:paraId="0DDC238D" w14:textId="0B81431A" w:rsidR="00A44D60" w:rsidRPr="007C7330" w:rsidRDefault="00666FF6" w:rsidP="00A44D60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1,263,947</w:t>
            </w:r>
          </w:p>
        </w:tc>
        <w:tc>
          <w:tcPr>
            <w:tcW w:w="236" w:type="dxa"/>
            <w:vAlign w:val="center"/>
          </w:tcPr>
          <w:p w14:paraId="514C833B" w14:textId="77777777" w:rsidR="00A44D60" w:rsidRPr="007351C7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F53524F" w14:textId="5611779C" w:rsidR="00A44D60" w:rsidRPr="007C7330" w:rsidRDefault="00A44D60" w:rsidP="00B3644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1,976,529</w:t>
            </w:r>
          </w:p>
        </w:tc>
        <w:tc>
          <w:tcPr>
            <w:tcW w:w="236" w:type="dxa"/>
            <w:vAlign w:val="center"/>
          </w:tcPr>
          <w:p w14:paraId="3A89A5C6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DA9672F" w14:textId="584193DF" w:rsidR="00A44D60" w:rsidRPr="007C7330" w:rsidRDefault="00666FF6" w:rsidP="00A44D60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917,481</w:t>
            </w:r>
          </w:p>
        </w:tc>
        <w:tc>
          <w:tcPr>
            <w:tcW w:w="236" w:type="dxa"/>
            <w:vAlign w:val="center"/>
          </w:tcPr>
          <w:p w14:paraId="76E85023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957354B" w14:textId="49DF75C2" w:rsidR="00A44D60" w:rsidRPr="007C7330" w:rsidRDefault="00A44D60" w:rsidP="00A44D60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745,753</w:t>
            </w:r>
          </w:p>
        </w:tc>
        <w:tc>
          <w:tcPr>
            <w:tcW w:w="236" w:type="dxa"/>
            <w:vAlign w:val="center"/>
          </w:tcPr>
          <w:p w14:paraId="31A44B59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6EB6BA7" w14:textId="2964BAE6" w:rsidR="00A44D60" w:rsidRPr="007C7330" w:rsidRDefault="00666FF6" w:rsidP="00A44D60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2,154,428</w:t>
            </w:r>
          </w:p>
        </w:tc>
        <w:tc>
          <w:tcPr>
            <w:tcW w:w="236" w:type="dxa"/>
            <w:vAlign w:val="center"/>
          </w:tcPr>
          <w:p w14:paraId="108DA2BD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4A8E190" w14:textId="3944A4A6" w:rsidR="00A44D60" w:rsidRPr="007C7330" w:rsidRDefault="00A44D60" w:rsidP="00A44D60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2,722,282</w:t>
            </w:r>
          </w:p>
        </w:tc>
        <w:tc>
          <w:tcPr>
            <w:tcW w:w="236" w:type="dxa"/>
            <w:vAlign w:val="center"/>
          </w:tcPr>
          <w:p w14:paraId="7DE20DED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643D3B46" w14:textId="59CF1F3C" w:rsidR="00A44D60" w:rsidRPr="007C7330" w:rsidRDefault="00666FF6" w:rsidP="00A44D60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738,293</w:t>
            </w:r>
          </w:p>
        </w:tc>
        <w:tc>
          <w:tcPr>
            <w:tcW w:w="236" w:type="dxa"/>
            <w:vAlign w:val="center"/>
          </w:tcPr>
          <w:p w14:paraId="1C17E824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5C315C48" w14:textId="353F5309" w:rsidR="00A44D60" w:rsidRPr="007C7330" w:rsidRDefault="00A44D60" w:rsidP="00A44D60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1,329,770</w:t>
            </w:r>
          </w:p>
        </w:tc>
      </w:tr>
      <w:tr w:rsidR="00A44D60" w:rsidRPr="007A168E" w14:paraId="1AA89C56" w14:textId="77777777" w:rsidTr="008B4442">
        <w:tc>
          <w:tcPr>
            <w:tcW w:w="3690" w:type="dxa"/>
            <w:vAlign w:val="center"/>
          </w:tcPr>
          <w:p w14:paraId="6F269E98" w14:textId="77777777" w:rsidR="00A44D60" w:rsidRPr="007A168E" w:rsidRDefault="00A44D60" w:rsidP="00A44D60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1080" w:type="dxa"/>
            <w:vAlign w:val="center"/>
          </w:tcPr>
          <w:p w14:paraId="379F32D1" w14:textId="7E4AE84C" w:rsidR="00A44D60" w:rsidRPr="007C7330" w:rsidRDefault="00666FF6" w:rsidP="00A44D60">
            <w:pPr>
              <w:tabs>
                <w:tab w:val="decimal" w:pos="88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28,496</w:t>
            </w:r>
          </w:p>
        </w:tc>
        <w:tc>
          <w:tcPr>
            <w:tcW w:w="236" w:type="dxa"/>
            <w:vAlign w:val="center"/>
          </w:tcPr>
          <w:p w14:paraId="716D50AB" w14:textId="77777777" w:rsidR="00A44D60" w:rsidRPr="002806EA" w:rsidRDefault="00A44D60" w:rsidP="00A44D60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09BC9AAC" w14:textId="199972B6" w:rsidR="00A44D60" w:rsidRPr="007C7330" w:rsidRDefault="00A44D60" w:rsidP="00A44D60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22,190</w:t>
            </w:r>
          </w:p>
        </w:tc>
        <w:tc>
          <w:tcPr>
            <w:tcW w:w="236" w:type="dxa"/>
            <w:vAlign w:val="center"/>
          </w:tcPr>
          <w:p w14:paraId="2386775A" w14:textId="77777777" w:rsidR="00A44D60" w:rsidRPr="002806EA" w:rsidRDefault="00A44D60" w:rsidP="00A44D60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789D7A61" w14:textId="2D6AD985" w:rsidR="00A44D60" w:rsidRPr="007C7330" w:rsidRDefault="00666FF6" w:rsidP="00A44D60">
            <w:pPr>
              <w:tabs>
                <w:tab w:val="decimal" w:pos="821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14,310</w:t>
            </w:r>
          </w:p>
        </w:tc>
        <w:tc>
          <w:tcPr>
            <w:tcW w:w="236" w:type="dxa"/>
            <w:vAlign w:val="center"/>
          </w:tcPr>
          <w:p w14:paraId="4C6CCE67" w14:textId="77777777" w:rsidR="00A44D60" w:rsidRPr="002806EA" w:rsidRDefault="00A44D60" w:rsidP="00A44D60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0537264E" w14:textId="74E2489B" w:rsidR="00A44D60" w:rsidRPr="007C7330" w:rsidRDefault="00A44D60" w:rsidP="00A44D60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15,999</w:t>
            </w:r>
          </w:p>
        </w:tc>
        <w:tc>
          <w:tcPr>
            <w:tcW w:w="236" w:type="dxa"/>
            <w:vAlign w:val="center"/>
          </w:tcPr>
          <w:p w14:paraId="2FC52C7E" w14:textId="77777777" w:rsidR="00A44D60" w:rsidRPr="002806EA" w:rsidRDefault="00A44D60" w:rsidP="00A44D60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3A48B36B" w14:textId="4BC15510" w:rsidR="00A44D60" w:rsidRPr="007C7330" w:rsidRDefault="00666FF6" w:rsidP="00A44D60">
            <w:pPr>
              <w:tabs>
                <w:tab w:val="decimal" w:pos="821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42,806</w:t>
            </w:r>
          </w:p>
        </w:tc>
        <w:tc>
          <w:tcPr>
            <w:tcW w:w="236" w:type="dxa"/>
            <w:vAlign w:val="center"/>
          </w:tcPr>
          <w:p w14:paraId="1217DAF4" w14:textId="77777777" w:rsidR="00A44D60" w:rsidRPr="002806EA" w:rsidRDefault="00A44D60" w:rsidP="00A44D60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38377644" w14:textId="0DC6BC5F" w:rsidR="00A44D60" w:rsidRPr="007C7330" w:rsidRDefault="00A44D60" w:rsidP="00A44D60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38,189</w:t>
            </w:r>
          </w:p>
        </w:tc>
        <w:tc>
          <w:tcPr>
            <w:tcW w:w="236" w:type="dxa"/>
            <w:vAlign w:val="center"/>
          </w:tcPr>
          <w:p w14:paraId="42C0EE50" w14:textId="77777777" w:rsidR="00A44D60" w:rsidRPr="002806EA" w:rsidRDefault="00A44D60" w:rsidP="00A44D60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vAlign w:val="center"/>
          </w:tcPr>
          <w:p w14:paraId="7E834435" w14:textId="29AC52C6" w:rsidR="00A44D60" w:rsidRPr="007C7330" w:rsidRDefault="00666FF6" w:rsidP="00A44D60">
            <w:pPr>
              <w:tabs>
                <w:tab w:val="decimal" w:pos="1104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(4,266)</w:t>
            </w:r>
          </w:p>
        </w:tc>
        <w:tc>
          <w:tcPr>
            <w:tcW w:w="236" w:type="dxa"/>
            <w:vAlign w:val="center"/>
          </w:tcPr>
          <w:p w14:paraId="0CDC9A98" w14:textId="77777777" w:rsidR="00A44D60" w:rsidRPr="002806EA" w:rsidRDefault="00A44D60" w:rsidP="00A44D60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vAlign w:val="center"/>
          </w:tcPr>
          <w:p w14:paraId="06237E15" w14:textId="06E1B4D0" w:rsidR="00A44D60" w:rsidRPr="007C7330" w:rsidRDefault="00A44D60" w:rsidP="00A44D60">
            <w:pPr>
              <w:tabs>
                <w:tab w:val="decimal" w:pos="117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(3,203)</w:t>
            </w:r>
          </w:p>
        </w:tc>
      </w:tr>
      <w:tr w:rsidR="00A44D60" w:rsidRPr="007A168E" w14:paraId="1FBADEA7" w14:textId="77777777" w:rsidTr="008B4442">
        <w:tc>
          <w:tcPr>
            <w:tcW w:w="3690" w:type="dxa"/>
            <w:vAlign w:val="center"/>
          </w:tcPr>
          <w:p w14:paraId="51824544" w14:textId="77777777" w:rsidR="00A44D60" w:rsidRPr="007A168E" w:rsidRDefault="00A44D60" w:rsidP="00A44D60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1A1F" w14:textId="0B9301CB" w:rsidR="00A44D60" w:rsidRPr="007C7330" w:rsidRDefault="00666FF6" w:rsidP="00A44D60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9,619,901</w:t>
            </w:r>
          </w:p>
        </w:tc>
        <w:tc>
          <w:tcPr>
            <w:tcW w:w="236" w:type="dxa"/>
            <w:vAlign w:val="center"/>
          </w:tcPr>
          <w:p w14:paraId="04FED7A1" w14:textId="77777777" w:rsidR="00A44D60" w:rsidRPr="007351C7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2F017" w14:textId="5C4E6155" w:rsidR="00A44D60" w:rsidRPr="007C7330" w:rsidRDefault="00A44D60" w:rsidP="00A44D60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9,594,625</w:t>
            </w:r>
          </w:p>
        </w:tc>
        <w:tc>
          <w:tcPr>
            <w:tcW w:w="236" w:type="dxa"/>
            <w:vAlign w:val="center"/>
          </w:tcPr>
          <w:p w14:paraId="68E16976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7BC2B" w14:textId="351197F2" w:rsidR="00A44D60" w:rsidRPr="007C7330" w:rsidRDefault="00666FF6" w:rsidP="00A44D60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4,340,087</w:t>
            </w:r>
          </w:p>
        </w:tc>
        <w:tc>
          <w:tcPr>
            <w:tcW w:w="236" w:type="dxa"/>
            <w:vAlign w:val="center"/>
          </w:tcPr>
          <w:p w14:paraId="1A1A9178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65E4" w14:textId="64C66C9D" w:rsidR="00A44D60" w:rsidRPr="007C7330" w:rsidRDefault="00A44D60" w:rsidP="00A44D60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3,571,091</w:t>
            </w:r>
          </w:p>
        </w:tc>
        <w:tc>
          <w:tcPr>
            <w:tcW w:w="236" w:type="dxa"/>
            <w:vAlign w:val="center"/>
          </w:tcPr>
          <w:p w14:paraId="4F907F45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F50AE" w14:textId="0BA1ABF8" w:rsidR="00A44D60" w:rsidRPr="007C7330" w:rsidRDefault="00666FF6" w:rsidP="00A44D60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13,959,988</w:t>
            </w:r>
          </w:p>
        </w:tc>
        <w:tc>
          <w:tcPr>
            <w:tcW w:w="236" w:type="dxa"/>
            <w:vAlign w:val="center"/>
          </w:tcPr>
          <w:p w14:paraId="4A772284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3ECCE" w14:textId="42C3B9A4" w:rsidR="00A44D60" w:rsidRPr="007C7330" w:rsidRDefault="00A44D60" w:rsidP="00A44D60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13,165,716</w:t>
            </w:r>
          </w:p>
        </w:tc>
        <w:tc>
          <w:tcPr>
            <w:tcW w:w="236" w:type="dxa"/>
            <w:vAlign w:val="center"/>
          </w:tcPr>
          <w:p w14:paraId="15508649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C6421" w14:textId="7F3CEC91" w:rsidR="00A44D60" w:rsidRPr="007C7330" w:rsidRDefault="00666FF6" w:rsidP="00A44D60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2,770,132</w:t>
            </w:r>
          </w:p>
        </w:tc>
        <w:tc>
          <w:tcPr>
            <w:tcW w:w="236" w:type="dxa"/>
            <w:vAlign w:val="center"/>
          </w:tcPr>
          <w:p w14:paraId="20DA1604" w14:textId="77777777" w:rsidR="00A44D60" w:rsidRPr="003247F2" w:rsidRDefault="00A44D60" w:rsidP="00A44D60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B4AA0" w14:textId="52F05FC5" w:rsidR="00A44D60" w:rsidRPr="007C7330" w:rsidRDefault="00A44D60" w:rsidP="00A44D60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2,574,186</w:t>
            </w:r>
          </w:p>
        </w:tc>
      </w:tr>
      <w:tr w:rsidR="007904CE" w:rsidRPr="007A168E" w14:paraId="573B708D" w14:textId="77777777" w:rsidTr="00D17F3E">
        <w:tc>
          <w:tcPr>
            <w:tcW w:w="3690" w:type="dxa"/>
            <w:vAlign w:val="center"/>
          </w:tcPr>
          <w:p w14:paraId="5EFC702D" w14:textId="77777777" w:rsidR="007904CE" w:rsidRPr="007A168E" w:rsidRDefault="007904CE" w:rsidP="007904CE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5686171" w14:textId="77777777" w:rsidR="007904CE" w:rsidRPr="007351C7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06EDF86" w14:textId="77777777" w:rsidR="007904CE" w:rsidRPr="007351C7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18820FB8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0A1B8DF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673E113C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3281CE9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44EA08FC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1678C6D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5C832C7B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F4E4054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6806A197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1721E35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71FDB6DC" w14:textId="25683EBB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D5D0D6F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65D92A5F" w14:textId="77777777" w:rsidR="007904CE" w:rsidRPr="003247F2" w:rsidRDefault="007904CE" w:rsidP="007904CE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C463F3" w:rsidRPr="007A168E" w14:paraId="0D9C8B0A" w14:textId="77777777" w:rsidTr="008B4442">
        <w:tc>
          <w:tcPr>
            <w:tcW w:w="3690" w:type="dxa"/>
            <w:vAlign w:val="center"/>
          </w:tcPr>
          <w:p w14:paraId="1E59BC99" w14:textId="3B2A958A" w:rsidR="00C463F3" w:rsidRPr="007A168E" w:rsidRDefault="00C463F3" w:rsidP="00C463F3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กำไรอื่น</w:t>
            </w:r>
          </w:p>
        </w:tc>
        <w:tc>
          <w:tcPr>
            <w:tcW w:w="1080" w:type="dxa"/>
            <w:vAlign w:val="center"/>
          </w:tcPr>
          <w:p w14:paraId="73A4F838" w14:textId="77777777" w:rsidR="00C463F3" w:rsidRPr="007351C7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AD376DB" w14:textId="77777777" w:rsidR="00C463F3" w:rsidRPr="007351C7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D83626F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46422F9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09EA4D1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125B13B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E0CECF7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0EB92FB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8725318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EA8422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3DBB99D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F6C646C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1C555968" w14:textId="0A9A4236" w:rsidR="00C463F3" w:rsidRPr="007C7330" w:rsidRDefault="00666FF6" w:rsidP="00C463F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266</w:t>
            </w:r>
          </w:p>
        </w:tc>
        <w:tc>
          <w:tcPr>
            <w:tcW w:w="236" w:type="dxa"/>
            <w:vAlign w:val="center"/>
          </w:tcPr>
          <w:p w14:paraId="115399EA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F446326" w14:textId="35725957" w:rsidR="00C463F3" w:rsidRPr="007C7330" w:rsidRDefault="00C463F3" w:rsidP="00C463F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</w:tr>
      <w:tr w:rsidR="00C463F3" w:rsidRPr="007A168E" w14:paraId="4E361FB1" w14:textId="77777777" w:rsidTr="00D17F3E">
        <w:tc>
          <w:tcPr>
            <w:tcW w:w="3690" w:type="dxa"/>
            <w:vAlign w:val="center"/>
          </w:tcPr>
          <w:p w14:paraId="498EB721" w14:textId="77777777" w:rsidR="00C463F3" w:rsidRPr="007A168E" w:rsidRDefault="00C463F3" w:rsidP="00C463F3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314452F" w14:textId="77777777" w:rsidR="00C463F3" w:rsidRPr="007351C7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BAEC789" w14:textId="77777777" w:rsidR="00C463F3" w:rsidRPr="007351C7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B2993BC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5157048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28163F4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8E473C4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F39DDCE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9FED2C5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FE8AC79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C2DA727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E724D20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20582D1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48785CA0" w14:textId="50593D83" w:rsidR="00C463F3" w:rsidRPr="007C7330" w:rsidRDefault="00707845" w:rsidP="00707845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2,770,3</w:t>
            </w:r>
            <w:r w:rsidR="00B364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  <w:vAlign w:val="center"/>
          </w:tcPr>
          <w:p w14:paraId="4C8631A7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532BB11A" w14:textId="10F14A6A" w:rsidR="00C463F3" w:rsidRPr="007C7330" w:rsidRDefault="00C463F3" w:rsidP="00C463F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2,574,241</w:t>
            </w:r>
          </w:p>
        </w:tc>
      </w:tr>
      <w:tr w:rsidR="00C463F3" w:rsidRPr="007A168E" w14:paraId="27F609E8" w14:textId="77777777" w:rsidTr="00D17F3E">
        <w:tc>
          <w:tcPr>
            <w:tcW w:w="3690" w:type="dxa"/>
            <w:vAlign w:val="center"/>
          </w:tcPr>
          <w:p w14:paraId="0D6A9CB3" w14:textId="77777777" w:rsidR="00C463F3" w:rsidRPr="007A168E" w:rsidRDefault="00C463F3" w:rsidP="00C463F3">
            <w:pPr>
              <w:spacing w:line="240" w:lineRule="auto"/>
              <w:ind w:right="-14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E0A38DF" w14:textId="77777777" w:rsidR="00C463F3" w:rsidRPr="007351C7" w:rsidRDefault="00C463F3" w:rsidP="00C463F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934A58A" w14:textId="77777777" w:rsidR="00C463F3" w:rsidRPr="007351C7" w:rsidRDefault="00C463F3" w:rsidP="00C463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3BF99DD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87EA182" w14:textId="77777777" w:rsidR="00C463F3" w:rsidRPr="003247F2" w:rsidRDefault="00C463F3" w:rsidP="00C463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D06B332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5155D22" w14:textId="77777777" w:rsidR="00C463F3" w:rsidRPr="003247F2" w:rsidRDefault="00C463F3" w:rsidP="00C463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FA29E44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C9E8A64" w14:textId="77777777" w:rsidR="00C463F3" w:rsidRPr="003247F2" w:rsidRDefault="00C463F3" w:rsidP="00C463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930098C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2EB3D4A" w14:textId="77777777" w:rsidR="00C463F3" w:rsidRPr="003247F2" w:rsidRDefault="00C463F3" w:rsidP="00C463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59B1C6B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A9E1B39" w14:textId="77777777" w:rsidR="00C463F3" w:rsidRPr="003247F2" w:rsidRDefault="00C463F3" w:rsidP="00C463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5E873831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4838B84" w14:textId="77777777" w:rsidR="00C463F3" w:rsidRPr="003247F2" w:rsidRDefault="00C463F3" w:rsidP="00C463F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458C0704" w14:textId="77777777" w:rsidR="00C463F3" w:rsidRPr="003247F2" w:rsidRDefault="00C463F3" w:rsidP="00C463F3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C463F3" w:rsidRPr="007A168E" w14:paraId="1CDEFBA7" w14:textId="77777777" w:rsidTr="008B4442">
        <w:tc>
          <w:tcPr>
            <w:tcW w:w="3690" w:type="dxa"/>
            <w:vAlign w:val="center"/>
          </w:tcPr>
          <w:p w14:paraId="24E6E0E0" w14:textId="77777777" w:rsidR="00C463F3" w:rsidRPr="007A168E" w:rsidRDefault="00C463F3" w:rsidP="00C463F3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080" w:type="dxa"/>
            <w:vAlign w:val="center"/>
          </w:tcPr>
          <w:p w14:paraId="484DB1D0" w14:textId="77777777" w:rsidR="00C463F3" w:rsidRPr="007351C7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7AB5A7E" w14:textId="77777777" w:rsidR="00C463F3" w:rsidRPr="007351C7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3BB7D20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ABBF6F0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7FD2582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594E1A4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BA11C41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EC5D4FC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688AC8E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50715F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D19FC50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8F168C0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bottom"/>
          </w:tcPr>
          <w:p w14:paraId="004C3F95" w14:textId="25BBACC2" w:rsidR="00C463F3" w:rsidRPr="007C7330" w:rsidRDefault="00707845" w:rsidP="00C463F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(680,404)</w:t>
            </w:r>
          </w:p>
        </w:tc>
        <w:tc>
          <w:tcPr>
            <w:tcW w:w="236" w:type="dxa"/>
            <w:vAlign w:val="center"/>
          </w:tcPr>
          <w:p w14:paraId="082FE297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bottom"/>
          </w:tcPr>
          <w:p w14:paraId="30147BD2" w14:textId="59A551C5" w:rsidR="00C463F3" w:rsidRPr="007C7330" w:rsidRDefault="00C463F3" w:rsidP="00C463F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(534,531)</w:t>
            </w:r>
          </w:p>
        </w:tc>
      </w:tr>
      <w:tr w:rsidR="00C463F3" w:rsidRPr="007A168E" w14:paraId="5372D9A6" w14:textId="77777777" w:rsidTr="008B4442">
        <w:tc>
          <w:tcPr>
            <w:tcW w:w="3690" w:type="dxa"/>
            <w:vAlign w:val="center"/>
          </w:tcPr>
          <w:p w14:paraId="3168EE21" w14:textId="77777777" w:rsidR="00C463F3" w:rsidRPr="007A168E" w:rsidRDefault="00C463F3" w:rsidP="00C463F3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center"/>
          </w:tcPr>
          <w:p w14:paraId="21842984" w14:textId="77777777" w:rsidR="00C463F3" w:rsidRPr="007351C7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6396DA7" w14:textId="77777777" w:rsidR="00C463F3" w:rsidRPr="007351C7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43086CF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B07AFC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16AC979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8BFFC14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8364BEE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60BB9EF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AE8E2CF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3520901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D300AC1" w14:textId="77777777" w:rsidR="00C463F3" w:rsidRPr="003247F2" w:rsidRDefault="00C463F3" w:rsidP="00C463F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7199271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bottom"/>
          </w:tcPr>
          <w:p w14:paraId="6B13BB0F" w14:textId="63670FB9" w:rsidR="00C463F3" w:rsidRPr="007C7330" w:rsidRDefault="00707845" w:rsidP="00C463F3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(886,720)</w:t>
            </w:r>
          </w:p>
        </w:tc>
        <w:tc>
          <w:tcPr>
            <w:tcW w:w="236" w:type="dxa"/>
            <w:vAlign w:val="center"/>
          </w:tcPr>
          <w:p w14:paraId="6EFC2FA0" w14:textId="77777777" w:rsidR="00C463F3" w:rsidRPr="003247F2" w:rsidRDefault="00C463F3" w:rsidP="00C463F3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bottom"/>
          </w:tcPr>
          <w:p w14:paraId="5BBBECA8" w14:textId="23CCB117" w:rsidR="00C463F3" w:rsidRPr="007C7330" w:rsidRDefault="00C463F3" w:rsidP="00C463F3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(782,484)</w:t>
            </w:r>
          </w:p>
        </w:tc>
      </w:tr>
      <w:tr w:rsidR="00D90745" w:rsidRPr="007A168E" w14:paraId="7F527A97" w14:textId="77777777" w:rsidTr="008B4442">
        <w:tc>
          <w:tcPr>
            <w:tcW w:w="6030" w:type="dxa"/>
            <w:gridSpan w:val="4"/>
            <w:vAlign w:val="center"/>
          </w:tcPr>
          <w:p w14:paraId="78148F5E" w14:textId="6038D221" w:rsidR="00D90745" w:rsidRPr="003247F2" w:rsidRDefault="00D90745" w:rsidP="00D90745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vAlign w:val="center"/>
          </w:tcPr>
          <w:p w14:paraId="47CCEFBA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C157FAD" w14:textId="77777777" w:rsidR="00D90745" w:rsidRPr="003247F2" w:rsidRDefault="00D90745" w:rsidP="00D9074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FCFBFCC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FFDFEE7" w14:textId="77777777" w:rsidR="00D90745" w:rsidRPr="003247F2" w:rsidRDefault="00D90745" w:rsidP="00D9074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E28BF42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C3E0A8F" w14:textId="77777777" w:rsidR="00D90745" w:rsidRPr="003247F2" w:rsidRDefault="00D90745" w:rsidP="00D9074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3280A02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214C485" w14:textId="77777777" w:rsidR="00D90745" w:rsidRPr="003247F2" w:rsidRDefault="00D90745" w:rsidP="00D9074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1C3FB56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568DBDA0" w14:textId="4134F313" w:rsidR="00D90745" w:rsidRPr="007C7330" w:rsidRDefault="00707845" w:rsidP="00D90745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(896)</w:t>
            </w:r>
          </w:p>
        </w:tc>
        <w:tc>
          <w:tcPr>
            <w:tcW w:w="236" w:type="dxa"/>
            <w:vAlign w:val="center"/>
          </w:tcPr>
          <w:p w14:paraId="16B0837D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0CB10D28" w14:textId="7F8DF87F" w:rsidR="00D90745" w:rsidRPr="007C7330" w:rsidRDefault="00D90745" w:rsidP="00D90745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5,842</w:t>
            </w:r>
          </w:p>
        </w:tc>
      </w:tr>
      <w:tr w:rsidR="00D90745" w:rsidRPr="007A168E" w14:paraId="670DAA90" w14:textId="77777777" w:rsidTr="008B4442">
        <w:tc>
          <w:tcPr>
            <w:tcW w:w="6030" w:type="dxa"/>
            <w:gridSpan w:val="4"/>
            <w:vAlign w:val="center"/>
          </w:tcPr>
          <w:p w14:paraId="1A35E280" w14:textId="20C07E96" w:rsidR="00D90745" w:rsidRPr="003247F2" w:rsidRDefault="00D90745" w:rsidP="00D90745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236" w:type="dxa"/>
            <w:vAlign w:val="center"/>
          </w:tcPr>
          <w:p w14:paraId="203F14DB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F0FCC8F" w14:textId="77777777" w:rsidR="00D90745" w:rsidRPr="003247F2" w:rsidRDefault="00D90745" w:rsidP="00D9074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C2749DE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A497ACD" w14:textId="77777777" w:rsidR="00D90745" w:rsidRPr="003247F2" w:rsidRDefault="00D90745" w:rsidP="00D9074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FF8EA4E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B419864" w14:textId="77777777" w:rsidR="00D90745" w:rsidRPr="003247F2" w:rsidRDefault="00D90745" w:rsidP="00D9074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E7FF6F1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E314162" w14:textId="77777777" w:rsidR="00D90745" w:rsidRPr="003247F2" w:rsidRDefault="00D90745" w:rsidP="00D9074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2A63187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4CC6FB95" w14:textId="03D1014E" w:rsidR="00D90745" w:rsidRPr="007C7330" w:rsidRDefault="00707845" w:rsidP="00D90745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(122,481)</w:t>
            </w:r>
          </w:p>
        </w:tc>
        <w:tc>
          <w:tcPr>
            <w:tcW w:w="236" w:type="dxa"/>
            <w:vAlign w:val="center"/>
          </w:tcPr>
          <w:p w14:paraId="08AE606B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24B5A1D2" w14:textId="36B5CD2F" w:rsidR="00D90745" w:rsidRPr="007C7330" w:rsidRDefault="00D90745" w:rsidP="00D90745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60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(52,161)</w:t>
            </w:r>
          </w:p>
        </w:tc>
      </w:tr>
      <w:tr w:rsidR="00D90745" w:rsidRPr="007A168E" w14:paraId="6F6D7D26" w14:textId="77777777" w:rsidTr="008B4442">
        <w:trPr>
          <w:trHeight w:val="314"/>
        </w:trPr>
        <w:tc>
          <w:tcPr>
            <w:tcW w:w="6030" w:type="dxa"/>
            <w:gridSpan w:val="4"/>
            <w:vAlign w:val="center"/>
          </w:tcPr>
          <w:p w14:paraId="125535C6" w14:textId="77777777" w:rsidR="00D90745" w:rsidRPr="003247F2" w:rsidRDefault="00D90745" w:rsidP="00D90745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vAlign w:val="center"/>
          </w:tcPr>
          <w:p w14:paraId="69FCB023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DFE2C4C" w14:textId="77777777" w:rsidR="00D90745" w:rsidRPr="003247F2" w:rsidRDefault="00D90745" w:rsidP="00D9074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AF62392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FBF6837" w14:textId="77777777" w:rsidR="00D90745" w:rsidRPr="003247F2" w:rsidRDefault="00D90745" w:rsidP="00D9074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D0DC718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49BB7A3" w14:textId="77777777" w:rsidR="00D90745" w:rsidRPr="003247F2" w:rsidRDefault="00D90745" w:rsidP="00D9074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4E0D2D6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00547C9" w14:textId="77777777" w:rsidR="00D90745" w:rsidRPr="003247F2" w:rsidRDefault="00D90745" w:rsidP="00D9074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59FE787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81E31C" w14:textId="45C51BFD" w:rsidR="00D90745" w:rsidRPr="007C7330" w:rsidRDefault="00707845" w:rsidP="00D90745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1,079,897</w:t>
            </w:r>
          </w:p>
        </w:tc>
        <w:tc>
          <w:tcPr>
            <w:tcW w:w="236" w:type="dxa"/>
            <w:vAlign w:val="center"/>
          </w:tcPr>
          <w:p w14:paraId="3BF2846F" w14:textId="77777777" w:rsidR="00D90745" w:rsidRPr="003247F2" w:rsidRDefault="00D90745" w:rsidP="00D90745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CF794E" w14:textId="0133FB68" w:rsidR="00D90745" w:rsidRPr="007C7330" w:rsidRDefault="00D90745" w:rsidP="00D90745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1,210,907</w:t>
            </w:r>
          </w:p>
        </w:tc>
      </w:tr>
    </w:tbl>
    <w:p w14:paraId="7DE3DF78" w14:textId="2FDD9419" w:rsidR="002E795F" w:rsidRPr="007A168E" w:rsidRDefault="0083079F" w:rsidP="00F13A91">
      <w:pPr>
        <w:pStyle w:val="Ang15"/>
        <w:tabs>
          <w:tab w:val="left" w:pos="540"/>
        </w:tabs>
        <w:spacing w:before="240" w:line="310" w:lineRule="exact"/>
        <w:ind w:left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cs/>
        </w:rPr>
        <w:tab/>
      </w:r>
      <w:r w:rsidR="002E795F" w:rsidRPr="007A168E">
        <w:rPr>
          <w:rFonts w:asciiTheme="majorBidi" w:hAnsiTheme="majorBidi" w:cstheme="majorBidi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Pr="007A168E" w:rsidRDefault="002E795F" w:rsidP="00F13A91">
      <w:pPr>
        <w:pStyle w:val="Heading2"/>
        <w:keepLines w:val="0"/>
        <w:numPr>
          <w:ilvl w:val="0"/>
          <w:numId w:val="0"/>
        </w:numPr>
        <w:shd w:val="clear" w:color="auto" w:fill="FFFFFF"/>
        <w:spacing w:before="240" w:after="0" w:line="240" w:lineRule="auto"/>
        <w:ind w:right="191"/>
        <w:rPr>
          <w:rFonts w:asciiTheme="majorBidi" w:hAnsiTheme="majorBidi" w:cstheme="majorBidi"/>
          <w:sz w:val="30"/>
          <w:szCs w:val="30"/>
          <w:cs/>
        </w:rPr>
        <w:sectPr w:rsidR="002E795F" w:rsidRPr="007A168E" w:rsidSect="000B7DA2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5"/>
        <w:gridCol w:w="1615"/>
        <w:gridCol w:w="270"/>
        <w:gridCol w:w="1620"/>
      </w:tblGrid>
      <w:tr w:rsidR="00D40B24" w:rsidRPr="00501184" w14:paraId="62E8F71C" w14:textId="77777777" w:rsidTr="00D94ED8">
        <w:tc>
          <w:tcPr>
            <w:tcW w:w="5765" w:type="dxa"/>
          </w:tcPr>
          <w:p w14:paraId="4526519C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05" w:type="dxa"/>
            <w:gridSpan w:val="3"/>
          </w:tcPr>
          <w:p w14:paraId="50C2F976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0B24" w:rsidRPr="00501184" w14:paraId="0C3EC1CF" w14:textId="77777777" w:rsidTr="00D94ED8">
        <w:tc>
          <w:tcPr>
            <w:tcW w:w="5765" w:type="dxa"/>
          </w:tcPr>
          <w:p w14:paraId="1E5CE5CF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5" w:type="dxa"/>
            <w:gridSpan w:val="3"/>
          </w:tcPr>
          <w:p w14:paraId="607539FE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3247F2" w:rsidRPr="00E15351" w14:paraId="7F96A0D4" w14:textId="77777777" w:rsidTr="00D94ED8">
        <w:tc>
          <w:tcPr>
            <w:tcW w:w="5765" w:type="dxa"/>
          </w:tcPr>
          <w:p w14:paraId="5E9DD154" w14:textId="563E5A8E" w:rsidR="003247F2" w:rsidRPr="003247F2" w:rsidRDefault="00C111BD" w:rsidP="003247F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15" w:type="dxa"/>
          </w:tcPr>
          <w:p w14:paraId="787E6437" w14:textId="5ECD9D58" w:rsidR="003247F2" w:rsidRPr="00501184" w:rsidRDefault="007C3F7F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111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23D790B0" w14:textId="77777777" w:rsidR="003247F2" w:rsidRPr="00501184" w:rsidRDefault="003247F2" w:rsidP="003247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D66969" w14:textId="3535A87C" w:rsidR="003247F2" w:rsidRPr="00501184" w:rsidRDefault="007C3F7F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111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40B24" w:rsidRPr="00501184" w14:paraId="10633A29" w14:textId="77777777" w:rsidTr="00D94ED8">
        <w:tc>
          <w:tcPr>
            <w:tcW w:w="5765" w:type="dxa"/>
          </w:tcPr>
          <w:p w14:paraId="50A4F45A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5" w:type="dxa"/>
            <w:gridSpan w:val="3"/>
          </w:tcPr>
          <w:p w14:paraId="521F288B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62B97" w:rsidRPr="00E15351" w14:paraId="34F79F8A" w14:textId="77777777" w:rsidTr="00D94ED8">
        <w:tc>
          <w:tcPr>
            <w:tcW w:w="5765" w:type="dxa"/>
          </w:tcPr>
          <w:p w14:paraId="49BAEC51" w14:textId="77777777" w:rsidR="00262B97" w:rsidRPr="00501184" w:rsidRDefault="00262B97" w:rsidP="00262B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615" w:type="dxa"/>
          </w:tcPr>
          <w:p w14:paraId="43FB2CBA" w14:textId="0D9D1474" w:rsidR="00262B97" w:rsidRPr="007539D5" w:rsidRDefault="00707845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873,000</w:t>
            </w:r>
          </w:p>
        </w:tc>
        <w:tc>
          <w:tcPr>
            <w:tcW w:w="270" w:type="dxa"/>
          </w:tcPr>
          <w:p w14:paraId="15EFBEDA" w14:textId="77777777" w:rsidR="00262B97" w:rsidRPr="007351C7" w:rsidRDefault="00262B97" w:rsidP="00262B9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797E86" w14:textId="5A242EF9" w:rsidR="00262B97" w:rsidRPr="00501184" w:rsidRDefault="00262B97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234,485</w:t>
            </w:r>
          </w:p>
        </w:tc>
      </w:tr>
      <w:tr w:rsidR="00262B97" w:rsidRPr="00E15351" w14:paraId="1951E4DA" w14:textId="77777777" w:rsidTr="00D94ED8">
        <w:tc>
          <w:tcPr>
            <w:tcW w:w="5765" w:type="dxa"/>
          </w:tcPr>
          <w:p w14:paraId="1AB04834" w14:textId="77777777" w:rsidR="00262B97" w:rsidRPr="00501184" w:rsidRDefault="00262B97" w:rsidP="00262B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1615" w:type="dxa"/>
          </w:tcPr>
          <w:p w14:paraId="1364A2F7" w14:textId="268EFBF6" w:rsidR="00262B97" w:rsidRPr="007539D5" w:rsidRDefault="00707845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344,005</w:t>
            </w:r>
          </w:p>
        </w:tc>
        <w:tc>
          <w:tcPr>
            <w:tcW w:w="270" w:type="dxa"/>
          </w:tcPr>
          <w:p w14:paraId="16CC9255" w14:textId="77777777" w:rsidR="00262B97" w:rsidRPr="007351C7" w:rsidRDefault="00262B97" w:rsidP="00262B9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168DFC" w14:textId="40D3E847" w:rsidR="00262B97" w:rsidRPr="00501184" w:rsidRDefault="00262B97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276,387</w:t>
            </w:r>
          </w:p>
        </w:tc>
      </w:tr>
      <w:tr w:rsidR="00262B97" w:rsidRPr="00E15351" w14:paraId="5F653D4B" w14:textId="77777777" w:rsidTr="00D94ED8">
        <w:tc>
          <w:tcPr>
            <w:tcW w:w="5765" w:type="dxa"/>
          </w:tcPr>
          <w:p w14:paraId="75C52CAD" w14:textId="77777777" w:rsidR="00262B97" w:rsidRPr="00501184" w:rsidRDefault="00262B97" w:rsidP="00262B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1615" w:type="dxa"/>
          </w:tcPr>
          <w:p w14:paraId="7E8E487A" w14:textId="294AB195" w:rsidR="00262B97" w:rsidRPr="007539D5" w:rsidRDefault="00707845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223,754</w:t>
            </w:r>
          </w:p>
        </w:tc>
        <w:tc>
          <w:tcPr>
            <w:tcW w:w="270" w:type="dxa"/>
          </w:tcPr>
          <w:p w14:paraId="337F6762" w14:textId="77777777" w:rsidR="00262B97" w:rsidRPr="007351C7" w:rsidRDefault="00262B97" w:rsidP="00262B9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ADE634" w14:textId="5DA003A5" w:rsidR="00262B97" w:rsidRPr="00501184" w:rsidRDefault="00262B97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1,012,855</w:t>
            </w:r>
          </w:p>
        </w:tc>
      </w:tr>
      <w:tr w:rsidR="00262B97" w:rsidRPr="00E15351" w14:paraId="100749E8" w14:textId="77777777" w:rsidTr="00D94ED8">
        <w:tc>
          <w:tcPr>
            <w:tcW w:w="5765" w:type="dxa"/>
          </w:tcPr>
          <w:p w14:paraId="49ED4F5F" w14:textId="77777777" w:rsidR="00262B97" w:rsidRPr="00501184" w:rsidRDefault="00262B97" w:rsidP="00262B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1615" w:type="dxa"/>
          </w:tcPr>
          <w:p w14:paraId="1CD29566" w14:textId="2B0A1E48" w:rsidR="00262B97" w:rsidRPr="007539D5" w:rsidRDefault="00707845" w:rsidP="00EE50B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(15,130)</w:t>
            </w:r>
          </w:p>
        </w:tc>
        <w:tc>
          <w:tcPr>
            <w:tcW w:w="270" w:type="dxa"/>
          </w:tcPr>
          <w:p w14:paraId="55BA19EF" w14:textId="77777777" w:rsidR="00262B97" w:rsidRPr="007351C7" w:rsidRDefault="00262B97" w:rsidP="00262B9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81C249" w14:textId="71705ECD" w:rsidR="00262B97" w:rsidRPr="00501184" w:rsidRDefault="00262B97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(12,983)</w:t>
            </w:r>
          </w:p>
        </w:tc>
      </w:tr>
      <w:tr w:rsidR="00262B97" w:rsidRPr="00E15351" w14:paraId="6B40119A" w14:textId="77777777" w:rsidTr="00D94ED8">
        <w:tc>
          <w:tcPr>
            <w:tcW w:w="5765" w:type="dxa"/>
          </w:tcPr>
          <w:p w14:paraId="02AB0587" w14:textId="77777777" w:rsidR="00262B97" w:rsidRPr="00501184" w:rsidRDefault="00262B97" w:rsidP="00262B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66C27A30" w14:textId="54BC78B3" w:rsidR="00262B97" w:rsidRPr="007539D5" w:rsidRDefault="00707845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1,425,629</w:t>
            </w:r>
          </w:p>
        </w:tc>
        <w:tc>
          <w:tcPr>
            <w:tcW w:w="270" w:type="dxa"/>
          </w:tcPr>
          <w:p w14:paraId="4DD67D7F" w14:textId="77777777" w:rsidR="00262B97" w:rsidRPr="007351C7" w:rsidRDefault="00262B97" w:rsidP="00262B9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89946DB" w14:textId="20FB18F5" w:rsidR="00262B97" w:rsidRPr="00501184" w:rsidRDefault="00262B97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1,510,744</w:t>
            </w:r>
          </w:p>
        </w:tc>
      </w:tr>
      <w:tr w:rsidR="00BA5D7D" w:rsidRPr="00BA5D7D" w14:paraId="47E7FF05" w14:textId="77777777" w:rsidTr="00D94ED8">
        <w:tc>
          <w:tcPr>
            <w:tcW w:w="5765" w:type="dxa"/>
          </w:tcPr>
          <w:p w14:paraId="13F03D2E" w14:textId="77777777" w:rsidR="00262B97" w:rsidRPr="00BA5D7D" w:rsidRDefault="00262B97" w:rsidP="00262B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1615" w:type="dxa"/>
          </w:tcPr>
          <w:p w14:paraId="14D66A62" w14:textId="77777777" w:rsidR="00262B97" w:rsidRPr="00BA5D7D" w:rsidRDefault="00262B97" w:rsidP="00262B97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BBE994" w14:textId="77777777" w:rsidR="00262B97" w:rsidRPr="00BA5D7D" w:rsidRDefault="00262B97" w:rsidP="00262B9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</w:tcPr>
          <w:p w14:paraId="43FC7A2E" w14:textId="77777777" w:rsidR="00262B97" w:rsidRPr="00BA5D7D" w:rsidRDefault="00262B97" w:rsidP="00262B97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262B97" w:rsidRPr="00E15351" w14:paraId="2EF423CD" w14:textId="77777777" w:rsidTr="00D94ED8">
        <w:tc>
          <w:tcPr>
            <w:tcW w:w="5765" w:type="dxa"/>
          </w:tcPr>
          <w:p w14:paraId="2A2F2C9F" w14:textId="09B6B5A1" w:rsidR="00262B97" w:rsidRPr="00501184" w:rsidRDefault="00262B97" w:rsidP="00262B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615" w:type="dxa"/>
          </w:tcPr>
          <w:p w14:paraId="2D299F91" w14:textId="6B82A10C" w:rsidR="00262B97" w:rsidRPr="007539D5" w:rsidRDefault="00707845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(3,795)</w:t>
            </w:r>
          </w:p>
        </w:tc>
        <w:tc>
          <w:tcPr>
            <w:tcW w:w="270" w:type="dxa"/>
          </w:tcPr>
          <w:p w14:paraId="30DB42C3" w14:textId="77777777" w:rsidR="00262B97" w:rsidRPr="007351C7" w:rsidRDefault="00262B97" w:rsidP="00262B9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9CF872" w14:textId="029238FE" w:rsidR="00262B97" w:rsidRPr="00501184" w:rsidRDefault="00262B97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(3,274)</w:t>
            </w:r>
          </w:p>
        </w:tc>
      </w:tr>
      <w:tr w:rsidR="00262B97" w:rsidRPr="00501184" w14:paraId="42063071" w14:textId="77777777" w:rsidTr="00D94ED8">
        <w:tc>
          <w:tcPr>
            <w:tcW w:w="5765" w:type="dxa"/>
          </w:tcPr>
          <w:p w14:paraId="670E4903" w14:textId="77777777" w:rsidR="00262B97" w:rsidRPr="00501184" w:rsidRDefault="00262B97" w:rsidP="00262B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615" w:type="dxa"/>
          </w:tcPr>
          <w:p w14:paraId="2279E95B" w14:textId="77777777" w:rsidR="00262B97" w:rsidRPr="007539D5" w:rsidRDefault="00262B97" w:rsidP="00262B97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9F9FB89" w14:textId="77777777" w:rsidR="00262B97" w:rsidRPr="007351C7" w:rsidRDefault="00262B97" w:rsidP="00262B9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14:paraId="46338871" w14:textId="77777777" w:rsidR="00262B97" w:rsidRPr="00501184" w:rsidRDefault="00262B97" w:rsidP="00262B97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262B97" w:rsidRPr="00E15351" w14:paraId="55AEACF8" w14:textId="77777777" w:rsidTr="00D94ED8">
        <w:tc>
          <w:tcPr>
            <w:tcW w:w="5765" w:type="dxa"/>
          </w:tcPr>
          <w:p w14:paraId="027D2D48" w14:textId="77777777" w:rsidR="00262B97" w:rsidRPr="00501184" w:rsidRDefault="00262B97" w:rsidP="00262B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1615" w:type="dxa"/>
          </w:tcPr>
          <w:p w14:paraId="4BC8FFA1" w14:textId="397FF641" w:rsidR="00262B97" w:rsidRPr="007539D5" w:rsidRDefault="00707845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(241,639)</w:t>
            </w:r>
          </w:p>
        </w:tc>
        <w:tc>
          <w:tcPr>
            <w:tcW w:w="270" w:type="dxa"/>
          </w:tcPr>
          <w:p w14:paraId="79038EF0" w14:textId="77777777" w:rsidR="00262B97" w:rsidRPr="007351C7" w:rsidRDefault="00262B97" w:rsidP="00262B9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8F8A05" w14:textId="4744D452" w:rsidR="00262B97" w:rsidRPr="00501184" w:rsidRDefault="00262B97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(269,880)</w:t>
            </w:r>
          </w:p>
        </w:tc>
      </w:tr>
      <w:tr w:rsidR="00262B97" w:rsidRPr="00E15351" w14:paraId="112E0543" w14:textId="77777777" w:rsidTr="00D94ED8">
        <w:tc>
          <w:tcPr>
            <w:tcW w:w="5765" w:type="dxa"/>
            <w:vAlign w:val="center"/>
          </w:tcPr>
          <w:p w14:paraId="292E870D" w14:textId="6723FFEF" w:rsidR="00262B97" w:rsidRPr="004523FD" w:rsidRDefault="00262B97" w:rsidP="00262B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23F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1615" w:type="dxa"/>
          </w:tcPr>
          <w:p w14:paraId="57573688" w14:textId="3032E44A" w:rsidR="00262B97" w:rsidRPr="007539D5" w:rsidRDefault="00707845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(100,298)</w:t>
            </w:r>
          </w:p>
        </w:tc>
        <w:tc>
          <w:tcPr>
            <w:tcW w:w="270" w:type="dxa"/>
          </w:tcPr>
          <w:p w14:paraId="47D3D5E0" w14:textId="77777777" w:rsidR="00262B97" w:rsidRPr="007351C7" w:rsidRDefault="00262B97" w:rsidP="00262B97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C0BD61" w14:textId="1D6F1B09" w:rsidR="00262B97" w:rsidRPr="00501184" w:rsidRDefault="00262B97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(26,683)</w:t>
            </w:r>
          </w:p>
        </w:tc>
      </w:tr>
      <w:tr w:rsidR="00262B97" w:rsidRPr="00E15351" w14:paraId="07DEDF0C" w14:textId="77777777" w:rsidTr="00D94ED8">
        <w:tc>
          <w:tcPr>
            <w:tcW w:w="5765" w:type="dxa"/>
          </w:tcPr>
          <w:p w14:paraId="2D8C98B5" w14:textId="74AE4A56" w:rsidR="00262B97" w:rsidRPr="00501184" w:rsidRDefault="00262B97" w:rsidP="00262B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3F1BA873" w14:textId="6035BBE7" w:rsidR="00262B97" w:rsidRPr="007539D5" w:rsidRDefault="00707845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1,079,897</w:t>
            </w:r>
          </w:p>
        </w:tc>
        <w:tc>
          <w:tcPr>
            <w:tcW w:w="270" w:type="dxa"/>
          </w:tcPr>
          <w:p w14:paraId="231A0B09" w14:textId="77777777" w:rsidR="00262B97" w:rsidRPr="007351C7" w:rsidRDefault="00262B97" w:rsidP="00262B97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9262825" w14:textId="51D46AE8" w:rsidR="00262B97" w:rsidRPr="00501184" w:rsidRDefault="00262B97" w:rsidP="00262B9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1,210,907</w:t>
            </w:r>
          </w:p>
        </w:tc>
      </w:tr>
    </w:tbl>
    <w:p w14:paraId="79D50A51" w14:textId="77777777" w:rsidR="00932774" w:rsidRPr="007A168E" w:rsidRDefault="00932774" w:rsidP="00932774">
      <w:pPr>
        <w:pStyle w:val="Bo-Blankline"/>
        <w:rPr>
          <w:rFonts w:asciiTheme="majorBidi" w:hAnsiTheme="majorBidi" w:cstheme="majorBidi"/>
          <w:sz w:val="16"/>
          <w:szCs w:val="16"/>
        </w:rPr>
      </w:pPr>
    </w:p>
    <w:p w14:paraId="0016CE12" w14:textId="05B7DE3A" w:rsidR="0040333E" w:rsidRPr="007A168E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Pr="007A168E" w:rsidRDefault="0040333E" w:rsidP="00F3013A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630"/>
        <w:gridCol w:w="270"/>
        <w:gridCol w:w="1620"/>
        <w:gridCol w:w="270"/>
        <w:gridCol w:w="1620"/>
      </w:tblGrid>
      <w:tr w:rsidR="00CD6FB6" w:rsidRPr="007A168E" w14:paraId="73F93A6E" w14:textId="77777777" w:rsidTr="00D94ED8">
        <w:trPr>
          <w:tblHeader/>
        </w:trPr>
        <w:tc>
          <w:tcPr>
            <w:tcW w:w="4860" w:type="dxa"/>
          </w:tcPr>
          <w:p w14:paraId="7425E096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C25C2DD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B19988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B5C0358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6FB6" w:rsidRPr="007A168E" w14:paraId="4366BAA5" w14:textId="77777777" w:rsidTr="00D94ED8">
        <w:trPr>
          <w:tblHeader/>
        </w:trPr>
        <w:tc>
          <w:tcPr>
            <w:tcW w:w="4860" w:type="dxa"/>
          </w:tcPr>
          <w:p w14:paraId="3B438AA4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92A9902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CBCFD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F2B18E4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ส่วนงาน</w:t>
            </w:r>
          </w:p>
        </w:tc>
      </w:tr>
      <w:tr w:rsidR="003247F2" w:rsidRPr="007A168E" w14:paraId="62105091" w14:textId="77777777" w:rsidTr="00D94ED8">
        <w:trPr>
          <w:tblHeader/>
        </w:trPr>
        <w:tc>
          <w:tcPr>
            <w:tcW w:w="4860" w:type="dxa"/>
          </w:tcPr>
          <w:p w14:paraId="09593F19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dxa"/>
          </w:tcPr>
          <w:p w14:paraId="3FD66A3D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67CEE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E376FA" w14:textId="1460C80D" w:rsidR="003247F2" w:rsidRPr="009464D9" w:rsidRDefault="00676DED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F58175B" w14:textId="77777777" w:rsidR="003247F2" w:rsidRPr="009464D9" w:rsidRDefault="003247F2" w:rsidP="003247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84E34A" w14:textId="0E696B3B" w:rsidR="003247F2" w:rsidRPr="009464D9" w:rsidRDefault="007C3F7F" w:rsidP="003247F2">
            <w:pPr>
              <w:spacing w:line="380" w:lineRule="exact"/>
              <w:ind w:right="-115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3247F2" w:rsidRPr="009464D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47F2" w:rsidRPr="007A168E" w14:paraId="636F2F82" w14:textId="77777777" w:rsidTr="00D94ED8">
        <w:trPr>
          <w:tblHeader/>
        </w:trPr>
        <w:tc>
          <w:tcPr>
            <w:tcW w:w="4860" w:type="dxa"/>
          </w:tcPr>
          <w:p w14:paraId="57132149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dxa"/>
          </w:tcPr>
          <w:p w14:paraId="13F0C317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90D78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066C57" w14:textId="2F0C8292" w:rsidR="003247F2" w:rsidRPr="009464D9" w:rsidRDefault="007C3F7F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676DE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A7724D7" w14:textId="77777777" w:rsidR="003247F2" w:rsidRPr="009464D9" w:rsidRDefault="003247F2" w:rsidP="003247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7CD20C7" w14:textId="480EFA9A" w:rsidR="003247F2" w:rsidRPr="009464D9" w:rsidRDefault="007C3F7F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676DE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3247F2" w:rsidRPr="007A168E" w14:paraId="7FD851F5" w14:textId="77777777" w:rsidTr="00D94ED8">
        <w:trPr>
          <w:tblHeader/>
        </w:trPr>
        <w:tc>
          <w:tcPr>
            <w:tcW w:w="4860" w:type="dxa"/>
          </w:tcPr>
          <w:p w14:paraId="3B7E776D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DB86B55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A9ACF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7711C5A5" w14:textId="77777777" w:rsidR="003247F2" w:rsidRPr="00340C7D" w:rsidRDefault="003247F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A38E2" w:rsidRPr="007A168E" w14:paraId="0280FDAA" w14:textId="77777777" w:rsidTr="00D94ED8">
        <w:tc>
          <w:tcPr>
            <w:tcW w:w="4860" w:type="dxa"/>
            <w:vAlign w:val="center"/>
          </w:tcPr>
          <w:p w14:paraId="28CD307F" w14:textId="77777777" w:rsidR="003A38E2" w:rsidRPr="009464D9" w:rsidRDefault="003A38E2" w:rsidP="003A38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630" w:type="dxa"/>
          </w:tcPr>
          <w:p w14:paraId="62CA41CA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AD16E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55123C8" w14:textId="6F19B6F6" w:rsidR="003A38E2" w:rsidRPr="00206FAC" w:rsidRDefault="00707845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85,666,2</w:t>
            </w:r>
            <w:r w:rsidR="006D6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54D679AF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3071A19" w14:textId="4DD0801C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</w:rPr>
              <w:t>85,151,202</w:t>
            </w:r>
          </w:p>
        </w:tc>
      </w:tr>
      <w:tr w:rsidR="003A38E2" w:rsidRPr="007A168E" w14:paraId="1E39E77F" w14:textId="77777777" w:rsidTr="00D94ED8">
        <w:tc>
          <w:tcPr>
            <w:tcW w:w="4860" w:type="dxa"/>
            <w:vAlign w:val="center"/>
          </w:tcPr>
          <w:p w14:paraId="2990084C" w14:textId="77777777" w:rsidR="003A38E2" w:rsidRPr="009464D9" w:rsidRDefault="003A38E2" w:rsidP="003A38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630" w:type="dxa"/>
          </w:tcPr>
          <w:p w14:paraId="159B2587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B7552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8D0BD5A" w14:textId="3224FC30" w:rsidR="003A38E2" w:rsidRPr="00206FAC" w:rsidRDefault="00707845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14,271,730</w:t>
            </w:r>
          </w:p>
        </w:tc>
        <w:tc>
          <w:tcPr>
            <w:tcW w:w="270" w:type="dxa"/>
          </w:tcPr>
          <w:p w14:paraId="7AFD1B8E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B170C26" w14:textId="01184B4C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</w:rPr>
              <w:t>13,519,927</w:t>
            </w:r>
          </w:p>
        </w:tc>
      </w:tr>
      <w:tr w:rsidR="003A38E2" w:rsidRPr="007A168E" w14:paraId="1AFDBB88" w14:textId="77777777" w:rsidTr="00D94ED8">
        <w:tc>
          <w:tcPr>
            <w:tcW w:w="4860" w:type="dxa"/>
            <w:vAlign w:val="center"/>
          </w:tcPr>
          <w:p w14:paraId="2E72B6E0" w14:textId="77777777" w:rsidR="003A38E2" w:rsidRPr="009464D9" w:rsidRDefault="003A38E2" w:rsidP="003A38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630" w:type="dxa"/>
          </w:tcPr>
          <w:p w14:paraId="01DE6AA6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E096B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BAC20AB" w14:textId="5FE8FE41" w:rsidR="003A38E2" w:rsidRPr="00206FAC" w:rsidRDefault="00707845" w:rsidP="00EE50B7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</w:t>
            </w:r>
            <w:r w:rsidR="006D6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071</w:t>
            </w: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D6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</w:p>
        </w:tc>
        <w:tc>
          <w:tcPr>
            <w:tcW w:w="270" w:type="dxa"/>
          </w:tcPr>
          <w:p w14:paraId="256E25F3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DB2AF5A" w14:textId="47925152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6FAC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06FAC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  <w:tr w:rsidR="003A38E2" w:rsidRPr="007A168E" w14:paraId="19BCDDDD" w14:textId="77777777" w:rsidTr="00D94ED8">
        <w:tc>
          <w:tcPr>
            <w:tcW w:w="4860" w:type="dxa"/>
            <w:vAlign w:val="center"/>
          </w:tcPr>
          <w:p w14:paraId="13100DDA" w14:textId="77777777" w:rsidR="003A38E2" w:rsidRPr="009464D9" w:rsidRDefault="003A38E2" w:rsidP="003A38E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630" w:type="dxa"/>
          </w:tcPr>
          <w:p w14:paraId="69F01592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876C7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3A7189FC" w14:textId="176EEE24" w:rsidR="003A38E2" w:rsidRPr="00206FAC" w:rsidRDefault="00707845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2,081,463</w:t>
            </w:r>
          </w:p>
        </w:tc>
        <w:tc>
          <w:tcPr>
            <w:tcW w:w="270" w:type="dxa"/>
          </w:tcPr>
          <w:p w14:paraId="30C74C49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8C647C9" w14:textId="53656670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</w:rPr>
              <w:t>2,095,301</w:t>
            </w:r>
          </w:p>
        </w:tc>
      </w:tr>
      <w:tr w:rsidR="003A38E2" w:rsidRPr="007A168E" w14:paraId="1F1C86C6" w14:textId="77777777" w:rsidTr="00D94ED8">
        <w:tc>
          <w:tcPr>
            <w:tcW w:w="4860" w:type="dxa"/>
            <w:vAlign w:val="center"/>
          </w:tcPr>
          <w:p w14:paraId="7D9813B7" w14:textId="77777777" w:rsidR="003A38E2" w:rsidRPr="009464D9" w:rsidRDefault="003A38E2" w:rsidP="003A38E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  <w:r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630" w:type="dxa"/>
          </w:tcPr>
          <w:p w14:paraId="4E3948AB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5A543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BC1A65A" w14:textId="2B93A64A" w:rsidR="003A38E2" w:rsidRPr="00206FAC" w:rsidRDefault="00707845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461,452</w:t>
            </w:r>
          </w:p>
        </w:tc>
        <w:tc>
          <w:tcPr>
            <w:tcW w:w="270" w:type="dxa"/>
          </w:tcPr>
          <w:p w14:paraId="6F178835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4D15E53" w14:textId="4B3B03F5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</w:rPr>
              <w:t>461,546</w:t>
            </w:r>
          </w:p>
        </w:tc>
      </w:tr>
      <w:tr w:rsidR="003A38E2" w:rsidRPr="007A168E" w14:paraId="7886D804" w14:textId="77777777" w:rsidTr="00D94ED8">
        <w:tc>
          <w:tcPr>
            <w:tcW w:w="4860" w:type="dxa"/>
          </w:tcPr>
          <w:p w14:paraId="246B0DB5" w14:textId="77777777" w:rsidR="003A38E2" w:rsidRPr="009464D9" w:rsidRDefault="003A38E2" w:rsidP="003A38E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</w:tcPr>
          <w:p w14:paraId="39F99FF0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98318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8A6FF72" w14:textId="13217349" w:rsidR="003A38E2" w:rsidRPr="00206FAC" w:rsidRDefault="00707845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170,</w:t>
            </w:r>
            <w:r w:rsidR="006D6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552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D6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</w:p>
        </w:tc>
        <w:tc>
          <w:tcPr>
            <w:tcW w:w="270" w:type="dxa"/>
          </w:tcPr>
          <w:p w14:paraId="29A27615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898C9E9" w14:textId="37265AA0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169,411,221</w:t>
            </w:r>
          </w:p>
        </w:tc>
      </w:tr>
      <w:tr w:rsidR="003A38E2" w:rsidRPr="007A168E" w14:paraId="510D03A9" w14:textId="77777777" w:rsidTr="00D94ED8">
        <w:tc>
          <w:tcPr>
            <w:tcW w:w="4860" w:type="dxa"/>
          </w:tcPr>
          <w:p w14:paraId="681A12A1" w14:textId="77777777" w:rsidR="003A38E2" w:rsidRPr="009464D9" w:rsidRDefault="003A38E2" w:rsidP="003A38E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630" w:type="dxa"/>
          </w:tcPr>
          <w:p w14:paraId="4B498A06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0D25B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4D2E684" w14:textId="692DDE5D" w:rsidR="003A38E2" w:rsidRPr="00206FAC" w:rsidRDefault="00707845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6D6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D6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39E240A7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7D71352" w14:textId="2FE983A2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</w:rPr>
              <w:t>1,018,503</w:t>
            </w:r>
          </w:p>
        </w:tc>
      </w:tr>
      <w:tr w:rsidR="003A38E2" w:rsidRPr="007A168E" w14:paraId="5B17E9C3" w14:textId="77777777" w:rsidTr="00D94ED8">
        <w:tc>
          <w:tcPr>
            <w:tcW w:w="4860" w:type="dxa"/>
          </w:tcPr>
          <w:p w14:paraId="7B52402F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0" w:type="dxa"/>
          </w:tcPr>
          <w:p w14:paraId="1D754A74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615E3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F7285D2" w14:textId="5BE7BCF7" w:rsidR="003A38E2" w:rsidRPr="00206FAC" w:rsidRDefault="00707845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171,</w:t>
            </w:r>
            <w:r w:rsidR="006D6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758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D6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784B9C2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49D7139A" w14:textId="373A039A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</w:tr>
      <w:tr w:rsidR="003A38E2" w:rsidRPr="007A168E" w14:paraId="5C33CB5D" w14:textId="77777777" w:rsidTr="00D94ED8">
        <w:tc>
          <w:tcPr>
            <w:tcW w:w="4860" w:type="dxa"/>
          </w:tcPr>
          <w:p w14:paraId="3F6FD07B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630" w:type="dxa"/>
          </w:tcPr>
          <w:p w14:paraId="3F9DD514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4244D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AF1751E" w14:textId="096ACB93" w:rsidR="003A38E2" w:rsidRPr="00206FAC" w:rsidRDefault="00707845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</w:t>
            </w:r>
            <w:r w:rsidR="006D6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D6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206F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0)</w:t>
            </w:r>
          </w:p>
        </w:tc>
        <w:tc>
          <w:tcPr>
            <w:tcW w:w="270" w:type="dxa"/>
          </w:tcPr>
          <w:p w14:paraId="0C26BCE5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5294B1F" w14:textId="36974DD1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6FAC">
              <w:rPr>
                <w:rFonts w:asciiTheme="majorBidi" w:hAnsiTheme="majorBidi" w:cstheme="majorBidi"/>
                <w:sz w:val="30"/>
                <w:szCs w:val="30"/>
              </w:rPr>
              <w:t>(7,779,719)</w:t>
            </w:r>
          </w:p>
        </w:tc>
      </w:tr>
      <w:tr w:rsidR="003A38E2" w:rsidRPr="007A168E" w14:paraId="7EAF5AED" w14:textId="77777777" w:rsidTr="00D94ED8">
        <w:tc>
          <w:tcPr>
            <w:tcW w:w="4860" w:type="dxa"/>
          </w:tcPr>
          <w:p w14:paraId="4A0D863A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630" w:type="dxa"/>
          </w:tcPr>
          <w:p w14:paraId="03E337F0" w14:textId="77777777" w:rsidR="003A38E2" w:rsidRPr="009464D9" w:rsidRDefault="003A38E2" w:rsidP="003A38E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5B5FF" w14:textId="77777777" w:rsidR="003A38E2" w:rsidRPr="009464D9" w:rsidRDefault="003A38E2" w:rsidP="003A38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3E03D" w14:textId="279B1BC5" w:rsidR="003A38E2" w:rsidRPr="00206FAC" w:rsidRDefault="00707845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162,197,322</w:t>
            </w:r>
          </w:p>
        </w:tc>
        <w:tc>
          <w:tcPr>
            <w:tcW w:w="270" w:type="dxa"/>
          </w:tcPr>
          <w:p w14:paraId="173E4D85" w14:textId="77777777" w:rsidR="003A38E2" w:rsidRPr="00206FAC" w:rsidRDefault="003A38E2" w:rsidP="003A38E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309420" w14:textId="0D16BB0D" w:rsidR="003A38E2" w:rsidRPr="00206FAC" w:rsidRDefault="003A38E2" w:rsidP="003A38E2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06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</w:p>
        </w:tc>
      </w:tr>
    </w:tbl>
    <w:p w14:paraId="6261FC9D" w14:textId="215A7488" w:rsidR="00D001AF" w:rsidRPr="00CE693F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1C56B5B2" w:rsidR="00D001AF" w:rsidRDefault="00D001AF" w:rsidP="00F3013A">
      <w:pPr>
        <w:pStyle w:val="Bo-Blanklin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808"/>
        <w:gridCol w:w="714"/>
        <w:gridCol w:w="236"/>
        <w:gridCol w:w="1581"/>
        <w:gridCol w:w="236"/>
        <w:gridCol w:w="1695"/>
      </w:tblGrid>
      <w:tr w:rsidR="00C551E8" w:rsidRPr="007470B8" w14:paraId="378FF599" w14:textId="77777777" w:rsidTr="00AC2FBA">
        <w:tc>
          <w:tcPr>
            <w:tcW w:w="4826" w:type="dxa"/>
          </w:tcPr>
          <w:p w14:paraId="75260F7C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6" w:type="dxa"/>
          </w:tcPr>
          <w:p w14:paraId="502CFEF5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DE108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2" w:type="dxa"/>
            <w:gridSpan w:val="3"/>
          </w:tcPr>
          <w:p w14:paraId="05EEDC8E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7470B8" w14:paraId="75A91268" w14:textId="77777777" w:rsidTr="00AC2FBA">
        <w:tc>
          <w:tcPr>
            <w:tcW w:w="4826" w:type="dxa"/>
          </w:tcPr>
          <w:p w14:paraId="28CDC966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6" w:type="dxa"/>
          </w:tcPr>
          <w:p w14:paraId="79B40739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60641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2" w:type="dxa"/>
            <w:gridSpan w:val="3"/>
          </w:tcPr>
          <w:p w14:paraId="52AA987F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3247F2" w:rsidRPr="007470B8" w14:paraId="68AB561A" w14:textId="77777777" w:rsidTr="00AC2FBA">
        <w:tc>
          <w:tcPr>
            <w:tcW w:w="4826" w:type="dxa"/>
          </w:tcPr>
          <w:p w14:paraId="72340A8D" w14:textId="76F9634B" w:rsidR="00295EE3" w:rsidRPr="00295EE3" w:rsidRDefault="000D0287" w:rsidP="003247F2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16" w:type="dxa"/>
          </w:tcPr>
          <w:p w14:paraId="5185BD48" w14:textId="77777777" w:rsidR="003247F2" w:rsidRPr="007470B8" w:rsidRDefault="003247F2" w:rsidP="003247F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B48F4" w14:textId="77777777" w:rsidR="003247F2" w:rsidRPr="007470B8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5EA6B4B" w14:textId="685E7E39" w:rsidR="003247F2" w:rsidRPr="001B0E99" w:rsidRDefault="007C3F7F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0D0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7D22EDFD" w14:textId="77777777" w:rsidR="003247F2" w:rsidRPr="001B0E99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401109A2" w14:textId="563DEB4C" w:rsidR="003247F2" w:rsidRPr="001B0E99" w:rsidRDefault="007C3F7F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0D02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C551E8" w:rsidRPr="007470B8" w14:paraId="5EEEB954" w14:textId="77777777" w:rsidTr="00AC2FBA">
        <w:tc>
          <w:tcPr>
            <w:tcW w:w="4826" w:type="dxa"/>
          </w:tcPr>
          <w:p w14:paraId="101323E0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6" w:type="dxa"/>
          </w:tcPr>
          <w:p w14:paraId="49540897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DA55E2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2" w:type="dxa"/>
            <w:gridSpan w:val="3"/>
          </w:tcPr>
          <w:p w14:paraId="4E1D8E73" w14:textId="77777777" w:rsidR="00C551E8" w:rsidRPr="001B0E99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B0E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1B0E9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C2FBA" w:rsidRPr="007470B8" w14:paraId="0FB1802B" w14:textId="77777777" w:rsidTr="00AC2FBA">
        <w:tc>
          <w:tcPr>
            <w:tcW w:w="4826" w:type="dxa"/>
            <w:vAlign w:val="center"/>
          </w:tcPr>
          <w:p w14:paraId="0748A668" w14:textId="77777777" w:rsidR="00AC2FBA" w:rsidRPr="007470B8" w:rsidRDefault="00AC2FBA" w:rsidP="00AC2F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6" w:type="dxa"/>
          </w:tcPr>
          <w:p w14:paraId="0924A3EC" w14:textId="77777777" w:rsidR="00AC2FBA" w:rsidRPr="007470B8" w:rsidRDefault="00AC2FBA" w:rsidP="00AC2FB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15ACA" w14:textId="77777777" w:rsidR="00AC2FBA" w:rsidRPr="007470B8" w:rsidRDefault="00AC2FBA" w:rsidP="00AC2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77F4F137" w14:textId="6E8884AF" w:rsidR="00AC2FBA" w:rsidRPr="001B0E99" w:rsidRDefault="00707845" w:rsidP="00EE50B7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5,942,253</w:t>
            </w:r>
          </w:p>
        </w:tc>
        <w:tc>
          <w:tcPr>
            <w:tcW w:w="236" w:type="dxa"/>
          </w:tcPr>
          <w:p w14:paraId="0AD6B229" w14:textId="77777777" w:rsidR="00AC2FBA" w:rsidRPr="001B0E99" w:rsidRDefault="00AC2FBA" w:rsidP="00AC2FB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697D8703" w14:textId="3B92BF01" w:rsidR="00AC2FBA" w:rsidRPr="001B0E99" w:rsidRDefault="00AC2FBA" w:rsidP="00AC2FBA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5,418,807</w:t>
            </w:r>
          </w:p>
        </w:tc>
      </w:tr>
      <w:tr w:rsidR="00AC2FBA" w:rsidRPr="007470B8" w14:paraId="66837181" w14:textId="77777777" w:rsidTr="00AC2FBA">
        <w:tc>
          <w:tcPr>
            <w:tcW w:w="4826" w:type="dxa"/>
            <w:vAlign w:val="center"/>
          </w:tcPr>
          <w:p w14:paraId="278EB1B0" w14:textId="77777777" w:rsidR="00AC2FBA" w:rsidRPr="007470B8" w:rsidRDefault="00AC2FBA" w:rsidP="00AC2F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6" w:type="dxa"/>
          </w:tcPr>
          <w:p w14:paraId="28436C07" w14:textId="77777777" w:rsidR="00AC2FBA" w:rsidRPr="007470B8" w:rsidRDefault="00AC2FBA" w:rsidP="00AC2FB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42022" w14:textId="77777777" w:rsidR="00AC2FBA" w:rsidRPr="007470B8" w:rsidRDefault="00AC2FBA" w:rsidP="00AC2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6A19F26" w14:textId="5E6DB485" w:rsidR="00AC2FBA" w:rsidRPr="001B0E99" w:rsidRDefault="00707845" w:rsidP="00AC2FBA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1,876,994</w:t>
            </w:r>
          </w:p>
        </w:tc>
        <w:tc>
          <w:tcPr>
            <w:tcW w:w="236" w:type="dxa"/>
          </w:tcPr>
          <w:p w14:paraId="31637D1A" w14:textId="77777777" w:rsidR="00AC2FBA" w:rsidRPr="001B0E99" w:rsidRDefault="00AC2FBA" w:rsidP="00AC2FB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0C31181" w14:textId="7C58E46E" w:rsidR="00AC2FBA" w:rsidRPr="001B0E99" w:rsidRDefault="00AC2FBA" w:rsidP="00AC2FBA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1,647,022</w:t>
            </w:r>
          </w:p>
        </w:tc>
      </w:tr>
      <w:tr w:rsidR="00AC2FBA" w:rsidRPr="007470B8" w14:paraId="4CD4CFCB" w14:textId="77777777" w:rsidTr="00AC2FBA">
        <w:tc>
          <w:tcPr>
            <w:tcW w:w="4826" w:type="dxa"/>
          </w:tcPr>
          <w:p w14:paraId="5BA6546D" w14:textId="77777777" w:rsidR="00AC2FBA" w:rsidRPr="007470B8" w:rsidRDefault="00AC2FBA" w:rsidP="00AC2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6" w:type="dxa"/>
          </w:tcPr>
          <w:p w14:paraId="1701CF63" w14:textId="77777777" w:rsidR="00AC2FBA" w:rsidRPr="007470B8" w:rsidRDefault="00AC2FBA" w:rsidP="00AC2FB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DD11F" w14:textId="77777777" w:rsidR="00AC2FBA" w:rsidRPr="007470B8" w:rsidRDefault="00AC2FBA" w:rsidP="00AC2FB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C6907" w14:textId="677F520A" w:rsidR="00AC2FBA" w:rsidRPr="001B0E99" w:rsidRDefault="00707845" w:rsidP="00AC2FBA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7,819,247</w:t>
            </w:r>
          </w:p>
        </w:tc>
        <w:tc>
          <w:tcPr>
            <w:tcW w:w="236" w:type="dxa"/>
          </w:tcPr>
          <w:p w14:paraId="10E6186C" w14:textId="77777777" w:rsidR="00AC2FBA" w:rsidRPr="001B0E99" w:rsidRDefault="00AC2FBA" w:rsidP="00AC2FB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3A9C5" w14:textId="2FFA737E" w:rsidR="00AC2FBA" w:rsidRPr="001B0E99" w:rsidRDefault="00AC2FBA" w:rsidP="00AC2FBA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7,065,829</w:t>
            </w:r>
          </w:p>
        </w:tc>
      </w:tr>
    </w:tbl>
    <w:p w14:paraId="45852B08" w14:textId="20D0AE2F" w:rsidR="00C551E8" w:rsidRDefault="00C551E8" w:rsidP="00F3013A">
      <w:pPr>
        <w:pStyle w:val="Bo-Blankline"/>
        <w:rPr>
          <w:rFonts w:asciiTheme="majorBidi" w:hAnsiTheme="majorBidi" w:cstheme="majorBidi"/>
        </w:rPr>
      </w:pPr>
    </w:p>
    <w:p w14:paraId="6BAA7F08" w14:textId="77777777" w:rsidR="004F4DF8" w:rsidRPr="00CE693F" w:rsidRDefault="004F4DF8" w:rsidP="004F4DF8">
      <w:pPr>
        <w:pStyle w:val="Ang15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CE693F" w:rsidRDefault="004F4DF8" w:rsidP="00E77061">
      <w:pPr>
        <w:pStyle w:val="Bo-Blankline"/>
        <w:rPr>
          <w:rFonts w:asciiTheme="majorBidi" w:hAnsiTheme="majorBidi" w:cstheme="majorBidi"/>
          <w:cs/>
        </w:rPr>
      </w:pPr>
    </w:p>
    <w:p w14:paraId="66ECF6A0" w14:textId="3BAFE610" w:rsidR="008C7C3E" w:rsidRPr="00CE693F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การจำแนก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248EFFD5" w14:textId="68C39CAF" w:rsidR="00E77061" w:rsidRDefault="00E77061" w:rsidP="00E77061">
      <w:pPr>
        <w:pStyle w:val="Bo-Blankline"/>
        <w:ind w:left="518"/>
        <w:rPr>
          <w:rFonts w:asciiTheme="majorBidi" w:hAnsiTheme="majorBidi" w:cstheme="majorBidi"/>
        </w:rPr>
      </w:pPr>
    </w:p>
    <w:tbl>
      <w:tblPr>
        <w:tblW w:w="9272" w:type="dxa"/>
        <w:tblInd w:w="450" w:type="dxa"/>
        <w:tblLook w:val="04A0" w:firstRow="1" w:lastRow="0" w:firstColumn="1" w:lastColumn="0" w:noHBand="0" w:noVBand="1"/>
      </w:tblPr>
      <w:tblGrid>
        <w:gridCol w:w="4707"/>
        <w:gridCol w:w="701"/>
        <w:gridCol w:w="236"/>
        <w:gridCol w:w="1696"/>
        <w:gridCol w:w="236"/>
        <w:gridCol w:w="1696"/>
      </w:tblGrid>
      <w:tr w:rsidR="00C551E8" w:rsidRPr="00964878" w14:paraId="33E64081" w14:textId="77777777" w:rsidTr="00AC2FBA">
        <w:tc>
          <w:tcPr>
            <w:tcW w:w="4707" w:type="dxa"/>
          </w:tcPr>
          <w:p w14:paraId="72405936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dxa"/>
          </w:tcPr>
          <w:p w14:paraId="29AB6507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F937D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8" w:type="dxa"/>
            <w:gridSpan w:val="3"/>
          </w:tcPr>
          <w:p w14:paraId="1AD9E300" w14:textId="77777777" w:rsidR="00C551E8" w:rsidRPr="0096487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964878" w14:paraId="6EFFB671" w14:textId="77777777" w:rsidTr="00AC2FBA">
        <w:tc>
          <w:tcPr>
            <w:tcW w:w="4707" w:type="dxa"/>
          </w:tcPr>
          <w:p w14:paraId="234575F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dxa"/>
          </w:tcPr>
          <w:p w14:paraId="3ACB9485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D7B9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8" w:type="dxa"/>
            <w:gridSpan w:val="3"/>
          </w:tcPr>
          <w:p w14:paraId="334B68C9" w14:textId="77777777" w:rsidR="00C551E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AC2FBA" w:rsidRPr="00964878" w14:paraId="1252420D" w14:textId="77777777" w:rsidTr="00AC2FBA">
        <w:tc>
          <w:tcPr>
            <w:tcW w:w="4707" w:type="dxa"/>
          </w:tcPr>
          <w:p w14:paraId="6306FB91" w14:textId="7B93B54C" w:rsidR="00AC2FBA" w:rsidRPr="00511D9D" w:rsidRDefault="00AC2FBA" w:rsidP="00AC2FB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01" w:type="dxa"/>
          </w:tcPr>
          <w:p w14:paraId="1DEDE6E2" w14:textId="77777777" w:rsidR="00AC2FBA" w:rsidRPr="00964878" w:rsidRDefault="00AC2FBA" w:rsidP="00AC2FB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F3395" w14:textId="77777777" w:rsidR="00AC2FBA" w:rsidRPr="00964878" w:rsidRDefault="00AC2FBA" w:rsidP="00AC2FB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242ABFE9" w14:textId="1A2C2F13" w:rsidR="00AC2FBA" w:rsidRPr="0089415E" w:rsidRDefault="00AC2FBA" w:rsidP="00AC2F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17110CE3" w14:textId="77777777" w:rsidR="00AC2FBA" w:rsidRPr="00964878" w:rsidRDefault="00AC2FBA" w:rsidP="00AC2F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04281FA2" w14:textId="7B4919C5" w:rsidR="00AC2FBA" w:rsidRPr="00964878" w:rsidRDefault="00AC2FBA" w:rsidP="00AC2FB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295EE3" w:rsidRPr="00964878" w14:paraId="0CCDC2C0" w14:textId="77777777" w:rsidTr="00AC2FBA">
        <w:tc>
          <w:tcPr>
            <w:tcW w:w="4707" w:type="dxa"/>
          </w:tcPr>
          <w:p w14:paraId="78BCA909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dxa"/>
          </w:tcPr>
          <w:p w14:paraId="78ADC6F0" w14:textId="77777777" w:rsidR="00295EE3" w:rsidRPr="00964878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B5CB04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8" w:type="dxa"/>
            <w:gridSpan w:val="3"/>
          </w:tcPr>
          <w:p w14:paraId="023A2C9A" w14:textId="77777777" w:rsidR="00295EE3" w:rsidRPr="00964878" w:rsidRDefault="00295EE3" w:rsidP="00295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A122E" w:rsidRPr="00964878" w14:paraId="4BAB981C" w14:textId="77777777" w:rsidTr="00AC2FBA">
        <w:tc>
          <w:tcPr>
            <w:tcW w:w="4707" w:type="dxa"/>
            <w:vAlign w:val="center"/>
          </w:tcPr>
          <w:p w14:paraId="4CB4F912" w14:textId="77777777" w:rsidR="009A122E" w:rsidRPr="00A541C3" w:rsidRDefault="009A122E" w:rsidP="009A122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01" w:type="dxa"/>
          </w:tcPr>
          <w:p w14:paraId="55C416A6" w14:textId="77777777" w:rsidR="009A122E" w:rsidRPr="00964878" w:rsidRDefault="009A122E" w:rsidP="009A122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5B72B" w14:textId="77777777" w:rsidR="009A122E" w:rsidRPr="00964878" w:rsidRDefault="009A122E" w:rsidP="009A122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1670D6CC" w14:textId="3DB706AB" w:rsidR="009A122E" w:rsidRPr="006A5FB2" w:rsidRDefault="00707845" w:rsidP="00EE50B7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242,775</w:t>
            </w:r>
          </w:p>
        </w:tc>
        <w:tc>
          <w:tcPr>
            <w:tcW w:w="236" w:type="dxa"/>
          </w:tcPr>
          <w:p w14:paraId="01ED125A" w14:textId="77777777" w:rsidR="009A122E" w:rsidRPr="00964878" w:rsidRDefault="009A122E" w:rsidP="009A122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7EE5A9AF" w14:textId="793C08B7" w:rsidR="009A122E" w:rsidRPr="00020D75" w:rsidRDefault="009A122E" w:rsidP="009A122E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193,205</w:t>
            </w:r>
          </w:p>
        </w:tc>
      </w:tr>
      <w:tr w:rsidR="009A122E" w:rsidRPr="00964878" w14:paraId="4754155A" w14:textId="77777777" w:rsidTr="00AC2FBA">
        <w:tc>
          <w:tcPr>
            <w:tcW w:w="4707" w:type="dxa"/>
            <w:vAlign w:val="center"/>
          </w:tcPr>
          <w:p w14:paraId="10F74C8E" w14:textId="77777777" w:rsidR="009A122E" w:rsidRPr="00964878" w:rsidRDefault="009A122E" w:rsidP="009A12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01" w:type="dxa"/>
          </w:tcPr>
          <w:p w14:paraId="7A40AA04" w14:textId="77777777" w:rsidR="009A122E" w:rsidRPr="00964878" w:rsidRDefault="009A122E" w:rsidP="009A122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751C4" w14:textId="77777777" w:rsidR="009A122E" w:rsidRPr="00964878" w:rsidRDefault="009A122E" w:rsidP="009A122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02989EDA" w14:textId="4205A58A" w:rsidR="009A122E" w:rsidRPr="00484152" w:rsidRDefault="00707845" w:rsidP="009A122E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19,322</w:t>
            </w:r>
          </w:p>
        </w:tc>
        <w:tc>
          <w:tcPr>
            <w:tcW w:w="236" w:type="dxa"/>
          </w:tcPr>
          <w:p w14:paraId="3412D216" w14:textId="77777777" w:rsidR="009A122E" w:rsidRPr="00964878" w:rsidRDefault="009A122E" w:rsidP="009A122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51125502" w14:textId="71DA5B7A" w:rsidR="009A122E" w:rsidRPr="00020D75" w:rsidRDefault="009A122E" w:rsidP="009A122E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24,738</w:t>
            </w:r>
          </w:p>
        </w:tc>
      </w:tr>
      <w:tr w:rsidR="009A122E" w:rsidRPr="00964878" w14:paraId="1D8FAC86" w14:textId="77777777" w:rsidTr="00AC2FBA">
        <w:tc>
          <w:tcPr>
            <w:tcW w:w="4707" w:type="dxa"/>
            <w:vAlign w:val="center"/>
          </w:tcPr>
          <w:p w14:paraId="7FC3FF8C" w14:textId="77777777" w:rsidR="009A122E" w:rsidRPr="00964878" w:rsidRDefault="009A122E" w:rsidP="009A12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01" w:type="dxa"/>
          </w:tcPr>
          <w:p w14:paraId="1D2FA69B" w14:textId="77777777" w:rsidR="009A122E" w:rsidRPr="00964878" w:rsidRDefault="009A122E" w:rsidP="009A122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74ED1" w14:textId="77777777" w:rsidR="009A122E" w:rsidRPr="00964878" w:rsidRDefault="009A122E" w:rsidP="009A122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41377ED8" w14:textId="241BD163" w:rsidR="009A122E" w:rsidRPr="00484152" w:rsidRDefault="00707845" w:rsidP="009A122E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241,639</w:t>
            </w:r>
          </w:p>
        </w:tc>
        <w:tc>
          <w:tcPr>
            <w:tcW w:w="236" w:type="dxa"/>
          </w:tcPr>
          <w:p w14:paraId="0909F2EC" w14:textId="77777777" w:rsidR="009A122E" w:rsidRPr="00964878" w:rsidRDefault="009A122E" w:rsidP="009A122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5DB90207" w14:textId="149891DA" w:rsidR="009A122E" w:rsidRDefault="009A122E" w:rsidP="009A122E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269,880</w:t>
            </w:r>
          </w:p>
        </w:tc>
      </w:tr>
      <w:tr w:rsidR="009A122E" w:rsidRPr="00964878" w14:paraId="71010B48" w14:textId="77777777" w:rsidTr="00AC2FBA">
        <w:tc>
          <w:tcPr>
            <w:tcW w:w="4707" w:type="dxa"/>
          </w:tcPr>
          <w:p w14:paraId="2BDA4C53" w14:textId="77777777" w:rsidR="009A122E" w:rsidRPr="00A541C3" w:rsidRDefault="009A122E" w:rsidP="009A122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1" w:type="dxa"/>
          </w:tcPr>
          <w:p w14:paraId="70AED61B" w14:textId="77777777" w:rsidR="009A122E" w:rsidRPr="00964878" w:rsidRDefault="009A122E" w:rsidP="009A122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58AE5C" w14:textId="77777777" w:rsidR="009A122E" w:rsidRPr="00964878" w:rsidRDefault="009A122E" w:rsidP="009A122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5F6A2" w14:textId="27CC8DBC" w:rsidR="009A122E" w:rsidRPr="00484152" w:rsidRDefault="00707845" w:rsidP="009A122E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503,736</w:t>
            </w:r>
          </w:p>
        </w:tc>
        <w:tc>
          <w:tcPr>
            <w:tcW w:w="236" w:type="dxa"/>
          </w:tcPr>
          <w:p w14:paraId="6A737E63" w14:textId="77777777" w:rsidR="009A122E" w:rsidRPr="00964878" w:rsidRDefault="009A122E" w:rsidP="009A122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C49E7D" w14:textId="35FC252E" w:rsidR="009A122E" w:rsidRPr="001E40D2" w:rsidRDefault="009A122E" w:rsidP="009A122E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487,823</w:t>
            </w:r>
          </w:p>
        </w:tc>
      </w:tr>
    </w:tbl>
    <w:p w14:paraId="335EC4F6" w14:textId="55B6CD9C" w:rsidR="00C551E8" w:rsidRDefault="00C551E8" w:rsidP="00E77061">
      <w:pPr>
        <w:pStyle w:val="Bo-Blankline"/>
        <w:ind w:left="518"/>
        <w:rPr>
          <w:rFonts w:asciiTheme="majorBidi" w:hAnsiTheme="majorBidi" w:cstheme="majorBidi"/>
        </w:rPr>
      </w:pPr>
    </w:p>
    <w:p w14:paraId="09C4E53F" w14:textId="15FC47FA" w:rsidR="00B52DD8" w:rsidRPr="00CE693F" w:rsidRDefault="00B52DD8" w:rsidP="00AE4109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ภาษีเงินได้</w:t>
      </w:r>
    </w:p>
    <w:p w14:paraId="619B5CB4" w14:textId="77777777" w:rsidR="00607335" w:rsidRPr="00CE693F" w:rsidRDefault="00607335" w:rsidP="008903C9">
      <w:pPr>
        <w:pStyle w:val="Bo-Blankline"/>
        <w:rPr>
          <w:rFonts w:asciiTheme="majorBidi" w:hAnsiTheme="majorBidi" w:cstheme="majorBidi"/>
          <w:sz w:val="24"/>
          <w:szCs w:val="24"/>
          <w:lang w:val="en-US"/>
        </w:rPr>
      </w:pPr>
    </w:p>
    <w:p w14:paraId="1C2A2B0B" w14:textId="55D65A2A" w:rsidR="00D0262D" w:rsidRPr="005A6F79" w:rsidRDefault="00501184" w:rsidP="00427B4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4D2D0F">
        <w:rPr>
          <w:rFonts w:asciiTheme="majorBidi" w:hAnsiTheme="majorBidi" w:cstheme="majorBidi"/>
          <w:spacing w:val="-2"/>
          <w:sz w:val="30"/>
          <w:szCs w:val="30"/>
        </w:rPr>
        <w:br/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C94288" w:rsidRPr="00B6246A">
        <w:rPr>
          <w:rFonts w:asciiTheme="majorBidi" w:hAnsiTheme="majorBidi" w:cstheme="majorBidi"/>
          <w:spacing w:val="-2"/>
          <w:sz w:val="30"/>
          <w:szCs w:val="30"/>
        </w:rPr>
        <w:br/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</w:t>
      </w:r>
      <w:r w:rsidRPr="003247F2">
        <w:rPr>
          <w:rFonts w:asciiTheme="majorBidi" w:hAnsiTheme="majorBidi" w:cstheme="majorBidi"/>
          <w:spacing w:val="-2"/>
          <w:sz w:val="30"/>
          <w:szCs w:val="30"/>
          <w:cs/>
        </w:rPr>
        <w:t>ระยะเวลา</w:t>
      </w:r>
      <w:r w:rsidR="009A122E">
        <w:rPr>
          <w:rFonts w:asciiTheme="majorBidi" w:hAnsiTheme="majorBidi" w:hint="cs"/>
          <w:spacing w:val="-2"/>
          <w:sz w:val="30"/>
          <w:szCs w:val="30"/>
          <w:cs/>
        </w:rPr>
        <w:t>สาม</w:t>
      </w:r>
      <w:r w:rsidR="004F5A35" w:rsidRPr="004F5A35">
        <w:rPr>
          <w:rFonts w:asciiTheme="majorBidi" w:hAnsi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7C3F7F">
        <w:rPr>
          <w:rFonts w:asciiTheme="majorBidi" w:hAnsiTheme="majorBidi"/>
          <w:spacing w:val="-2"/>
          <w:sz w:val="30"/>
          <w:szCs w:val="30"/>
        </w:rPr>
        <w:t>3</w:t>
      </w:r>
      <w:r w:rsidR="009A122E">
        <w:rPr>
          <w:rFonts w:asciiTheme="majorBidi" w:hAnsiTheme="majorBidi"/>
          <w:spacing w:val="-2"/>
          <w:sz w:val="30"/>
          <w:szCs w:val="30"/>
          <w:lang w:val="en-US"/>
        </w:rPr>
        <w:t>1</w:t>
      </w:r>
      <w:r w:rsidR="004F5A35" w:rsidRPr="004F5A3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9A122E">
        <w:rPr>
          <w:rFonts w:asciiTheme="majorBidi" w:hAnsiTheme="majorBidi" w:hint="cs"/>
          <w:spacing w:val="-2"/>
          <w:sz w:val="30"/>
          <w:szCs w:val="30"/>
          <w:cs/>
        </w:rPr>
        <w:t xml:space="preserve">มีนาคม </w:t>
      </w:r>
      <w:r w:rsidR="007C3F7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A122E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คือร้อย</w:t>
      </w:r>
      <w:r w:rsidRPr="00427B4E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511D9D" w:rsidRPr="00427B4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3869D5">
        <w:rPr>
          <w:rFonts w:asciiTheme="majorBidi" w:hAnsiTheme="majorBidi" w:cstheme="majorBidi"/>
          <w:spacing w:val="-2"/>
          <w:sz w:val="30"/>
          <w:szCs w:val="30"/>
        </w:rPr>
        <w:t>16.97</w:t>
      </w:r>
      <w:r w:rsidR="00C76A28" w:rsidRPr="006824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6A28" w:rsidRPr="00682421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307935" w:rsidRPr="006824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07845" w:rsidRPr="00682421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682421" w:rsidRPr="00682421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707845" w:rsidRPr="00682421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682421" w:rsidRPr="00682421">
        <w:rPr>
          <w:rFonts w:asciiTheme="majorBidi" w:hAnsiTheme="majorBidi" w:cstheme="majorBidi"/>
          <w:spacing w:val="-2"/>
          <w:sz w:val="30"/>
          <w:szCs w:val="30"/>
        </w:rPr>
        <w:t>35</w:t>
      </w:r>
      <w:r w:rsidR="004F5A35" w:rsidRPr="006824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82421">
        <w:rPr>
          <w:rFonts w:asciiTheme="majorBidi" w:hAnsiTheme="majorBidi" w:cstheme="majorBidi"/>
          <w:spacing w:val="-2"/>
          <w:sz w:val="30"/>
          <w:szCs w:val="30"/>
          <w:cs/>
        </w:rPr>
        <w:t>ตามลำดับ</w:t>
      </w:r>
      <w:r w:rsidRPr="003247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03AD2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A45428" w:rsidRPr="00A45428">
        <w:rPr>
          <w:rFonts w:asciiTheme="majorBidi" w:hAnsiTheme="majorBidi" w:cstheme="majorBidi"/>
          <w:i/>
          <w:iCs/>
          <w:spacing w:val="-2"/>
          <w:sz w:val="30"/>
          <w:szCs w:val="30"/>
        </w:rPr>
        <w:t>3</w:t>
      </w:r>
      <w:r w:rsidR="00A45428" w:rsidRPr="00A45428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1</w:t>
      </w:r>
      <w:r w:rsidR="00A45428" w:rsidRPr="00A4542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A45428" w:rsidRPr="00A45428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/>
        </w:rPr>
        <w:t>มีนาคม</w:t>
      </w:r>
      <w:r w:rsidR="004F5A35"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7C3F7F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A45428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8</w:t>
      </w:r>
      <w:r w:rsidR="00511D9D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คือ</w:t>
      </w:r>
      <w:r w:rsidR="003247F2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ร้อยละ </w:t>
      </w:r>
      <w:r w:rsidR="00E2130A" w:rsidRPr="00E2130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16.51 </w:t>
      </w:r>
      <w:r w:rsidR="00E2130A" w:rsidRPr="00E2130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/>
        </w:rPr>
        <w:t>และ</w:t>
      </w:r>
      <w:r w:rsidR="00E2130A" w:rsidRPr="00E2130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12.02</w:t>
      </w:r>
      <w:r w:rsidR="003247F2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ตามลำดับ</w:t>
      </w:r>
      <w:r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C76A28" w:rsidRPr="003247F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35C86" w:rsidRPr="00A35C86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ของอัตราภาษีเงินได้ที่แท้จริงมีสาเหตุหลักจากการใช้ประโยชน์จากผลขาดทุนสะสมทางภาษี ส่งผลให้มีการกลับรายการของสินทรัพย์ภาษีเงินได้รอการตัดบัญชีที่เกี่ยวข้อง รวมถึงการเปลี่ยนแปลงของผลต่างชั่วคราวของภาษีเงินได้รอการตัดบัญชี</w:t>
      </w:r>
    </w:p>
    <w:p w14:paraId="15EEFAC6" w14:textId="624B2658" w:rsidR="008D3A35" w:rsidRPr="004065C0" w:rsidRDefault="00D0262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658B2A8C" w14:textId="049D99B2" w:rsidR="004D44D9" w:rsidRPr="00CE693F" w:rsidRDefault="004D44D9" w:rsidP="00B72A44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26EC27C9" w14:textId="77777777" w:rsidR="004D44D9" w:rsidRPr="00CE693F" w:rsidRDefault="004D44D9" w:rsidP="00090B3C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CBF0536" w14:textId="77777777" w:rsidR="00CF58AB" w:rsidRPr="00CE693F" w:rsidRDefault="00CF58AB" w:rsidP="00CF58AB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CE693F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12DF9F3" w14:textId="605E7766" w:rsidR="00154B04" w:rsidRPr="007A168E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B9E778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60364" w14:textId="64F1CE4B" w:rsidR="00404371" w:rsidRDefault="0040437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83FC13" w14:textId="77777777" w:rsidR="00404371" w:rsidRPr="007A168E" w:rsidRDefault="00404371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  <w:sectPr w:rsidR="00404371" w:rsidRPr="007A168E" w:rsidSect="000B7DA2">
          <w:headerReference w:type="default" r:id="rId26"/>
          <w:footerReference w:type="default" r:id="rId27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08"/>
        <w:gridCol w:w="808"/>
        <w:gridCol w:w="1442"/>
        <w:gridCol w:w="273"/>
        <w:gridCol w:w="1615"/>
        <w:gridCol w:w="236"/>
        <w:gridCol w:w="1383"/>
        <w:gridCol w:w="236"/>
        <w:gridCol w:w="1209"/>
        <w:gridCol w:w="236"/>
        <w:gridCol w:w="1024"/>
        <w:gridCol w:w="236"/>
        <w:gridCol w:w="1114"/>
        <w:gridCol w:w="236"/>
        <w:gridCol w:w="1024"/>
        <w:gridCol w:w="236"/>
        <w:gridCol w:w="934"/>
      </w:tblGrid>
      <w:tr w:rsidR="00CE46C4" w:rsidRPr="007A168E" w14:paraId="72668BA8" w14:textId="77777777" w:rsidTr="00F566D6">
        <w:trPr>
          <w:trHeight w:val="261"/>
        </w:trPr>
        <w:tc>
          <w:tcPr>
            <w:tcW w:w="2608" w:type="dxa"/>
            <w:vAlign w:val="bottom"/>
          </w:tcPr>
          <w:p w14:paraId="5AA73060" w14:textId="77777777" w:rsidR="00CE46C4" w:rsidRPr="00F618D7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AF7BA5A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4" w:type="dxa"/>
            <w:gridSpan w:val="15"/>
            <w:vAlign w:val="bottom"/>
          </w:tcPr>
          <w:p w14:paraId="6CB4E29D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E46C4" w:rsidRPr="007A168E" w14:paraId="733A44FE" w14:textId="77777777" w:rsidTr="00F566D6">
        <w:trPr>
          <w:trHeight w:val="261"/>
        </w:trPr>
        <w:tc>
          <w:tcPr>
            <w:tcW w:w="2608" w:type="dxa"/>
            <w:vAlign w:val="bottom"/>
          </w:tcPr>
          <w:p w14:paraId="63089827" w14:textId="77777777" w:rsidR="00CE46C4" w:rsidRPr="00F618D7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BC1EE34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4" w:type="dxa"/>
            <w:gridSpan w:val="7"/>
            <w:vAlign w:val="bottom"/>
          </w:tcPr>
          <w:p w14:paraId="39DC1928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BBDEC52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501FE8FE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E46C4" w:rsidRPr="007A168E" w14:paraId="2BD1B09C" w14:textId="77777777" w:rsidTr="00F566D6">
        <w:trPr>
          <w:trHeight w:val="261"/>
        </w:trPr>
        <w:tc>
          <w:tcPr>
            <w:tcW w:w="2608" w:type="dxa"/>
            <w:vAlign w:val="bottom"/>
          </w:tcPr>
          <w:p w14:paraId="1D75B39F" w14:textId="19DF18DE" w:rsidR="00CE46C4" w:rsidRPr="00F618D7" w:rsidRDefault="003247F2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F618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F618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66C63" w:rsidRPr="00F618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066C63" w:rsidRPr="00F618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="0089177F" w:rsidRPr="00F618D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="007C3F7F" w:rsidRPr="00F618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066C63" w:rsidRPr="00F618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9</w:t>
            </w:r>
          </w:p>
        </w:tc>
        <w:tc>
          <w:tcPr>
            <w:tcW w:w="808" w:type="dxa"/>
            <w:vAlign w:val="bottom"/>
          </w:tcPr>
          <w:p w14:paraId="47788B3D" w14:textId="682753C9" w:rsidR="00CE46C4" w:rsidRPr="00F618D7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F618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1442" w:type="dxa"/>
            <w:vAlign w:val="bottom"/>
          </w:tcPr>
          <w:p w14:paraId="76829101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0A01B825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7F0222C1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5" w:type="dxa"/>
            <w:vAlign w:val="bottom"/>
          </w:tcPr>
          <w:p w14:paraId="0FFC329D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592E651C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3E9C63A" w14:textId="77777777" w:rsidR="00CE46C4" w:rsidRPr="00F618D7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1A667DDB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68F70BC7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88BCD99" w14:textId="77777777" w:rsidR="00CE46C4" w:rsidRPr="00F618D7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565B4D88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07BA4A47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10C0408A" w14:textId="6BD0E1F2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F618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3F7F"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3A78B132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3329472" w14:textId="4F1F2C4E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F618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3F7F"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675A59F" w14:textId="77777777" w:rsidR="00CE46C4" w:rsidRPr="00F618D7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A5F6DD2" w14:textId="5EBF1784" w:rsidR="00CE46C4" w:rsidRPr="00F618D7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F618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3F7F"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6A04FFCE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14:paraId="5CD67EF7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46C4" w:rsidRPr="007A168E" w14:paraId="2BDCF91A" w14:textId="77777777" w:rsidTr="00F566D6">
        <w:trPr>
          <w:trHeight w:val="261"/>
        </w:trPr>
        <w:tc>
          <w:tcPr>
            <w:tcW w:w="2608" w:type="dxa"/>
            <w:vAlign w:val="bottom"/>
          </w:tcPr>
          <w:p w14:paraId="26711336" w14:textId="77777777" w:rsidR="00CE46C4" w:rsidRPr="00F618D7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5AFABD7B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4" w:type="dxa"/>
            <w:gridSpan w:val="15"/>
            <w:vAlign w:val="bottom"/>
          </w:tcPr>
          <w:p w14:paraId="604400BB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E46C4" w:rsidRPr="007A168E" w14:paraId="655CC004" w14:textId="77777777" w:rsidTr="00F566D6">
        <w:trPr>
          <w:trHeight w:val="261"/>
        </w:trPr>
        <w:tc>
          <w:tcPr>
            <w:tcW w:w="2608" w:type="dxa"/>
          </w:tcPr>
          <w:p w14:paraId="574D14E3" w14:textId="77777777" w:rsidR="00CE46C4" w:rsidRPr="00F618D7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73C61" w14:textId="77777777" w:rsidR="00CE46C4" w:rsidRPr="00F618D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53442F00" w14:textId="77777777" w:rsidR="00CE46C4" w:rsidRPr="00F618D7" w:rsidRDefault="00CE46C4" w:rsidP="006E26B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vAlign w:val="bottom"/>
          </w:tcPr>
          <w:p w14:paraId="79CC0410" w14:textId="77777777" w:rsidR="00CE46C4" w:rsidRPr="00F618D7" w:rsidRDefault="00CE46C4" w:rsidP="006E2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  <w:vAlign w:val="bottom"/>
          </w:tcPr>
          <w:p w14:paraId="22C4DDB0" w14:textId="77777777" w:rsidR="00CE46C4" w:rsidRPr="00F618D7" w:rsidRDefault="00CE46C4" w:rsidP="006E26B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7976C9" w14:textId="77777777" w:rsidR="00CE46C4" w:rsidRPr="00F618D7" w:rsidRDefault="00CE46C4" w:rsidP="006E26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4FCEF2A8" w14:textId="77777777" w:rsidR="00CE46C4" w:rsidRPr="00F618D7" w:rsidRDefault="00CE46C4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13FF7C3" w14:textId="77777777" w:rsidR="00CE46C4" w:rsidRPr="00F618D7" w:rsidRDefault="00CE46C4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1E10E0CA" w14:textId="77777777" w:rsidR="00CE46C4" w:rsidRPr="00F618D7" w:rsidRDefault="00CE46C4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8C5CE9" w14:textId="77777777" w:rsidR="00CE46C4" w:rsidRPr="00F618D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BD4FA9D" w14:textId="77777777" w:rsidR="00CE46C4" w:rsidRPr="00F618D7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9F13B5" w14:textId="77777777" w:rsidR="00CE46C4" w:rsidRPr="00F618D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C3C2D8" w14:textId="77777777" w:rsidR="00CE46C4" w:rsidRPr="00F618D7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16CC3C" w14:textId="77777777" w:rsidR="00CE46C4" w:rsidRPr="00F618D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FA5E59F" w14:textId="77777777" w:rsidR="00CE46C4" w:rsidRPr="00F618D7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66FE11" w14:textId="77777777" w:rsidR="00CE46C4" w:rsidRPr="00F618D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C2DD54D" w14:textId="77777777" w:rsidR="00CE46C4" w:rsidRPr="00F618D7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4C97" w:rsidRPr="007A168E" w14:paraId="7B554ECE" w14:textId="77777777" w:rsidTr="00F566D6">
        <w:trPr>
          <w:trHeight w:val="261"/>
        </w:trPr>
        <w:tc>
          <w:tcPr>
            <w:tcW w:w="2608" w:type="dxa"/>
          </w:tcPr>
          <w:p w14:paraId="04D56C36" w14:textId="184530B3" w:rsidR="001D4C97" w:rsidRPr="00F566D6" w:rsidRDefault="001D4C97" w:rsidP="00F566D6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566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สินทรัพย์ทางการเงินหมุนวียนอื่น</w:t>
            </w:r>
          </w:p>
        </w:tc>
        <w:tc>
          <w:tcPr>
            <w:tcW w:w="808" w:type="dxa"/>
          </w:tcPr>
          <w:p w14:paraId="0AA51688" w14:textId="77777777" w:rsidR="001D4C97" w:rsidRPr="00F618D7" w:rsidRDefault="001D4C97" w:rsidP="001D4C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7A5E1ABF" w14:textId="3593F67F" w:rsidR="001D4C97" w:rsidRPr="00F618D7" w:rsidRDefault="001D4C97" w:rsidP="00783BF1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07350C33" w14:textId="77777777" w:rsidR="001D4C97" w:rsidRPr="00F618D7" w:rsidRDefault="001D4C97" w:rsidP="00783B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  <w:vAlign w:val="bottom"/>
          </w:tcPr>
          <w:p w14:paraId="1921A8EB" w14:textId="01668D5B" w:rsidR="001D4C97" w:rsidRPr="00F618D7" w:rsidRDefault="001D4C97" w:rsidP="00783BF1">
            <w:pPr>
              <w:pStyle w:val="acctfourfigures"/>
              <w:tabs>
                <w:tab w:val="clear" w:pos="765"/>
              </w:tabs>
              <w:spacing w:line="240" w:lineRule="atLeast"/>
              <w:ind w:left="-116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B59EF2D" w14:textId="77777777" w:rsidR="001D4C97" w:rsidRPr="00F618D7" w:rsidRDefault="001D4C97" w:rsidP="00783B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043966D8" w14:textId="0FC33AAC" w:rsidR="001D4C97" w:rsidRPr="00F618D7" w:rsidRDefault="001D4C97" w:rsidP="00EE50B7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2B299D" w14:textId="77777777" w:rsidR="001D4C97" w:rsidRPr="00F618D7" w:rsidRDefault="001D4C97" w:rsidP="00783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77E827E6" w14:textId="2ADD1F68" w:rsidR="001D4C97" w:rsidRPr="00F618D7" w:rsidRDefault="001D4C97" w:rsidP="00783BF1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4FA7C8" w14:textId="77777777" w:rsidR="001D4C97" w:rsidRPr="00F618D7" w:rsidRDefault="001D4C97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AE455A3" w14:textId="414D2C85" w:rsidR="001D4C97" w:rsidRPr="00F618D7" w:rsidRDefault="001D4C97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72" w:right="-104" w:firstLine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4B6079D" w14:textId="77777777" w:rsidR="001D4C97" w:rsidRPr="00F618D7" w:rsidRDefault="001D4C97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264ECAC2" w14:textId="013BEE4D" w:rsidR="001D4C97" w:rsidRPr="00F618D7" w:rsidRDefault="001D4C97" w:rsidP="006E26B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7C53B36" w14:textId="77777777" w:rsidR="001D4C97" w:rsidRPr="00F618D7" w:rsidRDefault="001D4C97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47D4C14" w14:textId="3DAB50A3" w:rsidR="001D4C97" w:rsidRPr="00F618D7" w:rsidRDefault="001D4C97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76" w:right="-111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DC5D59" w14:textId="77777777" w:rsidR="001D4C97" w:rsidRPr="00F618D7" w:rsidRDefault="001D4C97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1F6277B" w14:textId="2671B202" w:rsidR="001D4C97" w:rsidRPr="00F618D7" w:rsidRDefault="001D4C97" w:rsidP="00EE50B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66D6" w:rsidRPr="007A168E" w14:paraId="18ABCE84" w14:textId="77777777" w:rsidTr="00F566D6">
        <w:trPr>
          <w:trHeight w:val="261"/>
        </w:trPr>
        <w:tc>
          <w:tcPr>
            <w:tcW w:w="2608" w:type="dxa"/>
          </w:tcPr>
          <w:p w14:paraId="361741A0" w14:textId="2C962CE6" w:rsidR="00F566D6" w:rsidRPr="00F566D6" w:rsidRDefault="00F566D6" w:rsidP="00F566D6">
            <w:pPr>
              <w:ind w:left="16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53D6653" w14:textId="77777777" w:rsidR="00F566D6" w:rsidRPr="00F618D7" w:rsidRDefault="00F566D6" w:rsidP="001D4C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0F8B57C5" w14:textId="6C7091BD" w:rsidR="00F566D6" w:rsidRPr="00F618D7" w:rsidRDefault="00F566D6" w:rsidP="00783BF1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  <w:vAlign w:val="bottom"/>
          </w:tcPr>
          <w:p w14:paraId="6FB2DD55" w14:textId="77777777" w:rsidR="00F566D6" w:rsidRPr="00F618D7" w:rsidRDefault="00F566D6" w:rsidP="00783B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  <w:vAlign w:val="bottom"/>
          </w:tcPr>
          <w:p w14:paraId="3BE1EBA2" w14:textId="56499467" w:rsidR="00F566D6" w:rsidRPr="00F618D7" w:rsidRDefault="00F566D6" w:rsidP="00783BF1">
            <w:pPr>
              <w:pStyle w:val="acctfourfigures"/>
              <w:tabs>
                <w:tab w:val="clear" w:pos="765"/>
              </w:tabs>
              <w:spacing w:line="240" w:lineRule="atLeast"/>
              <w:ind w:left="-116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19731A" w14:textId="77777777" w:rsidR="00F566D6" w:rsidRPr="00F618D7" w:rsidRDefault="00F566D6" w:rsidP="00783B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1C6190B4" w14:textId="4FAE94CD" w:rsidR="00F566D6" w:rsidRPr="00F618D7" w:rsidRDefault="00F566D6" w:rsidP="00EE50B7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22,739</w:t>
            </w:r>
          </w:p>
        </w:tc>
        <w:tc>
          <w:tcPr>
            <w:tcW w:w="236" w:type="dxa"/>
            <w:vAlign w:val="bottom"/>
          </w:tcPr>
          <w:p w14:paraId="65F8FE37" w14:textId="77777777" w:rsidR="00F566D6" w:rsidRPr="00F618D7" w:rsidRDefault="00F566D6" w:rsidP="00783B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1C3D5FFF" w14:textId="000AB1F3" w:rsidR="00F566D6" w:rsidRPr="00F618D7" w:rsidRDefault="00F566D6" w:rsidP="00783BF1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22,739</w:t>
            </w:r>
          </w:p>
        </w:tc>
        <w:tc>
          <w:tcPr>
            <w:tcW w:w="236" w:type="dxa"/>
            <w:vAlign w:val="bottom"/>
          </w:tcPr>
          <w:p w14:paraId="79986F35" w14:textId="77777777" w:rsidR="00F566D6" w:rsidRPr="00F618D7" w:rsidRDefault="00F566D6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7EF3F95" w14:textId="48B1B1A6" w:rsidR="00F566D6" w:rsidRPr="00F618D7" w:rsidRDefault="00F566D6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72" w:right="-104" w:firstLine="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06736BB" w14:textId="77777777" w:rsidR="00F566D6" w:rsidRPr="00F618D7" w:rsidRDefault="00F566D6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72AB8A95" w14:textId="7331BF36" w:rsidR="00F566D6" w:rsidRPr="00F618D7" w:rsidRDefault="00F566D6" w:rsidP="006E26B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22,968</w:t>
            </w:r>
          </w:p>
        </w:tc>
        <w:tc>
          <w:tcPr>
            <w:tcW w:w="236" w:type="dxa"/>
            <w:vAlign w:val="bottom"/>
          </w:tcPr>
          <w:p w14:paraId="39F0707D" w14:textId="77777777" w:rsidR="00F566D6" w:rsidRPr="00F618D7" w:rsidRDefault="00F566D6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81836B6" w14:textId="70414691" w:rsidR="00F566D6" w:rsidRPr="00F618D7" w:rsidRDefault="00F566D6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76" w:right="-111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3F7D303" w14:textId="77777777" w:rsidR="00F566D6" w:rsidRPr="00F618D7" w:rsidRDefault="00F566D6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566ED56" w14:textId="72C6C1BA" w:rsidR="00F566D6" w:rsidRPr="00F618D7" w:rsidRDefault="00F566D6" w:rsidP="00EE50B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22,968</w:t>
            </w:r>
          </w:p>
        </w:tc>
      </w:tr>
      <w:tr w:rsidR="001D4C97" w:rsidRPr="007A168E" w14:paraId="1602D49D" w14:textId="77777777" w:rsidTr="00F566D6">
        <w:trPr>
          <w:trHeight w:val="261"/>
        </w:trPr>
        <w:tc>
          <w:tcPr>
            <w:tcW w:w="2608" w:type="dxa"/>
          </w:tcPr>
          <w:p w14:paraId="323F3983" w14:textId="3AB65A37" w:rsidR="001D4C97" w:rsidRPr="00F566D6" w:rsidRDefault="001D4C97" w:rsidP="001D4C9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566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F566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ไม่หมุนเวียน</w:t>
            </w:r>
            <w:r w:rsidRPr="00F566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808" w:type="dxa"/>
          </w:tcPr>
          <w:p w14:paraId="3E8E2B2F" w14:textId="77777777" w:rsidR="001D4C97" w:rsidRPr="00F618D7" w:rsidRDefault="001D4C97" w:rsidP="001D4C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6F1B86AF" w14:textId="24AB14D8" w:rsidR="001D4C97" w:rsidRPr="00F618D7" w:rsidRDefault="001D4C97" w:rsidP="006E26B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3" w:type="dxa"/>
          </w:tcPr>
          <w:p w14:paraId="0E0AD4E6" w14:textId="77777777" w:rsidR="001D4C97" w:rsidRPr="00F618D7" w:rsidRDefault="001D4C97" w:rsidP="006E2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</w:tcPr>
          <w:p w14:paraId="50962FA1" w14:textId="220AA11E" w:rsidR="001D4C97" w:rsidRPr="00F618D7" w:rsidRDefault="001D4C97" w:rsidP="006E26B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CAE168C" w14:textId="77777777" w:rsidR="001D4C97" w:rsidRPr="00F618D7" w:rsidRDefault="001D4C97" w:rsidP="006E26B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</w:tcPr>
          <w:p w14:paraId="2DA3B148" w14:textId="47235BFA" w:rsidR="001D4C97" w:rsidRPr="00F618D7" w:rsidRDefault="001D4C97" w:rsidP="006E26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D4E860" w14:textId="77777777" w:rsidR="001D4C97" w:rsidRPr="00F618D7" w:rsidRDefault="001D4C97" w:rsidP="006E26B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1E3A72F" w14:textId="328C5CE3" w:rsidR="001D4C97" w:rsidRPr="00F618D7" w:rsidRDefault="001D4C97" w:rsidP="006E26B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9176BE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8850122" w14:textId="47EA8A66" w:rsidR="001D4C97" w:rsidRPr="00F618D7" w:rsidRDefault="001D4C97" w:rsidP="001D4C9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95256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C28970A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3746C1" w14:textId="77777777" w:rsidR="001D4C97" w:rsidRPr="00F618D7" w:rsidRDefault="001D4C97" w:rsidP="001D4C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FA23827" w14:textId="4533D22C" w:rsidR="001D4C97" w:rsidRPr="00F618D7" w:rsidRDefault="001D4C97" w:rsidP="001D4C97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50E226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008534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4C97" w:rsidRPr="007A168E" w14:paraId="3C0727C2" w14:textId="77777777" w:rsidTr="00F566D6">
        <w:trPr>
          <w:trHeight w:val="261"/>
        </w:trPr>
        <w:tc>
          <w:tcPr>
            <w:tcW w:w="2608" w:type="dxa"/>
          </w:tcPr>
          <w:p w14:paraId="05A351C5" w14:textId="77777777" w:rsidR="001D4C97" w:rsidRPr="00F618D7" w:rsidRDefault="001D4C97" w:rsidP="001D4C97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584B806" w14:textId="5615E38E" w:rsidR="001D4C97" w:rsidRPr="00F618D7" w:rsidRDefault="001D4C97" w:rsidP="001D4C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2F94A6A2" w14:textId="3793808C" w:rsidR="001D4C97" w:rsidRPr="00F618D7" w:rsidRDefault="001D4C97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</w:tcPr>
          <w:p w14:paraId="74C95044" w14:textId="77777777" w:rsidR="001D4C97" w:rsidRPr="00F618D7" w:rsidRDefault="001D4C97" w:rsidP="006E2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</w:tcPr>
          <w:p w14:paraId="6A19427A" w14:textId="17FD8AFC" w:rsidR="001D4C97" w:rsidRPr="00F618D7" w:rsidRDefault="001D4C97" w:rsidP="006E26B8">
            <w:pPr>
              <w:tabs>
                <w:tab w:val="decimal" w:pos="14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236" w:type="dxa"/>
          </w:tcPr>
          <w:p w14:paraId="6618333C" w14:textId="77777777" w:rsidR="001D4C97" w:rsidRPr="00F618D7" w:rsidRDefault="001D4C97" w:rsidP="006E26B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9727ABC" w14:textId="3E01C605" w:rsidR="001D4C97" w:rsidRPr="00F618D7" w:rsidRDefault="001D4C97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7DB5464" w14:textId="77777777" w:rsidR="001D4C97" w:rsidRPr="00F618D7" w:rsidRDefault="001D4C97" w:rsidP="006E26B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</w:tcPr>
          <w:p w14:paraId="44414EDA" w14:textId="58C5F982" w:rsidR="001D4C97" w:rsidRPr="00F618D7" w:rsidRDefault="001D4C97" w:rsidP="00EE50B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236" w:type="dxa"/>
          </w:tcPr>
          <w:p w14:paraId="187AE8D3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E42A225" w14:textId="3E0EEA09" w:rsidR="001D4C97" w:rsidRPr="00F618D7" w:rsidRDefault="001D4C97" w:rsidP="00F618D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236" w:type="dxa"/>
          </w:tcPr>
          <w:p w14:paraId="1D5347D3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EF73016" w14:textId="605FA10A" w:rsidR="001D4C97" w:rsidRPr="00F618D7" w:rsidRDefault="001D4C97" w:rsidP="006E26B8">
            <w:pPr>
              <w:ind w:left="-72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FC8BF2" w14:textId="77777777" w:rsidR="001D4C97" w:rsidRPr="00F618D7" w:rsidRDefault="001D4C97" w:rsidP="001D4C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2916F1E" w14:textId="4FB1DE6A" w:rsidR="001D4C97" w:rsidRPr="00F618D7" w:rsidRDefault="001D4C97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76" w:right="-111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60D88B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E603612" w14:textId="02B3D49C" w:rsidR="001D4C97" w:rsidRPr="00F618D7" w:rsidRDefault="001D4C97" w:rsidP="006E26B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</w:tr>
      <w:tr w:rsidR="001D4C97" w:rsidRPr="007A168E" w14:paraId="61585B0D" w14:textId="77777777" w:rsidTr="00F566D6">
        <w:trPr>
          <w:trHeight w:val="261"/>
        </w:trPr>
        <w:tc>
          <w:tcPr>
            <w:tcW w:w="2608" w:type="dxa"/>
          </w:tcPr>
          <w:p w14:paraId="798D016F" w14:textId="77777777" w:rsidR="001D4C97" w:rsidRPr="00F618D7" w:rsidRDefault="001D4C97" w:rsidP="001D4C97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17CF5DD" w14:textId="20C7AC5C" w:rsidR="001D4C97" w:rsidRPr="00F618D7" w:rsidRDefault="001D4C97" w:rsidP="001D4C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442" w:type="dxa"/>
          </w:tcPr>
          <w:p w14:paraId="21F0E08D" w14:textId="30B743B1" w:rsidR="001D4C97" w:rsidRPr="00F618D7" w:rsidRDefault="001D4C97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</w:tcPr>
          <w:p w14:paraId="30E33CB8" w14:textId="77777777" w:rsidR="001D4C97" w:rsidRPr="00F618D7" w:rsidRDefault="001D4C97" w:rsidP="006E2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</w:tcPr>
          <w:p w14:paraId="189D1ADD" w14:textId="6EB7F740" w:rsidR="001D4C97" w:rsidRPr="00F618D7" w:rsidRDefault="001D4C97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116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1C56B7" w14:textId="77777777" w:rsidR="001D4C97" w:rsidRPr="00F618D7" w:rsidRDefault="001D4C97" w:rsidP="006E26B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037A0CC" w14:textId="6508F89C" w:rsidR="001D4C97" w:rsidRPr="00F618D7" w:rsidRDefault="001D4C97" w:rsidP="006E26B8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,2</w:t>
            </w:r>
            <w:r w:rsidR="00D570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</w:tcPr>
          <w:p w14:paraId="71205E50" w14:textId="77777777" w:rsidR="001D4C97" w:rsidRPr="00F618D7" w:rsidRDefault="001D4C97" w:rsidP="006E26B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1CF29B7" w14:textId="73DE27E2" w:rsidR="001D4C97" w:rsidRPr="00F618D7" w:rsidRDefault="001D4C97" w:rsidP="006E26B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134,2</w:t>
            </w:r>
            <w:r w:rsidR="00D570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</w:tcPr>
          <w:p w14:paraId="037FFCB8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00ECAE7" w14:textId="47F014ED" w:rsidR="001D4C97" w:rsidRPr="00F618D7" w:rsidRDefault="001D4C97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72" w:right="-110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28AE942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23625E" w14:textId="4DCDB32F" w:rsidR="001D4C97" w:rsidRPr="00F618D7" w:rsidRDefault="006E26B8" w:rsidP="006E26B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132,</w:t>
            </w:r>
            <w:r w:rsidR="00D570E4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236" w:type="dxa"/>
          </w:tcPr>
          <w:p w14:paraId="66817E5F" w14:textId="77777777" w:rsidR="001D4C97" w:rsidRPr="00F618D7" w:rsidRDefault="001D4C97" w:rsidP="001D4C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0D9F4A1" w14:textId="75AE63EB" w:rsidR="001D4C97" w:rsidRPr="00F618D7" w:rsidRDefault="001D4C97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76" w:right="-111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8A9078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D5061D" w14:textId="3160689B" w:rsidR="001D4C97" w:rsidRPr="00F618D7" w:rsidRDefault="006E26B8" w:rsidP="006E26B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132,</w:t>
            </w:r>
            <w:r w:rsidR="00D570E4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</w:tr>
      <w:tr w:rsidR="001D4C97" w:rsidRPr="007A168E" w14:paraId="10FD8A11" w14:textId="77777777" w:rsidTr="00F566D6">
        <w:trPr>
          <w:trHeight w:val="261"/>
        </w:trPr>
        <w:tc>
          <w:tcPr>
            <w:tcW w:w="2608" w:type="dxa"/>
          </w:tcPr>
          <w:p w14:paraId="15A9FDBB" w14:textId="77777777" w:rsidR="001D4C97" w:rsidRPr="00F618D7" w:rsidRDefault="001D4C97" w:rsidP="00CD0D41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577BA03" w14:textId="77777777" w:rsidR="001D4C97" w:rsidRPr="00F618D7" w:rsidRDefault="001D4C97" w:rsidP="001D4C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D27DF14" w14:textId="01ACA60F" w:rsidR="001D4C97" w:rsidRPr="00F618D7" w:rsidRDefault="001D4C97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</w:tcPr>
          <w:p w14:paraId="0DA5E1E1" w14:textId="77777777" w:rsidR="001D4C97" w:rsidRPr="00F618D7" w:rsidRDefault="001D4C97" w:rsidP="006E2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2FD71F86" w14:textId="00559814" w:rsidR="001D4C97" w:rsidRPr="00F618D7" w:rsidRDefault="001D4C97" w:rsidP="006E26B8">
            <w:pPr>
              <w:tabs>
                <w:tab w:val="decimal" w:pos="14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w="236" w:type="dxa"/>
          </w:tcPr>
          <w:p w14:paraId="6AE126A7" w14:textId="77777777" w:rsidR="001D4C97" w:rsidRPr="00F618D7" w:rsidRDefault="001D4C97" w:rsidP="006E26B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5A94BFBD" w14:textId="4D79F211" w:rsidR="001D4C97" w:rsidRPr="00F618D7" w:rsidRDefault="001D4C97" w:rsidP="006E26B8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156,</w:t>
            </w:r>
            <w:r w:rsidR="00D570E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989</w:t>
            </w:r>
          </w:p>
        </w:tc>
        <w:tc>
          <w:tcPr>
            <w:tcW w:w="236" w:type="dxa"/>
          </w:tcPr>
          <w:p w14:paraId="178CA53B" w14:textId="77777777" w:rsidR="001D4C97" w:rsidRPr="00F618D7" w:rsidRDefault="001D4C97" w:rsidP="006E26B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09AB8DAC" w14:textId="08ACC8D3" w:rsidR="001D4C97" w:rsidRPr="00F618D7" w:rsidRDefault="001D4C97" w:rsidP="006E26B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157,1</w:t>
            </w:r>
            <w:r w:rsidR="00D570E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</w:tcPr>
          <w:p w14:paraId="1566ACAB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EFAE3E8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05EF36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0B6995F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26B88A" w14:textId="77777777" w:rsidR="001D4C97" w:rsidRPr="00F618D7" w:rsidRDefault="001D4C97" w:rsidP="001D4C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08256AE" w14:textId="77777777" w:rsidR="001D4C97" w:rsidRPr="00F618D7" w:rsidRDefault="001D4C97" w:rsidP="001D4C97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44352A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AB87215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4C97" w:rsidRPr="007A168E" w14:paraId="5F03D184" w14:textId="77777777" w:rsidTr="00F566D6">
        <w:trPr>
          <w:trHeight w:val="261"/>
        </w:trPr>
        <w:tc>
          <w:tcPr>
            <w:tcW w:w="2608" w:type="dxa"/>
          </w:tcPr>
          <w:p w14:paraId="69A65A28" w14:textId="77777777" w:rsidR="001D4C97" w:rsidRPr="00F618D7" w:rsidRDefault="001D4C97" w:rsidP="001D4C9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2DDDA246" w14:textId="77777777" w:rsidR="001D4C97" w:rsidRPr="00F618D7" w:rsidRDefault="001D4C97" w:rsidP="001D4C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2AA726EE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698D4795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</w:tcPr>
          <w:p w14:paraId="6C001823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AADDF7" w14:textId="77777777" w:rsidR="001D4C97" w:rsidRPr="00F618D7" w:rsidRDefault="001D4C97" w:rsidP="001D4C9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</w:tcPr>
          <w:p w14:paraId="68123242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1EEC8A" w14:textId="77777777" w:rsidR="001D4C97" w:rsidRPr="00F618D7" w:rsidRDefault="001D4C97" w:rsidP="001D4C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</w:tcPr>
          <w:p w14:paraId="46652673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80EC16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9EDC775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09A792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6E8498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E1C576" w14:textId="77777777" w:rsidR="001D4C97" w:rsidRPr="00F618D7" w:rsidRDefault="001D4C97" w:rsidP="001D4C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1611EA7" w14:textId="77777777" w:rsidR="001D4C97" w:rsidRPr="00F618D7" w:rsidRDefault="001D4C97" w:rsidP="001D4C97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E1BDE4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03EA9C5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4C97" w:rsidRPr="007A168E" w14:paraId="7BF33DDD" w14:textId="77777777" w:rsidTr="00F566D6">
        <w:trPr>
          <w:trHeight w:val="261"/>
        </w:trPr>
        <w:tc>
          <w:tcPr>
            <w:tcW w:w="2608" w:type="dxa"/>
          </w:tcPr>
          <w:p w14:paraId="3089A4D3" w14:textId="77777777" w:rsidR="001D4C97" w:rsidRPr="00F618D7" w:rsidRDefault="001D4C97" w:rsidP="001D4C9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F618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B84ED66" w14:textId="77777777" w:rsidR="001D4C97" w:rsidRPr="00F618D7" w:rsidRDefault="001D4C97" w:rsidP="001D4C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2594251E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3F60B92E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</w:tcPr>
          <w:p w14:paraId="7CACE5E9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FD116F" w14:textId="77777777" w:rsidR="001D4C97" w:rsidRPr="00F618D7" w:rsidRDefault="001D4C97" w:rsidP="001D4C9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</w:tcPr>
          <w:p w14:paraId="7A92977A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CA2073" w14:textId="77777777" w:rsidR="001D4C97" w:rsidRPr="00F618D7" w:rsidRDefault="001D4C97" w:rsidP="001D4C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</w:tcPr>
          <w:p w14:paraId="394BC2CE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7D2950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EA698B0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3C5B5F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E8A37A2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851FE3" w14:textId="77777777" w:rsidR="001D4C97" w:rsidRPr="00F618D7" w:rsidRDefault="001D4C97" w:rsidP="001D4C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9251FBB" w14:textId="77777777" w:rsidR="001D4C97" w:rsidRPr="00F618D7" w:rsidRDefault="001D4C97" w:rsidP="001D4C97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3F21BA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0FD9969" w14:textId="77777777" w:rsidR="001D4C97" w:rsidRPr="00F618D7" w:rsidRDefault="001D4C97" w:rsidP="001D4C9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26B8" w:rsidRPr="007A168E" w14:paraId="5C45BBC7" w14:textId="77777777" w:rsidTr="00F566D6">
        <w:trPr>
          <w:trHeight w:val="261"/>
        </w:trPr>
        <w:tc>
          <w:tcPr>
            <w:tcW w:w="2608" w:type="dxa"/>
          </w:tcPr>
          <w:p w14:paraId="3F701F89" w14:textId="051DFF45" w:rsidR="006E26B8" w:rsidRPr="00F618D7" w:rsidRDefault="006E26B8" w:rsidP="00CD0D41">
            <w:pPr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4B768F54" w14:textId="30A6BB25" w:rsidR="006E26B8" w:rsidRPr="00F618D7" w:rsidRDefault="006E26B8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F618D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1442" w:type="dxa"/>
          </w:tcPr>
          <w:p w14:paraId="1E656B13" w14:textId="29E13D0F" w:rsidR="006E26B8" w:rsidRPr="00F618D7" w:rsidRDefault="006E26B8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</w:tcPr>
          <w:p w14:paraId="33C97E69" w14:textId="57383B96" w:rsidR="006E26B8" w:rsidRPr="00F618D7" w:rsidRDefault="006E26B8" w:rsidP="006E2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</w:tcPr>
          <w:p w14:paraId="5403590F" w14:textId="2352D132" w:rsidR="006E26B8" w:rsidRPr="00F618D7" w:rsidRDefault="006E26B8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116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7C8944" w14:textId="77777777" w:rsidR="006E26B8" w:rsidRPr="00F618D7" w:rsidRDefault="006E26B8" w:rsidP="006E26B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7AAB000" w14:textId="604C5353" w:rsidR="006E26B8" w:rsidRPr="00F618D7" w:rsidRDefault="006E26B8" w:rsidP="006E26B8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79,867,600</w:t>
            </w:r>
          </w:p>
        </w:tc>
        <w:tc>
          <w:tcPr>
            <w:tcW w:w="236" w:type="dxa"/>
          </w:tcPr>
          <w:p w14:paraId="3A2EAF9D" w14:textId="77777777" w:rsidR="006E26B8" w:rsidRPr="00F618D7" w:rsidRDefault="006E26B8" w:rsidP="006E26B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</w:tcPr>
          <w:p w14:paraId="2C13FC0B" w14:textId="7FB4AFBF" w:rsidR="006E26B8" w:rsidRPr="00F618D7" w:rsidRDefault="006E26B8" w:rsidP="006E26B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79,867,600</w:t>
            </w:r>
          </w:p>
        </w:tc>
        <w:tc>
          <w:tcPr>
            <w:tcW w:w="236" w:type="dxa"/>
          </w:tcPr>
          <w:p w14:paraId="15B8FBF4" w14:textId="77777777" w:rsidR="006E26B8" w:rsidRPr="00F618D7" w:rsidRDefault="006E26B8" w:rsidP="006E26B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4A67DD4" w14:textId="3B302DA0" w:rsidR="006E26B8" w:rsidRPr="00F618D7" w:rsidRDefault="006E26B8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72" w:right="-110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2362514" w14:textId="77777777" w:rsidR="006E26B8" w:rsidRPr="00F618D7" w:rsidRDefault="006E26B8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2393BDE" w14:textId="58CB1011" w:rsidR="006E26B8" w:rsidRPr="00F618D7" w:rsidRDefault="006E26B8" w:rsidP="00EE50B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79,391,09</w:t>
            </w:r>
            <w:r w:rsidR="00D570E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48BA980D" w14:textId="77777777" w:rsidR="006E26B8" w:rsidRPr="00F618D7" w:rsidRDefault="006E26B8" w:rsidP="006E26B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96813D9" w14:textId="14ACCFD9" w:rsidR="006E26B8" w:rsidRPr="00F618D7" w:rsidRDefault="006E26B8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76" w:right="-111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CE3F9A" w14:textId="77777777" w:rsidR="006E26B8" w:rsidRPr="00F618D7" w:rsidRDefault="006E26B8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B6AD3A2" w14:textId="4B5F453F" w:rsidR="006E26B8" w:rsidRPr="00F618D7" w:rsidRDefault="006E26B8" w:rsidP="00EE50B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79,391,09</w:t>
            </w:r>
            <w:r w:rsidR="00D570E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E26B8" w:rsidRPr="007A168E" w14:paraId="51549169" w14:textId="77777777" w:rsidTr="00F566D6">
        <w:trPr>
          <w:trHeight w:val="261"/>
        </w:trPr>
        <w:tc>
          <w:tcPr>
            <w:tcW w:w="2608" w:type="dxa"/>
          </w:tcPr>
          <w:p w14:paraId="446E2C29" w14:textId="13690D69" w:rsidR="006E26B8" w:rsidRPr="00F618D7" w:rsidRDefault="006E26B8" w:rsidP="00CD0D41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51A0FFFA" w14:textId="77777777" w:rsidR="006E26B8" w:rsidRPr="00F618D7" w:rsidRDefault="006E26B8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288906EB" w14:textId="461FDE2E" w:rsidR="006E26B8" w:rsidRPr="00F618D7" w:rsidRDefault="006E26B8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  <w:vAlign w:val="bottom"/>
          </w:tcPr>
          <w:p w14:paraId="2BDB2AD5" w14:textId="77777777" w:rsidR="006E26B8" w:rsidRPr="00F618D7" w:rsidRDefault="006E26B8" w:rsidP="006E2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5" w:type="dxa"/>
            <w:vAlign w:val="bottom"/>
          </w:tcPr>
          <w:p w14:paraId="1206EF78" w14:textId="4F9B5B42" w:rsidR="006E26B8" w:rsidRPr="00F618D7" w:rsidRDefault="006E26B8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F1D8A03" w14:textId="77777777" w:rsidR="006E26B8" w:rsidRPr="00F618D7" w:rsidRDefault="006E26B8" w:rsidP="006E26B8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3" w:type="dxa"/>
            <w:vAlign w:val="bottom"/>
          </w:tcPr>
          <w:p w14:paraId="1B447081" w14:textId="25AAF8F7" w:rsidR="006E26B8" w:rsidRPr="00F618D7" w:rsidRDefault="006E26B8" w:rsidP="00EE50B7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236" w:type="dxa"/>
            <w:vAlign w:val="bottom"/>
          </w:tcPr>
          <w:p w14:paraId="2B9CCF6B" w14:textId="77777777" w:rsidR="006E26B8" w:rsidRPr="00F618D7" w:rsidRDefault="006E26B8" w:rsidP="006E26B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39CE0B72" w14:textId="2E7BE1A9" w:rsidR="006E26B8" w:rsidRPr="00F618D7" w:rsidRDefault="006E26B8" w:rsidP="00EE50B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236" w:type="dxa"/>
            <w:vAlign w:val="bottom"/>
          </w:tcPr>
          <w:p w14:paraId="3099EA82" w14:textId="77777777" w:rsidR="006E26B8" w:rsidRPr="00F618D7" w:rsidRDefault="006E26B8" w:rsidP="006E26B8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BC64BC1" w14:textId="42533163" w:rsidR="006E26B8" w:rsidRPr="00F618D7" w:rsidRDefault="006E26B8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72" w:right="-110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154EC61" w14:textId="77777777" w:rsidR="006E26B8" w:rsidRPr="00F618D7" w:rsidRDefault="006E26B8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51FD00BB" w14:textId="5B594320" w:rsidR="006E26B8" w:rsidRPr="00F618D7" w:rsidRDefault="006E26B8" w:rsidP="006E26B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966,525</w:t>
            </w:r>
          </w:p>
        </w:tc>
        <w:tc>
          <w:tcPr>
            <w:tcW w:w="236" w:type="dxa"/>
            <w:vAlign w:val="bottom"/>
          </w:tcPr>
          <w:p w14:paraId="7211E850" w14:textId="77777777" w:rsidR="006E26B8" w:rsidRPr="00F618D7" w:rsidRDefault="006E26B8" w:rsidP="006E26B8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40A31DC" w14:textId="44AE6F94" w:rsidR="006E26B8" w:rsidRPr="00F618D7" w:rsidRDefault="006E26B8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76" w:right="-111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62794E0" w14:textId="77777777" w:rsidR="006E26B8" w:rsidRPr="00F618D7" w:rsidRDefault="006E26B8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7870195" w14:textId="2B9F6CA0" w:rsidR="006E26B8" w:rsidRPr="00F618D7" w:rsidRDefault="006E26B8" w:rsidP="006E26B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sz w:val="24"/>
                <w:szCs w:val="24"/>
              </w:rPr>
              <w:t>966,525</w:t>
            </w:r>
          </w:p>
        </w:tc>
      </w:tr>
      <w:tr w:rsidR="006E26B8" w:rsidRPr="007A168E" w14:paraId="1DD8875F" w14:textId="77777777" w:rsidTr="00F566D6">
        <w:trPr>
          <w:trHeight w:val="261"/>
        </w:trPr>
        <w:tc>
          <w:tcPr>
            <w:tcW w:w="2608" w:type="dxa"/>
          </w:tcPr>
          <w:p w14:paraId="7A419788" w14:textId="77777777" w:rsidR="006E26B8" w:rsidRPr="00F618D7" w:rsidRDefault="006E26B8" w:rsidP="00CD0D41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15F3F3B" w14:textId="77777777" w:rsidR="006E26B8" w:rsidRPr="00F618D7" w:rsidRDefault="006E26B8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E0999F7" w14:textId="0CC6788D" w:rsidR="006E26B8" w:rsidRPr="00F618D7" w:rsidRDefault="006E26B8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</w:tcPr>
          <w:p w14:paraId="51648946" w14:textId="77777777" w:rsidR="006E26B8" w:rsidRPr="00F618D7" w:rsidRDefault="006E26B8" w:rsidP="006E26B8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18F315AD" w14:textId="350B61AF" w:rsidR="006E26B8" w:rsidRPr="00F618D7" w:rsidRDefault="006E26B8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93601F" w14:textId="77777777" w:rsidR="006E26B8" w:rsidRPr="00F618D7" w:rsidRDefault="006E26B8" w:rsidP="006E26B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0DB49AB" w14:textId="7874E9C1" w:rsidR="006E26B8" w:rsidRPr="00F618D7" w:rsidRDefault="006E26B8" w:rsidP="006E26B8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80,867,600</w:t>
            </w:r>
          </w:p>
        </w:tc>
        <w:tc>
          <w:tcPr>
            <w:tcW w:w="236" w:type="dxa"/>
          </w:tcPr>
          <w:p w14:paraId="27A61F1B" w14:textId="77777777" w:rsidR="006E26B8" w:rsidRPr="00F618D7" w:rsidRDefault="006E26B8" w:rsidP="006E26B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2B041D8F" w14:textId="4F4CBEBB" w:rsidR="006E26B8" w:rsidRPr="00F618D7" w:rsidRDefault="006E26B8" w:rsidP="00EE50B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18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80,867,600</w:t>
            </w:r>
          </w:p>
        </w:tc>
        <w:tc>
          <w:tcPr>
            <w:tcW w:w="236" w:type="dxa"/>
          </w:tcPr>
          <w:p w14:paraId="57EECD1E" w14:textId="77777777" w:rsidR="006E26B8" w:rsidRPr="00F618D7" w:rsidRDefault="006E26B8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7F3FCD63" w14:textId="00E963A5" w:rsidR="006E26B8" w:rsidRPr="00F618D7" w:rsidRDefault="006E26B8" w:rsidP="006E26B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DB758D5" w14:textId="77777777" w:rsidR="006E26B8" w:rsidRPr="00F618D7" w:rsidRDefault="006E26B8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DD7C59D" w14:textId="77777777" w:rsidR="006E26B8" w:rsidRPr="00F618D7" w:rsidRDefault="006E26B8" w:rsidP="006E26B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9C4D088" w14:textId="77777777" w:rsidR="006E26B8" w:rsidRPr="00F618D7" w:rsidRDefault="006E26B8" w:rsidP="006E26B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7E80C998" w14:textId="77777777" w:rsidR="006E26B8" w:rsidRPr="00F618D7" w:rsidRDefault="006E26B8" w:rsidP="006E26B8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DC2C468" w14:textId="77777777" w:rsidR="006E26B8" w:rsidRPr="00F618D7" w:rsidRDefault="006E26B8" w:rsidP="006E26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3F58ABF" w14:textId="77777777" w:rsidR="006E26B8" w:rsidRPr="00F618D7" w:rsidRDefault="006E26B8" w:rsidP="006E26B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480030F" w14:textId="2E0232B0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485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808"/>
        <w:gridCol w:w="1442"/>
        <w:gridCol w:w="273"/>
        <w:gridCol w:w="1616"/>
        <w:gridCol w:w="236"/>
        <w:gridCol w:w="1384"/>
        <w:gridCol w:w="236"/>
        <w:gridCol w:w="1204"/>
        <w:gridCol w:w="236"/>
        <w:gridCol w:w="1025"/>
        <w:gridCol w:w="236"/>
        <w:gridCol w:w="1114"/>
        <w:gridCol w:w="236"/>
        <w:gridCol w:w="1024"/>
        <w:gridCol w:w="236"/>
        <w:gridCol w:w="937"/>
      </w:tblGrid>
      <w:tr w:rsidR="000324E0" w:rsidRPr="000324E0" w14:paraId="487126C9" w14:textId="77777777" w:rsidTr="00A2747B">
        <w:trPr>
          <w:trHeight w:val="261"/>
        </w:trPr>
        <w:tc>
          <w:tcPr>
            <w:tcW w:w="2610" w:type="dxa"/>
            <w:vAlign w:val="bottom"/>
          </w:tcPr>
          <w:p w14:paraId="0F10BE0D" w14:textId="77777777" w:rsidR="000324E0" w:rsidRPr="000324E0" w:rsidRDefault="000324E0" w:rsidP="000324E0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057A203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5" w:type="dxa"/>
            <w:gridSpan w:val="15"/>
            <w:vAlign w:val="bottom"/>
          </w:tcPr>
          <w:p w14:paraId="0CEF03CA" w14:textId="77777777" w:rsidR="000324E0" w:rsidRPr="000324E0" w:rsidRDefault="000324E0" w:rsidP="000324E0">
            <w:pPr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324E0" w:rsidRPr="000324E0" w14:paraId="47DA03FE" w14:textId="77777777" w:rsidTr="00A2747B">
        <w:trPr>
          <w:trHeight w:val="261"/>
        </w:trPr>
        <w:tc>
          <w:tcPr>
            <w:tcW w:w="2610" w:type="dxa"/>
            <w:vAlign w:val="bottom"/>
          </w:tcPr>
          <w:p w14:paraId="37E9D505" w14:textId="77777777" w:rsidR="000324E0" w:rsidRPr="000324E0" w:rsidRDefault="000324E0" w:rsidP="000324E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209DFF27" w14:textId="77777777" w:rsidR="000324E0" w:rsidRPr="000324E0" w:rsidRDefault="000324E0" w:rsidP="000324E0">
            <w:pPr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91" w:type="dxa"/>
            <w:gridSpan w:val="7"/>
            <w:vAlign w:val="bottom"/>
          </w:tcPr>
          <w:p w14:paraId="685248F1" w14:textId="77777777" w:rsidR="000324E0" w:rsidRPr="000324E0" w:rsidRDefault="000324E0" w:rsidP="000324E0">
            <w:pPr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7C53438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08" w:type="dxa"/>
            <w:gridSpan w:val="7"/>
            <w:vAlign w:val="bottom"/>
          </w:tcPr>
          <w:p w14:paraId="23712D0D" w14:textId="77777777" w:rsidR="000324E0" w:rsidRPr="000324E0" w:rsidRDefault="000324E0" w:rsidP="000324E0">
            <w:pPr>
              <w:spacing w:line="240" w:lineRule="atLeast"/>
              <w:ind w:left="-7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324E0" w:rsidRPr="000324E0" w14:paraId="2586D283" w14:textId="77777777" w:rsidTr="00924102">
        <w:trPr>
          <w:trHeight w:val="261"/>
        </w:trPr>
        <w:tc>
          <w:tcPr>
            <w:tcW w:w="2610" w:type="dxa"/>
            <w:vAlign w:val="bottom"/>
          </w:tcPr>
          <w:p w14:paraId="11D810ED" w14:textId="77777777" w:rsidR="000324E0" w:rsidRPr="000324E0" w:rsidRDefault="000324E0" w:rsidP="000324E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808" w:type="dxa"/>
            <w:vAlign w:val="bottom"/>
          </w:tcPr>
          <w:p w14:paraId="290E0BEC" w14:textId="6E7F1AA6" w:rsidR="000324E0" w:rsidRPr="000324E0" w:rsidRDefault="000324E0" w:rsidP="000324E0">
            <w:pPr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1AEC1C93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เครื่องมือทาง</w:t>
            </w:r>
          </w:p>
          <w:p w14:paraId="6F1103F3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7AD1653A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6" w:type="dxa"/>
            <w:vAlign w:val="bottom"/>
          </w:tcPr>
          <w:p w14:paraId="4E256E43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เครื่องมือทาง</w:t>
            </w:r>
          </w:p>
          <w:p w14:paraId="0D03D47D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6FB7236" w14:textId="77777777" w:rsidR="000324E0" w:rsidRPr="000324E0" w:rsidRDefault="000324E0" w:rsidP="000324E0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5759614D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เครื่องมือทาง</w:t>
            </w:r>
          </w:p>
          <w:p w14:paraId="1AF69F17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02420037" w14:textId="77777777" w:rsidR="000324E0" w:rsidRPr="000324E0" w:rsidRDefault="000324E0" w:rsidP="000324E0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90EDCB4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0A35AB01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5" w:type="dxa"/>
            <w:vAlign w:val="bottom"/>
          </w:tcPr>
          <w:p w14:paraId="47EE0607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0324E0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116A0B05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C357571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0324E0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19E7337D" w14:textId="77777777" w:rsidR="000324E0" w:rsidRPr="000324E0" w:rsidRDefault="000324E0" w:rsidP="000324E0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55AF082B" w14:textId="77777777" w:rsidR="000324E0" w:rsidRPr="000324E0" w:rsidRDefault="000324E0" w:rsidP="000324E0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0324E0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36D93795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4636206D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0324E0" w:rsidRPr="000324E0" w14:paraId="369C3757" w14:textId="77777777" w:rsidTr="00924102">
        <w:trPr>
          <w:trHeight w:val="261"/>
        </w:trPr>
        <w:tc>
          <w:tcPr>
            <w:tcW w:w="2610" w:type="dxa"/>
            <w:vAlign w:val="bottom"/>
          </w:tcPr>
          <w:p w14:paraId="4046A80F" w14:textId="77777777" w:rsidR="000324E0" w:rsidRPr="000324E0" w:rsidRDefault="000324E0" w:rsidP="000324E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71AA1153" w14:textId="77777777" w:rsidR="000324E0" w:rsidRPr="000324E0" w:rsidRDefault="000324E0" w:rsidP="000324E0">
            <w:pPr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5" w:type="dxa"/>
            <w:gridSpan w:val="15"/>
            <w:vAlign w:val="bottom"/>
          </w:tcPr>
          <w:p w14:paraId="2467A11A" w14:textId="77777777" w:rsidR="000324E0" w:rsidRPr="000324E0" w:rsidRDefault="000324E0" w:rsidP="000324E0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324E0" w:rsidRPr="000324E0" w14:paraId="7573C237" w14:textId="77777777" w:rsidTr="00924102">
        <w:trPr>
          <w:trHeight w:val="261"/>
        </w:trPr>
        <w:tc>
          <w:tcPr>
            <w:tcW w:w="2610" w:type="dxa"/>
          </w:tcPr>
          <w:p w14:paraId="2203D6BB" w14:textId="77777777" w:rsidR="000324E0" w:rsidRPr="000324E0" w:rsidRDefault="000324E0" w:rsidP="000324E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08517A69" w14:textId="77777777" w:rsidR="000324E0" w:rsidRPr="000324E0" w:rsidRDefault="000324E0" w:rsidP="000324E0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38D1C3A5" w14:textId="77777777" w:rsidR="000324E0" w:rsidRPr="000324E0" w:rsidRDefault="000324E0" w:rsidP="000324E0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624B5EF1" w14:textId="77777777" w:rsidR="000324E0" w:rsidRPr="000324E0" w:rsidRDefault="000324E0" w:rsidP="000324E0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008620C4" w14:textId="77777777" w:rsidR="000324E0" w:rsidRPr="000324E0" w:rsidRDefault="000324E0" w:rsidP="000324E0">
            <w:pPr>
              <w:tabs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A3B12E" w14:textId="77777777" w:rsidR="000324E0" w:rsidRPr="000324E0" w:rsidRDefault="000324E0" w:rsidP="000324E0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6D11179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98132F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E24A117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44DB98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2A90534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394B19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02C232" w14:textId="77777777" w:rsidR="000324E0" w:rsidRPr="000324E0" w:rsidRDefault="000324E0" w:rsidP="000324E0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E0C6EB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43BD52E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6DF4D9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356D69B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24E0" w:rsidRPr="000324E0" w14:paraId="28A15F1F" w14:textId="77777777" w:rsidTr="00924102">
        <w:trPr>
          <w:trHeight w:val="261"/>
        </w:trPr>
        <w:tc>
          <w:tcPr>
            <w:tcW w:w="2610" w:type="dxa"/>
          </w:tcPr>
          <w:p w14:paraId="74EE9CFB" w14:textId="77777777" w:rsidR="000324E0" w:rsidRPr="00F566D6" w:rsidRDefault="000324E0" w:rsidP="000324E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66D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8" w:type="dxa"/>
          </w:tcPr>
          <w:p w14:paraId="010943B2" w14:textId="77777777" w:rsidR="000324E0" w:rsidRPr="000324E0" w:rsidRDefault="000324E0" w:rsidP="000324E0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5B76B68A" w14:textId="77777777" w:rsidR="000324E0" w:rsidRPr="000324E0" w:rsidRDefault="000324E0" w:rsidP="000324E0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3" w:type="dxa"/>
          </w:tcPr>
          <w:p w14:paraId="7445B2C8" w14:textId="77777777" w:rsidR="000324E0" w:rsidRPr="000324E0" w:rsidRDefault="000324E0" w:rsidP="000324E0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30E8A87B" w14:textId="77777777" w:rsidR="000324E0" w:rsidRPr="000324E0" w:rsidRDefault="000324E0" w:rsidP="000324E0">
            <w:pPr>
              <w:tabs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943A0B" w14:textId="77777777" w:rsidR="000324E0" w:rsidRPr="000324E0" w:rsidRDefault="000324E0" w:rsidP="000324E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9839D27" w14:textId="77777777" w:rsidR="000324E0" w:rsidRPr="000324E0" w:rsidRDefault="000324E0" w:rsidP="000324E0">
            <w:pPr>
              <w:tabs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309CE2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8FF8164" w14:textId="77777777" w:rsidR="000324E0" w:rsidRPr="000324E0" w:rsidRDefault="000324E0" w:rsidP="000324E0">
            <w:pPr>
              <w:tabs>
                <w:tab w:val="decimal" w:pos="83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139366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30A8122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0896FF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5957D77" w14:textId="77777777" w:rsidR="000324E0" w:rsidRPr="000324E0" w:rsidRDefault="000324E0" w:rsidP="000324E0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FB445B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C7A0FED" w14:textId="77777777" w:rsidR="000324E0" w:rsidRPr="000324E0" w:rsidRDefault="000324E0" w:rsidP="000324E0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C1F221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872D6A6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24E0" w:rsidRPr="000324E0" w14:paraId="4243D593" w14:textId="77777777" w:rsidTr="00924102">
        <w:trPr>
          <w:trHeight w:val="261"/>
        </w:trPr>
        <w:tc>
          <w:tcPr>
            <w:tcW w:w="2610" w:type="dxa"/>
          </w:tcPr>
          <w:p w14:paraId="51CAE04F" w14:textId="77777777" w:rsidR="000324E0" w:rsidRPr="000324E0" w:rsidRDefault="000324E0" w:rsidP="000324E0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0324E0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F0C0B71" w14:textId="77777777" w:rsidR="000324E0" w:rsidRPr="000324E0" w:rsidRDefault="000324E0" w:rsidP="000324E0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3C1FD899" w14:textId="77777777" w:rsidR="000324E0" w:rsidRPr="000324E0" w:rsidRDefault="000324E0" w:rsidP="000324E0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2CC54AD0" w14:textId="77777777" w:rsidR="000324E0" w:rsidRPr="000324E0" w:rsidRDefault="000324E0" w:rsidP="000324E0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27D3D040" w14:textId="77777777" w:rsidR="000324E0" w:rsidRPr="000324E0" w:rsidRDefault="000324E0" w:rsidP="000324E0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E8F40E" w14:textId="77777777" w:rsidR="000324E0" w:rsidRPr="000324E0" w:rsidRDefault="000324E0" w:rsidP="000324E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AE77788" w14:textId="77777777" w:rsidR="000324E0" w:rsidRPr="000324E0" w:rsidRDefault="000324E0" w:rsidP="000324E0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22,719</w:t>
            </w:r>
          </w:p>
        </w:tc>
        <w:tc>
          <w:tcPr>
            <w:tcW w:w="236" w:type="dxa"/>
          </w:tcPr>
          <w:p w14:paraId="3CE169F5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EAAB5C5" w14:textId="77777777" w:rsidR="000324E0" w:rsidRPr="000324E0" w:rsidRDefault="000324E0" w:rsidP="000324E0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22,719</w:t>
            </w:r>
          </w:p>
        </w:tc>
        <w:tc>
          <w:tcPr>
            <w:tcW w:w="236" w:type="dxa"/>
          </w:tcPr>
          <w:p w14:paraId="660C1145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77FF6193" w14:textId="77777777" w:rsidR="000324E0" w:rsidRPr="000324E0" w:rsidRDefault="000324E0" w:rsidP="000324E0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4F389E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3BD4BF" w14:textId="77777777" w:rsidR="000324E0" w:rsidRPr="000324E0" w:rsidRDefault="000324E0" w:rsidP="000324E0">
            <w:pPr>
              <w:tabs>
                <w:tab w:val="decimal" w:pos="89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23,021</w:t>
            </w:r>
          </w:p>
        </w:tc>
        <w:tc>
          <w:tcPr>
            <w:tcW w:w="236" w:type="dxa"/>
          </w:tcPr>
          <w:p w14:paraId="175D8AF1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AA7F412" w14:textId="77777777" w:rsidR="000324E0" w:rsidRPr="000324E0" w:rsidRDefault="000324E0" w:rsidP="000324E0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4B6368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1F3152D7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23,021</w:t>
            </w:r>
          </w:p>
        </w:tc>
      </w:tr>
      <w:tr w:rsidR="000324E0" w:rsidRPr="000324E0" w14:paraId="25DBFDD0" w14:textId="77777777" w:rsidTr="00924102">
        <w:trPr>
          <w:trHeight w:val="261"/>
        </w:trPr>
        <w:tc>
          <w:tcPr>
            <w:tcW w:w="2610" w:type="dxa"/>
          </w:tcPr>
          <w:p w14:paraId="3F654F94" w14:textId="77777777" w:rsidR="000324E0" w:rsidRPr="00F566D6" w:rsidRDefault="000324E0" w:rsidP="000324E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66D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F566D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ไม่หมุนเวียน</w:t>
            </w:r>
            <w:r w:rsidRPr="00F566D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808" w:type="dxa"/>
          </w:tcPr>
          <w:p w14:paraId="2CAABF2D" w14:textId="77777777" w:rsidR="000324E0" w:rsidRPr="000324E0" w:rsidRDefault="000324E0" w:rsidP="000324E0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2D74F618" w14:textId="77777777" w:rsidR="000324E0" w:rsidRPr="000324E0" w:rsidRDefault="000324E0" w:rsidP="000324E0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7B11BAE6" w14:textId="77777777" w:rsidR="000324E0" w:rsidRPr="000324E0" w:rsidRDefault="000324E0" w:rsidP="000324E0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723C14FE" w14:textId="77777777" w:rsidR="000324E0" w:rsidRPr="000324E0" w:rsidRDefault="000324E0" w:rsidP="000324E0">
            <w:pPr>
              <w:tabs>
                <w:tab w:val="decimal" w:pos="142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5FE55D4" w14:textId="77777777" w:rsidR="000324E0" w:rsidRPr="000324E0" w:rsidRDefault="000324E0" w:rsidP="000324E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92F5BBE" w14:textId="77777777" w:rsidR="000324E0" w:rsidRPr="000324E0" w:rsidRDefault="000324E0" w:rsidP="000324E0">
            <w:pPr>
              <w:tabs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DF4490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8563F86" w14:textId="77777777" w:rsidR="000324E0" w:rsidRPr="000324E0" w:rsidRDefault="000324E0" w:rsidP="000324E0">
            <w:pPr>
              <w:tabs>
                <w:tab w:val="decimal" w:pos="83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CFD139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329A2D82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D097BC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059FA63" w14:textId="77777777" w:rsidR="000324E0" w:rsidRPr="000324E0" w:rsidRDefault="000324E0" w:rsidP="000324E0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E781CD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A6B8D82" w14:textId="77777777" w:rsidR="000324E0" w:rsidRPr="000324E0" w:rsidRDefault="000324E0" w:rsidP="000324E0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208DC3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2AEB745E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24E0" w:rsidRPr="000324E0" w14:paraId="13D2388B" w14:textId="77777777" w:rsidTr="00924102">
        <w:trPr>
          <w:trHeight w:val="261"/>
        </w:trPr>
        <w:tc>
          <w:tcPr>
            <w:tcW w:w="2610" w:type="dxa"/>
          </w:tcPr>
          <w:p w14:paraId="03A4C8DE" w14:textId="77777777" w:rsidR="000324E0" w:rsidRPr="000324E0" w:rsidRDefault="000324E0" w:rsidP="000324E0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3BA97E1" w14:textId="77777777" w:rsidR="000324E0" w:rsidRPr="000324E0" w:rsidRDefault="000324E0" w:rsidP="000324E0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08618B87" w14:textId="77777777" w:rsidR="000324E0" w:rsidRPr="000324E0" w:rsidRDefault="000324E0" w:rsidP="000324E0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324E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</w:tcPr>
          <w:p w14:paraId="21326607" w14:textId="77777777" w:rsidR="000324E0" w:rsidRPr="000324E0" w:rsidRDefault="000324E0" w:rsidP="000324E0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2580E5EC" w14:textId="77777777" w:rsidR="000324E0" w:rsidRPr="000324E0" w:rsidRDefault="000324E0" w:rsidP="000324E0">
            <w:pPr>
              <w:tabs>
                <w:tab w:val="decimal" w:pos="1423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5D015E3B" w14:textId="77777777" w:rsidR="000324E0" w:rsidRPr="000324E0" w:rsidRDefault="000324E0" w:rsidP="000324E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888F2ED" w14:textId="77777777" w:rsidR="000324E0" w:rsidRPr="000324E0" w:rsidRDefault="000324E0" w:rsidP="000324E0">
            <w:pPr>
              <w:spacing w:line="240" w:lineRule="atLeast"/>
              <w:ind w:left="-7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DC1A61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EECE27E" w14:textId="77777777" w:rsidR="000324E0" w:rsidRPr="000324E0" w:rsidRDefault="000324E0" w:rsidP="000324E0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30B9BACA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03FA801" w14:textId="77777777" w:rsidR="000324E0" w:rsidRPr="000324E0" w:rsidRDefault="000324E0" w:rsidP="000324E0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051D194A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85FE713" w14:textId="77777777" w:rsidR="000324E0" w:rsidRPr="000324E0" w:rsidRDefault="000324E0" w:rsidP="000324E0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30B0C6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0FA72D9" w14:textId="77777777" w:rsidR="000324E0" w:rsidRPr="000324E0" w:rsidRDefault="000324E0" w:rsidP="000324E0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14BD48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2DAE53D1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0324E0" w:rsidRPr="000324E0" w14:paraId="608EB992" w14:textId="77777777" w:rsidTr="00924102">
        <w:trPr>
          <w:trHeight w:val="261"/>
        </w:trPr>
        <w:tc>
          <w:tcPr>
            <w:tcW w:w="2610" w:type="dxa"/>
          </w:tcPr>
          <w:p w14:paraId="02CFE825" w14:textId="77777777" w:rsidR="000324E0" w:rsidRPr="000324E0" w:rsidRDefault="000324E0" w:rsidP="000324E0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7D097707" w14:textId="77777777" w:rsidR="000324E0" w:rsidRPr="000324E0" w:rsidRDefault="000324E0" w:rsidP="000324E0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442" w:type="dxa"/>
          </w:tcPr>
          <w:p w14:paraId="6F285276" w14:textId="77777777" w:rsidR="000324E0" w:rsidRPr="000324E0" w:rsidRDefault="000324E0" w:rsidP="000324E0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78F060A4" w14:textId="77777777" w:rsidR="000324E0" w:rsidRPr="000324E0" w:rsidRDefault="000324E0" w:rsidP="000324E0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38B86372" w14:textId="77777777" w:rsidR="000324E0" w:rsidRPr="000324E0" w:rsidRDefault="000324E0" w:rsidP="000324E0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CBED99" w14:textId="77777777" w:rsidR="000324E0" w:rsidRPr="000324E0" w:rsidRDefault="000324E0" w:rsidP="000324E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E66D09C" w14:textId="77777777" w:rsidR="000324E0" w:rsidRPr="000324E0" w:rsidRDefault="000324E0" w:rsidP="000324E0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134,408</w:t>
            </w:r>
          </w:p>
        </w:tc>
        <w:tc>
          <w:tcPr>
            <w:tcW w:w="236" w:type="dxa"/>
          </w:tcPr>
          <w:p w14:paraId="795DDC31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0D536D1" w14:textId="77777777" w:rsidR="000324E0" w:rsidRPr="000324E0" w:rsidRDefault="000324E0" w:rsidP="000324E0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134,408</w:t>
            </w:r>
          </w:p>
        </w:tc>
        <w:tc>
          <w:tcPr>
            <w:tcW w:w="236" w:type="dxa"/>
          </w:tcPr>
          <w:p w14:paraId="2EA4C2DF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1D4C1C7" w14:textId="77777777" w:rsidR="000324E0" w:rsidRPr="000324E0" w:rsidRDefault="000324E0" w:rsidP="000324E0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1A9DD2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A2579C7" w14:textId="77777777" w:rsidR="000324E0" w:rsidRPr="000324E0" w:rsidRDefault="000324E0" w:rsidP="000324E0">
            <w:pPr>
              <w:tabs>
                <w:tab w:val="decimal" w:pos="89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135,082</w:t>
            </w:r>
          </w:p>
        </w:tc>
        <w:tc>
          <w:tcPr>
            <w:tcW w:w="236" w:type="dxa"/>
          </w:tcPr>
          <w:p w14:paraId="1ABD94C5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6011C5C" w14:textId="77777777" w:rsidR="000324E0" w:rsidRPr="000324E0" w:rsidRDefault="000324E0" w:rsidP="000324E0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A9EA9D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89A3FCF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135,082</w:t>
            </w:r>
          </w:p>
        </w:tc>
      </w:tr>
      <w:tr w:rsidR="000324E0" w:rsidRPr="000324E0" w14:paraId="70D495F6" w14:textId="77777777" w:rsidTr="00924102">
        <w:trPr>
          <w:trHeight w:val="261"/>
        </w:trPr>
        <w:tc>
          <w:tcPr>
            <w:tcW w:w="2610" w:type="dxa"/>
          </w:tcPr>
          <w:p w14:paraId="5E71F9EB" w14:textId="77777777" w:rsidR="000324E0" w:rsidRPr="000324E0" w:rsidRDefault="000324E0" w:rsidP="00CD0D4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558D8B14" w14:textId="77777777" w:rsidR="000324E0" w:rsidRPr="000324E0" w:rsidRDefault="000324E0" w:rsidP="000324E0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321D6EE2" w14:textId="77777777" w:rsidR="000324E0" w:rsidRPr="000324E0" w:rsidRDefault="000324E0" w:rsidP="000324E0">
            <w:pPr>
              <w:spacing w:line="240" w:lineRule="atLeast"/>
              <w:ind w:left="-104" w:right="-11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2E33AE2B" w14:textId="77777777" w:rsidR="000324E0" w:rsidRPr="000324E0" w:rsidRDefault="000324E0" w:rsidP="000324E0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0FAD67D7" w14:textId="77777777" w:rsidR="000324E0" w:rsidRPr="000324E0" w:rsidRDefault="000324E0" w:rsidP="000324E0">
            <w:pPr>
              <w:tabs>
                <w:tab w:val="decimal" w:pos="14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0A7549C6" w14:textId="77777777" w:rsidR="000324E0" w:rsidRPr="000324E0" w:rsidRDefault="000324E0" w:rsidP="000324E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09BD9EA" w14:textId="77777777" w:rsidR="000324E0" w:rsidRPr="000324E0" w:rsidRDefault="000324E0" w:rsidP="000324E0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157,127</w:t>
            </w:r>
          </w:p>
        </w:tc>
        <w:tc>
          <w:tcPr>
            <w:tcW w:w="236" w:type="dxa"/>
          </w:tcPr>
          <w:p w14:paraId="0603CD90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AF1C1D6" w14:textId="77777777" w:rsidR="000324E0" w:rsidRPr="000324E0" w:rsidRDefault="000324E0" w:rsidP="000324E0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157,187</w:t>
            </w:r>
          </w:p>
        </w:tc>
        <w:tc>
          <w:tcPr>
            <w:tcW w:w="236" w:type="dxa"/>
          </w:tcPr>
          <w:p w14:paraId="07A6153F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989D7F3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2E3263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F4FC0C6" w14:textId="77777777" w:rsidR="000324E0" w:rsidRPr="000324E0" w:rsidRDefault="000324E0" w:rsidP="000324E0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A370B3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6277E22" w14:textId="77777777" w:rsidR="000324E0" w:rsidRPr="000324E0" w:rsidRDefault="000324E0" w:rsidP="000324E0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1EC8E6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6C0E04A1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24E0" w:rsidRPr="000324E0" w14:paraId="56A3DF5C" w14:textId="77777777" w:rsidTr="00924102">
        <w:trPr>
          <w:trHeight w:val="261"/>
        </w:trPr>
        <w:tc>
          <w:tcPr>
            <w:tcW w:w="2610" w:type="dxa"/>
          </w:tcPr>
          <w:p w14:paraId="2689F9C7" w14:textId="77777777" w:rsidR="000324E0" w:rsidRPr="000324E0" w:rsidRDefault="000324E0" w:rsidP="000324E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6400111" w14:textId="77777777" w:rsidR="000324E0" w:rsidRPr="000324E0" w:rsidRDefault="000324E0" w:rsidP="000324E0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0759E60" w14:textId="77777777" w:rsidR="000324E0" w:rsidRPr="000324E0" w:rsidRDefault="000324E0" w:rsidP="000324E0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2B49A15E" w14:textId="77777777" w:rsidR="000324E0" w:rsidRPr="000324E0" w:rsidRDefault="000324E0" w:rsidP="000324E0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42C05A7B" w14:textId="77777777" w:rsidR="000324E0" w:rsidRPr="000324E0" w:rsidRDefault="000324E0" w:rsidP="000324E0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5BF786" w14:textId="77777777" w:rsidR="000324E0" w:rsidRPr="000324E0" w:rsidRDefault="000324E0" w:rsidP="000324E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B33BD87" w14:textId="77777777" w:rsidR="000324E0" w:rsidRPr="000324E0" w:rsidRDefault="000324E0" w:rsidP="000324E0">
            <w:pPr>
              <w:tabs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FAA274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C37481A" w14:textId="77777777" w:rsidR="000324E0" w:rsidRPr="000324E0" w:rsidRDefault="000324E0" w:rsidP="000324E0">
            <w:pPr>
              <w:tabs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D61955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396D6E1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BE3919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A1593C" w14:textId="77777777" w:rsidR="000324E0" w:rsidRPr="000324E0" w:rsidRDefault="000324E0" w:rsidP="000324E0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E934E1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D9E6CAA" w14:textId="77777777" w:rsidR="000324E0" w:rsidRPr="000324E0" w:rsidRDefault="000324E0" w:rsidP="000324E0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BB6FD4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EBDE916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24E0" w:rsidRPr="000324E0" w14:paraId="7BA06153" w14:textId="77777777" w:rsidTr="00924102">
        <w:trPr>
          <w:trHeight w:val="261"/>
        </w:trPr>
        <w:tc>
          <w:tcPr>
            <w:tcW w:w="2610" w:type="dxa"/>
          </w:tcPr>
          <w:p w14:paraId="67BCBBB0" w14:textId="77777777" w:rsidR="000324E0" w:rsidRPr="000324E0" w:rsidRDefault="000324E0" w:rsidP="000324E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0324E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4E794506" w14:textId="77777777" w:rsidR="000324E0" w:rsidRPr="000324E0" w:rsidRDefault="000324E0" w:rsidP="000324E0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1D59DB36" w14:textId="77777777" w:rsidR="000324E0" w:rsidRPr="000324E0" w:rsidRDefault="000324E0" w:rsidP="000324E0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1B3B6CE7" w14:textId="77777777" w:rsidR="000324E0" w:rsidRPr="000324E0" w:rsidRDefault="000324E0" w:rsidP="000324E0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51CD9BEE" w14:textId="77777777" w:rsidR="000324E0" w:rsidRPr="000324E0" w:rsidRDefault="000324E0" w:rsidP="000324E0">
            <w:pPr>
              <w:tabs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E3D446" w14:textId="77777777" w:rsidR="000324E0" w:rsidRPr="000324E0" w:rsidRDefault="000324E0" w:rsidP="000324E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A5360F6" w14:textId="77777777" w:rsidR="000324E0" w:rsidRPr="000324E0" w:rsidRDefault="000324E0" w:rsidP="000324E0">
            <w:pPr>
              <w:tabs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BBADE9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A0B96BD" w14:textId="77777777" w:rsidR="000324E0" w:rsidRPr="000324E0" w:rsidRDefault="000324E0" w:rsidP="000324E0">
            <w:pPr>
              <w:tabs>
                <w:tab w:val="decimal" w:pos="920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A2BB5C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2FA8512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CFFCC6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9210DB9" w14:textId="77777777" w:rsidR="000324E0" w:rsidRPr="000324E0" w:rsidRDefault="000324E0" w:rsidP="000324E0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184B38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30A9B74" w14:textId="77777777" w:rsidR="000324E0" w:rsidRPr="000324E0" w:rsidRDefault="000324E0" w:rsidP="000324E0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FA9193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2FAF857A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24E0" w:rsidRPr="000324E0" w14:paraId="218E97B5" w14:textId="77777777" w:rsidTr="00924102">
        <w:trPr>
          <w:trHeight w:val="261"/>
        </w:trPr>
        <w:tc>
          <w:tcPr>
            <w:tcW w:w="2610" w:type="dxa"/>
          </w:tcPr>
          <w:p w14:paraId="52C29C58" w14:textId="77777777" w:rsidR="000324E0" w:rsidRPr="000324E0" w:rsidRDefault="000324E0" w:rsidP="00CD0D41">
            <w:pPr>
              <w:ind w:right="-90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0EF4CB17" w14:textId="1D2E39B5" w:rsidR="000324E0" w:rsidRPr="000324E0" w:rsidRDefault="000324E0" w:rsidP="000324E0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601FF324" w14:textId="77777777" w:rsidR="000324E0" w:rsidRPr="000324E0" w:rsidRDefault="000324E0" w:rsidP="000324E0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44BF9859" w14:textId="77777777" w:rsidR="000324E0" w:rsidRPr="000324E0" w:rsidRDefault="000324E0" w:rsidP="000324E0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05447A3C" w14:textId="77777777" w:rsidR="000324E0" w:rsidRPr="000324E0" w:rsidRDefault="000324E0" w:rsidP="000324E0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11F27D" w14:textId="77777777" w:rsidR="000324E0" w:rsidRPr="000324E0" w:rsidRDefault="000324E0" w:rsidP="000324E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08312" w14:textId="77777777" w:rsidR="000324E0" w:rsidRPr="000324E0" w:rsidRDefault="000324E0" w:rsidP="000324E0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79,891,200</w:t>
            </w:r>
          </w:p>
        </w:tc>
        <w:tc>
          <w:tcPr>
            <w:tcW w:w="236" w:type="dxa"/>
          </w:tcPr>
          <w:p w14:paraId="69012553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C01CE8C" w14:textId="77777777" w:rsidR="000324E0" w:rsidRPr="000324E0" w:rsidRDefault="000324E0" w:rsidP="000324E0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79,891,200</w:t>
            </w:r>
          </w:p>
        </w:tc>
        <w:tc>
          <w:tcPr>
            <w:tcW w:w="236" w:type="dxa"/>
          </w:tcPr>
          <w:p w14:paraId="1C5DB232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5189D9D7" w14:textId="77777777" w:rsidR="000324E0" w:rsidRPr="000324E0" w:rsidRDefault="000324E0" w:rsidP="000324E0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76F75B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FC2743" w14:textId="77777777" w:rsidR="000324E0" w:rsidRPr="000324E0" w:rsidRDefault="000324E0" w:rsidP="000324E0">
            <w:pPr>
              <w:tabs>
                <w:tab w:val="decimal" w:pos="89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79,791,544</w:t>
            </w:r>
          </w:p>
        </w:tc>
        <w:tc>
          <w:tcPr>
            <w:tcW w:w="236" w:type="dxa"/>
          </w:tcPr>
          <w:p w14:paraId="0A7B20F1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0AB6ABC" w14:textId="77777777" w:rsidR="000324E0" w:rsidRPr="000324E0" w:rsidRDefault="000324E0" w:rsidP="000324E0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2A7614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6700B78D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79,791,544</w:t>
            </w:r>
          </w:p>
        </w:tc>
      </w:tr>
      <w:tr w:rsidR="000324E0" w:rsidRPr="000324E0" w14:paraId="764300CE" w14:textId="77777777" w:rsidTr="00924102">
        <w:trPr>
          <w:trHeight w:val="261"/>
        </w:trPr>
        <w:tc>
          <w:tcPr>
            <w:tcW w:w="2610" w:type="dxa"/>
          </w:tcPr>
          <w:p w14:paraId="765EBB6A" w14:textId="77777777" w:rsidR="000324E0" w:rsidRPr="000324E0" w:rsidRDefault="000324E0" w:rsidP="00CD0D41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0324E0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2B48C858" w14:textId="77777777" w:rsidR="000324E0" w:rsidRPr="000324E0" w:rsidRDefault="000324E0" w:rsidP="000324E0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42" w:type="dxa"/>
          </w:tcPr>
          <w:p w14:paraId="223AB51B" w14:textId="77777777" w:rsidR="000324E0" w:rsidRPr="000324E0" w:rsidRDefault="000324E0" w:rsidP="000324E0">
            <w:pPr>
              <w:spacing w:line="240" w:lineRule="atLeast"/>
              <w:ind w:left="-110" w:right="-11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41429E2E" w14:textId="77777777" w:rsidR="000324E0" w:rsidRPr="000324E0" w:rsidRDefault="000324E0" w:rsidP="000324E0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6" w:type="dxa"/>
          </w:tcPr>
          <w:p w14:paraId="33BB2E97" w14:textId="77777777" w:rsidR="000324E0" w:rsidRPr="000324E0" w:rsidRDefault="000324E0" w:rsidP="000324E0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F73591" w14:textId="77777777" w:rsidR="000324E0" w:rsidRPr="000324E0" w:rsidRDefault="000324E0" w:rsidP="000324E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CCEC5EE" w14:textId="77777777" w:rsidR="000324E0" w:rsidRPr="000324E0" w:rsidRDefault="000324E0" w:rsidP="000324E0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236" w:type="dxa"/>
          </w:tcPr>
          <w:p w14:paraId="038C1587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0229C42" w14:textId="77777777" w:rsidR="000324E0" w:rsidRPr="000324E0" w:rsidRDefault="000324E0" w:rsidP="000324E0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236" w:type="dxa"/>
          </w:tcPr>
          <w:p w14:paraId="3AD15D01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CE9BEB7" w14:textId="77777777" w:rsidR="000324E0" w:rsidRPr="000324E0" w:rsidRDefault="000324E0" w:rsidP="000324E0">
            <w:pPr>
              <w:spacing w:line="240" w:lineRule="atLeast"/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4633AA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6390202" w14:textId="77777777" w:rsidR="000324E0" w:rsidRPr="000324E0" w:rsidRDefault="000324E0" w:rsidP="000324E0">
            <w:pPr>
              <w:tabs>
                <w:tab w:val="decimal" w:pos="89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960,425</w:t>
            </w:r>
          </w:p>
        </w:tc>
        <w:tc>
          <w:tcPr>
            <w:tcW w:w="236" w:type="dxa"/>
          </w:tcPr>
          <w:p w14:paraId="340EED4E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BB2965D" w14:textId="77777777" w:rsidR="000324E0" w:rsidRPr="000324E0" w:rsidRDefault="000324E0" w:rsidP="000324E0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3F3D22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0E1928E8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324E0">
              <w:rPr>
                <w:rFonts w:ascii="Angsana New" w:hAnsi="Angsana New"/>
                <w:sz w:val="24"/>
                <w:szCs w:val="24"/>
              </w:rPr>
              <w:t>960,425</w:t>
            </w:r>
          </w:p>
        </w:tc>
      </w:tr>
      <w:tr w:rsidR="000324E0" w:rsidRPr="000324E0" w14:paraId="159603DF" w14:textId="77777777" w:rsidTr="00924102">
        <w:trPr>
          <w:trHeight w:val="261"/>
        </w:trPr>
        <w:tc>
          <w:tcPr>
            <w:tcW w:w="2610" w:type="dxa"/>
          </w:tcPr>
          <w:p w14:paraId="0382C558" w14:textId="77777777" w:rsidR="000324E0" w:rsidRPr="000324E0" w:rsidRDefault="000324E0" w:rsidP="00CD0D4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AD960AA" w14:textId="77777777" w:rsidR="000324E0" w:rsidRPr="000324E0" w:rsidRDefault="000324E0" w:rsidP="000324E0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05E2D3B" w14:textId="77777777" w:rsidR="000324E0" w:rsidRPr="000324E0" w:rsidRDefault="000324E0" w:rsidP="000324E0">
            <w:pPr>
              <w:spacing w:line="240" w:lineRule="atLeast"/>
              <w:ind w:left="-104" w:right="-11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</w:tcPr>
          <w:p w14:paraId="07F9F140" w14:textId="77777777" w:rsidR="000324E0" w:rsidRPr="000324E0" w:rsidRDefault="000324E0" w:rsidP="000324E0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1AA8DC4D" w14:textId="77777777" w:rsidR="000324E0" w:rsidRPr="000324E0" w:rsidRDefault="000324E0" w:rsidP="000324E0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B18245A" w14:textId="77777777" w:rsidR="000324E0" w:rsidRPr="000324E0" w:rsidRDefault="000324E0" w:rsidP="000324E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8377B3E" w14:textId="77777777" w:rsidR="000324E0" w:rsidRPr="000324E0" w:rsidRDefault="000324E0" w:rsidP="000324E0">
            <w:pPr>
              <w:tabs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80,891,200</w:t>
            </w:r>
          </w:p>
        </w:tc>
        <w:tc>
          <w:tcPr>
            <w:tcW w:w="236" w:type="dxa"/>
          </w:tcPr>
          <w:p w14:paraId="137FDE9B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B8B950F" w14:textId="77777777" w:rsidR="000324E0" w:rsidRPr="000324E0" w:rsidRDefault="000324E0" w:rsidP="000324E0">
            <w:pPr>
              <w:tabs>
                <w:tab w:val="decimal" w:pos="994"/>
              </w:tabs>
              <w:spacing w:line="240" w:lineRule="atLeast"/>
              <w:ind w:left="-7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24E0">
              <w:rPr>
                <w:rFonts w:ascii="Angsana New" w:hAnsi="Angsana New"/>
                <w:b/>
                <w:bCs/>
                <w:sz w:val="24"/>
                <w:szCs w:val="24"/>
              </w:rPr>
              <w:t>80,891,200</w:t>
            </w:r>
          </w:p>
        </w:tc>
        <w:tc>
          <w:tcPr>
            <w:tcW w:w="236" w:type="dxa"/>
          </w:tcPr>
          <w:p w14:paraId="24E2357F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152B02D6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1879F9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C0C2211" w14:textId="77777777" w:rsidR="000324E0" w:rsidRPr="000324E0" w:rsidRDefault="000324E0" w:rsidP="000324E0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883D37E" w14:textId="77777777" w:rsidR="000324E0" w:rsidRPr="000324E0" w:rsidRDefault="000324E0" w:rsidP="000324E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74558993" w14:textId="77777777" w:rsidR="000324E0" w:rsidRPr="000324E0" w:rsidRDefault="000324E0" w:rsidP="000324E0">
            <w:pPr>
              <w:tabs>
                <w:tab w:val="decimal" w:pos="740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08BAF89" w14:textId="77777777" w:rsidR="000324E0" w:rsidRPr="000324E0" w:rsidRDefault="000324E0" w:rsidP="000324E0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</w:tcPr>
          <w:p w14:paraId="59D9DA3C" w14:textId="77777777" w:rsidR="000324E0" w:rsidRPr="000324E0" w:rsidRDefault="000324E0" w:rsidP="000324E0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255F546B" w14:textId="1C0CDC72" w:rsidR="00CE46C4" w:rsidRPr="007A168E" w:rsidRDefault="00CE46C4">
      <w:pPr>
        <w:rPr>
          <w:rFonts w:asciiTheme="majorBidi" w:hAnsiTheme="majorBidi" w:cstheme="majorBidi"/>
        </w:rPr>
      </w:pPr>
    </w:p>
    <w:p w14:paraId="3471C6A6" w14:textId="0BDEA1DA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808"/>
        <w:gridCol w:w="1443"/>
        <w:gridCol w:w="236"/>
        <w:gridCol w:w="1653"/>
        <w:gridCol w:w="240"/>
        <w:gridCol w:w="1384"/>
        <w:gridCol w:w="236"/>
        <w:gridCol w:w="1208"/>
        <w:gridCol w:w="236"/>
        <w:gridCol w:w="1016"/>
        <w:gridCol w:w="236"/>
        <w:gridCol w:w="1114"/>
        <w:gridCol w:w="236"/>
        <w:gridCol w:w="1008"/>
        <w:gridCol w:w="236"/>
        <w:gridCol w:w="950"/>
      </w:tblGrid>
      <w:tr w:rsidR="00CE46C4" w:rsidRPr="007A168E" w14:paraId="38D74102" w14:textId="77777777" w:rsidTr="000D1407">
        <w:trPr>
          <w:trHeight w:val="261"/>
        </w:trPr>
        <w:tc>
          <w:tcPr>
            <w:tcW w:w="2610" w:type="dxa"/>
            <w:vAlign w:val="bottom"/>
          </w:tcPr>
          <w:p w14:paraId="074A241D" w14:textId="77777777" w:rsidR="00CE46C4" w:rsidRPr="000D1407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2581B5E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2" w:type="dxa"/>
            <w:gridSpan w:val="15"/>
            <w:vAlign w:val="bottom"/>
          </w:tcPr>
          <w:p w14:paraId="491EACC8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E46C4" w:rsidRPr="007A168E" w14:paraId="1A07A6CB" w14:textId="77777777" w:rsidTr="000D1407">
        <w:trPr>
          <w:trHeight w:val="261"/>
        </w:trPr>
        <w:tc>
          <w:tcPr>
            <w:tcW w:w="2610" w:type="dxa"/>
            <w:vAlign w:val="bottom"/>
          </w:tcPr>
          <w:p w14:paraId="34E5C717" w14:textId="77777777" w:rsidR="00CE46C4" w:rsidRPr="000D1407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E137D44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00" w:type="dxa"/>
            <w:gridSpan w:val="7"/>
            <w:vAlign w:val="bottom"/>
          </w:tcPr>
          <w:p w14:paraId="7CB99794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6F90EF6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6" w:type="dxa"/>
            <w:gridSpan w:val="7"/>
            <w:vAlign w:val="bottom"/>
          </w:tcPr>
          <w:p w14:paraId="4BBFD97E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E46C4" w:rsidRPr="007A168E" w14:paraId="5C4AA255" w14:textId="77777777" w:rsidTr="000D1407">
        <w:trPr>
          <w:trHeight w:val="261"/>
        </w:trPr>
        <w:tc>
          <w:tcPr>
            <w:tcW w:w="2610" w:type="dxa"/>
            <w:vAlign w:val="bottom"/>
          </w:tcPr>
          <w:p w14:paraId="3296826D" w14:textId="719BF3A3" w:rsidR="00CE46C4" w:rsidRPr="000D1407" w:rsidRDefault="003247F2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D1407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D4E66" w:rsidRPr="000D14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0D4E66" w:rsidRPr="000D14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="0089177F" w:rsidRPr="000D140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="007C3F7F" w:rsidRPr="000D1407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0D4E66" w:rsidRPr="000D1407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/>
              </w:rPr>
              <w:t>9</w:t>
            </w:r>
          </w:p>
        </w:tc>
        <w:tc>
          <w:tcPr>
            <w:tcW w:w="808" w:type="dxa"/>
            <w:vAlign w:val="bottom"/>
          </w:tcPr>
          <w:p w14:paraId="531670C7" w14:textId="4FAAD541" w:rsidR="00CE46C4" w:rsidRPr="000D1407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EF172B0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2FC98F19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2837EA8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vAlign w:val="bottom"/>
          </w:tcPr>
          <w:p w14:paraId="699EE54B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0FCF6E87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23CFE352" w14:textId="77777777" w:rsidR="00CE46C4" w:rsidRPr="000D1407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7950960E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23998C0D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549E9707" w14:textId="77777777" w:rsidR="00CE46C4" w:rsidRPr="000D1407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6314CC3F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2FEC6B86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6" w:type="dxa"/>
            <w:vAlign w:val="bottom"/>
          </w:tcPr>
          <w:p w14:paraId="1BE5B6F8" w14:textId="5C184FCC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0D140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3F7F" w:rsidRPr="000D1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6A8FFEA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C6E9A36" w14:textId="689D7909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0D140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3F7F" w:rsidRPr="000D1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2A1EDA2B" w14:textId="77777777" w:rsidR="00CE46C4" w:rsidRPr="000D1407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7CA46135" w14:textId="3DF016EB" w:rsidR="00CE46C4" w:rsidRPr="000D1407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0D140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3F7F" w:rsidRPr="000D1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49323A4B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14:paraId="26F33BD2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46C4" w:rsidRPr="007A168E" w14:paraId="35767CFC" w14:textId="77777777" w:rsidTr="000D1407">
        <w:trPr>
          <w:trHeight w:val="261"/>
        </w:trPr>
        <w:tc>
          <w:tcPr>
            <w:tcW w:w="2610" w:type="dxa"/>
            <w:vAlign w:val="bottom"/>
          </w:tcPr>
          <w:p w14:paraId="364275D0" w14:textId="77777777" w:rsidR="00CE46C4" w:rsidRPr="000D1407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2EAE8BB9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432" w:type="dxa"/>
            <w:gridSpan w:val="15"/>
            <w:vAlign w:val="bottom"/>
          </w:tcPr>
          <w:p w14:paraId="793305E8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E46C4" w:rsidRPr="007A168E" w14:paraId="4C07FFBA" w14:textId="77777777" w:rsidTr="000D1407">
        <w:trPr>
          <w:trHeight w:val="261"/>
        </w:trPr>
        <w:tc>
          <w:tcPr>
            <w:tcW w:w="2610" w:type="dxa"/>
          </w:tcPr>
          <w:p w14:paraId="1DA59203" w14:textId="77777777" w:rsidR="00CE46C4" w:rsidRPr="000D1407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73DF34FC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550094B7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562359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0D96D245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E0D58BC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11222EE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D2B709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51C4C569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D631C7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8405099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60C4FD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971FBB9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D2AB91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10CBED4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01AD3E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686028BE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478D" w:rsidRPr="007A168E" w14:paraId="0AE1459D" w14:textId="77777777" w:rsidTr="000D1407">
        <w:trPr>
          <w:trHeight w:val="261"/>
        </w:trPr>
        <w:tc>
          <w:tcPr>
            <w:tcW w:w="2610" w:type="dxa"/>
          </w:tcPr>
          <w:p w14:paraId="731D97D8" w14:textId="6ABD0A47" w:rsidR="0087478D" w:rsidRPr="000D1407" w:rsidRDefault="0087478D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0D140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808" w:type="dxa"/>
          </w:tcPr>
          <w:p w14:paraId="5157315A" w14:textId="77777777" w:rsidR="0087478D" w:rsidRPr="000D1407" w:rsidRDefault="0087478D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90D3B84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B0E70F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3C9CF574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C813629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407A6A0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9018FA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71AE1EC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59EFED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E564518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A57612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CAF6DE6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17F6D6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F6520F9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AEB0E5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29C52320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478D" w:rsidRPr="007A168E" w14:paraId="28A73305" w14:textId="77777777" w:rsidTr="000D1407">
        <w:trPr>
          <w:trHeight w:val="261"/>
        </w:trPr>
        <w:tc>
          <w:tcPr>
            <w:tcW w:w="2610" w:type="dxa"/>
          </w:tcPr>
          <w:p w14:paraId="281CF599" w14:textId="78E30EF7" w:rsidR="0087478D" w:rsidRPr="000D1407" w:rsidRDefault="0087478D" w:rsidP="00D013F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1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7A06C9EB" w14:textId="77777777" w:rsidR="0087478D" w:rsidRPr="000D1407" w:rsidRDefault="0087478D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717D2651" w14:textId="681C1917" w:rsidR="0087478D" w:rsidRPr="000D1407" w:rsidRDefault="00D013FD" w:rsidP="00E43541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933EBA2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07E38996" w14:textId="18FB79A0" w:rsidR="0087478D" w:rsidRPr="000D1407" w:rsidRDefault="00D013FD" w:rsidP="00E4354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F21E9E7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317156B" w14:textId="724DD19A" w:rsidR="0087478D" w:rsidRPr="000D1407" w:rsidRDefault="00D013FD" w:rsidP="001868A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12,768</w:t>
            </w:r>
          </w:p>
        </w:tc>
        <w:tc>
          <w:tcPr>
            <w:tcW w:w="236" w:type="dxa"/>
          </w:tcPr>
          <w:p w14:paraId="779D5CD2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AFED1E8" w14:textId="48E21AEC" w:rsidR="0087478D" w:rsidRPr="000D1407" w:rsidRDefault="00D013FD" w:rsidP="007F154C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12,768</w:t>
            </w:r>
          </w:p>
        </w:tc>
        <w:tc>
          <w:tcPr>
            <w:tcW w:w="236" w:type="dxa"/>
          </w:tcPr>
          <w:p w14:paraId="4CC7A798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27544DE" w14:textId="252F9F76" w:rsidR="0087478D" w:rsidRPr="000D1407" w:rsidRDefault="00D013F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DFB98A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CDDA226" w14:textId="0F4E66F5" w:rsidR="0087478D" w:rsidRPr="000D1407" w:rsidRDefault="004C2986" w:rsidP="007F154C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12,891</w:t>
            </w:r>
          </w:p>
        </w:tc>
        <w:tc>
          <w:tcPr>
            <w:tcW w:w="236" w:type="dxa"/>
          </w:tcPr>
          <w:p w14:paraId="4DA25C6D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8C0AC85" w14:textId="2F052F89" w:rsidR="0087478D" w:rsidRPr="000D1407" w:rsidRDefault="00D013FD" w:rsidP="0030616A">
            <w:pPr>
              <w:ind w:left="-7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A74BE0" w14:textId="77777777" w:rsidR="0087478D" w:rsidRPr="000D1407" w:rsidRDefault="0087478D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271696E2" w14:textId="6218EA42" w:rsidR="0087478D" w:rsidRPr="000D1407" w:rsidRDefault="004C2986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 w:rsidRPr="007F15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</w:tr>
      <w:tr w:rsidR="00CE46C4" w:rsidRPr="007A168E" w14:paraId="2F48A22C" w14:textId="77777777" w:rsidTr="000D1407">
        <w:trPr>
          <w:trHeight w:val="261"/>
        </w:trPr>
        <w:tc>
          <w:tcPr>
            <w:tcW w:w="2610" w:type="dxa"/>
          </w:tcPr>
          <w:p w14:paraId="69EA6254" w14:textId="01C554A2" w:rsidR="00CE46C4" w:rsidRPr="00F566D6" w:rsidRDefault="00CE46C4" w:rsidP="000B13C3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566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0B689B" w:rsidRPr="00F566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ไม่หมุนเวียน</w:t>
            </w:r>
            <w:r w:rsidRPr="00F566D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808" w:type="dxa"/>
          </w:tcPr>
          <w:p w14:paraId="5FCB0F99" w14:textId="77777777" w:rsidR="00CE46C4" w:rsidRPr="000D1407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0C224DAE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0AD1AC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091A7593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71D43D2" w14:textId="77777777" w:rsidR="00CE46C4" w:rsidRPr="000D1407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8BFAAB4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0485F3" w14:textId="77777777" w:rsidR="00CE46C4" w:rsidRPr="000D1407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493647D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82E581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9AB5463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D14197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2CE1FB7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A36B80" w14:textId="77777777" w:rsidR="00CE46C4" w:rsidRPr="000D1407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05FD3F0" w14:textId="77777777" w:rsidR="00CE46C4" w:rsidRPr="000D1407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5247C5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2A984981" w14:textId="77777777" w:rsidR="00CE46C4" w:rsidRPr="000D1407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460A" w:rsidRPr="007A168E" w14:paraId="6DE9C783" w14:textId="77777777" w:rsidTr="000D1407">
        <w:trPr>
          <w:trHeight w:val="261"/>
        </w:trPr>
        <w:tc>
          <w:tcPr>
            <w:tcW w:w="2610" w:type="dxa"/>
          </w:tcPr>
          <w:p w14:paraId="10823054" w14:textId="77777777" w:rsidR="00C9460A" w:rsidRPr="000D1407" w:rsidRDefault="00C9460A" w:rsidP="00C9460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D84BEC9" w14:textId="5269BB2A" w:rsidR="00C9460A" w:rsidRPr="000D1407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8980EAC" w14:textId="109B1327" w:rsidR="00C9460A" w:rsidRPr="000D1407" w:rsidRDefault="000B689B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C779475" w14:textId="77777777" w:rsidR="00C9460A" w:rsidRPr="000D1407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32871A48" w14:textId="5859A960" w:rsidR="00C9460A" w:rsidRPr="000D1407" w:rsidRDefault="000B689B" w:rsidP="00EC4B76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240" w:type="dxa"/>
          </w:tcPr>
          <w:p w14:paraId="04080477" w14:textId="77777777" w:rsidR="00C9460A" w:rsidRPr="000D1407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2A00792" w14:textId="73D43211" w:rsidR="00C9460A" w:rsidRPr="000D1407" w:rsidRDefault="000B689B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4F4AAD" w14:textId="77777777" w:rsidR="00C9460A" w:rsidRPr="000D1407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CF09222" w14:textId="37A9A293" w:rsidR="00C9460A" w:rsidRPr="000D1407" w:rsidRDefault="000B689B" w:rsidP="00EC4B7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236" w:type="dxa"/>
          </w:tcPr>
          <w:p w14:paraId="44230089" w14:textId="77777777" w:rsidR="00C9460A" w:rsidRPr="000D1407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0DD86DFA" w14:textId="1B8997BE" w:rsidR="00C9460A" w:rsidRPr="000D1407" w:rsidRDefault="000B689B" w:rsidP="00C9460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236" w:type="dxa"/>
          </w:tcPr>
          <w:p w14:paraId="42FFBA01" w14:textId="77777777" w:rsidR="00C9460A" w:rsidRPr="000D1407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78F9C51" w14:textId="088F19C9" w:rsidR="00C9460A" w:rsidRPr="000D1407" w:rsidRDefault="000B689B" w:rsidP="00E43541">
            <w:pPr>
              <w:ind w:left="-79" w:right="-107"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6CB51B" w14:textId="77777777" w:rsidR="00C9460A" w:rsidRPr="000D1407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46C92F1" w14:textId="74DCEB9D" w:rsidR="00C9460A" w:rsidRPr="000D1407" w:rsidRDefault="000B689B" w:rsidP="009912FD">
            <w:pPr>
              <w:ind w:left="-7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4E01FE" w14:textId="77777777" w:rsidR="00C9460A" w:rsidRPr="000D1407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2FAF29F7" w14:textId="2A6E141B" w:rsidR="00C9460A" w:rsidRPr="000D1407" w:rsidRDefault="000B689B" w:rsidP="007F154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</w:tr>
      <w:tr w:rsidR="00A10C84" w:rsidRPr="007A168E" w14:paraId="7E210A9B" w14:textId="77777777" w:rsidTr="000D1407">
        <w:trPr>
          <w:trHeight w:val="261"/>
        </w:trPr>
        <w:tc>
          <w:tcPr>
            <w:tcW w:w="2610" w:type="dxa"/>
          </w:tcPr>
          <w:p w14:paraId="3C97E42D" w14:textId="77777777" w:rsidR="00A10C84" w:rsidRPr="000D1407" w:rsidRDefault="00A10C84" w:rsidP="00A10C84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2A19684B" w14:textId="3D3E2C9A" w:rsidR="00A10C84" w:rsidRPr="000D1407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2BC2C5D6" w14:textId="283A8BEF" w:rsidR="00A10C84" w:rsidRPr="000D1407" w:rsidRDefault="000B689B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A2C6C3F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5418DFE" w14:textId="02C3ADA2" w:rsidR="00A10C84" w:rsidRPr="000D1407" w:rsidRDefault="000B689B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EF132B2" w14:textId="77777777" w:rsidR="00A10C84" w:rsidRPr="000D1407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632C650" w14:textId="63B9FB43" w:rsidR="00A10C84" w:rsidRPr="000D1407" w:rsidRDefault="000B689B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15,444</w:t>
            </w:r>
          </w:p>
        </w:tc>
        <w:tc>
          <w:tcPr>
            <w:tcW w:w="236" w:type="dxa"/>
          </w:tcPr>
          <w:p w14:paraId="64EE910D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F3F7D16" w14:textId="7641846F" w:rsidR="00A10C84" w:rsidRPr="000D1407" w:rsidRDefault="000B689B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15,444</w:t>
            </w:r>
          </w:p>
        </w:tc>
        <w:tc>
          <w:tcPr>
            <w:tcW w:w="236" w:type="dxa"/>
          </w:tcPr>
          <w:p w14:paraId="31AE74E8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0CC7BFCD" w14:textId="126E9FE7" w:rsidR="00A10C84" w:rsidRPr="000D1407" w:rsidRDefault="00306BB7" w:rsidP="00AD4EC4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15D4F1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97079A" w14:textId="513650EF" w:rsidR="00A10C84" w:rsidRPr="000D1407" w:rsidRDefault="004C2986" w:rsidP="007F154C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15,765</w:t>
            </w:r>
          </w:p>
        </w:tc>
        <w:tc>
          <w:tcPr>
            <w:tcW w:w="236" w:type="dxa"/>
          </w:tcPr>
          <w:p w14:paraId="330B87EC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C6A2EA4" w14:textId="456B058E" w:rsidR="00A10C84" w:rsidRPr="000D1407" w:rsidRDefault="00306BB7" w:rsidP="009912FD">
            <w:pPr>
              <w:ind w:left="-7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08C3579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4DEC5260" w14:textId="2829710F" w:rsidR="00A10C84" w:rsidRPr="000D1407" w:rsidRDefault="004C2986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15,765</w:t>
            </w:r>
          </w:p>
        </w:tc>
      </w:tr>
      <w:tr w:rsidR="00A10C84" w:rsidRPr="007A168E" w14:paraId="1B4E4E9E" w14:textId="77777777" w:rsidTr="000D1407">
        <w:trPr>
          <w:trHeight w:val="261"/>
        </w:trPr>
        <w:tc>
          <w:tcPr>
            <w:tcW w:w="2610" w:type="dxa"/>
          </w:tcPr>
          <w:p w14:paraId="54A0E56D" w14:textId="77777777" w:rsidR="00A10C84" w:rsidRPr="000D1407" w:rsidRDefault="00A10C84" w:rsidP="00CD0D41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B8E7006" w14:textId="77777777" w:rsidR="00A10C84" w:rsidRPr="000D1407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26C5F75" w14:textId="691719F7" w:rsidR="00A10C84" w:rsidRPr="000D1407" w:rsidRDefault="000B689B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296FE11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259DC7F7" w14:textId="2491436B" w:rsidR="00A10C84" w:rsidRPr="000D1407" w:rsidRDefault="000B689B" w:rsidP="00A10C84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w="240" w:type="dxa"/>
          </w:tcPr>
          <w:p w14:paraId="310D16E3" w14:textId="77777777" w:rsidR="00A10C84" w:rsidRPr="000D1407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E33D93B" w14:textId="6C657F53" w:rsidR="00A10C84" w:rsidRPr="000D1407" w:rsidRDefault="000B689B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28,212</w:t>
            </w:r>
          </w:p>
        </w:tc>
        <w:tc>
          <w:tcPr>
            <w:tcW w:w="236" w:type="dxa"/>
          </w:tcPr>
          <w:p w14:paraId="06219350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511D2699" w14:textId="773CE761" w:rsidR="00A10C84" w:rsidRPr="000D1407" w:rsidRDefault="000B689B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28,33</w:t>
            </w:r>
            <w:r w:rsidR="001868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665EA0CF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74C0E3F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CB7A0E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162587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AA9FF5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0C753C5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E57745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031D6F95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10C84" w:rsidRPr="007A168E" w14:paraId="51FC440D" w14:textId="77777777" w:rsidTr="000D1407">
        <w:trPr>
          <w:trHeight w:val="261"/>
        </w:trPr>
        <w:tc>
          <w:tcPr>
            <w:tcW w:w="2610" w:type="dxa"/>
          </w:tcPr>
          <w:p w14:paraId="262AD2AD" w14:textId="77777777" w:rsidR="00A10C84" w:rsidRPr="000D1407" w:rsidRDefault="00A10C84" w:rsidP="00A10C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53E10812" w14:textId="77777777" w:rsidR="00A10C84" w:rsidRPr="000D1407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AFF707B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48B05A3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546407DE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C8EBEB2" w14:textId="77777777" w:rsidR="00A10C84" w:rsidRPr="000D1407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B366D7C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12F813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0CC3DC6E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EC0E2C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0AE8A041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58912B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5C5D0E5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EBDCD3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835967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099A96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787C41FB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10C84" w:rsidRPr="007A168E" w14:paraId="04265911" w14:textId="77777777" w:rsidTr="000D1407">
        <w:trPr>
          <w:trHeight w:val="261"/>
        </w:trPr>
        <w:tc>
          <w:tcPr>
            <w:tcW w:w="2610" w:type="dxa"/>
          </w:tcPr>
          <w:p w14:paraId="55CB88F4" w14:textId="77777777" w:rsidR="00A10C84" w:rsidRPr="000D1407" w:rsidRDefault="00A10C84" w:rsidP="00A10C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0D14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C51D77F" w14:textId="77777777" w:rsidR="00A10C84" w:rsidRPr="000D1407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6AC521B0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AA5533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C934D88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A124999" w14:textId="77777777" w:rsidR="00A10C84" w:rsidRPr="000D1407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A9E61B4" w14:textId="6E6E5FF3" w:rsidR="00A10C84" w:rsidRPr="000D1407" w:rsidRDefault="00A10C84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16F82D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13BC29F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A6134B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6A3F13AA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E23E6C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2816AA8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E59C6D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8AEE2EF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449C6D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3B31E4E1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10C84" w:rsidRPr="007A168E" w14:paraId="1FBD6D22" w14:textId="77777777" w:rsidTr="000D1407">
        <w:trPr>
          <w:trHeight w:val="261"/>
        </w:trPr>
        <w:tc>
          <w:tcPr>
            <w:tcW w:w="2610" w:type="dxa"/>
          </w:tcPr>
          <w:p w14:paraId="3D033FC0" w14:textId="77777777" w:rsidR="00A10C84" w:rsidRPr="000D1407" w:rsidRDefault="00A10C84" w:rsidP="00CD0D41">
            <w:pPr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40B18C08" w14:textId="481A3EA1" w:rsidR="00A10C84" w:rsidRPr="000D1407" w:rsidRDefault="007C3F7F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0D140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1443" w:type="dxa"/>
          </w:tcPr>
          <w:p w14:paraId="7655DC3B" w14:textId="37A45E65" w:rsidR="00A10C84" w:rsidRPr="000D1407" w:rsidRDefault="00306BB7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6EEAEA8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</w:tcPr>
          <w:p w14:paraId="1DAF3A2D" w14:textId="7723E8BC" w:rsidR="00A10C84" w:rsidRPr="000D1407" w:rsidRDefault="00306BB7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6578D56" w14:textId="77777777" w:rsidR="00A10C84" w:rsidRPr="000D1407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7D616E6" w14:textId="3EAB74AA" w:rsidR="00A10C84" w:rsidRPr="000D1407" w:rsidRDefault="00306BB7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52,423,400</w:t>
            </w:r>
          </w:p>
        </w:tc>
        <w:tc>
          <w:tcPr>
            <w:tcW w:w="236" w:type="dxa"/>
          </w:tcPr>
          <w:p w14:paraId="7B395CA7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62A47079" w14:textId="66296F4F" w:rsidR="00A10C84" w:rsidRPr="000D1407" w:rsidRDefault="00306BB7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52,423,400</w:t>
            </w:r>
          </w:p>
        </w:tc>
        <w:tc>
          <w:tcPr>
            <w:tcW w:w="236" w:type="dxa"/>
          </w:tcPr>
          <w:p w14:paraId="597BAAE5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</w:tcPr>
          <w:p w14:paraId="78580454" w14:textId="7C310692" w:rsidR="00A10C84" w:rsidRPr="000D1407" w:rsidRDefault="00306BB7" w:rsidP="00AD4EC4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AB155B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55F343A" w14:textId="764168AE" w:rsidR="00A10C84" w:rsidRPr="000D1407" w:rsidRDefault="00596639" w:rsidP="007F154C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51,999,624</w:t>
            </w:r>
          </w:p>
        </w:tc>
        <w:tc>
          <w:tcPr>
            <w:tcW w:w="236" w:type="dxa"/>
          </w:tcPr>
          <w:p w14:paraId="20636BB1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12717E1" w14:textId="3426FD9A" w:rsidR="00A10C84" w:rsidRPr="000D1407" w:rsidRDefault="00306BB7" w:rsidP="009912FD">
            <w:pPr>
              <w:ind w:left="-7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3CBDD84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6EFDF56E" w14:textId="18E399E9" w:rsidR="00A10C84" w:rsidRPr="000D1407" w:rsidRDefault="004C2986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51,999,624</w:t>
            </w:r>
          </w:p>
        </w:tc>
      </w:tr>
      <w:tr w:rsidR="00306BB7" w:rsidRPr="007A168E" w14:paraId="1528C91F" w14:textId="77777777" w:rsidTr="000D1407">
        <w:trPr>
          <w:trHeight w:val="261"/>
        </w:trPr>
        <w:tc>
          <w:tcPr>
            <w:tcW w:w="2610" w:type="dxa"/>
          </w:tcPr>
          <w:p w14:paraId="5AF384A9" w14:textId="53383FDB" w:rsidR="00306BB7" w:rsidRPr="000D1407" w:rsidRDefault="00306BB7" w:rsidP="00CD0D41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808" w:type="dxa"/>
          </w:tcPr>
          <w:p w14:paraId="4B3540C7" w14:textId="77777777" w:rsidR="00306BB7" w:rsidRPr="000D1407" w:rsidRDefault="00306BB7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5502F606" w14:textId="424025B4" w:rsidR="00306BB7" w:rsidRPr="000D1407" w:rsidRDefault="00306BB7" w:rsidP="0059663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DA514F3" w14:textId="77777777" w:rsidR="00306BB7" w:rsidRPr="000D1407" w:rsidRDefault="00306BB7" w:rsidP="005966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vAlign w:val="bottom"/>
          </w:tcPr>
          <w:p w14:paraId="7121A722" w14:textId="31F32F7A" w:rsidR="00306BB7" w:rsidRPr="000D1407" w:rsidRDefault="00306BB7" w:rsidP="0059663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315C31B" w14:textId="77777777" w:rsidR="00306BB7" w:rsidRPr="000D1407" w:rsidRDefault="00306BB7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64EAB11B" w14:textId="73614DAA" w:rsidR="00306BB7" w:rsidRPr="000D1407" w:rsidRDefault="00306BB7" w:rsidP="00596639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236" w:type="dxa"/>
            <w:vAlign w:val="bottom"/>
          </w:tcPr>
          <w:p w14:paraId="1A9951E5" w14:textId="77777777" w:rsidR="00306BB7" w:rsidRPr="000D1407" w:rsidRDefault="00306BB7" w:rsidP="005966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06E7860D" w14:textId="1DD58CAC" w:rsidR="00306BB7" w:rsidRPr="000D1407" w:rsidRDefault="00306BB7" w:rsidP="001868A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236" w:type="dxa"/>
          </w:tcPr>
          <w:p w14:paraId="7B0E5B9D" w14:textId="77777777" w:rsidR="00306BB7" w:rsidRPr="000D1407" w:rsidRDefault="00306BB7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70DD8D65" w14:textId="7FD6062C" w:rsidR="00306BB7" w:rsidRPr="000D1407" w:rsidRDefault="00306BB7" w:rsidP="00596639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86432A" w14:textId="77777777" w:rsidR="00306BB7" w:rsidRPr="000D1407" w:rsidRDefault="00306BB7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7FCB9C9D" w14:textId="401A856F" w:rsidR="00306BB7" w:rsidRPr="000D1407" w:rsidRDefault="00596639" w:rsidP="007F154C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966,525</w:t>
            </w:r>
          </w:p>
        </w:tc>
        <w:tc>
          <w:tcPr>
            <w:tcW w:w="236" w:type="dxa"/>
          </w:tcPr>
          <w:p w14:paraId="414424B4" w14:textId="77777777" w:rsidR="00306BB7" w:rsidRPr="000D1407" w:rsidRDefault="00306BB7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E40D5FE" w14:textId="56DBC2ED" w:rsidR="00306BB7" w:rsidRPr="000D1407" w:rsidRDefault="00306BB7" w:rsidP="00596639">
            <w:pPr>
              <w:ind w:left="-78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5E71DA" w14:textId="77777777" w:rsidR="00306BB7" w:rsidRPr="000D1407" w:rsidRDefault="00306BB7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A428658" w14:textId="3FD85CE1" w:rsidR="00306BB7" w:rsidRPr="000D1407" w:rsidRDefault="00596639" w:rsidP="0059663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sz w:val="24"/>
                <w:szCs w:val="24"/>
              </w:rPr>
              <w:t>966,525</w:t>
            </w:r>
          </w:p>
        </w:tc>
      </w:tr>
      <w:tr w:rsidR="00A10C84" w:rsidRPr="007A168E" w14:paraId="4C6670C3" w14:textId="77777777" w:rsidTr="000D1407">
        <w:trPr>
          <w:trHeight w:val="261"/>
        </w:trPr>
        <w:tc>
          <w:tcPr>
            <w:tcW w:w="2610" w:type="dxa"/>
          </w:tcPr>
          <w:p w14:paraId="411061AE" w14:textId="77777777" w:rsidR="00A10C84" w:rsidRPr="000D1407" w:rsidRDefault="00A10C84" w:rsidP="00CD0D41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C80301F" w14:textId="77777777" w:rsidR="00A10C84" w:rsidRPr="000D1407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CC2DBEB" w14:textId="37C62A53" w:rsidR="00A10C84" w:rsidRPr="000D1407" w:rsidRDefault="00306BB7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A7BAB39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25649648" w14:textId="48527FA1" w:rsidR="00A10C84" w:rsidRPr="000D1407" w:rsidRDefault="00306BB7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EE60334" w14:textId="77777777" w:rsidR="00A10C84" w:rsidRPr="000D1407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9159A75" w14:textId="58059993" w:rsidR="00A10C84" w:rsidRPr="000D1407" w:rsidRDefault="00306BB7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53,423,400</w:t>
            </w:r>
          </w:p>
        </w:tc>
        <w:tc>
          <w:tcPr>
            <w:tcW w:w="236" w:type="dxa"/>
          </w:tcPr>
          <w:p w14:paraId="4CD38007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68E35A64" w14:textId="5181D0B8" w:rsidR="00A10C84" w:rsidRPr="000D1407" w:rsidRDefault="00306BB7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14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53,423,400</w:t>
            </w:r>
          </w:p>
        </w:tc>
        <w:tc>
          <w:tcPr>
            <w:tcW w:w="236" w:type="dxa"/>
          </w:tcPr>
          <w:p w14:paraId="750FA3F6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</w:tcPr>
          <w:p w14:paraId="74121B4F" w14:textId="37206B9D" w:rsidR="00A10C84" w:rsidRPr="000D1407" w:rsidRDefault="00A10C84" w:rsidP="0030616A">
            <w:pPr>
              <w:ind w:left="-78" w:right="-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5AEAB25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8E8979D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E0D2E8A" w14:textId="77777777" w:rsidR="00A10C84" w:rsidRPr="000D1407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ABF2910" w14:textId="71CD2C3E" w:rsidR="00A10C84" w:rsidRPr="000D1407" w:rsidRDefault="00A10C84" w:rsidP="0030616A">
            <w:pPr>
              <w:ind w:left="-78" w:right="-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2974F37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</w:tcPr>
          <w:p w14:paraId="51C6A2F5" w14:textId="77777777" w:rsidR="00A10C84" w:rsidRPr="000D1407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642438A" w14:textId="31457690" w:rsidR="000D1407" w:rsidRDefault="000D1407">
      <w:pPr>
        <w:spacing w:line="240" w:lineRule="auto"/>
        <w:rPr>
          <w:rFonts w:asciiTheme="majorBidi" w:hAnsiTheme="majorBidi" w:cstheme="majorBidi"/>
        </w:rPr>
      </w:pPr>
    </w:p>
    <w:p w14:paraId="50E239A5" w14:textId="77777777" w:rsidR="000D1407" w:rsidRDefault="000D1407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147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630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9"/>
        <w:gridCol w:w="1114"/>
        <w:gridCol w:w="236"/>
        <w:gridCol w:w="1008"/>
        <w:gridCol w:w="236"/>
        <w:gridCol w:w="955"/>
      </w:tblGrid>
      <w:tr w:rsidR="00997325" w:rsidRPr="00997325" w14:paraId="6D11D1D1" w14:textId="77777777" w:rsidTr="00A96415">
        <w:trPr>
          <w:trHeight w:val="261"/>
        </w:trPr>
        <w:tc>
          <w:tcPr>
            <w:tcW w:w="2610" w:type="dxa"/>
            <w:vAlign w:val="bottom"/>
          </w:tcPr>
          <w:p w14:paraId="32B7B7F3" w14:textId="77777777" w:rsidR="00997325" w:rsidRPr="00997325" w:rsidRDefault="00997325" w:rsidP="00997325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4D18A0B2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530" w:type="dxa"/>
            <w:gridSpan w:val="15"/>
            <w:vAlign w:val="bottom"/>
          </w:tcPr>
          <w:p w14:paraId="44D9A814" w14:textId="77777777" w:rsidR="00997325" w:rsidRPr="00997325" w:rsidRDefault="00997325" w:rsidP="00997325">
            <w:pPr>
              <w:spacing w:line="240" w:lineRule="atLeast"/>
              <w:ind w:left="-100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9973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7325" w:rsidRPr="00997325" w14:paraId="4937831C" w14:textId="77777777" w:rsidTr="00A96415">
        <w:trPr>
          <w:trHeight w:val="261"/>
        </w:trPr>
        <w:tc>
          <w:tcPr>
            <w:tcW w:w="2610" w:type="dxa"/>
            <w:vAlign w:val="bottom"/>
          </w:tcPr>
          <w:p w14:paraId="5FAB34DC" w14:textId="77777777" w:rsidR="00997325" w:rsidRPr="00997325" w:rsidRDefault="00997325" w:rsidP="0099732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617D887" w14:textId="77777777" w:rsidR="00997325" w:rsidRPr="00997325" w:rsidRDefault="00997325" w:rsidP="00997325">
            <w:pPr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1BDA8F82" w14:textId="77777777" w:rsidR="00997325" w:rsidRPr="00997325" w:rsidRDefault="00997325" w:rsidP="00997325">
            <w:pPr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2AC02740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02" w:type="dxa"/>
            <w:gridSpan w:val="7"/>
            <w:vAlign w:val="bottom"/>
          </w:tcPr>
          <w:p w14:paraId="28AE7E7E" w14:textId="77777777" w:rsidR="00997325" w:rsidRPr="00997325" w:rsidRDefault="00997325" w:rsidP="00997325">
            <w:pPr>
              <w:spacing w:line="240" w:lineRule="atLeast"/>
              <w:ind w:left="-100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97325" w:rsidRPr="00997325" w14:paraId="1A6EA400" w14:textId="77777777" w:rsidTr="00A96415">
        <w:trPr>
          <w:trHeight w:val="261"/>
        </w:trPr>
        <w:tc>
          <w:tcPr>
            <w:tcW w:w="2610" w:type="dxa"/>
            <w:vAlign w:val="bottom"/>
          </w:tcPr>
          <w:p w14:paraId="71ADB31E" w14:textId="77777777" w:rsidR="00997325" w:rsidRPr="00997325" w:rsidRDefault="00997325" w:rsidP="0099732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99732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9732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9732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9732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630" w:type="dxa"/>
            <w:vAlign w:val="bottom"/>
          </w:tcPr>
          <w:p w14:paraId="2FBD7FF5" w14:textId="0181349F" w:rsidR="00997325" w:rsidRPr="00997325" w:rsidRDefault="00997325" w:rsidP="00997325">
            <w:pPr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43" w:type="dxa"/>
            <w:vAlign w:val="bottom"/>
          </w:tcPr>
          <w:p w14:paraId="13E2AFCD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  <w:cs/>
              </w:rPr>
              <w:t>เครื่องมือทาง</w:t>
            </w:r>
          </w:p>
          <w:p w14:paraId="7A7EFE1F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4E7E35E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53" w:type="dxa"/>
            <w:vAlign w:val="bottom"/>
          </w:tcPr>
          <w:p w14:paraId="7F0A93F1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  <w:cs/>
              </w:rPr>
              <w:t>เครื่องมือทาง</w:t>
            </w:r>
          </w:p>
          <w:p w14:paraId="53DA7C0F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FD640DC" w14:textId="77777777" w:rsidR="00997325" w:rsidRPr="00997325" w:rsidRDefault="00997325" w:rsidP="00997325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14:paraId="598329F6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  <w:cs/>
              </w:rPr>
              <w:t>เครื่องมือทาง</w:t>
            </w:r>
          </w:p>
          <w:p w14:paraId="17EDADE4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7325">
              <w:rPr>
                <w:rFonts w:ascii="Angsana New" w:hAnsi="Angsana New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1434D068" w14:textId="77777777" w:rsidR="00997325" w:rsidRPr="00997325" w:rsidRDefault="00997325" w:rsidP="00997325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92BF1AF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35E3A07D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890B40C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997325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39" w:type="dxa"/>
          </w:tcPr>
          <w:p w14:paraId="62582BFD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B9C7E05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997325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6D9B8258" w14:textId="77777777" w:rsidR="00997325" w:rsidRPr="00997325" w:rsidRDefault="00997325" w:rsidP="00997325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01E465FB" w14:textId="77777777" w:rsidR="00997325" w:rsidRPr="00997325" w:rsidRDefault="00997325" w:rsidP="00997325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997325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3228F2F9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vAlign w:val="bottom"/>
          </w:tcPr>
          <w:p w14:paraId="67FE1B6A" w14:textId="77777777" w:rsidR="00997325" w:rsidRPr="00997325" w:rsidRDefault="00997325" w:rsidP="00997325">
            <w:pPr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97325" w:rsidRPr="00997325" w14:paraId="22F9A9C2" w14:textId="77777777" w:rsidTr="00A96415">
        <w:trPr>
          <w:trHeight w:val="261"/>
        </w:trPr>
        <w:tc>
          <w:tcPr>
            <w:tcW w:w="2610" w:type="dxa"/>
            <w:vAlign w:val="bottom"/>
          </w:tcPr>
          <w:p w14:paraId="21965C75" w14:textId="77777777" w:rsidR="00997325" w:rsidRPr="00997325" w:rsidRDefault="00997325" w:rsidP="0099732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065C0C8" w14:textId="77777777" w:rsidR="00997325" w:rsidRPr="00997325" w:rsidRDefault="00997325" w:rsidP="00997325">
            <w:pPr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530" w:type="dxa"/>
            <w:gridSpan w:val="15"/>
            <w:vAlign w:val="bottom"/>
          </w:tcPr>
          <w:p w14:paraId="7AA18F0C" w14:textId="77777777" w:rsidR="00997325" w:rsidRPr="00997325" w:rsidRDefault="00997325" w:rsidP="00997325">
            <w:pPr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732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97325" w:rsidRPr="00997325" w14:paraId="7B4D6CE6" w14:textId="77777777" w:rsidTr="00A96415">
        <w:trPr>
          <w:trHeight w:val="261"/>
        </w:trPr>
        <w:tc>
          <w:tcPr>
            <w:tcW w:w="2610" w:type="dxa"/>
          </w:tcPr>
          <w:p w14:paraId="5EF24E9E" w14:textId="77777777" w:rsidR="00997325" w:rsidRPr="00997325" w:rsidRDefault="00997325" w:rsidP="0099732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9732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10BEE6C2" w14:textId="77777777" w:rsidR="00997325" w:rsidRPr="00997325" w:rsidRDefault="00997325" w:rsidP="00997325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06A74E69" w14:textId="77777777" w:rsidR="00997325" w:rsidRPr="00997325" w:rsidRDefault="00997325" w:rsidP="00997325">
            <w:pPr>
              <w:tabs>
                <w:tab w:val="decimal" w:pos="12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77D2E2" w14:textId="77777777" w:rsidR="00997325" w:rsidRPr="00997325" w:rsidRDefault="00997325" w:rsidP="00997325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</w:tcPr>
          <w:p w14:paraId="1EE1FF8C" w14:textId="77777777" w:rsidR="00997325" w:rsidRPr="00997325" w:rsidRDefault="00997325" w:rsidP="00997325">
            <w:pPr>
              <w:tabs>
                <w:tab w:val="decimal" w:pos="145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15505C" w14:textId="77777777" w:rsidR="00997325" w:rsidRPr="00997325" w:rsidRDefault="00997325" w:rsidP="00997325">
            <w:pPr>
              <w:tabs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FB8C398" w14:textId="77777777" w:rsidR="00997325" w:rsidRPr="00997325" w:rsidRDefault="00997325" w:rsidP="00997325">
            <w:pPr>
              <w:tabs>
                <w:tab w:val="decimal" w:pos="117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3486D1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024EFA5" w14:textId="77777777" w:rsidR="00997325" w:rsidRPr="00997325" w:rsidRDefault="00997325" w:rsidP="00997325">
            <w:pPr>
              <w:tabs>
                <w:tab w:val="decimal" w:pos="1013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0A602F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D18E3B5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3EE48187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F49EBBC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E58761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D876649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6BD463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9BFB9F2" w14:textId="77777777" w:rsidR="00997325" w:rsidRPr="00997325" w:rsidRDefault="00997325" w:rsidP="00997325">
            <w:pPr>
              <w:tabs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7325" w:rsidRPr="00997325" w14:paraId="0FC861C1" w14:textId="77777777" w:rsidTr="00A96415">
        <w:trPr>
          <w:trHeight w:val="261"/>
        </w:trPr>
        <w:tc>
          <w:tcPr>
            <w:tcW w:w="2610" w:type="dxa"/>
          </w:tcPr>
          <w:p w14:paraId="6457BAA6" w14:textId="77777777" w:rsidR="00997325" w:rsidRPr="00216E57" w:rsidRDefault="00997325" w:rsidP="00997325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6E5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30" w:type="dxa"/>
          </w:tcPr>
          <w:p w14:paraId="14A05F54" w14:textId="77777777" w:rsidR="00997325" w:rsidRPr="00997325" w:rsidRDefault="00997325" w:rsidP="00997325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6775D801" w14:textId="77777777" w:rsidR="00997325" w:rsidRPr="00997325" w:rsidRDefault="00997325" w:rsidP="00997325">
            <w:pPr>
              <w:tabs>
                <w:tab w:val="decimal" w:pos="12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EC8AF0" w14:textId="77777777" w:rsidR="00997325" w:rsidRPr="00997325" w:rsidRDefault="00997325" w:rsidP="00997325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39AD43B" w14:textId="77777777" w:rsidR="00997325" w:rsidRPr="00997325" w:rsidRDefault="00997325" w:rsidP="00997325">
            <w:pPr>
              <w:tabs>
                <w:tab w:val="decimal" w:pos="145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CCBA5F" w14:textId="77777777" w:rsidR="00997325" w:rsidRPr="00997325" w:rsidRDefault="00997325" w:rsidP="0099732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A16874F" w14:textId="77777777" w:rsidR="00997325" w:rsidRPr="00997325" w:rsidRDefault="00997325" w:rsidP="00997325">
            <w:pPr>
              <w:tabs>
                <w:tab w:val="decimal" w:pos="117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51AF67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1C2C3C2" w14:textId="77777777" w:rsidR="00997325" w:rsidRPr="00997325" w:rsidRDefault="00997325" w:rsidP="00997325">
            <w:pPr>
              <w:tabs>
                <w:tab w:val="decimal" w:pos="1013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DCABEF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7BCF472" w14:textId="77777777" w:rsidR="00997325" w:rsidRPr="00997325" w:rsidRDefault="00997325" w:rsidP="00997325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56FAA6BC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DB54A9" w14:textId="77777777" w:rsidR="00997325" w:rsidRPr="00997325" w:rsidRDefault="00997325" w:rsidP="00997325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4BB37B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0315898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2069B4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683F7DC" w14:textId="77777777" w:rsidR="00997325" w:rsidRPr="00997325" w:rsidRDefault="00997325" w:rsidP="00997325">
            <w:pPr>
              <w:tabs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7325" w:rsidRPr="00997325" w14:paraId="2468451D" w14:textId="77777777" w:rsidTr="00A96415">
        <w:trPr>
          <w:trHeight w:val="261"/>
        </w:trPr>
        <w:tc>
          <w:tcPr>
            <w:tcW w:w="2610" w:type="dxa"/>
          </w:tcPr>
          <w:p w14:paraId="155AF0BF" w14:textId="77777777" w:rsidR="00997325" w:rsidRPr="00997325" w:rsidRDefault="00997325" w:rsidP="00997325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997325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630" w:type="dxa"/>
          </w:tcPr>
          <w:p w14:paraId="5CD29BBD" w14:textId="77777777" w:rsidR="00997325" w:rsidRPr="00997325" w:rsidRDefault="00997325" w:rsidP="00997325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6AD7F06" w14:textId="77777777" w:rsidR="00997325" w:rsidRPr="00997325" w:rsidRDefault="00997325" w:rsidP="009973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EEC919" w14:textId="77777777" w:rsidR="00997325" w:rsidRPr="00997325" w:rsidRDefault="00997325" w:rsidP="00997325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</w:tcPr>
          <w:p w14:paraId="1BA5753D" w14:textId="77777777" w:rsidR="00997325" w:rsidRPr="00997325" w:rsidRDefault="00997325" w:rsidP="009973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8F5EA2" w14:textId="77777777" w:rsidR="00997325" w:rsidRPr="00997325" w:rsidRDefault="00997325" w:rsidP="0099732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82E2C8A" w14:textId="77777777" w:rsidR="00997325" w:rsidRPr="00997325" w:rsidRDefault="00997325" w:rsidP="00997325">
            <w:pPr>
              <w:tabs>
                <w:tab w:val="decimal" w:pos="117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12,757</w:t>
            </w:r>
          </w:p>
        </w:tc>
        <w:tc>
          <w:tcPr>
            <w:tcW w:w="236" w:type="dxa"/>
          </w:tcPr>
          <w:p w14:paraId="7E6F931B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96B5F02" w14:textId="77777777" w:rsidR="00997325" w:rsidRPr="00997325" w:rsidRDefault="00997325" w:rsidP="00997325">
            <w:pPr>
              <w:tabs>
                <w:tab w:val="decimal" w:pos="1013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12,757</w:t>
            </w:r>
          </w:p>
        </w:tc>
        <w:tc>
          <w:tcPr>
            <w:tcW w:w="236" w:type="dxa"/>
          </w:tcPr>
          <w:p w14:paraId="47288E4B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9E7A06B" w14:textId="77777777" w:rsidR="00997325" w:rsidRPr="00997325" w:rsidRDefault="00997325" w:rsidP="00997325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6022C85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C72C9B3" w14:textId="77777777" w:rsidR="00997325" w:rsidRPr="00997325" w:rsidRDefault="00997325" w:rsidP="00997325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12,921</w:t>
            </w:r>
          </w:p>
        </w:tc>
        <w:tc>
          <w:tcPr>
            <w:tcW w:w="236" w:type="dxa"/>
          </w:tcPr>
          <w:p w14:paraId="3AB0BAA2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8F4B431" w14:textId="77777777" w:rsidR="00997325" w:rsidRPr="00997325" w:rsidRDefault="00997325" w:rsidP="00997325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B17F63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A70CCAA" w14:textId="77777777" w:rsidR="00997325" w:rsidRPr="00997325" w:rsidRDefault="00997325" w:rsidP="00997325">
            <w:pPr>
              <w:tabs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12,921</w:t>
            </w:r>
          </w:p>
        </w:tc>
      </w:tr>
      <w:tr w:rsidR="00997325" w:rsidRPr="00997325" w14:paraId="50B7BE6B" w14:textId="77777777" w:rsidTr="00A96415">
        <w:trPr>
          <w:trHeight w:val="261"/>
        </w:trPr>
        <w:tc>
          <w:tcPr>
            <w:tcW w:w="2610" w:type="dxa"/>
          </w:tcPr>
          <w:p w14:paraId="4F303B95" w14:textId="77777777" w:rsidR="00997325" w:rsidRPr="00216E57" w:rsidRDefault="00997325" w:rsidP="00997325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16E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216E5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ไม่หมุนเวียน</w:t>
            </w:r>
            <w:r w:rsidRPr="00216E5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630" w:type="dxa"/>
          </w:tcPr>
          <w:p w14:paraId="086A9900" w14:textId="77777777" w:rsidR="00997325" w:rsidRPr="00997325" w:rsidRDefault="00997325" w:rsidP="00997325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7C7C4E9E" w14:textId="77777777" w:rsidR="00997325" w:rsidRPr="00997325" w:rsidRDefault="00997325" w:rsidP="00997325">
            <w:pPr>
              <w:tabs>
                <w:tab w:val="decimal" w:pos="12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E0F763" w14:textId="77777777" w:rsidR="00997325" w:rsidRPr="00997325" w:rsidRDefault="00997325" w:rsidP="00997325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</w:tcPr>
          <w:p w14:paraId="1C7F71B3" w14:textId="77777777" w:rsidR="00997325" w:rsidRPr="00997325" w:rsidRDefault="00997325" w:rsidP="00997325">
            <w:pPr>
              <w:tabs>
                <w:tab w:val="decimal" w:pos="145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39A69C" w14:textId="77777777" w:rsidR="00997325" w:rsidRPr="00997325" w:rsidRDefault="00997325" w:rsidP="0099732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EB98C8F" w14:textId="77777777" w:rsidR="00997325" w:rsidRPr="00997325" w:rsidRDefault="00997325" w:rsidP="00997325">
            <w:pPr>
              <w:tabs>
                <w:tab w:val="decimal" w:pos="117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521447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AE0C8D4" w14:textId="77777777" w:rsidR="00997325" w:rsidRPr="00997325" w:rsidRDefault="00997325" w:rsidP="00997325">
            <w:pPr>
              <w:tabs>
                <w:tab w:val="decimal" w:pos="1013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85291C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B86E492" w14:textId="77777777" w:rsidR="00997325" w:rsidRPr="00997325" w:rsidRDefault="00997325" w:rsidP="00997325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0FBA73A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14B5561" w14:textId="77777777" w:rsidR="00997325" w:rsidRPr="00997325" w:rsidRDefault="00997325" w:rsidP="00997325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174700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20B9FE5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01E650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AED67E7" w14:textId="77777777" w:rsidR="00997325" w:rsidRPr="00997325" w:rsidRDefault="00997325" w:rsidP="00997325">
            <w:pPr>
              <w:tabs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7325" w:rsidRPr="00997325" w14:paraId="19E5C57B" w14:textId="77777777" w:rsidTr="00A96415">
        <w:trPr>
          <w:trHeight w:val="261"/>
        </w:trPr>
        <w:tc>
          <w:tcPr>
            <w:tcW w:w="2610" w:type="dxa"/>
          </w:tcPr>
          <w:p w14:paraId="3410DCDF" w14:textId="77777777" w:rsidR="00997325" w:rsidRPr="00997325" w:rsidRDefault="00997325" w:rsidP="00997325">
            <w:pPr>
              <w:ind w:left="166" w:right="-90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630" w:type="dxa"/>
          </w:tcPr>
          <w:p w14:paraId="05F6343A" w14:textId="77777777" w:rsidR="00997325" w:rsidRPr="00997325" w:rsidRDefault="00997325" w:rsidP="00997325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513E470C" w14:textId="77777777" w:rsidR="00997325" w:rsidRPr="00997325" w:rsidRDefault="00997325" w:rsidP="009973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38771E" w14:textId="77777777" w:rsidR="00997325" w:rsidRPr="00997325" w:rsidRDefault="00997325" w:rsidP="00997325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</w:tcPr>
          <w:p w14:paraId="5A3E98FB" w14:textId="77777777" w:rsidR="00997325" w:rsidRPr="00997325" w:rsidRDefault="00997325" w:rsidP="00997325">
            <w:pPr>
              <w:tabs>
                <w:tab w:val="decimal" w:pos="145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2E7FC248" w14:textId="77777777" w:rsidR="00997325" w:rsidRPr="00997325" w:rsidRDefault="00997325" w:rsidP="0099732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64D099D" w14:textId="77777777" w:rsidR="00997325" w:rsidRPr="00997325" w:rsidRDefault="00997325" w:rsidP="00997325">
            <w:pPr>
              <w:spacing w:line="240" w:lineRule="atLeast"/>
              <w:ind w:left="-16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76B47D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8F6DAFA" w14:textId="77777777" w:rsidR="00997325" w:rsidRPr="00997325" w:rsidRDefault="00997325" w:rsidP="00997325">
            <w:pPr>
              <w:tabs>
                <w:tab w:val="decimal" w:pos="1013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113B922C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563644C" w14:textId="77777777" w:rsidR="00997325" w:rsidRPr="00997325" w:rsidRDefault="00997325" w:rsidP="00997325">
            <w:pPr>
              <w:tabs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9" w:type="dxa"/>
          </w:tcPr>
          <w:p w14:paraId="410B87EF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26AAADF" w14:textId="77777777" w:rsidR="00997325" w:rsidRPr="00997325" w:rsidRDefault="00997325" w:rsidP="00997325">
            <w:pPr>
              <w:spacing w:line="240" w:lineRule="atLeast"/>
              <w:ind w:left="-160" w:right="-110" w:firstLine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2A1F0F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7F6213F" w14:textId="77777777" w:rsidR="00997325" w:rsidRPr="00997325" w:rsidRDefault="00997325" w:rsidP="00997325">
            <w:pPr>
              <w:ind w:left="-70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663A77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14DDBE9A" w14:textId="77777777" w:rsidR="00997325" w:rsidRPr="00997325" w:rsidRDefault="00997325" w:rsidP="00997325">
            <w:pPr>
              <w:tabs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997325" w:rsidRPr="00997325" w14:paraId="1785AB4D" w14:textId="77777777" w:rsidTr="00A96415">
        <w:trPr>
          <w:trHeight w:val="261"/>
        </w:trPr>
        <w:tc>
          <w:tcPr>
            <w:tcW w:w="2610" w:type="dxa"/>
          </w:tcPr>
          <w:p w14:paraId="1ED5C79E" w14:textId="77777777" w:rsidR="00997325" w:rsidRPr="00997325" w:rsidRDefault="00997325" w:rsidP="00997325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997325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630" w:type="dxa"/>
          </w:tcPr>
          <w:p w14:paraId="0A57BA44" w14:textId="77777777" w:rsidR="00997325" w:rsidRPr="00997325" w:rsidRDefault="00997325" w:rsidP="00997325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62916937" w14:textId="77777777" w:rsidR="00997325" w:rsidRPr="00997325" w:rsidRDefault="00997325" w:rsidP="009973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7E4AC1" w14:textId="77777777" w:rsidR="00997325" w:rsidRPr="00997325" w:rsidRDefault="00997325" w:rsidP="00997325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</w:tcPr>
          <w:p w14:paraId="2B06BDE8" w14:textId="77777777" w:rsidR="00997325" w:rsidRPr="00997325" w:rsidRDefault="00997325" w:rsidP="009973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CB0476C" w14:textId="77777777" w:rsidR="00997325" w:rsidRPr="00997325" w:rsidRDefault="00997325" w:rsidP="0099732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1B0C16A" w14:textId="77777777" w:rsidR="00997325" w:rsidRPr="00997325" w:rsidRDefault="00997325" w:rsidP="00997325">
            <w:pPr>
              <w:tabs>
                <w:tab w:val="decimal" w:pos="117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15,456</w:t>
            </w:r>
          </w:p>
        </w:tc>
        <w:tc>
          <w:tcPr>
            <w:tcW w:w="236" w:type="dxa"/>
          </w:tcPr>
          <w:p w14:paraId="04F8EEC8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CED1804" w14:textId="77777777" w:rsidR="00997325" w:rsidRPr="00997325" w:rsidRDefault="00997325" w:rsidP="00997325">
            <w:pPr>
              <w:tabs>
                <w:tab w:val="decimal" w:pos="1013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15,456</w:t>
            </w:r>
          </w:p>
        </w:tc>
        <w:tc>
          <w:tcPr>
            <w:tcW w:w="236" w:type="dxa"/>
          </w:tcPr>
          <w:p w14:paraId="0EBF357C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8739C54" w14:textId="77777777" w:rsidR="00997325" w:rsidRPr="00997325" w:rsidRDefault="00997325" w:rsidP="00997325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66412AE4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D1747A4" w14:textId="77777777" w:rsidR="00997325" w:rsidRPr="00997325" w:rsidRDefault="00997325" w:rsidP="00997325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16,519</w:t>
            </w:r>
          </w:p>
        </w:tc>
        <w:tc>
          <w:tcPr>
            <w:tcW w:w="236" w:type="dxa"/>
          </w:tcPr>
          <w:p w14:paraId="31243E1D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66FA8CA" w14:textId="77777777" w:rsidR="00997325" w:rsidRPr="00997325" w:rsidRDefault="00997325" w:rsidP="00997325">
            <w:pPr>
              <w:ind w:left="-160" w:right="-130" w:firstLine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AB2773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51526FF" w14:textId="77777777" w:rsidR="00997325" w:rsidRPr="00997325" w:rsidRDefault="00997325" w:rsidP="00997325">
            <w:pPr>
              <w:tabs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16,519</w:t>
            </w:r>
          </w:p>
        </w:tc>
      </w:tr>
      <w:tr w:rsidR="00997325" w:rsidRPr="00997325" w14:paraId="3092D3D2" w14:textId="77777777" w:rsidTr="00A96415">
        <w:trPr>
          <w:trHeight w:val="261"/>
        </w:trPr>
        <w:tc>
          <w:tcPr>
            <w:tcW w:w="2610" w:type="dxa"/>
          </w:tcPr>
          <w:p w14:paraId="7E097851" w14:textId="77777777" w:rsidR="00997325" w:rsidRPr="00997325" w:rsidRDefault="00997325" w:rsidP="00CD0D4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973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630" w:type="dxa"/>
          </w:tcPr>
          <w:p w14:paraId="4C59C957" w14:textId="77777777" w:rsidR="00997325" w:rsidRPr="00997325" w:rsidRDefault="00997325" w:rsidP="00997325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2B8DE9A5" w14:textId="77777777" w:rsidR="00997325" w:rsidRPr="00997325" w:rsidRDefault="00997325" w:rsidP="00997325">
            <w:pPr>
              <w:spacing w:line="240" w:lineRule="atLeast"/>
              <w:ind w:left="-99" w:right="-110" w:hanging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9732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E492D03" w14:textId="77777777" w:rsidR="00997325" w:rsidRPr="00997325" w:rsidRDefault="00997325" w:rsidP="00997325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5850D6A2" w14:textId="77777777" w:rsidR="00997325" w:rsidRPr="00997325" w:rsidRDefault="00997325" w:rsidP="00997325">
            <w:pPr>
              <w:tabs>
                <w:tab w:val="decimal" w:pos="14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325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3046D926" w14:textId="77777777" w:rsidR="00997325" w:rsidRPr="00997325" w:rsidRDefault="00997325" w:rsidP="0099732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905478B" w14:textId="77777777" w:rsidR="00997325" w:rsidRPr="00997325" w:rsidRDefault="00997325" w:rsidP="00997325">
            <w:pPr>
              <w:tabs>
                <w:tab w:val="decimal" w:pos="117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325">
              <w:rPr>
                <w:rFonts w:ascii="Angsana New" w:hAnsi="Angsana New"/>
                <w:b/>
                <w:bCs/>
                <w:sz w:val="24"/>
                <w:szCs w:val="24"/>
              </w:rPr>
              <w:t>28,213</w:t>
            </w:r>
          </w:p>
        </w:tc>
        <w:tc>
          <w:tcPr>
            <w:tcW w:w="236" w:type="dxa"/>
          </w:tcPr>
          <w:p w14:paraId="4A9676F0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95DAE0E" w14:textId="77777777" w:rsidR="00997325" w:rsidRPr="00997325" w:rsidRDefault="00997325" w:rsidP="00997325">
            <w:pPr>
              <w:tabs>
                <w:tab w:val="decimal" w:pos="101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325">
              <w:rPr>
                <w:rFonts w:ascii="Angsana New" w:hAnsi="Angsana New"/>
                <w:b/>
                <w:bCs/>
                <w:sz w:val="24"/>
                <w:szCs w:val="24"/>
              </w:rPr>
              <w:t>28,273</w:t>
            </w:r>
          </w:p>
        </w:tc>
        <w:tc>
          <w:tcPr>
            <w:tcW w:w="236" w:type="dxa"/>
          </w:tcPr>
          <w:p w14:paraId="69EB12E5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A40C3CA" w14:textId="77777777" w:rsidR="00997325" w:rsidRPr="00997325" w:rsidRDefault="00997325" w:rsidP="00997325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1A40C1A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D7114B1" w14:textId="77777777" w:rsidR="00997325" w:rsidRPr="00997325" w:rsidRDefault="00997325" w:rsidP="00997325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339C92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50A77CF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A33A2E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59FBEBD3" w14:textId="77777777" w:rsidR="00997325" w:rsidRPr="00997325" w:rsidRDefault="00997325" w:rsidP="00997325">
            <w:pPr>
              <w:tabs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7325" w:rsidRPr="00997325" w14:paraId="267F7489" w14:textId="77777777" w:rsidTr="00A96415">
        <w:trPr>
          <w:trHeight w:val="261"/>
        </w:trPr>
        <w:tc>
          <w:tcPr>
            <w:tcW w:w="2610" w:type="dxa"/>
          </w:tcPr>
          <w:p w14:paraId="0BD4F4C9" w14:textId="77777777" w:rsidR="00997325" w:rsidRPr="00997325" w:rsidRDefault="00997325" w:rsidP="0099732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3BF802A" w14:textId="77777777" w:rsidR="00997325" w:rsidRPr="00997325" w:rsidRDefault="00997325" w:rsidP="00997325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64A48720" w14:textId="77777777" w:rsidR="00997325" w:rsidRPr="00997325" w:rsidRDefault="00997325" w:rsidP="00997325">
            <w:pPr>
              <w:tabs>
                <w:tab w:val="decimal" w:pos="12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E0B57D" w14:textId="77777777" w:rsidR="00997325" w:rsidRPr="00997325" w:rsidRDefault="00997325" w:rsidP="00997325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459F2E3D" w14:textId="77777777" w:rsidR="00997325" w:rsidRPr="00997325" w:rsidRDefault="00997325" w:rsidP="00997325">
            <w:pPr>
              <w:tabs>
                <w:tab w:val="decimal" w:pos="145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DABFC" w14:textId="77777777" w:rsidR="00997325" w:rsidRPr="00997325" w:rsidRDefault="00997325" w:rsidP="0099732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57BA383" w14:textId="77777777" w:rsidR="00997325" w:rsidRPr="00997325" w:rsidRDefault="00997325" w:rsidP="00997325">
            <w:pPr>
              <w:tabs>
                <w:tab w:val="decimal" w:pos="117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3C9E92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79C39E8" w14:textId="77777777" w:rsidR="00997325" w:rsidRPr="00997325" w:rsidRDefault="00997325" w:rsidP="00997325">
            <w:pPr>
              <w:tabs>
                <w:tab w:val="decimal" w:pos="1013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663E37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06DA205" w14:textId="77777777" w:rsidR="00997325" w:rsidRPr="00997325" w:rsidRDefault="00997325" w:rsidP="00997325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8ED4BB9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27EAAA3" w14:textId="77777777" w:rsidR="00997325" w:rsidRPr="00997325" w:rsidRDefault="00997325" w:rsidP="00997325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64F78F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C79FDF4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106965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43A8317E" w14:textId="77777777" w:rsidR="00997325" w:rsidRPr="00997325" w:rsidRDefault="00997325" w:rsidP="00997325">
            <w:pPr>
              <w:tabs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7325" w:rsidRPr="00997325" w14:paraId="18201E98" w14:textId="77777777" w:rsidTr="00A96415">
        <w:trPr>
          <w:trHeight w:val="261"/>
        </w:trPr>
        <w:tc>
          <w:tcPr>
            <w:tcW w:w="2610" w:type="dxa"/>
          </w:tcPr>
          <w:p w14:paraId="02A6635F" w14:textId="77777777" w:rsidR="00997325" w:rsidRPr="00997325" w:rsidRDefault="00997325" w:rsidP="0099732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99732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30" w:type="dxa"/>
          </w:tcPr>
          <w:p w14:paraId="443EDE72" w14:textId="77777777" w:rsidR="00997325" w:rsidRPr="00997325" w:rsidRDefault="00997325" w:rsidP="00997325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3AE89854" w14:textId="77777777" w:rsidR="00997325" w:rsidRPr="00997325" w:rsidRDefault="00997325" w:rsidP="00997325">
            <w:pPr>
              <w:tabs>
                <w:tab w:val="decimal" w:pos="12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828A1FD" w14:textId="77777777" w:rsidR="00997325" w:rsidRPr="00997325" w:rsidRDefault="00997325" w:rsidP="00997325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</w:tcPr>
          <w:p w14:paraId="19DB27BA" w14:textId="77777777" w:rsidR="00997325" w:rsidRPr="00997325" w:rsidRDefault="00997325" w:rsidP="00997325">
            <w:pPr>
              <w:tabs>
                <w:tab w:val="decimal" w:pos="145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8FC29F" w14:textId="77777777" w:rsidR="00997325" w:rsidRPr="00997325" w:rsidRDefault="00997325" w:rsidP="0099732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129FC25" w14:textId="77777777" w:rsidR="00997325" w:rsidRPr="00997325" w:rsidRDefault="00997325" w:rsidP="00997325">
            <w:pPr>
              <w:tabs>
                <w:tab w:val="decimal" w:pos="117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BADBA1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5886E34" w14:textId="77777777" w:rsidR="00997325" w:rsidRPr="00997325" w:rsidRDefault="00997325" w:rsidP="00997325">
            <w:pPr>
              <w:tabs>
                <w:tab w:val="decimal" w:pos="1013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F89C01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85A768" w14:textId="77777777" w:rsidR="00997325" w:rsidRPr="00997325" w:rsidRDefault="00997325" w:rsidP="00997325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537420D7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91CACB4" w14:textId="77777777" w:rsidR="00997325" w:rsidRPr="00997325" w:rsidRDefault="00997325" w:rsidP="00997325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1A2BA3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308F98A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59D722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539F0F70" w14:textId="77777777" w:rsidR="00997325" w:rsidRPr="00997325" w:rsidRDefault="00997325" w:rsidP="00997325">
            <w:pPr>
              <w:tabs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7325" w:rsidRPr="00997325" w14:paraId="0E8C3FB4" w14:textId="77777777" w:rsidTr="00A96415">
        <w:trPr>
          <w:trHeight w:val="261"/>
        </w:trPr>
        <w:tc>
          <w:tcPr>
            <w:tcW w:w="2610" w:type="dxa"/>
          </w:tcPr>
          <w:p w14:paraId="23427E12" w14:textId="77777777" w:rsidR="00997325" w:rsidRPr="00997325" w:rsidRDefault="00997325" w:rsidP="00CD0D41">
            <w:pPr>
              <w:ind w:right="-90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30" w:type="dxa"/>
          </w:tcPr>
          <w:p w14:paraId="48EB2BA4" w14:textId="54CC60AC" w:rsidR="00997325" w:rsidRPr="00997325" w:rsidRDefault="00997325" w:rsidP="00997325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00F607C7" w14:textId="77777777" w:rsidR="00997325" w:rsidRPr="00997325" w:rsidRDefault="00997325" w:rsidP="009973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94FE8F" w14:textId="77777777" w:rsidR="00997325" w:rsidRPr="00997325" w:rsidRDefault="00997325" w:rsidP="00997325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</w:tcPr>
          <w:p w14:paraId="63F6A6AA" w14:textId="77777777" w:rsidR="00997325" w:rsidRPr="00997325" w:rsidRDefault="00997325" w:rsidP="009973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64B0BC" w14:textId="77777777" w:rsidR="00997325" w:rsidRPr="00997325" w:rsidRDefault="00997325" w:rsidP="0099732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9DCE222" w14:textId="77777777" w:rsidR="00997325" w:rsidRPr="00997325" w:rsidRDefault="00997325" w:rsidP="00997325">
            <w:pPr>
              <w:tabs>
                <w:tab w:val="decimal" w:pos="117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52,423,400</w:t>
            </w:r>
          </w:p>
        </w:tc>
        <w:tc>
          <w:tcPr>
            <w:tcW w:w="236" w:type="dxa"/>
          </w:tcPr>
          <w:p w14:paraId="49DBF0EB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5B6348D" w14:textId="77777777" w:rsidR="00997325" w:rsidRPr="00997325" w:rsidRDefault="00997325" w:rsidP="00997325">
            <w:pPr>
              <w:tabs>
                <w:tab w:val="decimal" w:pos="1013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52,423,400</w:t>
            </w:r>
          </w:p>
        </w:tc>
        <w:tc>
          <w:tcPr>
            <w:tcW w:w="236" w:type="dxa"/>
          </w:tcPr>
          <w:p w14:paraId="0A0ABC26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8E0B6C0" w14:textId="77777777" w:rsidR="00997325" w:rsidRPr="00997325" w:rsidRDefault="00997325" w:rsidP="00997325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FCFBF63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FEE186D" w14:textId="77777777" w:rsidR="00997325" w:rsidRPr="00997325" w:rsidRDefault="00997325" w:rsidP="00997325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52,265,855</w:t>
            </w:r>
          </w:p>
        </w:tc>
        <w:tc>
          <w:tcPr>
            <w:tcW w:w="236" w:type="dxa"/>
          </w:tcPr>
          <w:p w14:paraId="0C2BD0D0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F66C6B" w14:textId="77777777" w:rsidR="00997325" w:rsidRPr="00997325" w:rsidRDefault="00997325" w:rsidP="00997325">
            <w:pPr>
              <w:ind w:left="-160" w:right="-130" w:firstLine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AA08D6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7D21A38C" w14:textId="77777777" w:rsidR="00997325" w:rsidRPr="00997325" w:rsidRDefault="00997325" w:rsidP="00997325">
            <w:pPr>
              <w:tabs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52,265,855</w:t>
            </w:r>
          </w:p>
        </w:tc>
      </w:tr>
      <w:tr w:rsidR="00997325" w:rsidRPr="00997325" w14:paraId="260B9214" w14:textId="77777777" w:rsidTr="00A96415">
        <w:trPr>
          <w:trHeight w:val="261"/>
        </w:trPr>
        <w:tc>
          <w:tcPr>
            <w:tcW w:w="2610" w:type="dxa"/>
          </w:tcPr>
          <w:p w14:paraId="35748A06" w14:textId="77777777" w:rsidR="00997325" w:rsidRPr="00997325" w:rsidRDefault="00997325" w:rsidP="00CD0D41">
            <w:pPr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99732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30" w:type="dxa"/>
          </w:tcPr>
          <w:p w14:paraId="52DFD368" w14:textId="77777777" w:rsidR="00997325" w:rsidRPr="00997325" w:rsidRDefault="00997325" w:rsidP="00997325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43" w:type="dxa"/>
          </w:tcPr>
          <w:p w14:paraId="6FBE24B4" w14:textId="77777777" w:rsidR="00997325" w:rsidRPr="00997325" w:rsidRDefault="00997325" w:rsidP="009973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930B1E" w14:textId="77777777" w:rsidR="00997325" w:rsidRPr="00997325" w:rsidRDefault="00997325" w:rsidP="00997325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3" w:type="dxa"/>
          </w:tcPr>
          <w:p w14:paraId="601E764E" w14:textId="77777777" w:rsidR="00997325" w:rsidRPr="00997325" w:rsidRDefault="00997325" w:rsidP="009973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AD8AA5" w14:textId="77777777" w:rsidR="00997325" w:rsidRPr="00997325" w:rsidRDefault="00997325" w:rsidP="0099732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BAC9C88" w14:textId="77777777" w:rsidR="00997325" w:rsidRPr="00997325" w:rsidRDefault="00997325" w:rsidP="00997325">
            <w:pPr>
              <w:tabs>
                <w:tab w:val="decimal" w:pos="1174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236" w:type="dxa"/>
          </w:tcPr>
          <w:p w14:paraId="47FDD6E9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02A89C0" w14:textId="77777777" w:rsidR="00997325" w:rsidRPr="00997325" w:rsidRDefault="00997325" w:rsidP="00997325">
            <w:pPr>
              <w:tabs>
                <w:tab w:val="decimal" w:pos="1013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236" w:type="dxa"/>
          </w:tcPr>
          <w:p w14:paraId="2AF3742D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8BCABB4" w14:textId="77777777" w:rsidR="00997325" w:rsidRPr="00997325" w:rsidRDefault="00997325" w:rsidP="00997325">
            <w:pPr>
              <w:ind w:left="-7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913EB8F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C40BE9D" w14:textId="77777777" w:rsidR="00997325" w:rsidRPr="00997325" w:rsidRDefault="00997325" w:rsidP="00997325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960,425</w:t>
            </w:r>
          </w:p>
        </w:tc>
        <w:tc>
          <w:tcPr>
            <w:tcW w:w="236" w:type="dxa"/>
          </w:tcPr>
          <w:p w14:paraId="0ADD7BEF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DE82CB4" w14:textId="77777777" w:rsidR="00997325" w:rsidRPr="00997325" w:rsidRDefault="00997325" w:rsidP="00997325">
            <w:pPr>
              <w:ind w:left="-160" w:right="-130" w:firstLine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07EE06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E43471A" w14:textId="77777777" w:rsidR="00997325" w:rsidRPr="00997325" w:rsidRDefault="00997325" w:rsidP="00997325">
            <w:pPr>
              <w:tabs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4"/>
                <w:szCs w:val="24"/>
              </w:rPr>
            </w:pPr>
            <w:r w:rsidRPr="00997325">
              <w:rPr>
                <w:rFonts w:ascii="Angsana New" w:hAnsi="Angsana New"/>
                <w:sz w:val="24"/>
                <w:szCs w:val="24"/>
              </w:rPr>
              <w:t>960,425</w:t>
            </w:r>
          </w:p>
        </w:tc>
      </w:tr>
      <w:tr w:rsidR="00997325" w:rsidRPr="00997325" w14:paraId="552A2DD2" w14:textId="77777777" w:rsidTr="00A96415">
        <w:trPr>
          <w:trHeight w:val="261"/>
        </w:trPr>
        <w:tc>
          <w:tcPr>
            <w:tcW w:w="2610" w:type="dxa"/>
          </w:tcPr>
          <w:p w14:paraId="24EFD6D2" w14:textId="77777777" w:rsidR="00997325" w:rsidRPr="00997325" w:rsidRDefault="00997325" w:rsidP="00CD0D4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9732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630" w:type="dxa"/>
          </w:tcPr>
          <w:p w14:paraId="2010E9B1" w14:textId="77777777" w:rsidR="00997325" w:rsidRPr="00997325" w:rsidRDefault="00997325" w:rsidP="00997325">
            <w:pPr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3E1F601" w14:textId="77777777" w:rsidR="00997325" w:rsidRPr="00997325" w:rsidRDefault="00997325" w:rsidP="00997325">
            <w:pPr>
              <w:spacing w:line="240" w:lineRule="atLeast"/>
              <w:ind w:left="-99" w:right="-110" w:hanging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99732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EA761E0" w14:textId="77777777" w:rsidR="00997325" w:rsidRPr="00997325" w:rsidRDefault="00997325" w:rsidP="00997325">
            <w:pPr>
              <w:tabs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06629C3B" w14:textId="77777777" w:rsidR="00997325" w:rsidRPr="00997325" w:rsidRDefault="00997325" w:rsidP="009973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32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102C59" w14:textId="77777777" w:rsidR="00997325" w:rsidRPr="00997325" w:rsidRDefault="00997325" w:rsidP="0099732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820C8D" w14:textId="77777777" w:rsidR="00997325" w:rsidRPr="00997325" w:rsidRDefault="00997325" w:rsidP="00997325">
            <w:pPr>
              <w:tabs>
                <w:tab w:val="decimal" w:pos="117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325">
              <w:rPr>
                <w:rFonts w:ascii="Angsana New" w:hAnsi="Angsana New"/>
                <w:b/>
                <w:bCs/>
                <w:sz w:val="24"/>
                <w:szCs w:val="24"/>
              </w:rPr>
              <w:t>53,423,400</w:t>
            </w:r>
          </w:p>
        </w:tc>
        <w:tc>
          <w:tcPr>
            <w:tcW w:w="236" w:type="dxa"/>
          </w:tcPr>
          <w:p w14:paraId="33285C3C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E672990" w14:textId="77777777" w:rsidR="00997325" w:rsidRPr="00997325" w:rsidRDefault="00997325" w:rsidP="00997325">
            <w:pPr>
              <w:tabs>
                <w:tab w:val="decimal" w:pos="101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325">
              <w:rPr>
                <w:rFonts w:ascii="Angsana New" w:hAnsi="Angsana New"/>
                <w:b/>
                <w:bCs/>
                <w:sz w:val="24"/>
                <w:szCs w:val="24"/>
              </w:rPr>
              <w:t>53,423,400</w:t>
            </w:r>
          </w:p>
        </w:tc>
        <w:tc>
          <w:tcPr>
            <w:tcW w:w="236" w:type="dxa"/>
          </w:tcPr>
          <w:p w14:paraId="46B242E4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FBD0CE7" w14:textId="77777777" w:rsidR="00997325" w:rsidRPr="00997325" w:rsidRDefault="00997325" w:rsidP="00997325">
            <w:pPr>
              <w:tabs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52A4DF38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A14575D" w14:textId="77777777" w:rsidR="00997325" w:rsidRPr="00997325" w:rsidRDefault="00997325" w:rsidP="00997325">
            <w:pPr>
              <w:tabs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685378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256DD69" w14:textId="77777777" w:rsidR="00997325" w:rsidRPr="00997325" w:rsidRDefault="00997325" w:rsidP="0099732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78F589" w14:textId="77777777" w:rsidR="00997325" w:rsidRPr="00997325" w:rsidRDefault="00997325" w:rsidP="00997325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</w:tcPr>
          <w:p w14:paraId="6070744A" w14:textId="77777777" w:rsidR="00997325" w:rsidRPr="00997325" w:rsidRDefault="00997325" w:rsidP="00997325">
            <w:pPr>
              <w:tabs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0D7EF5C5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C59CE9F" w14:textId="77777777" w:rsidR="00F55E4D" w:rsidRPr="007A168E" w:rsidRDefault="00F55E4D">
      <w:pPr>
        <w:rPr>
          <w:rFonts w:asciiTheme="majorBidi" w:hAnsiTheme="majorBidi" w:cstheme="majorBidi"/>
        </w:rPr>
      </w:pPr>
    </w:p>
    <w:p w14:paraId="08B9706C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D1A9E53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B321BA" w:rsidRPr="007A168E" w:rsidSect="00AE042A">
          <w:headerReference w:type="default" r:id="rId28"/>
          <w:footerReference w:type="default" r:id="rId29"/>
          <w:pgSz w:w="16834" w:h="11909" w:orient="landscape" w:code="9"/>
          <w:pgMar w:top="691" w:right="1152" w:bottom="576" w:left="1152" w:header="720" w:footer="720" w:gutter="0"/>
          <w:cols w:space="737"/>
          <w:docGrid w:linePitch="360"/>
        </w:sectPr>
      </w:pPr>
    </w:p>
    <w:p w14:paraId="64BAADF6" w14:textId="30D171FC" w:rsidR="003A6FA7" w:rsidRPr="007A168E" w:rsidRDefault="003A6FA7" w:rsidP="00B16135">
      <w:pPr>
        <w:pStyle w:val="Caption"/>
        <w:numPr>
          <w:ilvl w:val="0"/>
          <w:numId w:val="0"/>
        </w:numPr>
        <w:tabs>
          <w:tab w:val="clear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pacing w:val="-6"/>
          <w:cs/>
        </w:rPr>
      </w:pPr>
      <w:r w:rsidRPr="007A168E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A27FD">
        <w:rPr>
          <w:rFonts w:asciiTheme="majorBidi" w:hAnsiTheme="majorBidi" w:cstheme="majorBidi"/>
          <w:b w:val="0"/>
          <w:bCs w:val="0"/>
          <w:spacing w:val="-6"/>
          <w:cs/>
        </w:rPr>
        <w:t>งบฐานะการเงิน</w:t>
      </w:r>
    </w:p>
    <w:p w14:paraId="520D27C5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A168E" w14:paraId="2350678B" w14:textId="77777777" w:rsidTr="00D106AE">
        <w:trPr>
          <w:tblHeader/>
        </w:trPr>
        <w:tc>
          <w:tcPr>
            <w:tcW w:w="2970" w:type="dxa"/>
            <w:vAlign w:val="bottom"/>
          </w:tcPr>
          <w:p w14:paraId="5DBB8D5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F29A468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vAlign w:val="bottom"/>
          </w:tcPr>
          <w:p w14:paraId="7B95224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A168E" w14:paraId="38B84824" w14:textId="77777777" w:rsidTr="00D106AE">
        <w:tc>
          <w:tcPr>
            <w:tcW w:w="2970" w:type="dxa"/>
          </w:tcPr>
          <w:p w14:paraId="5EA0F511" w14:textId="16CE9583" w:rsidR="00B1351D" w:rsidRPr="007A168E" w:rsidRDefault="000404A7" w:rsidP="00C97613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6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 w:rsidRPr="0024265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5FE68882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</w:tcPr>
          <w:p w14:paraId="2A0FBC51" w14:textId="77777777" w:rsidR="00B1351D" w:rsidRPr="007A168E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0404A7" w:rsidRPr="007A168E" w14:paraId="67DAE276" w14:textId="77777777" w:rsidTr="00D106AE">
        <w:tc>
          <w:tcPr>
            <w:tcW w:w="2970" w:type="dxa"/>
          </w:tcPr>
          <w:p w14:paraId="56739DA8" w14:textId="5B71BABD" w:rsidR="000404A7" w:rsidRPr="007A168E" w:rsidRDefault="000404A7" w:rsidP="00A7461E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C741245" w14:textId="77777777" w:rsidR="000404A7" w:rsidRPr="007A168E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</w:tcPr>
          <w:p w14:paraId="7BEDAB8B" w14:textId="4A31476C" w:rsidR="000404A7" w:rsidRPr="007A168E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A168E" w14:paraId="65959897" w14:textId="77777777" w:rsidTr="00D106AE">
        <w:tc>
          <w:tcPr>
            <w:tcW w:w="2970" w:type="dxa"/>
          </w:tcPr>
          <w:p w14:paraId="0802AD3C" w14:textId="77777777" w:rsidR="00A7461E" w:rsidRPr="007A168E" w:rsidRDefault="00A7461E" w:rsidP="00A746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69BC9775" w14:textId="77777777" w:rsidR="00A7461E" w:rsidRPr="007A168E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</w:tcPr>
          <w:p w14:paraId="030B5A58" w14:textId="3F081039" w:rsidR="00A7461E" w:rsidRPr="007A168E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="00C22E98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</w:t>
            </w:r>
          </w:p>
        </w:tc>
      </w:tr>
      <w:tr w:rsidR="00242654" w:rsidRPr="007A168E" w14:paraId="7B6F0793" w14:textId="77777777" w:rsidTr="00D106AE">
        <w:tc>
          <w:tcPr>
            <w:tcW w:w="2970" w:type="dxa"/>
          </w:tcPr>
          <w:p w14:paraId="0A705B3F" w14:textId="243CB81D" w:rsidR="00242654" w:rsidRPr="007A168E" w:rsidRDefault="00242654" w:rsidP="00242654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654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242654">
              <w:rPr>
                <w:rFonts w:asciiTheme="majorBidi" w:hAnsi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270" w:type="dxa"/>
          </w:tcPr>
          <w:p w14:paraId="13692F78" w14:textId="77777777" w:rsidR="00242654" w:rsidRPr="00242654" w:rsidRDefault="00242654" w:rsidP="0024265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6" w:right="-163" w:hanging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</w:tcPr>
          <w:p w14:paraId="454ECF2F" w14:textId="3EC1C7B3" w:rsidR="00242654" w:rsidRPr="007A168E" w:rsidRDefault="00242654" w:rsidP="00242654">
            <w:pPr>
              <w:pStyle w:val="block"/>
              <w:spacing w:after="0" w:line="240" w:lineRule="atLeast"/>
              <w:ind w:left="256" w:right="-163" w:hanging="2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370BC2A8" w14:textId="73D21728" w:rsidR="00727389" w:rsidRDefault="00727389" w:rsidP="004E2430">
      <w:pPr>
        <w:pStyle w:val="Bo-Blankline"/>
        <w:rPr>
          <w:rFonts w:asciiTheme="majorBidi" w:hAnsiTheme="majorBidi" w:cstheme="majorBidi"/>
          <w:cs/>
        </w:rPr>
      </w:pPr>
    </w:p>
    <w:p w14:paraId="5DCF45CD" w14:textId="77777777" w:rsidR="00727389" w:rsidRDefault="00727389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9547150" w14:textId="4FEFC1DE" w:rsidR="0047124B" w:rsidRPr="00CE693F" w:rsidRDefault="00734223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lastRenderedPageBreak/>
        <w:t>ภาระผูกพันกับกิจการที่ไม่เกี่ยวข้องกัน</w:t>
      </w:r>
    </w:p>
    <w:p w14:paraId="269D042D" w14:textId="70B5F182" w:rsidR="00140286" w:rsidRPr="00CE693F" w:rsidRDefault="00140286" w:rsidP="00CE693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270"/>
        <w:gridCol w:w="1800"/>
      </w:tblGrid>
      <w:tr w:rsidR="00140286" w:rsidRPr="00CE693F" w14:paraId="6766A015" w14:textId="77777777" w:rsidTr="00604BFC">
        <w:trPr>
          <w:tblHeader/>
        </w:trPr>
        <w:tc>
          <w:tcPr>
            <w:tcW w:w="5400" w:type="dxa"/>
          </w:tcPr>
          <w:p w14:paraId="69A84DA2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6923BC33" w:rsidR="00140286" w:rsidRPr="00F501C7" w:rsidRDefault="004A0BA5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A0B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963DB" w:rsidRPr="000963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0963DB" w:rsidRPr="000963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="00BF24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C3F7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0963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0" w:type="dxa"/>
          </w:tcPr>
          <w:p w14:paraId="26BCE64E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DC133B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2BE8746C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F501C7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CE693F" w14:paraId="4BE9772C" w14:textId="77777777" w:rsidTr="00604BFC">
        <w:trPr>
          <w:tblHeader/>
        </w:trPr>
        <w:tc>
          <w:tcPr>
            <w:tcW w:w="5400" w:type="dxa"/>
          </w:tcPr>
          <w:p w14:paraId="671822D6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23FD6A73" w14:textId="77777777" w:rsidR="00140286" w:rsidRPr="00F501C7" w:rsidRDefault="00140286" w:rsidP="00CE693F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CE693F" w14:paraId="66622FCA" w14:textId="77777777" w:rsidTr="00604BFC">
        <w:tc>
          <w:tcPr>
            <w:tcW w:w="5400" w:type="dxa"/>
          </w:tcPr>
          <w:p w14:paraId="568DB211" w14:textId="77777777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</w:tcPr>
          <w:p w14:paraId="14F52346" w14:textId="77777777" w:rsidR="00140286" w:rsidRPr="00F501C7" w:rsidRDefault="00140286" w:rsidP="00CE693F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56F9E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72BD61EA" w14:textId="77777777" w:rsidR="00140286" w:rsidRPr="00F501C7" w:rsidRDefault="00140286" w:rsidP="00CE693F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CE693F" w14:paraId="6AF4C059" w14:textId="77777777" w:rsidTr="00604BFC">
        <w:tc>
          <w:tcPr>
            <w:tcW w:w="5400" w:type="dxa"/>
          </w:tcPr>
          <w:p w14:paraId="5FD033DE" w14:textId="56CA89B0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6C92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 xml:space="preserve"> เครื่องจักร</w:t>
            </w:r>
            <w:r w:rsidRPr="00F501C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5162C388" w14:textId="47F62E32" w:rsidR="00140286" w:rsidRPr="00F501C7" w:rsidRDefault="00BF5741" w:rsidP="00CE693F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6,153,3</w:t>
            </w:r>
            <w:r w:rsidR="00B976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</w:tcPr>
          <w:p w14:paraId="54F42A39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604A32D" w14:textId="1EDCB767" w:rsidR="00140286" w:rsidRPr="00F501C7" w:rsidRDefault="00BF5741" w:rsidP="00CE693F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2,262,255</w:t>
            </w:r>
          </w:p>
        </w:tc>
      </w:tr>
      <w:tr w:rsidR="00140286" w:rsidRPr="00CE693F" w14:paraId="2DAF44F8" w14:textId="77777777" w:rsidTr="00604BFC">
        <w:trPr>
          <w:trHeight w:val="179"/>
        </w:trPr>
        <w:tc>
          <w:tcPr>
            <w:tcW w:w="5400" w:type="dxa"/>
          </w:tcPr>
          <w:p w14:paraId="4A840FB7" w14:textId="77777777" w:rsidR="00140286" w:rsidRPr="00C11CDC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800" w:type="dxa"/>
          </w:tcPr>
          <w:p w14:paraId="475BC336" w14:textId="77777777" w:rsidR="00140286" w:rsidRPr="00C11CDC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70" w:type="dxa"/>
          </w:tcPr>
          <w:p w14:paraId="265CBF64" w14:textId="77777777" w:rsidR="00140286" w:rsidRPr="00C11CDC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8"/>
                <w:szCs w:val="8"/>
              </w:rPr>
            </w:pPr>
          </w:p>
        </w:tc>
        <w:tc>
          <w:tcPr>
            <w:tcW w:w="1800" w:type="dxa"/>
          </w:tcPr>
          <w:p w14:paraId="4F2731D3" w14:textId="77777777" w:rsidR="00140286" w:rsidRPr="00C11CDC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140286" w:rsidRPr="00CE693F" w14:paraId="1E7FFE4F" w14:textId="77777777" w:rsidTr="00604BFC">
        <w:tc>
          <w:tcPr>
            <w:tcW w:w="5400" w:type="dxa"/>
          </w:tcPr>
          <w:p w14:paraId="37F5A55A" w14:textId="77777777" w:rsidR="00140286" w:rsidRPr="00F501C7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800" w:type="dxa"/>
          </w:tcPr>
          <w:p w14:paraId="65D53D91" w14:textId="398E4DC8" w:rsidR="00140286" w:rsidRPr="00F501C7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A7D5A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01BBD8FC" w14:textId="77777777" w:rsidR="00140286" w:rsidRPr="00F501C7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460A" w:rsidRPr="00CE693F" w14:paraId="2F6A24B9" w14:textId="77777777" w:rsidTr="00604BFC">
        <w:tc>
          <w:tcPr>
            <w:tcW w:w="5400" w:type="dxa"/>
          </w:tcPr>
          <w:p w14:paraId="2F4BF079" w14:textId="75B70DC9" w:rsidR="00C9460A" w:rsidRPr="00F501C7" w:rsidRDefault="00C9460A" w:rsidP="00C9460A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800" w:type="dxa"/>
          </w:tcPr>
          <w:p w14:paraId="0F551F49" w14:textId="27094F9E" w:rsidR="00C9460A" w:rsidRPr="00F501C7" w:rsidRDefault="00B9766B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3,074</w:t>
            </w:r>
          </w:p>
        </w:tc>
        <w:tc>
          <w:tcPr>
            <w:tcW w:w="270" w:type="dxa"/>
          </w:tcPr>
          <w:p w14:paraId="4F9DF861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7A4E784D" w14:textId="231A8CAC" w:rsidR="00C9460A" w:rsidRPr="00F501C7" w:rsidRDefault="00BF5741" w:rsidP="00C9460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460A" w:rsidRPr="00CE693F" w14:paraId="7F853EB8" w14:textId="77777777" w:rsidTr="00604BFC">
        <w:tc>
          <w:tcPr>
            <w:tcW w:w="5400" w:type="dxa"/>
          </w:tcPr>
          <w:p w14:paraId="160FA5B3" w14:textId="250AB01D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800" w:type="dxa"/>
          </w:tcPr>
          <w:p w14:paraId="71548B5B" w14:textId="70B35459" w:rsidR="00C9460A" w:rsidRPr="00F501C7" w:rsidRDefault="00BF5741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1,053,852</w:t>
            </w:r>
          </w:p>
        </w:tc>
        <w:tc>
          <w:tcPr>
            <w:tcW w:w="270" w:type="dxa"/>
          </w:tcPr>
          <w:p w14:paraId="53731F43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2833B44" w14:textId="12674B0E" w:rsidR="00C9460A" w:rsidRPr="00F501C7" w:rsidRDefault="00BF5741" w:rsidP="00347B8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1,053,8</w:t>
            </w:r>
            <w:r w:rsidR="00347B8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9460A" w:rsidRPr="00CE693F" w14:paraId="1EFBF9D9" w14:textId="77777777" w:rsidTr="00604BFC">
        <w:tc>
          <w:tcPr>
            <w:tcW w:w="5400" w:type="dxa"/>
          </w:tcPr>
          <w:p w14:paraId="492B3607" w14:textId="26130D06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800" w:type="dxa"/>
          </w:tcPr>
          <w:p w14:paraId="19C48D60" w14:textId="3F0831F8" w:rsidR="00C9460A" w:rsidRPr="00F501C7" w:rsidRDefault="00BF5741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815,821</w:t>
            </w:r>
          </w:p>
        </w:tc>
        <w:tc>
          <w:tcPr>
            <w:tcW w:w="270" w:type="dxa"/>
          </w:tcPr>
          <w:p w14:paraId="247065C2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FC7AB4" w14:textId="0B1079D9" w:rsidR="00C9460A" w:rsidRPr="00F501C7" w:rsidRDefault="006A2AAA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803,842</w:t>
            </w:r>
          </w:p>
        </w:tc>
      </w:tr>
      <w:tr w:rsidR="00C9460A" w:rsidRPr="00CE693F" w14:paraId="7D6B7B69" w14:textId="77777777" w:rsidTr="00604BFC">
        <w:tc>
          <w:tcPr>
            <w:tcW w:w="5400" w:type="dxa"/>
          </w:tcPr>
          <w:p w14:paraId="0D47371C" w14:textId="43E75368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19F7E1" w14:textId="78C3B7A7" w:rsidR="00C9460A" w:rsidRPr="00C11CDC" w:rsidRDefault="00BF5741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745,044</w:t>
            </w:r>
          </w:p>
        </w:tc>
        <w:tc>
          <w:tcPr>
            <w:tcW w:w="270" w:type="dxa"/>
          </w:tcPr>
          <w:p w14:paraId="7F4729E2" w14:textId="77777777" w:rsidR="00C9460A" w:rsidRPr="00C11CDC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1EB751" w14:textId="6A76FC4D" w:rsidR="00C9460A" w:rsidRPr="00C11CDC" w:rsidRDefault="006A2AAA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225,082</w:t>
            </w:r>
          </w:p>
        </w:tc>
      </w:tr>
      <w:tr w:rsidR="00C9460A" w:rsidRPr="00CE693F" w14:paraId="4B9A9362" w14:textId="77777777" w:rsidTr="00604BFC">
        <w:trPr>
          <w:trHeight w:val="50"/>
        </w:trPr>
        <w:tc>
          <w:tcPr>
            <w:tcW w:w="5400" w:type="dxa"/>
            <w:vAlign w:val="bottom"/>
          </w:tcPr>
          <w:p w14:paraId="35C420B1" w14:textId="77777777" w:rsidR="00C9460A" w:rsidRPr="00F501C7" w:rsidRDefault="00C9460A" w:rsidP="00C9460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6FCD8" w14:textId="28697D8F" w:rsidR="00C9460A" w:rsidRPr="00F501C7" w:rsidRDefault="00BF5741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2,61</w:t>
            </w:r>
            <w:r w:rsidR="00B976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976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791</w:t>
            </w:r>
          </w:p>
        </w:tc>
        <w:tc>
          <w:tcPr>
            <w:tcW w:w="270" w:type="dxa"/>
          </w:tcPr>
          <w:p w14:paraId="32BEBC71" w14:textId="77777777" w:rsidR="00C9460A" w:rsidRPr="00E56938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009F3" w14:textId="6D32FB7E" w:rsidR="00C9460A" w:rsidRPr="00F501C7" w:rsidRDefault="006A2AAA" w:rsidP="00C9460A">
            <w:pPr>
              <w:tabs>
                <w:tab w:val="decimal" w:pos="958"/>
              </w:tabs>
              <w:spacing w:line="240" w:lineRule="auto"/>
              <w:ind w:left="61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2,082,776</w:t>
            </w:r>
          </w:p>
        </w:tc>
      </w:tr>
    </w:tbl>
    <w:p w14:paraId="14D055D3" w14:textId="77777777" w:rsidR="00E56938" w:rsidRDefault="00E56938">
      <w:r>
        <w:br w:type="page"/>
      </w:r>
    </w:p>
    <w:p w14:paraId="27024461" w14:textId="43195644" w:rsidR="00FF2DB6" w:rsidRPr="00FF0E55" w:rsidRDefault="00FF0E55" w:rsidP="00CE693F">
      <w:pPr>
        <w:pStyle w:val="Caption"/>
        <w:ind w:hanging="900"/>
        <w:rPr>
          <w:rFonts w:asciiTheme="majorBidi" w:hAnsiTheme="majorBidi" w:cstheme="majorBidi"/>
        </w:rPr>
      </w:pPr>
      <w:r w:rsidRPr="00FF0E55">
        <w:rPr>
          <w:rFonts w:asciiTheme="majorBidi" w:hAnsiTheme="majorBidi" w:cstheme="majorBidi" w:hint="cs"/>
          <w:cs/>
        </w:rPr>
        <w:lastRenderedPageBreak/>
        <w:t>คดีฟ้องร้อง</w:t>
      </w:r>
    </w:p>
    <w:p w14:paraId="422D4928" w14:textId="77777777" w:rsidR="00C74B49" w:rsidRPr="008D2723" w:rsidRDefault="00C74B49" w:rsidP="008D2723">
      <w:pPr>
        <w:pStyle w:val="Ang15"/>
      </w:pPr>
    </w:p>
    <w:p w14:paraId="4147E350" w14:textId="2A0E5045" w:rsidR="008D2723" w:rsidRPr="006321C8" w:rsidRDefault="004A0BA5" w:rsidP="008D2723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C63B90">
        <w:rPr>
          <w:rFonts w:asciiTheme="majorBidi" w:hAnsiTheme="majorBidi"/>
          <w:sz w:val="30"/>
          <w:szCs w:val="30"/>
        </w:rPr>
        <w:t>31</w:t>
      </w:r>
      <w:r w:rsidR="00C24DE6" w:rsidRPr="00C24DE6">
        <w:rPr>
          <w:rFonts w:asciiTheme="majorBidi" w:hAnsiTheme="majorBidi"/>
          <w:sz w:val="30"/>
          <w:szCs w:val="30"/>
        </w:rPr>
        <w:t xml:space="preserve"> </w:t>
      </w:r>
      <w:r w:rsidR="00C24DE6" w:rsidRPr="00C24DE6">
        <w:rPr>
          <w:rFonts w:asciiTheme="majorBidi" w:hAnsiTheme="majorBidi"/>
          <w:sz w:val="30"/>
          <w:szCs w:val="30"/>
          <w:cs/>
        </w:rPr>
        <w:t>มีนาคม</w:t>
      </w:r>
      <w:r w:rsidR="00BF24A1" w:rsidRPr="00BF24A1">
        <w:rPr>
          <w:rFonts w:asciiTheme="majorBidi" w:hAnsiTheme="majorBidi"/>
          <w:sz w:val="30"/>
          <w:szCs w:val="30"/>
          <w:cs/>
        </w:rPr>
        <w:t xml:space="preserve"> </w:t>
      </w:r>
      <w:r w:rsidR="00C63B90">
        <w:rPr>
          <w:rFonts w:asciiTheme="majorBidi" w:hAnsiTheme="majorBidi"/>
          <w:sz w:val="30"/>
          <w:szCs w:val="30"/>
        </w:rPr>
        <w:t>2569</w:t>
      </w:r>
      <w:r w:rsidR="008D2723"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D2723" w:rsidRPr="006321C8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7DE85E62" w14:textId="77777777" w:rsidR="008D2723" w:rsidRPr="006321C8" w:rsidRDefault="008D2723" w:rsidP="008D2723">
      <w:pPr>
        <w:pStyle w:val="Ang15"/>
        <w:rPr>
          <w:lang w:val="en-US"/>
        </w:rPr>
      </w:pPr>
    </w:p>
    <w:p w14:paraId="5679CC23" w14:textId="48A9171A" w:rsidR="008D2723" w:rsidRPr="006321C8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6321C8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="00C63B90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="00C63B90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="00C63B9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19994258" w14:textId="77777777" w:rsidR="008D2723" w:rsidRPr="006321C8" w:rsidRDefault="008D2723" w:rsidP="008D2723">
      <w:pPr>
        <w:pStyle w:val="Ang15"/>
        <w:rPr>
          <w:lang w:val="en-US"/>
        </w:rPr>
      </w:pPr>
    </w:p>
    <w:p w14:paraId="2792E577" w14:textId="1373289B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="007C3F7F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7C3F7F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7C3F7F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7C3F7F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4979C23F" w14:textId="77777777" w:rsidR="008D2723" w:rsidRPr="006321C8" w:rsidRDefault="008D2723" w:rsidP="008D2723">
      <w:pPr>
        <w:pStyle w:val="Ang15"/>
        <w:rPr>
          <w:lang w:val="en-US"/>
        </w:rPr>
      </w:pPr>
    </w:p>
    <w:p w14:paraId="0F7C9D78" w14:textId="77777777" w:rsidR="00B62FD8" w:rsidRDefault="00B62FD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5F1DD7AE" w14:textId="0AA5A376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และเงื่อนไขแนบท้ายประทานบัตร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="007C3F7F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="007C3F7F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="007C3F7F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6321C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="007C3F7F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6321C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="007C3F7F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6321C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16E82487" w14:textId="77777777" w:rsidR="008D2723" w:rsidRPr="006321C8" w:rsidRDefault="008D2723" w:rsidP="008D2723">
      <w:pPr>
        <w:pStyle w:val="Ang15"/>
        <w:rPr>
          <w:lang w:val="en-US"/>
        </w:rPr>
      </w:pPr>
    </w:p>
    <w:p w14:paraId="62CDFB40" w14:textId="0E37E101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="005A42D0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="005A42D0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32CA689" w14:textId="77777777" w:rsidR="008D2723" w:rsidRPr="006321C8" w:rsidRDefault="008D2723" w:rsidP="008D2723">
      <w:pPr>
        <w:pStyle w:val="Ang15"/>
        <w:rPr>
          <w:lang w:val="en-US"/>
        </w:rPr>
      </w:pPr>
    </w:p>
    <w:p w14:paraId="4DA7AAF4" w14:textId="77777777" w:rsidR="00B62FD8" w:rsidRDefault="00B62FD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32FD98E8" w14:textId="3AB1AF87" w:rsidR="008D2723" w:rsidRPr="00CB5F59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6321C8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45DFCC88" w14:textId="34563579" w:rsidR="008D2723" w:rsidRPr="00CB5F59" w:rsidRDefault="008D2723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35B6457D" w14:textId="2CC0096D" w:rsidR="008D2723" w:rsidRPr="00CB5F59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ผู้ฟ้องคดียื่นอุทธรณ์ต่อศาลปกครองสูงสุดเมื่อวันที่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5A42D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F53338B" w14:textId="38E19F7D" w:rsidR="008D2723" w:rsidRPr="00CB5F59" w:rsidRDefault="008D2723" w:rsidP="008D2723">
      <w:pPr>
        <w:pStyle w:val="Ang15"/>
        <w:rPr>
          <w:lang w:val="en-US"/>
        </w:rPr>
      </w:pPr>
    </w:p>
    <w:p w14:paraId="42B05B66" w14:textId="1FC244EF" w:rsidR="008D2723" w:rsidRPr="00CB5F59" w:rsidRDefault="008D2723" w:rsidP="00D74031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ศาลปกครองสูงสุด มีหมายแจ้งค</w:t>
      </w:r>
      <w:r w:rsidR="00F357C2" w:rsidRPr="00CB5F59">
        <w:rPr>
          <w:rFonts w:asciiTheme="majorBidi" w:hAnsiTheme="majorBidi" w:cstheme="majorBidi" w:hint="cs"/>
          <w:sz w:val="30"/>
          <w:szCs w:val="30"/>
          <w:cs/>
          <w:lang w:val="en-US"/>
        </w:rPr>
        <w:t>ู่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>ความว่าศาลมีคำสั่งให้วันที่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 w:rsidR="00D74031" w:rsidRPr="00CB5F5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>วันสิ้นสุดการแส</w:t>
      </w:r>
      <w:r w:rsidR="00D74031" w:rsidRPr="00CB5F59">
        <w:rPr>
          <w:rFonts w:asciiTheme="majorBidi" w:hAnsiTheme="majorBidi" w:cstheme="majorBidi" w:hint="cs"/>
          <w:sz w:val="30"/>
          <w:szCs w:val="30"/>
          <w:cs/>
          <w:lang w:val="en-US"/>
        </w:rPr>
        <w:t>ว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>งหาข้อเท็จจริง</w:t>
      </w:r>
    </w:p>
    <w:p w14:paraId="421430B7" w14:textId="77777777" w:rsidR="00420C45" w:rsidRPr="00CB5F59" w:rsidRDefault="00420C45" w:rsidP="00D74031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C0F1D79" w14:textId="5AFC8A25" w:rsidR="00420C45" w:rsidRPr="00CB5F59" w:rsidRDefault="00420C45" w:rsidP="006729B2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ศาลปกครองสูงสุดมีหมายนัดแจ้งกำหนดวันนัดพิจารณาครั้งแรกเป็น</w:t>
      </w:r>
      <w:r w:rsidR="006729B2" w:rsidRPr="00CB5F5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729B2" w:rsidRPr="00CB5F59">
        <w:rPr>
          <w:rFonts w:asciiTheme="majorBidi" w:hAnsiTheme="majorBidi" w:cstheme="majorBidi"/>
          <w:sz w:val="30"/>
          <w:szCs w:val="30"/>
          <w:lang w:val="en-US"/>
        </w:rPr>
        <w:br/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64E714FF" w14:textId="77777777" w:rsidR="006729B2" w:rsidRPr="00CB5F59" w:rsidRDefault="006729B2" w:rsidP="006729B2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238873B" w14:textId="7DD662DF" w:rsidR="006729B2" w:rsidRPr="00CB5F59" w:rsidRDefault="006729B2" w:rsidP="006729B2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CB5F5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วันที่ 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CB5F5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CB5F59">
        <w:rPr>
          <w:rFonts w:asciiTheme="majorBidi" w:hAnsiTheme="majorBidi" w:cstheme="majorBidi"/>
          <w:sz w:val="30"/>
          <w:szCs w:val="30"/>
          <w:lang w:val="en-US"/>
        </w:rPr>
        <w:t xml:space="preserve">2569 </w:t>
      </w:r>
      <w:r w:rsidRPr="00CB5F5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ศาลปกครองสูงสุดนั่งพิจารณาครั้งแรก โดยอ่านความเห็นของตุลาการเจ้าของสำนวน 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CB5F5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ให้คู่ความที่ไปศาลในวันดังกล่าวฟัง </w:t>
      </w:r>
      <w:r w:rsidR="00727389">
        <w:rPr>
          <w:rFonts w:asciiTheme="majorBidi" w:hAnsiTheme="majorBidi" w:cstheme="majorBidi" w:hint="cs"/>
          <w:sz w:val="30"/>
          <w:szCs w:val="30"/>
          <w:cs/>
          <w:lang w:val="en-US"/>
        </w:rPr>
        <w:t>ขณะนี้</w:t>
      </w:r>
      <w:r w:rsidRPr="00CB5F59">
        <w:rPr>
          <w:rFonts w:asciiTheme="majorBidi" w:hAnsiTheme="majorBidi" w:cstheme="majorBidi" w:hint="cs"/>
          <w:sz w:val="30"/>
          <w:szCs w:val="30"/>
          <w:cs/>
          <w:lang w:val="en-US"/>
        </w:rPr>
        <w:t>คดีอยู่ระหว่างการพิจารณาของศาลปกครองสูงสุด</w:t>
      </w:r>
    </w:p>
    <w:p w14:paraId="4E0A24EA" w14:textId="6A4E2CD6" w:rsidR="00B62FD8" w:rsidRDefault="00B62FD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33FD83C2" w14:textId="442433E9" w:rsidR="00276A24" w:rsidRPr="000643E8" w:rsidRDefault="008D2723" w:rsidP="000643E8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 w:rsidRPr="00CB5F5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CB5F5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79C97CF" w14:textId="27C2CA56" w:rsidR="00EF2F7C" w:rsidRDefault="00EF2F7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4DE4EF2" w14:textId="53E7BA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6321C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7363D6C6" w14:textId="77777777" w:rsidR="007E26A9" w:rsidRPr="006321C8" w:rsidRDefault="007E26A9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4E17E45" w14:textId="09109A8A" w:rsidR="007E26A9" w:rsidRDefault="003231EE" w:rsidP="003231EE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/>
          <w:sz w:val="30"/>
          <w:szCs w:val="30"/>
          <w:lang w:val="en-US"/>
        </w:rPr>
        <w:t>14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 มกราคม </w:t>
      </w:r>
      <w:r w:rsidR="007C3F7F">
        <w:rPr>
          <w:rFonts w:asciiTheme="majorBidi" w:hAnsiTheme="majorBidi"/>
          <w:sz w:val="30"/>
          <w:szCs w:val="30"/>
          <w:lang w:val="en-US"/>
        </w:rPr>
        <w:t>2564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6E3DE9" w:rsidRPr="006E3DE9">
        <w:rPr>
          <w:rFonts w:asciiTheme="majorBidi" w:hAnsi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 </w:t>
      </w:r>
    </w:p>
    <w:p w14:paraId="5BFDFE5B" w14:textId="77777777" w:rsidR="00B3401B" w:rsidRDefault="00B3401B" w:rsidP="003231EE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B56E8C3" w14:textId="4E03F295" w:rsidR="007E26A9" w:rsidRPr="00D86BAA" w:rsidRDefault="007E26A9" w:rsidP="00B65D7D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86BAA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/>
          <w:sz w:val="30"/>
          <w:szCs w:val="30"/>
          <w:lang w:val="en-US"/>
        </w:rPr>
        <w:t>22</w:t>
      </w:r>
      <w:r w:rsidRPr="00D86BAA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 xml:space="preserve">สิงหาคม </w:t>
      </w:r>
      <w:r w:rsidR="007C3F7F">
        <w:rPr>
          <w:rFonts w:asciiTheme="majorBidi" w:hAnsiTheme="majorBidi"/>
          <w:sz w:val="30"/>
          <w:szCs w:val="30"/>
          <w:lang w:val="en-US"/>
        </w:rPr>
        <w:t>2568</w:t>
      </w:r>
      <w:r w:rsidRPr="00D86BAA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>ศาล</w:t>
      </w:r>
      <w:r w:rsidR="00B95C8A">
        <w:rPr>
          <w:rFonts w:asciiTheme="majorBidi" w:hAnsiTheme="majorBidi" w:hint="cs"/>
          <w:sz w:val="30"/>
          <w:szCs w:val="30"/>
          <w:cs/>
          <w:lang w:val="en-US"/>
        </w:rPr>
        <w:t>ปกครองกลาง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>ออกนั่งพิจารณาครั้งแรก และแถลงข้อเท็จจริงต่อองค์คณะ ศาล</w:t>
      </w:r>
      <w:r w:rsidR="00B95C8A">
        <w:rPr>
          <w:rFonts w:asciiTheme="majorBidi" w:hAnsiTheme="majorBidi" w:hint="cs"/>
          <w:sz w:val="30"/>
          <w:szCs w:val="30"/>
          <w:cs/>
          <w:lang w:val="en-US"/>
        </w:rPr>
        <w:t>ปกครองกลาง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 xml:space="preserve">นัดฟังคำพิพากษาในวันที่ </w:t>
      </w:r>
      <w:r w:rsidR="007C3F7F">
        <w:rPr>
          <w:rFonts w:asciiTheme="majorBidi" w:hAnsiTheme="majorBidi"/>
          <w:sz w:val="30"/>
          <w:szCs w:val="30"/>
          <w:lang w:val="en-US"/>
        </w:rPr>
        <w:t>23</w:t>
      </w:r>
      <w:r w:rsidRPr="00D86BAA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 xml:space="preserve">กันยายน </w:t>
      </w:r>
      <w:r w:rsidR="007C3F7F">
        <w:rPr>
          <w:rFonts w:asciiTheme="majorBidi" w:hAnsiTheme="majorBidi"/>
          <w:sz w:val="30"/>
          <w:szCs w:val="30"/>
          <w:lang w:val="en-US"/>
        </w:rPr>
        <w:t>2568</w:t>
      </w:r>
      <w:r w:rsidRPr="00D86BAA">
        <w:rPr>
          <w:rFonts w:asciiTheme="majorBidi" w:hAnsiTheme="majorBidi"/>
          <w:sz w:val="30"/>
          <w:szCs w:val="30"/>
          <w:lang w:val="en-US"/>
        </w:rPr>
        <w:t xml:space="preserve"> </w:t>
      </w:r>
    </w:p>
    <w:p w14:paraId="7E9D0E07" w14:textId="77777777" w:rsidR="007E26A9" w:rsidRPr="00D86BAA" w:rsidRDefault="007E26A9" w:rsidP="00B65D7D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DD6813D" w14:textId="06F4CC8D" w:rsidR="002878B1" w:rsidRDefault="007E26A9" w:rsidP="007C0F9E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86BAA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D86BA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 xml:space="preserve">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D86BA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>ศาลปกครองกลางมีคำพิพากษายกฟ้อง</w:t>
      </w:r>
      <w:r w:rsidR="007C0F9E">
        <w:rPr>
          <w:rFonts w:asciiTheme="majorBidi" w:hAnsiTheme="majorBidi" w:hint="cs"/>
          <w:sz w:val="30"/>
          <w:szCs w:val="30"/>
          <w:cs/>
          <w:lang w:val="en-US"/>
        </w:rPr>
        <w:t xml:space="preserve"> และ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>โจทก์ยื่นอุทธรณ์คำพิพากษาต่อศาลปกครองกลาง</w:t>
      </w:r>
      <w:r w:rsidR="007C0F9E">
        <w:rPr>
          <w:rFonts w:asciiTheme="majorBidi" w:hAnsiTheme="majorBidi" w:hint="cs"/>
          <w:sz w:val="30"/>
          <w:szCs w:val="30"/>
          <w:cs/>
          <w:lang w:val="en-US"/>
        </w:rPr>
        <w:t>เรียบร้อยแล้ว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</w:p>
    <w:p w14:paraId="4ED99282" w14:textId="77777777" w:rsidR="002878B1" w:rsidRDefault="002878B1" w:rsidP="00B65D7D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02FF1632" w14:textId="1A21CFA4" w:rsidR="007E26A9" w:rsidRDefault="004B74D5" w:rsidP="00B65D7D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826AA">
        <w:rPr>
          <w:rFonts w:asciiTheme="majorBidi" w:hAnsiTheme="majorBidi" w:hint="cs"/>
          <w:sz w:val="30"/>
          <w:szCs w:val="30"/>
          <w:cs/>
          <w:lang w:val="en-US"/>
        </w:rPr>
        <w:t>ปัจจุบัน</w:t>
      </w:r>
      <w:r w:rsidR="007E26A9" w:rsidRPr="00C826AA">
        <w:rPr>
          <w:rFonts w:asciiTheme="majorBidi" w:hAnsiTheme="majorBidi"/>
          <w:sz w:val="30"/>
          <w:szCs w:val="30"/>
          <w:cs/>
          <w:lang w:val="en-US"/>
        </w:rPr>
        <w:t>คดีอยู่ระหว่างการพิจารณาอุทธรณ์ของผู้ฟ้องคดี</w:t>
      </w:r>
      <w:r w:rsidR="002878B1" w:rsidRPr="00C826AA">
        <w:rPr>
          <w:rFonts w:asciiTheme="majorBidi" w:hAnsiTheme="majorBidi" w:hint="cs"/>
          <w:sz w:val="30"/>
          <w:szCs w:val="30"/>
          <w:cs/>
          <w:lang w:val="en-US"/>
        </w:rPr>
        <w:t>โดยศาลปกครองกลาง</w:t>
      </w:r>
      <w:r w:rsidR="007E26A9" w:rsidRPr="00C826AA">
        <w:rPr>
          <w:rFonts w:asciiTheme="majorBidi" w:hAnsiTheme="majorBidi"/>
          <w:sz w:val="30"/>
          <w:szCs w:val="30"/>
          <w:cs/>
          <w:lang w:val="en-US"/>
        </w:rPr>
        <w:t>ว่าจะรับอุทธรณ์ไว้พิจารณาหรือไม่</w:t>
      </w:r>
    </w:p>
    <w:p w14:paraId="63CD1E92" w14:textId="7F8C862E" w:rsidR="008D2723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</w:t>
      </w:r>
      <w:r w:rsidR="000F5912"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บริษัทย่อยดังกล่าว พร้อมกับยื่นคำร้องขอให้ศาลเดินเผชิญสืบเพื่อกำหนดมาตรการบรรเทาทุกข์ชั่วคราว</w:t>
      </w:r>
      <w:r w:rsidR="000F5912"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3A811BC1" w14:textId="77777777" w:rsidR="005577FF" w:rsidRDefault="005577FF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71BD2E" w14:textId="644808A9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699009B5" w14:textId="77777777" w:rsidR="009B66FD" w:rsidRDefault="009B66FD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C84D57" w14:textId="5E89DA7E" w:rsidR="008D2723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796AF9C8" w14:textId="77777777" w:rsidR="005577FF" w:rsidRDefault="005577FF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3834F" w14:textId="42ACC76A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br/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50E8D5F" w14:textId="77777777" w:rsidR="00B3401B" w:rsidRDefault="00B3401B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7853D7" w14:textId="7D2A274B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สิงหาคม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ตุลาการผู้แถลงคดีแถลงว่า มติของผู้ถูกฟ้องคดีที่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43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เป็นมติที่ชอบด้วยกฎหมายที่เกี่ยวข้อง และมติของผู้ถูกฟ้องคดีที่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ที่ให้ความเห็นชอบออกใบอนุญาตผลิตไฟฟ้า ใบอนุญาตระบบจำหน่ายไฟฟ้า ใบอนุญาตจำหน่ายไฟฟ้า ใบอนุญาตประกอบกิจการโรงงาน และใบอนุญาตผลิตพลังงานควบคุมให้แก่ผู้ถูกฟ้องคดีที่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ชอบด้วยกฎหมาย และผู้ถูกฟ้องคดีที่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เห็นควรพิพากษายกฟ้องคดีนี้</w:t>
      </w:r>
    </w:p>
    <w:p w14:paraId="5C352862" w14:textId="17FD6A6A" w:rsidR="007A243D" w:rsidRDefault="007A243D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E5B2A2A" w14:textId="04790CB2" w:rsid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26492B84" w14:textId="1FB62F80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ศาลปกครองกลางอ่านผลแห่งคำพิพากษาโดยมีคำพิพากษายกฟ้อง ซึ่งผู้ฟ้องคดี</w:t>
      </w:r>
      <w:r w:rsidR="00FB6DB2">
        <w:rPr>
          <w:rFonts w:asciiTheme="majorBidi" w:hAnsiTheme="majorBidi"/>
          <w:sz w:val="30"/>
          <w:szCs w:val="30"/>
          <w:cs/>
          <w:lang w:val="en-US"/>
        </w:rPr>
        <w:br/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ทั้ง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คน มีสิทธิอุทธรณ์ผลแห่งคำพิพากษาศาลปกครองกลางต่อศาลปกครองสูงสุดได้ภายในกำหนด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วัน นับแต่วันที่อ่านคำพิพากษา </w:t>
      </w:r>
    </w:p>
    <w:p w14:paraId="60173DB8" w14:textId="77777777" w:rsidR="00D625B5" w:rsidRPr="00A150A7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A003937" w14:textId="79B3E0DF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ตุลาคม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โจทก์ทั้ง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คนยื่นอุทธรณ์คำพิพากษาศาลปกครองกลางต่อศาลปกครองสูงสุด </w:t>
      </w:r>
    </w:p>
    <w:p w14:paraId="386B1382" w14:textId="77777777" w:rsidR="005577FF" w:rsidRPr="00A150A7" w:rsidRDefault="005577FF" w:rsidP="00D625B5">
      <w:pPr>
        <w:pStyle w:val="Bo-Blankline"/>
        <w:ind w:left="900"/>
        <w:jc w:val="thaiDistribute"/>
        <w:rPr>
          <w:rFonts w:asciiTheme="majorBidi" w:hAnsiTheme="majorBidi"/>
          <w:sz w:val="24"/>
          <w:szCs w:val="24"/>
          <w:lang w:val="en-US"/>
        </w:rPr>
      </w:pPr>
    </w:p>
    <w:p w14:paraId="5E019C22" w14:textId="6FE8289D" w:rsidR="00743332" w:rsidRPr="006321C8" w:rsidRDefault="00743332" w:rsidP="00D625B5">
      <w:pPr>
        <w:pStyle w:val="Bo-Blankline"/>
        <w:ind w:left="900"/>
        <w:jc w:val="thaiDistribute"/>
        <w:rPr>
          <w:rFonts w:asciiTheme="majorBidi" w:hAnsiTheme="majorBidi"/>
          <w:strike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ศาลปกครองสูงสุดมีหมายแจ้งให้บริษัทฯ ในฐานะผู้ถูกฟ้องคดีที่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จัดทำคำแก้อุทธรณ์ภายในกำหนด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 นับแต่วันรับหมาย </w:t>
      </w:r>
    </w:p>
    <w:p w14:paraId="1D2AD041" w14:textId="77777777" w:rsidR="00E42C9B" w:rsidRPr="00A150A7" w:rsidRDefault="00E42C9B" w:rsidP="00D625B5">
      <w:pPr>
        <w:pStyle w:val="Bo-Blankline"/>
        <w:ind w:left="900"/>
        <w:jc w:val="thaiDistribute"/>
        <w:rPr>
          <w:rFonts w:asciiTheme="majorBidi" w:hAnsiTheme="majorBidi"/>
          <w:strike/>
          <w:sz w:val="24"/>
          <w:szCs w:val="24"/>
          <w:lang w:val="en-US"/>
        </w:rPr>
      </w:pPr>
    </w:p>
    <w:p w14:paraId="2E06BEFC" w14:textId="22B1A089" w:rsidR="00945275" w:rsidRDefault="0035291A" w:rsidP="008D2723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/>
          <w:sz w:val="30"/>
          <w:szCs w:val="30"/>
          <w:lang w:val="en-US"/>
        </w:rPr>
        <w:t>20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7C3F7F">
        <w:rPr>
          <w:rFonts w:asciiTheme="majorBidi" w:hAnsiTheme="majorBidi"/>
          <w:sz w:val="30"/>
          <w:szCs w:val="30"/>
          <w:lang w:val="en-US"/>
        </w:rPr>
        <w:t>2568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="007C3F7F">
        <w:rPr>
          <w:rFonts w:asciiTheme="majorBidi" w:hAnsi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จัดทำคำแก้อุทธรณ์ยื่นศาลปกครองสูงสุดแล้ว คดีอยู่ระหว่างการพิจารณาของศาลปกครองสูงสุด</w:t>
      </w:r>
    </w:p>
    <w:p w14:paraId="7A1CBDDE" w14:textId="77777777" w:rsidR="00A150A7" w:rsidRPr="00A150A7" w:rsidRDefault="00A150A7" w:rsidP="008D2723">
      <w:pPr>
        <w:pStyle w:val="Bo-Blankline"/>
        <w:ind w:left="90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F35D290" w14:textId="2B0F0417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="007C3F7F" w:rsidRPr="0010598C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5C1236CD" w14:textId="77777777" w:rsidR="00A150A7" w:rsidRPr="00A150A7" w:rsidRDefault="00A150A7" w:rsidP="008D2723">
      <w:pPr>
        <w:pStyle w:val="Bo-Blankline"/>
        <w:ind w:left="90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5C138F3" w14:textId="47CF6BCC" w:rsidR="004E10A7" w:rsidRPr="00A150A7" w:rsidRDefault="004E10A7" w:rsidP="00557E7B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0598C">
        <w:rPr>
          <w:rFonts w:asciiTheme="majorBidi" w:hAnsiTheme="majorBidi" w:cstheme="majorBidi"/>
          <w:sz w:val="30"/>
          <w:szCs w:val="30"/>
          <w:cs/>
        </w:rPr>
        <w:t xml:space="preserve">บริษัทมีคดีที่ถูกฟ้องร้องเกี่ยวกับการทำเหมืองแร่หินปูนและหินดินดานนอกเขตประทานบัตรทั้งสิ้น </w:t>
      </w:r>
      <w:r w:rsidR="00D26B13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10598C">
        <w:rPr>
          <w:rFonts w:asciiTheme="majorBidi" w:hAnsiTheme="majorBidi" w:cstheme="majorBidi"/>
          <w:sz w:val="30"/>
          <w:szCs w:val="30"/>
          <w:cs/>
        </w:rPr>
        <w:t>คดี โดย</w:t>
      </w:r>
      <w:r w:rsidR="00A150A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10598C">
        <w:rPr>
          <w:rFonts w:asciiTheme="majorBidi" w:hAnsiTheme="majorBidi" w:cstheme="majorBidi"/>
          <w:sz w:val="30"/>
          <w:szCs w:val="30"/>
          <w:cs/>
        </w:rPr>
        <w:t>รายละเอียด</w:t>
      </w:r>
      <w:r w:rsidR="00A150A7">
        <w:rPr>
          <w:rFonts w:asciiTheme="majorBidi" w:hAnsiTheme="majorBidi" w:cstheme="majorBidi" w:hint="cs"/>
          <w:sz w:val="30"/>
          <w:szCs w:val="30"/>
          <w:cs/>
        </w:rPr>
        <w:t xml:space="preserve"> ดังนี้</w:t>
      </w:r>
    </w:p>
    <w:p w14:paraId="79A1BFD6" w14:textId="77777777" w:rsidR="00A150A7" w:rsidRPr="00A150A7" w:rsidRDefault="00A150A7" w:rsidP="00A150A7">
      <w:pPr>
        <w:tabs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A1723AC" w14:textId="1D4DFC6C" w:rsidR="00A150A7" w:rsidRPr="00A150A7" w:rsidRDefault="001E5048" w:rsidP="00A150A7">
      <w:pPr>
        <w:pStyle w:val="ListParagraph"/>
        <w:numPr>
          <w:ilvl w:val="0"/>
          <w:numId w:val="21"/>
        </w:numPr>
        <w:tabs>
          <w:tab w:val="clear" w:pos="907"/>
          <w:tab w:val="clear" w:pos="1644"/>
          <w:tab w:val="num" w:pos="900"/>
          <w:tab w:val="num" w:pos="1080"/>
          <w:tab w:val="left" w:pos="1440"/>
          <w:tab w:val="num" w:pos="3600"/>
        </w:tabs>
        <w:ind w:left="1350" w:right="-43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598C">
        <w:rPr>
          <w:rFonts w:asciiTheme="majorBidi" w:hAnsiTheme="majorBidi" w:cstheme="majorBidi"/>
          <w:sz w:val="30"/>
          <w:szCs w:val="30"/>
          <w:cs/>
        </w:rPr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10598C">
        <w:rPr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</w:rPr>
        <w:t>(คดีหมายเลขดำที่ สว</w:t>
      </w:r>
      <w:r w:rsidRPr="0010598C">
        <w:rPr>
          <w:rFonts w:asciiTheme="majorBidi" w:hAnsiTheme="majorBidi" w:cstheme="majorBidi"/>
          <w:sz w:val="30"/>
          <w:szCs w:val="30"/>
        </w:rPr>
        <w:t>.</w:t>
      </w:r>
      <w:r w:rsidR="00C63B90">
        <w:rPr>
          <w:rFonts w:asciiTheme="majorBidi" w:hAnsiTheme="majorBidi" w:cstheme="majorBidi"/>
          <w:sz w:val="30"/>
          <w:szCs w:val="30"/>
        </w:rPr>
        <w:t>2</w:t>
      </w:r>
      <w:r w:rsidRPr="0010598C">
        <w:rPr>
          <w:rFonts w:asciiTheme="majorBidi" w:hAnsiTheme="majorBidi" w:cstheme="majorBidi"/>
          <w:sz w:val="30"/>
          <w:szCs w:val="30"/>
        </w:rPr>
        <w:t>/</w:t>
      </w:r>
      <w:r w:rsidR="00C63B90">
        <w:rPr>
          <w:rFonts w:asciiTheme="majorBidi" w:hAnsiTheme="majorBidi" w:cstheme="majorBidi"/>
          <w:sz w:val="30"/>
          <w:szCs w:val="30"/>
        </w:rPr>
        <w:t>2561</w:t>
      </w:r>
      <w:r w:rsidRPr="0010598C">
        <w:rPr>
          <w:rFonts w:asciiTheme="majorBidi" w:hAnsiTheme="majorBidi" w:cstheme="majorBidi"/>
          <w:sz w:val="30"/>
          <w:szCs w:val="30"/>
          <w:cs/>
        </w:rPr>
        <w:t>) เมื่อวันที่</w:t>
      </w:r>
      <w:r w:rsidR="005A42D0">
        <w:rPr>
          <w:rFonts w:asciiTheme="majorBidi" w:hAnsiTheme="majorBidi" w:cstheme="majorBidi"/>
          <w:sz w:val="30"/>
          <w:szCs w:val="30"/>
        </w:rPr>
        <w:br/>
      </w:r>
      <w:r w:rsidR="00C63B90">
        <w:rPr>
          <w:rFonts w:asciiTheme="majorBidi" w:hAnsiTheme="majorBidi" w:cstheme="majorBidi"/>
          <w:sz w:val="30"/>
          <w:szCs w:val="30"/>
        </w:rPr>
        <w:t>21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C63B90">
        <w:rPr>
          <w:rFonts w:asciiTheme="majorBidi" w:hAnsiTheme="majorBidi" w:cstheme="majorBidi"/>
          <w:sz w:val="30"/>
          <w:szCs w:val="30"/>
        </w:rPr>
        <w:t xml:space="preserve"> 2561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</w:t>
      </w:r>
      <w:r w:rsidRPr="0010598C">
        <w:rPr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</w:rPr>
        <w:t>(จำเลย) ต่อศาลแพ่ง ข้อหาละเมิดเกี่ยวกับเรื่องการทำเหมืองแร่ ทุนทรัพย์</w:t>
      </w:r>
      <w:r w:rsidR="00C63B90">
        <w:rPr>
          <w:rFonts w:asciiTheme="majorBidi" w:hAnsiTheme="majorBidi" w:cstheme="majorBidi"/>
          <w:sz w:val="30"/>
          <w:szCs w:val="30"/>
        </w:rPr>
        <w:t xml:space="preserve"> 71,566,889.42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="00C63B90">
        <w:rPr>
          <w:rFonts w:asciiTheme="majorBidi" w:hAnsiTheme="majorBidi" w:cstheme="majorBidi"/>
          <w:sz w:val="30"/>
          <w:szCs w:val="30"/>
        </w:rPr>
        <w:t>2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พื้นที่ ขอให้ศาลมีคำพิพากษาบังคับให้บริษัทนำแร่จำนวน</w:t>
      </w:r>
      <w:r w:rsidR="00C63B90">
        <w:rPr>
          <w:rFonts w:asciiTheme="majorBidi" w:hAnsiTheme="majorBidi" w:cstheme="majorBidi"/>
          <w:sz w:val="30"/>
          <w:szCs w:val="30"/>
        </w:rPr>
        <w:t xml:space="preserve"> 249,159.96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</w:t>
      </w:r>
      <w:r w:rsidR="00C63B90">
        <w:rPr>
          <w:rFonts w:asciiTheme="majorBidi" w:hAnsiTheme="majorBidi" w:cstheme="majorBidi"/>
          <w:sz w:val="30"/>
          <w:szCs w:val="30"/>
        </w:rPr>
        <w:t xml:space="preserve"> 66,650,289.31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บาท พร้อมดอกเบี้ย</w:t>
      </w:r>
      <w:r w:rsidR="00A150A7" w:rsidRPr="00A150A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AACB2F" w14:textId="5DA98873" w:rsidR="00075EDE" w:rsidRPr="00D92E55" w:rsidRDefault="00075EDE" w:rsidP="00DF1BC9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92E55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="00C63B90">
        <w:rPr>
          <w:rFonts w:asciiTheme="majorBidi" w:hAnsiTheme="majorBidi"/>
          <w:sz w:val="30"/>
          <w:szCs w:val="30"/>
        </w:rPr>
        <w:t>29</w:t>
      </w:r>
      <w:r w:rsidRPr="00D92E55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C63B90">
        <w:rPr>
          <w:rFonts w:asciiTheme="majorBidi" w:hAnsiTheme="majorBidi"/>
          <w:sz w:val="30"/>
          <w:szCs w:val="30"/>
        </w:rPr>
        <w:t>2567</w:t>
      </w:r>
      <w:r w:rsidRPr="00D92E55">
        <w:rPr>
          <w:rFonts w:asciiTheme="majorBidi" w:hAnsiTheme="majorBidi"/>
          <w:sz w:val="30"/>
          <w:szCs w:val="30"/>
          <w:cs/>
        </w:rPr>
        <w:t xml:space="preserve"> โจทก์ยื่นคำร้องขอให้เจ้าพนักงานบังคับคดีอายัดสิทธิเรียกร้องเงินในบัญชีเงินฝากของบริษัท ซึ่งเป็นการบังคับคดีที่ไม่ชอบด้วยกฎหมาย</w:t>
      </w:r>
    </w:p>
    <w:p w14:paraId="5902F9AE" w14:textId="77777777" w:rsidR="00075EDE" w:rsidRPr="00D92E55" w:rsidRDefault="00075EDE" w:rsidP="00DF1BC9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ACEB3" w14:textId="5FCEF42D" w:rsidR="00075EDE" w:rsidRPr="00D92E55" w:rsidRDefault="00075EDE" w:rsidP="00075EDE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92E5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C63B90">
        <w:rPr>
          <w:rFonts w:asciiTheme="majorBidi" w:hAnsiTheme="majorBidi"/>
          <w:sz w:val="30"/>
          <w:szCs w:val="30"/>
        </w:rPr>
        <w:t>4</w:t>
      </w:r>
      <w:r w:rsidRPr="00D92E55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C63B90">
        <w:rPr>
          <w:rFonts w:asciiTheme="majorBidi" w:hAnsiTheme="majorBidi"/>
          <w:sz w:val="30"/>
          <w:szCs w:val="30"/>
        </w:rPr>
        <w:t>2567</w:t>
      </w:r>
      <w:r w:rsidRPr="00D92E55">
        <w:rPr>
          <w:rFonts w:asciiTheme="majorBidi" w:hAnsiTheme="majorBidi"/>
          <w:sz w:val="30"/>
          <w:szCs w:val="30"/>
          <w:cs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 ถึงธนาคาร </w:t>
      </w:r>
      <w:r w:rsidR="00C63B90">
        <w:rPr>
          <w:rFonts w:asciiTheme="majorBidi" w:hAnsiTheme="majorBidi"/>
          <w:sz w:val="30"/>
          <w:szCs w:val="30"/>
        </w:rPr>
        <w:t>14</w:t>
      </w:r>
      <w:r w:rsidRPr="00D92E55">
        <w:rPr>
          <w:rFonts w:asciiTheme="majorBidi" w:hAnsiTheme="majorBidi"/>
          <w:sz w:val="30"/>
          <w:szCs w:val="30"/>
          <w:cs/>
        </w:rPr>
        <w:t xml:space="preserve"> แห่ง ที่บริษัทมีบัญชีเงินฝากเพื่อให้ธนาคาร </w:t>
      </w:r>
      <w:r w:rsidR="00C63B90">
        <w:rPr>
          <w:rFonts w:asciiTheme="majorBidi" w:hAnsiTheme="majorBidi"/>
          <w:sz w:val="30"/>
          <w:szCs w:val="30"/>
        </w:rPr>
        <w:t>14</w:t>
      </w:r>
      <w:r w:rsidRPr="00D92E55">
        <w:rPr>
          <w:rFonts w:asciiTheme="majorBidi" w:hAnsiTheme="majorBidi"/>
          <w:sz w:val="30"/>
          <w:szCs w:val="30"/>
          <w:cs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และให้ส่งเงินที่อายัดแก่เจ้าพนักงานบังคับคดี</w:t>
      </w:r>
    </w:p>
    <w:p w14:paraId="1A688BA3" w14:textId="77777777" w:rsidR="00075EDE" w:rsidRPr="00D92E55" w:rsidRDefault="00075EDE" w:rsidP="00075EDE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21571" w14:textId="597DA73F" w:rsidR="00075EDE" w:rsidRDefault="00075EDE" w:rsidP="00075EDE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92E5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C63B90">
        <w:rPr>
          <w:rFonts w:asciiTheme="majorBidi" w:hAnsiTheme="majorBidi"/>
          <w:sz w:val="30"/>
          <w:szCs w:val="30"/>
        </w:rPr>
        <w:t>13</w:t>
      </w:r>
      <w:r w:rsidRPr="00D92E55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C63B90">
        <w:rPr>
          <w:rFonts w:asciiTheme="majorBidi" w:hAnsiTheme="majorBidi"/>
          <w:sz w:val="30"/>
          <w:szCs w:val="30"/>
        </w:rPr>
        <w:t>2567</w:t>
      </w:r>
      <w:r w:rsidRPr="00D92E55">
        <w:rPr>
          <w:rFonts w:asciiTheme="majorBidi" w:hAnsiTheme="majorBidi"/>
          <w:sz w:val="30"/>
          <w:szCs w:val="30"/>
          <w:cs/>
        </w:rPr>
        <w:t xml:space="preserve"> บริษัทยื่นคำร้องขอให้ศาลแพ่งเพิกถอนการอายัดสิทธิเรียกร้องเงินในบัญชีเงินฝากของบริษัท อันเป็นการบังคับคดีที่ไม่ชอบด้วยกฎหมาย</w:t>
      </w:r>
    </w:p>
    <w:p w14:paraId="0CB44D03" w14:textId="77777777" w:rsidR="00075EDE" w:rsidRDefault="00075EDE" w:rsidP="00DF1BC9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C2A695" w14:textId="2D8169D8" w:rsidR="00557E7B" w:rsidRDefault="00557E7B" w:rsidP="00DF1BC9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8681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63B90">
        <w:rPr>
          <w:rFonts w:asciiTheme="majorBidi" w:hAnsiTheme="majorBidi" w:cstheme="majorBidi"/>
          <w:sz w:val="30"/>
          <w:szCs w:val="30"/>
        </w:rPr>
        <w:t>24</w:t>
      </w:r>
      <w:r w:rsidRPr="0028681E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63B90">
        <w:rPr>
          <w:rFonts w:asciiTheme="majorBidi" w:hAnsiTheme="majorBidi" w:cstheme="majorBidi"/>
          <w:sz w:val="30"/>
          <w:szCs w:val="30"/>
        </w:rPr>
        <w:t>2568</w:t>
      </w:r>
      <w:r w:rsidRPr="0028681E">
        <w:rPr>
          <w:rFonts w:asciiTheme="majorBidi" w:hAnsiTheme="majorBidi" w:cstheme="majorBidi"/>
          <w:sz w:val="30"/>
          <w:szCs w:val="30"/>
          <w:cs/>
        </w:rPr>
        <w:t xml:space="preserve"> ศาลแพ่งได้อ่านคำพิพากษาศาลฎีกาเกี่ยวกับคดีพิพาทตามที่อ้างถึงข้างต้น โดยพิพากษาให้บริษัทนำแร่หินดินดานเพื่ออุตสาหกรรมปูนซีเมนต์</w:t>
      </w:r>
      <w:r w:rsidRPr="0028681E">
        <w:rPr>
          <w:rFonts w:asciiTheme="majorBidi" w:hAnsiTheme="majorBidi" w:cstheme="majorBidi"/>
          <w:sz w:val="30"/>
          <w:szCs w:val="30"/>
        </w:rPr>
        <w:t xml:space="preserve"> </w:t>
      </w:r>
      <w:r w:rsidRPr="0028681E">
        <w:rPr>
          <w:rFonts w:asciiTheme="majorBidi" w:hAnsiTheme="majorBidi" w:cstheme="majorBidi"/>
          <w:sz w:val="30"/>
          <w:szCs w:val="30"/>
          <w:cs/>
        </w:rPr>
        <w:t>จำนวน</w:t>
      </w:r>
      <w:r w:rsidR="00C63B90">
        <w:rPr>
          <w:rFonts w:asciiTheme="majorBidi" w:hAnsiTheme="majorBidi" w:cstheme="majorBidi"/>
          <w:sz w:val="30"/>
          <w:szCs w:val="30"/>
        </w:rPr>
        <w:t xml:space="preserve"> 249,159.96</w:t>
      </w:r>
      <w:r w:rsidRPr="0028681E">
        <w:rPr>
          <w:rFonts w:asciiTheme="majorBidi" w:hAnsiTheme="majorBidi" w:cstheme="majorBidi"/>
          <w:sz w:val="30"/>
          <w:szCs w:val="30"/>
        </w:rPr>
        <w:t xml:space="preserve"> </w:t>
      </w:r>
      <w:r w:rsidRPr="0028681E">
        <w:rPr>
          <w:rFonts w:asciiTheme="majorBidi" w:hAnsiTheme="majorBidi" w:cstheme="majorBidi"/>
          <w:sz w:val="30"/>
          <w:szCs w:val="30"/>
          <w:cs/>
        </w:rPr>
        <w:t>เมตริกตัน ไปถมกลับคืนยังพื้นที่ที่พิพาท พร้อมทำการฟื้นฟูสภาพพื้นที่ที่พิพาทให้กลับดีดังเดิม หากบริษัทไม่อาจดำเนินการดังกล่าวได้ ให้บริษัทชดใช้ราคาแร่รวมเป็นเงิน</w:t>
      </w:r>
      <w:r w:rsidR="00C63B90">
        <w:rPr>
          <w:rFonts w:asciiTheme="majorBidi" w:hAnsiTheme="majorBidi" w:cstheme="majorBidi"/>
          <w:sz w:val="30"/>
          <w:szCs w:val="30"/>
        </w:rPr>
        <w:t xml:space="preserve"> 62,289,990</w:t>
      </w:r>
      <w:r w:rsidRPr="0028681E">
        <w:rPr>
          <w:rFonts w:asciiTheme="majorBidi" w:hAnsiTheme="majorBidi" w:cstheme="majorBidi"/>
          <w:sz w:val="30"/>
          <w:szCs w:val="30"/>
        </w:rPr>
        <w:t xml:space="preserve"> </w:t>
      </w:r>
      <w:r w:rsidRPr="0028681E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พร้อมดอกเบี้ยในอัตราร้อยละ </w:t>
      </w:r>
      <w:r w:rsidR="00C63B90">
        <w:rPr>
          <w:rFonts w:asciiTheme="majorBidi" w:hAnsiTheme="majorBidi" w:cstheme="majorBidi"/>
          <w:sz w:val="30"/>
          <w:szCs w:val="30"/>
        </w:rPr>
        <w:t>7.5</w:t>
      </w:r>
      <w:r w:rsidRPr="0028681E">
        <w:rPr>
          <w:rFonts w:asciiTheme="majorBidi" w:hAnsiTheme="majorBidi" w:cstheme="majorBidi"/>
          <w:sz w:val="30"/>
          <w:szCs w:val="30"/>
          <w:cs/>
        </w:rPr>
        <w:t xml:space="preserve"> ต่อปี ของเงินต้นดังกล่าวนับแต่วันละเมิด และให้ชำระดอกเบี้ยอัตราร้อยละ </w:t>
      </w:r>
      <w:r w:rsidRPr="0028681E">
        <w:rPr>
          <w:rFonts w:asciiTheme="majorBidi" w:hAnsiTheme="majorBidi" w:cstheme="majorBidi"/>
          <w:sz w:val="30"/>
          <w:szCs w:val="30"/>
        </w:rPr>
        <w:t>5</w:t>
      </w:r>
      <w:r w:rsidRPr="0028681E">
        <w:rPr>
          <w:rFonts w:asciiTheme="majorBidi" w:hAnsiTheme="majorBidi" w:cstheme="majorBidi"/>
          <w:sz w:val="30"/>
          <w:szCs w:val="30"/>
          <w:cs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กฎหมายแพ่งและพาณิชย์ มาตรา </w:t>
      </w:r>
      <w:r w:rsidRPr="0010598C">
        <w:rPr>
          <w:rFonts w:asciiTheme="majorBidi" w:hAnsiTheme="majorBidi" w:cstheme="majorBidi"/>
          <w:sz w:val="30"/>
          <w:szCs w:val="30"/>
        </w:rPr>
        <w:t>7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ที่แก้ไขใหม่ บวกด้วยอัตราเพิ่มร้อยละ </w:t>
      </w:r>
      <w:r w:rsidRPr="0010598C">
        <w:rPr>
          <w:rFonts w:asciiTheme="majorBidi" w:hAnsiTheme="majorBidi" w:cstheme="majorBidi"/>
          <w:sz w:val="30"/>
          <w:szCs w:val="30"/>
        </w:rPr>
        <w:t>2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 แต่ไม่เกินอัตราร้อยละ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>7.5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10598C">
        <w:rPr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 </w:t>
      </w:r>
      <w:r w:rsidRPr="0010598C">
        <w:rPr>
          <w:rFonts w:asciiTheme="majorBidi" w:hAnsiTheme="majorBidi" w:cstheme="majorBidi"/>
          <w:sz w:val="30"/>
          <w:szCs w:val="30"/>
        </w:rPr>
        <w:t>11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10598C">
        <w:rPr>
          <w:rFonts w:asciiTheme="majorBidi" w:hAnsiTheme="majorBidi" w:cstheme="majorBidi"/>
          <w:sz w:val="30"/>
          <w:szCs w:val="30"/>
        </w:rPr>
        <w:t>2564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จนกว่าจะชำระสำเร็จ และยกคำขอโจทก์ที่เรียกให้บริษัทชำระค่าภาคหลวงแร่ และให้ค่าฤชาธรรมเนียมเป็นพับ </w:t>
      </w:r>
    </w:p>
    <w:p w14:paraId="28DFB7DC" w14:textId="77777777" w:rsidR="00075EDE" w:rsidRDefault="00075EDE" w:rsidP="00DF1BC9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7A56C" w14:textId="776C8EC0" w:rsidR="00075EDE" w:rsidRPr="00C63B90" w:rsidRDefault="00075EDE" w:rsidP="00704FA8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92E55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C63B90">
        <w:rPr>
          <w:rFonts w:asciiTheme="majorBidi" w:hAnsiTheme="majorBidi"/>
          <w:sz w:val="30"/>
          <w:szCs w:val="30"/>
        </w:rPr>
        <w:t>19</w:t>
      </w:r>
      <w:r w:rsidRPr="00D92E55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C63B90">
        <w:rPr>
          <w:rFonts w:asciiTheme="majorBidi" w:hAnsiTheme="majorBidi"/>
          <w:sz w:val="30"/>
          <w:szCs w:val="30"/>
        </w:rPr>
        <w:t>2568</w:t>
      </w:r>
      <w:r w:rsidRPr="00D92E55">
        <w:rPr>
          <w:rFonts w:asciiTheme="majorBidi" w:hAnsiTheme="majorBidi"/>
          <w:sz w:val="30"/>
          <w:szCs w:val="30"/>
          <w:cs/>
        </w:rPr>
        <w:t xml:space="preserve"> บริษัทยื่นคำร้องต่อศาลว่า บริษัทฯ ได้ชำระหนี้ตามคำพิพากษาโดยการนำแร่หินดินดานฯ จำนวน</w:t>
      </w:r>
      <w:r w:rsidR="00C63B90">
        <w:rPr>
          <w:rFonts w:asciiTheme="majorBidi" w:hAnsiTheme="majorBidi"/>
          <w:sz w:val="30"/>
          <w:szCs w:val="30"/>
        </w:rPr>
        <w:t xml:space="preserve"> 249,159.96</w:t>
      </w:r>
      <w:r w:rsidRPr="00D92E55">
        <w:rPr>
          <w:rFonts w:asciiTheme="majorBidi" w:hAnsiTheme="majorBidi"/>
          <w:sz w:val="30"/>
          <w:szCs w:val="30"/>
          <w:cs/>
        </w:rPr>
        <w:t xml:space="preserve"> ตันไปถมคืนในพื้นที่ที่ขุดแร่ให้กลับคืนดังเดิมแล้ว ขอให้ศาลนัดพร้อมและสอบถาม </w:t>
      </w:r>
      <w:r w:rsidRPr="00C63B90">
        <w:rPr>
          <w:rFonts w:asciiTheme="majorBidi" w:hAnsiTheme="majorBidi"/>
          <w:sz w:val="30"/>
          <w:szCs w:val="30"/>
          <w:cs/>
        </w:rPr>
        <w:t xml:space="preserve">เพื่อมีคำสั่งให้เจ้าพนักงานถอนการอายัดสิทธิเรียกร้องในบัญชีเงินฝากของบริษัทฯ ทั้ง </w:t>
      </w:r>
      <w:r w:rsidR="00A73A7A">
        <w:rPr>
          <w:rFonts w:asciiTheme="majorBidi" w:hAnsiTheme="majorBidi"/>
          <w:sz w:val="30"/>
          <w:szCs w:val="30"/>
        </w:rPr>
        <w:t>14</w:t>
      </w:r>
      <w:r w:rsidRPr="00C63B90">
        <w:rPr>
          <w:rFonts w:asciiTheme="majorBidi" w:hAnsiTheme="majorBidi"/>
          <w:sz w:val="30"/>
          <w:szCs w:val="30"/>
          <w:cs/>
        </w:rPr>
        <w:t xml:space="preserve"> </w:t>
      </w:r>
      <w:r w:rsidR="00AD6051" w:rsidRPr="00C63B90">
        <w:rPr>
          <w:rFonts w:asciiTheme="majorBidi" w:hAnsiTheme="majorBidi" w:hint="cs"/>
          <w:sz w:val="30"/>
          <w:szCs w:val="30"/>
          <w:cs/>
        </w:rPr>
        <w:t>แห่ง</w:t>
      </w:r>
      <w:r w:rsidR="009F7AB1" w:rsidRPr="00C63B90">
        <w:rPr>
          <w:rFonts w:asciiTheme="majorBidi" w:hAnsiTheme="majorBidi" w:hint="cs"/>
          <w:sz w:val="30"/>
          <w:szCs w:val="30"/>
          <w:cs/>
        </w:rPr>
        <w:t>และ</w:t>
      </w:r>
      <w:r w:rsidRPr="00C63B90">
        <w:rPr>
          <w:rFonts w:asciiTheme="majorBidi" w:hAnsiTheme="majorBidi"/>
          <w:sz w:val="30"/>
          <w:szCs w:val="30"/>
          <w:cs/>
        </w:rPr>
        <w:t>ให้โจทก์คืนเงินที่ได้รับจากการอายัดของเจ้าพนักงานบังคับคดีให้แก่บริษัทฯ</w:t>
      </w:r>
    </w:p>
    <w:p w14:paraId="7A00DE6A" w14:textId="77777777" w:rsidR="00075EDE" w:rsidRPr="00C63B90" w:rsidRDefault="00075EDE" w:rsidP="00075EDE">
      <w:pPr>
        <w:tabs>
          <w:tab w:val="num" w:pos="1080"/>
          <w:tab w:val="left" w:pos="1440"/>
          <w:tab w:val="num" w:pos="3600"/>
        </w:tabs>
        <w:ind w:right="-43"/>
        <w:jc w:val="thaiDistribute"/>
        <w:rPr>
          <w:rFonts w:asciiTheme="majorBidi" w:hAnsiTheme="majorBidi"/>
          <w:sz w:val="30"/>
          <w:szCs w:val="30"/>
        </w:rPr>
      </w:pPr>
    </w:p>
    <w:p w14:paraId="1695C284" w14:textId="5F9FF09C" w:rsidR="008E3C0D" w:rsidRPr="00C63B90" w:rsidRDefault="00075EDE" w:rsidP="008E3C0D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/>
          <w:sz w:val="30"/>
          <w:szCs w:val="30"/>
        </w:rPr>
      </w:pPr>
      <w:r w:rsidRPr="00C63B9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8E3C0D" w:rsidRPr="00C63B90">
        <w:rPr>
          <w:rFonts w:asciiTheme="majorBidi" w:hAnsiTheme="majorBidi" w:cstheme="majorBidi"/>
          <w:sz w:val="30"/>
          <w:szCs w:val="30"/>
        </w:rPr>
        <w:t xml:space="preserve">5 </w:t>
      </w:r>
      <w:r w:rsidR="008E3C0D" w:rsidRPr="00C63B90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8E3C0D" w:rsidRPr="00C63B90">
        <w:rPr>
          <w:rFonts w:asciiTheme="majorBidi" w:hAnsiTheme="majorBidi"/>
          <w:sz w:val="30"/>
          <w:szCs w:val="30"/>
        </w:rPr>
        <w:t>2569</w:t>
      </w:r>
      <w:r w:rsidR="008E3C0D" w:rsidRPr="00C63B90">
        <w:rPr>
          <w:rFonts w:asciiTheme="majorBidi" w:hAnsiTheme="majorBidi" w:cstheme="majorBidi"/>
          <w:sz w:val="30"/>
          <w:szCs w:val="30"/>
        </w:rPr>
        <w:t xml:space="preserve"> </w:t>
      </w:r>
      <w:r w:rsidR="008E3C0D" w:rsidRPr="00C63B90">
        <w:rPr>
          <w:rFonts w:asciiTheme="majorBidi" w:hAnsiTheme="majorBidi"/>
          <w:sz w:val="30"/>
          <w:szCs w:val="30"/>
          <w:cs/>
        </w:rPr>
        <w:t>ศาลอุทรณ์มีคำพิพากษาในส่วนบังคับคดี ยกคำร้องขอให้ศาลเพิกถอนการอายัดสิทธิเรียกร้อง</w:t>
      </w:r>
      <w:r w:rsidR="00AD6051" w:rsidRPr="00C63B90">
        <w:rPr>
          <w:rFonts w:asciiTheme="majorBidi" w:hAnsiTheme="majorBidi" w:hint="cs"/>
          <w:sz w:val="30"/>
          <w:szCs w:val="30"/>
          <w:cs/>
        </w:rPr>
        <w:t>ฯ</w:t>
      </w:r>
      <w:r w:rsidR="008E3C0D" w:rsidRPr="00C63B90">
        <w:rPr>
          <w:rFonts w:asciiTheme="majorBidi" w:hAnsiTheme="majorBidi"/>
          <w:sz w:val="30"/>
          <w:szCs w:val="30"/>
          <w:cs/>
        </w:rPr>
        <w:t xml:space="preserve"> ขณะนี้อยู่ระหว่างขอคัดรายละเอียดของคำพิพากษาเพื่อจัดทำ</w:t>
      </w:r>
      <w:r w:rsidR="002F78D0">
        <w:rPr>
          <w:rFonts w:asciiTheme="majorBidi" w:hAnsiTheme="majorBidi" w:hint="cs"/>
          <w:sz w:val="30"/>
          <w:szCs w:val="30"/>
          <w:cs/>
        </w:rPr>
        <w:t>ฎี</w:t>
      </w:r>
      <w:r w:rsidR="008E3C0D" w:rsidRPr="00C63B90">
        <w:rPr>
          <w:rFonts w:asciiTheme="majorBidi" w:hAnsiTheme="majorBidi"/>
          <w:sz w:val="30"/>
          <w:szCs w:val="30"/>
          <w:cs/>
        </w:rPr>
        <w:t>กาคัดค้านคำ</w:t>
      </w:r>
      <w:r w:rsidR="00D92E55" w:rsidRPr="00C63B90">
        <w:rPr>
          <w:rFonts w:asciiTheme="majorBidi" w:hAnsiTheme="majorBidi" w:hint="cs"/>
          <w:sz w:val="30"/>
          <w:szCs w:val="30"/>
          <w:cs/>
        </w:rPr>
        <w:t>พิ</w:t>
      </w:r>
      <w:r w:rsidR="008E3C0D" w:rsidRPr="00C63B90">
        <w:rPr>
          <w:rFonts w:asciiTheme="majorBidi" w:hAnsiTheme="majorBidi"/>
          <w:sz w:val="30"/>
          <w:szCs w:val="30"/>
          <w:cs/>
        </w:rPr>
        <w:t>พากษาศาลอุท</w:t>
      </w:r>
      <w:r w:rsidR="004B5C6E">
        <w:rPr>
          <w:rFonts w:asciiTheme="majorBidi" w:hAnsiTheme="majorBidi" w:hint="cs"/>
          <w:sz w:val="30"/>
          <w:szCs w:val="30"/>
          <w:cs/>
        </w:rPr>
        <w:t>ธ</w:t>
      </w:r>
      <w:r w:rsidR="008E3C0D" w:rsidRPr="00C63B90">
        <w:rPr>
          <w:rFonts w:asciiTheme="majorBidi" w:hAnsiTheme="majorBidi"/>
          <w:sz w:val="30"/>
          <w:szCs w:val="30"/>
          <w:cs/>
        </w:rPr>
        <w:t>รณ์</w:t>
      </w:r>
    </w:p>
    <w:p w14:paraId="60D9FF49" w14:textId="77777777" w:rsidR="00075EDE" w:rsidRPr="00C63B90" w:rsidRDefault="00075EDE" w:rsidP="008E3C0D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/>
          <w:sz w:val="30"/>
          <w:szCs w:val="30"/>
        </w:rPr>
      </w:pPr>
    </w:p>
    <w:p w14:paraId="5639D473" w14:textId="7BF0AC5E" w:rsidR="00075EDE" w:rsidRPr="00C63B90" w:rsidRDefault="00075EDE" w:rsidP="00075EDE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/>
          <w:sz w:val="30"/>
          <w:szCs w:val="30"/>
        </w:rPr>
      </w:pPr>
      <w:r w:rsidRPr="00C63B90">
        <w:rPr>
          <w:rFonts w:asciiTheme="majorBidi" w:hAnsiTheme="majorBidi" w:hint="cs"/>
          <w:sz w:val="30"/>
          <w:szCs w:val="30"/>
          <w:cs/>
        </w:rPr>
        <w:t>สืบเนื่องจากคำร้องที่บริษัทยื่นต่อศาลเพื่อ</w:t>
      </w:r>
      <w:r w:rsidRPr="00C63B90">
        <w:rPr>
          <w:rFonts w:asciiTheme="majorBidi" w:hAnsiTheme="majorBidi"/>
          <w:sz w:val="30"/>
          <w:szCs w:val="30"/>
          <w:cs/>
        </w:rPr>
        <w:t>ถอนการอายัดสิทธิเรียกร้อง</w:t>
      </w:r>
      <w:r w:rsidRPr="00C63B90">
        <w:rPr>
          <w:rFonts w:asciiTheme="majorBidi" w:hAnsiTheme="majorBidi" w:hint="cs"/>
          <w:sz w:val="30"/>
          <w:szCs w:val="30"/>
          <w:cs/>
        </w:rPr>
        <w:t>เงิน</w:t>
      </w:r>
      <w:r w:rsidRPr="00C63B90">
        <w:rPr>
          <w:rFonts w:asciiTheme="majorBidi" w:hAnsiTheme="majorBidi"/>
          <w:sz w:val="30"/>
          <w:szCs w:val="30"/>
          <w:cs/>
        </w:rPr>
        <w:t xml:space="preserve">ในบัญชีเงินฝากของบริษัทฯ ทั้ง </w:t>
      </w:r>
    </w:p>
    <w:p w14:paraId="2F63013A" w14:textId="7477360C" w:rsidR="00557E7B" w:rsidRPr="00AC1251" w:rsidRDefault="00A73A7A" w:rsidP="00075EDE">
      <w:pPr>
        <w:pStyle w:val="ListParagraph"/>
        <w:tabs>
          <w:tab w:val="num" w:pos="1080"/>
          <w:tab w:val="left" w:pos="144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14</w:t>
      </w:r>
      <w:r w:rsidR="00075EDE" w:rsidRPr="00C63B90">
        <w:rPr>
          <w:rFonts w:asciiTheme="majorBidi" w:hAnsiTheme="majorBidi"/>
          <w:sz w:val="30"/>
          <w:szCs w:val="30"/>
          <w:cs/>
        </w:rPr>
        <w:t xml:space="preserve"> </w:t>
      </w:r>
      <w:r w:rsidR="00AD6051" w:rsidRPr="00C63B90">
        <w:rPr>
          <w:rFonts w:asciiTheme="majorBidi" w:hAnsiTheme="majorBidi" w:hint="cs"/>
          <w:sz w:val="30"/>
          <w:szCs w:val="30"/>
          <w:cs/>
        </w:rPr>
        <w:t>แห่ง</w:t>
      </w:r>
      <w:r w:rsidR="00075EDE" w:rsidRPr="00C63B90">
        <w:rPr>
          <w:rFonts w:asciiTheme="majorBidi" w:hAnsiTheme="majorBidi" w:hint="cs"/>
          <w:sz w:val="30"/>
          <w:szCs w:val="30"/>
          <w:cs/>
        </w:rPr>
        <w:t xml:space="preserve"> เมื่อวันที่ </w:t>
      </w:r>
      <w:r w:rsidR="00075EDE" w:rsidRPr="00C63B90">
        <w:rPr>
          <w:rFonts w:asciiTheme="majorBidi" w:hAnsiTheme="majorBidi"/>
          <w:sz w:val="30"/>
          <w:szCs w:val="30"/>
        </w:rPr>
        <w:t xml:space="preserve">19 </w:t>
      </w:r>
      <w:r w:rsidR="00075EDE" w:rsidRPr="00C63B90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075EDE" w:rsidRPr="00D92E55">
        <w:rPr>
          <w:rFonts w:asciiTheme="majorBidi" w:hAnsiTheme="majorBidi" w:hint="cs"/>
          <w:sz w:val="30"/>
          <w:szCs w:val="30"/>
          <w:cs/>
        </w:rPr>
        <w:t xml:space="preserve"> </w:t>
      </w:r>
      <w:r w:rsidR="00075EDE" w:rsidRPr="00D92E55">
        <w:rPr>
          <w:rFonts w:asciiTheme="majorBidi" w:hAnsiTheme="majorBidi"/>
          <w:sz w:val="30"/>
          <w:szCs w:val="30"/>
        </w:rPr>
        <w:t>256</w:t>
      </w:r>
      <w:r w:rsidR="00E65429" w:rsidRPr="00D92E55">
        <w:rPr>
          <w:rFonts w:asciiTheme="majorBidi" w:hAnsiTheme="majorBidi"/>
          <w:sz w:val="30"/>
          <w:szCs w:val="30"/>
        </w:rPr>
        <w:t>8</w:t>
      </w:r>
      <w:r w:rsidR="00075EDE" w:rsidRPr="00D92E55">
        <w:rPr>
          <w:rFonts w:asciiTheme="majorBidi" w:hAnsiTheme="majorBidi"/>
          <w:sz w:val="30"/>
          <w:szCs w:val="30"/>
        </w:rPr>
        <w:t xml:space="preserve"> </w:t>
      </w:r>
      <w:r w:rsidR="00075EDE" w:rsidRPr="00D92E55">
        <w:rPr>
          <w:rFonts w:asciiTheme="majorBidi" w:hAnsiTheme="majorBidi"/>
          <w:sz w:val="30"/>
          <w:szCs w:val="30"/>
          <w:cs/>
        </w:rPr>
        <w:t>ศาลนัดไต่สวนคำร้องวันที่</w:t>
      </w:r>
      <w:r>
        <w:rPr>
          <w:rFonts w:asciiTheme="majorBidi" w:hAnsiTheme="majorBidi"/>
          <w:sz w:val="30"/>
          <w:szCs w:val="30"/>
        </w:rPr>
        <w:t xml:space="preserve"> 18</w:t>
      </w:r>
      <w:r w:rsidR="00075EDE" w:rsidRPr="00D92E55">
        <w:rPr>
          <w:rFonts w:asciiTheme="majorBidi" w:hAnsiTheme="majorBidi"/>
          <w:sz w:val="30"/>
          <w:szCs w:val="30"/>
          <w:cs/>
        </w:rPr>
        <w:t xml:space="preserve"> พฤษภาคม</w:t>
      </w:r>
      <w:r>
        <w:rPr>
          <w:rFonts w:asciiTheme="majorBidi" w:hAnsiTheme="majorBidi"/>
          <w:sz w:val="30"/>
          <w:szCs w:val="30"/>
        </w:rPr>
        <w:t xml:space="preserve"> 2569</w:t>
      </w:r>
    </w:p>
    <w:p w14:paraId="19AB8681" w14:textId="254A0509" w:rsidR="00557E7B" w:rsidRDefault="00557E7B" w:rsidP="00885A0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2880"/>
        </w:tabs>
        <w:ind w:left="135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0598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วันที่ </w:t>
      </w:r>
      <w:r w:rsidRPr="0010598C">
        <w:rPr>
          <w:rFonts w:asciiTheme="majorBidi" w:hAnsiTheme="majorBidi" w:cstheme="majorBidi"/>
          <w:sz w:val="30"/>
          <w:szCs w:val="30"/>
        </w:rPr>
        <w:t xml:space="preserve">8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10598C">
        <w:rPr>
          <w:rFonts w:asciiTheme="majorBidi" w:hAnsiTheme="majorBidi" w:cstheme="majorBidi"/>
          <w:sz w:val="30"/>
          <w:szCs w:val="30"/>
        </w:rPr>
        <w:t xml:space="preserve">2558 </w:t>
      </w:r>
      <w:r w:rsidRPr="0010598C">
        <w:rPr>
          <w:rFonts w:asciiTheme="majorBidi" w:hAnsiTheme="majorBidi" w:cstheme="majorBidi"/>
          <w:sz w:val="30"/>
          <w:szCs w:val="30"/>
          <w:cs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 (คดีหมายเลขดำที่</w:t>
      </w:r>
      <w:r w:rsidR="005A42D0">
        <w:rPr>
          <w:rFonts w:asciiTheme="majorBidi" w:hAnsiTheme="majorBidi" w:cstheme="majorBidi"/>
          <w:sz w:val="30"/>
          <w:szCs w:val="30"/>
        </w:rPr>
        <w:br/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สว. </w:t>
      </w:r>
      <w:r w:rsidRPr="0010598C">
        <w:rPr>
          <w:rFonts w:asciiTheme="majorBidi" w:hAnsiTheme="majorBidi" w:cstheme="majorBidi"/>
          <w:sz w:val="30"/>
          <w:szCs w:val="30"/>
        </w:rPr>
        <w:t>4/2559</w:t>
      </w:r>
      <w:r w:rsidRPr="0010598C">
        <w:rPr>
          <w:rFonts w:asciiTheme="majorBidi" w:hAnsiTheme="majorBidi" w:cstheme="majorBidi"/>
          <w:sz w:val="30"/>
          <w:szCs w:val="30"/>
          <w:cs/>
        </w:rPr>
        <w:t>)</w:t>
      </w:r>
      <w:r w:rsidRPr="0010598C">
        <w:rPr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ทุนทรัพย์ </w:t>
      </w:r>
      <w:r w:rsidRPr="0010598C">
        <w:rPr>
          <w:rFonts w:asciiTheme="majorBidi" w:hAnsiTheme="majorBidi" w:cstheme="majorBidi"/>
          <w:sz w:val="30"/>
          <w:szCs w:val="30"/>
        </w:rPr>
        <w:t>4</w:t>
      </w:r>
      <w:r w:rsidRPr="0010598C">
        <w:rPr>
          <w:rFonts w:asciiTheme="majorBidi" w:hAnsiTheme="majorBidi" w:cstheme="majorBidi"/>
          <w:sz w:val="30"/>
          <w:szCs w:val="30"/>
          <w:cs/>
        </w:rPr>
        <w:t>,</w:t>
      </w:r>
      <w:r w:rsidRPr="0010598C">
        <w:rPr>
          <w:rFonts w:asciiTheme="majorBidi" w:hAnsiTheme="majorBidi" w:cstheme="majorBidi"/>
          <w:sz w:val="30"/>
          <w:szCs w:val="30"/>
        </w:rPr>
        <w:t>066</w:t>
      </w:r>
      <w:r w:rsidRPr="0010598C">
        <w:rPr>
          <w:rFonts w:asciiTheme="majorBidi" w:hAnsiTheme="majorBidi" w:cstheme="majorBidi"/>
          <w:sz w:val="30"/>
          <w:szCs w:val="30"/>
          <w:cs/>
        </w:rPr>
        <w:t>,</w:t>
      </w:r>
      <w:r w:rsidRPr="0010598C">
        <w:rPr>
          <w:rFonts w:asciiTheme="majorBidi" w:hAnsiTheme="majorBidi" w:cstheme="majorBidi"/>
          <w:sz w:val="30"/>
          <w:szCs w:val="30"/>
        </w:rPr>
        <w:t>535</w:t>
      </w:r>
      <w:r w:rsidRPr="0010598C">
        <w:rPr>
          <w:rFonts w:asciiTheme="majorBidi" w:hAnsiTheme="majorBidi" w:cstheme="majorBidi"/>
          <w:sz w:val="30"/>
          <w:szCs w:val="30"/>
          <w:cs/>
        </w:rPr>
        <w:t>,</w:t>
      </w:r>
      <w:r w:rsidRPr="0010598C">
        <w:rPr>
          <w:rFonts w:asciiTheme="majorBidi" w:hAnsiTheme="majorBidi" w:cstheme="majorBidi"/>
          <w:sz w:val="30"/>
          <w:szCs w:val="30"/>
        </w:rPr>
        <w:t>823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บาท โจทก์ฟ้องและต่อมาแก้ไขคำฟ้องเพิ่มเติมทุนทรัพย์เป็น </w:t>
      </w:r>
      <w:r w:rsidRPr="0010598C">
        <w:rPr>
          <w:rFonts w:asciiTheme="majorBidi" w:hAnsiTheme="majorBidi" w:cstheme="majorBidi"/>
          <w:sz w:val="30"/>
          <w:szCs w:val="30"/>
        </w:rPr>
        <w:t>4,338,558,231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54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Pr="0010598C">
        <w:rPr>
          <w:rFonts w:asciiTheme="majorBidi" w:hAnsiTheme="majorBidi" w:cstheme="majorBidi"/>
          <w:sz w:val="30"/>
          <w:szCs w:val="30"/>
        </w:rPr>
        <w:t>31,522,374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26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>7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4A07F98C" w14:textId="09ACEEEF" w:rsidR="000B1D8D" w:rsidRDefault="000B1D8D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E14DEE5" w14:textId="3C8F11C1" w:rsidR="00557E7B" w:rsidRPr="0010598C" w:rsidRDefault="00557E7B" w:rsidP="00885A09">
      <w:pPr>
        <w:pStyle w:val="ListParagraph"/>
        <w:tabs>
          <w:tab w:val="num" w:pos="108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598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10598C">
        <w:rPr>
          <w:rFonts w:asciiTheme="majorBidi" w:hAnsiTheme="majorBidi" w:cstheme="majorBidi"/>
          <w:sz w:val="30"/>
          <w:szCs w:val="30"/>
        </w:rPr>
        <w:t xml:space="preserve">19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10598C">
        <w:rPr>
          <w:rFonts w:asciiTheme="majorBidi" w:hAnsiTheme="majorBidi" w:cstheme="majorBidi"/>
          <w:sz w:val="30"/>
          <w:szCs w:val="30"/>
        </w:rPr>
        <w:t xml:space="preserve">2568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ศาลแพ่งได้อ่านคำพิพากษาศาลฎีกาเกี่ยวกับคดีพิพาทตามที่อ้างถึงข้างต้น โดยพิพากษาให้บริษัทนำแร่หินอุตสาหกรรมชนิดหินปูนเพื่ออุตสาหกรรมปูนซีเมนต์ จำนวน </w:t>
      </w:r>
      <w:r w:rsidRPr="0010598C">
        <w:rPr>
          <w:rFonts w:asciiTheme="majorBidi" w:hAnsiTheme="majorBidi" w:cstheme="majorBidi"/>
          <w:sz w:val="30"/>
          <w:szCs w:val="30"/>
        </w:rPr>
        <w:t xml:space="preserve">31,522,374.26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เมตริกตัน ไปถมกลับคืนยังพื้นที่เดิมที่ทำเหมืองแร่พิพาท พร้อมฟื้นฟูสภาพพื้นที่ทำเหมืองที่เอาแร่ไปให้กลับคืนดีดังเดิม หรือให้ชำระเงินเป็นจำนวน </w:t>
      </w:r>
      <w:r w:rsidRPr="0010598C">
        <w:rPr>
          <w:rFonts w:asciiTheme="majorBidi" w:hAnsiTheme="majorBidi" w:cstheme="majorBidi"/>
          <w:sz w:val="30"/>
          <w:szCs w:val="30"/>
        </w:rPr>
        <w:t xml:space="preserve">3,782,684,911.20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พร้อมดอกเบี้ยในอัตราร้อยละ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 xml:space="preserve">7.5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ต่อปี ของเงินต้นดังกล่าว นับแต่วันละเมิด และให้ชำระดอกเบี้ยอัตราร้อยละ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>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10598C">
        <w:rPr>
          <w:rFonts w:asciiTheme="majorBidi" w:hAnsiTheme="majorBidi" w:cstheme="majorBidi"/>
          <w:sz w:val="30"/>
          <w:szCs w:val="30"/>
        </w:rPr>
        <w:t>7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ที่แก้ไขใหม่ บวกด้วยอัตราเพิ่มร้อยละ </w:t>
      </w:r>
      <w:r w:rsidRPr="0010598C">
        <w:rPr>
          <w:rFonts w:asciiTheme="majorBidi" w:hAnsiTheme="majorBidi" w:cstheme="majorBidi"/>
          <w:sz w:val="30"/>
          <w:szCs w:val="30"/>
        </w:rPr>
        <w:t>2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 แต่ไม่เกินอัตราร้อยละ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>7.5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 นับตั้งแต่วันที่ </w:t>
      </w:r>
      <w:r w:rsidRPr="0010598C">
        <w:rPr>
          <w:rFonts w:asciiTheme="majorBidi" w:hAnsiTheme="majorBidi" w:cstheme="majorBidi"/>
          <w:sz w:val="30"/>
          <w:szCs w:val="30"/>
        </w:rPr>
        <w:t>11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10598C">
        <w:rPr>
          <w:rFonts w:asciiTheme="majorBidi" w:hAnsiTheme="majorBidi" w:cstheme="majorBidi"/>
          <w:sz w:val="30"/>
          <w:szCs w:val="30"/>
        </w:rPr>
        <w:t>2564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จนกว่าจะชำระสำเร็จ และยกคำขอโจทก์ที่เรียกให้บริษัทชำระค่าภาคหลวงแร่ และให้ค่าฤชาธรรมเนียมเป็นพับ</w:t>
      </w:r>
    </w:p>
    <w:p w14:paraId="5F8D85B9" w14:textId="76D91064" w:rsidR="00B3401B" w:rsidRDefault="00B3401B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12E9E3B" w14:textId="23AFE40B" w:rsidR="00557E7B" w:rsidRDefault="00557E7B" w:rsidP="00885A09">
      <w:pPr>
        <w:pStyle w:val="ListParagraph"/>
        <w:numPr>
          <w:ilvl w:val="0"/>
          <w:numId w:val="21"/>
        </w:numPr>
        <w:tabs>
          <w:tab w:val="clear" w:pos="1644"/>
          <w:tab w:val="left" w:pos="1350"/>
          <w:tab w:val="num" w:pos="3600"/>
        </w:tabs>
        <w:ind w:left="135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0598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10598C">
        <w:rPr>
          <w:rFonts w:asciiTheme="majorBidi" w:hAnsiTheme="majorBidi" w:cstheme="majorBidi"/>
          <w:sz w:val="30"/>
          <w:szCs w:val="30"/>
        </w:rPr>
        <w:t xml:space="preserve">24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0598C">
        <w:rPr>
          <w:rFonts w:asciiTheme="majorBidi" w:hAnsiTheme="majorBidi" w:cstheme="majorBidi"/>
          <w:sz w:val="30"/>
          <w:szCs w:val="30"/>
        </w:rPr>
        <w:t xml:space="preserve">2559 </w:t>
      </w:r>
      <w:r w:rsidRPr="0010598C">
        <w:rPr>
          <w:rFonts w:asciiTheme="majorBidi" w:hAnsiTheme="majorBidi" w:cstheme="majorBidi"/>
          <w:sz w:val="30"/>
          <w:szCs w:val="30"/>
          <w:cs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10598C">
        <w:rPr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(คดีหมายเลขดำที่ </w:t>
      </w:r>
      <w:r w:rsidR="005A42D0">
        <w:rPr>
          <w:rFonts w:asciiTheme="majorBidi" w:hAnsiTheme="majorBidi" w:cstheme="majorBidi"/>
          <w:sz w:val="30"/>
          <w:szCs w:val="30"/>
        </w:rPr>
        <w:br/>
      </w:r>
      <w:r w:rsidRPr="0010598C">
        <w:rPr>
          <w:rFonts w:asciiTheme="majorBidi" w:hAnsiTheme="majorBidi" w:cstheme="majorBidi"/>
          <w:sz w:val="30"/>
          <w:szCs w:val="30"/>
          <w:cs/>
        </w:rPr>
        <w:t>สว.</w:t>
      </w:r>
      <w:r w:rsidRPr="0010598C">
        <w:rPr>
          <w:rFonts w:asciiTheme="majorBidi" w:hAnsiTheme="majorBidi" w:cstheme="majorBidi"/>
          <w:sz w:val="30"/>
          <w:szCs w:val="30"/>
        </w:rPr>
        <w:t>6/2559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Pr="0010598C">
        <w:rPr>
          <w:rFonts w:asciiTheme="majorBidi" w:hAnsiTheme="majorBidi" w:cstheme="majorBidi"/>
          <w:sz w:val="30"/>
          <w:szCs w:val="30"/>
        </w:rPr>
        <w:t>2,447,906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76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Pr="0010598C">
        <w:rPr>
          <w:rFonts w:asciiTheme="majorBidi" w:hAnsiTheme="majorBidi" w:cstheme="majorBidi"/>
          <w:sz w:val="30"/>
          <w:szCs w:val="30"/>
        </w:rPr>
        <w:t>327,680,219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25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บาท พร้อมดอกเบี้ยอัตราร้อยละ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>7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3DC910FF" w14:textId="77777777" w:rsidR="00600690" w:rsidRDefault="00600690" w:rsidP="00600690">
      <w:pPr>
        <w:tabs>
          <w:tab w:val="left" w:pos="1350"/>
          <w:tab w:val="num" w:pos="3600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AEF6B20" w14:textId="44BED873" w:rsidR="00557E7B" w:rsidRPr="0010598C" w:rsidRDefault="00557E7B" w:rsidP="00885A09">
      <w:pPr>
        <w:pStyle w:val="Bo-Blankline"/>
        <w:ind w:left="13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 xml:space="preserve">19 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สิงหาคม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ศาลแพ่งได้อ่านคำพิพากษาศาลฎีกาเกี่ยวกับคดีพิพาทตามที่อ้างถึงข้างต้น โดยพิพากษาให้บริษัทนำแร่หินอุตสาหกรรมชนิดหินปูนเพื่ออุตสาหกรรมปูนซีเมนต์ จำนวน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ไปถมกลับคืนยังพื้นที่เดิมที่ทำเหมืองแร่พิพาท พร้อมฟื้นฟูสภาพพื้นที่ทำเหมืองที่เอาแร่ไปให้กลับคืนดีดังเดิม หรือให้ชำระเงินเป็นจำนวน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>293,748,811.20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ของเงินต้นดังกล่าว นับแต่วันละเมิด และให้ชำระดอกเบี้ยอัตราร้อยละ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9B22E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9B22E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นับตั้งแต่วันที่ </w:t>
      </w:r>
      <w:r w:rsidR="009B22E0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9B22E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จนกว่าจะชำระสำเร็จ และยกคำขอโจทก์ที่เรียกให้บริษัทชำระค่าภาคหลวงแร่ และให้ค่าฤชาธรรมเนียมเป็นพับ</w:t>
      </w:r>
    </w:p>
    <w:p w14:paraId="4DED9DF0" w14:textId="179DF805" w:rsidR="005908FB" w:rsidRDefault="005908FB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31FB5CB3" w14:textId="3AF4673E" w:rsidR="00557E7B" w:rsidRDefault="00557E7B" w:rsidP="00885A09">
      <w:pPr>
        <w:pStyle w:val="ListParagraph"/>
        <w:numPr>
          <w:ilvl w:val="0"/>
          <w:numId w:val="21"/>
        </w:numPr>
        <w:tabs>
          <w:tab w:val="clear" w:pos="907"/>
          <w:tab w:val="clear" w:pos="1644"/>
          <w:tab w:val="num" w:pos="900"/>
          <w:tab w:val="num" w:pos="1080"/>
          <w:tab w:val="left" w:pos="1350"/>
          <w:tab w:val="num" w:pos="3600"/>
        </w:tabs>
        <w:ind w:left="135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0598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วันที่ </w:t>
      </w:r>
      <w:r w:rsidRPr="0010598C">
        <w:rPr>
          <w:rFonts w:asciiTheme="majorBidi" w:hAnsiTheme="majorBidi" w:cstheme="majorBidi"/>
          <w:sz w:val="30"/>
          <w:szCs w:val="30"/>
        </w:rPr>
        <w:t xml:space="preserve">24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0598C">
        <w:rPr>
          <w:rFonts w:asciiTheme="majorBidi" w:hAnsiTheme="majorBidi" w:cstheme="majorBidi"/>
          <w:sz w:val="30"/>
          <w:szCs w:val="30"/>
        </w:rPr>
        <w:t xml:space="preserve">2559 </w:t>
      </w:r>
      <w:r w:rsidRPr="0010598C">
        <w:rPr>
          <w:rFonts w:asciiTheme="majorBidi" w:hAnsiTheme="majorBidi" w:cstheme="majorBidi"/>
          <w:sz w:val="30"/>
          <w:szCs w:val="30"/>
          <w:cs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</w:t>
      </w:r>
      <w:r w:rsidRPr="0010598C">
        <w:rPr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(จำเลย) เป็นคดีแพ่ง (คดีหมายเลขดำที่ </w:t>
      </w:r>
      <w:r w:rsidR="00885A09">
        <w:rPr>
          <w:rFonts w:asciiTheme="majorBidi" w:hAnsiTheme="majorBidi" w:cstheme="majorBidi"/>
          <w:sz w:val="30"/>
          <w:szCs w:val="30"/>
          <w:cs/>
        </w:rPr>
        <w:br/>
      </w:r>
      <w:r w:rsidRPr="0010598C">
        <w:rPr>
          <w:rFonts w:asciiTheme="majorBidi" w:hAnsiTheme="majorBidi" w:cstheme="majorBidi"/>
          <w:sz w:val="30"/>
          <w:szCs w:val="30"/>
          <w:cs/>
        </w:rPr>
        <w:t>สว.</w:t>
      </w:r>
      <w:r w:rsidRPr="0010598C">
        <w:rPr>
          <w:rFonts w:asciiTheme="majorBidi" w:hAnsiTheme="majorBidi" w:cstheme="majorBidi"/>
          <w:sz w:val="30"/>
          <w:szCs w:val="30"/>
        </w:rPr>
        <w:t>5/2559</w:t>
      </w:r>
      <w:r w:rsidRPr="0010598C">
        <w:rPr>
          <w:rFonts w:asciiTheme="majorBidi" w:hAnsiTheme="majorBidi" w:cstheme="majorBidi"/>
          <w:sz w:val="30"/>
          <w:szCs w:val="30"/>
          <w:cs/>
        </w:rPr>
        <w:t>) เรียก</w:t>
      </w:r>
      <w:r w:rsidRPr="0010598C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ค่าเสียหายเป็นจำนวน </w:t>
      </w:r>
      <w:r w:rsidRPr="0010598C">
        <w:rPr>
          <w:rFonts w:asciiTheme="majorBidi" w:hAnsiTheme="majorBidi" w:cstheme="majorBidi"/>
          <w:spacing w:val="-4"/>
          <w:sz w:val="30"/>
          <w:szCs w:val="30"/>
        </w:rPr>
        <w:t>1,671,128,829</w:t>
      </w:r>
      <w:r w:rsidRPr="0010598C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pacing w:val="-4"/>
          <w:sz w:val="30"/>
          <w:szCs w:val="30"/>
        </w:rPr>
        <w:t>14</w:t>
      </w:r>
      <w:r w:rsidRPr="0010598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กล่าวหาบริษัททำเหมืองแร่หินปูนในเขตประทานบัตร ผิดเงื่อนไข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(ทำเหมืองแร่ในเขตห้ามทำเหมือง)</w:t>
      </w:r>
      <w:r w:rsidRPr="0010598C">
        <w:rPr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ขอให้คืนแร่จำนวน </w:t>
      </w:r>
      <w:r w:rsidRPr="0010598C">
        <w:rPr>
          <w:rFonts w:asciiTheme="majorBidi" w:hAnsiTheme="majorBidi" w:cstheme="majorBidi"/>
          <w:sz w:val="30"/>
          <w:szCs w:val="30"/>
        </w:rPr>
        <w:t>12,484,023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50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>7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56D482F2" w14:textId="77777777" w:rsidR="00600690" w:rsidRDefault="00600690" w:rsidP="00600690">
      <w:pPr>
        <w:tabs>
          <w:tab w:val="num" w:pos="900"/>
          <w:tab w:val="num" w:pos="1080"/>
          <w:tab w:val="left" w:pos="1350"/>
          <w:tab w:val="num" w:pos="3600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D6FAE" w14:textId="6F2BE3F5" w:rsidR="00600690" w:rsidRPr="00600690" w:rsidRDefault="00600690" w:rsidP="00600690">
      <w:pPr>
        <w:tabs>
          <w:tab w:val="left" w:pos="1350"/>
          <w:tab w:val="num" w:pos="3600"/>
        </w:tabs>
        <w:ind w:left="13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006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3571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6006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23571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6006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เจ้าพนักงานบังคับคดีมีหนังสืออายัดสิทธิเรียกร้องในบัญชีเงินฝากของบริษัทไปยังธนาคาร รวม </w:t>
      </w:r>
      <w:r w:rsidR="00684230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6006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</w:t>
      </w:r>
    </w:p>
    <w:p w14:paraId="5C77DD06" w14:textId="77777777" w:rsidR="00557E7B" w:rsidRPr="0010598C" w:rsidRDefault="00557E7B" w:rsidP="00557E7B">
      <w:pPr>
        <w:tabs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C4F57E2" w14:textId="4BD26C84" w:rsidR="00557E7B" w:rsidRPr="0010598C" w:rsidRDefault="00557E7B" w:rsidP="00885A09">
      <w:pPr>
        <w:tabs>
          <w:tab w:val="num" w:pos="3600"/>
        </w:tabs>
        <w:ind w:left="135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10598C">
        <w:rPr>
          <w:rStyle w:val="ui-provider"/>
          <w:rFonts w:asciiTheme="majorBidi" w:hAnsiTheme="majorBidi" w:cstheme="majorBidi"/>
          <w:sz w:val="30"/>
          <w:szCs w:val="30"/>
        </w:rPr>
        <w:t xml:space="preserve">30 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10598C">
        <w:rPr>
          <w:rStyle w:val="ui-provider"/>
          <w:rFonts w:asciiTheme="majorBidi" w:hAnsiTheme="majorBidi" w:cstheme="majorBidi"/>
          <w:sz w:val="30"/>
          <w:szCs w:val="30"/>
        </w:rPr>
        <w:t xml:space="preserve">2568 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บริษัทยื่นคำร้องขอให้ศาลเพิกถอนการอายัดเงินในบัญชีทั้ง </w:t>
      </w:r>
      <w:r w:rsidR="009B22E0">
        <w:rPr>
          <w:rStyle w:val="ui-provider"/>
          <w:rFonts w:asciiTheme="majorBidi" w:hAnsiTheme="majorBidi" w:cstheme="majorBidi"/>
          <w:sz w:val="30"/>
          <w:szCs w:val="30"/>
        </w:rPr>
        <w:t>16</w:t>
      </w:r>
      <w:r w:rsidRPr="0010598C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>แห่ง ว่าเป็นการบังคับคดีที่ไม่ชอบด้วยกฎหมาย ศาลนัดพิจารณาคำร้องแล้วให้นัดฟังคำสั่ง</w:t>
      </w:r>
    </w:p>
    <w:p w14:paraId="78C5A8F6" w14:textId="77777777" w:rsidR="00557E7B" w:rsidRPr="0010598C" w:rsidRDefault="00557E7B" w:rsidP="00557E7B">
      <w:pPr>
        <w:tabs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24BE86F" w14:textId="6654C924" w:rsidR="00557E7B" w:rsidRPr="0010598C" w:rsidRDefault="00557E7B" w:rsidP="00885A09">
      <w:pPr>
        <w:pStyle w:val="Bo-Blankline"/>
        <w:ind w:left="13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 xml:space="preserve">14 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>ศาลแพ่งมีคำสั่งยกคำ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>ร้องขอ</w:t>
      </w:r>
      <w:r w:rsidR="00AD6051" w:rsidRPr="00C63B90">
        <w:rPr>
          <w:rFonts w:asciiTheme="majorBidi" w:hAnsiTheme="majorBidi" w:cstheme="majorBidi" w:hint="cs"/>
          <w:sz w:val="30"/>
          <w:szCs w:val="30"/>
          <w:cs/>
          <w:lang w:val="en-US"/>
        </w:rPr>
        <w:t>ง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บริษัทอยู่ระหว่างจัดทำอุทธรณ์คัดค้านคำสั่งศาลที่ยกคำร้อง</w:t>
      </w:r>
    </w:p>
    <w:p w14:paraId="0787D49C" w14:textId="2D116141" w:rsidR="000B7213" w:rsidRPr="0010598C" w:rsidRDefault="000B721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A303F24" w14:textId="7568BDAC" w:rsidR="00557E7B" w:rsidRPr="0010598C" w:rsidRDefault="00557E7B" w:rsidP="00AB0D1D">
      <w:pPr>
        <w:pStyle w:val="ListParagraph"/>
        <w:tabs>
          <w:tab w:val="num" w:pos="1080"/>
          <w:tab w:val="num" w:pos="3600"/>
        </w:tabs>
        <w:ind w:left="1350" w:right="-43"/>
        <w:rPr>
          <w:rStyle w:val="ui-provider"/>
          <w:rFonts w:asciiTheme="majorBidi" w:hAnsiTheme="majorBidi" w:cstheme="majorBidi"/>
          <w:sz w:val="30"/>
          <w:szCs w:val="30"/>
        </w:rPr>
      </w:pP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00690">
        <w:rPr>
          <w:rStyle w:val="ui-provider"/>
          <w:rFonts w:asciiTheme="majorBidi" w:hAnsiTheme="majorBidi" w:cstheme="majorBidi"/>
          <w:sz w:val="30"/>
          <w:szCs w:val="30"/>
        </w:rPr>
        <w:t>17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00690">
        <w:rPr>
          <w:rStyle w:val="ui-provider"/>
          <w:rFonts w:asciiTheme="majorBidi" w:hAnsiTheme="majorBidi" w:cstheme="majorBidi"/>
          <w:sz w:val="30"/>
          <w:szCs w:val="30"/>
        </w:rPr>
        <w:t>2568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ศาลแพ่งได้อ่านคำพิพากษาฎีกาเกี่ยวกับคดีพิพาทตามที่อ้างอิงข้างต้น โดยพิพากษาให้บริษัทนำเอาแร่หินอุตสาหกรรมชนิดหินปูนเพื่ออุตสาหกรรมปูนซีเมนต์จำนวน </w:t>
      </w:r>
      <w:r w:rsidR="00CB286E">
        <w:rPr>
          <w:rStyle w:val="ui-provider"/>
          <w:rFonts w:asciiTheme="majorBidi" w:hAnsiTheme="majorBidi" w:cstheme="majorBidi"/>
          <w:sz w:val="30"/>
          <w:szCs w:val="30"/>
        </w:rPr>
        <w:t>12,484</w:t>
      </w:r>
      <w:r w:rsidRPr="0010598C">
        <w:rPr>
          <w:rStyle w:val="ui-provider"/>
          <w:rFonts w:asciiTheme="majorBidi" w:hAnsiTheme="majorBidi" w:cstheme="majorBidi"/>
          <w:sz w:val="30"/>
          <w:szCs w:val="30"/>
        </w:rPr>
        <w:t>,</w:t>
      </w:r>
      <w:r w:rsidR="00CB286E">
        <w:rPr>
          <w:rStyle w:val="ui-provider"/>
          <w:rFonts w:asciiTheme="majorBidi" w:hAnsiTheme="majorBidi" w:cstheme="majorBidi"/>
          <w:sz w:val="30"/>
          <w:szCs w:val="30"/>
        </w:rPr>
        <w:t>023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>.</w:t>
      </w:r>
      <w:r w:rsidR="00CB286E">
        <w:rPr>
          <w:rStyle w:val="ui-provider"/>
          <w:rFonts w:asciiTheme="majorBidi" w:hAnsiTheme="majorBidi" w:cstheme="majorBidi"/>
          <w:sz w:val="30"/>
          <w:szCs w:val="30"/>
        </w:rPr>
        <w:t>50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เมตริกตัน ไปถมกลับคืนยังพื้นที่เดิมที่ทำเหมืองเอาแร่ไปโดยผิดกฎหมาย พร้อมทำการฟื้นฟูสภาพพื้นที่ที่ทำเหมืองแร่ให้กลับคืนสู่สภาพดีดังเดิม หรือ ให้ชำระเงินเป็นจำนวน </w:t>
      </w:r>
      <w:r w:rsidR="00CB286E">
        <w:rPr>
          <w:rStyle w:val="ui-provider"/>
          <w:rFonts w:asciiTheme="majorBidi" w:hAnsiTheme="majorBidi" w:cstheme="majorBidi"/>
          <w:sz w:val="30"/>
          <w:szCs w:val="30"/>
        </w:rPr>
        <w:t>1</w:t>
      </w:r>
      <w:r w:rsidRPr="0010598C">
        <w:rPr>
          <w:rStyle w:val="ui-provider"/>
          <w:rFonts w:asciiTheme="majorBidi" w:hAnsiTheme="majorBidi" w:cstheme="majorBidi"/>
          <w:sz w:val="30"/>
          <w:szCs w:val="30"/>
        </w:rPr>
        <w:t>,</w:t>
      </w:r>
      <w:r w:rsidR="00CB286E">
        <w:rPr>
          <w:rStyle w:val="ui-provider"/>
          <w:rFonts w:asciiTheme="majorBidi" w:hAnsiTheme="majorBidi" w:cstheme="majorBidi"/>
          <w:sz w:val="30"/>
          <w:szCs w:val="30"/>
        </w:rPr>
        <w:t>498</w:t>
      </w:r>
      <w:r w:rsidRPr="0010598C">
        <w:rPr>
          <w:rStyle w:val="ui-provider"/>
          <w:rFonts w:asciiTheme="majorBidi" w:hAnsiTheme="majorBidi" w:cstheme="majorBidi"/>
          <w:sz w:val="30"/>
          <w:szCs w:val="30"/>
        </w:rPr>
        <w:t>,</w:t>
      </w:r>
      <w:r w:rsidR="00CB286E">
        <w:rPr>
          <w:rStyle w:val="ui-provider"/>
          <w:rFonts w:asciiTheme="majorBidi" w:hAnsiTheme="majorBidi" w:cstheme="majorBidi"/>
          <w:sz w:val="30"/>
          <w:szCs w:val="30"/>
        </w:rPr>
        <w:t>082</w:t>
      </w:r>
      <w:r w:rsidRPr="0010598C">
        <w:rPr>
          <w:rStyle w:val="ui-provider"/>
          <w:rFonts w:asciiTheme="majorBidi" w:hAnsiTheme="majorBidi" w:cstheme="majorBidi"/>
          <w:sz w:val="30"/>
          <w:szCs w:val="30"/>
        </w:rPr>
        <w:t>,</w:t>
      </w:r>
      <w:r w:rsidR="00CB286E">
        <w:rPr>
          <w:rStyle w:val="ui-provider"/>
          <w:rFonts w:asciiTheme="majorBidi" w:hAnsiTheme="majorBidi" w:cstheme="majorBidi"/>
          <w:sz w:val="30"/>
          <w:szCs w:val="30"/>
        </w:rPr>
        <w:t>820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บาท พร้อมดอกเบี้ยในอัตราร้อยละ </w:t>
      </w:r>
      <w:r w:rsidR="00600690">
        <w:rPr>
          <w:rStyle w:val="ui-provider"/>
          <w:rFonts w:asciiTheme="majorBidi" w:hAnsiTheme="majorBidi" w:cstheme="majorBidi"/>
          <w:sz w:val="30"/>
          <w:szCs w:val="30"/>
        </w:rPr>
        <w:t>7.5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ต่อปี ของต้นเงินดังกล่าว นับแต่วันที่ละเมิด และให้ใช้อัตราร้อยละ </w:t>
      </w:r>
      <w:r w:rsidR="004F7720">
        <w:rPr>
          <w:rStyle w:val="ui-provider"/>
          <w:rFonts w:asciiTheme="majorBidi" w:hAnsiTheme="majorBidi" w:cstheme="majorBidi"/>
          <w:sz w:val="30"/>
          <w:szCs w:val="30"/>
        </w:rPr>
        <w:t>5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ต่อปี หรือปรับเปลี่ยนลดลงหรือเพิ่มขึ้นตามพระราชกฤษฎีกา ซึ่งตราขึ้นตามประมวลกฎหมายแพ่งและพาณิชย์ มาตรา 7 ที่แก้ไขใหม่ บวกด้วยอัตราเพิ่มร้อยละ </w:t>
      </w:r>
      <w:r w:rsidR="00CB69A8">
        <w:rPr>
          <w:rStyle w:val="ui-provider"/>
          <w:rFonts w:asciiTheme="majorBidi" w:hAnsiTheme="majorBidi" w:cstheme="majorBidi"/>
          <w:sz w:val="30"/>
          <w:szCs w:val="30"/>
        </w:rPr>
        <w:t>2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ต่อปี แต่ต้องไม่เกินอัตราร้อยละ </w:t>
      </w:r>
      <w:r w:rsidR="00600690">
        <w:rPr>
          <w:rStyle w:val="ui-provider"/>
          <w:rFonts w:asciiTheme="majorBidi" w:hAnsiTheme="majorBidi" w:cstheme="majorBidi"/>
          <w:sz w:val="30"/>
          <w:szCs w:val="30"/>
        </w:rPr>
        <w:t>7.5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ต่อปี ตั้งแต่วันที่</w:t>
      </w:r>
      <w:r w:rsidR="00AB0D1D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="00600690">
        <w:rPr>
          <w:rStyle w:val="ui-provider"/>
          <w:rFonts w:asciiTheme="majorBidi" w:hAnsiTheme="majorBidi" w:cstheme="majorBidi"/>
          <w:sz w:val="30"/>
          <w:szCs w:val="30"/>
        </w:rPr>
        <w:t>11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600690">
        <w:rPr>
          <w:rStyle w:val="ui-provider"/>
          <w:rFonts w:asciiTheme="majorBidi" w:hAnsiTheme="majorBidi" w:cstheme="majorBidi"/>
          <w:sz w:val="30"/>
          <w:szCs w:val="30"/>
        </w:rPr>
        <w:t>2564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 จนกว่าจะชำระ และยกคำขอโจทก์ที่เรียกให้จำเลยชำระค่าภาคหลวงแร่ และค่าฤชาธรรมเนียมเป็นพับ</w:t>
      </w:r>
    </w:p>
    <w:p w14:paraId="57F334F3" w14:textId="77777777" w:rsidR="00557E7B" w:rsidRPr="0010598C" w:rsidRDefault="00557E7B" w:rsidP="00557E7B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28432532" w14:textId="71A87771" w:rsidR="00557E7B" w:rsidRDefault="00557E7B" w:rsidP="00885A09">
      <w:pPr>
        <w:tabs>
          <w:tab w:val="num" w:pos="1080"/>
          <w:tab w:val="num" w:pos="3600"/>
        </w:tabs>
        <w:ind w:left="1350" w:right="-43"/>
        <w:jc w:val="thaiDistribute"/>
        <w:rPr>
          <w:rStyle w:val="ui-provider"/>
          <w:rFonts w:asciiTheme="majorBidi" w:hAnsiTheme="majorBidi" w:cstheme="majorBidi"/>
          <w:sz w:val="30"/>
          <w:szCs w:val="30"/>
          <w:lang w:val="en-US"/>
        </w:rPr>
      </w:pPr>
      <w:r w:rsidRPr="0010598C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10598C"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10598C"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2569 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  <w:lang w:val="en-US"/>
        </w:rPr>
        <w:t>บริษัทฯ ยื่นอุทธรณ์คำสั่งที่ยกคำร้องขอเพิกถอนการอายัดเงินในบัญชี</w:t>
      </w:r>
      <w:r w:rsidR="00600690"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 xml:space="preserve">ทั้ง </w:t>
      </w:r>
      <w:r w:rsidR="00600690"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16 </w:t>
      </w:r>
      <w:r w:rsidR="00600690"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>แห่งของบริษัท</w:t>
      </w:r>
      <w:r w:rsidRPr="0010598C">
        <w:rPr>
          <w:rStyle w:val="ui-provider"/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</w:t>
      </w:r>
    </w:p>
    <w:p w14:paraId="1F42AD09" w14:textId="02C927B2" w:rsidR="000B1D8D" w:rsidRDefault="000B1D8D">
      <w:pPr>
        <w:spacing w:line="240" w:lineRule="auto"/>
        <w:rPr>
          <w:rStyle w:val="ui-provider"/>
          <w:rFonts w:asciiTheme="majorBidi" w:hAnsiTheme="majorBidi" w:cstheme="majorBidi"/>
          <w:sz w:val="30"/>
          <w:szCs w:val="30"/>
          <w:lang w:val="en-US"/>
        </w:rPr>
      </w:pPr>
      <w:r>
        <w:rPr>
          <w:rStyle w:val="ui-provider"/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A621951" w14:textId="68A58392" w:rsidR="00557E7B" w:rsidRPr="0010598C" w:rsidRDefault="00557E7B" w:rsidP="00885A09">
      <w:pPr>
        <w:pStyle w:val="ListParagraph"/>
        <w:numPr>
          <w:ilvl w:val="0"/>
          <w:numId w:val="21"/>
        </w:numPr>
        <w:tabs>
          <w:tab w:val="clear" w:pos="907"/>
          <w:tab w:val="clear" w:pos="1644"/>
          <w:tab w:val="clear" w:pos="1871"/>
          <w:tab w:val="num" w:pos="900"/>
          <w:tab w:val="num" w:pos="1080"/>
          <w:tab w:val="left" w:pos="1170"/>
          <w:tab w:val="left" w:pos="1440"/>
          <w:tab w:val="num" w:pos="3600"/>
        </w:tabs>
        <w:ind w:left="1350" w:right="-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0598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วันที่ </w:t>
      </w:r>
      <w:r w:rsidRPr="0010598C">
        <w:rPr>
          <w:rFonts w:asciiTheme="majorBidi" w:hAnsiTheme="majorBidi" w:cstheme="majorBidi"/>
          <w:sz w:val="30"/>
          <w:szCs w:val="30"/>
        </w:rPr>
        <w:t>2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10598C">
        <w:rPr>
          <w:rFonts w:asciiTheme="majorBidi" w:hAnsiTheme="majorBidi" w:cstheme="majorBidi"/>
          <w:sz w:val="30"/>
          <w:szCs w:val="30"/>
        </w:rPr>
        <w:t>2560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10598C">
        <w:rPr>
          <w:rFonts w:asciiTheme="majorBidi" w:hAnsiTheme="majorBidi" w:cstheme="majorBidi"/>
          <w:spacing w:val="4"/>
          <w:sz w:val="30"/>
          <w:szCs w:val="30"/>
          <w:cs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สว. </w:t>
      </w:r>
      <w:r w:rsidRPr="0010598C">
        <w:rPr>
          <w:rFonts w:asciiTheme="majorBidi" w:hAnsiTheme="majorBidi" w:cstheme="majorBidi"/>
          <w:sz w:val="30"/>
          <w:szCs w:val="30"/>
        </w:rPr>
        <w:t>1/2560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) ทุนทรัพย์ </w:t>
      </w:r>
      <w:r w:rsidRPr="0010598C">
        <w:rPr>
          <w:rFonts w:asciiTheme="majorBidi" w:hAnsiTheme="majorBidi" w:cstheme="majorBidi"/>
          <w:sz w:val="30"/>
          <w:szCs w:val="30"/>
        </w:rPr>
        <w:t>344</w:t>
      </w:r>
      <w:r w:rsidRPr="0010598C">
        <w:rPr>
          <w:rFonts w:asciiTheme="majorBidi" w:hAnsiTheme="majorBidi" w:cstheme="majorBidi"/>
          <w:sz w:val="30"/>
          <w:szCs w:val="30"/>
          <w:cs/>
        </w:rPr>
        <w:t>,</w:t>
      </w:r>
      <w:r w:rsidRPr="0010598C">
        <w:rPr>
          <w:rFonts w:asciiTheme="majorBidi" w:hAnsiTheme="majorBidi" w:cstheme="majorBidi"/>
          <w:sz w:val="30"/>
          <w:szCs w:val="30"/>
        </w:rPr>
        <w:t>882</w:t>
      </w:r>
      <w:r w:rsidRPr="0010598C">
        <w:rPr>
          <w:rFonts w:asciiTheme="majorBidi" w:hAnsiTheme="majorBidi" w:cstheme="majorBidi"/>
          <w:sz w:val="30"/>
          <w:szCs w:val="30"/>
          <w:cs/>
        </w:rPr>
        <w:t>,</w:t>
      </w:r>
      <w:r w:rsidRPr="0010598C">
        <w:rPr>
          <w:rFonts w:asciiTheme="majorBidi" w:hAnsiTheme="majorBidi" w:cstheme="majorBidi"/>
          <w:sz w:val="30"/>
          <w:szCs w:val="30"/>
        </w:rPr>
        <w:t>135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15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Pr="0010598C">
        <w:rPr>
          <w:rFonts w:asciiTheme="majorBidi" w:hAnsiTheme="majorBidi" w:cstheme="majorBidi"/>
          <w:sz w:val="30"/>
          <w:szCs w:val="30"/>
        </w:rPr>
        <w:t>1</w:t>
      </w:r>
      <w:r w:rsidRPr="0010598C">
        <w:rPr>
          <w:rFonts w:asciiTheme="majorBidi" w:hAnsiTheme="majorBidi" w:cstheme="majorBidi"/>
          <w:sz w:val="30"/>
          <w:szCs w:val="30"/>
          <w:cs/>
        </w:rPr>
        <w:t>,</w:t>
      </w:r>
      <w:r w:rsidRPr="0010598C">
        <w:rPr>
          <w:rFonts w:asciiTheme="majorBidi" w:hAnsiTheme="majorBidi" w:cstheme="majorBidi"/>
          <w:sz w:val="30"/>
          <w:szCs w:val="30"/>
        </w:rPr>
        <w:t>220</w:t>
      </w:r>
      <w:r w:rsidRPr="0010598C">
        <w:rPr>
          <w:rFonts w:asciiTheme="majorBidi" w:hAnsiTheme="majorBidi" w:cstheme="majorBidi"/>
          <w:sz w:val="30"/>
          <w:szCs w:val="30"/>
          <w:cs/>
        </w:rPr>
        <w:t>,</w:t>
      </w:r>
      <w:r w:rsidRPr="0010598C">
        <w:rPr>
          <w:rFonts w:asciiTheme="majorBidi" w:hAnsiTheme="majorBidi" w:cstheme="majorBidi"/>
          <w:sz w:val="30"/>
          <w:szCs w:val="30"/>
        </w:rPr>
        <w:t>559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82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10598C">
        <w:rPr>
          <w:rFonts w:asciiTheme="majorBidi" w:hAnsiTheme="majorBidi" w:cstheme="majorBidi"/>
          <w:sz w:val="30"/>
          <w:szCs w:val="30"/>
        </w:rPr>
        <w:t>7</w:t>
      </w:r>
      <w:r w:rsidRPr="0010598C">
        <w:rPr>
          <w:rFonts w:asciiTheme="majorBidi" w:hAnsiTheme="majorBidi" w:cstheme="majorBidi"/>
          <w:sz w:val="30"/>
          <w:szCs w:val="30"/>
          <w:cs/>
        </w:rPr>
        <w:t>.</w:t>
      </w:r>
      <w:r w:rsidRPr="0010598C">
        <w:rPr>
          <w:rFonts w:asciiTheme="majorBidi" w:hAnsiTheme="majorBidi" w:cstheme="majorBidi"/>
          <w:sz w:val="30"/>
          <w:szCs w:val="30"/>
        </w:rPr>
        <w:t>5</w:t>
      </w:r>
      <w:r w:rsidRPr="0010598C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39144276" w14:textId="222C6269" w:rsidR="00B62FD8" w:rsidRDefault="00B62FD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01C6797" w14:textId="0BAE3A4E" w:rsidR="00557E7B" w:rsidRPr="00C63B90" w:rsidRDefault="00557E7B" w:rsidP="00885A09">
      <w:pPr>
        <w:pStyle w:val="Bo-Blankline"/>
        <w:ind w:left="13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0598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วันที่ </w:t>
      </w:r>
      <w:r w:rsidRPr="0010598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19 </w:t>
      </w:r>
      <w:r w:rsidRPr="0010598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สิงหาคม </w:t>
      </w:r>
      <w:r w:rsidRPr="0010598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2568 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ศาลแพ่งได้อ่านคำพิพากษาศาลฎีกาเกี่ยวกับคดีพิพาทตามที่อ้างถึงข้างต้น โดยพิพากษาให้บริษัทนำแร่หินอุตสาหกรรมชนิดหินดินดานเพื่ออุตสาหกรรมปูนซีเมนต์ จำนวน </w:t>
      </w:r>
      <w:r w:rsidR="009B22E0">
        <w:rPr>
          <w:rFonts w:asciiTheme="majorBidi" w:hAnsiTheme="majorBidi" w:cstheme="majorBidi"/>
          <w:sz w:val="30"/>
          <w:szCs w:val="30"/>
          <w:lang w:val="en-US"/>
        </w:rPr>
        <w:t>1,220,559.82</w:t>
      </w:r>
      <w:r w:rsidRPr="0010598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0598C">
        <w:rPr>
          <w:rFonts w:asciiTheme="majorBidi" w:hAnsiTheme="majorBidi" w:cstheme="majorBidi"/>
          <w:sz w:val="30"/>
          <w:szCs w:val="30"/>
          <w:cs/>
          <w:lang w:val="en-US"/>
        </w:rPr>
        <w:t>เมตริกตัน ไปถมคืนยังพื้นที่เดิมที่ทำเหมืองแร่ไปโดยผิดกฎหมาย พร้อมทำการฟื้นฟูสภาพพื้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นที่ที่ทำเหมืองแร่ดังกล่าวให้กลับคืนสู่สภาพดีดังเดิม หากไม่ดำเนินการให้ใช้ราคาแร่เป็นจำนวน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305,139,955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ของเงินต้นดังกล่าวนับแต่วันละเมิด และให้ชำระดอกเบี้ยอัตราร้อยละ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นับตั้งแต่วันที่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จนกว่าจะชำระสำเร็จ และยกคำขอโจทก์ที่เรียกให้บริษัทชำระค่าภาคหลวงแร่ และให้ค่าฤชาธรรมเนียมเป็นพับ </w:t>
      </w:r>
    </w:p>
    <w:p w14:paraId="7EB43845" w14:textId="77777777" w:rsidR="00557E7B" w:rsidRPr="00C63B90" w:rsidRDefault="00557E7B" w:rsidP="00557E7B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B2A521" w14:textId="0F6C2EC8" w:rsidR="008D2723" w:rsidRPr="00C63B90" w:rsidRDefault="00AD6051" w:rsidP="002F1F2E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3B9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อนึ่ง </w:t>
      </w:r>
      <w:r w:rsidR="008D2723" w:rsidRPr="00C63B90">
        <w:rPr>
          <w:rFonts w:asciiTheme="majorBidi" w:hAnsiTheme="majorBidi" w:cstheme="majorBidi"/>
          <w:sz w:val="30"/>
          <w:szCs w:val="30"/>
          <w:cs/>
          <w:lang w:val="en-US"/>
        </w:rPr>
        <w:t>สำหรับคดี</w:t>
      </w:r>
      <w:r w:rsidR="00814BD6" w:rsidRPr="00C63B90">
        <w:rPr>
          <w:rFonts w:asciiTheme="majorBidi" w:hAnsiTheme="majorBidi" w:cstheme="majorBidi" w:hint="cs"/>
          <w:sz w:val="30"/>
          <w:szCs w:val="30"/>
          <w:cs/>
          <w:lang w:val="en-US"/>
        </w:rPr>
        <w:t>ดังกล่าว</w:t>
      </w:r>
      <w:r w:rsidR="00A4446D" w:rsidRPr="00C63B90">
        <w:rPr>
          <w:rFonts w:asciiTheme="majorBidi" w:hAnsiTheme="majorBidi" w:cstheme="majorBidi"/>
          <w:sz w:val="30"/>
          <w:szCs w:val="30"/>
          <w:cs/>
          <w:lang w:val="en-US"/>
        </w:rPr>
        <w:t>ใน</w:t>
      </w:r>
      <w:r w:rsidR="00A4446D" w:rsidRPr="00C63B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4446D" w:rsidRPr="00C63B90">
        <w:rPr>
          <w:rFonts w:asciiTheme="majorBidi" w:hAnsiTheme="majorBidi" w:cstheme="majorBidi"/>
          <w:sz w:val="30"/>
          <w:szCs w:val="30"/>
          <w:cs/>
          <w:lang w:val="en-US"/>
        </w:rPr>
        <w:t>ข้อ</w:t>
      </w:r>
      <w:r w:rsidR="00A4446D" w:rsidRPr="00C63B90">
        <w:rPr>
          <w:rFonts w:asciiTheme="majorBidi" w:hAnsiTheme="majorBidi" w:cstheme="majorBidi"/>
          <w:sz w:val="30"/>
          <w:szCs w:val="30"/>
          <w:lang w:val="en-US"/>
        </w:rPr>
        <w:t xml:space="preserve"> 1) </w:t>
      </w:r>
      <w:r w:rsidR="003048C6" w:rsidRPr="00C63B90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4446D" w:rsidRPr="00C63B90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="00A4446D"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3048C6" w:rsidRPr="00C63B9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4446D" w:rsidRPr="00C63B90">
        <w:rPr>
          <w:rFonts w:asciiTheme="majorBidi" w:hAnsiTheme="majorBidi" w:cstheme="majorBidi"/>
          <w:sz w:val="30"/>
          <w:szCs w:val="30"/>
          <w:lang w:val="en-US"/>
        </w:rPr>
        <w:t>)</w:t>
      </w:r>
      <w:r w:rsidR="008D2723"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ที่ปรึกษาทางกฎหมายของกลุ่มบริษัทมีความเห็นว่าจาก</w:t>
      </w:r>
      <w:r w:rsidRPr="00C63B90">
        <w:rPr>
          <w:rFonts w:asciiTheme="majorBidi" w:hAnsiTheme="majorBidi" w:cstheme="majorBidi" w:hint="cs"/>
          <w:sz w:val="30"/>
          <w:szCs w:val="30"/>
          <w:cs/>
          <w:lang w:val="en-US"/>
        </w:rPr>
        <w:t>พยาน</w:t>
      </w:r>
      <w:r w:rsidR="008D2723" w:rsidRPr="00C63B90">
        <w:rPr>
          <w:rFonts w:asciiTheme="majorBidi" w:hAnsiTheme="majorBidi" w:cstheme="majorBidi"/>
          <w:sz w:val="30"/>
          <w:szCs w:val="30"/>
          <w:cs/>
          <w:lang w:val="en-US"/>
        </w:rPr>
        <w:t>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20F8C2C7" w14:textId="77777777" w:rsidR="007D7367" w:rsidRPr="00C63B90" w:rsidRDefault="007D7367" w:rsidP="002F1F2E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D1C8597" w14:textId="387401D6" w:rsidR="00C72B35" w:rsidRPr="0010598C" w:rsidRDefault="00F501F6" w:rsidP="00814BD6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>สำหรับ</w:t>
      </w:r>
      <w:r w:rsidR="00AD6051" w:rsidRPr="00C63B90">
        <w:rPr>
          <w:rFonts w:asciiTheme="majorBidi" w:hAnsiTheme="majorBidi" w:cstheme="majorBidi" w:hint="cs"/>
          <w:sz w:val="30"/>
          <w:szCs w:val="30"/>
          <w:cs/>
          <w:lang w:val="en-US"/>
        </w:rPr>
        <w:t>ในส่วนของ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 ข้อ </w:t>
      </w:r>
      <w:r w:rsidRPr="00C63B9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 xml:space="preserve">) </w:t>
      </w:r>
      <w:r w:rsidR="00AD6051" w:rsidRPr="00C63B90">
        <w:rPr>
          <w:rFonts w:asciiTheme="majorBidi" w:hAnsiTheme="majorBidi" w:cstheme="majorBidi" w:hint="cs"/>
          <w:sz w:val="30"/>
          <w:szCs w:val="30"/>
          <w:cs/>
          <w:lang w:val="en-US"/>
        </w:rPr>
        <w:t>ตาม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>คำฟ้องคดีมีการบรรยายฟ้องว่าเป็นคดีแพ่งเกี่ยวเนื่องกับคดีอาญาในส่วน</w:t>
      </w:r>
      <w:r w:rsidR="00AD6051" w:rsidRPr="00C63B90">
        <w:rPr>
          <w:rFonts w:asciiTheme="majorBidi" w:hAnsiTheme="majorBidi" w:cstheme="majorBidi" w:hint="cs"/>
          <w:sz w:val="30"/>
          <w:szCs w:val="30"/>
          <w:cs/>
          <w:lang w:val="en-US"/>
        </w:rPr>
        <w:t>ของคดี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>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 คดีส่วนอาญาถึงที่สุดแล้ว และบริษัทได้</w:t>
      </w:r>
      <w:r w:rsidR="00AD6051" w:rsidRPr="00C63B90">
        <w:rPr>
          <w:rFonts w:asciiTheme="majorBidi" w:hAnsiTheme="majorBidi"/>
          <w:sz w:val="30"/>
          <w:szCs w:val="30"/>
          <w:cs/>
          <w:lang w:val="en-US"/>
        </w:rPr>
        <w:t>ปฏิบัติการชำระหนี้</w:t>
      </w:r>
      <w:r w:rsidR="00AD6051" w:rsidRPr="00C63B90">
        <w:rPr>
          <w:rFonts w:asciiTheme="majorBidi" w:hAnsiTheme="majorBidi" w:hint="cs"/>
          <w:sz w:val="30"/>
          <w:szCs w:val="30"/>
          <w:cs/>
          <w:lang w:val="en-US"/>
        </w:rPr>
        <w:t xml:space="preserve">ในข้อ </w:t>
      </w:r>
      <w:r w:rsidR="00AD6051" w:rsidRPr="00C63B90">
        <w:rPr>
          <w:rFonts w:asciiTheme="majorBidi" w:hAnsiTheme="majorBidi"/>
          <w:sz w:val="30"/>
          <w:szCs w:val="30"/>
          <w:lang w:val="en-US"/>
        </w:rPr>
        <w:t xml:space="preserve">4.1) </w:t>
      </w:r>
      <w:r w:rsidR="00AD6051" w:rsidRPr="00C63B90">
        <w:rPr>
          <w:rFonts w:asciiTheme="majorBidi" w:hAnsiTheme="majorBidi" w:hint="cs"/>
          <w:sz w:val="30"/>
          <w:szCs w:val="30"/>
          <w:cs/>
          <w:lang w:val="en-US"/>
        </w:rPr>
        <w:t xml:space="preserve">และ ข้อ </w:t>
      </w:r>
      <w:r w:rsidR="00AD6051" w:rsidRPr="00C63B90">
        <w:rPr>
          <w:rFonts w:asciiTheme="majorBidi" w:hAnsiTheme="majorBidi"/>
          <w:sz w:val="30"/>
          <w:szCs w:val="30"/>
          <w:lang w:val="en-US"/>
        </w:rPr>
        <w:t xml:space="preserve">4.5) </w:t>
      </w:r>
      <w:r w:rsidR="009F7AB1" w:rsidRPr="00C63B90">
        <w:rPr>
          <w:rFonts w:asciiTheme="majorBidi" w:hAnsiTheme="majorBidi" w:hint="cs"/>
          <w:sz w:val="30"/>
          <w:szCs w:val="30"/>
          <w:cs/>
          <w:lang w:val="en-US"/>
        </w:rPr>
        <w:t xml:space="preserve">แล้ว </w:t>
      </w:r>
      <w:r w:rsidR="00AD6051" w:rsidRPr="00C63B90">
        <w:rPr>
          <w:rFonts w:asciiTheme="majorBidi" w:hAnsiTheme="majorBidi" w:hint="cs"/>
          <w:sz w:val="30"/>
          <w:szCs w:val="30"/>
          <w:cs/>
          <w:lang w:val="en-US"/>
        </w:rPr>
        <w:t xml:space="preserve">ส่วนในข้อ </w:t>
      </w:r>
      <w:r w:rsidR="00AD6051" w:rsidRPr="00C63B90">
        <w:rPr>
          <w:rFonts w:asciiTheme="majorBidi" w:hAnsiTheme="majorBidi"/>
          <w:sz w:val="30"/>
          <w:szCs w:val="30"/>
          <w:lang w:val="en-US"/>
        </w:rPr>
        <w:t xml:space="preserve">4.2) </w:t>
      </w:r>
      <w:r w:rsidR="008B253D">
        <w:rPr>
          <w:rFonts w:asciiTheme="majorBidi" w:hAnsiTheme="majorBidi"/>
          <w:sz w:val="30"/>
          <w:szCs w:val="30"/>
          <w:lang w:val="en-US"/>
        </w:rPr>
        <w:t>-</w:t>
      </w:r>
      <w:r w:rsidR="00AD6051" w:rsidRPr="00C63B90">
        <w:rPr>
          <w:rFonts w:asciiTheme="majorBidi" w:hAnsiTheme="majorBidi"/>
          <w:sz w:val="30"/>
          <w:szCs w:val="30"/>
          <w:lang w:val="en-US"/>
        </w:rPr>
        <w:t xml:space="preserve"> 4.4) </w:t>
      </w:r>
      <w:r w:rsidR="00AD6051" w:rsidRPr="00C63B90">
        <w:rPr>
          <w:rFonts w:asciiTheme="majorBidi" w:hAnsiTheme="majorBidi" w:hint="cs"/>
          <w:sz w:val="30"/>
          <w:szCs w:val="30"/>
          <w:cs/>
          <w:lang w:val="en-US"/>
        </w:rPr>
        <w:t>ได้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>เริ่มดำเนินการปฏิบัติการชำระหนี้ตามคำพิพากษาของศาลโดยการนำเอาแร่หินเพื่ออุตสาหกรรมปูนซีเมนต์ไปถมคืนยังพื้นที่ที่พิพาทเดิม พร้อมทำการฟื้นฟูสภาพพื้นที่ที่พิพาทให้กลับคืนสู่สภาพดีดังเดิม โดยบริษัทได้บันทึกค่าใช้จ่ายที่เกี่ยวข้องเรียบร้อยแล้ว ทั้งนี้ ในส่วนของ</w:t>
      </w:r>
      <w:r w:rsidR="00AD6051" w:rsidRPr="00C63B90">
        <w:rPr>
          <w:rFonts w:asciiTheme="majorBidi" w:hAnsiTheme="majorBidi" w:cstheme="majorBidi" w:hint="cs"/>
          <w:sz w:val="30"/>
          <w:szCs w:val="30"/>
          <w:cs/>
          <w:lang w:val="en-US"/>
        </w:rPr>
        <w:t>คดีสาขาในขั้นบังคับคดี</w:t>
      </w:r>
      <w:r w:rsidRPr="00C63B90">
        <w:rPr>
          <w:rFonts w:asciiTheme="majorBidi" w:hAnsiTheme="majorBidi" w:cstheme="majorBidi"/>
          <w:sz w:val="30"/>
          <w:szCs w:val="30"/>
          <w:cs/>
          <w:lang w:val="en-US"/>
        </w:rPr>
        <w:t>การอายัดเงินในบัญชีธนาคาร</w:t>
      </w:r>
      <w:r w:rsidRPr="003A6797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ของบริษัทตามคดีในข้อ </w:t>
      </w:r>
      <w:r w:rsidRPr="003A6797">
        <w:rPr>
          <w:rFonts w:asciiTheme="majorBidi" w:hAnsiTheme="majorBidi" w:cstheme="majorBidi"/>
          <w:sz w:val="30"/>
          <w:szCs w:val="30"/>
          <w:lang w:val="en-US"/>
        </w:rPr>
        <w:t>4.1</w:t>
      </w:r>
      <w:r w:rsidRPr="003A6797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และ </w:t>
      </w:r>
      <w:r w:rsidRPr="003A6797">
        <w:rPr>
          <w:rFonts w:asciiTheme="majorBidi" w:hAnsiTheme="majorBidi" w:cstheme="majorBidi"/>
          <w:sz w:val="30"/>
          <w:szCs w:val="30"/>
          <w:lang w:val="en-US"/>
        </w:rPr>
        <w:t>4.4</w:t>
      </w:r>
      <w:r w:rsidRPr="003A6797">
        <w:rPr>
          <w:rFonts w:asciiTheme="majorBidi" w:hAnsiTheme="majorBidi" w:cstheme="majorBidi"/>
          <w:sz w:val="30"/>
          <w:szCs w:val="30"/>
          <w:cs/>
          <w:lang w:val="en-US"/>
        </w:rPr>
        <w:t>) บริษัทได้มีการยื่นคำร้องขอให้ศาลเพิกถอนการอายัดเงินในบัญชีแล้ว โดยคดี</w:t>
      </w:r>
      <w:r w:rsidR="00747EED" w:rsidRPr="003A679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ข้อ </w:t>
      </w:r>
      <w:r w:rsidR="00747EED" w:rsidRPr="003A6797">
        <w:rPr>
          <w:rFonts w:asciiTheme="majorBidi" w:hAnsiTheme="majorBidi" w:cstheme="majorBidi"/>
          <w:sz w:val="30"/>
          <w:szCs w:val="30"/>
          <w:lang w:val="en-US"/>
        </w:rPr>
        <w:t xml:space="preserve">4.1) </w:t>
      </w:r>
      <w:r w:rsidRPr="003A6797">
        <w:rPr>
          <w:rFonts w:asciiTheme="majorBidi" w:hAnsiTheme="majorBidi" w:cstheme="majorBidi"/>
          <w:sz w:val="30"/>
          <w:szCs w:val="30"/>
          <w:cs/>
          <w:lang w:val="en-US"/>
        </w:rPr>
        <w:t>อยู่ระหว่างการ</w:t>
      </w:r>
      <w:r w:rsidR="006F3E75" w:rsidRPr="003A6797">
        <w:rPr>
          <w:rFonts w:asciiTheme="majorBidi" w:hAnsiTheme="majorBidi" w:cstheme="majorBidi" w:hint="cs"/>
          <w:sz w:val="30"/>
          <w:szCs w:val="30"/>
          <w:cs/>
          <w:lang w:val="en-US"/>
        </w:rPr>
        <w:t>เตรียมคำร้องเพื่อยื่นต่อ</w:t>
      </w:r>
      <w:r w:rsidR="00747EED" w:rsidRPr="003A6797">
        <w:rPr>
          <w:rFonts w:asciiTheme="majorBidi" w:hAnsiTheme="majorBidi" w:cstheme="majorBidi" w:hint="cs"/>
          <w:sz w:val="30"/>
          <w:szCs w:val="30"/>
          <w:cs/>
          <w:lang w:val="en-US"/>
        </w:rPr>
        <w:t>ศาลฎีกา และคดี</w:t>
      </w:r>
      <w:r w:rsidR="00747EED" w:rsidRPr="00D92E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ข้อ </w:t>
      </w:r>
      <w:r w:rsidR="00747EED" w:rsidRPr="00D92E55">
        <w:rPr>
          <w:rFonts w:asciiTheme="majorBidi" w:hAnsiTheme="majorBidi" w:cstheme="majorBidi"/>
          <w:sz w:val="30"/>
          <w:szCs w:val="30"/>
          <w:lang w:val="en-US"/>
        </w:rPr>
        <w:t>4.</w:t>
      </w:r>
      <w:r w:rsidR="006F3E75" w:rsidRPr="00D92E5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747EED" w:rsidRPr="00D92E55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="00747EED" w:rsidRPr="00D92E55">
        <w:rPr>
          <w:rFonts w:asciiTheme="majorBidi" w:hAnsiTheme="majorBidi" w:cstheme="majorBidi" w:hint="cs"/>
          <w:sz w:val="30"/>
          <w:szCs w:val="30"/>
          <w:cs/>
          <w:lang w:val="en-US"/>
        </w:rPr>
        <w:t>อยู่ระหว่างการพิจารณาของ</w:t>
      </w:r>
      <w:r w:rsidRPr="00D92E55">
        <w:rPr>
          <w:rFonts w:asciiTheme="majorBidi" w:hAnsiTheme="majorBidi" w:cstheme="majorBidi"/>
          <w:sz w:val="30"/>
          <w:szCs w:val="30"/>
          <w:cs/>
          <w:lang w:val="en-US"/>
        </w:rPr>
        <w:t>ศาลอุทรณ์</w:t>
      </w:r>
    </w:p>
    <w:p w14:paraId="5075C239" w14:textId="5C9A9702" w:rsidR="00B62FD8" w:rsidRDefault="00B62FD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5973B7F" w14:textId="77777777" w:rsidR="002707C5" w:rsidRPr="006321C8" w:rsidRDefault="002707C5" w:rsidP="002707C5">
      <w:pPr>
        <w:pStyle w:val="Caption"/>
        <w:ind w:hanging="900"/>
        <w:rPr>
          <w:rFonts w:asciiTheme="majorBidi" w:hAnsiTheme="majorBidi" w:cstheme="majorBidi"/>
        </w:rPr>
      </w:pPr>
      <w:r w:rsidRPr="006321C8">
        <w:rPr>
          <w:rFonts w:asciiTheme="majorBidi" w:hAnsiTheme="majorBidi" w:cstheme="majorBidi"/>
          <w:cs/>
        </w:rPr>
        <w:lastRenderedPageBreak/>
        <w:t>เรื่องอื่น</w:t>
      </w:r>
    </w:p>
    <w:p w14:paraId="75D27397" w14:textId="77777777" w:rsidR="002707C5" w:rsidRPr="006321C8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5A95CBF" w14:textId="77777777" w:rsidR="002707C5" w:rsidRPr="005A55F6" w:rsidRDefault="002707C5" w:rsidP="00BC54C2">
      <w:pPr>
        <w:pStyle w:val="Bo-Blankline"/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5A55F6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5A55F6">
        <w:rPr>
          <w:rFonts w:asciiTheme="majorBidi" w:hAnsiTheme="majorBidi" w:cstheme="majorBidi"/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5A55F6">
        <w:rPr>
          <w:rFonts w:asciiTheme="majorBidi" w:hAnsiTheme="majorBidi" w:cstheme="majorBidi"/>
          <w:sz w:val="30"/>
          <w:szCs w:val="30"/>
        </w:rPr>
        <w:t xml:space="preserve">T-VER) </w:t>
      </w:r>
      <w:r w:rsidRPr="005A55F6">
        <w:rPr>
          <w:rFonts w:asciiTheme="majorBidi" w:hAnsiTheme="majorBidi" w:cstheme="majorBidi"/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D57CCA6" w14:textId="77777777" w:rsidR="002707C5" w:rsidRPr="005A55F6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1D8DDC4" w14:textId="554E5B05" w:rsidR="00484463" w:rsidRPr="00AB0D1D" w:rsidRDefault="00D16298" w:rsidP="00D16298">
      <w:pPr>
        <w:pStyle w:val="Bo-Blankline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5A55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235C6A" w:rsidRPr="006D388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235C6A" w:rsidRPr="006D388C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5A55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C3F7F" w:rsidRPr="005A55F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35C6A" w:rsidRPr="005A55F6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5A55F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3378E" w:rsidRPr="005A55F6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บริษัทย่อยดังกล่าว</w:t>
      </w:r>
      <w:r w:rsidR="00F166CC" w:rsidRPr="005A55F6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ได้รับการขึ้นทะเบียนจาก อบก. รับรองปริมาณคาร์บอนเครดิตคงเหลือ</w:t>
      </w:r>
      <w:r w:rsidR="0053378E" w:rsidRPr="005A55F6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 </w:t>
      </w:r>
      <w:r w:rsidR="00D44393" w:rsidRPr="005A55F6">
        <w:rPr>
          <w:rFonts w:asciiTheme="majorBidi" w:hAnsiTheme="majorBidi" w:cstheme="majorBidi"/>
          <w:spacing w:val="-2"/>
          <w:sz w:val="30"/>
          <w:szCs w:val="30"/>
        </w:rPr>
        <w:t>2,489,675</w:t>
      </w:r>
      <w:r w:rsidR="0053378E" w:rsidRPr="005A55F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ตันคาร์บอนไดออกไซด์เทียบเท่า</w:t>
      </w:r>
    </w:p>
    <w:p w14:paraId="7E503F22" w14:textId="77777777" w:rsidR="00D16298" w:rsidRPr="005A55F6" w:rsidRDefault="00D16298" w:rsidP="00D1629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93F6502" w14:textId="1C1469E9" w:rsidR="00FB7FCB" w:rsidRPr="005A55F6" w:rsidRDefault="002707C5" w:rsidP="00D407B2">
      <w:pPr>
        <w:pStyle w:val="Bo-Blankline"/>
        <w:numPr>
          <w:ilvl w:val="0"/>
          <w:numId w:val="11"/>
        </w:numPr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5A55F6">
        <w:rPr>
          <w:rFonts w:asciiTheme="majorBidi" w:hAnsiTheme="majorBidi" w:cstheme="majorBidi"/>
          <w:sz w:val="30"/>
          <w:szCs w:val="30"/>
          <w:cs/>
        </w:rPr>
        <w:t xml:space="preserve">ตั้งแต่เดือนธันวาคม 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A55F6">
        <w:rPr>
          <w:rFonts w:asciiTheme="majorBidi" w:hAnsiTheme="majorBidi" w:cstheme="majorBidi"/>
          <w:sz w:val="30"/>
          <w:szCs w:val="30"/>
        </w:rPr>
        <w:t xml:space="preserve"> </w:t>
      </w:r>
      <w:r w:rsidRPr="005A55F6">
        <w:rPr>
          <w:rFonts w:asciiTheme="majorBidi" w:hAnsiTheme="majorBidi" w:cstheme="majorBidi"/>
          <w:sz w:val="30"/>
          <w:szCs w:val="30"/>
          <w:cs/>
        </w:rPr>
        <w:t>จนถึงไตรมาส</w:t>
      </w:r>
      <w:r w:rsidR="00274C27">
        <w:rPr>
          <w:rFonts w:asciiTheme="majorBidi" w:hAnsiTheme="majorBidi" w:cstheme="majorBidi"/>
          <w:sz w:val="30"/>
          <w:szCs w:val="30"/>
          <w:lang w:val="en-US"/>
        </w:rPr>
        <w:t xml:space="preserve"> 1 </w:t>
      </w:r>
      <w:r w:rsidRPr="005A55F6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74C27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5A55F6">
        <w:rPr>
          <w:rFonts w:asciiTheme="majorBidi" w:hAnsiTheme="majorBidi" w:cstheme="majorBidi"/>
          <w:sz w:val="30"/>
          <w:szCs w:val="30"/>
        </w:rPr>
        <w:t xml:space="preserve"> </w:t>
      </w:r>
      <w:r w:rsidRPr="005A55F6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5A55F6">
        <w:rPr>
          <w:rFonts w:asciiTheme="majorBidi" w:hAnsiTheme="majorBidi" w:cstheme="majorBidi"/>
          <w:sz w:val="30"/>
          <w:szCs w:val="30"/>
        </w:rPr>
        <w:t xml:space="preserve"> </w:t>
      </w:r>
      <w:r w:rsidRPr="005A55F6">
        <w:rPr>
          <w:rFonts w:asciiTheme="majorBidi" w:hAnsiTheme="majorBidi" w:cstheme="majorBidi"/>
          <w:sz w:val="30"/>
          <w:szCs w:val="30"/>
          <w:cs/>
        </w:rPr>
        <w:t xml:space="preserve">แปลง มีอายุประทานบัตร 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5A55F6">
        <w:rPr>
          <w:rFonts w:asciiTheme="majorBidi" w:hAnsiTheme="majorBidi" w:cstheme="majorBidi"/>
          <w:sz w:val="30"/>
          <w:szCs w:val="30"/>
        </w:rPr>
        <w:t xml:space="preserve"> - 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A55F6">
        <w:rPr>
          <w:rFonts w:asciiTheme="majorBidi" w:hAnsiTheme="majorBidi" w:cstheme="majorBidi"/>
          <w:sz w:val="30"/>
          <w:szCs w:val="30"/>
        </w:rPr>
        <w:t xml:space="preserve"> </w:t>
      </w:r>
      <w:r w:rsidRPr="005A55F6">
        <w:rPr>
          <w:rFonts w:asciiTheme="majorBidi" w:hAnsiTheme="majorBidi" w:cstheme="majorBidi"/>
          <w:sz w:val="30"/>
          <w:szCs w:val="30"/>
          <w:cs/>
        </w:rPr>
        <w:t xml:space="preserve">ปี เนื้อที่รวม 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F4E1A" w:rsidRPr="005A55F6">
        <w:rPr>
          <w:rFonts w:asciiTheme="majorBidi" w:hAnsiTheme="majorBidi" w:cstheme="majorBidi"/>
          <w:sz w:val="30"/>
          <w:szCs w:val="30"/>
        </w:rPr>
        <w:t>,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481</w:t>
      </w:r>
      <w:r w:rsidRPr="005A55F6">
        <w:rPr>
          <w:rFonts w:asciiTheme="majorBidi" w:hAnsiTheme="majorBidi" w:cstheme="majorBidi"/>
          <w:sz w:val="30"/>
          <w:szCs w:val="30"/>
        </w:rPr>
        <w:t xml:space="preserve"> </w:t>
      </w:r>
      <w:r w:rsidRPr="005A55F6">
        <w:rPr>
          <w:rFonts w:asciiTheme="majorBidi" w:hAnsiTheme="majorBidi" w:cstheme="majorBidi"/>
          <w:sz w:val="30"/>
          <w:szCs w:val="30"/>
          <w:cs/>
        </w:rPr>
        <w:t>ไร่ โดยมีปริมาณแร่หินปูนเป็นจำนวน</w:t>
      </w:r>
      <w:r w:rsidR="00167259" w:rsidRPr="005A55F6">
        <w:rPr>
          <w:rFonts w:asciiTheme="majorBidi" w:hAnsiTheme="majorBidi" w:cstheme="majorBidi"/>
          <w:sz w:val="30"/>
          <w:szCs w:val="30"/>
        </w:rPr>
        <w:t xml:space="preserve"> 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399</w:t>
      </w:r>
      <w:r w:rsidR="00EF4E1A" w:rsidRPr="005A55F6">
        <w:rPr>
          <w:rFonts w:asciiTheme="majorBidi" w:hAnsiTheme="majorBidi" w:cstheme="majorBidi"/>
          <w:sz w:val="30"/>
          <w:szCs w:val="30"/>
        </w:rPr>
        <w:t>,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539</w:t>
      </w:r>
      <w:r w:rsidR="00EF4E1A" w:rsidRPr="005A55F6">
        <w:rPr>
          <w:rFonts w:asciiTheme="majorBidi" w:hAnsiTheme="majorBidi" w:cstheme="majorBidi"/>
          <w:sz w:val="30"/>
          <w:szCs w:val="30"/>
        </w:rPr>
        <w:t>,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500</w:t>
      </w:r>
      <w:r w:rsidRPr="005A55F6">
        <w:rPr>
          <w:rFonts w:asciiTheme="majorBidi" w:hAnsiTheme="majorBidi" w:cstheme="majorBidi"/>
          <w:sz w:val="30"/>
          <w:szCs w:val="30"/>
        </w:rPr>
        <w:t xml:space="preserve"> </w:t>
      </w:r>
      <w:r w:rsidRPr="005A55F6">
        <w:rPr>
          <w:rFonts w:asciiTheme="majorBidi" w:hAnsiTheme="majorBidi" w:cstheme="majorBidi"/>
          <w:sz w:val="30"/>
          <w:szCs w:val="30"/>
          <w:cs/>
        </w:rPr>
        <w:t xml:space="preserve">ตัน เป็นหินดินดานจำนวน 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43</w:t>
      </w:r>
      <w:r w:rsidR="00167259" w:rsidRPr="005A55F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043</w:t>
      </w:r>
      <w:r w:rsidR="00167259" w:rsidRPr="005A55F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5A55F6">
        <w:rPr>
          <w:rFonts w:asciiTheme="majorBidi" w:hAnsiTheme="majorBidi" w:cstheme="majorBidi"/>
          <w:sz w:val="30"/>
          <w:szCs w:val="30"/>
        </w:rPr>
        <w:t xml:space="preserve"> </w:t>
      </w:r>
      <w:r w:rsidRPr="005A55F6">
        <w:rPr>
          <w:rFonts w:asciiTheme="majorBidi" w:hAnsiTheme="majorBidi" w:cstheme="majorBidi"/>
          <w:sz w:val="30"/>
          <w:szCs w:val="30"/>
          <w:cs/>
        </w:rPr>
        <w:t xml:space="preserve">ตัน </w:t>
      </w:r>
      <w:r w:rsidR="00EF4E1A" w:rsidRPr="005A55F6">
        <w:rPr>
          <w:rFonts w:asciiTheme="majorBidi" w:hAnsiTheme="majorBidi" w:cstheme="majorBidi"/>
          <w:sz w:val="30"/>
          <w:szCs w:val="30"/>
          <w:cs/>
        </w:rPr>
        <w:t xml:space="preserve">เป็นหินดินซีเมนต์จำนวน 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EF4E1A" w:rsidRPr="005A55F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772</w:t>
      </w:r>
      <w:r w:rsidR="00EF4E1A" w:rsidRPr="005A55F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500</w:t>
      </w:r>
      <w:r w:rsidR="00EF4E1A" w:rsidRPr="005A55F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F4E1A" w:rsidRPr="005A55F6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ตัน </w:t>
      </w:r>
      <w:r w:rsidR="001A5366" w:rsidRPr="005A55F6">
        <w:rPr>
          <w:rFonts w:asciiTheme="majorBidi" w:hAnsiTheme="majorBidi" w:cstheme="majorBidi"/>
          <w:sz w:val="30"/>
          <w:szCs w:val="30"/>
          <w:cs/>
        </w:rPr>
        <w:t>ร</w:t>
      </w:r>
      <w:r w:rsidR="00CB2CED" w:rsidRPr="005A55F6">
        <w:rPr>
          <w:rFonts w:asciiTheme="majorBidi" w:hAnsiTheme="majorBidi" w:cstheme="majorBidi"/>
          <w:sz w:val="30"/>
          <w:szCs w:val="30"/>
          <w:cs/>
        </w:rPr>
        <w:t>วม</w:t>
      </w:r>
      <w:r w:rsidRPr="005A55F6">
        <w:rPr>
          <w:rFonts w:asciiTheme="majorBidi" w:hAnsiTheme="majorBidi" w:cstheme="majorBidi"/>
          <w:sz w:val="30"/>
          <w:szCs w:val="30"/>
          <w:cs/>
        </w:rPr>
        <w:t xml:space="preserve">เป็นจำนวนทั้งสิ้น 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448</w:t>
      </w:r>
      <w:r w:rsidR="00EF4E1A" w:rsidRPr="005A55F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355</w:t>
      </w:r>
      <w:r w:rsidR="00EF4E1A" w:rsidRPr="005A55F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5A55F6">
        <w:rPr>
          <w:rFonts w:asciiTheme="majorBidi" w:hAnsiTheme="majorBidi" w:cstheme="majorBidi"/>
          <w:sz w:val="30"/>
          <w:szCs w:val="30"/>
        </w:rPr>
        <w:t xml:space="preserve"> </w:t>
      </w:r>
      <w:r w:rsidRPr="005A55F6">
        <w:rPr>
          <w:rFonts w:asciiTheme="majorBidi" w:hAnsiTheme="majorBidi" w:cstheme="majorBidi"/>
          <w:sz w:val="30"/>
          <w:szCs w:val="30"/>
          <w:cs/>
        </w:rPr>
        <w:t xml:space="preserve">ตัน (เฉลี่ยจำนวน 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16</w:t>
      </w:r>
      <w:r w:rsidR="00EF4E1A" w:rsidRPr="005A55F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7C3F7F" w:rsidRPr="005A55F6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A55F6">
        <w:rPr>
          <w:rFonts w:asciiTheme="majorBidi" w:hAnsiTheme="majorBidi" w:cstheme="majorBidi"/>
          <w:sz w:val="30"/>
          <w:szCs w:val="30"/>
        </w:rPr>
        <w:t xml:space="preserve"> </w:t>
      </w:r>
      <w:r w:rsidRPr="005A55F6">
        <w:rPr>
          <w:rFonts w:asciiTheme="majorBidi" w:hAnsiTheme="majorBidi" w:cstheme="majorBidi"/>
          <w:sz w:val="30"/>
          <w:szCs w:val="30"/>
          <w:cs/>
        </w:rPr>
        <w:t>ล้านตัน/ปี)</w:t>
      </w:r>
    </w:p>
    <w:p w14:paraId="2E8BDD09" w14:textId="66EC755B" w:rsidR="0094494A" w:rsidRDefault="0094494A">
      <w:pPr>
        <w:spacing w:line="240" w:lineRule="auto"/>
        <w:rPr>
          <w:rFonts w:ascii="Angsana New" w:hAnsi="Angsana New"/>
          <w:sz w:val="30"/>
          <w:szCs w:val="30"/>
        </w:rPr>
      </w:pPr>
    </w:p>
    <w:p w14:paraId="3100B57B" w14:textId="77777777" w:rsidR="00B05D43" w:rsidRPr="001564F9" w:rsidRDefault="00B05D43" w:rsidP="00B05D43">
      <w:pPr>
        <w:pStyle w:val="Caption"/>
        <w:ind w:hanging="900"/>
        <w:rPr>
          <w:rFonts w:asciiTheme="majorBidi" w:hAnsiTheme="majorBidi" w:cstheme="majorBidi"/>
          <w:cs/>
        </w:rPr>
      </w:pPr>
      <w:r w:rsidRPr="001564F9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033EF6A5" w14:textId="77777777" w:rsidR="00B05D43" w:rsidRPr="00580ABF" w:rsidRDefault="00B05D43" w:rsidP="00B05D43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E099D5E" w14:textId="77777777" w:rsidR="001564F9" w:rsidRPr="001564F9" w:rsidRDefault="001564F9" w:rsidP="001564F9">
      <w:pPr>
        <w:pStyle w:val="ListParagraph"/>
        <w:numPr>
          <w:ilvl w:val="0"/>
          <w:numId w:val="14"/>
        </w:numPr>
        <w:spacing w:line="240" w:lineRule="auto"/>
        <w:ind w:right="-36"/>
        <w:jc w:val="thaiDistribute"/>
        <w:rPr>
          <w:rFonts w:ascii="Angsana New" w:hAnsi="Angsana New"/>
          <w:sz w:val="30"/>
          <w:szCs w:val="30"/>
        </w:rPr>
      </w:pPr>
      <w:r w:rsidRPr="001564F9">
        <w:rPr>
          <w:rFonts w:ascii="Angsana New" w:hAnsi="Angsana New"/>
          <w:sz w:val="30"/>
          <w:szCs w:val="30"/>
          <w:cs/>
        </w:rPr>
        <w:t xml:space="preserve">ระหว่างวันที่ </w:t>
      </w:r>
      <w:r w:rsidRPr="001564F9">
        <w:rPr>
          <w:rFonts w:ascii="Angsana New" w:hAnsi="Angsana New"/>
          <w:sz w:val="30"/>
          <w:szCs w:val="30"/>
        </w:rPr>
        <w:t xml:space="preserve">30 </w:t>
      </w:r>
      <w:r w:rsidRPr="001564F9">
        <w:rPr>
          <w:rFonts w:ascii="Angsana New" w:hAnsi="Angsana New"/>
          <w:sz w:val="30"/>
          <w:szCs w:val="30"/>
          <w:cs/>
        </w:rPr>
        <w:t xml:space="preserve">มีนาคม </w:t>
      </w:r>
      <w:r w:rsidRPr="001564F9">
        <w:rPr>
          <w:rFonts w:ascii="Angsana New" w:hAnsi="Angsana New" w:hint="cs"/>
          <w:sz w:val="30"/>
          <w:szCs w:val="30"/>
          <w:cs/>
        </w:rPr>
        <w:t>ถึง</w:t>
      </w:r>
      <w:r w:rsidRPr="001564F9">
        <w:rPr>
          <w:rFonts w:ascii="Angsana New" w:hAnsi="Angsana New"/>
          <w:sz w:val="30"/>
          <w:szCs w:val="30"/>
          <w:cs/>
        </w:rPr>
        <w:t xml:space="preserve"> </w:t>
      </w:r>
      <w:r w:rsidRPr="001564F9">
        <w:rPr>
          <w:rFonts w:ascii="Angsana New" w:hAnsi="Angsana New"/>
          <w:sz w:val="30"/>
          <w:szCs w:val="30"/>
        </w:rPr>
        <w:t xml:space="preserve">1 </w:t>
      </w:r>
      <w:r w:rsidRPr="001564F9">
        <w:rPr>
          <w:rFonts w:ascii="Angsana New" w:hAnsi="Angsana New"/>
          <w:sz w:val="30"/>
          <w:szCs w:val="30"/>
          <w:cs/>
        </w:rPr>
        <w:t xml:space="preserve">เมษายน พ.ศ. </w:t>
      </w:r>
      <w:r w:rsidRPr="001564F9">
        <w:rPr>
          <w:rFonts w:ascii="Angsana New" w:hAnsi="Angsana New"/>
          <w:sz w:val="30"/>
          <w:szCs w:val="30"/>
        </w:rPr>
        <w:t xml:space="preserve">2569 </w:t>
      </w:r>
      <w:r w:rsidRPr="001564F9">
        <w:rPr>
          <w:rFonts w:ascii="Angsana New" w:hAnsi="Angsana New"/>
          <w:sz w:val="30"/>
          <w:szCs w:val="30"/>
          <w:cs/>
        </w:rPr>
        <w:t xml:space="preserve">บริษัทเสนอขายหุ้นกู้ อายุ </w:t>
      </w:r>
      <w:r w:rsidRPr="001564F9">
        <w:rPr>
          <w:rFonts w:ascii="Angsana New" w:hAnsi="Angsana New"/>
          <w:sz w:val="30"/>
          <w:szCs w:val="30"/>
        </w:rPr>
        <w:t xml:space="preserve">3 </w:t>
      </w:r>
      <w:r w:rsidRPr="001564F9">
        <w:rPr>
          <w:rFonts w:ascii="Angsana New" w:hAnsi="Angsana New"/>
          <w:sz w:val="30"/>
          <w:szCs w:val="30"/>
          <w:cs/>
        </w:rPr>
        <w:t xml:space="preserve">ปี </w:t>
      </w:r>
      <w:r w:rsidRPr="001564F9">
        <w:rPr>
          <w:rFonts w:ascii="Angsana New" w:hAnsi="Angsana New"/>
          <w:sz w:val="30"/>
          <w:szCs w:val="30"/>
        </w:rPr>
        <w:t xml:space="preserve">10 </w:t>
      </w:r>
      <w:r w:rsidRPr="001564F9">
        <w:rPr>
          <w:rFonts w:ascii="Angsana New" w:hAnsi="Angsana New"/>
          <w:sz w:val="30"/>
          <w:szCs w:val="30"/>
          <w:cs/>
        </w:rPr>
        <w:t>เดือน อัตราดอกเบี้ยคงที่</w:t>
      </w:r>
      <w:r w:rsidRPr="001564F9">
        <w:rPr>
          <w:rFonts w:ascii="Angsana New" w:hAnsi="Angsana New"/>
          <w:sz w:val="30"/>
          <w:szCs w:val="30"/>
        </w:rPr>
        <w:br/>
      </w:r>
      <w:r w:rsidRPr="001564F9">
        <w:rPr>
          <w:rFonts w:ascii="Angsana New" w:hAnsi="Angsana New"/>
          <w:sz w:val="30"/>
          <w:szCs w:val="30"/>
          <w:cs/>
        </w:rPr>
        <w:t xml:space="preserve">ร้อยละ </w:t>
      </w:r>
      <w:r w:rsidRPr="001564F9">
        <w:rPr>
          <w:rFonts w:ascii="Angsana New" w:hAnsi="Angsana New"/>
          <w:sz w:val="30"/>
          <w:szCs w:val="30"/>
        </w:rPr>
        <w:t xml:space="preserve">3.85 </w:t>
      </w:r>
      <w:r w:rsidRPr="001564F9">
        <w:rPr>
          <w:rFonts w:ascii="Angsana New" w:hAnsi="Angsana New"/>
          <w:sz w:val="30"/>
          <w:szCs w:val="30"/>
          <w:cs/>
        </w:rPr>
        <w:t xml:space="preserve">ต่อปี ชำระดอกเบี้ยทุก </w:t>
      </w:r>
      <w:r w:rsidRPr="001564F9">
        <w:rPr>
          <w:rFonts w:ascii="Angsana New" w:hAnsi="Angsana New"/>
          <w:sz w:val="30"/>
          <w:szCs w:val="30"/>
        </w:rPr>
        <w:t xml:space="preserve">3 </w:t>
      </w:r>
      <w:r w:rsidRPr="001564F9">
        <w:rPr>
          <w:rFonts w:ascii="Angsana New" w:hAnsi="Angsana New"/>
          <w:sz w:val="30"/>
          <w:szCs w:val="30"/>
          <w:cs/>
        </w:rPr>
        <w:t xml:space="preserve">เดือน มูลค่าเสนอขายไม่เกิน </w:t>
      </w:r>
      <w:r w:rsidRPr="001564F9">
        <w:rPr>
          <w:rFonts w:ascii="Angsana New" w:hAnsi="Angsana New"/>
          <w:sz w:val="30"/>
          <w:szCs w:val="30"/>
        </w:rPr>
        <w:t xml:space="preserve">4,000 </w:t>
      </w:r>
      <w:r w:rsidRPr="001564F9">
        <w:rPr>
          <w:rFonts w:ascii="Angsana New" w:hAnsi="Angsana New"/>
          <w:sz w:val="30"/>
          <w:szCs w:val="30"/>
          <w:cs/>
        </w:rPr>
        <w:t>ล้านบาท</w:t>
      </w:r>
    </w:p>
    <w:p w14:paraId="31E6FD2F" w14:textId="77777777" w:rsidR="001564F9" w:rsidRPr="001564F9" w:rsidRDefault="001564F9" w:rsidP="001564F9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58BCC58" w14:textId="77777777" w:rsidR="001564F9" w:rsidRPr="001564F9" w:rsidRDefault="001564F9" w:rsidP="001564F9">
      <w:pPr>
        <w:pStyle w:val="ListParagraph"/>
        <w:numPr>
          <w:ilvl w:val="0"/>
          <w:numId w:val="14"/>
        </w:numPr>
        <w:spacing w:line="240" w:lineRule="auto"/>
        <w:ind w:right="-36"/>
        <w:jc w:val="thaiDistribute"/>
        <w:rPr>
          <w:rFonts w:ascii="Angsana New" w:hAnsi="Angsana New"/>
          <w:sz w:val="30"/>
          <w:szCs w:val="30"/>
        </w:rPr>
      </w:pPr>
      <w:r w:rsidRPr="001564F9">
        <w:rPr>
          <w:rFonts w:ascii="Angsana New" w:hAnsi="Angsana New"/>
          <w:sz w:val="30"/>
          <w:szCs w:val="30"/>
          <w:cs/>
        </w:rPr>
        <w:t>ในการประชุมสามัญ</w:t>
      </w:r>
      <w:r w:rsidRPr="001564F9">
        <w:rPr>
          <w:rFonts w:ascii="Angsana New" w:hAnsi="Angsana New" w:hint="cs"/>
          <w:sz w:val="30"/>
          <w:szCs w:val="30"/>
          <w:cs/>
        </w:rPr>
        <w:t>ผู้ถือหุ้น</w:t>
      </w:r>
      <w:r w:rsidRPr="001564F9">
        <w:rPr>
          <w:rFonts w:ascii="Angsana New" w:hAnsi="Angsana New"/>
          <w:sz w:val="30"/>
          <w:szCs w:val="30"/>
          <w:cs/>
        </w:rPr>
        <w:t>ประจำปี</w:t>
      </w:r>
      <w:r w:rsidRPr="001564F9">
        <w:rPr>
          <w:rFonts w:ascii="Angsana New" w:hAnsi="Angsana New" w:hint="cs"/>
          <w:sz w:val="30"/>
          <w:szCs w:val="30"/>
          <w:cs/>
        </w:rPr>
        <w:t xml:space="preserve"> </w:t>
      </w:r>
      <w:r w:rsidRPr="001564F9">
        <w:rPr>
          <w:rFonts w:ascii="Angsana New" w:hAnsi="Angsana New"/>
          <w:sz w:val="30"/>
          <w:szCs w:val="30"/>
        </w:rPr>
        <w:t xml:space="preserve">2569 </w:t>
      </w:r>
      <w:r w:rsidRPr="001564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564F9">
        <w:rPr>
          <w:rFonts w:ascii="Angsana New" w:hAnsi="Angsana New"/>
          <w:sz w:val="30"/>
          <w:szCs w:val="30"/>
        </w:rPr>
        <w:t>24</w:t>
      </w:r>
      <w:r w:rsidRPr="001564F9">
        <w:rPr>
          <w:rFonts w:ascii="Angsana New" w:hAnsi="Angsana New"/>
          <w:sz w:val="30"/>
          <w:szCs w:val="30"/>
          <w:cs/>
        </w:rPr>
        <w:t xml:space="preserve"> เมษายน </w:t>
      </w:r>
      <w:r w:rsidRPr="001564F9">
        <w:rPr>
          <w:rFonts w:ascii="Angsana New" w:hAnsi="Angsana New"/>
          <w:sz w:val="30"/>
          <w:szCs w:val="30"/>
        </w:rPr>
        <w:t>2569</w:t>
      </w:r>
      <w:r w:rsidRPr="001564F9">
        <w:rPr>
          <w:rFonts w:ascii="Angsana New" w:hAnsi="Angsana New"/>
          <w:sz w:val="30"/>
          <w:szCs w:val="30"/>
          <w:cs/>
        </w:rPr>
        <w:t xml:space="preserve"> </w:t>
      </w:r>
      <w:r w:rsidRPr="001564F9">
        <w:rPr>
          <w:rFonts w:ascii="Angsana New" w:hAnsi="Angsana New" w:hint="cs"/>
          <w:sz w:val="30"/>
          <w:szCs w:val="30"/>
          <w:cs/>
        </w:rPr>
        <w:t>ที่ประชุม</w:t>
      </w:r>
      <w:r w:rsidRPr="001564F9">
        <w:rPr>
          <w:rFonts w:ascii="Angsana New" w:hAnsi="Angsana New"/>
          <w:sz w:val="30"/>
          <w:szCs w:val="30"/>
          <w:cs/>
        </w:rPr>
        <w:t xml:space="preserve">มีมติอนุมัติการจ่ายเงินปันผลจากกำไรสะสมของบริษัท ในอัตราหุ้นละ </w:t>
      </w:r>
      <w:r w:rsidRPr="001564F9">
        <w:rPr>
          <w:rFonts w:ascii="Angsana New" w:hAnsi="Angsana New"/>
          <w:sz w:val="30"/>
          <w:szCs w:val="30"/>
        </w:rPr>
        <w:t>0.03</w:t>
      </w:r>
      <w:r w:rsidRPr="001564F9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1564F9">
        <w:rPr>
          <w:rFonts w:ascii="Angsana New" w:hAnsi="Angsana New"/>
          <w:sz w:val="30"/>
          <w:szCs w:val="30"/>
        </w:rPr>
        <w:t>568</w:t>
      </w:r>
      <w:r w:rsidRPr="001564F9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เงินปันผลดังกล่าวจะจ่ายให้แก่ผู้ถือหุ้นในวันที่ </w:t>
      </w:r>
      <w:r w:rsidRPr="001564F9">
        <w:rPr>
          <w:rFonts w:ascii="Angsana New" w:hAnsi="Angsana New"/>
          <w:sz w:val="30"/>
          <w:szCs w:val="30"/>
        </w:rPr>
        <w:t>15</w:t>
      </w:r>
      <w:r w:rsidRPr="001564F9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1564F9">
        <w:rPr>
          <w:rFonts w:ascii="Angsana New" w:hAnsi="Angsana New"/>
          <w:sz w:val="30"/>
          <w:szCs w:val="30"/>
        </w:rPr>
        <w:t>2569</w:t>
      </w:r>
    </w:p>
    <w:p w14:paraId="5F2AFE65" w14:textId="77777777" w:rsidR="001564F9" w:rsidRPr="001564F9" w:rsidRDefault="001564F9" w:rsidP="001564F9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564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0F6E4BE6" w14:textId="02040670" w:rsidR="001564F9" w:rsidRPr="00306736" w:rsidRDefault="001564F9" w:rsidP="00F4776F">
      <w:pPr>
        <w:pStyle w:val="ListParagraph"/>
        <w:numPr>
          <w:ilvl w:val="0"/>
          <w:numId w:val="14"/>
        </w:numPr>
        <w:spacing w:line="240" w:lineRule="auto"/>
        <w:ind w:right="-36"/>
        <w:jc w:val="thaiDistribute"/>
        <w:rPr>
          <w:rFonts w:ascii="Angsana New" w:hAnsi="Angsana New"/>
          <w:sz w:val="30"/>
          <w:szCs w:val="30"/>
          <w:cs/>
        </w:rPr>
      </w:pPr>
      <w:r w:rsidRPr="00306736">
        <w:rPr>
          <w:rFonts w:ascii="Angsana New" w:hAnsi="Angsana New"/>
          <w:sz w:val="30"/>
          <w:szCs w:val="30"/>
          <w:cs/>
        </w:rPr>
        <w:t>ในการประชุมสามัญผู้ถือหุ้น</w:t>
      </w:r>
      <w:r w:rsidRPr="00306736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306736">
        <w:rPr>
          <w:rFonts w:ascii="Angsana New" w:hAnsi="Angsana New"/>
          <w:sz w:val="30"/>
          <w:szCs w:val="30"/>
          <w:cs/>
        </w:rPr>
        <w:t xml:space="preserve">ประจำปี </w:t>
      </w:r>
      <w:r w:rsidRPr="00306736">
        <w:rPr>
          <w:rFonts w:ascii="Angsana New" w:hAnsi="Angsana New"/>
          <w:sz w:val="30"/>
          <w:szCs w:val="30"/>
        </w:rPr>
        <w:t>256</w:t>
      </w:r>
      <w:r w:rsidR="00274C27">
        <w:rPr>
          <w:rFonts w:ascii="Angsana New" w:hAnsi="Angsana New"/>
          <w:sz w:val="30"/>
          <w:szCs w:val="30"/>
        </w:rPr>
        <w:t>9</w:t>
      </w:r>
      <w:r w:rsidRPr="00306736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306736">
        <w:rPr>
          <w:rFonts w:ascii="Angsana New" w:hAnsi="Angsana New"/>
          <w:sz w:val="30"/>
          <w:szCs w:val="30"/>
        </w:rPr>
        <w:t>17</w:t>
      </w:r>
      <w:r w:rsidRPr="00306736">
        <w:rPr>
          <w:rFonts w:ascii="Angsana New" w:hAnsi="Angsana New"/>
          <w:sz w:val="30"/>
          <w:szCs w:val="30"/>
          <w:cs/>
        </w:rPr>
        <w:t xml:space="preserve"> เมษายน </w:t>
      </w:r>
      <w:r w:rsidRPr="00306736">
        <w:rPr>
          <w:rFonts w:ascii="Angsana New" w:hAnsi="Angsana New"/>
          <w:sz w:val="30"/>
          <w:szCs w:val="30"/>
        </w:rPr>
        <w:t>2569</w:t>
      </w:r>
      <w:r w:rsidRPr="00306736">
        <w:rPr>
          <w:rFonts w:ascii="Angsana New" w:hAnsi="Angsana New"/>
          <w:sz w:val="30"/>
          <w:szCs w:val="30"/>
          <w:cs/>
        </w:rPr>
        <w:t xml:space="preserve"> </w:t>
      </w:r>
      <w:r w:rsidRPr="00306736">
        <w:rPr>
          <w:rFonts w:ascii="Angsana New" w:hAnsi="Angsana New" w:hint="cs"/>
          <w:sz w:val="30"/>
          <w:szCs w:val="30"/>
          <w:cs/>
        </w:rPr>
        <w:t>ที่ประชุม</w:t>
      </w:r>
      <w:r w:rsidRPr="00306736">
        <w:rPr>
          <w:rFonts w:ascii="Angsana New" w:hAnsi="Angsana New"/>
          <w:sz w:val="30"/>
          <w:szCs w:val="30"/>
          <w:cs/>
        </w:rPr>
        <w:t xml:space="preserve">มีมติอนุมัติการจ่ายเงินปันผลจากกำไรสะสมของบริษัท ในอัตราหุ้นละ </w:t>
      </w:r>
      <w:r w:rsidRPr="00306736">
        <w:rPr>
          <w:rFonts w:ascii="Angsana New" w:hAnsi="Angsana New"/>
          <w:sz w:val="30"/>
          <w:szCs w:val="30"/>
        </w:rPr>
        <w:t>0.07</w:t>
      </w:r>
      <w:r w:rsidRPr="00306736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306736">
        <w:rPr>
          <w:rFonts w:ascii="Angsana New" w:hAnsi="Angsana New"/>
          <w:sz w:val="30"/>
          <w:szCs w:val="30"/>
        </w:rPr>
        <w:t>588</w:t>
      </w:r>
      <w:r w:rsidRPr="00306736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เงินปันผลดังกล่าวจะจ่ายให้แก่ผู้ถือหุ้นในวันที่ </w:t>
      </w:r>
      <w:r w:rsidRPr="00306736">
        <w:rPr>
          <w:rFonts w:ascii="Angsana New" w:hAnsi="Angsana New"/>
          <w:sz w:val="30"/>
          <w:szCs w:val="30"/>
        </w:rPr>
        <w:t>8</w:t>
      </w:r>
      <w:r w:rsidRPr="00306736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306736">
        <w:rPr>
          <w:rFonts w:ascii="Angsana New" w:hAnsi="Angsana New"/>
          <w:sz w:val="30"/>
          <w:szCs w:val="30"/>
        </w:rPr>
        <w:t>2569</w:t>
      </w:r>
    </w:p>
    <w:p w14:paraId="2188CBF2" w14:textId="7B85EE76" w:rsidR="00B05D43" w:rsidRPr="001564F9" w:rsidRDefault="00B05D43" w:rsidP="0014651A">
      <w:pPr>
        <w:pStyle w:val="Bo-Blankline"/>
        <w:jc w:val="thaiDistribute"/>
        <w:rPr>
          <w:sz w:val="30"/>
          <w:szCs w:val="30"/>
          <w:lang w:val="en-US"/>
        </w:rPr>
      </w:pPr>
    </w:p>
    <w:sectPr w:rsidR="00B05D43" w:rsidRPr="001564F9" w:rsidSect="000B7DA2">
      <w:headerReference w:type="default" r:id="rId30"/>
      <w:footerReference w:type="default" r:id="rId31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81D74" w14:textId="77777777" w:rsidR="008D4950" w:rsidRDefault="008D4950">
      <w:r>
        <w:separator/>
      </w:r>
    </w:p>
  </w:endnote>
  <w:endnote w:type="continuationSeparator" w:id="0">
    <w:p w14:paraId="64DD0753" w14:textId="77777777" w:rsidR="008D4950" w:rsidRDefault="008D4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BE72A" w14:textId="21AE54FB" w:rsidR="00201E12" w:rsidRPr="00896DD3" w:rsidRDefault="00201E12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945FC">
      <w:rPr>
        <w:rStyle w:val="PageNumber"/>
        <w:rFonts w:ascii="Angsana New" w:hAnsi="Angsana New" w:cs="Angsana New"/>
        <w:noProof/>
        <w:sz w:val="30"/>
        <w:szCs w:val="30"/>
      </w:rPr>
      <w:t>31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201E12" w:rsidRPr="00776BF8" w:rsidRDefault="00201E12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1BAAC67D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945FC" w:rsidRPr="001945FC">
          <w:rPr>
            <w:rFonts w:asciiTheme="majorBidi" w:hAnsiTheme="majorBidi" w:cstheme="majorBidi"/>
            <w:noProof/>
            <w:sz w:val="30"/>
            <w:szCs w:val="30"/>
            <w:lang w:val="en-US"/>
          </w:rPr>
          <w:t>51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D7225" w14:textId="7AA1E61B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945FC">
      <w:rPr>
        <w:rStyle w:val="PageNumber"/>
        <w:rFonts w:ascii="Angsana New" w:hAnsi="Angsana New" w:cs="Angsana New"/>
        <w:noProof/>
        <w:sz w:val="30"/>
        <w:szCs w:val="30"/>
      </w:rPr>
      <w:t>34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20DEDE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492E4" w14:textId="071F6DB6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945FC">
      <w:rPr>
        <w:rStyle w:val="PageNumber"/>
        <w:rFonts w:ascii="Angsana New" w:hAnsi="Angsana New" w:cs="Angsana New"/>
        <w:noProof/>
        <w:sz w:val="30"/>
        <w:szCs w:val="30"/>
      </w:rPr>
      <w:t>35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84363B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306DF" w14:textId="3A8D83D2" w:rsidR="00201E12" w:rsidRPr="006170A6" w:rsidRDefault="00201E12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1945FC">
      <w:rPr>
        <w:rStyle w:val="PageNumber"/>
        <w:rFonts w:ascii="Angsana New" w:cs="Angsana New"/>
        <w:noProof/>
        <w:sz w:val="30"/>
        <w:szCs w:val="30"/>
        <w:lang w:val="en-US"/>
      </w:rPr>
      <w:t>37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27B7B8B" w14:textId="77777777" w:rsidR="00201E12" w:rsidRDefault="00201E12">
    <w:pPr>
      <w:pStyle w:val="Footer"/>
      <w:ind w:right="360"/>
      <w:rPr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5EEA9" w14:textId="3B560940" w:rsidR="00FD3068" w:rsidRPr="006170A6" w:rsidRDefault="00FD3068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1945FC">
      <w:rPr>
        <w:rStyle w:val="PageNumber"/>
        <w:rFonts w:ascii="Angsana New" w:cs="Angsana New"/>
        <w:noProof/>
        <w:sz w:val="30"/>
        <w:szCs w:val="30"/>
        <w:lang w:val="en-US"/>
      </w:rPr>
      <w:t>38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5818710" w14:textId="77777777" w:rsidR="00FD3068" w:rsidRDefault="00FD3068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CA67A" w14:textId="17D773CC" w:rsidR="00201E12" w:rsidRPr="00A17E06" w:rsidRDefault="00201E1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1945FC">
      <w:rPr>
        <w:rFonts w:ascii="Angsana New" w:hAnsi="Angsana New"/>
        <w:noProof/>
        <w:sz w:val="30"/>
        <w:szCs w:val="30"/>
      </w:rPr>
      <w:t>40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0C9A0" w14:textId="7C013E76" w:rsidR="00FD3068" w:rsidRPr="00A17E06" w:rsidRDefault="00FD3068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1945FC">
      <w:rPr>
        <w:rFonts w:ascii="Angsana New" w:hAnsi="Angsana New"/>
        <w:noProof/>
        <w:sz w:val="30"/>
        <w:szCs w:val="30"/>
      </w:rPr>
      <w:t>42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2496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D75B15" w14:textId="23F8151A" w:rsidR="00201E12" w:rsidRPr="00FD3068" w:rsidRDefault="00201E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945FC" w:rsidRPr="001945FC">
          <w:rPr>
            <w:rFonts w:asciiTheme="majorBidi" w:hAnsiTheme="majorBidi" w:cstheme="majorBidi"/>
            <w:noProof/>
            <w:sz w:val="30"/>
            <w:szCs w:val="30"/>
            <w:lang w:val="en-US"/>
          </w:rPr>
          <w:t>45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2998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094E27" w14:textId="6E3B47BF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945FC" w:rsidRPr="001945FC">
          <w:rPr>
            <w:rFonts w:asciiTheme="majorBidi" w:hAnsiTheme="majorBidi" w:cstheme="majorBidi"/>
            <w:noProof/>
            <w:sz w:val="30"/>
            <w:szCs w:val="30"/>
            <w:lang w:val="en-US"/>
          </w:rPr>
          <w:t>46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7830F" w14:textId="77777777" w:rsidR="008D4950" w:rsidRDefault="008D4950">
      <w:r>
        <w:separator/>
      </w:r>
    </w:p>
  </w:footnote>
  <w:footnote w:type="continuationSeparator" w:id="0">
    <w:p w14:paraId="1B9C984C" w14:textId="77777777" w:rsidR="008D4950" w:rsidRDefault="008D4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E0BB1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F39024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5F7B0C" w14:textId="11870E49" w:rsidR="0001110F" w:rsidRPr="00720668" w:rsidRDefault="008E1AF7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B81152" w:rsidRPr="00B8115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16183E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16183E">
      <w:rPr>
        <w:rFonts w:ascii="Angsana New" w:hAnsi="Angsana New"/>
        <w:b/>
        <w:bCs/>
        <w:sz w:val="32"/>
        <w:szCs w:val="32"/>
        <w:cs/>
        <w:lang w:val="en-US"/>
      </w:rPr>
      <w:t>มีนาคม</w:t>
    </w:r>
    <w:r w:rsidR="00B8115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C3F7F">
      <w:rPr>
        <w:rFonts w:ascii="Angsana New" w:hAnsi="Angsana New"/>
        <w:b/>
        <w:bCs/>
        <w:sz w:val="32"/>
        <w:szCs w:val="32"/>
        <w:lang w:val="en-US"/>
      </w:rPr>
      <w:t>256</w:t>
    </w:r>
    <w:r w:rsidR="0016183E">
      <w:rPr>
        <w:rFonts w:ascii="Angsana New" w:hAnsi="Angsana New"/>
        <w:b/>
        <w:bCs/>
        <w:sz w:val="32"/>
        <w:szCs w:val="32"/>
        <w:lang w:val="en-US"/>
      </w:rPr>
      <w:t>9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3BCE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236C0D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9F4D8C1" w14:textId="41B83032" w:rsidR="0001110F" w:rsidRPr="00720668" w:rsidRDefault="00997325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B8115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D8CE2" w14:textId="0EE8E9A1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1E29F2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E0182D2" w14:textId="0C6E06D5" w:rsidR="0001110F" w:rsidRPr="00720668" w:rsidRDefault="003111BB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B8115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483E6A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BA192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0C262D0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C559A4E" w14:textId="00E6BB49" w:rsidR="0001110F" w:rsidRPr="00720668" w:rsidRDefault="00990404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B8115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FCCACF2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1489A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FCB285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FD8719E" w14:textId="740EE2BF" w:rsidR="0001110F" w:rsidRPr="00720668" w:rsidRDefault="00F15E5D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B8115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D3DC131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26A9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4FE40C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4EC54E2" w14:textId="712D912B" w:rsidR="0001110F" w:rsidRPr="00720668" w:rsidRDefault="000D6CE4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B8115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49A29D7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537E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64E5923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BE3A62" w14:textId="5F0F12EC" w:rsidR="0001110F" w:rsidRPr="00720668" w:rsidRDefault="009F6BAB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B8115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C971918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357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78F4F1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8598BCE" w14:textId="2A38E0DD" w:rsidR="0001110F" w:rsidRPr="00720668" w:rsidRDefault="00751E32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B8115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C91EE7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BC9B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0674F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CC2928F" w14:textId="194761C8" w:rsidR="0001110F" w:rsidRPr="00720668" w:rsidRDefault="00A93AA6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B8115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27DBA10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C607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E7EBE14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F4EEC4A" w14:textId="1908940D" w:rsidR="0001110F" w:rsidRPr="00720668" w:rsidRDefault="0017196B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B8115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037582B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5240FE"/>
    <w:multiLevelType w:val="hybridMultilevel"/>
    <w:tmpl w:val="5D342AE2"/>
    <w:lvl w:ilvl="0" w:tplc="A23673B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>
    <w:nsid w:val="1D8706C4"/>
    <w:multiLevelType w:val="hybridMultilevel"/>
    <w:tmpl w:val="9D9CD32A"/>
    <w:lvl w:ilvl="0" w:tplc="DDD49DCC">
      <w:start w:val="1"/>
      <w:numFmt w:val="decimal"/>
      <w:lvlText w:val="(ค.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9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10">
    <w:nsid w:val="27D13E1A"/>
    <w:multiLevelType w:val="hybridMultilevel"/>
    <w:tmpl w:val="19CE706E"/>
    <w:lvl w:ilvl="0" w:tplc="E08041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A831008"/>
    <w:multiLevelType w:val="multilevel"/>
    <w:tmpl w:val="7ADA7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243FA"/>
    <w:multiLevelType w:val="hybridMultilevel"/>
    <w:tmpl w:val="47086670"/>
    <w:lvl w:ilvl="0" w:tplc="8B328106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A14031F"/>
    <w:multiLevelType w:val="hybridMultilevel"/>
    <w:tmpl w:val="E3549A70"/>
    <w:lvl w:ilvl="0" w:tplc="BED6B580">
      <w:start w:val="1"/>
      <w:numFmt w:val="decimal"/>
      <w:lvlText w:val="4.%1)"/>
      <w:lvlJc w:val="left"/>
      <w:pPr>
        <w:ind w:left="1260" w:hanging="360"/>
      </w:pPr>
      <w:rPr>
        <w:rFonts w:cs="Angsana New (Headings CS)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1E439F6"/>
    <w:multiLevelType w:val="hybridMultilevel"/>
    <w:tmpl w:val="2F7ADA0E"/>
    <w:lvl w:ilvl="0" w:tplc="C8EED49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0">
    <w:nsid w:val="79602878"/>
    <w:multiLevelType w:val="singleLevel"/>
    <w:tmpl w:val="3B8CBF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6"/>
  </w:num>
  <w:num w:numId="5">
    <w:abstractNumId w:val="5"/>
  </w:num>
  <w:num w:numId="6">
    <w:abstractNumId w:val="12"/>
  </w:num>
  <w:num w:numId="7">
    <w:abstractNumId w:val="2"/>
  </w:num>
  <w:num w:numId="8">
    <w:abstractNumId w:val="0"/>
  </w:num>
  <w:num w:numId="9">
    <w:abstractNumId w:val="3"/>
  </w:num>
  <w:num w:numId="10">
    <w:abstractNumId w:val="17"/>
  </w:num>
  <w:num w:numId="11">
    <w:abstractNumId w:val="15"/>
  </w:num>
  <w:num w:numId="12">
    <w:abstractNumId w:val="9"/>
  </w:num>
  <w:num w:numId="13">
    <w:abstractNumId w:val="8"/>
  </w:num>
  <w:num w:numId="14">
    <w:abstractNumId w:val="10"/>
  </w:num>
  <w:num w:numId="15">
    <w:abstractNumId w:val="2"/>
  </w:num>
  <w:num w:numId="16">
    <w:abstractNumId w:val="20"/>
  </w:num>
  <w:num w:numId="17">
    <w:abstractNumId w:val="4"/>
  </w:num>
  <w:num w:numId="18">
    <w:abstractNumId w:val="13"/>
  </w:num>
  <w:num w:numId="19">
    <w:abstractNumId w:val="18"/>
  </w:num>
  <w:num w:numId="20">
    <w:abstractNumId w:val="11"/>
  </w:num>
  <w:num w:numId="21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69"/>
    <w:rsid w:val="00000EE9"/>
    <w:rsid w:val="0000105B"/>
    <w:rsid w:val="00001069"/>
    <w:rsid w:val="0000113F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9DD"/>
    <w:rsid w:val="00002B99"/>
    <w:rsid w:val="00002CD7"/>
    <w:rsid w:val="00002CEC"/>
    <w:rsid w:val="00002F86"/>
    <w:rsid w:val="00003019"/>
    <w:rsid w:val="000031E3"/>
    <w:rsid w:val="000032A0"/>
    <w:rsid w:val="00003411"/>
    <w:rsid w:val="0000345A"/>
    <w:rsid w:val="00003A89"/>
    <w:rsid w:val="00003C8D"/>
    <w:rsid w:val="00003D0B"/>
    <w:rsid w:val="000040AB"/>
    <w:rsid w:val="0000414B"/>
    <w:rsid w:val="00004571"/>
    <w:rsid w:val="000046F7"/>
    <w:rsid w:val="00004885"/>
    <w:rsid w:val="00004A01"/>
    <w:rsid w:val="00004A34"/>
    <w:rsid w:val="00004E64"/>
    <w:rsid w:val="00004F7E"/>
    <w:rsid w:val="00005015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4D2"/>
    <w:rsid w:val="0000753E"/>
    <w:rsid w:val="00007BD3"/>
    <w:rsid w:val="00007D84"/>
    <w:rsid w:val="00007F46"/>
    <w:rsid w:val="00007FD9"/>
    <w:rsid w:val="00010439"/>
    <w:rsid w:val="000105FE"/>
    <w:rsid w:val="00010620"/>
    <w:rsid w:val="0001063C"/>
    <w:rsid w:val="0001064A"/>
    <w:rsid w:val="000108CF"/>
    <w:rsid w:val="00010A17"/>
    <w:rsid w:val="00010C36"/>
    <w:rsid w:val="0001110F"/>
    <w:rsid w:val="000116AA"/>
    <w:rsid w:val="00011B01"/>
    <w:rsid w:val="00011B1C"/>
    <w:rsid w:val="000124C0"/>
    <w:rsid w:val="00012566"/>
    <w:rsid w:val="0001264A"/>
    <w:rsid w:val="00012953"/>
    <w:rsid w:val="00012C0B"/>
    <w:rsid w:val="00012E2C"/>
    <w:rsid w:val="00013078"/>
    <w:rsid w:val="00013369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BD1"/>
    <w:rsid w:val="00015C8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CB1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1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9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698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8EF"/>
    <w:rsid w:val="00030CC5"/>
    <w:rsid w:val="00030D6E"/>
    <w:rsid w:val="000310C3"/>
    <w:rsid w:val="0003137D"/>
    <w:rsid w:val="000313F9"/>
    <w:rsid w:val="000314BB"/>
    <w:rsid w:val="00031553"/>
    <w:rsid w:val="00031C5A"/>
    <w:rsid w:val="00031DDC"/>
    <w:rsid w:val="00031E80"/>
    <w:rsid w:val="00031F3A"/>
    <w:rsid w:val="00031FA0"/>
    <w:rsid w:val="0003201B"/>
    <w:rsid w:val="00032157"/>
    <w:rsid w:val="000324E0"/>
    <w:rsid w:val="0003299A"/>
    <w:rsid w:val="00032B46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EA9"/>
    <w:rsid w:val="00036F1E"/>
    <w:rsid w:val="00037204"/>
    <w:rsid w:val="000377FE"/>
    <w:rsid w:val="000378BF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0E9E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32B"/>
    <w:rsid w:val="00043565"/>
    <w:rsid w:val="000435DF"/>
    <w:rsid w:val="00043719"/>
    <w:rsid w:val="00043A61"/>
    <w:rsid w:val="00043AA2"/>
    <w:rsid w:val="00043ADC"/>
    <w:rsid w:val="00043AFD"/>
    <w:rsid w:val="00043B40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776"/>
    <w:rsid w:val="00045917"/>
    <w:rsid w:val="00045A76"/>
    <w:rsid w:val="00046247"/>
    <w:rsid w:val="00046319"/>
    <w:rsid w:val="000465E0"/>
    <w:rsid w:val="00046A5D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0EE4"/>
    <w:rsid w:val="00051100"/>
    <w:rsid w:val="000515D5"/>
    <w:rsid w:val="00051AF0"/>
    <w:rsid w:val="00051C2D"/>
    <w:rsid w:val="00051D1C"/>
    <w:rsid w:val="00051FD8"/>
    <w:rsid w:val="0005210A"/>
    <w:rsid w:val="00052407"/>
    <w:rsid w:val="00052943"/>
    <w:rsid w:val="00052980"/>
    <w:rsid w:val="00052A94"/>
    <w:rsid w:val="00052AF3"/>
    <w:rsid w:val="00052C78"/>
    <w:rsid w:val="00052F98"/>
    <w:rsid w:val="00053135"/>
    <w:rsid w:val="00053145"/>
    <w:rsid w:val="0005318A"/>
    <w:rsid w:val="000533B7"/>
    <w:rsid w:val="000540BB"/>
    <w:rsid w:val="000540C3"/>
    <w:rsid w:val="0005413E"/>
    <w:rsid w:val="000542E2"/>
    <w:rsid w:val="0005505A"/>
    <w:rsid w:val="00055284"/>
    <w:rsid w:val="00055304"/>
    <w:rsid w:val="000554B1"/>
    <w:rsid w:val="00055503"/>
    <w:rsid w:val="000555AD"/>
    <w:rsid w:val="00055A0D"/>
    <w:rsid w:val="00055BFA"/>
    <w:rsid w:val="00055D70"/>
    <w:rsid w:val="00055F15"/>
    <w:rsid w:val="00055FCF"/>
    <w:rsid w:val="000560AD"/>
    <w:rsid w:val="000560C0"/>
    <w:rsid w:val="00056112"/>
    <w:rsid w:val="00056162"/>
    <w:rsid w:val="0005670F"/>
    <w:rsid w:val="000568B6"/>
    <w:rsid w:val="00056B0E"/>
    <w:rsid w:val="00056C84"/>
    <w:rsid w:val="00056D7A"/>
    <w:rsid w:val="0005720B"/>
    <w:rsid w:val="000572FF"/>
    <w:rsid w:val="000575A4"/>
    <w:rsid w:val="000575DA"/>
    <w:rsid w:val="00057A79"/>
    <w:rsid w:val="00057AB1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892"/>
    <w:rsid w:val="000619D8"/>
    <w:rsid w:val="00061B87"/>
    <w:rsid w:val="00061EA3"/>
    <w:rsid w:val="00061EF4"/>
    <w:rsid w:val="00062556"/>
    <w:rsid w:val="000629B5"/>
    <w:rsid w:val="00062A5F"/>
    <w:rsid w:val="00062B6E"/>
    <w:rsid w:val="00062BE1"/>
    <w:rsid w:val="00062CA5"/>
    <w:rsid w:val="00063257"/>
    <w:rsid w:val="00063824"/>
    <w:rsid w:val="000639B2"/>
    <w:rsid w:val="00063A04"/>
    <w:rsid w:val="00063ADF"/>
    <w:rsid w:val="00063E3C"/>
    <w:rsid w:val="00064096"/>
    <w:rsid w:val="000640AD"/>
    <w:rsid w:val="0006423C"/>
    <w:rsid w:val="000643E8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85D"/>
    <w:rsid w:val="0006694B"/>
    <w:rsid w:val="00066AA8"/>
    <w:rsid w:val="00066C63"/>
    <w:rsid w:val="00066F02"/>
    <w:rsid w:val="0006705D"/>
    <w:rsid w:val="00067068"/>
    <w:rsid w:val="00067073"/>
    <w:rsid w:val="0006741D"/>
    <w:rsid w:val="00067553"/>
    <w:rsid w:val="0006775F"/>
    <w:rsid w:val="000679BA"/>
    <w:rsid w:val="00067AFD"/>
    <w:rsid w:val="0007026B"/>
    <w:rsid w:val="00070377"/>
    <w:rsid w:val="0007049B"/>
    <w:rsid w:val="000706B0"/>
    <w:rsid w:val="00070A7A"/>
    <w:rsid w:val="00070CBF"/>
    <w:rsid w:val="00070CFA"/>
    <w:rsid w:val="00070EE1"/>
    <w:rsid w:val="000712EB"/>
    <w:rsid w:val="00071308"/>
    <w:rsid w:val="00071562"/>
    <w:rsid w:val="000718D6"/>
    <w:rsid w:val="00071902"/>
    <w:rsid w:val="00071D6F"/>
    <w:rsid w:val="00072143"/>
    <w:rsid w:val="00072530"/>
    <w:rsid w:val="00072781"/>
    <w:rsid w:val="000728A0"/>
    <w:rsid w:val="000728B7"/>
    <w:rsid w:val="00072A6A"/>
    <w:rsid w:val="000734A8"/>
    <w:rsid w:val="000735BF"/>
    <w:rsid w:val="00073751"/>
    <w:rsid w:val="0007380C"/>
    <w:rsid w:val="000738DA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5EDE"/>
    <w:rsid w:val="00076255"/>
    <w:rsid w:val="00076683"/>
    <w:rsid w:val="000767D4"/>
    <w:rsid w:val="00076CD2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27C"/>
    <w:rsid w:val="00080602"/>
    <w:rsid w:val="00080A30"/>
    <w:rsid w:val="00080AC3"/>
    <w:rsid w:val="00080BD6"/>
    <w:rsid w:val="00080ECF"/>
    <w:rsid w:val="00080F53"/>
    <w:rsid w:val="00081789"/>
    <w:rsid w:val="000818B2"/>
    <w:rsid w:val="000819AC"/>
    <w:rsid w:val="000821B5"/>
    <w:rsid w:val="000822C2"/>
    <w:rsid w:val="000822F5"/>
    <w:rsid w:val="00082B00"/>
    <w:rsid w:val="00082CF0"/>
    <w:rsid w:val="00082F56"/>
    <w:rsid w:val="00082FE7"/>
    <w:rsid w:val="00083067"/>
    <w:rsid w:val="000831AF"/>
    <w:rsid w:val="000833C2"/>
    <w:rsid w:val="0008341D"/>
    <w:rsid w:val="00083920"/>
    <w:rsid w:val="000839D1"/>
    <w:rsid w:val="00083C5A"/>
    <w:rsid w:val="0008411B"/>
    <w:rsid w:val="000844CC"/>
    <w:rsid w:val="000845D6"/>
    <w:rsid w:val="00084987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E88"/>
    <w:rsid w:val="00085FCB"/>
    <w:rsid w:val="000860EB"/>
    <w:rsid w:val="0008629D"/>
    <w:rsid w:val="0008629E"/>
    <w:rsid w:val="0008644B"/>
    <w:rsid w:val="000866A2"/>
    <w:rsid w:val="00086B27"/>
    <w:rsid w:val="00086C58"/>
    <w:rsid w:val="00087558"/>
    <w:rsid w:val="00087621"/>
    <w:rsid w:val="00087692"/>
    <w:rsid w:val="00087727"/>
    <w:rsid w:val="000877BA"/>
    <w:rsid w:val="0008784B"/>
    <w:rsid w:val="00090464"/>
    <w:rsid w:val="000905CD"/>
    <w:rsid w:val="000908E8"/>
    <w:rsid w:val="00090B3C"/>
    <w:rsid w:val="00090CCF"/>
    <w:rsid w:val="00090D48"/>
    <w:rsid w:val="00090E65"/>
    <w:rsid w:val="000912A8"/>
    <w:rsid w:val="00091575"/>
    <w:rsid w:val="0009168B"/>
    <w:rsid w:val="00091A06"/>
    <w:rsid w:val="00091C4F"/>
    <w:rsid w:val="000921C3"/>
    <w:rsid w:val="00092207"/>
    <w:rsid w:val="00092292"/>
    <w:rsid w:val="000922A7"/>
    <w:rsid w:val="00092526"/>
    <w:rsid w:val="000926D0"/>
    <w:rsid w:val="00092A60"/>
    <w:rsid w:val="0009315D"/>
    <w:rsid w:val="000931B5"/>
    <w:rsid w:val="000933A2"/>
    <w:rsid w:val="000933AE"/>
    <w:rsid w:val="000937E6"/>
    <w:rsid w:val="00093A5B"/>
    <w:rsid w:val="00093EB1"/>
    <w:rsid w:val="00093F2E"/>
    <w:rsid w:val="000941D3"/>
    <w:rsid w:val="00094221"/>
    <w:rsid w:val="00094345"/>
    <w:rsid w:val="000944C1"/>
    <w:rsid w:val="000944D0"/>
    <w:rsid w:val="00094EB0"/>
    <w:rsid w:val="00095573"/>
    <w:rsid w:val="00095BA4"/>
    <w:rsid w:val="00095EDB"/>
    <w:rsid w:val="000962FA"/>
    <w:rsid w:val="000963DB"/>
    <w:rsid w:val="000965C2"/>
    <w:rsid w:val="0009663B"/>
    <w:rsid w:val="0009682B"/>
    <w:rsid w:val="00096936"/>
    <w:rsid w:val="00096B4C"/>
    <w:rsid w:val="00096B87"/>
    <w:rsid w:val="00096FB9"/>
    <w:rsid w:val="0009724C"/>
    <w:rsid w:val="0009773F"/>
    <w:rsid w:val="0009775B"/>
    <w:rsid w:val="000977EC"/>
    <w:rsid w:val="00097A43"/>
    <w:rsid w:val="00097B33"/>
    <w:rsid w:val="00097B89"/>
    <w:rsid w:val="000A0087"/>
    <w:rsid w:val="000A00D7"/>
    <w:rsid w:val="000A00ED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11"/>
    <w:rsid w:val="000A0AF2"/>
    <w:rsid w:val="000A0BC9"/>
    <w:rsid w:val="000A0F86"/>
    <w:rsid w:val="000A0F8A"/>
    <w:rsid w:val="000A18D0"/>
    <w:rsid w:val="000A1914"/>
    <w:rsid w:val="000A195B"/>
    <w:rsid w:val="000A1C1B"/>
    <w:rsid w:val="000A1F0A"/>
    <w:rsid w:val="000A2350"/>
    <w:rsid w:val="000A245C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5D5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749"/>
    <w:rsid w:val="000A5C50"/>
    <w:rsid w:val="000A5F75"/>
    <w:rsid w:val="000A61D7"/>
    <w:rsid w:val="000A6745"/>
    <w:rsid w:val="000A6F16"/>
    <w:rsid w:val="000A7163"/>
    <w:rsid w:val="000A72C4"/>
    <w:rsid w:val="000A7697"/>
    <w:rsid w:val="000A7EF4"/>
    <w:rsid w:val="000A7F9E"/>
    <w:rsid w:val="000B0078"/>
    <w:rsid w:val="000B0084"/>
    <w:rsid w:val="000B037C"/>
    <w:rsid w:val="000B0B15"/>
    <w:rsid w:val="000B0BCE"/>
    <w:rsid w:val="000B0CBB"/>
    <w:rsid w:val="000B0CEC"/>
    <w:rsid w:val="000B0DF3"/>
    <w:rsid w:val="000B1131"/>
    <w:rsid w:val="000B136D"/>
    <w:rsid w:val="000B1395"/>
    <w:rsid w:val="000B18F2"/>
    <w:rsid w:val="000B1A99"/>
    <w:rsid w:val="000B1B17"/>
    <w:rsid w:val="000B1B1D"/>
    <w:rsid w:val="000B1CE1"/>
    <w:rsid w:val="000B1D8D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09"/>
    <w:rsid w:val="000B3D66"/>
    <w:rsid w:val="000B4032"/>
    <w:rsid w:val="000B48C3"/>
    <w:rsid w:val="000B49B0"/>
    <w:rsid w:val="000B49F8"/>
    <w:rsid w:val="000B4F40"/>
    <w:rsid w:val="000B513E"/>
    <w:rsid w:val="000B51EF"/>
    <w:rsid w:val="000B552D"/>
    <w:rsid w:val="000B55A8"/>
    <w:rsid w:val="000B5973"/>
    <w:rsid w:val="000B59B4"/>
    <w:rsid w:val="000B5CF2"/>
    <w:rsid w:val="000B5E81"/>
    <w:rsid w:val="000B61A2"/>
    <w:rsid w:val="000B6208"/>
    <w:rsid w:val="000B6414"/>
    <w:rsid w:val="000B6506"/>
    <w:rsid w:val="000B653B"/>
    <w:rsid w:val="000B6632"/>
    <w:rsid w:val="000B6641"/>
    <w:rsid w:val="000B689B"/>
    <w:rsid w:val="000B6BB9"/>
    <w:rsid w:val="000B6CB8"/>
    <w:rsid w:val="000B7213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38F"/>
    <w:rsid w:val="000C03CC"/>
    <w:rsid w:val="000C06CB"/>
    <w:rsid w:val="000C071F"/>
    <w:rsid w:val="000C08B3"/>
    <w:rsid w:val="000C098D"/>
    <w:rsid w:val="000C09C2"/>
    <w:rsid w:val="000C0E15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D58"/>
    <w:rsid w:val="000C2EC5"/>
    <w:rsid w:val="000C305B"/>
    <w:rsid w:val="000C39BF"/>
    <w:rsid w:val="000C3C41"/>
    <w:rsid w:val="000C3C7A"/>
    <w:rsid w:val="000C40C7"/>
    <w:rsid w:val="000C410B"/>
    <w:rsid w:val="000C47F9"/>
    <w:rsid w:val="000C4878"/>
    <w:rsid w:val="000C4989"/>
    <w:rsid w:val="000C51BF"/>
    <w:rsid w:val="000C59E3"/>
    <w:rsid w:val="000C5ABA"/>
    <w:rsid w:val="000C5C1A"/>
    <w:rsid w:val="000C60D8"/>
    <w:rsid w:val="000C64B5"/>
    <w:rsid w:val="000C668A"/>
    <w:rsid w:val="000C68EB"/>
    <w:rsid w:val="000C6B0B"/>
    <w:rsid w:val="000C75A1"/>
    <w:rsid w:val="000C776C"/>
    <w:rsid w:val="000C7825"/>
    <w:rsid w:val="000C79DC"/>
    <w:rsid w:val="000C7CA5"/>
    <w:rsid w:val="000C7DBC"/>
    <w:rsid w:val="000C7F38"/>
    <w:rsid w:val="000D0044"/>
    <w:rsid w:val="000D008D"/>
    <w:rsid w:val="000D00EE"/>
    <w:rsid w:val="000D0287"/>
    <w:rsid w:val="000D06EF"/>
    <w:rsid w:val="000D07FC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135"/>
    <w:rsid w:val="000D1407"/>
    <w:rsid w:val="000D144E"/>
    <w:rsid w:val="000D164D"/>
    <w:rsid w:val="000D167A"/>
    <w:rsid w:val="000D17A8"/>
    <w:rsid w:val="000D18DF"/>
    <w:rsid w:val="000D1F77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99E"/>
    <w:rsid w:val="000D4AD6"/>
    <w:rsid w:val="000D4DDD"/>
    <w:rsid w:val="000D4E66"/>
    <w:rsid w:val="000D5299"/>
    <w:rsid w:val="000D59E6"/>
    <w:rsid w:val="000D5AC6"/>
    <w:rsid w:val="000D5C0F"/>
    <w:rsid w:val="000D5C89"/>
    <w:rsid w:val="000D5D5E"/>
    <w:rsid w:val="000D5EDE"/>
    <w:rsid w:val="000D5FFD"/>
    <w:rsid w:val="000D60F2"/>
    <w:rsid w:val="000D628B"/>
    <w:rsid w:val="000D63EC"/>
    <w:rsid w:val="000D64BF"/>
    <w:rsid w:val="000D6791"/>
    <w:rsid w:val="000D68F1"/>
    <w:rsid w:val="000D6A9B"/>
    <w:rsid w:val="000D6BE9"/>
    <w:rsid w:val="000D6BFA"/>
    <w:rsid w:val="000D6CE4"/>
    <w:rsid w:val="000D6D9B"/>
    <w:rsid w:val="000D706E"/>
    <w:rsid w:val="000D718B"/>
    <w:rsid w:val="000D7295"/>
    <w:rsid w:val="000D730C"/>
    <w:rsid w:val="000D7603"/>
    <w:rsid w:val="000D7660"/>
    <w:rsid w:val="000D77DB"/>
    <w:rsid w:val="000D7927"/>
    <w:rsid w:val="000D7C31"/>
    <w:rsid w:val="000E03D5"/>
    <w:rsid w:val="000E0510"/>
    <w:rsid w:val="000E0773"/>
    <w:rsid w:val="000E0907"/>
    <w:rsid w:val="000E0951"/>
    <w:rsid w:val="000E0AE7"/>
    <w:rsid w:val="000E0BE3"/>
    <w:rsid w:val="000E0C08"/>
    <w:rsid w:val="000E0C93"/>
    <w:rsid w:val="000E0D52"/>
    <w:rsid w:val="000E106B"/>
    <w:rsid w:val="000E1557"/>
    <w:rsid w:val="000E15EC"/>
    <w:rsid w:val="000E1EB8"/>
    <w:rsid w:val="000E1F7C"/>
    <w:rsid w:val="000E2116"/>
    <w:rsid w:val="000E24B5"/>
    <w:rsid w:val="000E264D"/>
    <w:rsid w:val="000E2933"/>
    <w:rsid w:val="000E299F"/>
    <w:rsid w:val="000E311C"/>
    <w:rsid w:val="000E3135"/>
    <w:rsid w:val="000E3176"/>
    <w:rsid w:val="000E33F9"/>
    <w:rsid w:val="000E3406"/>
    <w:rsid w:val="000E3451"/>
    <w:rsid w:val="000E3456"/>
    <w:rsid w:val="000E3620"/>
    <w:rsid w:val="000E3811"/>
    <w:rsid w:val="000E39A6"/>
    <w:rsid w:val="000E3CA7"/>
    <w:rsid w:val="000E4217"/>
    <w:rsid w:val="000E42CC"/>
    <w:rsid w:val="000E4BE1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EEF"/>
    <w:rsid w:val="000E5F00"/>
    <w:rsid w:val="000E5F5D"/>
    <w:rsid w:val="000E61C3"/>
    <w:rsid w:val="000E6301"/>
    <w:rsid w:val="000E65D5"/>
    <w:rsid w:val="000E6757"/>
    <w:rsid w:val="000E6EA5"/>
    <w:rsid w:val="000E70DF"/>
    <w:rsid w:val="000E7176"/>
    <w:rsid w:val="000E733B"/>
    <w:rsid w:val="000E790C"/>
    <w:rsid w:val="000E7BC7"/>
    <w:rsid w:val="000E7E84"/>
    <w:rsid w:val="000F01E9"/>
    <w:rsid w:val="000F02AE"/>
    <w:rsid w:val="000F0470"/>
    <w:rsid w:val="000F073E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1D"/>
    <w:rsid w:val="000F2639"/>
    <w:rsid w:val="000F2679"/>
    <w:rsid w:val="000F2A9A"/>
    <w:rsid w:val="000F2AEE"/>
    <w:rsid w:val="000F2E40"/>
    <w:rsid w:val="000F3060"/>
    <w:rsid w:val="000F3074"/>
    <w:rsid w:val="000F3257"/>
    <w:rsid w:val="000F3272"/>
    <w:rsid w:val="000F348C"/>
    <w:rsid w:val="000F3663"/>
    <w:rsid w:val="000F39A2"/>
    <w:rsid w:val="000F3AF6"/>
    <w:rsid w:val="000F3C22"/>
    <w:rsid w:val="000F3C8A"/>
    <w:rsid w:val="000F3EFE"/>
    <w:rsid w:val="000F3FC2"/>
    <w:rsid w:val="000F4235"/>
    <w:rsid w:val="000F4377"/>
    <w:rsid w:val="000F4608"/>
    <w:rsid w:val="000F4859"/>
    <w:rsid w:val="000F489F"/>
    <w:rsid w:val="000F522E"/>
    <w:rsid w:val="000F52AA"/>
    <w:rsid w:val="000F5912"/>
    <w:rsid w:val="000F59B0"/>
    <w:rsid w:val="000F5D85"/>
    <w:rsid w:val="000F5F1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825"/>
    <w:rsid w:val="000F7D57"/>
    <w:rsid w:val="000F7EF6"/>
    <w:rsid w:val="001000F8"/>
    <w:rsid w:val="001005B5"/>
    <w:rsid w:val="0010066A"/>
    <w:rsid w:val="00100821"/>
    <w:rsid w:val="00100E9A"/>
    <w:rsid w:val="00100EF4"/>
    <w:rsid w:val="001011A5"/>
    <w:rsid w:val="00101672"/>
    <w:rsid w:val="001016DC"/>
    <w:rsid w:val="0010172A"/>
    <w:rsid w:val="001019D7"/>
    <w:rsid w:val="00101A19"/>
    <w:rsid w:val="00101BD2"/>
    <w:rsid w:val="00101F50"/>
    <w:rsid w:val="00102217"/>
    <w:rsid w:val="00102580"/>
    <w:rsid w:val="001026E8"/>
    <w:rsid w:val="00102746"/>
    <w:rsid w:val="0010278C"/>
    <w:rsid w:val="0010282E"/>
    <w:rsid w:val="00102E85"/>
    <w:rsid w:val="00102FA2"/>
    <w:rsid w:val="001034E2"/>
    <w:rsid w:val="00103529"/>
    <w:rsid w:val="0010374E"/>
    <w:rsid w:val="001039A0"/>
    <w:rsid w:val="00103DD9"/>
    <w:rsid w:val="00103F21"/>
    <w:rsid w:val="00104282"/>
    <w:rsid w:val="00104313"/>
    <w:rsid w:val="00104770"/>
    <w:rsid w:val="00104904"/>
    <w:rsid w:val="00104C33"/>
    <w:rsid w:val="00104ED3"/>
    <w:rsid w:val="00105101"/>
    <w:rsid w:val="0010566E"/>
    <w:rsid w:val="00105738"/>
    <w:rsid w:val="0010598C"/>
    <w:rsid w:val="00105D95"/>
    <w:rsid w:val="00105EC8"/>
    <w:rsid w:val="00105F4F"/>
    <w:rsid w:val="00105FFD"/>
    <w:rsid w:val="0010626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0E69"/>
    <w:rsid w:val="001116A5"/>
    <w:rsid w:val="00111978"/>
    <w:rsid w:val="0011241D"/>
    <w:rsid w:val="0011249E"/>
    <w:rsid w:val="00112547"/>
    <w:rsid w:val="00112599"/>
    <w:rsid w:val="00112979"/>
    <w:rsid w:val="00112A38"/>
    <w:rsid w:val="00112B65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5D2D"/>
    <w:rsid w:val="001160EC"/>
    <w:rsid w:val="0011627C"/>
    <w:rsid w:val="00116314"/>
    <w:rsid w:val="001164DB"/>
    <w:rsid w:val="00116659"/>
    <w:rsid w:val="00116778"/>
    <w:rsid w:val="0011680B"/>
    <w:rsid w:val="00116A40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93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CD"/>
    <w:rsid w:val="001209F4"/>
    <w:rsid w:val="00120A38"/>
    <w:rsid w:val="00120B63"/>
    <w:rsid w:val="00120BF4"/>
    <w:rsid w:val="00120FA7"/>
    <w:rsid w:val="001212BE"/>
    <w:rsid w:val="00121394"/>
    <w:rsid w:val="001218C6"/>
    <w:rsid w:val="00121C77"/>
    <w:rsid w:val="00122081"/>
    <w:rsid w:val="00122092"/>
    <w:rsid w:val="0012229E"/>
    <w:rsid w:val="0012241D"/>
    <w:rsid w:val="00122A65"/>
    <w:rsid w:val="0012302E"/>
    <w:rsid w:val="0012336A"/>
    <w:rsid w:val="001234FD"/>
    <w:rsid w:val="0012382C"/>
    <w:rsid w:val="00123993"/>
    <w:rsid w:val="0012423D"/>
    <w:rsid w:val="001247E6"/>
    <w:rsid w:val="00124B54"/>
    <w:rsid w:val="00124C30"/>
    <w:rsid w:val="00124CFB"/>
    <w:rsid w:val="00124EB8"/>
    <w:rsid w:val="00125060"/>
    <w:rsid w:val="001250AB"/>
    <w:rsid w:val="001250CD"/>
    <w:rsid w:val="001250D4"/>
    <w:rsid w:val="0012517D"/>
    <w:rsid w:val="00125520"/>
    <w:rsid w:val="0012553F"/>
    <w:rsid w:val="001255A8"/>
    <w:rsid w:val="001255C2"/>
    <w:rsid w:val="00125610"/>
    <w:rsid w:val="0012566B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C75"/>
    <w:rsid w:val="00130E7E"/>
    <w:rsid w:val="001311CB"/>
    <w:rsid w:val="0013128E"/>
    <w:rsid w:val="001312C9"/>
    <w:rsid w:val="001319A0"/>
    <w:rsid w:val="00131AA5"/>
    <w:rsid w:val="00131EC6"/>
    <w:rsid w:val="00131F55"/>
    <w:rsid w:val="001325EC"/>
    <w:rsid w:val="001327D2"/>
    <w:rsid w:val="00132A22"/>
    <w:rsid w:val="00132C40"/>
    <w:rsid w:val="00132F9A"/>
    <w:rsid w:val="001332CB"/>
    <w:rsid w:val="00133541"/>
    <w:rsid w:val="0013438A"/>
    <w:rsid w:val="00134BCD"/>
    <w:rsid w:val="00134CC6"/>
    <w:rsid w:val="00134DC4"/>
    <w:rsid w:val="00134E9F"/>
    <w:rsid w:val="00134EE9"/>
    <w:rsid w:val="00135878"/>
    <w:rsid w:val="00135900"/>
    <w:rsid w:val="00135B88"/>
    <w:rsid w:val="0013600B"/>
    <w:rsid w:val="001360B5"/>
    <w:rsid w:val="001360BA"/>
    <w:rsid w:val="001362FD"/>
    <w:rsid w:val="00136556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A0"/>
    <w:rsid w:val="00140BB4"/>
    <w:rsid w:val="00140EC4"/>
    <w:rsid w:val="00141213"/>
    <w:rsid w:val="001412A6"/>
    <w:rsid w:val="00141699"/>
    <w:rsid w:val="0014179F"/>
    <w:rsid w:val="00141874"/>
    <w:rsid w:val="00141B05"/>
    <w:rsid w:val="001420E2"/>
    <w:rsid w:val="00142352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D9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DC3"/>
    <w:rsid w:val="00144F7F"/>
    <w:rsid w:val="00144F8E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2FF"/>
    <w:rsid w:val="0014636D"/>
    <w:rsid w:val="0014651A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47EE8"/>
    <w:rsid w:val="00147FFD"/>
    <w:rsid w:val="00150D34"/>
    <w:rsid w:val="00150F63"/>
    <w:rsid w:val="00150FAD"/>
    <w:rsid w:val="00150FE1"/>
    <w:rsid w:val="0015135A"/>
    <w:rsid w:val="00151365"/>
    <w:rsid w:val="00151785"/>
    <w:rsid w:val="00151A9F"/>
    <w:rsid w:val="00152234"/>
    <w:rsid w:val="0015247E"/>
    <w:rsid w:val="0015259E"/>
    <w:rsid w:val="001527D6"/>
    <w:rsid w:val="00152954"/>
    <w:rsid w:val="00152957"/>
    <w:rsid w:val="00152D0D"/>
    <w:rsid w:val="00152D40"/>
    <w:rsid w:val="00152EC3"/>
    <w:rsid w:val="001530E7"/>
    <w:rsid w:val="001534E6"/>
    <w:rsid w:val="001539E2"/>
    <w:rsid w:val="00153FAB"/>
    <w:rsid w:val="0015416B"/>
    <w:rsid w:val="00154216"/>
    <w:rsid w:val="001543A0"/>
    <w:rsid w:val="0015464C"/>
    <w:rsid w:val="001546E2"/>
    <w:rsid w:val="00154915"/>
    <w:rsid w:val="0015492F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4A4"/>
    <w:rsid w:val="001564F9"/>
    <w:rsid w:val="0015695F"/>
    <w:rsid w:val="00156990"/>
    <w:rsid w:val="001569B3"/>
    <w:rsid w:val="00156ABE"/>
    <w:rsid w:val="00157270"/>
    <w:rsid w:val="00157315"/>
    <w:rsid w:val="0015734D"/>
    <w:rsid w:val="001574AD"/>
    <w:rsid w:val="001574B9"/>
    <w:rsid w:val="00157642"/>
    <w:rsid w:val="0015777B"/>
    <w:rsid w:val="001578C8"/>
    <w:rsid w:val="0015792A"/>
    <w:rsid w:val="00157ABE"/>
    <w:rsid w:val="00157C63"/>
    <w:rsid w:val="00157E4A"/>
    <w:rsid w:val="00157F5E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6FC"/>
    <w:rsid w:val="00161701"/>
    <w:rsid w:val="0016178F"/>
    <w:rsid w:val="0016183E"/>
    <w:rsid w:val="00161CB5"/>
    <w:rsid w:val="00161CEE"/>
    <w:rsid w:val="00161D09"/>
    <w:rsid w:val="001626ED"/>
    <w:rsid w:val="001629D9"/>
    <w:rsid w:val="00162A87"/>
    <w:rsid w:val="00162A8C"/>
    <w:rsid w:val="00162BFE"/>
    <w:rsid w:val="00162E09"/>
    <w:rsid w:val="00163196"/>
    <w:rsid w:val="001631E6"/>
    <w:rsid w:val="0016322E"/>
    <w:rsid w:val="00163497"/>
    <w:rsid w:val="0016365F"/>
    <w:rsid w:val="0016379F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B0"/>
    <w:rsid w:val="001655C0"/>
    <w:rsid w:val="00165903"/>
    <w:rsid w:val="00165AF4"/>
    <w:rsid w:val="00165FF8"/>
    <w:rsid w:val="00166231"/>
    <w:rsid w:val="0016633B"/>
    <w:rsid w:val="0016655F"/>
    <w:rsid w:val="001669F7"/>
    <w:rsid w:val="00166EF3"/>
    <w:rsid w:val="0016714D"/>
    <w:rsid w:val="00167230"/>
    <w:rsid w:val="00167259"/>
    <w:rsid w:val="00167435"/>
    <w:rsid w:val="001675B1"/>
    <w:rsid w:val="00167650"/>
    <w:rsid w:val="001676F0"/>
    <w:rsid w:val="00167E5E"/>
    <w:rsid w:val="0017007D"/>
    <w:rsid w:val="0017008A"/>
    <w:rsid w:val="0017025C"/>
    <w:rsid w:val="001703A0"/>
    <w:rsid w:val="001704D0"/>
    <w:rsid w:val="001705B0"/>
    <w:rsid w:val="00170A62"/>
    <w:rsid w:val="00170B48"/>
    <w:rsid w:val="00170E99"/>
    <w:rsid w:val="00170F89"/>
    <w:rsid w:val="00171049"/>
    <w:rsid w:val="00171225"/>
    <w:rsid w:val="00171264"/>
    <w:rsid w:val="00171341"/>
    <w:rsid w:val="001713EE"/>
    <w:rsid w:val="00171690"/>
    <w:rsid w:val="0017196B"/>
    <w:rsid w:val="00172199"/>
    <w:rsid w:val="001721A7"/>
    <w:rsid w:val="00172290"/>
    <w:rsid w:val="001723E7"/>
    <w:rsid w:val="00172F31"/>
    <w:rsid w:val="001730DE"/>
    <w:rsid w:val="001732C7"/>
    <w:rsid w:val="00173360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566"/>
    <w:rsid w:val="0017595D"/>
    <w:rsid w:val="00175993"/>
    <w:rsid w:val="00175E5A"/>
    <w:rsid w:val="00176309"/>
    <w:rsid w:val="00176481"/>
    <w:rsid w:val="001764AE"/>
    <w:rsid w:val="0017688F"/>
    <w:rsid w:val="00176D24"/>
    <w:rsid w:val="00176F37"/>
    <w:rsid w:val="001771DE"/>
    <w:rsid w:val="0017754D"/>
    <w:rsid w:val="00177BB1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216"/>
    <w:rsid w:val="00182395"/>
    <w:rsid w:val="00182464"/>
    <w:rsid w:val="00182844"/>
    <w:rsid w:val="001829B5"/>
    <w:rsid w:val="00182A3E"/>
    <w:rsid w:val="00182DF6"/>
    <w:rsid w:val="00182F51"/>
    <w:rsid w:val="00182F8F"/>
    <w:rsid w:val="00182FC2"/>
    <w:rsid w:val="00183146"/>
    <w:rsid w:val="00183154"/>
    <w:rsid w:val="0018326F"/>
    <w:rsid w:val="0018336E"/>
    <w:rsid w:val="001833A6"/>
    <w:rsid w:val="001836BB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8AE"/>
    <w:rsid w:val="00186962"/>
    <w:rsid w:val="00186985"/>
    <w:rsid w:val="00186B48"/>
    <w:rsid w:val="00186B69"/>
    <w:rsid w:val="00186DD6"/>
    <w:rsid w:val="001871F9"/>
    <w:rsid w:val="00187327"/>
    <w:rsid w:val="00187508"/>
    <w:rsid w:val="00187D86"/>
    <w:rsid w:val="00190271"/>
    <w:rsid w:val="00190522"/>
    <w:rsid w:val="0019085A"/>
    <w:rsid w:val="00190EC5"/>
    <w:rsid w:val="00191009"/>
    <w:rsid w:val="00191030"/>
    <w:rsid w:val="00191144"/>
    <w:rsid w:val="001912A1"/>
    <w:rsid w:val="00191303"/>
    <w:rsid w:val="001917F4"/>
    <w:rsid w:val="0019196D"/>
    <w:rsid w:val="00191A11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5FC"/>
    <w:rsid w:val="00194629"/>
    <w:rsid w:val="00194659"/>
    <w:rsid w:val="00194670"/>
    <w:rsid w:val="00194677"/>
    <w:rsid w:val="00194692"/>
    <w:rsid w:val="00194810"/>
    <w:rsid w:val="00194BB6"/>
    <w:rsid w:val="00195163"/>
    <w:rsid w:val="0019541F"/>
    <w:rsid w:val="0019543D"/>
    <w:rsid w:val="0019545D"/>
    <w:rsid w:val="0019578A"/>
    <w:rsid w:val="00195FC8"/>
    <w:rsid w:val="001960D4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5F"/>
    <w:rsid w:val="001A0F68"/>
    <w:rsid w:val="001A1019"/>
    <w:rsid w:val="001A1143"/>
    <w:rsid w:val="001A13DD"/>
    <w:rsid w:val="001A1A55"/>
    <w:rsid w:val="001A1DD3"/>
    <w:rsid w:val="001A1DE9"/>
    <w:rsid w:val="001A1F58"/>
    <w:rsid w:val="001A2025"/>
    <w:rsid w:val="001A2300"/>
    <w:rsid w:val="001A26D8"/>
    <w:rsid w:val="001A27FD"/>
    <w:rsid w:val="001A2881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366"/>
    <w:rsid w:val="001A5A00"/>
    <w:rsid w:val="001A5A35"/>
    <w:rsid w:val="001A5AE9"/>
    <w:rsid w:val="001A5DFD"/>
    <w:rsid w:val="001A5F1D"/>
    <w:rsid w:val="001A623F"/>
    <w:rsid w:val="001A66EA"/>
    <w:rsid w:val="001A6769"/>
    <w:rsid w:val="001A69B6"/>
    <w:rsid w:val="001A6C58"/>
    <w:rsid w:val="001A6CDD"/>
    <w:rsid w:val="001A6D25"/>
    <w:rsid w:val="001A7112"/>
    <w:rsid w:val="001A724D"/>
    <w:rsid w:val="001A74B7"/>
    <w:rsid w:val="001A7558"/>
    <w:rsid w:val="001A7714"/>
    <w:rsid w:val="001A7994"/>
    <w:rsid w:val="001A7F31"/>
    <w:rsid w:val="001B0684"/>
    <w:rsid w:val="001B09FB"/>
    <w:rsid w:val="001B0A43"/>
    <w:rsid w:val="001B0A9E"/>
    <w:rsid w:val="001B0B19"/>
    <w:rsid w:val="001B0D1E"/>
    <w:rsid w:val="001B0E99"/>
    <w:rsid w:val="001B1780"/>
    <w:rsid w:val="001B1B16"/>
    <w:rsid w:val="001B1C88"/>
    <w:rsid w:val="001B1DEB"/>
    <w:rsid w:val="001B1EF3"/>
    <w:rsid w:val="001B2394"/>
    <w:rsid w:val="001B2865"/>
    <w:rsid w:val="001B2951"/>
    <w:rsid w:val="001B2A12"/>
    <w:rsid w:val="001B2B07"/>
    <w:rsid w:val="001B2D00"/>
    <w:rsid w:val="001B2D57"/>
    <w:rsid w:val="001B2DED"/>
    <w:rsid w:val="001B2E45"/>
    <w:rsid w:val="001B2E60"/>
    <w:rsid w:val="001B2FA3"/>
    <w:rsid w:val="001B33E2"/>
    <w:rsid w:val="001B4611"/>
    <w:rsid w:val="001B48C7"/>
    <w:rsid w:val="001B4927"/>
    <w:rsid w:val="001B4A78"/>
    <w:rsid w:val="001B4C5B"/>
    <w:rsid w:val="001B4EAB"/>
    <w:rsid w:val="001B4EC0"/>
    <w:rsid w:val="001B503B"/>
    <w:rsid w:val="001B52AB"/>
    <w:rsid w:val="001B5643"/>
    <w:rsid w:val="001B568F"/>
    <w:rsid w:val="001B5780"/>
    <w:rsid w:val="001B5822"/>
    <w:rsid w:val="001B5C3C"/>
    <w:rsid w:val="001B5C85"/>
    <w:rsid w:val="001B5C96"/>
    <w:rsid w:val="001B5FD9"/>
    <w:rsid w:val="001B6B9D"/>
    <w:rsid w:val="001B6BF8"/>
    <w:rsid w:val="001B6CF1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172"/>
    <w:rsid w:val="001C02DE"/>
    <w:rsid w:val="001C0400"/>
    <w:rsid w:val="001C0772"/>
    <w:rsid w:val="001C07C6"/>
    <w:rsid w:val="001C0B84"/>
    <w:rsid w:val="001C0C72"/>
    <w:rsid w:val="001C0D07"/>
    <w:rsid w:val="001C0F14"/>
    <w:rsid w:val="001C17D1"/>
    <w:rsid w:val="001C1D6B"/>
    <w:rsid w:val="001C1D9D"/>
    <w:rsid w:val="001C1DAA"/>
    <w:rsid w:val="001C1DAF"/>
    <w:rsid w:val="001C1EDC"/>
    <w:rsid w:val="001C1F4C"/>
    <w:rsid w:val="001C226B"/>
    <w:rsid w:val="001C26F8"/>
    <w:rsid w:val="001C2C66"/>
    <w:rsid w:val="001C2DE0"/>
    <w:rsid w:val="001C3014"/>
    <w:rsid w:val="001C3379"/>
    <w:rsid w:val="001C37CA"/>
    <w:rsid w:val="001C39D0"/>
    <w:rsid w:val="001C3AFE"/>
    <w:rsid w:val="001C3BB2"/>
    <w:rsid w:val="001C3E3E"/>
    <w:rsid w:val="001C40EA"/>
    <w:rsid w:val="001C4161"/>
    <w:rsid w:val="001C4634"/>
    <w:rsid w:val="001C4F22"/>
    <w:rsid w:val="001C531C"/>
    <w:rsid w:val="001C5557"/>
    <w:rsid w:val="001C5604"/>
    <w:rsid w:val="001C5659"/>
    <w:rsid w:val="001C5C4F"/>
    <w:rsid w:val="001C5D92"/>
    <w:rsid w:val="001C6375"/>
    <w:rsid w:val="001C664C"/>
    <w:rsid w:val="001C681B"/>
    <w:rsid w:val="001C695D"/>
    <w:rsid w:val="001C696F"/>
    <w:rsid w:val="001C6A10"/>
    <w:rsid w:val="001C6CCC"/>
    <w:rsid w:val="001C6FA5"/>
    <w:rsid w:val="001C700E"/>
    <w:rsid w:val="001C7367"/>
    <w:rsid w:val="001C765D"/>
    <w:rsid w:val="001C76A3"/>
    <w:rsid w:val="001C7B50"/>
    <w:rsid w:val="001C7B93"/>
    <w:rsid w:val="001C7C87"/>
    <w:rsid w:val="001C7DBE"/>
    <w:rsid w:val="001D00F9"/>
    <w:rsid w:val="001D0943"/>
    <w:rsid w:val="001D0AC5"/>
    <w:rsid w:val="001D0B74"/>
    <w:rsid w:val="001D0BB3"/>
    <w:rsid w:val="001D0EA4"/>
    <w:rsid w:val="001D13CA"/>
    <w:rsid w:val="001D1AFA"/>
    <w:rsid w:val="001D1CAF"/>
    <w:rsid w:val="001D1DA9"/>
    <w:rsid w:val="001D1E5C"/>
    <w:rsid w:val="001D1E70"/>
    <w:rsid w:val="001D1E81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706"/>
    <w:rsid w:val="001D4A95"/>
    <w:rsid w:val="001D4C97"/>
    <w:rsid w:val="001D4D40"/>
    <w:rsid w:val="001D5109"/>
    <w:rsid w:val="001D5399"/>
    <w:rsid w:val="001D54AF"/>
    <w:rsid w:val="001D55AE"/>
    <w:rsid w:val="001D5825"/>
    <w:rsid w:val="001D5B04"/>
    <w:rsid w:val="001D606A"/>
    <w:rsid w:val="001D6248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2A2"/>
    <w:rsid w:val="001E06AE"/>
    <w:rsid w:val="001E0B08"/>
    <w:rsid w:val="001E0D56"/>
    <w:rsid w:val="001E0D94"/>
    <w:rsid w:val="001E0F53"/>
    <w:rsid w:val="001E1273"/>
    <w:rsid w:val="001E1326"/>
    <w:rsid w:val="001E17B4"/>
    <w:rsid w:val="001E17DF"/>
    <w:rsid w:val="001E19B0"/>
    <w:rsid w:val="001E1A8B"/>
    <w:rsid w:val="001E1D30"/>
    <w:rsid w:val="001E2595"/>
    <w:rsid w:val="001E2B1E"/>
    <w:rsid w:val="001E318D"/>
    <w:rsid w:val="001E32C6"/>
    <w:rsid w:val="001E33B1"/>
    <w:rsid w:val="001E345A"/>
    <w:rsid w:val="001E346C"/>
    <w:rsid w:val="001E34B2"/>
    <w:rsid w:val="001E365F"/>
    <w:rsid w:val="001E381B"/>
    <w:rsid w:val="001E398D"/>
    <w:rsid w:val="001E3B71"/>
    <w:rsid w:val="001E40D2"/>
    <w:rsid w:val="001E45F1"/>
    <w:rsid w:val="001E4792"/>
    <w:rsid w:val="001E4CE8"/>
    <w:rsid w:val="001E4E6F"/>
    <w:rsid w:val="001E5048"/>
    <w:rsid w:val="001E514B"/>
    <w:rsid w:val="001E5369"/>
    <w:rsid w:val="001E53D4"/>
    <w:rsid w:val="001E55E8"/>
    <w:rsid w:val="001E5A41"/>
    <w:rsid w:val="001E5FF4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AD7"/>
    <w:rsid w:val="001E7C52"/>
    <w:rsid w:val="001E7E74"/>
    <w:rsid w:val="001F00C2"/>
    <w:rsid w:val="001F02AE"/>
    <w:rsid w:val="001F0448"/>
    <w:rsid w:val="001F046A"/>
    <w:rsid w:val="001F0994"/>
    <w:rsid w:val="001F0B36"/>
    <w:rsid w:val="001F0C30"/>
    <w:rsid w:val="001F0E92"/>
    <w:rsid w:val="001F0FC5"/>
    <w:rsid w:val="001F10CC"/>
    <w:rsid w:val="001F1215"/>
    <w:rsid w:val="001F1230"/>
    <w:rsid w:val="001F14F2"/>
    <w:rsid w:val="001F17B3"/>
    <w:rsid w:val="001F1879"/>
    <w:rsid w:val="001F1DA2"/>
    <w:rsid w:val="001F1E1E"/>
    <w:rsid w:val="001F1F57"/>
    <w:rsid w:val="001F2188"/>
    <w:rsid w:val="001F2747"/>
    <w:rsid w:val="001F2864"/>
    <w:rsid w:val="001F2BD0"/>
    <w:rsid w:val="001F2E65"/>
    <w:rsid w:val="001F3583"/>
    <w:rsid w:val="001F3C30"/>
    <w:rsid w:val="001F3C67"/>
    <w:rsid w:val="001F3EB2"/>
    <w:rsid w:val="001F429D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899"/>
    <w:rsid w:val="001F7909"/>
    <w:rsid w:val="001F7BC6"/>
    <w:rsid w:val="001F7DFF"/>
    <w:rsid w:val="00200022"/>
    <w:rsid w:val="002001F3"/>
    <w:rsid w:val="002004E8"/>
    <w:rsid w:val="00200AC9"/>
    <w:rsid w:val="0020100B"/>
    <w:rsid w:val="002012CF"/>
    <w:rsid w:val="00201688"/>
    <w:rsid w:val="002019CB"/>
    <w:rsid w:val="002019EE"/>
    <w:rsid w:val="00201E12"/>
    <w:rsid w:val="00201F40"/>
    <w:rsid w:val="00202402"/>
    <w:rsid w:val="00202445"/>
    <w:rsid w:val="00202639"/>
    <w:rsid w:val="00202B5B"/>
    <w:rsid w:val="00202B75"/>
    <w:rsid w:val="00202F2C"/>
    <w:rsid w:val="0020320A"/>
    <w:rsid w:val="00203531"/>
    <w:rsid w:val="002039BB"/>
    <w:rsid w:val="00203D20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4FB9"/>
    <w:rsid w:val="00204FC7"/>
    <w:rsid w:val="0020502E"/>
    <w:rsid w:val="0020519B"/>
    <w:rsid w:val="002054CA"/>
    <w:rsid w:val="0020565E"/>
    <w:rsid w:val="002056A3"/>
    <w:rsid w:val="002056F2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6FAC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59B"/>
    <w:rsid w:val="00210723"/>
    <w:rsid w:val="00210883"/>
    <w:rsid w:val="0021094A"/>
    <w:rsid w:val="00210AC9"/>
    <w:rsid w:val="00211234"/>
    <w:rsid w:val="0021158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022"/>
    <w:rsid w:val="002123D7"/>
    <w:rsid w:val="00212543"/>
    <w:rsid w:val="0021287A"/>
    <w:rsid w:val="00212C36"/>
    <w:rsid w:val="00212D13"/>
    <w:rsid w:val="00212D1A"/>
    <w:rsid w:val="00212D82"/>
    <w:rsid w:val="0021325C"/>
    <w:rsid w:val="00213381"/>
    <w:rsid w:val="0021370D"/>
    <w:rsid w:val="00213A4A"/>
    <w:rsid w:val="00213B7C"/>
    <w:rsid w:val="00213EB3"/>
    <w:rsid w:val="00214130"/>
    <w:rsid w:val="00214183"/>
    <w:rsid w:val="0021459F"/>
    <w:rsid w:val="00214873"/>
    <w:rsid w:val="002149A2"/>
    <w:rsid w:val="00214A72"/>
    <w:rsid w:val="00214C06"/>
    <w:rsid w:val="00214C6E"/>
    <w:rsid w:val="00214E30"/>
    <w:rsid w:val="00214F22"/>
    <w:rsid w:val="00215872"/>
    <w:rsid w:val="0021593C"/>
    <w:rsid w:val="00215A34"/>
    <w:rsid w:val="00215A5D"/>
    <w:rsid w:val="00216209"/>
    <w:rsid w:val="00216261"/>
    <w:rsid w:val="002162A4"/>
    <w:rsid w:val="002162A6"/>
    <w:rsid w:val="0021638A"/>
    <w:rsid w:val="002163CA"/>
    <w:rsid w:val="002164AC"/>
    <w:rsid w:val="002164C4"/>
    <w:rsid w:val="00216625"/>
    <w:rsid w:val="00216B27"/>
    <w:rsid w:val="00216E5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74B"/>
    <w:rsid w:val="00221AA9"/>
    <w:rsid w:val="00221FBC"/>
    <w:rsid w:val="00222433"/>
    <w:rsid w:val="002224AF"/>
    <w:rsid w:val="002224EB"/>
    <w:rsid w:val="00222B85"/>
    <w:rsid w:val="00222C2D"/>
    <w:rsid w:val="00222C32"/>
    <w:rsid w:val="00223114"/>
    <w:rsid w:val="00223149"/>
    <w:rsid w:val="00223727"/>
    <w:rsid w:val="00223DB8"/>
    <w:rsid w:val="00223F0F"/>
    <w:rsid w:val="00224189"/>
    <w:rsid w:val="002241E8"/>
    <w:rsid w:val="00224433"/>
    <w:rsid w:val="00224481"/>
    <w:rsid w:val="00224937"/>
    <w:rsid w:val="00224D20"/>
    <w:rsid w:val="00224D33"/>
    <w:rsid w:val="00224DF6"/>
    <w:rsid w:val="00224EDB"/>
    <w:rsid w:val="00225003"/>
    <w:rsid w:val="002250B5"/>
    <w:rsid w:val="0022548A"/>
    <w:rsid w:val="0022570E"/>
    <w:rsid w:val="002259C4"/>
    <w:rsid w:val="00225D07"/>
    <w:rsid w:val="00225D32"/>
    <w:rsid w:val="0022614A"/>
    <w:rsid w:val="002261AC"/>
    <w:rsid w:val="00226538"/>
    <w:rsid w:val="002268D5"/>
    <w:rsid w:val="00226B7A"/>
    <w:rsid w:val="00226E4A"/>
    <w:rsid w:val="00226F0F"/>
    <w:rsid w:val="002271C3"/>
    <w:rsid w:val="002272B2"/>
    <w:rsid w:val="002273D1"/>
    <w:rsid w:val="00227564"/>
    <w:rsid w:val="00227766"/>
    <w:rsid w:val="00227C40"/>
    <w:rsid w:val="00227D0F"/>
    <w:rsid w:val="00227E73"/>
    <w:rsid w:val="00230147"/>
    <w:rsid w:val="002302C7"/>
    <w:rsid w:val="002304F9"/>
    <w:rsid w:val="00230639"/>
    <w:rsid w:val="00230783"/>
    <w:rsid w:val="00230CC0"/>
    <w:rsid w:val="00230D88"/>
    <w:rsid w:val="002310C6"/>
    <w:rsid w:val="002313CC"/>
    <w:rsid w:val="00231511"/>
    <w:rsid w:val="00231569"/>
    <w:rsid w:val="00231751"/>
    <w:rsid w:val="0023176F"/>
    <w:rsid w:val="002317F3"/>
    <w:rsid w:val="00231EAE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539"/>
    <w:rsid w:val="0023387C"/>
    <w:rsid w:val="00233B5B"/>
    <w:rsid w:val="00233DB4"/>
    <w:rsid w:val="00233F8A"/>
    <w:rsid w:val="00234463"/>
    <w:rsid w:val="002346FD"/>
    <w:rsid w:val="002349CD"/>
    <w:rsid w:val="00234AA5"/>
    <w:rsid w:val="00234B62"/>
    <w:rsid w:val="00234C77"/>
    <w:rsid w:val="00234C9A"/>
    <w:rsid w:val="00234D20"/>
    <w:rsid w:val="00234D90"/>
    <w:rsid w:val="00234FF9"/>
    <w:rsid w:val="00235202"/>
    <w:rsid w:val="00235342"/>
    <w:rsid w:val="00235715"/>
    <w:rsid w:val="002359E6"/>
    <w:rsid w:val="00235C6A"/>
    <w:rsid w:val="00235FD4"/>
    <w:rsid w:val="00236374"/>
    <w:rsid w:val="00236529"/>
    <w:rsid w:val="002365EE"/>
    <w:rsid w:val="00236A32"/>
    <w:rsid w:val="00236E80"/>
    <w:rsid w:val="00237157"/>
    <w:rsid w:val="00237196"/>
    <w:rsid w:val="002371FD"/>
    <w:rsid w:val="00237481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A5E"/>
    <w:rsid w:val="00240B23"/>
    <w:rsid w:val="00241161"/>
    <w:rsid w:val="002411D6"/>
    <w:rsid w:val="002412C5"/>
    <w:rsid w:val="002413A4"/>
    <w:rsid w:val="0024148D"/>
    <w:rsid w:val="00241D84"/>
    <w:rsid w:val="00241E42"/>
    <w:rsid w:val="00242070"/>
    <w:rsid w:val="00242094"/>
    <w:rsid w:val="0024265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6FE"/>
    <w:rsid w:val="00244721"/>
    <w:rsid w:val="002448F5"/>
    <w:rsid w:val="00244927"/>
    <w:rsid w:val="00244986"/>
    <w:rsid w:val="00244D91"/>
    <w:rsid w:val="00244EAA"/>
    <w:rsid w:val="00244EB7"/>
    <w:rsid w:val="00244EBD"/>
    <w:rsid w:val="00244EE7"/>
    <w:rsid w:val="00244EFD"/>
    <w:rsid w:val="002450B2"/>
    <w:rsid w:val="002453D3"/>
    <w:rsid w:val="002457DB"/>
    <w:rsid w:val="0024592E"/>
    <w:rsid w:val="00245D7C"/>
    <w:rsid w:val="00245F15"/>
    <w:rsid w:val="00245F2F"/>
    <w:rsid w:val="0024600E"/>
    <w:rsid w:val="00246374"/>
    <w:rsid w:val="00246549"/>
    <w:rsid w:val="00246718"/>
    <w:rsid w:val="0024698A"/>
    <w:rsid w:val="00246AF8"/>
    <w:rsid w:val="00246DD1"/>
    <w:rsid w:val="0024700C"/>
    <w:rsid w:val="00247690"/>
    <w:rsid w:val="0024780F"/>
    <w:rsid w:val="00250184"/>
    <w:rsid w:val="0025077E"/>
    <w:rsid w:val="0025095B"/>
    <w:rsid w:val="00250BA9"/>
    <w:rsid w:val="00250BFB"/>
    <w:rsid w:val="00250C83"/>
    <w:rsid w:val="00250DED"/>
    <w:rsid w:val="00250F42"/>
    <w:rsid w:val="00250FBE"/>
    <w:rsid w:val="00250FF5"/>
    <w:rsid w:val="00251143"/>
    <w:rsid w:val="002515D7"/>
    <w:rsid w:val="00251737"/>
    <w:rsid w:val="0025196B"/>
    <w:rsid w:val="00251A3C"/>
    <w:rsid w:val="0025243D"/>
    <w:rsid w:val="00252516"/>
    <w:rsid w:val="002526CF"/>
    <w:rsid w:val="0025279C"/>
    <w:rsid w:val="002527F1"/>
    <w:rsid w:val="002528E6"/>
    <w:rsid w:val="00253713"/>
    <w:rsid w:val="00253EA0"/>
    <w:rsid w:val="0025458D"/>
    <w:rsid w:val="00254B82"/>
    <w:rsid w:val="00254DD8"/>
    <w:rsid w:val="00254FC1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B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597"/>
    <w:rsid w:val="002606AC"/>
    <w:rsid w:val="002607D0"/>
    <w:rsid w:val="00260932"/>
    <w:rsid w:val="00260B16"/>
    <w:rsid w:val="00260C53"/>
    <w:rsid w:val="00260D02"/>
    <w:rsid w:val="00260D0B"/>
    <w:rsid w:val="00260D0F"/>
    <w:rsid w:val="00260DC7"/>
    <w:rsid w:val="00260DE4"/>
    <w:rsid w:val="00260E9F"/>
    <w:rsid w:val="00260F97"/>
    <w:rsid w:val="00261403"/>
    <w:rsid w:val="00261C1E"/>
    <w:rsid w:val="00261C9D"/>
    <w:rsid w:val="00261E63"/>
    <w:rsid w:val="00261F82"/>
    <w:rsid w:val="00262750"/>
    <w:rsid w:val="00262B60"/>
    <w:rsid w:val="00262B97"/>
    <w:rsid w:val="00262DBF"/>
    <w:rsid w:val="00262DFB"/>
    <w:rsid w:val="00262F66"/>
    <w:rsid w:val="00263383"/>
    <w:rsid w:val="002633F3"/>
    <w:rsid w:val="002636AA"/>
    <w:rsid w:val="00263A20"/>
    <w:rsid w:val="00263A84"/>
    <w:rsid w:val="00263B2C"/>
    <w:rsid w:val="00263FCE"/>
    <w:rsid w:val="00264152"/>
    <w:rsid w:val="0026420D"/>
    <w:rsid w:val="0026433C"/>
    <w:rsid w:val="002646BD"/>
    <w:rsid w:val="00265067"/>
    <w:rsid w:val="0026544D"/>
    <w:rsid w:val="00265600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269"/>
    <w:rsid w:val="00267328"/>
    <w:rsid w:val="002675DA"/>
    <w:rsid w:val="0026777E"/>
    <w:rsid w:val="00267866"/>
    <w:rsid w:val="00267B92"/>
    <w:rsid w:val="00267C86"/>
    <w:rsid w:val="00267E34"/>
    <w:rsid w:val="00267F25"/>
    <w:rsid w:val="0027014C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218"/>
    <w:rsid w:val="002744BB"/>
    <w:rsid w:val="002748AF"/>
    <w:rsid w:val="0027493C"/>
    <w:rsid w:val="00274AA3"/>
    <w:rsid w:val="00274AD3"/>
    <w:rsid w:val="00274C27"/>
    <w:rsid w:val="002754ED"/>
    <w:rsid w:val="002756EA"/>
    <w:rsid w:val="00275B76"/>
    <w:rsid w:val="00275DAE"/>
    <w:rsid w:val="00276083"/>
    <w:rsid w:val="002760C4"/>
    <w:rsid w:val="00276316"/>
    <w:rsid w:val="00276436"/>
    <w:rsid w:val="0027650F"/>
    <w:rsid w:val="00276601"/>
    <w:rsid w:val="00276837"/>
    <w:rsid w:val="00276936"/>
    <w:rsid w:val="002769E8"/>
    <w:rsid w:val="00276A24"/>
    <w:rsid w:val="00276A77"/>
    <w:rsid w:val="00276AE7"/>
    <w:rsid w:val="00276C42"/>
    <w:rsid w:val="00276C8B"/>
    <w:rsid w:val="00276D5A"/>
    <w:rsid w:val="002800D6"/>
    <w:rsid w:val="0028035B"/>
    <w:rsid w:val="002803AF"/>
    <w:rsid w:val="002806EA"/>
    <w:rsid w:val="0028082F"/>
    <w:rsid w:val="00280C33"/>
    <w:rsid w:val="00280CA2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E5F"/>
    <w:rsid w:val="00283F25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CE2"/>
    <w:rsid w:val="00285DB1"/>
    <w:rsid w:val="00285E22"/>
    <w:rsid w:val="00286480"/>
    <w:rsid w:val="0028666E"/>
    <w:rsid w:val="00286814"/>
    <w:rsid w:val="0028681E"/>
    <w:rsid w:val="00286900"/>
    <w:rsid w:val="00286C0B"/>
    <w:rsid w:val="00286F85"/>
    <w:rsid w:val="00287215"/>
    <w:rsid w:val="002878B1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95E"/>
    <w:rsid w:val="00293A4D"/>
    <w:rsid w:val="00293C53"/>
    <w:rsid w:val="0029433B"/>
    <w:rsid w:val="00294750"/>
    <w:rsid w:val="002948FF"/>
    <w:rsid w:val="00294A5D"/>
    <w:rsid w:val="00294B83"/>
    <w:rsid w:val="00294F56"/>
    <w:rsid w:val="002952F9"/>
    <w:rsid w:val="00295617"/>
    <w:rsid w:val="002958C5"/>
    <w:rsid w:val="00295B2B"/>
    <w:rsid w:val="00295BB3"/>
    <w:rsid w:val="00295E93"/>
    <w:rsid w:val="00295EE3"/>
    <w:rsid w:val="00295FBB"/>
    <w:rsid w:val="0029614A"/>
    <w:rsid w:val="002965A9"/>
    <w:rsid w:val="00296775"/>
    <w:rsid w:val="002967D0"/>
    <w:rsid w:val="00296B78"/>
    <w:rsid w:val="00296DCD"/>
    <w:rsid w:val="00297003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134"/>
    <w:rsid w:val="002A027A"/>
    <w:rsid w:val="002A02C8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2CF3"/>
    <w:rsid w:val="002A3143"/>
    <w:rsid w:val="002A3209"/>
    <w:rsid w:val="002A3354"/>
    <w:rsid w:val="002A3933"/>
    <w:rsid w:val="002A3A8C"/>
    <w:rsid w:val="002A3D01"/>
    <w:rsid w:val="002A3EF4"/>
    <w:rsid w:val="002A40EA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966"/>
    <w:rsid w:val="002A6BFE"/>
    <w:rsid w:val="002A6CC1"/>
    <w:rsid w:val="002A6DC7"/>
    <w:rsid w:val="002A705F"/>
    <w:rsid w:val="002A7678"/>
    <w:rsid w:val="002A7715"/>
    <w:rsid w:val="002A7747"/>
    <w:rsid w:val="002B00CC"/>
    <w:rsid w:val="002B0329"/>
    <w:rsid w:val="002B03DF"/>
    <w:rsid w:val="002B04F2"/>
    <w:rsid w:val="002B06A7"/>
    <w:rsid w:val="002B07C0"/>
    <w:rsid w:val="002B0F62"/>
    <w:rsid w:val="002B0F99"/>
    <w:rsid w:val="002B169A"/>
    <w:rsid w:val="002B18EB"/>
    <w:rsid w:val="002B1B78"/>
    <w:rsid w:val="002B1BDE"/>
    <w:rsid w:val="002B1CD5"/>
    <w:rsid w:val="002B1D1C"/>
    <w:rsid w:val="002B1E32"/>
    <w:rsid w:val="002B1EB8"/>
    <w:rsid w:val="002B1FAD"/>
    <w:rsid w:val="002B1FEB"/>
    <w:rsid w:val="002B2092"/>
    <w:rsid w:val="002B20F1"/>
    <w:rsid w:val="002B2138"/>
    <w:rsid w:val="002B2159"/>
    <w:rsid w:val="002B2371"/>
    <w:rsid w:val="002B2513"/>
    <w:rsid w:val="002B25E1"/>
    <w:rsid w:val="002B272E"/>
    <w:rsid w:val="002B29D2"/>
    <w:rsid w:val="002B29E0"/>
    <w:rsid w:val="002B2F28"/>
    <w:rsid w:val="002B32D5"/>
    <w:rsid w:val="002B3546"/>
    <w:rsid w:val="002B3D0F"/>
    <w:rsid w:val="002B42DB"/>
    <w:rsid w:val="002B456A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5FA3"/>
    <w:rsid w:val="002B6349"/>
    <w:rsid w:val="002B6355"/>
    <w:rsid w:val="002B6419"/>
    <w:rsid w:val="002B656C"/>
    <w:rsid w:val="002B672B"/>
    <w:rsid w:val="002B68C9"/>
    <w:rsid w:val="002B6AFF"/>
    <w:rsid w:val="002B6C9C"/>
    <w:rsid w:val="002B6FCF"/>
    <w:rsid w:val="002B70B7"/>
    <w:rsid w:val="002B7232"/>
    <w:rsid w:val="002B7454"/>
    <w:rsid w:val="002B758A"/>
    <w:rsid w:val="002B778B"/>
    <w:rsid w:val="002B795A"/>
    <w:rsid w:val="002B7B99"/>
    <w:rsid w:val="002B7BBC"/>
    <w:rsid w:val="002B7CF1"/>
    <w:rsid w:val="002B7DC0"/>
    <w:rsid w:val="002C0726"/>
    <w:rsid w:val="002C07C2"/>
    <w:rsid w:val="002C0A8B"/>
    <w:rsid w:val="002C0CD4"/>
    <w:rsid w:val="002C0CD8"/>
    <w:rsid w:val="002C1069"/>
    <w:rsid w:val="002C13D6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9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1C7"/>
    <w:rsid w:val="002C461F"/>
    <w:rsid w:val="002C481B"/>
    <w:rsid w:val="002C486C"/>
    <w:rsid w:val="002C493D"/>
    <w:rsid w:val="002C4D8E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3C9"/>
    <w:rsid w:val="002C75AE"/>
    <w:rsid w:val="002C764F"/>
    <w:rsid w:val="002C78C4"/>
    <w:rsid w:val="002C7965"/>
    <w:rsid w:val="002C7A4F"/>
    <w:rsid w:val="002C7ACF"/>
    <w:rsid w:val="002C7B7D"/>
    <w:rsid w:val="002D023E"/>
    <w:rsid w:val="002D03BE"/>
    <w:rsid w:val="002D0755"/>
    <w:rsid w:val="002D075F"/>
    <w:rsid w:val="002D0ADE"/>
    <w:rsid w:val="002D0EB3"/>
    <w:rsid w:val="002D1003"/>
    <w:rsid w:val="002D115C"/>
    <w:rsid w:val="002D1211"/>
    <w:rsid w:val="002D1598"/>
    <w:rsid w:val="002D18AE"/>
    <w:rsid w:val="002D1B7D"/>
    <w:rsid w:val="002D1D2C"/>
    <w:rsid w:val="002D1E00"/>
    <w:rsid w:val="002D1F20"/>
    <w:rsid w:val="002D1FAE"/>
    <w:rsid w:val="002D2163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2E00"/>
    <w:rsid w:val="002D2FA2"/>
    <w:rsid w:val="002D3060"/>
    <w:rsid w:val="002D3317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427"/>
    <w:rsid w:val="002D4648"/>
    <w:rsid w:val="002D49B6"/>
    <w:rsid w:val="002D4D6E"/>
    <w:rsid w:val="002D4E3B"/>
    <w:rsid w:val="002D4EA8"/>
    <w:rsid w:val="002D4FBE"/>
    <w:rsid w:val="002D547F"/>
    <w:rsid w:val="002D55EC"/>
    <w:rsid w:val="002D5907"/>
    <w:rsid w:val="002D5A45"/>
    <w:rsid w:val="002D5C09"/>
    <w:rsid w:val="002D64A3"/>
    <w:rsid w:val="002D6758"/>
    <w:rsid w:val="002D69AA"/>
    <w:rsid w:val="002D6A59"/>
    <w:rsid w:val="002D6C86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5C"/>
    <w:rsid w:val="002E046E"/>
    <w:rsid w:val="002E04DD"/>
    <w:rsid w:val="002E0557"/>
    <w:rsid w:val="002E0CD0"/>
    <w:rsid w:val="002E0F5B"/>
    <w:rsid w:val="002E1143"/>
    <w:rsid w:val="002E15F3"/>
    <w:rsid w:val="002E1AC5"/>
    <w:rsid w:val="002E1B47"/>
    <w:rsid w:val="002E1B68"/>
    <w:rsid w:val="002E1BA9"/>
    <w:rsid w:val="002E1E09"/>
    <w:rsid w:val="002E1E43"/>
    <w:rsid w:val="002E1FD1"/>
    <w:rsid w:val="002E22AF"/>
    <w:rsid w:val="002E22D1"/>
    <w:rsid w:val="002E25F6"/>
    <w:rsid w:val="002E28DC"/>
    <w:rsid w:val="002E2BDB"/>
    <w:rsid w:val="002E2D0C"/>
    <w:rsid w:val="002E2D74"/>
    <w:rsid w:val="002E33D0"/>
    <w:rsid w:val="002E33F8"/>
    <w:rsid w:val="002E3540"/>
    <w:rsid w:val="002E36F9"/>
    <w:rsid w:val="002E38AE"/>
    <w:rsid w:val="002E3A12"/>
    <w:rsid w:val="002E3B09"/>
    <w:rsid w:val="002E3ED0"/>
    <w:rsid w:val="002E411C"/>
    <w:rsid w:val="002E4339"/>
    <w:rsid w:val="002E43F5"/>
    <w:rsid w:val="002E44DE"/>
    <w:rsid w:val="002E45EC"/>
    <w:rsid w:val="002E48BC"/>
    <w:rsid w:val="002E48BE"/>
    <w:rsid w:val="002E49F5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3E"/>
    <w:rsid w:val="002E727B"/>
    <w:rsid w:val="002E7301"/>
    <w:rsid w:val="002E75B3"/>
    <w:rsid w:val="002E75F1"/>
    <w:rsid w:val="002E776A"/>
    <w:rsid w:val="002E795F"/>
    <w:rsid w:val="002E7A3B"/>
    <w:rsid w:val="002E7B0F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E62"/>
    <w:rsid w:val="002F1F2E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472"/>
    <w:rsid w:val="002F5567"/>
    <w:rsid w:val="002F58B8"/>
    <w:rsid w:val="002F5A62"/>
    <w:rsid w:val="002F64F2"/>
    <w:rsid w:val="002F66F1"/>
    <w:rsid w:val="002F6CD1"/>
    <w:rsid w:val="002F6D39"/>
    <w:rsid w:val="002F6DEF"/>
    <w:rsid w:val="002F7076"/>
    <w:rsid w:val="002F71F2"/>
    <w:rsid w:val="002F7504"/>
    <w:rsid w:val="002F7597"/>
    <w:rsid w:val="002F7669"/>
    <w:rsid w:val="002F78D0"/>
    <w:rsid w:val="002F7B13"/>
    <w:rsid w:val="002F7FB1"/>
    <w:rsid w:val="00300145"/>
    <w:rsid w:val="00300146"/>
    <w:rsid w:val="00300248"/>
    <w:rsid w:val="0030058F"/>
    <w:rsid w:val="003008E7"/>
    <w:rsid w:val="00300B59"/>
    <w:rsid w:val="00300E48"/>
    <w:rsid w:val="0030104F"/>
    <w:rsid w:val="003010D0"/>
    <w:rsid w:val="003011D6"/>
    <w:rsid w:val="00301392"/>
    <w:rsid w:val="0030177A"/>
    <w:rsid w:val="00301831"/>
    <w:rsid w:val="003023CD"/>
    <w:rsid w:val="003024B0"/>
    <w:rsid w:val="003024CA"/>
    <w:rsid w:val="003026CC"/>
    <w:rsid w:val="003029D8"/>
    <w:rsid w:val="00302D1D"/>
    <w:rsid w:val="0030325E"/>
    <w:rsid w:val="003033F7"/>
    <w:rsid w:val="0030361C"/>
    <w:rsid w:val="003037E4"/>
    <w:rsid w:val="003037EF"/>
    <w:rsid w:val="00303869"/>
    <w:rsid w:val="00303D61"/>
    <w:rsid w:val="00303D79"/>
    <w:rsid w:val="0030402C"/>
    <w:rsid w:val="00304303"/>
    <w:rsid w:val="003048C6"/>
    <w:rsid w:val="00304C9D"/>
    <w:rsid w:val="00304D2C"/>
    <w:rsid w:val="00304D7B"/>
    <w:rsid w:val="00304E07"/>
    <w:rsid w:val="0030527C"/>
    <w:rsid w:val="003052A6"/>
    <w:rsid w:val="00305893"/>
    <w:rsid w:val="00305B62"/>
    <w:rsid w:val="003060F1"/>
    <w:rsid w:val="0030616A"/>
    <w:rsid w:val="003063F4"/>
    <w:rsid w:val="00306505"/>
    <w:rsid w:val="0030656C"/>
    <w:rsid w:val="00306637"/>
    <w:rsid w:val="00306736"/>
    <w:rsid w:val="003068D3"/>
    <w:rsid w:val="00306B3A"/>
    <w:rsid w:val="00306BB7"/>
    <w:rsid w:val="00306C62"/>
    <w:rsid w:val="00306F94"/>
    <w:rsid w:val="0030714F"/>
    <w:rsid w:val="0030715E"/>
    <w:rsid w:val="003077D4"/>
    <w:rsid w:val="00307935"/>
    <w:rsid w:val="0031051A"/>
    <w:rsid w:val="003106F6"/>
    <w:rsid w:val="003107BB"/>
    <w:rsid w:val="00310A8C"/>
    <w:rsid w:val="00310B91"/>
    <w:rsid w:val="00310C3E"/>
    <w:rsid w:val="00310E66"/>
    <w:rsid w:val="00310FB4"/>
    <w:rsid w:val="00311024"/>
    <w:rsid w:val="003110B1"/>
    <w:rsid w:val="003111BB"/>
    <w:rsid w:val="00311212"/>
    <w:rsid w:val="00311245"/>
    <w:rsid w:val="0031182D"/>
    <w:rsid w:val="00311C49"/>
    <w:rsid w:val="00311E00"/>
    <w:rsid w:val="00311F54"/>
    <w:rsid w:val="003129D3"/>
    <w:rsid w:val="00312B2A"/>
    <w:rsid w:val="00312C8D"/>
    <w:rsid w:val="00312E0F"/>
    <w:rsid w:val="00312F19"/>
    <w:rsid w:val="00312F66"/>
    <w:rsid w:val="0031326E"/>
    <w:rsid w:val="003133C7"/>
    <w:rsid w:val="00313BC0"/>
    <w:rsid w:val="00313CB7"/>
    <w:rsid w:val="00313E0A"/>
    <w:rsid w:val="00314228"/>
    <w:rsid w:val="00314396"/>
    <w:rsid w:val="003144AB"/>
    <w:rsid w:val="0031477C"/>
    <w:rsid w:val="0031496D"/>
    <w:rsid w:val="00314DCF"/>
    <w:rsid w:val="00315257"/>
    <w:rsid w:val="0031542E"/>
    <w:rsid w:val="003155F1"/>
    <w:rsid w:val="00315867"/>
    <w:rsid w:val="00315CE3"/>
    <w:rsid w:val="00315E02"/>
    <w:rsid w:val="0031609E"/>
    <w:rsid w:val="00316108"/>
    <w:rsid w:val="00316193"/>
    <w:rsid w:val="0031620D"/>
    <w:rsid w:val="00316382"/>
    <w:rsid w:val="003164B4"/>
    <w:rsid w:val="00316A96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836"/>
    <w:rsid w:val="00317917"/>
    <w:rsid w:val="00317B3D"/>
    <w:rsid w:val="00320184"/>
    <w:rsid w:val="00320225"/>
    <w:rsid w:val="003202EB"/>
    <w:rsid w:val="0032032C"/>
    <w:rsid w:val="003208A6"/>
    <w:rsid w:val="0032099F"/>
    <w:rsid w:val="00320BCF"/>
    <w:rsid w:val="00320C2C"/>
    <w:rsid w:val="00320E4F"/>
    <w:rsid w:val="003217B5"/>
    <w:rsid w:val="0032192D"/>
    <w:rsid w:val="00321F3C"/>
    <w:rsid w:val="00322534"/>
    <w:rsid w:val="0032258D"/>
    <w:rsid w:val="00322666"/>
    <w:rsid w:val="00322AA5"/>
    <w:rsid w:val="00322C8A"/>
    <w:rsid w:val="003230A3"/>
    <w:rsid w:val="00323102"/>
    <w:rsid w:val="003231EE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7F2"/>
    <w:rsid w:val="0032483E"/>
    <w:rsid w:val="00324977"/>
    <w:rsid w:val="00324A5A"/>
    <w:rsid w:val="00324BDD"/>
    <w:rsid w:val="00325450"/>
    <w:rsid w:val="003257B6"/>
    <w:rsid w:val="00325C1B"/>
    <w:rsid w:val="00325D0A"/>
    <w:rsid w:val="00325D90"/>
    <w:rsid w:val="00325DD1"/>
    <w:rsid w:val="00325EF5"/>
    <w:rsid w:val="00325F7C"/>
    <w:rsid w:val="0032601D"/>
    <w:rsid w:val="00326A42"/>
    <w:rsid w:val="00326AF2"/>
    <w:rsid w:val="00326FAC"/>
    <w:rsid w:val="00327186"/>
    <w:rsid w:val="00327404"/>
    <w:rsid w:val="00327C7D"/>
    <w:rsid w:val="00327DEA"/>
    <w:rsid w:val="00327F93"/>
    <w:rsid w:val="00330030"/>
    <w:rsid w:val="0033039A"/>
    <w:rsid w:val="003303BC"/>
    <w:rsid w:val="00330867"/>
    <w:rsid w:val="003308BE"/>
    <w:rsid w:val="003308C8"/>
    <w:rsid w:val="00330A6F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7EC"/>
    <w:rsid w:val="0033283B"/>
    <w:rsid w:val="00332AD4"/>
    <w:rsid w:val="00332C70"/>
    <w:rsid w:val="00332F51"/>
    <w:rsid w:val="003333D5"/>
    <w:rsid w:val="003334AF"/>
    <w:rsid w:val="00333563"/>
    <w:rsid w:val="00333627"/>
    <w:rsid w:val="0033399B"/>
    <w:rsid w:val="00333E20"/>
    <w:rsid w:val="00333F88"/>
    <w:rsid w:val="00333FA0"/>
    <w:rsid w:val="0033407F"/>
    <w:rsid w:val="00334110"/>
    <w:rsid w:val="003342E7"/>
    <w:rsid w:val="00334853"/>
    <w:rsid w:val="00334C21"/>
    <w:rsid w:val="00334C84"/>
    <w:rsid w:val="00335ADF"/>
    <w:rsid w:val="00335B2A"/>
    <w:rsid w:val="00335F7C"/>
    <w:rsid w:val="00335FC3"/>
    <w:rsid w:val="00335FCB"/>
    <w:rsid w:val="0033665B"/>
    <w:rsid w:val="00336735"/>
    <w:rsid w:val="00336B74"/>
    <w:rsid w:val="00336B76"/>
    <w:rsid w:val="00336D0D"/>
    <w:rsid w:val="0033721E"/>
    <w:rsid w:val="0033726D"/>
    <w:rsid w:val="00337361"/>
    <w:rsid w:val="003373FF"/>
    <w:rsid w:val="003374D8"/>
    <w:rsid w:val="003375C5"/>
    <w:rsid w:val="0033768D"/>
    <w:rsid w:val="00337C0B"/>
    <w:rsid w:val="00337D5F"/>
    <w:rsid w:val="003400E5"/>
    <w:rsid w:val="003401C4"/>
    <w:rsid w:val="00340311"/>
    <w:rsid w:val="00340410"/>
    <w:rsid w:val="00340641"/>
    <w:rsid w:val="00340683"/>
    <w:rsid w:val="003408DB"/>
    <w:rsid w:val="00340B6F"/>
    <w:rsid w:val="00340C7D"/>
    <w:rsid w:val="00340D60"/>
    <w:rsid w:val="00340D6C"/>
    <w:rsid w:val="0034162E"/>
    <w:rsid w:val="00341881"/>
    <w:rsid w:val="00341BAD"/>
    <w:rsid w:val="00341CA6"/>
    <w:rsid w:val="00341DAC"/>
    <w:rsid w:val="00341F7E"/>
    <w:rsid w:val="00342079"/>
    <w:rsid w:val="003424A1"/>
    <w:rsid w:val="003426F8"/>
    <w:rsid w:val="00342A2B"/>
    <w:rsid w:val="00342B69"/>
    <w:rsid w:val="00343326"/>
    <w:rsid w:val="00343A52"/>
    <w:rsid w:val="00343A66"/>
    <w:rsid w:val="00343A69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BFE"/>
    <w:rsid w:val="00345E8E"/>
    <w:rsid w:val="00345EDC"/>
    <w:rsid w:val="00346053"/>
    <w:rsid w:val="00346154"/>
    <w:rsid w:val="00346211"/>
    <w:rsid w:val="00346494"/>
    <w:rsid w:val="00346829"/>
    <w:rsid w:val="00346D1B"/>
    <w:rsid w:val="00346E3C"/>
    <w:rsid w:val="003473A9"/>
    <w:rsid w:val="00347490"/>
    <w:rsid w:val="003475FD"/>
    <w:rsid w:val="00347639"/>
    <w:rsid w:val="003476AE"/>
    <w:rsid w:val="003477BD"/>
    <w:rsid w:val="00347934"/>
    <w:rsid w:val="003479B0"/>
    <w:rsid w:val="00347B8A"/>
    <w:rsid w:val="00347BD4"/>
    <w:rsid w:val="003500C9"/>
    <w:rsid w:val="00350323"/>
    <w:rsid w:val="0035034F"/>
    <w:rsid w:val="00350AC9"/>
    <w:rsid w:val="00350BB2"/>
    <w:rsid w:val="00350E78"/>
    <w:rsid w:val="00350E8D"/>
    <w:rsid w:val="00350E90"/>
    <w:rsid w:val="003515CD"/>
    <w:rsid w:val="00351A0D"/>
    <w:rsid w:val="00351B37"/>
    <w:rsid w:val="00351B96"/>
    <w:rsid w:val="00351FAB"/>
    <w:rsid w:val="00352405"/>
    <w:rsid w:val="00352524"/>
    <w:rsid w:val="0035291A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6AD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32D"/>
    <w:rsid w:val="003567A1"/>
    <w:rsid w:val="00356F36"/>
    <w:rsid w:val="00356F65"/>
    <w:rsid w:val="00356FF2"/>
    <w:rsid w:val="0035728D"/>
    <w:rsid w:val="003574C5"/>
    <w:rsid w:val="003574FC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007"/>
    <w:rsid w:val="0036153E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8CD"/>
    <w:rsid w:val="00363948"/>
    <w:rsid w:val="00363CDE"/>
    <w:rsid w:val="00363E4D"/>
    <w:rsid w:val="0036411E"/>
    <w:rsid w:val="0036414F"/>
    <w:rsid w:val="0036461B"/>
    <w:rsid w:val="0036466B"/>
    <w:rsid w:val="003646AA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5E28"/>
    <w:rsid w:val="003661E3"/>
    <w:rsid w:val="0036623B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425"/>
    <w:rsid w:val="00372547"/>
    <w:rsid w:val="00372A23"/>
    <w:rsid w:val="00372A5B"/>
    <w:rsid w:val="00372B99"/>
    <w:rsid w:val="00372CDE"/>
    <w:rsid w:val="00372E02"/>
    <w:rsid w:val="00373036"/>
    <w:rsid w:val="00373155"/>
    <w:rsid w:val="003731D6"/>
    <w:rsid w:val="0037329A"/>
    <w:rsid w:val="0037355A"/>
    <w:rsid w:val="00373CA1"/>
    <w:rsid w:val="00373CB0"/>
    <w:rsid w:val="00373F4D"/>
    <w:rsid w:val="003740D2"/>
    <w:rsid w:val="00374382"/>
    <w:rsid w:val="0037452C"/>
    <w:rsid w:val="00374ABD"/>
    <w:rsid w:val="00375389"/>
    <w:rsid w:val="0037559A"/>
    <w:rsid w:val="003759EC"/>
    <w:rsid w:val="00375D79"/>
    <w:rsid w:val="003763A2"/>
    <w:rsid w:val="003763A7"/>
    <w:rsid w:val="00376E0C"/>
    <w:rsid w:val="00376EC6"/>
    <w:rsid w:val="003771CD"/>
    <w:rsid w:val="00377286"/>
    <w:rsid w:val="003776E4"/>
    <w:rsid w:val="00377890"/>
    <w:rsid w:val="003778C1"/>
    <w:rsid w:val="00380147"/>
    <w:rsid w:val="003803A8"/>
    <w:rsid w:val="00380A00"/>
    <w:rsid w:val="00380A70"/>
    <w:rsid w:val="00380D5A"/>
    <w:rsid w:val="003812F4"/>
    <w:rsid w:val="003816EB"/>
    <w:rsid w:val="0038177F"/>
    <w:rsid w:val="00381B9D"/>
    <w:rsid w:val="003823A5"/>
    <w:rsid w:val="00382427"/>
    <w:rsid w:val="0038250C"/>
    <w:rsid w:val="00383009"/>
    <w:rsid w:val="00383111"/>
    <w:rsid w:val="00383190"/>
    <w:rsid w:val="003831E6"/>
    <w:rsid w:val="003833E3"/>
    <w:rsid w:val="00383669"/>
    <w:rsid w:val="003837AF"/>
    <w:rsid w:val="0038386D"/>
    <w:rsid w:val="00383941"/>
    <w:rsid w:val="00383A00"/>
    <w:rsid w:val="00383A2B"/>
    <w:rsid w:val="00383B29"/>
    <w:rsid w:val="00383F61"/>
    <w:rsid w:val="00384096"/>
    <w:rsid w:val="00384187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9D5"/>
    <w:rsid w:val="00386F1F"/>
    <w:rsid w:val="00387312"/>
    <w:rsid w:val="003873B6"/>
    <w:rsid w:val="00387432"/>
    <w:rsid w:val="003874B9"/>
    <w:rsid w:val="00387997"/>
    <w:rsid w:val="00390103"/>
    <w:rsid w:val="0039048E"/>
    <w:rsid w:val="00390493"/>
    <w:rsid w:val="0039095A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1C4"/>
    <w:rsid w:val="0039259E"/>
    <w:rsid w:val="00392825"/>
    <w:rsid w:val="003931AA"/>
    <w:rsid w:val="00393468"/>
    <w:rsid w:val="003938DB"/>
    <w:rsid w:val="003938E2"/>
    <w:rsid w:val="0039397D"/>
    <w:rsid w:val="00393DB0"/>
    <w:rsid w:val="00393E68"/>
    <w:rsid w:val="00393F27"/>
    <w:rsid w:val="00393F31"/>
    <w:rsid w:val="003941D8"/>
    <w:rsid w:val="00394338"/>
    <w:rsid w:val="003945D7"/>
    <w:rsid w:val="0039481B"/>
    <w:rsid w:val="00394A59"/>
    <w:rsid w:val="00394D1C"/>
    <w:rsid w:val="00394DDB"/>
    <w:rsid w:val="00394E38"/>
    <w:rsid w:val="00394F1F"/>
    <w:rsid w:val="00395152"/>
    <w:rsid w:val="003951C9"/>
    <w:rsid w:val="003957A6"/>
    <w:rsid w:val="003958BE"/>
    <w:rsid w:val="00395BB1"/>
    <w:rsid w:val="00396307"/>
    <w:rsid w:val="003964AE"/>
    <w:rsid w:val="00396792"/>
    <w:rsid w:val="003968B0"/>
    <w:rsid w:val="00396A68"/>
    <w:rsid w:val="00396EAF"/>
    <w:rsid w:val="00396FF3"/>
    <w:rsid w:val="003973DF"/>
    <w:rsid w:val="00397548"/>
    <w:rsid w:val="0039755E"/>
    <w:rsid w:val="003977A8"/>
    <w:rsid w:val="00397829"/>
    <w:rsid w:val="003979FF"/>
    <w:rsid w:val="00397CE0"/>
    <w:rsid w:val="00397DB6"/>
    <w:rsid w:val="003A0007"/>
    <w:rsid w:val="003A0297"/>
    <w:rsid w:val="003A02E9"/>
    <w:rsid w:val="003A08B8"/>
    <w:rsid w:val="003A0A73"/>
    <w:rsid w:val="003A0CD6"/>
    <w:rsid w:val="003A1637"/>
    <w:rsid w:val="003A19CE"/>
    <w:rsid w:val="003A1D74"/>
    <w:rsid w:val="003A1ECB"/>
    <w:rsid w:val="003A1ECC"/>
    <w:rsid w:val="003A1EFB"/>
    <w:rsid w:val="003A25F2"/>
    <w:rsid w:val="003A2675"/>
    <w:rsid w:val="003A27F4"/>
    <w:rsid w:val="003A286B"/>
    <w:rsid w:val="003A29B5"/>
    <w:rsid w:val="003A2AB2"/>
    <w:rsid w:val="003A2AC8"/>
    <w:rsid w:val="003A2B3E"/>
    <w:rsid w:val="003A2D2D"/>
    <w:rsid w:val="003A2FA0"/>
    <w:rsid w:val="003A310C"/>
    <w:rsid w:val="003A310F"/>
    <w:rsid w:val="003A3228"/>
    <w:rsid w:val="003A3596"/>
    <w:rsid w:val="003A36FF"/>
    <w:rsid w:val="003A373A"/>
    <w:rsid w:val="003A38A7"/>
    <w:rsid w:val="003A38E2"/>
    <w:rsid w:val="003A3E64"/>
    <w:rsid w:val="003A4055"/>
    <w:rsid w:val="003A405B"/>
    <w:rsid w:val="003A4112"/>
    <w:rsid w:val="003A471C"/>
    <w:rsid w:val="003A47DF"/>
    <w:rsid w:val="003A4A74"/>
    <w:rsid w:val="003A4FC6"/>
    <w:rsid w:val="003A4FC8"/>
    <w:rsid w:val="003A54F8"/>
    <w:rsid w:val="003A5707"/>
    <w:rsid w:val="003A5ABD"/>
    <w:rsid w:val="003A5DED"/>
    <w:rsid w:val="003A5EBF"/>
    <w:rsid w:val="003A600E"/>
    <w:rsid w:val="003A646A"/>
    <w:rsid w:val="003A65A9"/>
    <w:rsid w:val="003A6797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70B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2B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9CE"/>
    <w:rsid w:val="003B4A0F"/>
    <w:rsid w:val="003B4C2B"/>
    <w:rsid w:val="003B4E10"/>
    <w:rsid w:val="003B4F83"/>
    <w:rsid w:val="003B52FD"/>
    <w:rsid w:val="003B5329"/>
    <w:rsid w:val="003B5A37"/>
    <w:rsid w:val="003B5BC7"/>
    <w:rsid w:val="003B6507"/>
    <w:rsid w:val="003B6936"/>
    <w:rsid w:val="003B6ACF"/>
    <w:rsid w:val="003B6B18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401"/>
    <w:rsid w:val="003C05AF"/>
    <w:rsid w:val="003C066F"/>
    <w:rsid w:val="003C0737"/>
    <w:rsid w:val="003C07CF"/>
    <w:rsid w:val="003C09C8"/>
    <w:rsid w:val="003C09F7"/>
    <w:rsid w:val="003C0C86"/>
    <w:rsid w:val="003C1149"/>
    <w:rsid w:val="003C167E"/>
    <w:rsid w:val="003C1745"/>
    <w:rsid w:val="003C19F7"/>
    <w:rsid w:val="003C1A84"/>
    <w:rsid w:val="003C1C0F"/>
    <w:rsid w:val="003C1FCF"/>
    <w:rsid w:val="003C21B9"/>
    <w:rsid w:val="003C2272"/>
    <w:rsid w:val="003C25F4"/>
    <w:rsid w:val="003C28D4"/>
    <w:rsid w:val="003C2A60"/>
    <w:rsid w:val="003C2ACC"/>
    <w:rsid w:val="003C2B9E"/>
    <w:rsid w:val="003C3070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6C8"/>
    <w:rsid w:val="003C5CA8"/>
    <w:rsid w:val="003C5F00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C68"/>
    <w:rsid w:val="003C7DCF"/>
    <w:rsid w:val="003D05CB"/>
    <w:rsid w:val="003D080F"/>
    <w:rsid w:val="003D0B82"/>
    <w:rsid w:val="003D0BF5"/>
    <w:rsid w:val="003D0E4A"/>
    <w:rsid w:val="003D110B"/>
    <w:rsid w:val="003D12D3"/>
    <w:rsid w:val="003D13A6"/>
    <w:rsid w:val="003D14C2"/>
    <w:rsid w:val="003D1591"/>
    <w:rsid w:val="003D1699"/>
    <w:rsid w:val="003D1A04"/>
    <w:rsid w:val="003D1BBF"/>
    <w:rsid w:val="003D1C41"/>
    <w:rsid w:val="003D1D58"/>
    <w:rsid w:val="003D21E9"/>
    <w:rsid w:val="003D23D2"/>
    <w:rsid w:val="003D24E4"/>
    <w:rsid w:val="003D2512"/>
    <w:rsid w:val="003D2656"/>
    <w:rsid w:val="003D2772"/>
    <w:rsid w:val="003D2951"/>
    <w:rsid w:val="003D299F"/>
    <w:rsid w:val="003D29FB"/>
    <w:rsid w:val="003D2B9E"/>
    <w:rsid w:val="003D2CBF"/>
    <w:rsid w:val="003D2FA4"/>
    <w:rsid w:val="003D3040"/>
    <w:rsid w:val="003D3245"/>
    <w:rsid w:val="003D32D7"/>
    <w:rsid w:val="003D341B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AEB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0E2"/>
    <w:rsid w:val="003E0482"/>
    <w:rsid w:val="003E05EE"/>
    <w:rsid w:val="003E07D8"/>
    <w:rsid w:val="003E0819"/>
    <w:rsid w:val="003E0827"/>
    <w:rsid w:val="003E09DE"/>
    <w:rsid w:val="003E0C21"/>
    <w:rsid w:val="003E0FDE"/>
    <w:rsid w:val="003E129F"/>
    <w:rsid w:val="003E1354"/>
    <w:rsid w:val="003E1385"/>
    <w:rsid w:val="003E1551"/>
    <w:rsid w:val="003E18DB"/>
    <w:rsid w:val="003E1B64"/>
    <w:rsid w:val="003E1BDE"/>
    <w:rsid w:val="003E1D6C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5A5"/>
    <w:rsid w:val="003E4BB0"/>
    <w:rsid w:val="003E4F07"/>
    <w:rsid w:val="003E4FD2"/>
    <w:rsid w:val="003E54CB"/>
    <w:rsid w:val="003E558B"/>
    <w:rsid w:val="003E5A45"/>
    <w:rsid w:val="003E5B4D"/>
    <w:rsid w:val="003E5BF5"/>
    <w:rsid w:val="003E5F33"/>
    <w:rsid w:val="003E5F5A"/>
    <w:rsid w:val="003E607B"/>
    <w:rsid w:val="003E60C6"/>
    <w:rsid w:val="003E6137"/>
    <w:rsid w:val="003E642E"/>
    <w:rsid w:val="003E65E2"/>
    <w:rsid w:val="003E65E5"/>
    <w:rsid w:val="003E668E"/>
    <w:rsid w:val="003E6896"/>
    <w:rsid w:val="003E6CF1"/>
    <w:rsid w:val="003E6E69"/>
    <w:rsid w:val="003E6ECC"/>
    <w:rsid w:val="003E7132"/>
    <w:rsid w:val="003E714C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C04"/>
    <w:rsid w:val="003F1D96"/>
    <w:rsid w:val="003F1E28"/>
    <w:rsid w:val="003F1E93"/>
    <w:rsid w:val="003F201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6DE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C6D"/>
    <w:rsid w:val="003F7EC1"/>
    <w:rsid w:val="003F7F07"/>
    <w:rsid w:val="00400029"/>
    <w:rsid w:val="004001A1"/>
    <w:rsid w:val="00400254"/>
    <w:rsid w:val="004005CB"/>
    <w:rsid w:val="0040071A"/>
    <w:rsid w:val="00400EFE"/>
    <w:rsid w:val="00400F5A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1D1"/>
    <w:rsid w:val="0040333E"/>
    <w:rsid w:val="004034AB"/>
    <w:rsid w:val="00403820"/>
    <w:rsid w:val="0040389D"/>
    <w:rsid w:val="00403D9F"/>
    <w:rsid w:val="00404000"/>
    <w:rsid w:val="00404177"/>
    <w:rsid w:val="00404371"/>
    <w:rsid w:val="004047B3"/>
    <w:rsid w:val="0040492C"/>
    <w:rsid w:val="00404BDF"/>
    <w:rsid w:val="004051DB"/>
    <w:rsid w:val="004052F1"/>
    <w:rsid w:val="004055CA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5C0"/>
    <w:rsid w:val="00406D0D"/>
    <w:rsid w:val="00406D34"/>
    <w:rsid w:val="0040714C"/>
    <w:rsid w:val="0040733B"/>
    <w:rsid w:val="004073BB"/>
    <w:rsid w:val="0040749C"/>
    <w:rsid w:val="004077E2"/>
    <w:rsid w:val="00407CBF"/>
    <w:rsid w:val="00407E01"/>
    <w:rsid w:val="00410357"/>
    <w:rsid w:val="0041072E"/>
    <w:rsid w:val="0041083B"/>
    <w:rsid w:val="00410E0B"/>
    <w:rsid w:val="00411070"/>
    <w:rsid w:val="00411103"/>
    <w:rsid w:val="00411191"/>
    <w:rsid w:val="004111FF"/>
    <w:rsid w:val="00411508"/>
    <w:rsid w:val="004116FD"/>
    <w:rsid w:val="00411B49"/>
    <w:rsid w:val="00411D5F"/>
    <w:rsid w:val="00411D90"/>
    <w:rsid w:val="00412200"/>
    <w:rsid w:val="004129E2"/>
    <w:rsid w:val="00412BED"/>
    <w:rsid w:val="0041305F"/>
    <w:rsid w:val="0041314A"/>
    <w:rsid w:val="00413270"/>
    <w:rsid w:val="00413334"/>
    <w:rsid w:val="00413C56"/>
    <w:rsid w:val="00413EC1"/>
    <w:rsid w:val="004143EF"/>
    <w:rsid w:val="004144F3"/>
    <w:rsid w:val="00414544"/>
    <w:rsid w:val="00414606"/>
    <w:rsid w:val="00414882"/>
    <w:rsid w:val="00414995"/>
    <w:rsid w:val="00414A2C"/>
    <w:rsid w:val="00414E87"/>
    <w:rsid w:val="0041510C"/>
    <w:rsid w:val="00415159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A86"/>
    <w:rsid w:val="00416EBE"/>
    <w:rsid w:val="00417112"/>
    <w:rsid w:val="00417255"/>
    <w:rsid w:val="00417345"/>
    <w:rsid w:val="00417550"/>
    <w:rsid w:val="004176C7"/>
    <w:rsid w:val="004178F5"/>
    <w:rsid w:val="004178F6"/>
    <w:rsid w:val="00417A74"/>
    <w:rsid w:val="00417AD7"/>
    <w:rsid w:val="00417B6E"/>
    <w:rsid w:val="00417F81"/>
    <w:rsid w:val="004200C8"/>
    <w:rsid w:val="004202D0"/>
    <w:rsid w:val="00420519"/>
    <w:rsid w:val="00420755"/>
    <w:rsid w:val="00420C03"/>
    <w:rsid w:val="00420C45"/>
    <w:rsid w:val="00420D9E"/>
    <w:rsid w:val="004212E2"/>
    <w:rsid w:val="00421B8F"/>
    <w:rsid w:val="00421CD1"/>
    <w:rsid w:val="00421D4B"/>
    <w:rsid w:val="004220F6"/>
    <w:rsid w:val="0042219F"/>
    <w:rsid w:val="00422287"/>
    <w:rsid w:val="00422A22"/>
    <w:rsid w:val="00422AD6"/>
    <w:rsid w:val="00422DB0"/>
    <w:rsid w:val="00422EA2"/>
    <w:rsid w:val="00423178"/>
    <w:rsid w:val="00423590"/>
    <w:rsid w:val="004236EE"/>
    <w:rsid w:val="00423919"/>
    <w:rsid w:val="00423B61"/>
    <w:rsid w:val="00423F4E"/>
    <w:rsid w:val="00424097"/>
    <w:rsid w:val="004241FC"/>
    <w:rsid w:val="004243BE"/>
    <w:rsid w:val="00424887"/>
    <w:rsid w:val="00424A2F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AC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27B4E"/>
    <w:rsid w:val="00427D8E"/>
    <w:rsid w:val="00430014"/>
    <w:rsid w:val="004300DC"/>
    <w:rsid w:val="004301C0"/>
    <w:rsid w:val="004307C6"/>
    <w:rsid w:val="00430800"/>
    <w:rsid w:val="00430814"/>
    <w:rsid w:val="00430B03"/>
    <w:rsid w:val="00430CDE"/>
    <w:rsid w:val="00430DFD"/>
    <w:rsid w:val="00431297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20"/>
    <w:rsid w:val="004349CE"/>
    <w:rsid w:val="00434EA8"/>
    <w:rsid w:val="00434F4E"/>
    <w:rsid w:val="00434FA2"/>
    <w:rsid w:val="00434FCB"/>
    <w:rsid w:val="004353C4"/>
    <w:rsid w:val="0043574F"/>
    <w:rsid w:val="00435C38"/>
    <w:rsid w:val="00435FA5"/>
    <w:rsid w:val="004361F1"/>
    <w:rsid w:val="0043630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615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46B"/>
    <w:rsid w:val="00444526"/>
    <w:rsid w:val="00444840"/>
    <w:rsid w:val="00444887"/>
    <w:rsid w:val="00444D61"/>
    <w:rsid w:val="00444EA7"/>
    <w:rsid w:val="00444F2E"/>
    <w:rsid w:val="00444F3F"/>
    <w:rsid w:val="00445221"/>
    <w:rsid w:val="00445427"/>
    <w:rsid w:val="00445564"/>
    <w:rsid w:val="004455C9"/>
    <w:rsid w:val="00445961"/>
    <w:rsid w:val="00445B25"/>
    <w:rsid w:val="00445CCC"/>
    <w:rsid w:val="00445D2B"/>
    <w:rsid w:val="00445F8A"/>
    <w:rsid w:val="00446086"/>
    <w:rsid w:val="00446113"/>
    <w:rsid w:val="004464F5"/>
    <w:rsid w:val="0044657D"/>
    <w:rsid w:val="00446896"/>
    <w:rsid w:val="00446A92"/>
    <w:rsid w:val="00446B9E"/>
    <w:rsid w:val="00446C41"/>
    <w:rsid w:val="0044771E"/>
    <w:rsid w:val="00447CC1"/>
    <w:rsid w:val="00447CE7"/>
    <w:rsid w:val="00447E67"/>
    <w:rsid w:val="0045025C"/>
    <w:rsid w:val="00450289"/>
    <w:rsid w:val="00450A57"/>
    <w:rsid w:val="00450A87"/>
    <w:rsid w:val="00450B5D"/>
    <w:rsid w:val="00450C5F"/>
    <w:rsid w:val="004511F2"/>
    <w:rsid w:val="004513B7"/>
    <w:rsid w:val="004515D0"/>
    <w:rsid w:val="004518A4"/>
    <w:rsid w:val="004519DA"/>
    <w:rsid w:val="00451D0B"/>
    <w:rsid w:val="00451E6C"/>
    <w:rsid w:val="004523FD"/>
    <w:rsid w:val="00452563"/>
    <w:rsid w:val="00452971"/>
    <w:rsid w:val="00452A57"/>
    <w:rsid w:val="00452B9C"/>
    <w:rsid w:val="00452E24"/>
    <w:rsid w:val="00453008"/>
    <w:rsid w:val="0045313D"/>
    <w:rsid w:val="00453159"/>
    <w:rsid w:val="00453273"/>
    <w:rsid w:val="00453C8E"/>
    <w:rsid w:val="00453F36"/>
    <w:rsid w:val="00454352"/>
    <w:rsid w:val="00454389"/>
    <w:rsid w:val="004544D5"/>
    <w:rsid w:val="00454EC6"/>
    <w:rsid w:val="0045510D"/>
    <w:rsid w:val="0045522B"/>
    <w:rsid w:val="00455231"/>
    <w:rsid w:val="00455291"/>
    <w:rsid w:val="0045543E"/>
    <w:rsid w:val="00455475"/>
    <w:rsid w:val="00455746"/>
    <w:rsid w:val="00455A18"/>
    <w:rsid w:val="00455AE8"/>
    <w:rsid w:val="00455CB9"/>
    <w:rsid w:val="00455E2B"/>
    <w:rsid w:val="00455EB1"/>
    <w:rsid w:val="00456014"/>
    <w:rsid w:val="004560C1"/>
    <w:rsid w:val="00456204"/>
    <w:rsid w:val="00456261"/>
    <w:rsid w:val="00456382"/>
    <w:rsid w:val="004565FF"/>
    <w:rsid w:val="00456A21"/>
    <w:rsid w:val="00456AAB"/>
    <w:rsid w:val="00456B3C"/>
    <w:rsid w:val="00456C57"/>
    <w:rsid w:val="00456EE1"/>
    <w:rsid w:val="00456F4D"/>
    <w:rsid w:val="004574FD"/>
    <w:rsid w:val="004577B1"/>
    <w:rsid w:val="00457E43"/>
    <w:rsid w:val="00457E68"/>
    <w:rsid w:val="00460239"/>
    <w:rsid w:val="00460714"/>
    <w:rsid w:val="004607BA"/>
    <w:rsid w:val="00460838"/>
    <w:rsid w:val="00460C78"/>
    <w:rsid w:val="00460D2A"/>
    <w:rsid w:val="00460E14"/>
    <w:rsid w:val="00460F7F"/>
    <w:rsid w:val="00461753"/>
    <w:rsid w:val="004619D3"/>
    <w:rsid w:val="00461B8C"/>
    <w:rsid w:val="00462355"/>
    <w:rsid w:val="004623F5"/>
    <w:rsid w:val="0046250C"/>
    <w:rsid w:val="00462593"/>
    <w:rsid w:val="004625F8"/>
    <w:rsid w:val="00462782"/>
    <w:rsid w:val="004628AC"/>
    <w:rsid w:val="00463000"/>
    <w:rsid w:val="004630A9"/>
    <w:rsid w:val="0046313F"/>
    <w:rsid w:val="004638C5"/>
    <w:rsid w:val="00463A2C"/>
    <w:rsid w:val="004644ED"/>
    <w:rsid w:val="004645C8"/>
    <w:rsid w:val="00464958"/>
    <w:rsid w:val="00464B01"/>
    <w:rsid w:val="00464D0D"/>
    <w:rsid w:val="00464D20"/>
    <w:rsid w:val="00464DF2"/>
    <w:rsid w:val="00464E27"/>
    <w:rsid w:val="004655EE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69"/>
    <w:rsid w:val="004674DE"/>
    <w:rsid w:val="00467685"/>
    <w:rsid w:val="004677FC"/>
    <w:rsid w:val="00467811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789"/>
    <w:rsid w:val="0047198F"/>
    <w:rsid w:val="00471DCF"/>
    <w:rsid w:val="00471E64"/>
    <w:rsid w:val="004722ED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8EA"/>
    <w:rsid w:val="00473BBB"/>
    <w:rsid w:val="00473FAA"/>
    <w:rsid w:val="00474023"/>
    <w:rsid w:val="0047407C"/>
    <w:rsid w:val="00474333"/>
    <w:rsid w:val="004744FB"/>
    <w:rsid w:val="00474C79"/>
    <w:rsid w:val="00474DC4"/>
    <w:rsid w:val="004750BC"/>
    <w:rsid w:val="0047532A"/>
    <w:rsid w:val="0047572E"/>
    <w:rsid w:val="00475A30"/>
    <w:rsid w:val="00475A3A"/>
    <w:rsid w:val="00475B81"/>
    <w:rsid w:val="00475BA4"/>
    <w:rsid w:val="00475CE7"/>
    <w:rsid w:val="0047645B"/>
    <w:rsid w:val="004765DE"/>
    <w:rsid w:val="004768FB"/>
    <w:rsid w:val="00476BA1"/>
    <w:rsid w:val="00476BF1"/>
    <w:rsid w:val="00476C49"/>
    <w:rsid w:val="00476DEF"/>
    <w:rsid w:val="004771C2"/>
    <w:rsid w:val="004772CD"/>
    <w:rsid w:val="00477538"/>
    <w:rsid w:val="00477779"/>
    <w:rsid w:val="004778FC"/>
    <w:rsid w:val="00477980"/>
    <w:rsid w:val="00477AFC"/>
    <w:rsid w:val="00477D3C"/>
    <w:rsid w:val="00477D6D"/>
    <w:rsid w:val="00477E2C"/>
    <w:rsid w:val="00480785"/>
    <w:rsid w:val="00480C1F"/>
    <w:rsid w:val="00480C5B"/>
    <w:rsid w:val="00481546"/>
    <w:rsid w:val="00481636"/>
    <w:rsid w:val="00481691"/>
    <w:rsid w:val="004817FC"/>
    <w:rsid w:val="0048184B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588"/>
    <w:rsid w:val="004836AA"/>
    <w:rsid w:val="00483752"/>
    <w:rsid w:val="00483B4D"/>
    <w:rsid w:val="00483D03"/>
    <w:rsid w:val="00483E80"/>
    <w:rsid w:val="00483E8A"/>
    <w:rsid w:val="00484152"/>
    <w:rsid w:val="004841E6"/>
    <w:rsid w:val="004843CA"/>
    <w:rsid w:val="0048446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542"/>
    <w:rsid w:val="00486774"/>
    <w:rsid w:val="0048725E"/>
    <w:rsid w:val="0048780D"/>
    <w:rsid w:val="00487BB6"/>
    <w:rsid w:val="00487CEF"/>
    <w:rsid w:val="004901B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70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3E88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AAB"/>
    <w:rsid w:val="00496E1E"/>
    <w:rsid w:val="00497327"/>
    <w:rsid w:val="00497537"/>
    <w:rsid w:val="004975F2"/>
    <w:rsid w:val="00497D4A"/>
    <w:rsid w:val="004A0338"/>
    <w:rsid w:val="004A043A"/>
    <w:rsid w:val="004A0715"/>
    <w:rsid w:val="004A07AF"/>
    <w:rsid w:val="004A09D3"/>
    <w:rsid w:val="004A0A2A"/>
    <w:rsid w:val="004A0BA5"/>
    <w:rsid w:val="004A0DD2"/>
    <w:rsid w:val="004A0EA6"/>
    <w:rsid w:val="004A1239"/>
    <w:rsid w:val="004A12E7"/>
    <w:rsid w:val="004A1600"/>
    <w:rsid w:val="004A164F"/>
    <w:rsid w:val="004A168D"/>
    <w:rsid w:val="004A16D0"/>
    <w:rsid w:val="004A1A14"/>
    <w:rsid w:val="004A1F6D"/>
    <w:rsid w:val="004A2264"/>
    <w:rsid w:val="004A27FF"/>
    <w:rsid w:val="004A2E64"/>
    <w:rsid w:val="004A2F5E"/>
    <w:rsid w:val="004A307D"/>
    <w:rsid w:val="004A34FF"/>
    <w:rsid w:val="004A3A3A"/>
    <w:rsid w:val="004A3A65"/>
    <w:rsid w:val="004A3C8A"/>
    <w:rsid w:val="004A3F30"/>
    <w:rsid w:val="004A4418"/>
    <w:rsid w:val="004A4432"/>
    <w:rsid w:val="004A4730"/>
    <w:rsid w:val="004A481F"/>
    <w:rsid w:val="004A49A4"/>
    <w:rsid w:val="004A4A41"/>
    <w:rsid w:val="004A4A89"/>
    <w:rsid w:val="004A4E2C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BAD"/>
    <w:rsid w:val="004A7CF3"/>
    <w:rsid w:val="004B00F6"/>
    <w:rsid w:val="004B04E7"/>
    <w:rsid w:val="004B064E"/>
    <w:rsid w:val="004B08A7"/>
    <w:rsid w:val="004B10A7"/>
    <w:rsid w:val="004B137B"/>
    <w:rsid w:val="004B193C"/>
    <w:rsid w:val="004B1EA3"/>
    <w:rsid w:val="004B212C"/>
    <w:rsid w:val="004B221A"/>
    <w:rsid w:val="004B24DD"/>
    <w:rsid w:val="004B2635"/>
    <w:rsid w:val="004B268E"/>
    <w:rsid w:val="004B2799"/>
    <w:rsid w:val="004B28E9"/>
    <w:rsid w:val="004B33AC"/>
    <w:rsid w:val="004B3483"/>
    <w:rsid w:val="004B3590"/>
    <w:rsid w:val="004B376B"/>
    <w:rsid w:val="004B3A3F"/>
    <w:rsid w:val="004B3EA7"/>
    <w:rsid w:val="004B402A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5C6E"/>
    <w:rsid w:val="004B6132"/>
    <w:rsid w:val="004B67E2"/>
    <w:rsid w:val="004B6888"/>
    <w:rsid w:val="004B690F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4D5"/>
    <w:rsid w:val="004B76DF"/>
    <w:rsid w:val="004B7A8D"/>
    <w:rsid w:val="004C01F9"/>
    <w:rsid w:val="004C0223"/>
    <w:rsid w:val="004C070B"/>
    <w:rsid w:val="004C080E"/>
    <w:rsid w:val="004C0D22"/>
    <w:rsid w:val="004C1058"/>
    <w:rsid w:val="004C1246"/>
    <w:rsid w:val="004C1347"/>
    <w:rsid w:val="004C16EF"/>
    <w:rsid w:val="004C1986"/>
    <w:rsid w:val="004C1C8B"/>
    <w:rsid w:val="004C2131"/>
    <w:rsid w:val="004C2543"/>
    <w:rsid w:val="004C2906"/>
    <w:rsid w:val="004C298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1B8"/>
    <w:rsid w:val="004C4248"/>
    <w:rsid w:val="004C437E"/>
    <w:rsid w:val="004C469F"/>
    <w:rsid w:val="004C4D28"/>
    <w:rsid w:val="004C4EB7"/>
    <w:rsid w:val="004C53F7"/>
    <w:rsid w:val="004C54CD"/>
    <w:rsid w:val="004C573D"/>
    <w:rsid w:val="004C5876"/>
    <w:rsid w:val="004C597F"/>
    <w:rsid w:val="004C5EF8"/>
    <w:rsid w:val="004C601B"/>
    <w:rsid w:val="004C6138"/>
    <w:rsid w:val="004C62CD"/>
    <w:rsid w:val="004C69B1"/>
    <w:rsid w:val="004C6A88"/>
    <w:rsid w:val="004C6B30"/>
    <w:rsid w:val="004C6FEE"/>
    <w:rsid w:val="004C7031"/>
    <w:rsid w:val="004C7810"/>
    <w:rsid w:val="004C7823"/>
    <w:rsid w:val="004C796B"/>
    <w:rsid w:val="004C7EFE"/>
    <w:rsid w:val="004C7FE0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D0F"/>
    <w:rsid w:val="004D2EF0"/>
    <w:rsid w:val="004D307D"/>
    <w:rsid w:val="004D30D3"/>
    <w:rsid w:val="004D3229"/>
    <w:rsid w:val="004D3900"/>
    <w:rsid w:val="004D3955"/>
    <w:rsid w:val="004D39E2"/>
    <w:rsid w:val="004D3A60"/>
    <w:rsid w:val="004D3C6D"/>
    <w:rsid w:val="004D3CB7"/>
    <w:rsid w:val="004D3E37"/>
    <w:rsid w:val="004D3ECB"/>
    <w:rsid w:val="004D41D5"/>
    <w:rsid w:val="004D44D9"/>
    <w:rsid w:val="004D47D1"/>
    <w:rsid w:val="004D488A"/>
    <w:rsid w:val="004D48DA"/>
    <w:rsid w:val="004D491B"/>
    <w:rsid w:val="004D4A06"/>
    <w:rsid w:val="004D4B5C"/>
    <w:rsid w:val="004D525B"/>
    <w:rsid w:val="004D526C"/>
    <w:rsid w:val="004D5345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3AC"/>
    <w:rsid w:val="004E08DE"/>
    <w:rsid w:val="004E09C7"/>
    <w:rsid w:val="004E09E1"/>
    <w:rsid w:val="004E0AEE"/>
    <w:rsid w:val="004E0BE4"/>
    <w:rsid w:val="004E0FAF"/>
    <w:rsid w:val="004E10A7"/>
    <w:rsid w:val="004E11D3"/>
    <w:rsid w:val="004E1320"/>
    <w:rsid w:val="004E132D"/>
    <w:rsid w:val="004E14C3"/>
    <w:rsid w:val="004E15AF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79"/>
    <w:rsid w:val="004E28E2"/>
    <w:rsid w:val="004E293D"/>
    <w:rsid w:val="004E2E28"/>
    <w:rsid w:val="004E2FC3"/>
    <w:rsid w:val="004E320A"/>
    <w:rsid w:val="004E38C0"/>
    <w:rsid w:val="004E3B01"/>
    <w:rsid w:val="004E3D83"/>
    <w:rsid w:val="004E40D0"/>
    <w:rsid w:val="004E4293"/>
    <w:rsid w:val="004E472A"/>
    <w:rsid w:val="004E4983"/>
    <w:rsid w:val="004E4AC3"/>
    <w:rsid w:val="004E4BEA"/>
    <w:rsid w:val="004E4F4A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8D3"/>
    <w:rsid w:val="004E6BF7"/>
    <w:rsid w:val="004E6E90"/>
    <w:rsid w:val="004E6E91"/>
    <w:rsid w:val="004E712A"/>
    <w:rsid w:val="004E7184"/>
    <w:rsid w:val="004E75F2"/>
    <w:rsid w:val="004E7747"/>
    <w:rsid w:val="004E7AC9"/>
    <w:rsid w:val="004E7CFC"/>
    <w:rsid w:val="004E7E39"/>
    <w:rsid w:val="004F02B9"/>
    <w:rsid w:val="004F0342"/>
    <w:rsid w:val="004F03E4"/>
    <w:rsid w:val="004F05FD"/>
    <w:rsid w:val="004F0788"/>
    <w:rsid w:val="004F1032"/>
    <w:rsid w:val="004F10E8"/>
    <w:rsid w:val="004F12D8"/>
    <w:rsid w:val="004F13BD"/>
    <w:rsid w:val="004F1C14"/>
    <w:rsid w:val="004F2082"/>
    <w:rsid w:val="004F2108"/>
    <w:rsid w:val="004F2445"/>
    <w:rsid w:val="004F2666"/>
    <w:rsid w:val="004F2676"/>
    <w:rsid w:val="004F26FF"/>
    <w:rsid w:val="004F2814"/>
    <w:rsid w:val="004F2861"/>
    <w:rsid w:val="004F291E"/>
    <w:rsid w:val="004F2B97"/>
    <w:rsid w:val="004F2C05"/>
    <w:rsid w:val="004F2C78"/>
    <w:rsid w:val="004F2CDC"/>
    <w:rsid w:val="004F2D46"/>
    <w:rsid w:val="004F2D7A"/>
    <w:rsid w:val="004F2F75"/>
    <w:rsid w:val="004F2FEB"/>
    <w:rsid w:val="004F314E"/>
    <w:rsid w:val="004F34A0"/>
    <w:rsid w:val="004F382D"/>
    <w:rsid w:val="004F392F"/>
    <w:rsid w:val="004F3D12"/>
    <w:rsid w:val="004F3DB4"/>
    <w:rsid w:val="004F3E49"/>
    <w:rsid w:val="004F4078"/>
    <w:rsid w:val="004F430B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44D"/>
    <w:rsid w:val="004F55B5"/>
    <w:rsid w:val="004F5708"/>
    <w:rsid w:val="004F5741"/>
    <w:rsid w:val="004F5761"/>
    <w:rsid w:val="004F58BD"/>
    <w:rsid w:val="004F591F"/>
    <w:rsid w:val="004F5A35"/>
    <w:rsid w:val="004F5E3A"/>
    <w:rsid w:val="004F6178"/>
    <w:rsid w:val="004F630A"/>
    <w:rsid w:val="004F66DA"/>
    <w:rsid w:val="004F6889"/>
    <w:rsid w:val="004F6A7F"/>
    <w:rsid w:val="004F6B48"/>
    <w:rsid w:val="004F6E7B"/>
    <w:rsid w:val="004F6FC9"/>
    <w:rsid w:val="004F7299"/>
    <w:rsid w:val="004F7720"/>
    <w:rsid w:val="004F7914"/>
    <w:rsid w:val="004F7CD5"/>
    <w:rsid w:val="0050043F"/>
    <w:rsid w:val="005005D2"/>
    <w:rsid w:val="005005F2"/>
    <w:rsid w:val="0050077B"/>
    <w:rsid w:val="005008F1"/>
    <w:rsid w:val="00500C09"/>
    <w:rsid w:val="00500E2C"/>
    <w:rsid w:val="005010D3"/>
    <w:rsid w:val="0050117C"/>
    <w:rsid w:val="00501184"/>
    <w:rsid w:val="0050120E"/>
    <w:rsid w:val="00501516"/>
    <w:rsid w:val="005016D0"/>
    <w:rsid w:val="005018DE"/>
    <w:rsid w:val="00501A38"/>
    <w:rsid w:val="00501A3C"/>
    <w:rsid w:val="00501E47"/>
    <w:rsid w:val="0050229C"/>
    <w:rsid w:val="00502A44"/>
    <w:rsid w:val="00502E62"/>
    <w:rsid w:val="00502F4A"/>
    <w:rsid w:val="00503461"/>
    <w:rsid w:val="00503983"/>
    <w:rsid w:val="00503A63"/>
    <w:rsid w:val="00503C0F"/>
    <w:rsid w:val="00503D08"/>
    <w:rsid w:val="00504179"/>
    <w:rsid w:val="00504526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48"/>
    <w:rsid w:val="00505270"/>
    <w:rsid w:val="00505476"/>
    <w:rsid w:val="0050554C"/>
    <w:rsid w:val="005057EC"/>
    <w:rsid w:val="00505818"/>
    <w:rsid w:val="00505821"/>
    <w:rsid w:val="00505B18"/>
    <w:rsid w:val="00505CA2"/>
    <w:rsid w:val="00506220"/>
    <w:rsid w:val="0050635B"/>
    <w:rsid w:val="005064FB"/>
    <w:rsid w:val="00506746"/>
    <w:rsid w:val="00506775"/>
    <w:rsid w:val="00506C3F"/>
    <w:rsid w:val="00507A66"/>
    <w:rsid w:val="00507A8A"/>
    <w:rsid w:val="00507B2E"/>
    <w:rsid w:val="00507E55"/>
    <w:rsid w:val="005101F9"/>
    <w:rsid w:val="005107CF"/>
    <w:rsid w:val="0051082D"/>
    <w:rsid w:val="00510E27"/>
    <w:rsid w:val="005110DB"/>
    <w:rsid w:val="0051124D"/>
    <w:rsid w:val="005114A0"/>
    <w:rsid w:val="005114CA"/>
    <w:rsid w:val="0051152B"/>
    <w:rsid w:val="00511681"/>
    <w:rsid w:val="00511789"/>
    <w:rsid w:val="00511939"/>
    <w:rsid w:val="005119FC"/>
    <w:rsid w:val="00511D88"/>
    <w:rsid w:val="00511D9D"/>
    <w:rsid w:val="005129B7"/>
    <w:rsid w:val="00512D18"/>
    <w:rsid w:val="00512D7A"/>
    <w:rsid w:val="00512F1D"/>
    <w:rsid w:val="00512F73"/>
    <w:rsid w:val="005130BF"/>
    <w:rsid w:val="005132B9"/>
    <w:rsid w:val="0051346D"/>
    <w:rsid w:val="005139BD"/>
    <w:rsid w:val="00513BE3"/>
    <w:rsid w:val="0051416C"/>
    <w:rsid w:val="00514239"/>
    <w:rsid w:val="0051437B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5EF1"/>
    <w:rsid w:val="0051614E"/>
    <w:rsid w:val="0051624E"/>
    <w:rsid w:val="00516250"/>
    <w:rsid w:val="0051635C"/>
    <w:rsid w:val="00516634"/>
    <w:rsid w:val="00516B16"/>
    <w:rsid w:val="00517182"/>
    <w:rsid w:val="005171DA"/>
    <w:rsid w:val="0051720C"/>
    <w:rsid w:val="00517305"/>
    <w:rsid w:val="00517418"/>
    <w:rsid w:val="005174E7"/>
    <w:rsid w:val="005175BB"/>
    <w:rsid w:val="005175D8"/>
    <w:rsid w:val="0051776A"/>
    <w:rsid w:val="00517CAC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05"/>
    <w:rsid w:val="00521743"/>
    <w:rsid w:val="00521868"/>
    <w:rsid w:val="00521D72"/>
    <w:rsid w:val="00521F2B"/>
    <w:rsid w:val="00521F8B"/>
    <w:rsid w:val="005222E5"/>
    <w:rsid w:val="0052232F"/>
    <w:rsid w:val="0052241B"/>
    <w:rsid w:val="00522446"/>
    <w:rsid w:val="005224E0"/>
    <w:rsid w:val="0052255D"/>
    <w:rsid w:val="00522C88"/>
    <w:rsid w:val="00522E34"/>
    <w:rsid w:val="00522E88"/>
    <w:rsid w:val="00522F63"/>
    <w:rsid w:val="00522FDA"/>
    <w:rsid w:val="00523518"/>
    <w:rsid w:val="005235C9"/>
    <w:rsid w:val="005237BC"/>
    <w:rsid w:val="005239C6"/>
    <w:rsid w:val="00523B7F"/>
    <w:rsid w:val="00523C57"/>
    <w:rsid w:val="00523ECF"/>
    <w:rsid w:val="005240E1"/>
    <w:rsid w:val="005243AC"/>
    <w:rsid w:val="005249FD"/>
    <w:rsid w:val="00524B9F"/>
    <w:rsid w:val="00525172"/>
    <w:rsid w:val="005252D5"/>
    <w:rsid w:val="005254CD"/>
    <w:rsid w:val="0052557E"/>
    <w:rsid w:val="005255A4"/>
    <w:rsid w:val="005255AF"/>
    <w:rsid w:val="00525707"/>
    <w:rsid w:val="00525A06"/>
    <w:rsid w:val="00525ADB"/>
    <w:rsid w:val="00525CE6"/>
    <w:rsid w:val="005265EA"/>
    <w:rsid w:val="005267F5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228"/>
    <w:rsid w:val="0053378E"/>
    <w:rsid w:val="00533DFA"/>
    <w:rsid w:val="00533E57"/>
    <w:rsid w:val="0053417A"/>
    <w:rsid w:val="00534E53"/>
    <w:rsid w:val="005350FB"/>
    <w:rsid w:val="00535322"/>
    <w:rsid w:val="00535832"/>
    <w:rsid w:val="00535D8D"/>
    <w:rsid w:val="00535E8D"/>
    <w:rsid w:val="00536645"/>
    <w:rsid w:val="00536798"/>
    <w:rsid w:val="005369A8"/>
    <w:rsid w:val="00536BE9"/>
    <w:rsid w:val="00536CE6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37A09"/>
    <w:rsid w:val="00540611"/>
    <w:rsid w:val="005406A9"/>
    <w:rsid w:val="00540857"/>
    <w:rsid w:val="00540B2B"/>
    <w:rsid w:val="0054152E"/>
    <w:rsid w:val="0054156A"/>
    <w:rsid w:val="0054158C"/>
    <w:rsid w:val="00541E4F"/>
    <w:rsid w:val="005420D9"/>
    <w:rsid w:val="00542118"/>
    <w:rsid w:val="00542197"/>
    <w:rsid w:val="00542297"/>
    <w:rsid w:val="00542649"/>
    <w:rsid w:val="00542B6D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3EB"/>
    <w:rsid w:val="00544517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706"/>
    <w:rsid w:val="0054692C"/>
    <w:rsid w:val="00546AD8"/>
    <w:rsid w:val="00546BE4"/>
    <w:rsid w:val="00546D1D"/>
    <w:rsid w:val="00546D3D"/>
    <w:rsid w:val="00546F97"/>
    <w:rsid w:val="00547484"/>
    <w:rsid w:val="00547489"/>
    <w:rsid w:val="0054775A"/>
    <w:rsid w:val="005478EB"/>
    <w:rsid w:val="005479A6"/>
    <w:rsid w:val="00547ABB"/>
    <w:rsid w:val="00547B68"/>
    <w:rsid w:val="00547D3E"/>
    <w:rsid w:val="00547EA4"/>
    <w:rsid w:val="00547F68"/>
    <w:rsid w:val="00550371"/>
    <w:rsid w:val="005505E5"/>
    <w:rsid w:val="0055066B"/>
    <w:rsid w:val="00550B68"/>
    <w:rsid w:val="00550C05"/>
    <w:rsid w:val="00550F3D"/>
    <w:rsid w:val="005512CD"/>
    <w:rsid w:val="00551790"/>
    <w:rsid w:val="0055183E"/>
    <w:rsid w:val="00552196"/>
    <w:rsid w:val="005523DA"/>
    <w:rsid w:val="00552424"/>
    <w:rsid w:val="00552532"/>
    <w:rsid w:val="005525B0"/>
    <w:rsid w:val="005526FD"/>
    <w:rsid w:val="005527E5"/>
    <w:rsid w:val="00552821"/>
    <w:rsid w:val="00552921"/>
    <w:rsid w:val="0055299F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09"/>
    <w:rsid w:val="005550C2"/>
    <w:rsid w:val="0055544D"/>
    <w:rsid w:val="005556B0"/>
    <w:rsid w:val="005556C1"/>
    <w:rsid w:val="0055572F"/>
    <w:rsid w:val="00555C40"/>
    <w:rsid w:val="00555E76"/>
    <w:rsid w:val="00556189"/>
    <w:rsid w:val="005561E5"/>
    <w:rsid w:val="00556632"/>
    <w:rsid w:val="00556709"/>
    <w:rsid w:val="00556C21"/>
    <w:rsid w:val="00556F16"/>
    <w:rsid w:val="0055708C"/>
    <w:rsid w:val="0055752E"/>
    <w:rsid w:val="00557654"/>
    <w:rsid w:val="005577FF"/>
    <w:rsid w:val="00557936"/>
    <w:rsid w:val="00557ADA"/>
    <w:rsid w:val="00557C14"/>
    <w:rsid w:val="00557D15"/>
    <w:rsid w:val="00557E7B"/>
    <w:rsid w:val="00560050"/>
    <w:rsid w:val="00560422"/>
    <w:rsid w:val="0056046B"/>
    <w:rsid w:val="0056067F"/>
    <w:rsid w:val="00560FEF"/>
    <w:rsid w:val="00561573"/>
    <w:rsid w:val="00561854"/>
    <w:rsid w:val="00561E55"/>
    <w:rsid w:val="00561EC0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0E2"/>
    <w:rsid w:val="00564316"/>
    <w:rsid w:val="005644B7"/>
    <w:rsid w:val="00564525"/>
    <w:rsid w:val="00564A24"/>
    <w:rsid w:val="00564B5F"/>
    <w:rsid w:val="00564DDB"/>
    <w:rsid w:val="00564EE9"/>
    <w:rsid w:val="00565406"/>
    <w:rsid w:val="005655AE"/>
    <w:rsid w:val="005655E7"/>
    <w:rsid w:val="0056577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80"/>
    <w:rsid w:val="00566CF8"/>
    <w:rsid w:val="00566E82"/>
    <w:rsid w:val="00567339"/>
    <w:rsid w:val="0056741F"/>
    <w:rsid w:val="00567C35"/>
    <w:rsid w:val="00570059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983"/>
    <w:rsid w:val="00572A18"/>
    <w:rsid w:val="00572B03"/>
    <w:rsid w:val="00572B5E"/>
    <w:rsid w:val="00572B6B"/>
    <w:rsid w:val="00572C8A"/>
    <w:rsid w:val="00572D0E"/>
    <w:rsid w:val="005731DF"/>
    <w:rsid w:val="005731F0"/>
    <w:rsid w:val="0057339F"/>
    <w:rsid w:val="00573430"/>
    <w:rsid w:val="0057345A"/>
    <w:rsid w:val="00573853"/>
    <w:rsid w:val="005739D2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3BF"/>
    <w:rsid w:val="00576566"/>
    <w:rsid w:val="00576796"/>
    <w:rsid w:val="0057682A"/>
    <w:rsid w:val="0057682B"/>
    <w:rsid w:val="005768E9"/>
    <w:rsid w:val="0057695E"/>
    <w:rsid w:val="00576A6C"/>
    <w:rsid w:val="0057700F"/>
    <w:rsid w:val="00577105"/>
    <w:rsid w:val="005773B3"/>
    <w:rsid w:val="0057748D"/>
    <w:rsid w:val="005776DE"/>
    <w:rsid w:val="005779E0"/>
    <w:rsid w:val="00577F9F"/>
    <w:rsid w:val="00580520"/>
    <w:rsid w:val="005806A2"/>
    <w:rsid w:val="00580727"/>
    <w:rsid w:val="005808BF"/>
    <w:rsid w:val="005809AB"/>
    <w:rsid w:val="00580ABF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4EC"/>
    <w:rsid w:val="00582761"/>
    <w:rsid w:val="00582BB6"/>
    <w:rsid w:val="00582C57"/>
    <w:rsid w:val="00582D7D"/>
    <w:rsid w:val="00582E10"/>
    <w:rsid w:val="00582F44"/>
    <w:rsid w:val="00583148"/>
    <w:rsid w:val="0058326C"/>
    <w:rsid w:val="005833A3"/>
    <w:rsid w:val="005834A0"/>
    <w:rsid w:val="00583951"/>
    <w:rsid w:val="00583ACF"/>
    <w:rsid w:val="00583BF9"/>
    <w:rsid w:val="00583C0E"/>
    <w:rsid w:val="00583EBF"/>
    <w:rsid w:val="00584082"/>
    <w:rsid w:val="005841DF"/>
    <w:rsid w:val="005842E6"/>
    <w:rsid w:val="00584806"/>
    <w:rsid w:val="005848A3"/>
    <w:rsid w:val="0058492B"/>
    <w:rsid w:val="00584C45"/>
    <w:rsid w:val="00584C59"/>
    <w:rsid w:val="00584DB1"/>
    <w:rsid w:val="00584E57"/>
    <w:rsid w:val="00584F04"/>
    <w:rsid w:val="00585281"/>
    <w:rsid w:val="00585448"/>
    <w:rsid w:val="00585851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08FB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1FF7"/>
    <w:rsid w:val="00592154"/>
    <w:rsid w:val="00592298"/>
    <w:rsid w:val="00592368"/>
    <w:rsid w:val="00592391"/>
    <w:rsid w:val="0059239D"/>
    <w:rsid w:val="005924B7"/>
    <w:rsid w:val="00592694"/>
    <w:rsid w:val="0059289F"/>
    <w:rsid w:val="00592955"/>
    <w:rsid w:val="00592A3D"/>
    <w:rsid w:val="00592A8F"/>
    <w:rsid w:val="00592D43"/>
    <w:rsid w:val="00592E06"/>
    <w:rsid w:val="005934E4"/>
    <w:rsid w:val="00593558"/>
    <w:rsid w:val="00593576"/>
    <w:rsid w:val="0059394A"/>
    <w:rsid w:val="00593AB6"/>
    <w:rsid w:val="00593AD8"/>
    <w:rsid w:val="00593B1C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046"/>
    <w:rsid w:val="00595AAC"/>
    <w:rsid w:val="00595BF1"/>
    <w:rsid w:val="00595C15"/>
    <w:rsid w:val="00595C9F"/>
    <w:rsid w:val="00596078"/>
    <w:rsid w:val="0059611B"/>
    <w:rsid w:val="005964FD"/>
    <w:rsid w:val="00596639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A9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5FE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3F4E"/>
    <w:rsid w:val="005A40AE"/>
    <w:rsid w:val="005A42D0"/>
    <w:rsid w:val="005A434A"/>
    <w:rsid w:val="005A434B"/>
    <w:rsid w:val="005A453D"/>
    <w:rsid w:val="005A461F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5F6"/>
    <w:rsid w:val="005A5696"/>
    <w:rsid w:val="005A5AB1"/>
    <w:rsid w:val="005A5C9C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6F79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ADA"/>
    <w:rsid w:val="005B0C84"/>
    <w:rsid w:val="005B1012"/>
    <w:rsid w:val="005B125D"/>
    <w:rsid w:val="005B14E6"/>
    <w:rsid w:val="005B1A53"/>
    <w:rsid w:val="005B1D08"/>
    <w:rsid w:val="005B1F4E"/>
    <w:rsid w:val="005B2287"/>
    <w:rsid w:val="005B254A"/>
    <w:rsid w:val="005B2CCC"/>
    <w:rsid w:val="005B2D9D"/>
    <w:rsid w:val="005B2DE9"/>
    <w:rsid w:val="005B2EF3"/>
    <w:rsid w:val="005B3018"/>
    <w:rsid w:val="005B3033"/>
    <w:rsid w:val="005B34CD"/>
    <w:rsid w:val="005B3538"/>
    <w:rsid w:val="005B360A"/>
    <w:rsid w:val="005B360B"/>
    <w:rsid w:val="005B361F"/>
    <w:rsid w:val="005B385F"/>
    <w:rsid w:val="005B3A3B"/>
    <w:rsid w:val="005B3BB1"/>
    <w:rsid w:val="005B4538"/>
    <w:rsid w:val="005B477A"/>
    <w:rsid w:val="005B4839"/>
    <w:rsid w:val="005B50F4"/>
    <w:rsid w:val="005B587F"/>
    <w:rsid w:val="005B592F"/>
    <w:rsid w:val="005B5BE0"/>
    <w:rsid w:val="005B5FD5"/>
    <w:rsid w:val="005B625D"/>
    <w:rsid w:val="005B676F"/>
    <w:rsid w:val="005B6905"/>
    <w:rsid w:val="005B69CA"/>
    <w:rsid w:val="005B69DC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4E3"/>
    <w:rsid w:val="005C06FF"/>
    <w:rsid w:val="005C07E9"/>
    <w:rsid w:val="005C0883"/>
    <w:rsid w:val="005C0956"/>
    <w:rsid w:val="005C0A0E"/>
    <w:rsid w:val="005C0A8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25A"/>
    <w:rsid w:val="005C2785"/>
    <w:rsid w:val="005C2AE5"/>
    <w:rsid w:val="005C2B96"/>
    <w:rsid w:val="005C2C10"/>
    <w:rsid w:val="005C2E40"/>
    <w:rsid w:val="005C2ED9"/>
    <w:rsid w:val="005C32F0"/>
    <w:rsid w:val="005C32F2"/>
    <w:rsid w:val="005C335B"/>
    <w:rsid w:val="005C345C"/>
    <w:rsid w:val="005C386A"/>
    <w:rsid w:val="005C392A"/>
    <w:rsid w:val="005C3A5E"/>
    <w:rsid w:val="005C3AE5"/>
    <w:rsid w:val="005C3BE0"/>
    <w:rsid w:val="005C3D03"/>
    <w:rsid w:val="005C40EE"/>
    <w:rsid w:val="005C4557"/>
    <w:rsid w:val="005C47F3"/>
    <w:rsid w:val="005C4CD1"/>
    <w:rsid w:val="005C4F6D"/>
    <w:rsid w:val="005C5117"/>
    <w:rsid w:val="005C529E"/>
    <w:rsid w:val="005C5582"/>
    <w:rsid w:val="005C5799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609"/>
    <w:rsid w:val="005D37F7"/>
    <w:rsid w:val="005D3912"/>
    <w:rsid w:val="005D3D00"/>
    <w:rsid w:val="005D3D5C"/>
    <w:rsid w:val="005D3FEE"/>
    <w:rsid w:val="005D4310"/>
    <w:rsid w:val="005D441C"/>
    <w:rsid w:val="005D4824"/>
    <w:rsid w:val="005D4903"/>
    <w:rsid w:val="005D498A"/>
    <w:rsid w:val="005D4AE5"/>
    <w:rsid w:val="005D4E26"/>
    <w:rsid w:val="005D5015"/>
    <w:rsid w:val="005D57B7"/>
    <w:rsid w:val="005D59EC"/>
    <w:rsid w:val="005D5A9E"/>
    <w:rsid w:val="005D5DEF"/>
    <w:rsid w:val="005D5F12"/>
    <w:rsid w:val="005D6040"/>
    <w:rsid w:val="005D627D"/>
    <w:rsid w:val="005D661B"/>
    <w:rsid w:val="005D685F"/>
    <w:rsid w:val="005D6A4B"/>
    <w:rsid w:val="005D6BEA"/>
    <w:rsid w:val="005D6E7B"/>
    <w:rsid w:val="005D6F9D"/>
    <w:rsid w:val="005D71DE"/>
    <w:rsid w:val="005D7329"/>
    <w:rsid w:val="005D7771"/>
    <w:rsid w:val="005D7809"/>
    <w:rsid w:val="005D7813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8FF"/>
    <w:rsid w:val="005E295A"/>
    <w:rsid w:val="005E32B7"/>
    <w:rsid w:val="005E3439"/>
    <w:rsid w:val="005E3524"/>
    <w:rsid w:val="005E35F0"/>
    <w:rsid w:val="005E3692"/>
    <w:rsid w:val="005E3969"/>
    <w:rsid w:val="005E3A84"/>
    <w:rsid w:val="005E3D36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296"/>
    <w:rsid w:val="005E6348"/>
    <w:rsid w:val="005E6B08"/>
    <w:rsid w:val="005E6C4C"/>
    <w:rsid w:val="005E6D2A"/>
    <w:rsid w:val="005E6E49"/>
    <w:rsid w:val="005E7389"/>
    <w:rsid w:val="005E7C2E"/>
    <w:rsid w:val="005E7C84"/>
    <w:rsid w:val="005E7CBB"/>
    <w:rsid w:val="005E7FED"/>
    <w:rsid w:val="005F0007"/>
    <w:rsid w:val="005F0085"/>
    <w:rsid w:val="005F0396"/>
    <w:rsid w:val="005F0408"/>
    <w:rsid w:val="005F053C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EF5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46E"/>
    <w:rsid w:val="005F2766"/>
    <w:rsid w:val="005F293A"/>
    <w:rsid w:val="005F29AC"/>
    <w:rsid w:val="005F2AF5"/>
    <w:rsid w:val="005F2AF8"/>
    <w:rsid w:val="005F2C31"/>
    <w:rsid w:val="005F2CD3"/>
    <w:rsid w:val="005F2FF2"/>
    <w:rsid w:val="005F38B6"/>
    <w:rsid w:val="005F3A6D"/>
    <w:rsid w:val="005F3B29"/>
    <w:rsid w:val="005F3D09"/>
    <w:rsid w:val="005F3D22"/>
    <w:rsid w:val="005F3F35"/>
    <w:rsid w:val="005F424D"/>
    <w:rsid w:val="005F44C6"/>
    <w:rsid w:val="005F478E"/>
    <w:rsid w:val="005F4A20"/>
    <w:rsid w:val="005F4C57"/>
    <w:rsid w:val="005F594E"/>
    <w:rsid w:val="005F5A48"/>
    <w:rsid w:val="005F5AD9"/>
    <w:rsid w:val="005F5AE6"/>
    <w:rsid w:val="005F5D98"/>
    <w:rsid w:val="005F5ECF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6FD"/>
    <w:rsid w:val="005F7A87"/>
    <w:rsid w:val="005F7C80"/>
    <w:rsid w:val="005F7E69"/>
    <w:rsid w:val="00600082"/>
    <w:rsid w:val="006002C5"/>
    <w:rsid w:val="00600690"/>
    <w:rsid w:val="00600794"/>
    <w:rsid w:val="00600AFF"/>
    <w:rsid w:val="00600D60"/>
    <w:rsid w:val="00600F10"/>
    <w:rsid w:val="00601038"/>
    <w:rsid w:val="006015BC"/>
    <w:rsid w:val="00601A5E"/>
    <w:rsid w:val="00601C4A"/>
    <w:rsid w:val="00602254"/>
    <w:rsid w:val="006022FB"/>
    <w:rsid w:val="006029DE"/>
    <w:rsid w:val="00602EA3"/>
    <w:rsid w:val="00602F21"/>
    <w:rsid w:val="0060309B"/>
    <w:rsid w:val="00603277"/>
    <w:rsid w:val="006032C7"/>
    <w:rsid w:val="00603456"/>
    <w:rsid w:val="00603480"/>
    <w:rsid w:val="0060357A"/>
    <w:rsid w:val="006038B8"/>
    <w:rsid w:val="00603A85"/>
    <w:rsid w:val="00603AD2"/>
    <w:rsid w:val="00603D68"/>
    <w:rsid w:val="00603EBF"/>
    <w:rsid w:val="00603EC1"/>
    <w:rsid w:val="00603EFF"/>
    <w:rsid w:val="00604135"/>
    <w:rsid w:val="0060471A"/>
    <w:rsid w:val="006047B2"/>
    <w:rsid w:val="00604924"/>
    <w:rsid w:val="00604A9B"/>
    <w:rsid w:val="00604BFC"/>
    <w:rsid w:val="00604C23"/>
    <w:rsid w:val="00604D42"/>
    <w:rsid w:val="006051F3"/>
    <w:rsid w:val="006055D8"/>
    <w:rsid w:val="006057E8"/>
    <w:rsid w:val="0060583F"/>
    <w:rsid w:val="0060584F"/>
    <w:rsid w:val="00605AD1"/>
    <w:rsid w:val="00605FF5"/>
    <w:rsid w:val="00605FF7"/>
    <w:rsid w:val="006061D5"/>
    <w:rsid w:val="006063B6"/>
    <w:rsid w:val="0060641C"/>
    <w:rsid w:val="00606692"/>
    <w:rsid w:val="00606981"/>
    <w:rsid w:val="00606A4E"/>
    <w:rsid w:val="00606BC1"/>
    <w:rsid w:val="00606C11"/>
    <w:rsid w:val="00606D27"/>
    <w:rsid w:val="00606F20"/>
    <w:rsid w:val="00607155"/>
    <w:rsid w:val="00607291"/>
    <w:rsid w:val="00607335"/>
    <w:rsid w:val="0060736E"/>
    <w:rsid w:val="00607436"/>
    <w:rsid w:val="00607B80"/>
    <w:rsid w:val="00607D56"/>
    <w:rsid w:val="00607FBC"/>
    <w:rsid w:val="006100FC"/>
    <w:rsid w:val="00610299"/>
    <w:rsid w:val="006102C4"/>
    <w:rsid w:val="00610483"/>
    <w:rsid w:val="006106CE"/>
    <w:rsid w:val="0061088E"/>
    <w:rsid w:val="00610EB8"/>
    <w:rsid w:val="006111FB"/>
    <w:rsid w:val="00611865"/>
    <w:rsid w:val="00611941"/>
    <w:rsid w:val="00611A07"/>
    <w:rsid w:val="00611A3F"/>
    <w:rsid w:val="00611E34"/>
    <w:rsid w:val="00611E93"/>
    <w:rsid w:val="00611F78"/>
    <w:rsid w:val="0061206E"/>
    <w:rsid w:val="006123DA"/>
    <w:rsid w:val="00612437"/>
    <w:rsid w:val="006124A0"/>
    <w:rsid w:val="00612601"/>
    <w:rsid w:val="006129AC"/>
    <w:rsid w:val="00612C66"/>
    <w:rsid w:val="00612CAD"/>
    <w:rsid w:val="00612D50"/>
    <w:rsid w:val="00612ED2"/>
    <w:rsid w:val="0061303D"/>
    <w:rsid w:val="006132E0"/>
    <w:rsid w:val="006133A1"/>
    <w:rsid w:val="00613508"/>
    <w:rsid w:val="006135CD"/>
    <w:rsid w:val="0061378C"/>
    <w:rsid w:val="00613961"/>
    <w:rsid w:val="00613B96"/>
    <w:rsid w:val="00613C2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C94"/>
    <w:rsid w:val="00615F80"/>
    <w:rsid w:val="006160FA"/>
    <w:rsid w:val="006163D2"/>
    <w:rsid w:val="00616445"/>
    <w:rsid w:val="006166FD"/>
    <w:rsid w:val="0061690B"/>
    <w:rsid w:val="00616C92"/>
    <w:rsid w:val="00616DF1"/>
    <w:rsid w:val="006171B1"/>
    <w:rsid w:val="0061755C"/>
    <w:rsid w:val="00617679"/>
    <w:rsid w:val="00617695"/>
    <w:rsid w:val="0061786C"/>
    <w:rsid w:val="00617BF9"/>
    <w:rsid w:val="00617CB4"/>
    <w:rsid w:val="00620544"/>
    <w:rsid w:val="0062054B"/>
    <w:rsid w:val="006208E2"/>
    <w:rsid w:val="00620BAA"/>
    <w:rsid w:val="00620D51"/>
    <w:rsid w:val="00620E3E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DDF"/>
    <w:rsid w:val="00621EA6"/>
    <w:rsid w:val="00621F7F"/>
    <w:rsid w:val="00622191"/>
    <w:rsid w:val="006224A7"/>
    <w:rsid w:val="0062281B"/>
    <w:rsid w:val="00622883"/>
    <w:rsid w:val="00622BF1"/>
    <w:rsid w:val="00622C25"/>
    <w:rsid w:val="00623141"/>
    <w:rsid w:val="00623508"/>
    <w:rsid w:val="0062367D"/>
    <w:rsid w:val="0062371A"/>
    <w:rsid w:val="00623A37"/>
    <w:rsid w:val="00623B1C"/>
    <w:rsid w:val="00623ED8"/>
    <w:rsid w:val="00623F18"/>
    <w:rsid w:val="00623F2C"/>
    <w:rsid w:val="0062404C"/>
    <w:rsid w:val="006240CA"/>
    <w:rsid w:val="00624112"/>
    <w:rsid w:val="006244FE"/>
    <w:rsid w:val="00624AB5"/>
    <w:rsid w:val="00624DF8"/>
    <w:rsid w:val="00624EC4"/>
    <w:rsid w:val="00624F76"/>
    <w:rsid w:val="00624F8F"/>
    <w:rsid w:val="00625087"/>
    <w:rsid w:val="00625547"/>
    <w:rsid w:val="006255E8"/>
    <w:rsid w:val="006256A2"/>
    <w:rsid w:val="006256B9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DE"/>
    <w:rsid w:val="006273EF"/>
    <w:rsid w:val="0062757E"/>
    <w:rsid w:val="006275BC"/>
    <w:rsid w:val="006276F4"/>
    <w:rsid w:val="006278F2"/>
    <w:rsid w:val="00627C18"/>
    <w:rsid w:val="00627F51"/>
    <w:rsid w:val="006301A6"/>
    <w:rsid w:val="006301CE"/>
    <w:rsid w:val="0063026A"/>
    <w:rsid w:val="006305EA"/>
    <w:rsid w:val="00630625"/>
    <w:rsid w:val="00630838"/>
    <w:rsid w:val="00630B43"/>
    <w:rsid w:val="00630B71"/>
    <w:rsid w:val="0063121D"/>
    <w:rsid w:val="0063131E"/>
    <w:rsid w:val="00631349"/>
    <w:rsid w:val="00631696"/>
    <w:rsid w:val="00631831"/>
    <w:rsid w:val="00631AB5"/>
    <w:rsid w:val="006321C8"/>
    <w:rsid w:val="006328B7"/>
    <w:rsid w:val="006328F2"/>
    <w:rsid w:val="0063291D"/>
    <w:rsid w:val="00632C66"/>
    <w:rsid w:val="00632D0F"/>
    <w:rsid w:val="00632DF3"/>
    <w:rsid w:val="00632E1F"/>
    <w:rsid w:val="006336EC"/>
    <w:rsid w:val="006338A0"/>
    <w:rsid w:val="00633CE9"/>
    <w:rsid w:val="00633E08"/>
    <w:rsid w:val="006341AC"/>
    <w:rsid w:val="00634978"/>
    <w:rsid w:val="006349C9"/>
    <w:rsid w:val="00634AAE"/>
    <w:rsid w:val="00634CA2"/>
    <w:rsid w:val="00634F88"/>
    <w:rsid w:val="00635297"/>
    <w:rsid w:val="00635457"/>
    <w:rsid w:val="006355CE"/>
    <w:rsid w:val="00635C1B"/>
    <w:rsid w:val="00635EE7"/>
    <w:rsid w:val="00636095"/>
    <w:rsid w:val="0063620A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26"/>
    <w:rsid w:val="0064119C"/>
    <w:rsid w:val="00641825"/>
    <w:rsid w:val="00641B52"/>
    <w:rsid w:val="00641E54"/>
    <w:rsid w:val="00641FC4"/>
    <w:rsid w:val="0064262E"/>
    <w:rsid w:val="006426CE"/>
    <w:rsid w:val="006427BB"/>
    <w:rsid w:val="006429CE"/>
    <w:rsid w:val="00642B2F"/>
    <w:rsid w:val="00642ECF"/>
    <w:rsid w:val="00642FDB"/>
    <w:rsid w:val="00643165"/>
    <w:rsid w:val="00643430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4FE5"/>
    <w:rsid w:val="0064531E"/>
    <w:rsid w:val="00645E06"/>
    <w:rsid w:val="00645FB5"/>
    <w:rsid w:val="00646061"/>
    <w:rsid w:val="006460BE"/>
    <w:rsid w:val="006461D6"/>
    <w:rsid w:val="00646568"/>
    <w:rsid w:val="00646728"/>
    <w:rsid w:val="00646B28"/>
    <w:rsid w:val="00646B77"/>
    <w:rsid w:val="00646CB5"/>
    <w:rsid w:val="00646D6A"/>
    <w:rsid w:val="00646E08"/>
    <w:rsid w:val="00646FD5"/>
    <w:rsid w:val="00647002"/>
    <w:rsid w:val="00647048"/>
    <w:rsid w:val="006470CE"/>
    <w:rsid w:val="0064710D"/>
    <w:rsid w:val="006472A1"/>
    <w:rsid w:val="006474F5"/>
    <w:rsid w:val="006479D0"/>
    <w:rsid w:val="00647FCA"/>
    <w:rsid w:val="00650280"/>
    <w:rsid w:val="006502C9"/>
    <w:rsid w:val="00650624"/>
    <w:rsid w:val="0065080D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2B46"/>
    <w:rsid w:val="00652EA2"/>
    <w:rsid w:val="0065313E"/>
    <w:rsid w:val="0065335A"/>
    <w:rsid w:val="006535FC"/>
    <w:rsid w:val="00653934"/>
    <w:rsid w:val="00653958"/>
    <w:rsid w:val="006539B9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914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45F"/>
    <w:rsid w:val="00655B7C"/>
    <w:rsid w:val="006563C8"/>
    <w:rsid w:val="00656A0A"/>
    <w:rsid w:val="00656ABC"/>
    <w:rsid w:val="00656C1B"/>
    <w:rsid w:val="00656E1C"/>
    <w:rsid w:val="006570C2"/>
    <w:rsid w:val="0065747F"/>
    <w:rsid w:val="006602AB"/>
    <w:rsid w:val="006607F5"/>
    <w:rsid w:val="00660811"/>
    <w:rsid w:val="00660890"/>
    <w:rsid w:val="0066098C"/>
    <w:rsid w:val="0066127F"/>
    <w:rsid w:val="00661449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280"/>
    <w:rsid w:val="00663441"/>
    <w:rsid w:val="006634B0"/>
    <w:rsid w:val="006634B8"/>
    <w:rsid w:val="00663621"/>
    <w:rsid w:val="00663795"/>
    <w:rsid w:val="00663C52"/>
    <w:rsid w:val="00664037"/>
    <w:rsid w:val="006640FC"/>
    <w:rsid w:val="00664668"/>
    <w:rsid w:val="00664E2A"/>
    <w:rsid w:val="00664F4D"/>
    <w:rsid w:val="00664FC9"/>
    <w:rsid w:val="00664FD2"/>
    <w:rsid w:val="0066520F"/>
    <w:rsid w:val="00665232"/>
    <w:rsid w:val="00665296"/>
    <w:rsid w:val="00665324"/>
    <w:rsid w:val="00665D90"/>
    <w:rsid w:val="00665FFA"/>
    <w:rsid w:val="006660F7"/>
    <w:rsid w:val="006661C0"/>
    <w:rsid w:val="006665FE"/>
    <w:rsid w:val="00666739"/>
    <w:rsid w:val="006667F9"/>
    <w:rsid w:val="00666839"/>
    <w:rsid w:val="0066692B"/>
    <w:rsid w:val="00666C6C"/>
    <w:rsid w:val="00666E60"/>
    <w:rsid w:val="00666F46"/>
    <w:rsid w:val="00666FF6"/>
    <w:rsid w:val="0066710A"/>
    <w:rsid w:val="00667364"/>
    <w:rsid w:val="0066741C"/>
    <w:rsid w:val="00667455"/>
    <w:rsid w:val="00667519"/>
    <w:rsid w:val="00667946"/>
    <w:rsid w:val="00667F7A"/>
    <w:rsid w:val="006702B3"/>
    <w:rsid w:val="006707FD"/>
    <w:rsid w:val="00670821"/>
    <w:rsid w:val="00670ADF"/>
    <w:rsid w:val="00670B3B"/>
    <w:rsid w:val="00670E20"/>
    <w:rsid w:val="00671008"/>
    <w:rsid w:val="00671448"/>
    <w:rsid w:val="0067174D"/>
    <w:rsid w:val="00671861"/>
    <w:rsid w:val="00671879"/>
    <w:rsid w:val="00671ED4"/>
    <w:rsid w:val="00672770"/>
    <w:rsid w:val="006729B2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16"/>
    <w:rsid w:val="00676926"/>
    <w:rsid w:val="00676AA4"/>
    <w:rsid w:val="00676C51"/>
    <w:rsid w:val="00676C6E"/>
    <w:rsid w:val="00676DED"/>
    <w:rsid w:val="00676E28"/>
    <w:rsid w:val="00676E95"/>
    <w:rsid w:val="00677120"/>
    <w:rsid w:val="00677164"/>
    <w:rsid w:val="00677213"/>
    <w:rsid w:val="00677296"/>
    <w:rsid w:val="0067744C"/>
    <w:rsid w:val="006775AB"/>
    <w:rsid w:val="00677B0B"/>
    <w:rsid w:val="006801E4"/>
    <w:rsid w:val="006802E2"/>
    <w:rsid w:val="00680481"/>
    <w:rsid w:val="00680631"/>
    <w:rsid w:val="00680714"/>
    <w:rsid w:val="00680814"/>
    <w:rsid w:val="00680BB5"/>
    <w:rsid w:val="00681159"/>
    <w:rsid w:val="006813E8"/>
    <w:rsid w:val="006818A7"/>
    <w:rsid w:val="00681BE3"/>
    <w:rsid w:val="00681C1E"/>
    <w:rsid w:val="0068203B"/>
    <w:rsid w:val="00682421"/>
    <w:rsid w:val="00682994"/>
    <w:rsid w:val="00682C5A"/>
    <w:rsid w:val="00682F67"/>
    <w:rsid w:val="0068317C"/>
    <w:rsid w:val="006833B6"/>
    <w:rsid w:val="006833D7"/>
    <w:rsid w:val="006834A0"/>
    <w:rsid w:val="006836EF"/>
    <w:rsid w:val="00684230"/>
    <w:rsid w:val="0068455E"/>
    <w:rsid w:val="006846AD"/>
    <w:rsid w:val="00684779"/>
    <w:rsid w:val="006848D3"/>
    <w:rsid w:val="006849AA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D68"/>
    <w:rsid w:val="00686DA6"/>
    <w:rsid w:val="00686EB1"/>
    <w:rsid w:val="00687071"/>
    <w:rsid w:val="006870BE"/>
    <w:rsid w:val="00687243"/>
    <w:rsid w:val="00687713"/>
    <w:rsid w:val="006877E0"/>
    <w:rsid w:val="00687805"/>
    <w:rsid w:val="00687912"/>
    <w:rsid w:val="00687C4C"/>
    <w:rsid w:val="00687C4F"/>
    <w:rsid w:val="00687C6F"/>
    <w:rsid w:val="00687CC7"/>
    <w:rsid w:val="006902C1"/>
    <w:rsid w:val="006904EB"/>
    <w:rsid w:val="00690559"/>
    <w:rsid w:val="00690705"/>
    <w:rsid w:val="0069090F"/>
    <w:rsid w:val="00690AFD"/>
    <w:rsid w:val="00690D05"/>
    <w:rsid w:val="00690E74"/>
    <w:rsid w:val="00690FCB"/>
    <w:rsid w:val="0069108C"/>
    <w:rsid w:val="0069138E"/>
    <w:rsid w:val="00691748"/>
    <w:rsid w:val="00691809"/>
    <w:rsid w:val="00691966"/>
    <w:rsid w:val="00691C6C"/>
    <w:rsid w:val="00692257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DBF"/>
    <w:rsid w:val="00693E1E"/>
    <w:rsid w:val="0069455C"/>
    <w:rsid w:val="006946C9"/>
    <w:rsid w:val="00694805"/>
    <w:rsid w:val="00694882"/>
    <w:rsid w:val="00694916"/>
    <w:rsid w:val="00694CE3"/>
    <w:rsid w:val="00694E01"/>
    <w:rsid w:val="00694E39"/>
    <w:rsid w:val="00695235"/>
    <w:rsid w:val="00695342"/>
    <w:rsid w:val="0069552E"/>
    <w:rsid w:val="006957BE"/>
    <w:rsid w:val="00695971"/>
    <w:rsid w:val="0069650C"/>
    <w:rsid w:val="006966E3"/>
    <w:rsid w:val="00696747"/>
    <w:rsid w:val="006968A9"/>
    <w:rsid w:val="006969C2"/>
    <w:rsid w:val="00696ADB"/>
    <w:rsid w:val="00696BB0"/>
    <w:rsid w:val="006970CF"/>
    <w:rsid w:val="00697147"/>
    <w:rsid w:val="0069718E"/>
    <w:rsid w:val="00697248"/>
    <w:rsid w:val="006972C9"/>
    <w:rsid w:val="00697522"/>
    <w:rsid w:val="006978A0"/>
    <w:rsid w:val="00697CD4"/>
    <w:rsid w:val="006A03F9"/>
    <w:rsid w:val="006A05BD"/>
    <w:rsid w:val="006A0612"/>
    <w:rsid w:val="006A089B"/>
    <w:rsid w:val="006A0BCE"/>
    <w:rsid w:val="006A0F87"/>
    <w:rsid w:val="006A109F"/>
    <w:rsid w:val="006A12AD"/>
    <w:rsid w:val="006A139F"/>
    <w:rsid w:val="006A15A2"/>
    <w:rsid w:val="006A1B46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AA"/>
    <w:rsid w:val="006A2AF4"/>
    <w:rsid w:val="006A2ECA"/>
    <w:rsid w:val="006A3054"/>
    <w:rsid w:val="006A3083"/>
    <w:rsid w:val="006A32C9"/>
    <w:rsid w:val="006A35E1"/>
    <w:rsid w:val="006A3837"/>
    <w:rsid w:val="006A3BF0"/>
    <w:rsid w:val="006A3CBA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2E0"/>
    <w:rsid w:val="006A5491"/>
    <w:rsid w:val="006A573F"/>
    <w:rsid w:val="006A588A"/>
    <w:rsid w:val="006A588E"/>
    <w:rsid w:val="006A5ADF"/>
    <w:rsid w:val="006A5AE7"/>
    <w:rsid w:val="006A5D9B"/>
    <w:rsid w:val="006A5E46"/>
    <w:rsid w:val="006A5E7F"/>
    <w:rsid w:val="006A5FB2"/>
    <w:rsid w:val="006A601E"/>
    <w:rsid w:val="006A67DB"/>
    <w:rsid w:val="006A697C"/>
    <w:rsid w:val="006A69AB"/>
    <w:rsid w:val="006A71EA"/>
    <w:rsid w:val="006A7379"/>
    <w:rsid w:val="006A74FF"/>
    <w:rsid w:val="006A75DD"/>
    <w:rsid w:val="006A76B2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880"/>
    <w:rsid w:val="006B2AA2"/>
    <w:rsid w:val="006B2DEA"/>
    <w:rsid w:val="006B309F"/>
    <w:rsid w:val="006B3127"/>
    <w:rsid w:val="006B3349"/>
    <w:rsid w:val="006B334F"/>
    <w:rsid w:val="006B33DA"/>
    <w:rsid w:val="006B3561"/>
    <w:rsid w:val="006B3630"/>
    <w:rsid w:val="006B3826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5CE0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1449"/>
    <w:rsid w:val="006C1822"/>
    <w:rsid w:val="006C18C4"/>
    <w:rsid w:val="006C1BDA"/>
    <w:rsid w:val="006C2111"/>
    <w:rsid w:val="006C225D"/>
    <w:rsid w:val="006C249D"/>
    <w:rsid w:val="006C2715"/>
    <w:rsid w:val="006C2798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5D46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6F06"/>
    <w:rsid w:val="006C71FD"/>
    <w:rsid w:val="006C732A"/>
    <w:rsid w:val="006C73CD"/>
    <w:rsid w:val="006C74E6"/>
    <w:rsid w:val="006C77C2"/>
    <w:rsid w:val="006C794F"/>
    <w:rsid w:val="006C79B0"/>
    <w:rsid w:val="006C7BD6"/>
    <w:rsid w:val="006D01BC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88C"/>
    <w:rsid w:val="006D39E8"/>
    <w:rsid w:val="006D3EB4"/>
    <w:rsid w:val="006D4127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51D"/>
    <w:rsid w:val="006D6614"/>
    <w:rsid w:val="006D67E8"/>
    <w:rsid w:val="006D6817"/>
    <w:rsid w:val="006D689A"/>
    <w:rsid w:val="006D6D20"/>
    <w:rsid w:val="006D7813"/>
    <w:rsid w:val="006D7B7C"/>
    <w:rsid w:val="006E0C28"/>
    <w:rsid w:val="006E0DB0"/>
    <w:rsid w:val="006E0FD5"/>
    <w:rsid w:val="006E1092"/>
    <w:rsid w:val="006E120C"/>
    <w:rsid w:val="006E1215"/>
    <w:rsid w:val="006E155B"/>
    <w:rsid w:val="006E15E6"/>
    <w:rsid w:val="006E1920"/>
    <w:rsid w:val="006E198B"/>
    <w:rsid w:val="006E1A2B"/>
    <w:rsid w:val="006E1AAA"/>
    <w:rsid w:val="006E1FB9"/>
    <w:rsid w:val="006E225E"/>
    <w:rsid w:val="006E22F7"/>
    <w:rsid w:val="006E23D1"/>
    <w:rsid w:val="006E25A0"/>
    <w:rsid w:val="006E25FE"/>
    <w:rsid w:val="006E26B8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CC8"/>
    <w:rsid w:val="006E3DE9"/>
    <w:rsid w:val="006E3DFB"/>
    <w:rsid w:val="006E4338"/>
    <w:rsid w:val="006E44FB"/>
    <w:rsid w:val="006E479E"/>
    <w:rsid w:val="006E4941"/>
    <w:rsid w:val="006E495A"/>
    <w:rsid w:val="006E4AE4"/>
    <w:rsid w:val="006E4D71"/>
    <w:rsid w:val="006E4DB6"/>
    <w:rsid w:val="006E4E8A"/>
    <w:rsid w:val="006E4F71"/>
    <w:rsid w:val="006E4FAA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6C19"/>
    <w:rsid w:val="006E71E7"/>
    <w:rsid w:val="006E7AEF"/>
    <w:rsid w:val="006E7B8F"/>
    <w:rsid w:val="006E7BB7"/>
    <w:rsid w:val="006E7E92"/>
    <w:rsid w:val="006F03A7"/>
    <w:rsid w:val="006F03C0"/>
    <w:rsid w:val="006F05BA"/>
    <w:rsid w:val="006F0C75"/>
    <w:rsid w:val="006F0D6C"/>
    <w:rsid w:val="006F105E"/>
    <w:rsid w:val="006F134A"/>
    <w:rsid w:val="006F13D0"/>
    <w:rsid w:val="006F178B"/>
    <w:rsid w:val="006F1802"/>
    <w:rsid w:val="006F1AD9"/>
    <w:rsid w:val="006F1AEB"/>
    <w:rsid w:val="006F207A"/>
    <w:rsid w:val="006F2123"/>
    <w:rsid w:val="006F2336"/>
    <w:rsid w:val="006F23AC"/>
    <w:rsid w:val="006F25AC"/>
    <w:rsid w:val="006F25F4"/>
    <w:rsid w:val="006F2A9C"/>
    <w:rsid w:val="006F2CCC"/>
    <w:rsid w:val="006F2CCE"/>
    <w:rsid w:val="006F2D7C"/>
    <w:rsid w:val="006F313D"/>
    <w:rsid w:val="006F318F"/>
    <w:rsid w:val="006F33D4"/>
    <w:rsid w:val="006F3631"/>
    <w:rsid w:val="006F395B"/>
    <w:rsid w:val="006F39B4"/>
    <w:rsid w:val="006F3A7D"/>
    <w:rsid w:val="006F3E75"/>
    <w:rsid w:val="006F4102"/>
    <w:rsid w:val="006F4158"/>
    <w:rsid w:val="006F430D"/>
    <w:rsid w:val="006F432C"/>
    <w:rsid w:val="006F4941"/>
    <w:rsid w:val="006F4B18"/>
    <w:rsid w:val="006F4B9E"/>
    <w:rsid w:val="006F4C63"/>
    <w:rsid w:val="006F4C94"/>
    <w:rsid w:val="006F4E83"/>
    <w:rsid w:val="006F56C4"/>
    <w:rsid w:val="006F5820"/>
    <w:rsid w:val="006F59B0"/>
    <w:rsid w:val="006F5BBF"/>
    <w:rsid w:val="006F5D32"/>
    <w:rsid w:val="006F5E45"/>
    <w:rsid w:val="006F5F7A"/>
    <w:rsid w:val="006F690F"/>
    <w:rsid w:val="006F6C49"/>
    <w:rsid w:val="006F6D89"/>
    <w:rsid w:val="006F6F63"/>
    <w:rsid w:val="006F70AC"/>
    <w:rsid w:val="006F7210"/>
    <w:rsid w:val="006F723C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0CC3"/>
    <w:rsid w:val="007012F3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38"/>
    <w:rsid w:val="00703A6C"/>
    <w:rsid w:val="00703DB4"/>
    <w:rsid w:val="00703F07"/>
    <w:rsid w:val="00703FA5"/>
    <w:rsid w:val="007041E5"/>
    <w:rsid w:val="0070442A"/>
    <w:rsid w:val="007049FA"/>
    <w:rsid w:val="00704A41"/>
    <w:rsid w:val="00704B6A"/>
    <w:rsid w:val="00704C7B"/>
    <w:rsid w:val="00704CB3"/>
    <w:rsid w:val="00704D34"/>
    <w:rsid w:val="00704F9B"/>
    <w:rsid w:val="00704FA8"/>
    <w:rsid w:val="0070538B"/>
    <w:rsid w:val="00705797"/>
    <w:rsid w:val="00705A25"/>
    <w:rsid w:val="00705C89"/>
    <w:rsid w:val="00705CCE"/>
    <w:rsid w:val="00705D2B"/>
    <w:rsid w:val="00705DF6"/>
    <w:rsid w:val="00706255"/>
    <w:rsid w:val="0070625B"/>
    <w:rsid w:val="0070678C"/>
    <w:rsid w:val="00706A28"/>
    <w:rsid w:val="00706F92"/>
    <w:rsid w:val="00706FF1"/>
    <w:rsid w:val="007070DF"/>
    <w:rsid w:val="00707714"/>
    <w:rsid w:val="00707845"/>
    <w:rsid w:val="0070786C"/>
    <w:rsid w:val="007079A1"/>
    <w:rsid w:val="00707C68"/>
    <w:rsid w:val="00707EC6"/>
    <w:rsid w:val="0071017B"/>
    <w:rsid w:val="0071038D"/>
    <w:rsid w:val="00710545"/>
    <w:rsid w:val="007106DE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AAE"/>
    <w:rsid w:val="00712C6E"/>
    <w:rsid w:val="00712E1D"/>
    <w:rsid w:val="00712E9A"/>
    <w:rsid w:val="0071310D"/>
    <w:rsid w:val="00713F5C"/>
    <w:rsid w:val="00714088"/>
    <w:rsid w:val="007141CD"/>
    <w:rsid w:val="00714381"/>
    <w:rsid w:val="0071455E"/>
    <w:rsid w:val="007146BC"/>
    <w:rsid w:val="00714DA5"/>
    <w:rsid w:val="007150D1"/>
    <w:rsid w:val="007150F1"/>
    <w:rsid w:val="007151D9"/>
    <w:rsid w:val="007153EA"/>
    <w:rsid w:val="00715553"/>
    <w:rsid w:val="00715682"/>
    <w:rsid w:val="00715687"/>
    <w:rsid w:val="00715B77"/>
    <w:rsid w:val="00715BDD"/>
    <w:rsid w:val="00715E83"/>
    <w:rsid w:val="00715EC7"/>
    <w:rsid w:val="007160F3"/>
    <w:rsid w:val="007163B8"/>
    <w:rsid w:val="00716458"/>
    <w:rsid w:val="00716467"/>
    <w:rsid w:val="00716475"/>
    <w:rsid w:val="007165ED"/>
    <w:rsid w:val="007166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91"/>
    <w:rsid w:val="00724AF3"/>
    <w:rsid w:val="00724EC1"/>
    <w:rsid w:val="0072575F"/>
    <w:rsid w:val="00725A12"/>
    <w:rsid w:val="00725ADA"/>
    <w:rsid w:val="00725CB3"/>
    <w:rsid w:val="00725CFC"/>
    <w:rsid w:val="00725EF2"/>
    <w:rsid w:val="00726247"/>
    <w:rsid w:val="0072630E"/>
    <w:rsid w:val="007263BC"/>
    <w:rsid w:val="007265EE"/>
    <w:rsid w:val="00726604"/>
    <w:rsid w:val="007267E0"/>
    <w:rsid w:val="00726916"/>
    <w:rsid w:val="00727389"/>
    <w:rsid w:val="007273D7"/>
    <w:rsid w:val="007276AA"/>
    <w:rsid w:val="00727892"/>
    <w:rsid w:val="00727A71"/>
    <w:rsid w:val="00727C0B"/>
    <w:rsid w:val="00727CB1"/>
    <w:rsid w:val="00730280"/>
    <w:rsid w:val="00730361"/>
    <w:rsid w:val="00730568"/>
    <w:rsid w:val="007309F0"/>
    <w:rsid w:val="00730D4F"/>
    <w:rsid w:val="00730E0A"/>
    <w:rsid w:val="007310A2"/>
    <w:rsid w:val="007312F4"/>
    <w:rsid w:val="007318C2"/>
    <w:rsid w:val="00731A53"/>
    <w:rsid w:val="00731AA1"/>
    <w:rsid w:val="00731DCF"/>
    <w:rsid w:val="00731F50"/>
    <w:rsid w:val="00732535"/>
    <w:rsid w:val="007327DB"/>
    <w:rsid w:val="0073283D"/>
    <w:rsid w:val="00732855"/>
    <w:rsid w:val="00732CFB"/>
    <w:rsid w:val="00732DB6"/>
    <w:rsid w:val="00732E56"/>
    <w:rsid w:val="0073327A"/>
    <w:rsid w:val="00733713"/>
    <w:rsid w:val="0073371C"/>
    <w:rsid w:val="00733D80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1C7"/>
    <w:rsid w:val="0073537C"/>
    <w:rsid w:val="00735471"/>
    <w:rsid w:val="00735629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0BFF"/>
    <w:rsid w:val="00740F22"/>
    <w:rsid w:val="00741306"/>
    <w:rsid w:val="007418D9"/>
    <w:rsid w:val="007419AB"/>
    <w:rsid w:val="00741A14"/>
    <w:rsid w:val="00741E03"/>
    <w:rsid w:val="00741E86"/>
    <w:rsid w:val="00741EF4"/>
    <w:rsid w:val="00741F20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273"/>
    <w:rsid w:val="00743332"/>
    <w:rsid w:val="007435F2"/>
    <w:rsid w:val="00743755"/>
    <w:rsid w:val="00743874"/>
    <w:rsid w:val="00743906"/>
    <w:rsid w:val="00743DE9"/>
    <w:rsid w:val="00743F3A"/>
    <w:rsid w:val="007440CE"/>
    <w:rsid w:val="00744D80"/>
    <w:rsid w:val="00744F1B"/>
    <w:rsid w:val="00744FB1"/>
    <w:rsid w:val="007451FE"/>
    <w:rsid w:val="0074536D"/>
    <w:rsid w:val="00745484"/>
    <w:rsid w:val="007454FF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9D2"/>
    <w:rsid w:val="00746A02"/>
    <w:rsid w:val="00746C0C"/>
    <w:rsid w:val="00746C48"/>
    <w:rsid w:val="00746C6C"/>
    <w:rsid w:val="00746D59"/>
    <w:rsid w:val="007470B8"/>
    <w:rsid w:val="007475EB"/>
    <w:rsid w:val="00747A5B"/>
    <w:rsid w:val="00747A7D"/>
    <w:rsid w:val="00747C1E"/>
    <w:rsid w:val="00747EED"/>
    <w:rsid w:val="00750408"/>
    <w:rsid w:val="0075093C"/>
    <w:rsid w:val="007509F5"/>
    <w:rsid w:val="00750CB6"/>
    <w:rsid w:val="00750D1A"/>
    <w:rsid w:val="00751286"/>
    <w:rsid w:val="0075152A"/>
    <w:rsid w:val="007515AF"/>
    <w:rsid w:val="0075172C"/>
    <w:rsid w:val="00751937"/>
    <w:rsid w:val="00751D09"/>
    <w:rsid w:val="00751E32"/>
    <w:rsid w:val="0075211B"/>
    <w:rsid w:val="0075237B"/>
    <w:rsid w:val="007524A3"/>
    <w:rsid w:val="007526B0"/>
    <w:rsid w:val="00752EC4"/>
    <w:rsid w:val="0075314D"/>
    <w:rsid w:val="00753569"/>
    <w:rsid w:val="007539D5"/>
    <w:rsid w:val="00753B93"/>
    <w:rsid w:val="00753E65"/>
    <w:rsid w:val="0075408F"/>
    <w:rsid w:val="0075429D"/>
    <w:rsid w:val="007542C9"/>
    <w:rsid w:val="00754485"/>
    <w:rsid w:val="0075476E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B26"/>
    <w:rsid w:val="00756FD2"/>
    <w:rsid w:val="0075720B"/>
    <w:rsid w:val="0075727B"/>
    <w:rsid w:val="00757634"/>
    <w:rsid w:val="0075778C"/>
    <w:rsid w:val="00757C00"/>
    <w:rsid w:val="0076008B"/>
    <w:rsid w:val="00760227"/>
    <w:rsid w:val="00760387"/>
    <w:rsid w:val="0076092F"/>
    <w:rsid w:val="00760C4B"/>
    <w:rsid w:val="00760DCB"/>
    <w:rsid w:val="00760ED4"/>
    <w:rsid w:val="007612BC"/>
    <w:rsid w:val="0076154B"/>
    <w:rsid w:val="00761B78"/>
    <w:rsid w:val="00762353"/>
    <w:rsid w:val="007623DC"/>
    <w:rsid w:val="007625A9"/>
    <w:rsid w:val="00762684"/>
    <w:rsid w:val="0076281D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680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89F"/>
    <w:rsid w:val="00766A9E"/>
    <w:rsid w:val="00766B33"/>
    <w:rsid w:val="00766BD0"/>
    <w:rsid w:val="00766C70"/>
    <w:rsid w:val="00766E07"/>
    <w:rsid w:val="00766F63"/>
    <w:rsid w:val="007674C5"/>
    <w:rsid w:val="007678F2"/>
    <w:rsid w:val="00767A7D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40F"/>
    <w:rsid w:val="00772530"/>
    <w:rsid w:val="007726A7"/>
    <w:rsid w:val="00772705"/>
    <w:rsid w:val="00772715"/>
    <w:rsid w:val="007727C5"/>
    <w:rsid w:val="00772961"/>
    <w:rsid w:val="00772A78"/>
    <w:rsid w:val="0077301B"/>
    <w:rsid w:val="007733AB"/>
    <w:rsid w:val="007735EC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6E9"/>
    <w:rsid w:val="00776A60"/>
    <w:rsid w:val="00776BF8"/>
    <w:rsid w:val="00777278"/>
    <w:rsid w:val="0077778D"/>
    <w:rsid w:val="007778A1"/>
    <w:rsid w:val="007778C5"/>
    <w:rsid w:val="0078002D"/>
    <w:rsid w:val="0078028E"/>
    <w:rsid w:val="00780594"/>
    <w:rsid w:val="007805FE"/>
    <w:rsid w:val="007807F2"/>
    <w:rsid w:val="00780A45"/>
    <w:rsid w:val="00780B97"/>
    <w:rsid w:val="00780F89"/>
    <w:rsid w:val="00781205"/>
    <w:rsid w:val="00781523"/>
    <w:rsid w:val="00781549"/>
    <w:rsid w:val="007819EE"/>
    <w:rsid w:val="00781C42"/>
    <w:rsid w:val="00781D14"/>
    <w:rsid w:val="00781DB6"/>
    <w:rsid w:val="00781E8D"/>
    <w:rsid w:val="0078224C"/>
    <w:rsid w:val="00782443"/>
    <w:rsid w:val="0078249D"/>
    <w:rsid w:val="0078255F"/>
    <w:rsid w:val="007827F8"/>
    <w:rsid w:val="00782832"/>
    <w:rsid w:val="00782A5E"/>
    <w:rsid w:val="00782A76"/>
    <w:rsid w:val="00782C32"/>
    <w:rsid w:val="00782F92"/>
    <w:rsid w:val="0078349C"/>
    <w:rsid w:val="0078386A"/>
    <w:rsid w:val="00783B6D"/>
    <w:rsid w:val="00783BF1"/>
    <w:rsid w:val="00783E88"/>
    <w:rsid w:val="00784018"/>
    <w:rsid w:val="0078435F"/>
    <w:rsid w:val="007843CA"/>
    <w:rsid w:val="00784400"/>
    <w:rsid w:val="0078455B"/>
    <w:rsid w:val="00784562"/>
    <w:rsid w:val="0078471C"/>
    <w:rsid w:val="00784F64"/>
    <w:rsid w:val="0078501C"/>
    <w:rsid w:val="007851F3"/>
    <w:rsid w:val="00785435"/>
    <w:rsid w:val="00785471"/>
    <w:rsid w:val="007856D4"/>
    <w:rsid w:val="007856DE"/>
    <w:rsid w:val="00785A07"/>
    <w:rsid w:val="00785BB6"/>
    <w:rsid w:val="00785EA4"/>
    <w:rsid w:val="00785F2C"/>
    <w:rsid w:val="007864AC"/>
    <w:rsid w:val="00786770"/>
    <w:rsid w:val="00786939"/>
    <w:rsid w:val="00786A3E"/>
    <w:rsid w:val="00786AB6"/>
    <w:rsid w:val="00786E65"/>
    <w:rsid w:val="007875B5"/>
    <w:rsid w:val="007875FE"/>
    <w:rsid w:val="0078765C"/>
    <w:rsid w:val="00787718"/>
    <w:rsid w:val="007878DF"/>
    <w:rsid w:val="007879C3"/>
    <w:rsid w:val="00787BA2"/>
    <w:rsid w:val="00787C13"/>
    <w:rsid w:val="00787FD5"/>
    <w:rsid w:val="00790104"/>
    <w:rsid w:val="007904C9"/>
    <w:rsid w:val="007904CE"/>
    <w:rsid w:val="007905E1"/>
    <w:rsid w:val="00790624"/>
    <w:rsid w:val="007906C5"/>
    <w:rsid w:val="00790827"/>
    <w:rsid w:val="00790BFF"/>
    <w:rsid w:val="00790EA8"/>
    <w:rsid w:val="00791C7C"/>
    <w:rsid w:val="00791F03"/>
    <w:rsid w:val="0079206C"/>
    <w:rsid w:val="007920CE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4B5"/>
    <w:rsid w:val="0079461B"/>
    <w:rsid w:val="00794947"/>
    <w:rsid w:val="00794EAC"/>
    <w:rsid w:val="0079507B"/>
    <w:rsid w:val="007950D3"/>
    <w:rsid w:val="007951AA"/>
    <w:rsid w:val="00795422"/>
    <w:rsid w:val="00795423"/>
    <w:rsid w:val="00795643"/>
    <w:rsid w:val="007956D6"/>
    <w:rsid w:val="007958C3"/>
    <w:rsid w:val="00795D49"/>
    <w:rsid w:val="0079607B"/>
    <w:rsid w:val="007963B5"/>
    <w:rsid w:val="0079649E"/>
    <w:rsid w:val="007964C0"/>
    <w:rsid w:val="007965EE"/>
    <w:rsid w:val="0079674D"/>
    <w:rsid w:val="0079686E"/>
    <w:rsid w:val="00796896"/>
    <w:rsid w:val="0079697E"/>
    <w:rsid w:val="00796CF9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215"/>
    <w:rsid w:val="007A03FE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0F2"/>
    <w:rsid w:val="007A22EA"/>
    <w:rsid w:val="007A243D"/>
    <w:rsid w:val="007A28F2"/>
    <w:rsid w:val="007A2976"/>
    <w:rsid w:val="007A2A3B"/>
    <w:rsid w:val="007A2EF3"/>
    <w:rsid w:val="007A30A2"/>
    <w:rsid w:val="007A349F"/>
    <w:rsid w:val="007A3722"/>
    <w:rsid w:val="007A390B"/>
    <w:rsid w:val="007A3A5F"/>
    <w:rsid w:val="007A3AA1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17E"/>
    <w:rsid w:val="007A5211"/>
    <w:rsid w:val="007A562A"/>
    <w:rsid w:val="007A5643"/>
    <w:rsid w:val="007A57EC"/>
    <w:rsid w:val="007A5822"/>
    <w:rsid w:val="007A5BD4"/>
    <w:rsid w:val="007A5BE8"/>
    <w:rsid w:val="007A5C4C"/>
    <w:rsid w:val="007A6129"/>
    <w:rsid w:val="007A6276"/>
    <w:rsid w:val="007A641D"/>
    <w:rsid w:val="007A6458"/>
    <w:rsid w:val="007A65CD"/>
    <w:rsid w:val="007A6725"/>
    <w:rsid w:val="007A6822"/>
    <w:rsid w:val="007A6CA0"/>
    <w:rsid w:val="007A6EFA"/>
    <w:rsid w:val="007A72F6"/>
    <w:rsid w:val="007A737C"/>
    <w:rsid w:val="007A75EF"/>
    <w:rsid w:val="007A75F7"/>
    <w:rsid w:val="007A7B9F"/>
    <w:rsid w:val="007A7C73"/>
    <w:rsid w:val="007A7E2F"/>
    <w:rsid w:val="007A7F50"/>
    <w:rsid w:val="007A7FA6"/>
    <w:rsid w:val="007A7FAA"/>
    <w:rsid w:val="007B006C"/>
    <w:rsid w:val="007B0410"/>
    <w:rsid w:val="007B0479"/>
    <w:rsid w:val="007B0693"/>
    <w:rsid w:val="007B07BD"/>
    <w:rsid w:val="007B0B46"/>
    <w:rsid w:val="007B0CB3"/>
    <w:rsid w:val="007B0E00"/>
    <w:rsid w:val="007B0F6B"/>
    <w:rsid w:val="007B1014"/>
    <w:rsid w:val="007B1082"/>
    <w:rsid w:val="007B10D1"/>
    <w:rsid w:val="007B13F2"/>
    <w:rsid w:val="007B1448"/>
    <w:rsid w:val="007B14E3"/>
    <w:rsid w:val="007B16B5"/>
    <w:rsid w:val="007B170B"/>
    <w:rsid w:val="007B1900"/>
    <w:rsid w:val="007B1A35"/>
    <w:rsid w:val="007B1B13"/>
    <w:rsid w:val="007B238C"/>
    <w:rsid w:val="007B23F6"/>
    <w:rsid w:val="007B2482"/>
    <w:rsid w:val="007B2727"/>
    <w:rsid w:val="007B2E5F"/>
    <w:rsid w:val="007B2EC8"/>
    <w:rsid w:val="007B3032"/>
    <w:rsid w:val="007B30CA"/>
    <w:rsid w:val="007B31CB"/>
    <w:rsid w:val="007B33B9"/>
    <w:rsid w:val="007B3838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A44"/>
    <w:rsid w:val="007B6BB7"/>
    <w:rsid w:val="007B6E15"/>
    <w:rsid w:val="007B6EF5"/>
    <w:rsid w:val="007B7006"/>
    <w:rsid w:val="007B700C"/>
    <w:rsid w:val="007B72A7"/>
    <w:rsid w:val="007B7612"/>
    <w:rsid w:val="007B77F7"/>
    <w:rsid w:val="007B7D13"/>
    <w:rsid w:val="007C0085"/>
    <w:rsid w:val="007C02CE"/>
    <w:rsid w:val="007C0404"/>
    <w:rsid w:val="007C0543"/>
    <w:rsid w:val="007C05C7"/>
    <w:rsid w:val="007C0630"/>
    <w:rsid w:val="007C074F"/>
    <w:rsid w:val="007C09B3"/>
    <w:rsid w:val="007C0D2C"/>
    <w:rsid w:val="007C0F9E"/>
    <w:rsid w:val="007C0FC8"/>
    <w:rsid w:val="007C1152"/>
    <w:rsid w:val="007C15BC"/>
    <w:rsid w:val="007C17D2"/>
    <w:rsid w:val="007C17F5"/>
    <w:rsid w:val="007C1CBB"/>
    <w:rsid w:val="007C1F82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2E66"/>
    <w:rsid w:val="007C3096"/>
    <w:rsid w:val="007C3C83"/>
    <w:rsid w:val="007C3F7F"/>
    <w:rsid w:val="007C3FCE"/>
    <w:rsid w:val="007C423B"/>
    <w:rsid w:val="007C42CE"/>
    <w:rsid w:val="007C4395"/>
    <w:rsid w:val="007C439E"/>
    <w:rsid w:val="007C4611"/>
    <w:rsid w:val="007C4775"/>
    <w:rsid w:val="007C4908"/>
    <w:rsid w:val="007C4C6F"/>
    <w:rsid w:val="007C4CB0"/>
    <w:rsid w:val="007C52FB"/>
    <w:rsid w:val="007C5431"/>
    <w:rsid w:val="007C5449"/>
    <w:rsid w:val="007C55E7"/>
    <w:rsid w:val="007C5638"/>
    <w:rsid w:val="007C56F9"/>
    <w:rsid w:val="007C5808"/>
    <w:rsid w:val="007C5A80"/>
    <w:rsid w:val="007C5E93"/>
    <w:rsid w:val="007C5EA1"/>
    <w:rsid w:val="007C5EEB"/>
    <w:rsid w:val="007C5F2B"/>
    <w:rsid w:val="007C6ACE"/>
    <w:rsid w:val="007C6CF3"/>
    <w:rsid w:val="007C6D06"/>
    <w:rsid w:val="007C6D9E"/>
    <w:rsid w:val="007C70ED"/>
    <w:rsid w:val="007C713E"/>
    <w:rsid w:val="007C71EB"/>
    <w:rsid w:val="007C7330"/>
    <w:rsid w:val="007C7373"/>
    <w:rsid w:val="007C75F1"/>
    <w:rsid w:val="007C764E"/>
    <w:rsid w:val="007C7A69"/>
    <w:rsid w:val="007D02B8"/>
    <w:rsid w:val="007D0352"/>
    <w:rsid w:val="007D07FE"/>
    <w:rsid w:val="007D0A8B"/>
    <w:rsid w:val="007D0C0D"/>
    <w:rsid w:val="007D0C38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2D48"/>
    <w:rsid w:val="007D339F"/>
    <w:rsid w:val="007D347C"/>
    <w:rsid w:val="007D3629"/>
    <w:rsid w:val="007D3759"/>
    <w:rsid w:val="007D3895"/>
    <w:rsid w:val="007D3970"/>
    <w:rsid w:val="007D3A08"/>
    <w:rsid w:val="007D3ABE"/>
    <w:rsid w:val="007D3BE1"/>
    <w:rsid w:val="007D3DDA"/>
    <w:rsid w:val="007D3E07"/>
    <w:rsid w:val="007D3E43"/>
    <w:rsid w:val="007D4464"/>
    <w:rsid w:val="007D46DB"/>
    <w:rsid w:val="007D46DD"/>
    <w:rsid w:val="007D4C8C"/>
    <w:rsid w:val="007D4DF3"/>
    <w:rsid w:val="007D4E64"/>
    <w:rsid w:val="007D4F06"/>
    <w:rsid w:val="007D503D"/>
    <w:rsid w:val="007D50FA"/>
    <w:rsid w:val="007D5175"/>
    <w:rsid w:val="007D53E6"/>
    <w:rsid w:val="007D59EB"/>
    <w:rsid w:val="007D59FE"/>
    <w:rsid w:val="007D5AB9"/>
    <w:rsid w:val="007D5C53"/>
    <w:rsid w:val="007D615B"/>
    <w:rsid w:val="007D6213"/>
    <w:rsid w:val="007D62D9"/>
    <w:rsid w:val="007D65D4"/>
    <w:rsid w:val="007D669C"/>
    <w:rsid w:val="007D6792"/>
    <w:rsid w:val="007D6F1C"/>
    <w:rsid w:val="007D705B"/>
    <w:rsid w:val="007D7094"/>
    <w:rsid w:val="007D7367"/>
    <w:rsid w:val="007D7B16"/>
    <w:rsid w:val="007D7E50"/>
    <w:rsid w:val="007D7F3F"/>
    <w:rsid w:val="007D7FD0"/>
    <w:rsid w:val="007E02C9"/>
    <w:rsid w:val="007E0935"/>
    <w:rsid w:val="007E0B38"/>
    <w:rsid w:val="007E0EB8"/>
    <w:rsid w:val="007E122C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6A9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597"/>
    <w:rsid w:val="007E4899"/>
    <w:rsid w:val="007E4CF6"/>
    <w:rsid w:val="007E500C"/>
    <w:rsid w:val="007E53E4"/>
    <w:rsid w:val="007E543B"/>
    <w:rsid w:val="007E5472"/>
    <w:rsid w:val="007E550B"/>
    <w:rsid w:val="007E5DB6"/>
    <w:rsid w:val="007E5FB5"/>
    <w:rsid w:val="007E6168"/>
    <w:rsid w:val="007E6172"/>
    <w:rsid w:val="007E61D6"/>
    <w:rsid w:val="007E6469"/>
    <w:rsid w:val="007E665C"/>
    <w:rsid w:val="007E6AFE"/>
    <w:rsid w:val="007E6E00"/>
    <w:rsid w:val="007E70CE"/>
    <w:rsid w:val="007E75F1"/>
    <w:rsid w:val="007E77B5"/>
    <w:rsid w:val="007E78B9"/>
    <w:rsid w:val="007E78E2"/>
    <w:rsid w:val="007E7981"/>
    <w:rsid w:val="007E7DD2"/>
    <w:rsid w:val="007F085A"/>
    <w:rsid w:val="007F0A95"/>
    <w:rsid w:val="007F0C29"/>
    <w:rsid w:val="007F0D10"/>
    <w:rsid w:val="007F11A8"/>
    <w:rsid w:val="007F11EA"/>
    <w:rsid w:val="007F154C"/>
    <w:rsid w:val="007F1636"/>
    <w:rsid w:val="007F1793"/>
    <w:rsid w:val="007F1919"/>
    <w:rsid w:val="007F1973"/>
    <w:rsid w:val="007F19D1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AA9"/>
    <w:rsid w:val="007F2E05"/>
    <w:rsid w:val="007F2EE6"/>
    <w:rsid w:val="007F421E"/>
    <w:rsid w:val="007F4432"/>
    <w:rsid w:val="007F44E9"/>
    <w:rsid w:val="007F458F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55A"/>
    <w:rsid w:val="007F699C"/>
    <w:rsid w:val="007F6C84"/>
    <w:rsid w:val="007F721D"/>
    <w:rsid w:val="007F7573"/>
    <w:rsid w:val="007F758A"/>
    <w:rsid w:val="007F75E8"/>
    <w:rsid w:val="007F7D5E"/>
    <w:rsid w:val="007F7D7B"/>
    <w:rsid w:val="008000F2"/>
    <w:rsid w:val="00800125"/>
    <w:rsid w:val="00800321"/>
    <w:rsid w:val="00800416"/>
    <w:rsid w:val="00800505"/>
    <w:rsid w:val="00800844"/>
    <w:rsid w:val="00800A2F"/>
    <w:rsid w:val="00800C48"/>
    <w:rsid w:val="00800EAF"/>
    <w:rsid w:val="00800EE9"/>
    <w:rsid w:val="00801380"/>
    <w:rsid w:val="0080156B"/>
    <w:rsid w:val="0080164C"/>
    <w:rsid w:val="00801724"/>
    <w:rsid w:val="00801869"/>
    <w:rsid w:val="00801CC2"/>
    <w:rsid w:val="00801E2A"/>
    <w:rsid w:val="00802009"/>
    <w:rsid w:val="008021ED"/>
    <w:rsid w:val="00802702"/>
    <w:rsid w:val="00802774"/>
    <w:rsid w:val="008029EC"/>
    <w:rsid w:val="00802C0C"/>
    <w:rsid w:val="00802CFE"/>
    <w:rsid w:val="00802F7C"/>
    <w:rsid w:val="008031A0"/>
    <w:rsid w:val="00803289"/>
    <w:rsid w:val="0080336F"/>
    <w:rsid w:val="008037CD"/>
    <w:rsid w:val="00804042"/>
    <w:rsid w:val="00804282"/>
    <w:rsid w:val="008045AD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54DC"/>
    <w:rsid w:val="00805A66"/>
    <w:rsid w:val="00805B38"/>
    <w:rsid w:val="00805BC6"/>
    <w:rsid w:val="0080615B"/>
    <w:rsid w:val="008061FF"/>
    <w:rsid w:val="0080649C"/>
    <w:rsid w:val="00806620"/>
    <w:rsid w:val="00806745"/>
    <w:rsid w:val="00806748"/>
    <w:rsid w:val="00806890"/>
    <w:rsid w:val="00806956"/>
    <w:rsid w:val="008075B3"/>
    <w:rsid w:val="00807828"/>
    <w:rsid w:val="00807B26"/>
    <w:rsid w:val="00807F9B"/>
    <w:rsid w:val="0081038A"/>
    <w:rsid w:val="0081042E"/>
    <w:rsid w:val="008107D4"/>
    <w:rsid w:val="00810914"/>
    <w:rsid w:val="00810A2C"/>
    <w:rsid w:val="00810C7B"/>
    <w:rsid w:val="008110C0"/>
    <w:rsid w:val="0081147C"/>
    <w:rsid w:val="00811716"/>
    <w:rsid w:val="00811A07"/>
    <w:rsid w:val="00811A72"/>
    <w:rsid w:val="00811B26"/>
    <w:rsid w:val="00811F3E"/>
    <w:rsid w:val="008123B6"/>
    <w:rsid w:val="008128DE"/>
    <w:rsid w:val="00812CDB"/>
    <w:rsid w:val="00812ED4"/>
    <w:rsid w:val="00813137"/>
    <w:rsid w:val="00813183"/>
    <w:rsid w:val="00813603"/>
    <w:rsid w:val="0081360F"/>
    <w:rsid w:val="00813C9F"/>
    <w:rsid w:val="00813E94"/>
    <w:rsid w:val="00814466"/>
    <w:rsid w:val="008146AF"/>
    <w:rsid w:val="00814B2F"/>
    <w:rsid w:val="00814B56"/>
    <w:rsid w:val="00814BD6"/>
    <w:rsid w:val="00815C29"/>
    <w:rsid w:val="00815EEF"/>
    <w:rsid w:val="008161F8"/>
    <w:rsid w:val="0081622D"/>
    <w:rsid w:val="00816236"/>
    <w:rsid w:val="00816501"/>
    <w:rsid w:val="00816531"/>
    <w:rsid w:val="008165E2"/>
    <w:rsid w:val="00816A40"/>
    <w:rsid w:val="00816CE1"/>
    <w:rsid w:val="0081732C"/>
    <w:rsid w:val="0081738C"/>
    <w:rsid w:val="00817466"/>
    <w:rsid w:val="0081773F"/>
    <w:rsid w:val="0081789E"/>
    <w:rsid w:val="00817DD9"/>
    <w:rsid w:val="00817FE2"/>
    <w:rsid w:val="0082036A"/>
    <w:rsid w:val="00820E1C"/>
    <w:rsid w:val="00820F99"/>
    <w:rsid w:val="0082140D"/>
    <w:rsid w:val="00821424"/>
    <w:rsid w:val="00821578"/>
    <w:rsid w:val="0082187C"/>
    <w:rsid w:val="008218C0"/>
    <w:rsid w:val="00821BA0"/>
    <w:rsid w:val="00821F55"/>
    <w:rsid w:val="008220D2"/>
    <w:rsid w:val="0082225D"/>
    <w:rsid w:val="008225CF"/>
    <w:rsid w:val="008226B9"/>
    <w:rsid w:val="00822841"/>
    <w:rsid w:val="00822865"/>
    <w:rsid w:val="008228BD"/>
    <w:rsid w:val="008229EC"/>
    <w:rsid w:val="00822B7A"/>
    <w:rsid w:val="00822D27"/>
    <w:rsid w:val="0082311C"/>
    <w:rsid w:val="00823506"/>
    <w:rsid w:val="008237FA"/>
    <w:rsid w:val="00823924"/>
    <w:rsid w:val="008239B7"/>
    <w:rsid w:val="00823A4C"/>
    <w:rsid w:val="00823A69"/>
    <w:rsid w:val="00823CDC"/>
    <w:rsid w:val="008249B9"/>
    <w:rsid w:val="00824A6C"/>
    <w:rsid w:val="00824E57"/>
    <w:rsid w:val="00825162"/>
    <w:rsid w:val="0082532B"/>
    <w:rsid w:val="00825427"/>
    <w:rsid w:val="008255D4"/>
    <w:rsid w:val="008255DA"/>
    <w:rsid w:val="008256E7"/>
    <w:rsid w:val="00825AA3"/>
    <w:rsid w:val="00825C15"/>
    <w:rsid w:val="00825C5C"/>
    <w:rsid w:val="00825C66"/>
    <w:rsid w:val="00825F2E"/>
    <w:rsid w:val="00825F3D"/>
    <w:rsid w:val="00825F53"/>
    <w:rsid w:val="008261C5"/>
    <w:rsid w:val="008261FC"/>
    <w:rsid w:val="00826271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0E36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47"/>
    <w:rsid w:val="00833360"/>
    <w:rsid w:val="00833397"/>
    <w:rsid w:val="008338A4"/>
    <w:rsid w:val="00833A26"/>
    <w:rsid w:val="00833C5A"/>
    <w:rsid w:val="00833CA2"/>
    <w:rsid w:val="0083424D"/>
    <w:rsid w:val="008345A5"/>
    <w:rsid w:val="00834660"/>
    <w:rsid w:val="00834704"/>
    <w:rsid w:val="00834982"/>
    <w:rsid w:val="00834B73"/>
    <w:rsid w:val="00834CEE"/>
    <w:rsid w:val="00834CF1"/>
    <w:rsid w:val="0083558A"/>
    <w:rsid w:val="008355C4"/>
    <w:rsid w:val="00835648"/>
    <w:rsid w:val="00835657"/>
    <w:rsid w:val="0083569C"/>
    <w:rsid w:val="00835752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89"/>
    <w:rsid w:val="0083709B"/>
    <w:rsid w:val="00837676"/>
    <w:rsid w:val="0083768C"/>
    <w:rsid w:val="008376FB"/>
    <w:rsid w:val="0083782F"/>
    <w:rsid w:val="008379A0"/>
    <w:rsid w:val="008401BF"/>
    <w:rsid w:val="008402F7"/>
    <w:rsid w:val="0084042A"/>
    <w:rsid w:val="008407ED"/>
    <w:rsid w:val="00840823"/>
    <w:rsid w:val="0084083E"/>
    <w:rsid w:val="008409D1"/>
    <w:rsid w:val="00840A01"/>
    <w:rsid w:val="00840D8A"/>
    <w:rsid w:val="00841341"/>
    <w:rsid w:val="00841909"/>
    <w:rsid w:val="008419B2"/>
    <w:rsid w:val="00841EB8"/>
    <w:rsid w:val="008421B5"/>
    <w:rsid w:val="008426E7"/>
    <w:rsid w:val="00842804"/>
    <w:rsid w:val="008428D5"/>
    <w:rsid w:val="00842A56"/>
    <w:rsid w:val="00842C3A"/>
    <w:rsid w:val="00842E99"/>
    <w:rsid w:val="00842FC2"/>
    <w:rsid w:val="00843041"/>
    <w:rsid w:val="008432A9"/>
    <w:rsid w:val="00843566"/>
    <w:rsid w:val="008435BB"/>
    <w:rsid w:val="0084367B"/>
    <w:rsid w:val="00843DFA"/>
    <w:rsid w:val="00843E0F"/>
    <w:rsid w:val="00843E7F"/>
    <w:rsid w:val="008440A9"/>
    <w:rsid w:val="00844223"/>
    <w:rsid w:val="008443C0"/>
    <w:rsid w:val="0084454C"/>
    <w:rsid w:val="008445F2"/>
    <w:rsid w:val="008445F8"/>
    <w:rsid w:val="00844690"/>
    <w:rsid w:val="00844ABE"/>
    <w:rsid w:val="00844B7C"/>
    <w:rsid w:val="00844D80"/>
    <w:rsid w:val="0084557D"/>
    <w:rsid w:val="0084593A"/>
    <w:rsid w:val="00845F9C"/>
    <w:rsid w:val="00846214"/>
    <w:rsid w:val="00846552"/>
    <w:rsid w:val="0084665B"/>
    <w:rsid w:val="00846698"/>
    <w:rsid w:val="00846877"/>
    <w:rsid w:val="00846D57"/>
    <w:rsid w:val="00846EE1"/>
    <w:rsid w:val="00847572"/>
    <w:rsid w:val="00847670"/>
    <w:rsid w:val="0084779A"/>
    <w:rsid w:val="00847C0A"/>
    <w:rsid w:val="00847DF3"/>
    <w:rsid w:val="008503AA"/>
    <w:rsid w:val="0085056E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3AA"/>
    <w:rsid w:val="008524C0"/>
    <w:rsid w:val="008527A2"/>
    <w:rsid w:val="00852E81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C69"/>
    <w:rsid w:val="00854E01"/>
    <w:rsid w:val="008551EE"/>
    <w:rsid w:val="008552D9"/>
    <w:rsid w:val="00855431"/>
    <w:rsid w:val="00855591"/>
    <w:rsid w:val="00855E21"/>
    <w:rsid w:val="00855F83"/>
    <w:rsid w:val="0085621F"/>
    <w:rsid w:val="00856679"/>
    <w:rsid w:val="008566B4"/>
    <w:rsid w:val="00856A59"/>
    <w:rsid w:val="00856B16"/>
    <w:rsid w:val="00856CEB"/>
    <w:rsid w:val="00856FB1"/>
    <w:rsid w:val="008570F3"/>
    <w:rsid w:val="00857114"/>
    <w:rsid w:val="00857198"/>
    <w:rsid w:val="0085725D"/>
    <w:rsid w:val="0085763B"/>
    <w:rsid w:val="00857C54"/>
    <w:rsid w:val="00857EB1"/>
    <w:rsid w:val="00857F85"/>
    <w:rsid w:val="00860741"/>
    <w:rsid w:val="0086086C"/>
    <w:rsid w:val="00860B42"/>
    <w:rsid w:val="00860E3F"/>
    <w:rsid w:val="00860F04"/>
    <w:rsid w:val="008610BA"/>
    <w:rsid w:val="008611A8"/>
    <w:rsid w:val="00861279"/>
    <w:rsid w:val="00861330"/>
    <w:rsid w:val="0086137B"/>
    <w:rsid w:val="00861875"/>
    <w:rsid w:val="008618B2"/>
    <w:rsid w:val="00861CC5"/>
    <w:rsid w:val="00862013"/>
    <w:rsid w:val="008620A6"/>
    <w:rsid w:val="0086279E"/>
    <w:rsid w:val="008627CA"/>
    <w:rsid w:val="00862955"/>
    <w:rsid w:val="00862C2A"/>
    <w:rsid w:val="00863042"/>
    <w:rsid w:val="00863178"/>
    <w:rsid w:val="00863182"/>
    <w:rsid w:val="00863195"/>
    <w:rsid w:val="008634CF"/>
    <w:rsid w:val="008637D5"/>
    <w:rsid w:val="008638F7"/>
    <w:rsid w:val="00863902"/>
    <w:rsid w:val="00863D73"/>
    <w:rsid w:val="00863F9D"/>
    <w:rsid w:val="00864AD8"/>
    <w:rsid w:val="00864B1C"/>
    <w:rsid w:val="0086517A"/>
    <w:rsid w:val="0086541C"/>
    <w:rsid w:val="0086553F"/>
    <w:rsid w:val="008655C2"/>
    <w:rsid w:val="008656F9"/>
    <w:rsid w:val="0086588A"/>
    <w:rsid w:val="00865AC0"/>
    <w:rsid w:val="00865B98"/>
    <w:rsid w:val="00865EBD"/>
    <w:rsid w:val="00865F56"/>
    <w:rsid w:val="00866217"/>
    <w:rsid w:val="00866834"/>
    <w:rsid w:val="0086691A"/>
    <w:rsid w:val="00866A2C"/>
    <w:rsid w:val="00866BFE"/>
    <w:rsid w:val="00866D21"/>
    <w:rsid w:val="00866DA1"/>
    <w:rsid w:val="00866E11"/>
    <w:rsid w:val="008670B8"/>
    <w:rsid w:val="00867299"/>
    <w:rsid w:val="008677B7"/>
    <w:rsid w:val="00867D63"/>
    <w:rsid w:val="00870239"/>
    <w:rsid w:val="0087096C"/>
    <w:rsid w:val="00870D95"/>
    <w:rsid w:val="00870DB3"/>
    <w:rsid w:val="0087136F"/>
    <w:rsid w:val="00871609"/>
    <w:rsid w:val="00871890"/>
    <w:rsid w:val="00871C28"/>
    <w:rsid w:val="00871E57"/>
    <w:rsid w:val="00872025"/>
    <w:rsid w:val="008720E1"/>
    <w:rsid w:val="008720E6"/>
    <w:rsid w:val="0087246C"/>
    <w:rsid w:val="00872C94"/>
    <w:rsid w:val="00872E5F"/>
    <w:rsid w:val="008738B1"/>
    <w:rsid w:val="008738D7"/>
    <w:rsid w:val="00873900"/>
    <w:rsid w:val="00873975"/>
    <w:rsid w:val="00873ADD"/>
    <w:rsid w:val="00873AEC"/>
    <w:rsid w:val="00873DDA"/>
    <w:rsid w:val="0087478D"/>
    <w:rsid w:val="00874A69"/>
    <w:rsid w:val="00874B60"/>
    <w:rsid w:val="00874F32"/>
    <w:rsid w:val="008753DC"/>
    <w:rsid w:val="00875675"/>
    <w:rsid w:val="00875C20"/>
    <w:rsid w:val="00875F38"/>
    <w:rsid w:val="00876021"/>
    <w:rsid w:val="00876281"/>
    <w:rsid w:val="008763F7"/>
    <w:rsid w:val="008765C0"/>
    <w:rsid w:val="008766C0"/>
    <w:rsid w:val="008768AD"/>
    <w:rsid w:val="00876DCE"/>
    <w:rsid w:val="00876E0E"/>
    <w:rsid w:val="00876F6D"/>
    <w:rsid w:val="00876F89"/>
    <w:rsid w:val="0087725D"/>
    <w:rsid w:val="00877262"/>
    <w:rsid w:val="00877277"/>
    <w:rsid w:val="00877292"/>
    <w:rsid w:val="008772E5"/>
    <w:rsid w:val="00877365"/>
    <w:rsid w:val="008773AC"/>
    <w:rsid w:val="008773CD"/>
    <w:rsid w:val="0087779F"/>
    <w:rsid w:val="00877860"/>
    <w:rsid w:val="00877DC5"/>
    <w:rsid w:val="00880563"/>
    <w:rsid w:val="0088076C"/>
    <w:rsid w:val="008808ED"/>
    <w:rsid w:val="00880945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67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0F9"/>
    <w:rsid w:val="00884317"/>
    <w:rsid w:val="00884527"/>
    <w:rsid w:val="00884799"/>
    <w:rsid w:val="00884B99"/>
    <w:rsid w:val="00884C73"/>
    <w:rsid w:val="00885014"/>
    <w:rsid w:val="0088520E"/>
    <w:rsid w:val="0088539C"/>
    <w:rsid w:val="00885A09"/>
    <w:rsid w:val="00885B0F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47C"/>
    <w:rsid w:val="00887FDB"/>
    <w:rsid w:val="0089019E"/>
    <w:rsid w:val="008901EF"/>
    <w:rsid w:val="008903C9"/>
    <w:rsid w:val="0089059F"/>
    <w:rsid w:val="008905FD"/>
    <w:rsid w:val="0089069D"/>
    <w:rsid w:val="008907A6"/>
    <w:rsid w:val="00890976"/>
    <w:rsid w:val="00890BA1"/>
    <w:rsid w:val="00890BC6"/>
    <w:rsid w:val="00890CBA"/>
    <w:rsid w:val="00891111"/>
    <w:rsid w:val="008911E6"/>
    <w:rsid w:val="00891260"/>
    <w:rsid w:val="0089130C"/>
    <w:rsid w:val="008913B9"/>
    <w:rsid w:val="008914D9"/>
    <w:rsid w:val="008915F4"/>
    <w:rsid w:val="008916D6"/>
    <w:rsid w:val="0089177F"/>
    <w:rsid w:val="008918EE"/>
    <w:rsid w:val="00891937"/>
    <w:rsid w:val="00891AC9"/>
    <w:rsid w:val="00891E1D"/>
    <w:rsid w:val="00891E28"/>
    <w:rsid w:val="00891E9F"/>
    <w:rsid w:val="00892273"/>
    <w:rsid w:val="00892513"/>
    <w:rsid w:val="008925F1"/>
    <w:rsid w:val="008930A3"/>
    <w:rsid w:val="008930B8"/>
    <w:rsid w:val="008930EA"/>
    <w:rsid w:val="008930F2"/>
    <w:rsid w:val="008933C1"/>
    <w:rsid w:val="008934C6"/>
    <w:rsid w:val="008937AE"/>
    <w:rsid w:val="00893BB0"/>
    <w:rsid w:val="00893F0D"/>
    <w:rsid w:val="008941F4"/>
    <w:rsid w:val="008946B0"/>
    <w:rsid w:val="008946DA"/>
    <w:rsid w:val="008947EB"/>
    <w:rsid w:val="00894932"/>
    <w:rsid w:val="00894BF1"/>
    <w:rsid w:val="008950D5"/>
    <w:rsid w:val="008952D8"/>
    <w:rsid w:val="00895511"/>
    <w:rsid w:val="00895560"/>
    <w:rsid w:val="008957A9"/>
    <w:rsid w:val="008959A8"/>
    <w:rsid w:val="00895A56"/>
    <w:rsid w:val="00895BD1"/>
    <w:rsid w:val="00895CE3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677"/>
    <w:rsid w:val="008A09D6"/>
    <w:rsid w:val="008A0C20"/>
    <w:rsid w:val="008A0DE6"/>
    <w:rsid w:val="008A0DFC"/>
    <w:rsid w:val="008A1278"/>
    <w:rsid w:val="008A1AAC"/>
    <w:rsid w:val="008A1E7F"/>
    <w:rsid w:val="008A202A"/>
    <w:rsid w:val="008A222A"/>
    <w:rsid w:val="008A24F9"/>
    <w:rsid w:val="008A25B5"/>
    <w:rsid w:val="008A2819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2A6"/>
    <w:rsid w:val="008A77DE"/>
    <w:rsid w:val="008A78B1"/>
    <w:rsid w:val="008A7A51"/>
    <w:rsid w:val="008A7BCA"/>
    <w:rsid w:val="008A7FE3"/>
    <w:rsid w:val="008B02E8"/>
    <w:rsid w:val="008B0576"/>
    <w:rsid w:val="008B0A48"/>
    <w:rsid w:val="008B0A8E"/>
    <w:rsid w:val="008B0FB8"/>
    <w:rsid w:val="008B11AE"/>
    <w:rsid w:val="008B11D4"/>
    <w:rsid w:val="008B1682"/>
    <w:rsid w:val="008B16A5"/>
    <w:rsid w:val="008B1909"/>
    <w:rsid w:val="008B1A8C"/>
    <w:rsid w:val="008B1E08"/>
    <w:rsid w:val="008B1F19"/>
    <w:rsid w:val="008B2044"/>
    <w:rsid w:val="008B2159"/>
    <w:rsid w:val="008B21BD"/>
    <w:rsid w:val="008B231B"/>
    <w:rsid w:val="008B253D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442"/>
    <w:rsid w:val="008B4884"/>
    <w:rsid w:val="008B48D2"/>
    <w:rsid w:val="008B4CDB"/>
    <w:rsid w:val="008B5000"/>
    <w:rsid w:val="008B526F"/>
    <w:rsid w:val="008B52FA"/>
    <w:rsid w:val="008B5343"/>
    <w:rsid w:val="008B552E"/>
    <w:rsid w:val="008B56E3"/>
    <w:rsid w:val="008B59B5"/>
    <w:rsid w:val="008B5E69"/>
    <w:rsid w:val="008B6329"/>
    <w:rsid w:val="008B6522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9AC"/>
    <w:rsid w:val="008C2A12"/>
    <w:rsid w:val="008C2ECE"/>
    <w:rsid w:val="008C32C6"/>
    <w:rsid w:val="008C345B"/>
    <w:rsid w:val="008C34C8"/>
    <w:rsid w:val="008C38BB"/>
    <w:rsid w:val="008C3DC0"/>
    <w:rsid w:val="008C40E4"/>
    <w:rsid w:val="008C4157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B3"/>
    <w:rsid w:val="008C5EEE"/>
    <w:rsid w:val="008C6023"/>
    <w:rsid w:val="008C60B5"/>
    <w:rsid w:val="008C619E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BF1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0D00"/>
    <w:rsid w:val="008D11DF"/>
    <w:rsid w:val="008D1384"/>
    <w:rsid w:val="008D14B9"/>
    <w:rsid w:val="008D1501"/>
    <w:rsid w:val="008D195C"/>
    <w:rsid w:val="008D1AAA"/>
    <w:rsid w:val="008D20F1"/>
    <w:rsid w:val="008D23CE"/>
    <w:rsid w:val="008D2535"/>
    <w:rsid w:val="008D2723"/>
    <w:rsid w:val="008D2B13"/>
    <w:rsid w:val="008D2C20"/>
    <w:rsid w:val="008D2DED"/>
    <w:rsid w:val="008D306F"/>
    <w:rsid w:val="008D3079"/>
    <w:rsid w:val="008D30DA"/>
    <w:rsid w:val="008D32AA"/>
    <w:rsid w:val="008D3423"/>
    <w:rsid w:val="008D3570"/>
    <w:rsid w:val="008D3821"/>
    <w:rsid w:val="008D395C"/>
    <w:rsid w:val="008D3A35"/>
    <w:rsid w:val="008D3F26"/>
    <w:rsid w:val="008D4047"/>
    <w:rsid w:val="008D470C"/>
    <w:rsid w:val="008D4950"/>
    <w:rsid w:val="008D4B89"/>
    <w:rsid w:val="008D4C69"/>
    <w:rsid w:val="008D4FED"/>
    <w:rsid w:val="008D50C9"/>
    <w:rsid w:val="008D526A"/>
    <w:rsid w:val="008D5272"/>
    <w:rsid w:val="008D5292"/>
    <w:rsid w:val="008D54A7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6F22"/>
    <w:rsid w:val="008D7479"/>
    <w:rsid w:val="008D79CB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75"/>
    <w:rsid w:val="008E1899"/>
    <w:rsid w:val="008E1A56"/>
    <w:rsid w:val="008E1A6E"/>
    <w:rsid w:val="008E1AF7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A9F"/>
    <w:rsid w:val="008E3BC1"/>
    <w:rsid w:val="008E3C0D"/>
    <w:rsid w:val="008E3C86"/>
    <w:rsid w:val="008E3DD2"/>
    <w:rsid w:val="008E426C"/>
    <w:rsid w:val="008E4414"/>
    <w:rsid w:val="008E45D4"/>
    <w:rsid w:val="008E4680"/>
    <w:rsid w:val="008E46BC"/>
    <w:rsid w:val="008E473B"/>
    <w:rsid w:val="008E4CEB"/>
    <w:rsid w:val="008E4E33"/>
    <w:rsid w:val="008E53BD"/>
    <w:rsid w:val="008E582B"/>
    <w:rsid w:val="008E5949"/>
    <w:rsid w:val="008E5A57"/>
    <w:rsid w:val="008E5FF4"/>
    <w:rsid w:val="008E601E"/>
    <w:rsid w:val="008E61CE"/>
    <w:rsid w:val="008E61DA"/>
    <w:rsid w:val="008E620F"/>
    <w:rsid w:val="008E64C7"/>
    <w:rsid w:val="008E652B"/>
    <w:rsid w:val="008E6540"/>
    <w:rsid w:val="008E6569"/>
    <w:rsid w:val="008E669D"/>
    <w:rsid w:val="008E6B0B"/>
    <w:rsid w:val="008E6B9C"/>
    <w:rsid w:val="008E6BD7"/>
    <w:rsid w:val="008E6D54"/>
    <w:rsid w:val="008E6DBB"/>
    <w:rsid w:val="008E6FEA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45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105"/>
    <w:rsid w:val="008F34EE"/>
    <w:rsid w:val="008F383C"/>
    <w:rsid w:val="008F3961"/>
    <w:rsid w:val="008F3BD0"/>
    <w:rsid w:val="008F431D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70"/>
    <w:rsid w:val="008F5CB7"/>
    <w:rsid w:val="008F5EF1"/>
    <w:rsid w:val="008F6176"/>
    <w:rsid w:val="008F61E1"/>
    <w:rsid w:val="008F6412"/>
    <w:rsid w:val="008F645B"/>
    <w:rsid w:val="008F702C"/>
    <w:rsid w:val="008F7094"/>
    <w:rsid w:val="008F70DE"/>
    <w:rsid w:val="008F70F5"/>
    <w:rsid w:val="008F7DCA"/>
    <w:rsid w:val="00900020"/>
    <w:rsid w:val="009001EC"/>
    <w:rsid w:val="009005BC"/>
    <w:rsid w:val="009005D6"/>
    <w:rsid w:val="0090097B"/>
    <w:rsid w:val="00900B56"/>
    <w:rsid w:val="00900C1A"/>
    <w:rsid w:val="00900C60"/>
    <w:rsid w:val="00900F21"/>
    <w:rsid w:val="00900F38"/>
    <w:rsid w:val="00901063"/>
    <w:rsid w:val="00901235"/>
    <w:rsid w:val="00901573"/>
    <w:rsid w:val="0090170F"/>
    <w:rsid w:val="00901752"/>
    <w:rsid w:val="0090182F"/>
    <w:rsid w:val="009018E9"/>
    <w:rsid w:val="009019EE"/>
    <w:rsid w:val="00901A37"/>
    <w:rsid w:val="00901CB0"/>
    <w:rsid w:val="00901CF3"/>
    <w:rsid w:val="00901DCE"/>
    <w:rsid w:val="00901E70"/>
    <w:rsid w:val="0090220E"/>
    <w:rsid w:val="009029BB"/>
    <w:rsid w:val="00902C0B"/>
    <w:rsid w:val="00902C4C"/>
    <w:rsid w:val="009039EC"/>
    <w:rsid w:val="00903AA7"/>
    <w:rsid w:val="00903B4A"/>
    <w:rsid w:val="009041A5"/>
    <w:rsid w:val="00904391"/>
    <w:rsid w:val="009043D4"/>
    <w:rsid w:val="009045E7"/>
    <w:rsid w:val="009046C0"/>
    <w:rsid w:val="00904724"/>
    <w:rsid w:val="009048D9"/>
    <w:rsid w:val="00904918"/>
    <w:rsid w:val="00904CAE"/>
    <w:rsid w:val="00904EF5"/>
    <w:rsid w:val="0090513A"/>
    <w:rsid w:val="009057BC"/>
    <w:rsid w:val="009057FB"/>
    <w:rsid w:val="00905CB2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739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C0E"/>
    <w:rsid w:val="00911DF2"/>
    <w:rsid w:val="009122B1"/>
    <w:rsid w:val="0091266D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D72"/>
    <w:rsid w:val="00913FC2"/>
    <w:rsid w:val="00914579"/>
    <w:rsid w:val="0091465F"/>
    <w:rsid w:val="009146D5"/>
    <w:rsid w:val="0091489C"/>
    <w:rsid w:val="00914C0F"/>
    <w:rsid w:val="00915360"/>
    <w:rsid w:val="009154B5"/>
    <w:rsid w:val="00915691"/>
    <w:rsid w:val="009157AA"/>
    <w:rsid w:val="009157F5"/>
    <w:rsid w:val="00915981"/>
    <w:rsid w:val="00915C4A"/>
    <w:rsid w:val="00915D99"/>
    <w:rsid w:val="00916005"/>
    <w:rsid w:val="00916358"/>
    <w:rsid w:val="0091663E"/>
    <w:rsid w:val="009169EE"/>
    <w:rsid w:val="00916A2A"/>
    <w:rsid w:val="00916C4C"/>
    <w:rsid w:val="00916F9A"/>
    <w:rsid w:val="00917172"/>
    <w:rsid w:val="00917209"/>
    <w:rsid w:val="0091728C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511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69F"/>
    <w:rsid w:val="00923A65"/>
    <w:rsid w:val="00923AF5"/>
    <w:rsid w:val="00923B0B"/>
    <w:rsid w:val="00923DC7"/>
    <w:rsid w:val="00923EDC"/>
    <w:rsid w:val="00924102"/>
    <w:rsid w:val="00924190"/>
    <w:rsid w:val="009243D1"/>
    <w:rsid w:val="00924907"/>
    <w:rsid w:val="00924C36"/>
    <w:rsid w:val="0092514C"/>
    <w:rsid w:val="009252A8"/>
    <w:rsid w:val="00925529"/>
    <w:rsid w:val="00925592"/>
    <w:rsid w:val="0092580B"/>
    <w:rsid w:val="0092594A"/>
    <w:rsid w:val="00925D77"/>
    <w:rsid w:val="00926592"/>
    <w:rsid w:val="00926808"/>
    <w:rsid w:val="00927216"/>
    <w:rsid w:val="009273DD"/>
    <w:rsid w:val="0092751B"/>
    <w:rsid w:val="009275A9"/>
    <w:rsid w:val="00927768"/>
    <w:rsid w:val="0092799A"/>
    <w:rsid w:val="00927AC4"/>
    <w:rsid w:val="00927C99"/>
    <w:rsid w:val="00927D6E"/>
    <w:rsid w:val="009302CE"/>
    <w:rsid w:val="00930523"/>
    <w:rsid w:val="0093057D"/>
    <w:rsid w:val="009306B9"/>
    <w:rsid w:val="0093086F"/>
    <w:rsid w:val="00930B5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9D5"/>
    <w:rsid w:val="00932A57"/>
    <w:rsid w:val="00932B26"/>
    <w:rsid w:val="00932B38"/>
    <w:rsid w:val="00932CF7"/>
    <w:rsid w:val="00933167"/>
    <w:rsid w:val="009332DD"/>
    <w:rsid w:val="0093351E"/>
    <w:rsid w:val="009335AA"/>
    <w:rsid w:val="009335B8"/>
    <w:rsid w:val="00933715"/>
    <w:rsid w:val="00933B9C"/>
    <w:rsid w:val="00933BC6"/>
    <w:rsid w:val="00933FAC"/>
    <w:rsid w:val="009343CB"/>
    <w:rsid w:val="009344D3"/>
    <w:rsid w:val="00934545"/>
    <w:rsid w:val="009348BD"/>
    <w:rsid w:val="009351E5"/>
    <w:rsid w:val="0093528C"/>
    <w:rsid w:val="00935347"/>
    <w:rsid w:val="0093567D"/>
    <w:rsid w:val="009357CF"/>
    <w:rsid w:val="009357E7"/>
    <w:rsid w:val="00935919"/>
    <w:rsid w:val="00935A49"/>
    <w:rsid w:val="00935C8E"/>
    <w:rsid w:val="00936641"/>
    <w:rsid w:val="00936AC8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2D2"/>
    <w:rsid w:val="009415D3"/>
    <w:rsid w:val="00941A0E"/>
    <w:rsid w:val="00941B5B"/>
    <w:rsid w:val="00941D5C"/>
    <w:rsid w:val="00941EFA"/>
    <w:rsid w:val="00941FD0"/>
    <w:rsid w:val="00941FE8"/>
    <w:rsid w:val="00941FFC"/>
    <w:rsid w:val="0094242D"/>
    <w:rsid w:val="00942584"/>
    <w:rsid w:val="0094272B"/>
    <w:rsid w:val="0094299A"/>
    <w:rsid w:val="009432E0"/>
    <w:rsid w:val="0094364A"/>
    <w:rsid w:val="00943812"/>
    <w:rsid w:val="0094392D"/>
    <w:rsid w:val="009439CF"/>
    <w:rsid w:val="009439E2"/>
    <w:rsid w:val="00943B08"/>
    <w:rsid w:val="00943B86"/>
    <w:rsid w:val="00943C78"/>
    <w:rsid w:val="00943FFC"/>
    <w:rsid w:val="0094418C"/>
    <w:rsid w:val="0094494A"/>
    <w:rsid w:val="00944B65"/>
    <w:rsid w:val="00944DCF"/>
    <w:rsid w:val="00945127"/>
    <w:rsid w:val="00945275"/>
    <w:rsid w:val="0094537C"/>
    <w:rsid w:val="0094541E"/>
    <w:rsid w:val="00945474"/>
    <w:rsid w:val="00945483"/>
    <w:rsid w:val="0094567C"/>
    <w:rsid w:val="00945863"/>
    <w:rsid w:val="009458AC"/>
    <w:rsid w:val="0094598F"/>
    <w:rsid w:val="00945D49"/>
    <w:rsid w:val="00945D6C"/>
    <w:rsid w:val="00945D87"/>
    <w:rsid w:val="009462E7"/>
    <w:rsid w:val="009464D9"/>
    <w:rsid w:val="009464DE"/>
    <w:rsid w:val="0094678E"/>
    <w:rsid w:val="00946810"/>
    <w:rsid w:val="009469F6"/>
    <w:rsid w:val="00946A10"/>
    <w:rsid w:val="00946CF6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935"/>
    <w:rsid w:val="00950B14"/>
    <w:rsid w:val="00950CA0"/>
    <w:rsid w:val="00950F9F"/>
    <w:rsid w:val="009514B6"/>
    <w:rsid w:val="00951654"/>
    <w:rsid w:val="00951668"/>
    <w:rsid w:val="0095168D"/>
    <w:rsid w:val="0095185A"/>
    <w:rsid w:val="00951873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B94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11"/>
    <w:rsid w:val="00957AD1"/>
    <w:rsid w:val="00957B80"/>
    <w:rsid w:val="00957EBF"/>
    <w:rsid w:val="00957F9A"/>
    <w:rsid w:val="00957FD0"/>
    <w:rsid w:val="009604FB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2FAC"/>
    <w:rsid w:val="00963133"/>
    <w:rsid w:val="00963422"/>
    <w:rsid w:val="009637BB"/>
    <w:rsid w:val="00963D7C"/>
    <w:rsid w:val="00963F10"/>
    <w:rsid w:val="00963F4F"/>
    <w:rsid w:val="009643CF"/>
    <w:rsid w:val="0096442D"/>
    <w:rsid w:val="00964597"/>
    <w:rsid w:val="0096484D"/>
    <w:rsid w:val="00964878"/>
    <w:rsid w:val="00964DFB"/>
    <w:rsid w:val="00964EF4"/>
    <w:rsid w:val="00965199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2E6"/>
    <w:rsid w:val="009663E1"/>
    <w:rsid w:val="00966C78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5F4"/>
    <w:rsid w:val="00970889"/>
    <w:rsid w:val="0097098A"/>
    <w:rsid w:val="009709F8"/>
    <w:rsid w:val="00970C66"/>
    <w:rsid w:val="00970FF0"/>
    <w:rsid w:val="00971230"/>
    <w:rsid w:val="009715D8"/>
    <w:rsid w:val="009716F2"/>
    <w:rsid w:val="0097184A"/>
    <w:rsid w:val="00971A31"/>
    <w:rsid w:val="00971B60"/>
    <w:rsid w:val="00971D77"/>
    <w:rsid w:val="009721CE"/>
    <w:rsid w:val="009724DA"/>
    <w:rsid w:val="0097253F"/>
    <w:rsid w:val="0097259A"/>
    <w:rsid w:val="00972A26"/>
    <w:rsid w:val="00972D2C"/>
    <w:rsid w:val="00972DE7"/>
    <w:rsid w:val="00972F9D"/>
    <w:rsid w:val="00972FA4"/>
    <w:rsid w:val="00973148"/>
    <w:rsid w:val="00973216"/>
    <w:rsid w:val="00973A79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77ECF"/>
    <w:rsid w:val="009804D6"/>
    <w:rsid w:val="009806BF"/>
    <w:rsid w:val="009807CD"/>
    <w:rsid w:val="009807EB"/>
    <w:rsid w:val="00980911"/>
    <w:rsid w:val="00980B1D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2C59"/>
    <w:rsid w:val="00983075"/>
    <w:rsid w:val="00983290"/>
    <w:rsid w:val="00983683"/>
    <w:rsid w:val="00983707"/>
    <w:rsid w:val="00983C12"/>
    <w:rsid w:val="00983E2C"/>
    <w:rsid w:val="00984027"/>
    <w:rsid w:val="009843F8"/>
    <w:rsid w:val="00984481"/>
    <w:rsid w:val="009845D2"/>
    <w:rsid w:val="00984A10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027"/>
    <w:rsid w:val="00986185"/>
    <w:rsid w:val="0098648D"/>
    <w:rsid w:val="009865F7"/>
    <w:rsid w:val="00986A62"/>
    <w:rsid w:val="00986EAE"/>
    <w:rsid w:val="00986F8A"/>
    <w:rsid w:val="00986FB5"/>
    <w:rsid w:val="009870E3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404"/>
    <w:rsid w:val="00990833"/>
    <w:rsid w:val="00990B95"/>
    <w:rsid w:val="00990E4E"/>
    <w:rsid w:val="00990E55"/>
    <w:rsid w:val="00990EE2"/>
    <w:rsid w:val="00990FA9"/>
    <w:rsid w:val="009912B4"/>
    <w:rsid w:val="009912E6"/>
    <w:rsid w:val="009912FD"/>
    <w:rsid w:val="0099142E"/>
    <w:rsid w:val="009914E4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6EE"/>
    <w:rsid w:val="009939A4"/>
    <w:rsid w:val="009939D9"/>
    <w:rsid w:val="00993A83"/>
    <w:rsid w:val="00993C49"/>
    <w:rsid w:val="0099406D"/>
    <w:rsid w:val="00994204"/>
    <w:rsid w:val="00994219"/>
    <w:rsid w:val="00994BB5"/>
    <w:rsid w:val="00994DE2"/>
    <w:rsid w:val="00994E62"/>
    <w:rsid w:val="00994EAA"/>
    <w:rsid w:val="0099511E"/>
    <w:rsid w:val="0099522F"/>
    <w:rsid w:val="009952E7"/>
    <w:rsid w:val="009958E3"/>
    <w:rsid w:val="00995A7B"/>
    <w:rsid w:val="00995BEE"/>
    <w:rsid w:val="00995FBF"/>
    <w:rsid w:val="00996262"/>
    <w:rsid w:val="0099653A"/>
    <w:rsid w:val="009967B7"/>
    <w:rsid w:val="009968A2"/>
    <w:rsid w:val="00996906"/>
    <w:rsid w:val="00996CCB"/>
    <w:rsid w:val="00996D9B"/>
    <w:rsid w:val="00996FA8"/>
    <w:rsid w:val="00997325"/>
    <w:rsid w:val="00997440"/>
    <w:rsid w:val="009977BF"/>
    <w:rsid w:val="009977C1"/>
    <w:rsid w:val="00997E05"/>
    <w:rsid w:val="00997FA8"/>
    <w:rsid w:val="009A0025"/>
    <w:rsid w:val="009A059C"/>
    <w:rsid w:val="009A0607"/>
    <w:rsid w:val="009A07D9"/>
    <w:rsid w:val="009A0CC4"/>
    <w:rsid w:val="009A0F5C"/>
    <w:rsid w:val="009A10D4"/>
    <w:rsid w:val="009A122E"/>
    <w:rsid w:val="009A176D"/>
    <w:rsid w:val="009A1E2D"/>
    <w:rsid w:val="009A1EC0"/>
    <w:rsid w:val="009A1FE6"/>
    <w:rsid w:val="009A2410"/>
    <w:rsid w:val="009A25D6"/>
    <w:rsid w:val="009A2B73"/>
    <w:rsid w:val="009A2FA7"/>
    <w:rsid w:val="009A30EC"/>
    <w:rsid w:val="009A3560"/>
    <w:rsid w:val="009A3701"/>
    <w:rsid w:val="009A38F0"/>
    <w:rsid w:val="009A3B7D"/>
    <w:rsid w:val="009A3D81"/>
    <w:rsid w:val="009A3E29"/>
    <w:rsid w:val="009A41FE"/>
    <w:rsid w:val="009A4701"/>
    <w:rsid w:val="009A4B8E"/>
    <w:rsid w:val="009A5061"/>
    <w:rsid w:val="009A5330"/>
    <w:rsid w:val="009A54B4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666"/>
    <w:rsid w:val="009A77BF"/>
    <w:rsid w:val="009A78C9"/>
    <w:rsid w:val="009A7D0C"/>
    <w:rsid w:val="009A7E0D"/>
    <w:rsid w:val="009A7F96"/>
    <w:rsid w:val="009B0100"/>
    <w:rsid w:val="009B0164"/>
    <w:rsid w:val="009B0353"/>
    <w:rsid w:val="009B03E1"/>
    <w:rsid w:val="009B040E"/>
    <w:rsid w:val="009B0466"/>
    <w:rsid w:val="009B04E8"/>
    <w:rsid w:val="009B052D"/>
    <w:rsid w:val="009B0567"/>
    <w:rsid w:val="009B081C"/>
    <w:rsid w:val="009B0C95"/>
    <w:rsid w:val="009B0EE7"/>
    <w:rsid w:val="009B143B"/>
    <w:rsid w:val="009B15F6"/>
    <w:rsid w:val="009B1D20"/>
    <w:rsid w:val="009B209A"/>
    <w:rsid w:val="009B2156"/>
    <w:rsid w:val="009B21C5"/>
    <w:rsid w:val="009B22E0"/>
    <w:rsid w:val="009B23DC"/>
    <w:rsid w:val="009B26EE"/>
    <w:rsid w:val="009B2A33"/>
    <w:rsid w:val="009B2A75"/>
    <w:rsid w:val="009B2BC2"/>
    <w:rsid w:val="009B2C01"/>
    <w:rsid w:val="009B2C29"/>
    <w:rsid w:val="009B2DC7"/>
    <w:rsid w:val="009B2E53"/>
    <w:rsid w:val="009B30AF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9E8"/>
    <w:rsid w:val="009B5C2B"/>
    <w:rsid w:val="009B5C4B"/>
    <w:rsid w:val="009B5D70"/>
    <w:rsid w:val="009B5DAB"/>
    <w:rsid w:val="009B5E04"/>
    <w:rsid w:val="009B5EDA"/>
    <w:rsid w:val="009B5F25"/>
    <w:rsid w:val="009B62F2"/>
    <w:rsid w:val="009B65AD"/>
    <w:rsid w:val="009B66FD"/>
    <w:rsid w:val="009B699C"/>
    <w:rsid w:val="009B6EDB"/>
    <w:rsid w:val="009B701E"/>
    <w:rsid w:val="009B711A"/>
    <w:rsid w:val="009B76F7"/>
    <w:rsid w:val="009B791C"/>
    <w:rsid w:val="009B7A42"/>
    <w:rsid w:val="009B7BC1"/>
    <w:rsid w:val="009C009D"/>
    <w:rsid w:val="009C0167"/>
    <w:rsid w:val="009C0515"/>
    <w:rsid w:val="009C07A1"/>
    <w:rsid w:val="009C0903"/>
    <w:rsid w:val="009C0B88"/>
    <w:rsid w:val="009C0C6D"/>
    <w:rsid w:val="009C0E58"/>
    <w:rsid w:val="009C138B"/>
    <w:rsid w:val="009C141A"/>
    <w:rsid w:val="009C1849"/>
    <w:rsid w:val="009C1EA9"/>
    <w:rsid w:val="009C1FFF"/>
    <w:rsid w:val="009C2019"/>
    <w:rsid w:val="009C2208"/>
    <w:rsid w:val="009C2372"/>
    <w:rsid w:val="009C2695"/>
    <w:rsid w:val="009C2A40"/>
    <w:rsid w:val="009C2D3B"/>
    <w:rsid w:val="009C2E64"/>
    <w:rsid w:val="009C2E88"/>
    <w:rsid w:val="009C2FDE"/>
    <w:rsid w:val="009C3547"/>
    <w:rsid w:val="009C3B63"/>
    <w:rsid w:val="009C3BDA"/>
    <w:rsid w:val="009C41B4"/>
    <w:rsid w:val="009C44E5"/>
    <w:rsid w:val="009C4A92"/>
    <w:rsid w:val="009C4AA8"/>
    <w:rsid w:val="009C4C6C"/>
    <w:rsid w:val="009C4D19"/>
    <w:rsid w:val="009C5064"/>
    <w:rsid w:val="009C53F6"/>
    <w:rsid w:val="009C5605"/>
    <w:rsid w:val="009C56D7"/>
    <w:rsid w:val="009C5AE2"/>
    <w:rsid w:val="009C5E7B"/>
    <w:rsid w:val="009C6002"/>
    <w:rsid w:val="009C6516"/>
    <w:rsid w:val="009C65DF"/>
    <w:rsid w:val="009C66EF"/>
    <w:rsid w:val="009C6924"/>
    <w:rsid w:val="009C6A8C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C7F42"/>
    <w:rsid w:val="009D055E"/>
    <w:rsid w:val="009D05A3"/>
    <w:rsid w:val="009D05DA"/>
    <w:rsid w:val="009D0889"/>
    <w:rsid w:val="009D0B58"/>
    <w:rsid w:val="009D0F59"/>
    <w:rsid w:val="009D1068"/>
    <w:rsid w:val="009D1070"/>
    <w:rsid w:val="009D108F"/>
    <w:rsid w:val="009D1288"/>
    <w:rsid w:val="009D1DCA"/>
    <w:rsid w:val="009D1DE5"/>
    <w:rsid w:val="009D1E24"/>
    <w:rsid w:val="009D24F4"/>
    <w:rsid w:val="009D2779"/>
    <w:rsid w:val="009D28C8"/>
    <w:rsid w:val="009D2E7F"/>
    <w:rsid w:val="009D30DE"/>
    <w:rsid w:val="009D371C"/>
    <w:rsid w:val="009D3CA2"/>
    <w:rsid w:val="009D3F4A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801"/>
    <w:rsid w:val="009D6CE2"/>
    <w:rsid w:val="009D7041"/>
    <w:rsid w:val="009D717C"/>
    <w:rsid w:val="009D7807"/>
    <w:rsid w:val="009D78EC"/>
    <w:rsid w:val="009D7B86"/>
    <w:rsid w:val="009D7C81"/>
    <w:rsid w:val="009D7EF6"/>
    <w:rsid w:val="009E0793"/>
    <w:rsid w:val="009E0A19"/>
    <w:rsid w:val="009E0A58"/>
    <w:rsid w:val="009E0BFA"/>
    <w:rsid w:val="009E10BC"/>
    <w:rsid w:val="009E10FD"/>
    <w:rsid w:val="009E1391"/>
    <w:rsid w:val="009E15FD"/>
    <w:rsid w:val="009E179A"/>
    <w:rsid w:val="009E1A8C"/>
    <w:rsid w:val="009E1C1C"/>
    <w:rsid w:val="009E206B"/>
    <w:rsid w:val="009E22BE"/>
    <w:rsid w:val="009E25FF"/>
    <w:rsid w:val="009E284A"/>
    <w:rsid w:val="009E294A"/>
    <w:rsid w:val="009E29BB"/>
    <w:rsid w:val="009E2AF6"/>
    <w:rsid w:val="009E2D1B"/>
    <w:rsid w:val="009E3103"/>
    <w:rsid w:val="009E31CC"/>
    <w:rsid w:val="009E342E"/>
    <w:rsid w:val="009E36B2"/>
    <w:rsid w:val="009E375C"/>
    <w:rsid w:val="009E3794"/>
    <w:rsid w:val="009E388C"/>
    <w:rsid w:val="009E3DBE"/>
    <w:rsid w:val="009E3EDD"/>
    <w:rsid w:val="009E3F2D"/>
    <w:rsid w:val="009E4206"/>
    <w:rsid w:val="009E45C9"/>
    <w:rsid w:val="009E45CA"/>
    <w:rsid w:val="009E462A"/>
    <w:rsid w:val="009E47ED"/>
    <w:rsid w:val="009E49FF"/>
    <w:rsid w:val="009E4A31"/>
    <w:rsid w:val="009E4B28"/>
    <w:rsid w:val="009E509B"/>
    <w:rsid w:val="009E511B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9E2"/>
    <w:rsid w:val="009F0DB0"/>
    <w:rsid w:val="009F0F82"/>
    <w:rsid w:val="009F1B28"/>
    <w:rsid w:val="009F1C04"/>
    <w:rsid w:val="009F1C38"/>
    <w:rsid w:val="009F1CA5"/>
    <w:rsid w:val="009F1CD3"/>
    <w:rsid w:val="009F1F2E"/>
    <w:rsid w:val="009F20DB"/>
    <w:rsid w:val="009F2671"/>
    <w:rsid w:val="009F2760"/>
    <w:rsid w:val="009F2979"/>
    <w:rsid w:val="009F2C09"/>
    <w:rsid w:val="009F2C4C"/>
    <w:rsid w:val="009F2CB8"/>
    <w:rsid w:val="009F3356"/>
    <w:rsid w:val="009F3439"/>
    <w:rsid w:val="009F3538"/>
    <w:rsid w:val="009F390C"/>
    <w:rsid w:val="009F3D00"/>
    <w:rsid w:val="009F406E"/>
    <w:rsid w:val="009F45EA"/>
    <w:rsid w:val="009F46BD"/>
    <w:rsid w:val="009F47F2"/>
    <w:rsid w:val="009F4B06"/>
    <w:rsid w:val="009F4B7C"/>
    <w:rsid w:val="009F4DA9"/>
    <w:rsid w:val="009F528A"/>
    <w:rsid w:val="009F52D5"/>
    <w:rsid w:val="009F5407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BAB"/>
    <w:rsid w:val="009F6D77"/>
    <w:rsid w:val="009F7360"/>
    <w:rsid w:val="009F79EB"/>
    <w:rsid w:val="009F7AB1"/>
    <w:rsid w:val="009F7E9A"/>
    <w:rsid w:val="00A0003D"/>
    <w:rsid w:val="00A000ED"/>
    <w:rsid w:val="00A0018A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496"/>
    <w:rsid w:val="00A025CE"/>
    <w:rsid w:val="00A02797"/>
    <w:rsid w:val="00A02857"/>
    <w:rsid w:val="00A02957"/>
    <w:rsid w:val="00A02A13"/>
    <w:rsid w:val="00A02A71"/>
    <w:rsid w:val="00A02A8C"/>
    <w:rsid w:val="00A02AD1"/>
    <w:rsid w:val="00A02B33"/>
    <w:rsid w:val="00A02C7E"/>
    <w:rsid w:val="00A02DD3"/>
    <w:rsid w:val="00A0305A"/>
    <w:rsid w:val="00A0312C"/>
    <w:rsid w:val="00A0327D"/>
    <w:rsid w:val="00A03462"/>
    <w:rsid w:val="00A039B8"/>
    <w:rsid w:val="00A03CD8"/>
    <w:rsid w:val="00A04195"/>
    <w:rsid w:val="00A041B7"/>
    <w:rsid w:val="00A042C1"/>
    <w:rsid w:val="00A04415"/>
    <w:rsid w:val="00A044E2"/>
    <w:rsid w:val="00A046A5"/>
    <w:rsid w:val="00A04A30"/>
    <w:rsid w:val="00A04CB5"/>
    <w:rsid w:val="00A04D0D"/>
    <w:rsid w:val="00A05054"/>
    <w:rsid w:val="00A050CE"/>
    <w:rsid w:val="00A0551F"/>
    <w:rsid w:val="00A05647"/>
    <w:rsid w:val="00A056FD"/>
    <w:rsid w:val="00A05C9C"/>
    <w:rsid w:val="00A05FB6"/>
    <w:rsid w:val="00A06418"/>
    <w:rsid w:val="00A06734"/>
    <w:rsid w:val="00A06954"/>
    <w:rsid w:val="00A07037"/>
    <w:rsid w:val="00A07209"/>
    <w:rsid w:val="00A07E16"/>
    <w:rsid w:val="00A07F6D"/>
    <w:rsid w:val="00A1048D"/>
    <w:rsid w:val="00A105B1"/>
    <w:rsid w:val="00A105F0"/>
    <w:rsid w:val="00A10936"/>
    <w:rsid w:val="00A10BB1"/>
    <w:rsid w:val="00A10C84"/>
    <w:rsid w:val="00A1107D"/>
    <w:rsid w:val="00A11444"/>
    <w:rsid w:val="00A115BD"/>
    <w:rsid w:val="00A11666"/>
    <w:rsid w:val="00A1168E"/>
    <w:rsid w:val="00A11729"/>
    <w:rsid w:val="00A11793"/>
    <w:rsid w:val="00A117EA"/>
    <w:rsid w:val="00A118EF"/>
    <w:rsid w:val="00A1197B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DC9"/>
    <w:rsid w:val="00A12EA8"/>
    <w:rsid w:val="00A13115"/>
    <w:rsid w:val="00A1325F"/>
    <w:rsid w:val="00A133F4"/>
    <w:rsid w:val="00A137D2"/>
    <w:rsid w:val="00A13DE7"/>
    <w:rsid w:val="00A141FC"/>
    <w:rsid w:val="00A14655"/>
    <w:rsid w:val="00A1471E"/>
    <w:rsid w:val="00A14750"/>
    <w:rsid w:val="00A14791"/>
    <w:rsid w:val="00A147D5"/>
    <w:rsid w:val="00A14950"/>
    <w:rsid w:val="00A14A71"/>
    <w:rsid w:val="00A14E61"/>
    <w:rsid w:val="00A150A7"/>
    <w:rsid w:val="00A1526C"/>
    <w:rsid w:val="00A154A7"/>
    <w:rsid w:val="00A154C8"/>
    <w:rsid w:val="00A154E8"/>
    <w:rsid w:val="00A15854"/>
    <w:rsid w:val="00A15D04"/>
    <w:rsid w:val="00A15DC2"/>
    <w:rsid w:val="00A15E59"/>
    <w:rsid w:val="00A15EA0"/>
    <w:rsid w:val="00A164F3"/>
    <w:rsid w:val="00A1669C"/>
    <w:rsid w:val="00A16797"/>
    <w:rsid w:val="00A168D0"/>
    <w:rsid w:val="00A16B0C"/>
    <w:rsid w:val="00A16B5E"/>
    <w:rsid w:val="00A16B6B"/>
    <w:rsid w:val="00A16C8A"/>
    <w:rsid w:val="00A1711E"/>
    <w:rsid w:val="00A17145"/>
    <w:rsid w:val="00A176AD"/>
    <w:rsid w:val="00A176F7"/>
    <w:rsid w:val="00A17903"/>
    <w:rsid w:val="00A17A6F"/>
    <w:rsid w:val="00A17E06"/>
    <w:rsid w:val="00A200F0"/>
    <w:rsid w:val="00A20100"/>
    <w:rsid w:val="00A206FF"/>
    <w:rsid w:val="00A207F8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DCA"/>
    <w:rsid w:val="00A22FBE"/>
    <w:rsid w:val="00A238D6"/>
    <w:rsid w:val="00A239A4"/>
    <w:rsid w:val="00A239B3"/>
    <w:rsid w:val="00A239B8"/>
    <w:rsid w:val="00A24A33"/>
    <w:rsid w:val="00A24CDF"/>
    <w:rsid w:val="00A25140"/>
    <w:rsid w:val="00A252D5"/>
    <w:rsid w:val="00A25580"/>
    <w:rsid w:val="00A2594A"/>
    <w:rsid w:val="00A25B08"/>
    <w:rsid w:val="00A25D02"/>
    <w:rsid w:val="00A25DFB"/>
    <w:rsid w:val="00A2616F"/>
    <w:rsid w:val="00A26480"/>
    <w:rsid w:val="00A2698B"/>
    <w:rsid w:val="00A26CD8"/>
    <w:rsid w:val="00A26F82"/>
    <w:rsid w:val="00A2717E"/>
    <w:rsid w:val="00A27424"/>
    <w:rsid w:val="00A274AA"/>
    <w:rsid w:val="00A27517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099"/>
    <w:rsid w:val="00A3112D"/>
    <w:rsid w:val="00A31275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107"/>
    <w:rsid w:val="00A3320C"/>
    <w:rsid w:val="00A33531"/>
    <w:rsid w:val="00A33A21"/>
    <w:rsid w:val="00A33D75"/>
    <w:rsid w:val="00A34580"/>
    <w:rsid w:val="00A34683"/>
    <w:rsid w:val="00A346D1"/>
    <w:rsid w:val="00A3475D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ADF"/>
    <w:rsid w:val="00A35C86"/>
    <w:rsid w:val="00A35D0B"/>
    <w:rsid w:val="00A365B7"/>
    <w:rsid w:val="00A3686A"/>
    <w:rsid w:val="00A368BE"/>
    <w:rsid w:val="00A36E86"/>
    <w:rsid w:val="00A36F91"/>
    <w:rsid w:val="00A370DA"/>
    <w:rsid w:val="00A37306"/>
    <w:rsid w:val="00A37317"/>
    <w:rsid w:val="00A37801"/>
    <w:rsid w:val="00A37802"/>
    <w:rsid w:val="00A378F0"/>
    <w:rsid w:val="00A379A5"/>
    <w:rsid w:val="00A37BBE"/>
    <w:rsid w:val="00A37E1F"/>
    <w:rsid w:val="00A37E9B"/>
    <w:rsid w:val="00A37F40"/>
    <w:rsid w:val="00A40137"/>
    <w:rsid w:val="00A402FC"/>
    <w:rsid w:val="00A40352"/>
    <w:rsid w:val="00A40437"/>
    <w:rsid w:val="00A4047D"/>
    <w:rsid w:val="00A40512"/>
    <w:rsid w:val="00A406C3"/>
    <w:rsid w:val="00A410D6"/>
    <w:rsid w:val="00A411BC"/>
    <w:rsid w:val="00A412F0"/>
    <w:rsid w:val="00A41581"/>
    <w:rsid w:val="00A419A3"/>
    <w:rsid w:val="00A41F68"/>
    <w:rsid w:val="00A4249E"/>
    <w:rsid w:val="00A42640"/>
    <w:rsid w:val="00A42CDC"/>
    <w:rsid w:val="00A43350"/>
    <w:rsid w:val="00A43684"/>
    <w:rsid w:val="00A4370B"/>
    <w:rsid w:val="00A43AE3"/>
    <w:rsid w:val="00A43B04"/>
    <w:rsid w:val="00A43CDE"/>
    <w:rsid w:val="00A440F2"/>
    <w:rsid w:val="00A443E1"/>
    <w:rsid w:val="00A4446D"/>
    <w:rsid w:val="00A4489A"/>
    <w:rsid w:val="00A448C9"/>
    <w:rsid w:val="00A44D60"/>
    <w:rsid w:val="00A45021"/>
    <w:rsid w:val="00A45166"/>
    <w:rsid w:val="00A45428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6E61"/>
    <w:rsid w:val="00A470A6"/>
    <w:rsid w:val="00A47A10"/>
    <w:rsid w:val="00A47B7B"/>
    <w:rsid w:val="00A50213"/>
    <w:rsid w:val="00A50917"/>
    <w:rsid w:val="00A50EB3"/>
    <w:rsid w:val="00A51565"/>
    <w:rsid w:val="00A51A86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4F68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0F3A"/>
    <w:rsid w:val="00A6102D"/>
    <w:rsid w:val="00A61052"/>
    <w:rsid w:val="00A6196D"/>
    <w:rsid w:val="00A61AFA"/>
    <w:rsid w:val="00A61C57"/>
    <w:rsid w:val="00A61DA2"/>
    <w:rsid w:val="00A61DDD"/>
    <w:rsid w:val="00A62083"/>
    <w:rsid w:val="00A620F2"/>
    <w:rsid w:val="00A62125"/>
    <w:rsid w:val="00A62221"/>
    <w:rsid w:val="00A62305"/>
    <w:rsid w:val="00A624A6"/>
    <w:rsid w:val="00A626E5"/>
    <w:rsid w:val="00A62721"/>
    <w:rsid w:val="00A628CD"/>
    <w:rsid w:val="00A62940"/>
    <w:rsid w:val="00A62D59"/>
    <w:rsid w:val="00A62F34"/>
    <w:rsid w:val="00A63264"/>
    <w:rsid w:val="00A635B3"/>
    <w:rsid w:val="00A63A67"/>
    <w:rsid w:val="00A63B63"/>
    <w:rsid w:val="00A63BEC"/>
    <w:rsid w:val="00A63DD2"/>
    <w:rsid w:val="00A640A4"/>
    <w:rsid w:val="00A6466F"/>
    <w:rsid w:val="00A6472E"/>
    <w:rsid w:val="00A64771"/>
    <w:rsid w:val="00A64B4F"/>
    <w:rsid w:val="00A64C6E"/>
    <w:rsid w:val="00A64DCB"/>
    <w:rsid w:val="00A64E07"/>
    <w:rsid w:val="00A65184"/>
    <w:rsid w:val="00A651C8"/>
    <w:rsid w:val="00A651CB"/>
    <w:rsid w:val="00A65378"/>
    <w:rsid w:val="00A6559B"/>
    <w:rsid w:val="00A65669"/>
    <w:rsid w:val="00A656AA"/>
    <w:rsid w:val="00A65799"/>
    <w:rsid w:val="00A6583F"/>
    <w:rsid w:val="00A658F9"/>
    <w:rsid w:val="00A6597C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4B4"/>
    <w:rsid w:val="00A67748"/>
    <w:rsid w:val="00A67C86"/>
    <w:rsid w:val="00A67DCC"/>
    <w:rsid w:val="00A67EEB"/>
    <w:rsid w:val="00A67EF9"/>
    <w:rsid w:val="00A70176"/>
    <w:rsid w:val="00A705B0"/>
    <w:rsid w:val="00A706BD"/>
    <w:rsid w:val="00A70784"/>
    <w:rsid w:val="00A70C0C"/>
    <w:rsid w:val="00A70E12"/>
    <w:rsid w:val="00A7142F"/>
    <w:rsid w:val="00A718EF"/>
    <w:rsid w:val="00A71950"/>
    <w:rsid w:val="00A71A2B"/>
    <w:rsid w:val="00A71A9B"/>
    <w:rsid w:val="00A71BB5"/>
    <w:rsid w:val="00A7218A"/>
    <w:rsid w:val="00A721B3"/>
    <w:rsid w:val="00A72316"/>
    <w:rsid w:val="00A7249D"/>
    <w:rsid w:val="00A724C5"/>
    <w:rsid w:val="00A725E9"/>
    <w:rsid w:val="00A72970"/>
    <w:rsid w:val="00A72AD3"/>
    <w:rsid w:val="00A72DCA"/>
    <w:rsid w:val="00A72DD7"/>
    <w:rsid w:val="00A731AA"/>
    <w:rsid w:val="00A7342C"/>
    <w:rsid w:val="00A736CD"/>
    <w:rsid w:val="00A73893"/>
    <w:rsid w:val="00A73A7A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A54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202"/>
    <w:rsid w:val="00A805AC"/>
    <w:rsid w:val="00A8089C"/>
    <w:rsid w:val="00A813F7"/>
    <w:rsid w:val="00A817C7"/>
    <w:rsid w:val="00A8188D"/>
    <w:rsid w:val="00A81986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CEA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5A74"/>
    <w:rsid w:val="00A85D37"/>
    <w:rsid w:val="00A85EC0"/>
    <w:rsid w:val="00A85FE0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B9"/>
    <w:rsid w:val="00A877CA"/>
    <w:rsid w:val="00A87965"/>
    <w:rsid w:val="00A87AB9"/>
    <w:rsid w:val="00A87AFF"/>
    <w:rsid w:val="00A87CC6"/>
    <w:rsid w:val="00A87FFA"/>
    <w:rsid w:val="00A901AE"/>
    <w:rsid w:val="00A9028F"/>
    <w:rsid w:val="00A90505"/>
    <w:rsid w:val="00A9061C"/>
    <w:rsid w:val="00A90630"/>
    <w:rsid w:val="00A90AE8"/>
    <w:rsid w:val="00A91052"/>
    <w:rsid w:val="00A91158"/>
    <w:rsid w:val="00A9118F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AA6"/>
    <w:rsid w:val="00A93BEB"/>
    <w:rsid w:val="00A94497"/>
    <w:rsid w:val="00A9469F"/>
    <w:rsid w:val="00A94745"/>
    <w:rsid w:val="00A94EB8"/>
    <w:rsid w:val="00A94FF4"/>
    <w:rsid w:val="00A953A0"/>
    <w:rsid w:val="00A953D9"/>
    <w:rsid w:val="00A95673"/>
    <w:rsid w:val="00A95939"/>
    <w:rsid w:val="00A95C6F"/>
    <w:rsid w:val="00A95F81"/>
    <w:rsid w:val="00A96194"/>
    <w:rsid w:val="00A96415"/>
    <w:rsid w:val="00A9657D"/>
    <w:rsid w:val="00A966CA"/>
    <w:rsid w:val="00A9686C"/>
    <w:rsid w:val="00A96A33"/>
    <w:rsid w:val="00A971F9"/>
    <w:rsid w:val="00A972BF"/>
    <w:rsid w:val="00A97820"/>
    <w:rsid w:val="00A97B1E"/>
    <w:rsid w:val="00AA0132"/>
    <w:rsid w:val="00AA0815"/>
    <w:rsid w:val="00AA08CF"/>
    <w:rsid w:val="00AA0955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2F33"/>
    <w:rsid w:val="00AA33D1"/>
    <w:rsid w:val="00AA342E"/>
    <w:rsid w:val="00AA371C"/>
    <w:rsid w:val="00AA3720"/>
    <w:rsid w:val="00AA37FD"/>
    <w:rsid w:val="00AA386D"/>
    <w:rsid w:val="00AA3924"/>
    <w:rsid w:val="00AA3940"/>
    <w:rsid w:val="00AA3CE9"/>
    <w:rsid w:val="00AA3E62"/>
    <w:rsid w:val="00AA3F85"/>
    <w:rsid w:val="00AA3FCB"/>
    <w:rsid w:val="00AA41C9"/>
    <w:rsid w:val="00AA4243"/>
    <w:rsid w:val="00AA44BF"/>
    <w:rsid w:val="00AA47E2"/>
    <w:rsid w:val="00AA55EE"/>
    <w:rsid w:val="00AA5854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D1D"/>
    <w:rsid w:val="00AB0F10"/>
    <w:rsid w:val="00AB0F58"/>
    <w:rsid w:val="00AB1698"/>
    <w:rsid w:val="00AB1972"/>
    <w:rsid w:val="00AB1A59"/>
    <w:rsid w:val="00AB1CE9"/>
    <w:rsid w:val="00AB1DA1"/>
    <w:rsid w:val="00AB2405"/>
    <w:rsid w:val="00AB247E"/>
    <w:rsid w:val="00AB2508"/>
    <w:rsid w:val="00AB2689"/>
    <w:rsid w:val="00AB26D0"/>
    <w:rsid w:val="00AB2B72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38D"/>
    <w:rsid w:val="00AB44E6"/>
    <w:rsid w:val="00AB49B1"/>
    <w:rsid w:val="00AB4B50"/>
    <w:rsid w:val="00AB5497"/>
    <w:rsid w:val="00AB5613"/>
    <w:rsid w:val="00AB5614"/>
    <w:rsid w:val="00AB56CC"/>
    <w:rsid w:val="00AB570A"/>
    <w:rsid w:val="00AB5C93"/>
    <w:rsid w:val="00AB5CF1"/>
    <w:rsid w:val="00AB5DC9"/>
    <w:rsid w:val="00AB5E13"/>
    <w:rsid w:val="00AB61DA"/>
    <w:rsid w:val="00AB6247"/>
    <w:rsid w:val="00AB6437"/>
    <w:rsid w:val="00AB65F2"/>
    <w:rsid w:val="00AB69EA"/>
    <w:rsid w:val="00AB6B0C"/>
    <w:rsid w:val="00AB6DE6"/>
    <w:rsid w:val="00AB6F45"/>
    <w:rsid w:val="00AB71DC"/>
    <w:rsid w:val="00AB7211"/>
    <w:rsid w:val="00AB78B2"/>
    <w:rsid w:val="00AC0028"/>
    <w:rsid w:val="00AC05AF"/>
    <w:rsid w:val="00AC08B7"/>
    <w:rsid w:val="00AC09D4"/>
    <w:rsid w:val="00AC0CB5"/>
    <w:rsid w:val="00AC0F7D"/>
    <w:rsid w:val="00AC10F4"/>
    <w:rsid w:val="00AC1251"/>
    <w:rsid w:val="00AC1E86"/>
    <w:rsid w:val="00AC1FC7"/>
    <w:rsid w:val="00AC2509"/>
    <w:rsid w:val="00AC2833"/>
    <w:rsid w:val="00AC28FB"/>
    <w:rsid w:val="00AC2A9F"/>
    <w:rsid w:val="00AC2C71"/>
    <w:rsid w:val="00AC2D64"/>
    <w:rsid w:val="00AC2E06"/>
    <w:rsid w:val="00AC2FBA"/>
    <w:rsid w:val="00AC30B8"/>
    <w:rsid w:val="00AC30EB"/>
    <w:rsid w:val="00AC3179"/>
    <w:rsid w:val="00AC333B"/>
    <w:rsid w:val="00AC3398"/>
    <w:rsid w:val="00AC34B7"/>
    <w:rsid w:val="00AC3574"/>
    <w:rsid w:val="00AC3B4F"/>
    <w:rsid w:val="00AC3C9A"/>
    <w:rsid w:val="00AC41BE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499"/>
    <w:rsid w:val="00AC659D"/>
    <w:rsid w:val="00AC6638"/>
    <w:rsid w:val="00AC68BB"/>
    <w:rsid w:val="00AC695C"/>
    <w:rsid w:val="00AC6BCB"/>
    <w:rsid w:val="00AC6C4F"/>
    <w:rsid w:val="00AC6C75"/>
    <w:rsid w:val="00AC6C7B"/>
    <w:rsid w:val="00AC70D8"/>
    <w:rsid w:val="00AC7BC4"/>
    <w:rsid w:val="00AC7CBC"/>
    <w:rsid w:val="00AC7E2E"/>
    <w:rsid w:val="00AD0488"/>
    <w:rsid w:val="00AD0B60"/>
    <w:rsid w:val="00AD0BF9"/>
    <w:rsid w:val="00AD0D24"/>
    <w:rsid w:val="00AD0F72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34"/>
    <w:rsid w:val="00AD4BEC"/>
    <w:rsid w:val="00AD4C15"/>
    <w:rsid w:val="00AD4EC4"/>
    <w:rsid w:val="00AD52FA"/>
    <w:rsid w:val="00AD5462"/>
    <w:rsid w:val="00AD5925"/>
    <w:rsid w:val="00AD5D80"/>
    <w:rsid w:val="00AD5E92"/>
    <w:rsid w:val="00AD601A"/>
    <w:rsid w:val="00AD6051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6D1"/>
    <w:rsid w:val="00AD7754"/>
    <w:rsid w:val="00AD7ABF"/>
    <w:rsid w:val="00AD7CB7"/>
    <w:rsid w:val="00AE0275"/>
    <w:rsid w:val="00AE042A"/>
    <w:rsid w:val="00AE07C8"/>
    <w:rsid w:val="00AE0A16"/>
    <w:rsid w:val="00AE1428"/>
    <w:rsid w:val="00AE19FA"/>
    <w:rsid w:val="00AE1CFB"/>
    <w:rsid w:val="00AE22E1"/>
    <w:rsid w:val="00AE2495"/>
    <w:rsid w:val="00AE28D0"/>
    <w:rsid w:val="00AE2FAE"/>
    <w:rsid w:val="00AE30D0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D11"/>
    <w:rsid w:val="00AE6E6A"/>
    <w:rsid w:val="00AE6F13"/>
    <w:rsid w:val="00AE70CF"/>
    <w:rsid w:val="00AE70D9"/>
    <w:rsid w:val="00AE7175"/>
    <w:rsid w:val="00AE72AD"/>
    <w:rsid w:val="00AE7324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2B6"/>
    <w:rsid w:val="00AF13B4"/>
    <w:rsid w:val="00AF13F6"/>
    <w:rsid w:val="00AF144D"/>
    <w:rsid w:val="00AF1561"/>
    <w:rsid w:val="00AF166D"/>
    <w:rsid w:val="00AF16F0"/>
    <w:rsid w:val="00AF1ADA"/>
    <w:rsid w:val="00AF1B46"/>
    <w:rsid w:val="00AF1B7D"/>
    <w:rsid w:val="00AF1D13"/>
    <w:rsid w:val="00AF20F5"/>
    <w:rsid w:val="00AF21E5"/>
    <w:rsid w:val="00AF23ED"/>
    <w:rsid w:val="00AF24C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4EB"/>
    <w:rsid w:val="00AF370D"/>
    <w:rsid w:val="00AF3745"/>
    <w:rsid w:val="00AF3B27"/>
    <w:rsid w:val="00AF45ED"/>
    <w:rsid w:val="00AF46BF"/>
    <w:rsid w:val="00AF4899"/>
    <w:rsid w:val="00AF4F48"/>
    <w:rsid w:val="00AF5461"/>
    <w:rsid w:val="00AF59AD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153"/>
    <w:rsid w:val="00AF74B2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1F1E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0CA"/>
    <w:rsid w:val="00B043FB"/>
    <w:rsid w:val="00B04545"/>
    <w:rsid w:val="00B04AB0"/>
    <w:rsid w:val="00B04AF8"/>
    <w:rsid w:val="00B04E35"/>
    <w:rsid w:val="00B0570A"/>
    <w:rsid w:val="00B0577D"/>
    <w:rsid w:val="00B0587F"/>
    <w:rsid w:val="00B05962"/>
    <w:rsid w:val="00B05BA4"/>
    <w:rsid w:val="00B05D43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A7A"/>
    <w:rsid w:val="00B07B47"/>
    <w:rsid w:val="00B07D2B"/>
    <w:rsid w:val="00B07EB0"/>
    <w:rsid w:val="00B1004E"/>
    <w:rsid w:val="00B103A5"/>
    <w:rsid w:val="00B108F5"/>
    <w:rsid w:val="00B10A11"/>
    <w:rsid w:val="00B113DA"/>
    <w:rsid w:val="00B11783"/>
    <w:rsid w:val="00B1190E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2E70"/>
    <w:rsid w:val="00B1330F"/>
    <w:rsid w:val="00B13480"/>
    <w:rsid w:val="00B1351D"/>
    <w:rsid w:val="00B13986"/>
    <w:rsid w:val="00B13F6A"/>
    <w:rsid w:val="00B14709"/>
    <w:rsid w:val="00B1475A"/>
    <w:rsid w:val="00B14862"/>
    <w:rsid w:val="00B14892"/>
    <w:rsid w:val="00B14A06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57D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7E4"/>
    <w:rsid w:val="00B218C9"/>
    <w:rsid w:val="00B21A25"/>
    <w:rsid w:val="00B21B82"/>
    <w:rsid w:val="00B22D93"/>
    <w:rsid w:val="00B22E86"/>
    <w:rsid w:val="00B22F1C"/>
    <w:rsid w:val="00B23482"/>
    <w:rsid w:val="00B235BC"/>
    <w:rsid w:val="00B2366E"/>
    <w:rsid w:val="00B23908"/>
    <w:rsid w:val="00B2394A"/>
    <w:rsid w:val="00B23D17"/>
    <w:rsid w:val="00B23DA1"/>
    <w:rsid w:val="00B23DBE"/>
    <w:rsid w:val="00B24057"/>
    <w:rsid w:val="00B24167"/>
    <w:rsid w:val="00B24209"/>
    <w:rsid w:val="00B24305"/>
    <w:rsid w:val="00B24463"/>
    <w:rsid w:val="00B245C5"/>
    <w:rsid w:val="00B245FD"/>
    <w:rsid w:val="00B2486D"/>
    <w:rsid w:val="00B24B3F"/>
    <w:rsid w:val="00B250B7"/>
    <w:rsid w:val="00B251E3"/>
    <w:rsid w:val="00B2522B"/>
    <w:rsid w:val="00B25263"/>
    <w:rsid w:val="00B2531B"/>
    <w:rsid w:val="00B2569E"/>
    <w:rsid w:val="00B256E7"/>
    <w:rsid w:val="00B257B0"/>
    <w:rsid w:val="00B261CB"/>
    <w:rsid w:val="00B2627C"/>
    <w:rsid w:val="00B265B2"/>
    <w:rsid w:val="00B266C9"/>
    <w:rsid w:val="00B26D69"/>
    <w:rsid w:val="00B26D73"/>
    <w:rsid w:val="00B275F7"/>
    <w:rsid w:val="00B27857"/>
    <w:rsid w:val="00B27DEA"/>
    <w:rsid w:val="00B3035F"/>
    <w:rsid w:val="00B30494"/>
    <w:rsid w:val="00B3051C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01B"/>
    <w:rsid w:val="00B34328"/>
    <w:rsid w:val="00B347C3"/>
    <w:rsid w:val="00B34C4D"/>
    <w:rsid w:val="00B34D41"/>
    <w:rsid w:val="00B3514A"/>
    <w:rsid w:val="00B351B5"/>
    <w:rsid w:val="00B3583C"/>
    <w:rsid w:val="00B359D8"/>
    <w:rsid w:val="00B35A38"/>
    <w:rsid w:val="00B35B5F"/>
    <w:rsid w:val="00B35E6B"/>
    <w:rsid w:val="00B35E9C"/>
    <w:rsid w:val="00B35F0A"/>
    <w:rsid w:val="00B360C8"/>
    <w:rsid w:val="00B360F5"/>
    <w:rsid w:val="00B36444"/>
    <w:rsid w:val="00B36754"/>
    <w:rsid w:val="00B36A05"/>
    <w:rsid w:val="00B36A4D"/>
    <w:rsid w:val="00B36B60"/>
    <w:rsid w:val="00B37187"/>
    <w:rsid w:val="00B371EB"/>
    <w:rsid w:val="00B372AD"/>
    <w:rsid w:val="00B376C2"/>
    <w:rsid w:val="00B37E1E"/>
    <w:rsid w:val="00B37E56"/>
    <w:rsid w:val="00B37F6B"/>
    <w:rsid w:val="00B40390"/>
    <w:rsid w:val="00B40432"/>
    <w:rsid w:val="00B40761"/>
    <w:rsid w:val="00B40772"/>
    <w:rsid w:val="00B40892"/>
    <w:rsid w:val="00B40C0C"/>
    <w:rsid w:val="00B40CC9"/>
    <w:rsid w:val="00B40F9A"/>
    <w:rsid w:val="00B41037"/>
    <w:rsid w:val="00B41361"/>
    <w:rsid w:val="00B41391"/>
    <w:rsid w:val="00B41653"/>
    <w:rsid w:val="00B41D01"/>
    <w:rsid w:val="00B41DEB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7C6"/>
    <w:rsid w:val="00B44BD6"/>
    <w:rsid w:val="00B45011"/>
    <w:rsid w:val="00B45936"/>
    <w:rsid w:val="00B45961"/>
    <w:rsid w:val="00B45AA3"/>
    <w:rsid w:val="00B465A7"/>
    <w:rsid w:val="00B46679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8"/>
    <w:rsid w:val="00B502B9"/>
    <w:rsid w:val="00B5034B"/>
    <w:rsid w:val="00B50353"/>
    <w:rsid w:val="00B50E40"/>
    <w:rsid w:val="00B50E48"/>
    <w:rsid w:val="00B5106F"/>
    <w:rsid w:val="00B510ED"/>
    <w:rsid w:val="00B5169F"/>
    <w:rsid w:val="00B51905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CE6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199"/>
    <w:rsid w:val="00B60204"/>
    <w:rsid w:val="00B60861"/>
    <w:rsid w:val="00B608D0"/>
    <w:rsid w:val="00B60A41"/>
    <w:rsid w:val="00B60C29"/>
    <w:rsid w:val="00B60F6F"/>
    <w:rsid w:val="00B61101"/>
    <w:rsid w:val="00B61524"/>
    <w:rsid w:val="00B615A0"/>
    <w:rsid w:val="00B615EF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2FD8"/>
    <w:rsid w:val="00B630D2"/>
    <w:rsid w:val="00B637BD"/>
    <w:rsid w:val="00B637C1"/>
    <w:rsid w:val="00B63B71"/>
    <w:rsid w:val="00B63EF4"/>
    <w:rsid w:val="00B645C0"/>
    <w:rsid w:val="00B648B0"/>
    <w:rsid w:val="00B64AA7"/>
    <w:rsid w:val="00B64F0F"/>
    <w:rsid w:val="00B65869"/>
    <w:rsid w:val="00B65D7D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8A6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3E2"/>
    <w:rsid w:val="00B72472"/>
    <w:rsid w:val="00B725F4"/>
    <w:rsid w:val="00B7260F"/>
    <w:rsid w:val="00B72652"/>
    <w:rsid w:val="00B729D6"/>
    <w:rsid w:val="00B72A44"/>
    <w:rsid w:val="00B72D17"/>
    <w:rsid w:val="00B72DBD"/>
    <w:rsid w:val="00B72F86"/>
    <w:rsid w:val="00B72FE5"/>
    <w:rsid w:val="00B73429"/>
    <w:rsid w:val="00B7353E"/>
    <w:rsid w:val="00B73B0B"/>
    <w:rsid w:val="00B73CB1"/>
    <w:rsid w:val="00B73E3C"/>
    <w:rsid w:val="00B73FF3"/>
    <w:rsid w:val="00B74433"/>
    <w:rsid w:val="00B74954"/>
    <w:rsid w:val="00B74DF7"/>
    <w:rsid w:val="00B74FCA"/>
    <w:rsid w:val="00B75218"/>
    <w:rsid w:val="00B752AE"/>
    <w:rsid w:val="00B752EC"/>
    <w:rsid w:val="00B754E3"/>
    <w:rsid w:val="00B75A7E"/>
    <w:rsid w:val="00B75FBD"/>
    <w:rsid w:val="00B761AF"/>
    <w:rsid w:val="00B76235"/>
    <w:rsid w:val="00B76388"/>
    <w:rsid w:val="00B766C3"/>
    <w:rsid w:val="00B76755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B76"/>
    <w:rsid w:val="00B80E20"/>
    <w:rsid w:val="00B80FE1"/>
    <w:rsid w:val="00B81152"/>
    <w:rsid w:val="00B81155"/>
    <w:rsid w:val="00B81251"/>
    <w:rsid w:val="00B81463"/>
    <w:rsid w:val="00B81767"/>
    <w:rsid w:val="00B81B09"/>
    <w:rsid w:val="00B824F8"/>
    <w:rsid w:val="00B82DFF"/>
    <w:rsid w:val="00B82EA8"/>
    <w:rsid w:val="00B83460"/>
    <w:rsid w:val="00B83624"/>
    <w:rsid w:val="00B838A7"/>
    <w:rsid w:val="00B8393E"/>
    <w:rsid w:val="00B84224"/>
    <w:rsid w:val="00B8443C"/>
    <w:rsid w:val="00B8455E"/>
    <w:rsid w:val="00B848A6"/>
    <w:rsid w:val="00B84CE7"/>
    <w:rsid w:val="00B850FE"/>
    <w:rsid w:val="00B85161"/>
    <w:rsid w:val="00B85340"/>
    <w:rsid w:val="00B85BD5"/>
    <w:rsid w:val="00B863C9"/>
    <w:rsid w:val="00B86714"/>
    <w:rsid w:val="00B867D7"/>
    <w:rsid w:val="00B867E1"/>
    <w:rsid w:val="00B875F2"/>
    <w:rsid w:val="00B877E9"/>
    <w:rsid w:val="00B87B1D"/>
    <w:rsid w:val="00B901B5"/>
    <w:rsid w:val="00B90419"/>
    <w:rsid w:val="00B90937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2B81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8A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66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1C30"/>
    <w:rsid w:val="00BA1EAC"/>
    <w:rsid w:val="00BA29AC"/>
    <w:rsid w:val="00BA2AE4"/>
    <w:rsid w:val="00BA2BCF"/>
    <w:rsid w:val="00BA2E05"/>
    <w:rsid w:val="00BA30A2"/>
    <w:rsid w:val="00BA30C8"/>
    <w:rsid w:val="00BA3348"/>
    <w:rsid w:val="00BA34AA"/>
    <w:rsid w:val="00BA36D9"/>
    <w:rsid w:val="00BA3AB4"/>
    <w:rsid w:val="00BA3BD2"/>
    <w:rsid w:val="00BA3C1E"/>
    <w:rsid w:val="00BA3EEB"/>
    <w:rsid w:val="00BA426B"/>
    <w:rsid w:val="00BA431E"/>
    <w:rsid w:val="00BA43DB"/>
    <w:rsid w:val="00BA43F9"/>
    <w:rsid w:val="00BA485C"/>
    <w:rsid w:val="00BA49A0"/>
    <w:rsid w:val="00BA4B10"/>
    <w:rsid w:val="00BA4BAF"/>
    <w:rsid w:val="00BA4C61"/>
    <w:rsid w:val="00BA4E15"/>
    <w:rsid w:val="00BA4E6E"/>
    <w:rsid w:val="00BA5120"/>
    <w:rsid w:val="00BA5402"/>
    <w:rsid w:val="00BA582B"/>
    <w:rsid w:val="00BA5C6B"/>
    <w:rsid w:val="00BA5CB7"/>
    <w:rsid w:val="00BA5D7D"/>
    <w:rsid w:val="00BA60EE"/>
    <w:rsid w:val="00BA6187"/>
    <w:rsid w:val="00BA6268"/>
    <w:rsid w:val="00BA6908"/>
    <w:rsid w:val="00BA6C37"/>
    <w:rsid w:val="00BA6C77"/>
    <w:rsid w:val="00BA75A3"/>
    <w:rsid w:val="00BA789E"/>
    <w:rsid w:val="00BA79EF"/>
    <w:rsid w:val="00BA7A57"/>
    <w:rsid w:val="00BA7F9E"/>
    <w:rsid w:val="00BB024F"/>
    <w:rsid w:val="00BB0266"/>
    <w:rsid w:val="00BB088D"/>
    <w:rsid w:val="00BB09ED"/>
    <w:rsid w:val="00BB0B5A"/>
    <w:rsid w:val="00BB0BA1"/>
    <w:rsid w:val="00BB0C57"/>
    <w:rsid w:val="00BB0F4F"/>
    <w:rsid w:val="00BB1211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DF8"/>
    <w:rsid w:val="00BB3F44"/>
    <w:rsid w:val="00BB3FA2"/>
    <w:rsid w:val="00BB42E5"/>
    <w:rsid w:val="00BB497F"/>
    <w:rsid w:val="00BB4F4D"/>
    <w:rsid w:val="00BB5103"/>
    <w:rsid w:val="00BB556E"/>
    <w:rsid w:val="00BB5690"/>
    <w:rsid w:val="00BB5B26"/>
    <w:rsid w:val="00BB5B5A"/>
    <w:rsid w:val="00BB5CC7"/>
    <w:rsid w:val="00BB69CA"/>
    <w:rsid w:val="00BB6A31"/>
    <w:rsid w:val="00BB6A3C"/>
    <w:rsid w:val="00BB6F40"/>
    <w:rsid w:val="00BB6FC4"/>
    <w:rsid w:val="00BB73E1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B0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89B"/>
    <w:rsid w:val="00BC2C75"/>
    <w:rsid w:val="00BC2D4A"/>
    <w:rsid w:val="00BC2E7B"/>
    <w:rsid w:val="00BC31BD"/>
    <w:rsid w:val="00BC32DD"/>
    <w:rsid w:val="00BC34F8"/>
    <w:rsid w:val="00BC3515"/>
    <w:rsid w:val="00BC352A"/>
    <w:rsid w:val="00BC374C"/>
    <w:rsid w:val="00BC3912"/>
    <w:rsid w:val="00BC397D"/>
    <w:rsid w:val="00BC39EA"/>
    <w:rsid w:val="00BC3A28"/>
    <w:rsid w:val="00BC3D2B"/>
    <w:rsid w:val="00BC3D7C"/>
    <w:rsid w:val="00BC41B1"/>
    <w:rsid w:val="00BC42AD"/>
    <w:rsid w:val="00BC44CB"/>
    <w:rsid w:val="00BC4536"/>
    <w:rsid w:val="00BC45C3"/>
    <w:rsid w:val="00BC4891"/>
    <w:rsid w:val="00BC48DF"/>
    <w:rsid w:val="00BC4905"/>
    <w:rsid w:val="00BC49CA"/>
    <w:rsid w:val="00BC5363"/>
    <w:rsid w:val="00BC5382"/>
    <w:rsid w:val="00BC54C2"/>
    <w:rsid w:val="00BC58B3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6E5"/>
    <w:rsid w:val="00BC6918"/>
    <w:rsid w:val="00BC6D76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646"/>
    <w:rsid w:val="00BD1667"/>
    <w:rsid w:val="00BD1799"/>
    <w:rsid w:val="00BD1815"/>
    <w:rsid w:val="00BD1832"/>
    <w:rsid w:val="00BD1953"/>
    <w:rsid w:val="00BD1A60"/>
    <w:rsid w:val="00BD1B73"/>
    <w:rsid w:val="00BD1C73"/>
    <w:rsid w:val="00BD1EDE"/>
    <w:rsid w:val="00BD2376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3E2C"/>
    <w:rsid w:val="00BD417E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6E6"/>
    <w:rsid w:val="00BD7B36"/>
    <w:rsid w:val="00BD7B7B"/>
    <w:rsid w:val="00BE0199"/>
    <w:rsid w:val="00BE0325"/>
    <w:rsid w:val="00BE039C"/>
    <w:rsid w:val="00BE045A"/>
    <w:rsid w:val="00BE05C1"/>
    <w:rsid w:val="00BE0695"/>
    <w:rsid w:val="00BE0AD8"/>
    <w:rsid w:val="00BE0CCE"/>
    <w:rsid w:val="00BE0F1E"/>
    <w:rsid w:val="00BE1ABF"/>
    <w:rsid w:val="00BE1C46"/>
    <w:rsid w:val="00BE1D91"/>
    <w:rsid w:val="00BE2554"/>
    <w:rsid w:val="00BE269E"/>
    <w:rsid w:val="00BE2712"/>
    <w:rsid w:val="00BE2717"/>
    <w:rsid w:val="00BE2762"/>
    <w:rsid w:val="00BE2774"/>
    <w:rsid w:val="00BE28EB"/>
    <w:rsid w:val="00BE2A9C"/>
    <w:rsid w:val="00BE3888"/>
    <w:rsid w:val="00BE3A90"/>
    <w:rsid w:val="00BE3AC4"/>
    <w:rsid w:val="00BE3C9F"/>
    <w:rsid w:val="00BE3E48"/>
    <w:rsid w:val="00BE42E4"/>
    <w:rsid w:val="00BE4438"/>
    <w:rsid w:val="00BE449B"/>
    <w:rsid w:val="00BE47AA"/>
    <w:rsid w:val="00BE4B4A"/>
    <w:rsid w:val="00BE4D8A"/>
    <w:rsid w:val="00BE4DD9"/>
    <w:rsid w:val="00BE5000"/>
    <w:rsid w:val="00BE53EF"/>
    <w:rsid w:val="00BE58B3"/>
    <w:rsid w:val="00BE591C"/>
    <w:rsid w:val="00BE5C67"/>
    <w:rsid w:val="00BE5F14"/>
    <w:rsid w:val="00BE6434"/>
    <w:rsid w:val="00BE648B"/>
    <w:rsid w:val="00BE65D7"/>
    <w:rsid w:val="00BE669A"/>
    <w:rsid w:val="00BE6735"/>
    <w:rsid w:val="00BE677A"/>
    <w:rsid w:val="00BE67AA"/>
    <w:rsid w:val="00BE6920"/>
    <w:rsid w:val="00BE6DB1"/>
    <w:rsid w:val="00BE6F68"/>
    <w:rsid w:val="00BE716F"/>
    <w:rsid w:val="00BE719F"/>
    <w:rsid w:val="00BE721B"/>
    <w:rsid w:val="00BE72D6"/>
    <w:rsid w:val="00BE749A"/>
    <w:rsid w:val="00BE764E"/>
    <w:rsid w:val="00BE7ADA"/>
    <w:rsid w:val="00BE7B93"/>
    <w:rsid w:val="00BE7D25"/>
    <w:rsid w:val="00BE7D4F"/>
    <w:rsid w:val="00BE7DA4"/>
    <w:rsid w:val="00BE7F4B"/>
    <w:rsid w:val="00BE7F5A"/>
    <w:rsid w:val="00BF02AA"/>
    <w:rsid w:val="00BF0534"/>
    <w:rsid w:val="00BF053B"/>
    <w:rsid w:val="00BF06FB"/>
    <w:rsid w:val="00BF0978"/>
    <w:rsid w:val="00BF141D"/>
    <w:rsid w:val="00BF1533"/>
    <w:rsid w:val="00BF15A7"/>
    <w:rsid w:val="00BF1A72"/>
    <w:rsid w:val="00BF1AE3"/>
    <w:rsid w:val="00BF1B63"/>
    <w:rsid w:val="00BF1CEC"/>
    <w:rsid w:val="00BF1EB2"/>
    <w:rsid w:val="00BF1F9E"/>
    <w:rsid w:val="00BF20FE"/>
    <w:rsid w:val="00BF2266"/>
    <w:rsid w:val="00BF2467"/>
    <w:rsid w:val="00BF24A1"/>
    <w:rsid w:val="00BF26F0"/>
    <w:rsid w:val="00BF2957"/>
    <w:rsid w:val="00BF3711"/>
    <w:rsid w:val="00BF37E0"/>
    <w:rsid w:val="00BF3E46"/>
    <w:rsid w:val="00BF3E8C"/>
    <w:rsid w:val="00BF3F4A"/>
    <w:rsid w:val="00BF3F56"/>
    <w:rsid w:val="00BF4027"/>
    <w:rsid w:val="00BF43A5"/>
    <w:rsid w:val="00BF458D"/>
    <w:rsid w:val="00BF4691"/>
    <w:rsid w:val="00BF46B7"/>
    <w:rsid w:val="00BF4ABB"/>
    <w:rsid w:val="00BF4F22"/>
    <w:rsid w:val="00BF4FC6"/>
    <w:rsid w:val="00BF51C0"/>
    <w:rsid w:val="00BF541B"/>
    <w:rsid w:val="00BF5741"/>
    <w:rsid w:val="00BF5986"/>
    <w:rsid w:val="00BF5C1D"/>
    <w:rsid w:val="00BF607C"/>
    <w:rsid w:val="00BF61B9"/>
    <w:rsid w:val="00BF63A1"/>
    <w:rsid w:val="00BF64F8"/>
    <w:rsid w:val="00BF6683"/>
    <w:rsid w:val="00BF6B56"/>
    <w:rsid w:val="00BF6D6A"/>
    <w:rsid w:val="00BF6E65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CD"/>
    <w:rsid w:val="00C017FB"/>
    <w:rsid w:val="00C01867"/>
    <w:rsid w:val="00C01A35"/>
    <w:rsid w:val="00C022CE"/>
    <w:rsid w:val="00C025EA"/>
    <w:rsid w:val="00C02720"/>
    <w:rsid w:val="00C0273E"/>
    <w:rsid w:val="00C02840"/>
    <w:rsid w:val="00C028FA"/>
    <w:rsid w:val="00C02BCC"/>
    <w:rsid w:val="00C02D6B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1A2"/>
    <w:rsid w:val="00C04352"/>
    <w:rsid w:val="00C04C1C"/>
    <w:rsid w:val="00C04C92"/>
    <w:rsid w:val="00C04DF3"/>
    <w:rsid w:val="00C04E10"/>
    <w:rsid w:val="00C0523A"/>
    <w:rsid w:val="00C055B5"/>
    <w:rsid w:val="00C05639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020"/>
    <w:rsid w:val="00C0776E"/>
    <w:rsid w:val="00C07DB9"/>
    <w:rsid w:val="00C10008"/>
    <w:rsid w:val="00C10143"/>
    <w:rsid w:val="00C103B6"/>
    <w:rsid w:val="00C106AB"/>
    <w:rsid w:val="00C107AC"/>
    <w:rsid w:val="00C10902"/>
    <w:rsid w:val="00C10DFE"/>
    <w:rsid w:val="00C111BD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3CBC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A6"/>
    <w:rsid w:val="00C15DC1"/>
    <w:rsid w:val="00C163C0"/>
    <w:rsid w:val="00C1641C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505"/>
    <w:rsid w:val="00C2070F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259"/>
    <w:rsid w:val="00C2330F"/>
    <w:rsid w:val="00C233D7"/>
    <w:rsid w:val="00C236E6"/>
    <w:rsid w:val="00C237EA"/>
    <w:rsid w:val="00C23951"/>
    <w:rsid w:val="00C23AE4"/>
    <w:rsid w:val="00C23D40"/>
    <w:rsid w:val="00C23E89"/>
    <w:rsid w:val="00C240F8"/>
    <w:rsid w:val="00C241B7"/>
    <w:rsid w:val="00C24224"/>
    <w:rsid w:val="00C24651"/>
    <w:rsid w:val="00C24806"/>
    <w:rsid w:val="00C249D5"/>
    <w:rsid w:val="00C24DA5"/>
    <w:rsid w:val="00C24DE6"/>
    <w:rsid w:val="00C24E2D"/>
    <w:rsid w:val="00C2542E"/>
    <w:rsid w:val="00C2566B"/>
    <w:rsid w:val="00C25751"/>
    <w:rsid w:val="00C257D4"/>
    <w:rsid w:val="00C25999"/>
    <w:rsid w:val="00C25E2E"/>
    <w:rsid w:val="00C25E57"/>
    <w:rsid w:val="00C26409"/>
    <w:rsid w:val="00C26B4C"/>
    <w:rsid w:val="00C26CCA"/>
    <w:rsid w:val="00C27362"/>
    <w:rsid w:val="00C27422"/>
    <w:rsid w:val="00C27971"/>
    <w:rsid w:val="00C27DD2"/>
    <w:rsid w:val="00C27F44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55B"/>
    <w:rsid w:val="00C32672"/>
    <w:rsid w:val="00C32CFF"/>
    <w:rsid w:val="00C33036"/>
    <w:rsid w:val="00C332AF"/>
    <w:rsid w:val="00C334FC"/>
    <w:rsid w:val="00C3357E"/>
    <w:rsid w:val="00C33697"/>
    <w:rsid w:val="00C336B6"/>
    <w:rsid w:val="00C337A5"/>
    <w:rsid w:val="00C33878"/>
    <w:rsid w:val="00C33BDE"/>
    <w:rsid w:val="00C33C13"/>
    <w:rsid w:val="00C33C20"/>
    <w:rsid w:val="00C33F19"/>
    <w:rsid w:val="00C3409F"/>
    <w:rsid w:val="00C340E0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07D"/>
    <w:rsid w:val="00C361C4"/>
    <w:rsid w:val="00C36537"/>
    <w:rsid w:val="00C36571"/>
    <w:rsid w:val="00C36647"/>
    <w:rsid w:val="00C368BD"/>
    <w:rsid w:val="00C36C80"/>
    <w:rsid w:val="00C36C8A"/>
    <w:rsid w:val="00C36E07"/>
    <w:rsid w:val="00C36FAE"/>
    <w:rsid w:val="00C3710D"/>
    <w:rsid w:val="00C3730C"/>
    <w:rsid w:val="00C3797A"/>
    <w:rsid w:val="00C379CB"/>
    <w:rsid w:val="00C40342"/>
    <w:rsid w:val="00C40542"/>
    <w:rsid w:val="00C40884"/>
    <w:rsid w:val="00C40E69"/>
    <w:rsid w:val="00C40ED1"/>
    <w:rsid w:val="00C4124F"/>
    <w:rsid w:val="00C41281"/>
    <w:rsid w:val="00C413CE"/>
    <w:rsid w:val="00C41962"/>
    <w:rsid w:val="00C41B46"/>
    <w:rsid w:val="00C41B91"/>
    <w:rsid w:val="00C41BE3"/>
    <w:rsid w:val="00C41CA5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854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3F3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B96"/>
    <w:rsid w:val="00C47C89"/>
    <w:rsid w:val="00C47D13"/>
    <w:rsid w:val="00C47DD7"/>
    <w:rsid w:val="00C47E7E"/>
    <w:rsid w:val="00C5050C"/>
    <w:rsid w:val="00C507D2"/>
    <w:rsid w:val="00C50D3B"/>
    <w:rsid w:val="00C5110D"/>
    <w:rsid w:val="00C515B8"/>
    <w:rsid w:val="00C51607"/>
    <w:rsid w:val="00C5180C"/>
    <w:rsid w:val="00C51950"/>
    <w:rsid w:val="00C51EB2"/>
    <w:rsid w:val="00C52636"/>
    <w:rsid w:val="00C52694"/>
    <w:rsid w:val="00C5285D"/>
    <w:rsid w:val="00C528B7"/>
    <w:rsid w:val="00C52B49"/>
    <w:rsid w:val="00C52D95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D79"/>
    <w:rsid w:val="00C54E93"/>
    <w:rsid w:val="00C55052"/>
    <w:rsid w:val="00C551E8"/>
    <w:rsid w:val="00C55422"/>
    <w:rsid w:val="00C55569"/>
    <w:rsid w:val="00C55697"/>
    <w:rsid w:val="00C55886"/>
    <w:rsid w:val="00C55CAC"/>
    <w:rsid w:val="00C55D08"/>
    <w:rsid w:val="00C55DA2"/>
    <w:rsid w:val="00C56360"/>
    <w:rsid w:val="00C563B2"/>
    <w:rsid w:val="00C566B2"/>
    <w:rsid w:val="00C56907"/>
    <w:rsid w:val="00C56B5F"/>
    <w:rsid w:val="00C56D4C"/>
    <w:rsid w:val="00C56E74"/>
    <w:rsid w:val="00C5716D"/>
    <w:rsid w:val="00C574CA"/>
    <w:rsid w:val="00C5754B"/>
    <w:rsid w:val="00C57914"/>
    <w:rsid w:val="00C57B90"/>
    <w:rsid w:val="00C6037C"/>
    <w:rsid w:val="00C606C8"/>
    <w:rsid w:val="00C60D6D"/>
    <w:rsid w:val="00C60FE4"/>
    <w:rsid w:val="00C6100E"/>
    <w:rsid w:val="00C61117"/>
    <w:rsid w:val="00C61236"/>
    <w:rsid w:val="00C6140B"/>
    <w:rsid w:val="00C614FB"/>
    <w:rsid w:val="00C6151D"/>
    <w:rsid w:val="00C618D1"/>
    <w:rsid w:val="00C61953"/>
    <w:rsid w:val="00C61EA9"/>
    <w:rsid w:val="00C61F28"/>
    <w:rsid w:val="00C6244A"/>
    <w:rsid w:val="00C625EA"/>
    <w:rsid w:val="00C629F1"/>
    <w:rsid w:val="00C62CBD"/>
    <w:rsid w:val="00C62E4F"/>
    <w:rsid w:val="00C62E50"/>
    <w:rsid w:val="00C62FAB"/>
    <w:rsid w:val="00C62FCE"/>
    <w:rsid w:val="00C6301F"/>
    <w:rsid w:val="00C630F5"/>
    <w:rsid w:val="00C635D6"/>
    <w:rsid w:val="00C636D7"/>
    <w:rsid w:val="00C638B0"/>
    <w:rsid w:val="00C63B9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83"/>
    <w:rsid w:val="00C66D9E"/>
    <w:rsid w:val="00C66EDC"/>
    <w:rsid w:val="00C67223"/>
    <w:rsid w:val="00C6747F"/>
    <w:rsid w:val="00C67751"/>
    <w:rsid w:val="00C6788E"/>
    <w:rsid w:val="00C67A45"/>
    <w:rsid w:val="00C67ACA"/>
    <w:rsid w:val="00C67C74"/>
    <w:rsid w:val="00C67DB8"/>
    <w:rsid w:val="00C7052A"/>
    <w:rsid w:val="00C707B3"/>
    <w:rsid w:val="00C70AE9"/>
    <w:rsid w:val="00C70FAE"/>
    <w:rsid w:val="00C71087"/>
    <w:rsid w:val="00C7118F"/>
    <w:rsid w:val="00C711F3"/>
    <w:rsid w:val="00C7127E"/>
    <w:rsid w:val="00C712E6"/>
    <w:rsid w:val="00C717EF"/>
    <w:rsid w:val="00C71AC2"/>
    <w:rsid w:val="00C71B8B"/>
    <w:rsid w:val="00C720C2"/>
    <w:rsid w:val="00C726BF"/>
    <w:rsid w:val="00C7284F"/>
    <w:rsid w:val="00C72A1C"/>
    <w:rsid w:val="00C72B35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51B"/>
    <w:rsid w:val="00C75658"/>
    <w:rsid w:val="00C7589D"/>
    <w:rsid w:val="00C75969"/>
    <w:rsid w:val="00C75B45"/>
    <w:rsid w:val="00C76110"/>
    <w:rsid w:val="00C76147"/>
    <w:rsid w:val="00C76330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967"/>
    <w:rsid w:val="00C77BE8"/>
    <w:rsid w:val="00C77DF6"/>
    <w:rsid w:val="00C77FE4"/>
    <w:rsid w:val="00C80002"/>
    <w:rsid w:val="00C80122"/>
    <w:rsid w:val="00C80272"/>
    <w:rsid w:val="00C80675"/>
    <w:rsid w:val="00C80CDD"/>
    <w:rsid w:val="00C80F30"/>
    <w:rsid w:val="00C810EE"/>
    <w:rsid w:val="00C811A7"/>
    <w:rsid w:val="00C8174E"/>
    <w:rsid w:val="00C817CD"/>
    <w:rsid w:val="00C817E3"/>
    <w:rsid w:val="00C81ACC"/>
    <w:rsid w:val="00C82053"/>
    <w:rsid w:val="00C82179"/>
    <w:rsid w:val="00C8229D"/>
    <w:rsid w:val="00C82383"/>
    <w:rsid w:val="00C82509"/>
    <w:rsid w:val="00C826AA"/>
    <w:rsid w:val="00C82E18"/>
    <w:rsid w:val="00C82F60"/>
    <w:rsid w:val="00C8346C"/>
    <w:rsid w:val="00C835AB"/>
    <w:rsid w:val="00C83603"/>
    <w:rsid w:val="00C83761"/>
    <w:rsid w:val="00C83787"/>
    <w:rsid w:val="00C8394F"/>
    <w:rsid w:val="00C83C72"/>
    <w:rsid w:val="00C8429A"/>
    <w:rsid w:val="00C845F9"/>
    <w:rsid w:val="00C846E3"/>
    <w:rsid w:val="00C8470E"/>
    <w:rsid w:val="00C847F5"/>
    <w:rsid w:val="00C84F29"/>
    <w:rsid w:val="00C850A7"/>
    <w:rsid w:val="00C850DC"/>
    <w:rsid w:val="00C85426"/>
    <w:rsid w:val="00C855D3"/>
    <w:rsid w:val="00C8575C"/>
    <w:rsid w:val="00C85763"/>
    <w:rsid w:val="00C8592E"/>
    <w:rsid w:val="00C85A97"/>
    <w:rsid w:val="00C85DE0"/>
    <w:rsid w:val="00C85E3C"/>
    <w:rsid w:val="00C863AF"/>
    <w:rsid w:val="00C863C6"/>
    <w:rsid w:val="00C865F9"/>
    <w:rsid w:val="00C86A9D"/>
    <w:rsid w:val="00C86A9E"/>
    <w:rsid w:val="00C86D35"/>
    <w:rsid w:val="00C86D73"/>
    <w:rsid w:val="00C86EE7"/>
    <w:rsid w:val="00C87037"/>
    <w:rsid w:val="00C87044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892"/>
    <w:rsid w:val="00C909EB"/>
    <w:rsid w:val="00C90B16"/>
    <w:rsid w:val="00C90E27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497"/>
    <w:rsid w:val="00C927CD"/>
    <w:rsid w:val="00C92859"/>
    <w:rsid w:val="00C9297C"/>
    <w:rsid w:val="00C931BB"/>
    <w:rsid w:val="00C9342F"/>
    <w:rsid w:val="00C93448"/>
    <w:rsid w:val="00C938A3"/>
    <w:rsid w:val="00C93B03"/>
    <w:rsid w:val="00C93B86"/>
    <w:rsid w:val="00C94288"/>
    <w:rsid w:val="00C94292"/>
    <w:rsid w:val="00C9433A"/>
    <w:rsid w:val="00C943BB"/>
    <w:rsid w:val="00C9460A"/>
    <w:rsid w:val="00C949AD"/>
    <w:rsid w:val="00C94F61"/>
    <w:rsid w:val="00C9500D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07C7"/>
    <w:rsid w:val="00CA0D88"/>
    <w:rsid w:val="00CA10F7"/>
    <w:rsid w:val="00CA12C9"/>
    <w:rsid w:val="00CA12F0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09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27A"/>
    <w:rsid w:val="00CA4977"/>
    <w:rsid w:val="00CA4A08"/>
    <w:rsid w:val="00CA52F9"/>
    <w:rsid w:val="00CA54E0"/>
    <w:rsid w:val="00CA55C0"/>
    <w:rsid w:val="00CA577E"/>
    <w:rsid w:val="00CA58A9"/>
    <w:rsid w:val="00CA5F65"/>
    <w:rsid w:val="00CA64C9"/>
    <w:rsid w:val="00CA68D4"/>
    <w:rsid w:val="00CA74A4"/>
    <w:rsid w:val="00CA752D"/>
    <w:rsid w:val="00CA7540"/>
    <w:rsid w:val="00CA77C1"/>
    <w:rsid w:val="00CA781F"/>
    <w:rsid w:val="00CA78AB"/>
    <w:rsid w:val="00CA7A5E"/>
    <w:rsid w:val="00CA7D15"/>
    <w:rsid w:val="00CA7D2A"/>
    <w:rsid w:val="00CA7E66"/>
    <w:rsid w:val="00CB000E"/>
    <w:rsid w:val="00CB0282"/>
    <w:rsid w:val="00CB043F"/>
    <w:rsid w:val="00CB08F9"/>
    <w:rsid w:val="00CB0902"/>
    <w:rsid w:val="00CB149F"/>
    <w:rsid w:val="00CB1554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86E"/>
    <w:rsid w:val="00CB2CED"/>
    <w:rsid w:val="00CB2E78"/>
    <w:rsid w:val="00CB2E7D"/>
    <w:rsid w:val="00CB2EF4"/>
    <w:rsid w:val="00CB30E4"/>
    <w:rsid w:val="00CB348B"/>
    <w:rsid w:val="00CB3A4E"/>
    <w:rsid w:val="00CB3A71"/>
    <w:rsid w:val="00CB3AFB"/>
    <w:rsid w:val="00CB3CD2"/>
    <w:rsid w:val="00CB4080"/>
    <w:rsid w:val="00CB43B8"/>
    <w:rsid w:val="00CB4592"/>
    <w:rsid w:val="00CB4747"/>
    <w:rsid w:val="00CB4A93"/>
    <w:rsid w:val="00CB4ACD"/>
    <w:rsid w:val="00CB4B98"/>
    <w:rsid w:val="00CB4C0C"/>
    <w:rsid w:val="00CB4E7D"/>
    <w:rsid w:val="00CB4EC2"/>
    <w:rsid w:val="00CB4FA4"/>
    <w:rsid w:val="00CB52A4"/>
    <w:rsid w:val="00CB55E2"/>
    <w:rsid w:val="00CB586A"/>
    <w:rsid w:val="00CB5B98"/>
    <w:rsid w:val="00CB5CA5"/>
    <w:rsid w:val="00CB5F59"/>
    <w:rsid w:val="00CB5FB4"/>
    <w:rsid w:val="00CB642C"/>
    <w:rsid w:val="00CB659D"/>
    <w:rsid w:val="00CB69A8"/>
    <w:rsid w:val="00CB6DA6"/>
    <w:rsid w:val="00CB714B"/>
    <w:rsid w:val="00CB76A1"/>
    <w:rsid w:val="00CB7B3F"/>
    <w:rsid w:val="00CB7BC2"/>
    <w:rsid w:val="00CB7C38"/>
    <w:rsid w:val="00CB7C53"/>
    <w:rsid w:val="00CB7CFB"/>
    <w:rsid w:val="00CB7D80"/>
    <w:rsid w:val="00CB7DA7"/>
    <w:rsid w:val="00CB7F78"/>
    <w:rsid w:val="00CC00A2"/>
    <w:rsid w:val="00CC0312"/>
    <w:rsid w:val="00CC1003"/>
    <w:rsid w:val="00CC1287"/>
    <w:rsid w:val="00CC13AD"/>
    <w:rsid w:val="00CC16C0"/>
    <w:rsid w:val="00CC1ACE"/>
    <w:rsid w:val="00CC1CB4"/>
    <w:rsid w:val="00CC2053"/>
    <w:rsid w:val="00CC21DB"/>
    <w:rsid w:val="00CC2DE4"/>
    <w:rsid w:val="00CC30A0"/>
    <w:rsid w:val="00CC3943"/>
    <w:rsid w:val="00CC3BC0"/>
    <w:rsid w:val="00CC3BDA"/>
    <w:rsid w:val="00CC3C21"/>
    <w:rsid w:val="00CC4027"/>
    <w:rsid w:val="00CC41AB"/>
    <w:rsid w:val="00CC4235"/>
    <w:rsid w:val="00CC42D1"/>
    <w:rsid w:val="00CC4347"/>
    <w:rsid w:val="00CC43BD"/>
    <w:rsid w:val="00CC453E"/>
    <w:rsid w:val="00CC45AD"/>
    <w:rsid w:val="00CC4621"/>
    <w:rsid w:val="00CC4728"/>
    <w:rsid w:val="00CC4767"/>
    <w:rsid w:val="00CC47A0"/>
    <w:rsid w:val="00CC4970"/>
    <w:rsid w:val="00CC4C0D"/>
    <w:rsid w:val="00CC4CBB"/>
    <w:rsid w:val="00CC4D6E"/>
    <w:rsid w:val="00CC4FD8"/>
    <w:rsid w:val="00CC4FE7"/>
    <w:rsid w:val="00CC5236"/>
    <w:rsid w:val="00CC5A6A"/>
    <w:rsid w:val="00CC5F00"/>
    <w:rsid w:val="00CC6080"/>
    <w:rsid w:val="00CC6425"/>
    <w:rsid w:val="00CC64F7"/>
    <w:rsid w:val="00CC6A9B"/>
    <w:rsid w:val="00CC7134"/>
    <w:rsid w:val="00CC7165"/>
    <w:rsid w:val="00CC7407"/>
    <w:rsid w:val="00CC7676"/>
    <w:rsid w:val="00CC7947"/>
    <w:rsid w:val="00CC7B9A"/>
    <w:rsid w:val="00CC7C47"/>
    <w:rsid w:val="00CC7EBC"/>
    <w:rsid w:val="00CC7ED9"/>
    <w:rsid w:val="00CC7F78"/>
    <w:rsid w:val="00CD0124"/>
    <w:rsid w:val="00CD0158"/>
    <w:rsid w:val="00CD0D41"/>
    <w:rsid w:val="00CD102F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02"/>
    <w:rsid w:val="00CD3CAB"/>
    <w:rsid w:val="00CD3CC8"/>
    <w:rsid w:val="00CD3FF2"/>
    <w:rsid w:val="00CD412C"/>
    <w:rsid w:val="00CD41A0"/>
    <w:rsid w:val="00CD447E"/>
    <w:rsid w:val="00CD47EF"/>
    <w:rsid w:val="00CD4D59"/>
    <w:rsid w:val="00CD545F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6AA"/>
    <w:rsid w:val="00CE198C"/>
    <w:rsid w:val="00CE1C33"/>
    <w:rsid w:val="00CE2164"/>
    <w:rsid w:val="00CE2529"/>
    <w:rsid w:val="00CE27D8"/>
    <w:rsid w:val="00CE2B71"/>
    <w:rsid w:val="00CE2E21"/>
    <w:rsid w:val="00CE2FAB"/>
    <w:rsid w:val="00CE329A"/>
    <w:rsid w:val="00CE35AC"/>
    <w:rsid w:val="00CE383A"/>
    <w:rsid w:val="00CE38EA"/>
    <w:rsid w:val="00CE3CED"/>
    <w:rsid w:val="00CE40ED"/>
    <w:rsid w:val="00CE4236"/>
    <w:rsid w:val="00CE46C4"/>
    <w:rsid w:val="00CE4722"/>
    <w:rsid w:val="00CE48A4"/>
    <w:rsid w:val="00CE48C4"/>
    <w:rsid w:val="00CE4BA3"/>
    <w:rsid w:val="00CE4CB2"/>
    <w:rsid w:val="00CE4FE6"/>
    <w:rsid w:val="00CE51C8"/>
    <w:rsid w:val="00CE54EF"/>
    <w:rsid w:val="00CE596D"/>
    <w:rsid w:val="00CE5973"/>
    <w:rsid w:val="00CE5CD2"/>
    <w:rsid w:val="00CE5D9A"/>
    <w:rsid w:val="00CE6727"/>
    <w:rsid w:val="00CE6859"/>
    <w:rsid w:val="00CE693F"/>
    <w:rsid w:val="00CE6A71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722"/>
    <w:rsid w:val="00CF0A97"/>
    <w:rsid w:val="00CF0AF5"/>
    <w:rsid w:val="00CF0B07"/>
    <w:rsid w:val="00CF135F"/>
    <w:rsid w:val="00CF1398"/>
    <w:rsid w:val="00CF13DC"/>
    <w:rsid w:val="00CF17FB"/>
    <w:rsid w:val="00CF1A5D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495"/>
    <w:rsid w:val="00CF396E"/>
    <w:rsid w:val="00CF3EF1"/>
    <w:rsid w:val="00CF3F23"/>
    <w:rsid w:val="00CF3FF5"/>
    <w:rsid w:val="00CF4024"/>
    <w:rsid w:val="00CF42CA"/>
    <w:rsid w:val="00CF4480"/>
    <w:rsid w:val="00CF4DFC"/>
    <w:rsid w:val="00CF4E44"/>
    <w:rsid w:val="00CF51DB"/>
    <w:rsid w:val="00CF57A0"/>
    <w:rsid w:val="00CF58AB"/>
    <w:rsid w:val="00CF5A0B"/>
    <w:rsid w:val="00CF5D0E"/>
    <w:rsid w:val="00CF5F66"/>
    <w:rsid w:val="00CF6029"/>
    <w:rsid w:val="00CF61FE"/>
    <w:rsid w:val="00CF630C"/>
    <w:rsid w:val="00CF63FB"/>
    <w:rsid w:val="00CF6422"/>
    <w:rsid w:val="00CF6D40"/>
    <w:rsid w:val="00CF6D4D"/>
    <w:rsid w:val="00CF6EE0"/>
    <w:rsid w:val="00CF6F0D"/>
    <w:rsid w:val="00CF6F8B"/>
    <w:rsid w:val="00CF743E"/>
    <w:rsid w:val="00CF7498"/>
    <w:rsid w:val="00CF797E"/>
    <w:rsid w:val="00CF7FDA"/>
    <w:rsid w:val="00D00025"/>
    <w:rsid w:val="00D001A4"/>
    <w:rsid w:val="00D001AF"/>
    <w:rsid w:val="00D0035D"/>
    <w:rsid w:val="00D0045B"/>
    <w:rsid w:val="00D008AA"/>
    <w:rsid w:val="00D00F7C"/>
    <w:rsid w:val="00D0110D"/>
    <w:rsid w:val="00D0130D"/>
    <w:rsid w:val="00D013FD"/>
    <w:rsid w:val="00D01B2F"/>
    <w:rsid w:val="00D01D1D"/>
    <w:rsid w:val="00D01DF1"/>
    <w:rsid w:val="00D01F72"/>
    <w:rsid w:val="00D01FE8"/>
    <w:rsid w:val="00D02362"/>
    <w:rsid w:val="00D02438"/>
    <w:rsid w:val="00D0258B"/>
    <w:rsid w:val="00D0262D"/>
    <w:rsid w:val="00D02B1C"/>
    <w:rsid w:val="00D02EBA"/>
    <w:rsid w:val="00D02F05"/>
    <w:rsid w:val="00D03061"/>
    <w:rsid w:val="00D030E9"/>
    <w:rsid w:val="00D035CF"/>
    <w:rsid w:val="00D03891"/>
    <w:rsid w:val="00D03945"/>
    <w:rsid w:val="00D03988"/>
    <w:rsid w:val="00D039CD"/>
    <w:rsid w:val="00D03DC5"/>
    <w:rsid w:val="00D04074"/>
    <w:rsid w:val="00D04106"/>
    <w:rsid w:val="00D0431D"/>
    <w:rsid w:val="00D045DA"/>
    <w:rsid w:val="00D04C77"/>
    <w:rsid w:val="00D04E7C"/>
    <w:rsid w:val="00D0502E"/>
    <w:rsid w:val="00D05154"/>
    <w:rsid w:val="00D053AD"/>
    <w:rsid w:val="00D05619"/>
    <w:rsid w:val="00D05671"/>
    <w:rsid w:val="00D058C3"/>
    <w:rsid w:val="00D05A90"/>
    <w:rsid w:val="00D05D2E"/>
    <w:rsid w:val="00D05FAD"/>
    <w:rsid w:val="00D063DE"/>
    <w:rsid w:val="00D067EF"/>
    <w:rsid w:val="00D068A8"/>
    <w:rsid w:val="00D069D5"/>
    <w:rsid w:val="00D06BDE"/>
    <w:rsid w:val="00D06C61"/>
    <w:rsid w:val="00D06E1C"/>
    <w:rsid w:val="00D06EF2"/>
    <w:rsid w:val="00D070D1"/>
    <w:rsid w:val="00D07127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05D"/>
    <w:rsid w:val="00D12423"/>
    <w:rsid w:val="00D1251F"/>
    <w:rsid w:val="00D12670"/>
    <w:rsid w:val="00D12AAD"/>
    <w:rsid w:val="00D12C31"/>
    <w:rsid w:val="00D131D0"/>
    <w:rsid w:val="00D133B7"/>
    <w:rsid w:val="00D134A9"/>
    <w:rsid w:val="00D13A07"/>
    <w:rsid w:val="00D1417A"/>
    <w:rsid w:val="00D141B7"/>
    <w:rsid w:val="00D148AC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09"/>
    <w:rsid w:val="00D161BD"/>
    <w:rsid w:val="00D16298"/>
    <w:rsid w:val="00D164C1"/>
    <w:rsid w:val="00D1667C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3E"/>
    <w:rsid w:val="00D17F7B"/>
    <w:rsid w:val="00D20010"/>
    <w:rsid w:val="00D20289"/>
    <w:rsid w:val="00D202BB"/>
    <w:rsid w:val="00D20636"/>
    <w:rsid w:val="00D20680"/>
    <w:rsid w:val="00D20BC1"/>
    <w:rsid w:val="00D20BF2"/>
    <w:rsid w:val="00D21124"/>
    <w:rsid w:val="00D2131D"/>
    <w:rsid w:val="00D21332"/>
    <w:rsid w:val="00D2192B"/>
    <w:rsid w:val="00D21AFE"/>
    <w:rsid w:val="00D21C4B"/>
    <w:rsid w:val="00D21E1B"/>
    <w:rsid w:val="00D221FB"/>
    <w:rsid w:val="00D2282C"/>
    <w:rsid w:val="00D231E9"/>
    <w:rsid w:val="00D2355B"/>
    <w:rsid w:val="00D236EC"/>
    <w:rsid w:val="00D23773"/>
    <w:rsid w:val="00D23B9C"/>
    <w:rsid w:val="00D241E3"/>
    <w:rsid w:val="00D24355"/>
    <w:rsid w:val="00D243F5"/>
    <w:rsid w:val="00D24404"/>
    <w:rsid w:val="00D247CA"/>
    <w:rsid w:val="00D248B9"/>
    <w:rsid w:val="00D248F4"/>
    <w:rsid w:val="00D24A67"/>
    <w:rsid w:val="00D24B47"/>
    <w:rsid w:val="00D24B68"/>
    <w:rsid w:val="00D24CF4"/>
    <w:rsid w:val="00D24CF5"/>
    <w:rsid w:val="00D24F10"/>
    <w:rsid w:val="00D255F3"/>
    <w:rsid w:val="00D259A2"/>
    <w:rsid w:val="00D25E22"/>
    <w:rsid w:val="00D25ECD"/>
    <w:rsid w:val="00D2611B"/>
    <w:rsid w:val="00D262F7"/>
    <w:rsid w:val="00D2681A"/>
    <w:rsid w:val="00D2698E"/>
    <w:rsid w:val="00D269DD"/>
    <w:rsid w:val="00D26B13"/>
    <w:rsid w:val="00D26DFC"/>
    <w:rsid w:val="00D26F01"/>
    <w:rsid w:val="00D27090"/>
    <w:rsid w:val="00D270CA"/>
    <w:rsid w:val="00D273A1"/>
    <w:rsid w:val="00D273AE"/>
    <w:rsid w:val="00D2752F"/>
    <w:rsid w:val="00D275D9"/>
    <w:rsid w:val="00D27F49"/>
    <w:rsid w:val="00D30007"/>
    <w:rsid w:val="00D30156"/>
    <w:rsid w:val="00D302DA"/>
    <w:rsid w:val="00D30340"/>
    <w:rsid w:val="00D305BD"/>
    <w:rsid w:val="00D306DE"/>
    <w:rsid w:val="00D30A0B"/>
    <w:rsid w:val="00D30A70"/>
    <w:rsid w:val="00D30B2F"/>
    <w:rsid w:val="00D30D07"/>
    <w:rsid w:val="00D30D56"/>
    <w:rsid w:val="00D30DD5"/>
    <w:rsid w:val="00D31200"/>
    <w:rsid w:val="00D316C3"/>
    <w:rsid w:val="00D317A6"/>
    <w:rsid w:val="00D3189F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7B9"/>
    <w:rsid w:val="00D33ACA"/>
    <w:rsid w:val="00D33FE4"/>
    <w:rsid w:val="00D3438A"/>
    <w:rsid w:val="00D34408"/>
    <w:rsid w:val="00D349C2"/>
    <w:rsid w:val="00D34BBA"/>
    <w:rsid w:val="00D34BC6"/>
    <w:rsid w:val="00D34C53"/>
    <w:rsid w:val="00D34C96"/>
    <w:rsid w:val="00D350BA"/>
    <w:rsid w:val="00D358AA"/>
    <w:rsid w:val="00D358ED"/>
    <w:rsid w:val="00D3591A"/>
    <w:rsid w:val="00D36AB2"/>
    <w:rsid w:val="00D36D47"/>
    <w:rsid w:val="00D36ECE"/>
    <w:rsid w:val="00D36F54"/>
    <w:rsid w:val="00D37000"/>
    <w:rsid w:val="00D37053"/>
    <w:rsid w:val="00D373D4"/>
    <w:rsid w:val="00D374E7"/>
    <w:rsid w:val="00D3782D"/>
    <w:rsid w:val="00D37A2A"/>
    <w:rsid w:val="00D37BD0"/>
    <w:rsid w:val="00D40079"/>
    <w:rsid w:val="00D402F1"/>
    <w:rsid w:val="00D402FF"/>
    <w:rsid w:val="00D403FC"/>
    <w:rsid w:val="00D4043A"/>
    <w:rsid w:val="00D407B2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93"/>
    <w:rsid w:val="00D443D8"/>
    <w:rsid w:val="00D445D6"/>
    <w:rsid w:val="00D44622"/>
    <w:rsid w:val="00D446F3"/>
    <w:rsid w:val="00D44920"/>
    <w:rsid w:val="00D44B0F"/>
    <w:rsid w:val="00D44C1C"/>
    <w:rsid w:val="00D44C8D"/>
    <w:rsid w:val="00D456F0"/>
    <w:rsid w:val="00D459E1"/>
    <w:rsid w:val="00D45B9E"/>
    <w:rsid w:val="00D45CDF"/>
    <w:rsid w:val="00D45D7E"/>
    <w:rsid w:val="00D45FE5"/>
    <w:rsid w:val="00D45FFD"/>
    <w:rsid w:val="00D46078"/>
    <w:rsid w:val="00D460C8"/>
    <w:rsid w:val="00D46D03"/>
    <w:rsid w:val="00D46D73"/>
    <w:rsid w:val="00D47078"/>
    <w:rsid w:val="00D473F4"/>
    <w:rsid w:val="00D47428"/>
    <w:rsid w:val="00D47709"/>
    <w:rsid w:val="00D4794D"/>
    <w:rsid w:val="00D47996"/>
    <w:rsid w:val="00D47E36"/>
    <w:rsid w:val="00D47F2D"/>
    <w:rsid w:val="00D50A02"/>
    <w:rsid w:val="00D50A3A"/>
    <w:rsid w:val="00D50B29"/>
    <w:rsid w:val="00D50B51"/>
    <w:rsid w:val="00D50D45"/>
    <w:rsid w:val="00D51029"/>
    <w:rsid w:val="00D510F7"/>
    <w:rsid w:val="00D51214"/>
    <w:rsid w:val="00D5157C"/>
    <w:rsid w:val="00D51A07"/>
    <w:rsid w:val="00D51B8F"/>
    <w:rsid w:val="00D51C98"/>
    <w:rsid w:val="00D51E0B"/>
    <w:rsid w:val="00D5213E"/>
    <w:rsid w:val="00D523AD"/>
    <w:rsid w:val="00D5289E"/>
    <w:rsid w:val="00D52F1E"/>
    <w:rsid w:val="00D53288"/>
    <w:rsid w:val="00D5359A"/>
    <w:rsid w:val="00D5398A"/>
    <w:rsid w:val="00D539F1"/>
    <w:rsid w:val="00D53A13"/>
    <w:rsid w:val="00D53EFD"/>
    <w:rsid w:val="00D542B3"/>
    <w:rsid w:val="00D54F40"/>
    <w:rsid w:val="00D54FE1"/>
    <w:rsid w:val="00D5525C"/>
    <w:rsid w:val="00D5535E"/>
    <w:rsid w:val="00D55905"/>
    <w:rsid w:val="00D5591D"/>
    <w:rsid w:val="00D55BBD"/>
    <w:rsid w:val="00D55C51"/>
    <w:rsid w:val="00D55CF7"/>
    <w:rsid w:val="00D55D7B"/>
    <w:rsid w:val="00D56268"/>
    <w:rsid w:val="00D562CC"/>
    <w:rsid w:val="00D563F5"/>
    <w:rsid w:val="00D566CE"/>
    <w:rsid w:val="00D56995"/>
    <w:rsid w:val="00D56D3A"/>
    <w:rsid w:val="00D570E4"/>
    <w:rsid w:val="00D5714B"/>
    <w:rsid w:val="00D5735A"/>
    <w:rsid w:val="00D574FB"/>
    <w:rsid w:val="00D57505"/>
    <w:rsid w:val="00D5758B"/>
    <w:rsid w:val="00D576DE"/>
    <w:rsid w:val="00D5770F"/>
    <w:rsid w:val="00D57F45"/>
    <w:rsid w:val="00D60019"/>
    <w:rsid w:val="00D601CE"/>
    <w:rsid w:val="00D60330"/>
    <w:rsid w:val="00D6053F"/>
    <w:rsid w:val="00D60884"/>
    <w:rsid w:val="00D60BEF"/>
    <w:rsid w:val="00D60F8D"/>
    <w:rsid w:val="00D611AC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5B5"/>
    <w:rsid w:val="00D62667"/>
    <w:rsid w:val="00D62A48"/>
    <w:rsid w:val="00D62CFF"/>
    <w:rsid w:val="00D62E71"/>
    <w:rsid w:val="00D63074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5B9"/>
    <w:rsid w:val="00D65635"/>
    <w:rsid w:val="00D65AB0"/>
    <w:rsid w:val="00D66434"/>
    <w:rsid w:val="00D665FA"/>
    <w:rsid w:val="00D66758"/>
    <w:rsid w:val="00D667B7"/>
    <w:rsid w:val="00D671AA"/>
    <w:rsid w:val="00D671D3"/>
    <w:rsid w:val="00D67394"/>
    <w:rsid w:val="00D67598"/>
    <w:rsid w:val="00D675C8"/>
    <w:rsid w:val="00D679EF"/>
    <w:rsid w:val="00D67A34"/>
    <w:rsid w:val="00D67B7A"/>
    <w:rsid w:val="00D67BB1"/>
    <w:rsid w:val="00D67F94"/>
    <w:rsid w:val="00D70047"/>
    <w:rsid w:val="00D700B7"/>
    <w:rsid w:val="00D7098B"/>
    <w:rsid w:val="00D70B52"/>
    <w:rsid w:val="00D70D02"/>
    <w:rsid w:val="00D70E68"/>
    <w:rsid w:val="00D70EB0"/>
    <w:rsid w:val="00D71061"/>
    <w:rsid w:val="00D710AC"/>
    <w:rsid w:val="00D7118E"/>
    <w:rsid w:val="00D713AA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E7C"/>
    <w:rsid w:val="00D72F53"/>
    <w:rsid w:val="00D73A5A"/>
    <w:rsid w:val="00D73B64"/>
    <w:rsid w:val="00D73EBE"/>
    <w:rsid w:val="00D73F75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6E"/>
    <w:rsid w:val="00D75CBE"/>
    <w:rsid w:val="00D75D79"/>
    <w:rsid w:val="00D75DC8"/>
    <w:rsid w:val="00D7615B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28E"/>
    <w:rsid w:val="00D80901"/>
    <w:rsid w:val="00D80FB8"/>
    <w:rsid w:val="00D80FFF"/>
    <w:rsid w:val="00D81247"/>
    <w:rsid w:val="00D813A0"/>
    <w:rsid w:val="00D8170D"/>
    <w:rsid w:val="00D817F9"/>
    <w:rsid w:val="00D81C99"/>
    <w:rsid w:val="00D81CFB"/>
    <w:rsid w:val="00D82452"/>
    <w:rsid w:val="00D825F9"/>
    <w:rsid w:val="00D82842"/>
    <w:rsid w:val="00D82A0A"/>
    <w:rsid w:val="00D82BA5"/>
    <w:rsid w:val="00D82D0E"/>
    <w:rsid w:val="00D82D61"/>
    <w:rsid w:val="00D83001"/>
    <w:rsid w:val="00D8315A"/>
    <w:rsid w:val="00D832DA"/>
    <w:rsid w:val="00D83589"/>
    <w:rsid w:val="00D83680"/>
    <w:rsid w:val="00D83751"/>
    <w:rsid w:val="00D83B21"/>
    <w:rsid w:val="00D83C53"/>
    <w:rsid w:val="00D83CAD"/>
    <w:rsid w:val="00D83D04"/>
    <w:rsid w:val="00D83F02"/>
    <w:rsid w:val="00D84193"/>
    <w:rsid w:val="00D8431D"/>
    <w:rsid w:val="00D8446D"/>
    <w:rsid w:val="00D84D90"/>
    <w:rsid w:val="00D8501A"/>
    <w:rsid w:val="00D85171"/>
    <w:rsid w:val="00D852BE"/>
    <w:rsid w:val="00D8533B"/>
    <w:rsid w:val="00D85776"/>
    <w:rsid w:val="00D8585F"/>
    <w:rsid w:val="00D85AB5"/>
    <w:rsid w:val="00D86018"/>
    <w:rsid w:val="00D86159"/>
    <w:rsid w:val="00D8656D"/>
    <w:rsid w:val="00D868EA"/>
    <w:rsid w:val="00D86BAA"/>
    <w:rsid w:val="00D8718D"/>
    <w:rsid w:val="00D8719F"/>
    <w:rsid w:val="00D87241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0DE"/>
    <w:rsid w:val="00D90160"/>
    <w:rsid w:val="00D90315"/>
    <w:rsid w:val="00D904C8"/>
    <w:rsid w:val="00D905BA"/>
    <w:rsid w:val="00D90745"/>
    <w:rsid w:val="00D908EE"/>
    <w:rsid w:val="00D90BB1"/>
    <w:rsid w:val="00D90FC6"/>
    <w:rsid w:val="00D911CC"/>
    <w:rsid w:val="00D91405"/>
    <w:rsid w:val="00D91424"/>
    <w:rsid w:val="00D91730"/>
    <w:rsid w:val="00D91D03"/>
    <w:rsid w:val="00D91E43"/>
    <w:rsid w:val="00D929FB"/>
    <w:rsid w:val="00D92C37"/>
    <w:rsid w:val="00D92E55"/>
    <w:rsid w:val="00D93034"/>
    <w:rsid w:val="00D936D8"/>
    <w:rsid w:val="00D939CF"/>
    <w:rsid w:val="00D93AC9"/>
    <w:rsid w:val="00D93C15"/>
    <w:rsid w:val="00D940BD"/>
    <w:rsid w:val="00D9413F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BAD"/>
    <w:rsid w:val="00D94ED8"/>
    <w:rsid w:val="00D94F8A"/>
    <w:rsid w:val="00D9529B"/>
    <w:rsid w:val="00D95354"/>
    <w:rsid w:val="00D95723"/>
    <w:rsid w:val="00D957EE"/>
    <w:rsid w:val="00D957F1"/>
    <w:rsid w:val="00D959D5"/>
    <w:rsid w:val="00D95AD3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9E3"/>
    <w:rsid w:val="00D97C09"/>
    <w:rsid w:val="00D97DC9"/>
    <w:rsid w:val="00D97F0D"/>
    <w:rsid w:val="00DA015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3D6B"/>
    <w:rsid w:val="00DA3F05"/>
    <w:rsid w:val="00DA4222"/>
    <w:rsid w:val="00DA4895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DA8"/>
    <w:rsid w:val="00DA5F14"/>
    <w:rsid w:val="00DA62E6"/>
    <w:rsid w:val="00DA64FF"/>
    <w:rsid w:val="00DA6691"/>
    <w:rsid w:val="00DA6BA2"/>
    <w:rsid w:val="00DA6CEA"/>
    <w:rsid w:val="00DA6E81"/>
    <w:rsid w:val="00DA717C"/>
    <w:rsid w:val="00DA732C"/>
    <w:rsid w:val="00DA7333"/>
    <w:rsid w:val="00DA7355"/>
    <w:rsid w:val="00DA73B7"/>
    <w:rsid w:val="00DA746F"/>
    <w:rsid w:val="00DA74CC"/>
    <w:rsid w:val="00DA7587"/>
    <w:rsid w:val="00DA79CF"/>
    <w:rsid w:val="00DA7BC7"/>
    <w:rsid w:val="00DA7FDC"/>
    <w:rsid w:val="00DB017E"/>
    <w:rsid w:val="00DB046E"/>
    <w:rsid w:val="00DB0652"/>
    <w:rsid w:val="00DB0E35"/>
    <w:rsid w:val="00DB13FA"/>
    <w:rsid w:val="00DB150F"/>
    <w:rsid w:val="00DB17DD"/>
    <w:rsid w:val="00DB1B4A"/>
    <w:rsid w:val="00DB1BDA"/>
    <w:rsid w:val="00DB1DF3"/>
    <w:rsid w:val="00DB2227"/>
    <w:rsid w:val="00DB268C"/>
    <w:rsid w:val="00DB289E"/>
    <w:rsid w:val="00DB2A0A"/>
    <w:rsid w:val="00DB2A9E"/>
    <w:rsid w:val="00DB2CBE"/>
    <w:rsid w:val="00DB2F42"/>
    <w:rsid w:val="00DB307D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6FBE"/>
    <w:rsid w:val="00DB700D"/>
    <w:rsid w:val="00DB7073"/>
    <w:rsid w:val="00DB709B"/>
    <w:rsid w:val="00DB71E0"/>
    <w:rsid w:val="00DB722A"/>
    <w:rsid w:val="00DB735F"/>
    <w:rsid w:val="00DB7817"/>
    <w:rsid w:val="00DB7885"/>
    <w:rsid w:val="00DB792E"/>
    <w:rsid w:val="00DB79D2"/>
    <w:rsid w:val="00DB7C88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154"/>
    <w:rsid w:val="00DC15E2"/>
    <w:rsid w:val="00DC17FB"/>
    <w:rsid w:val="00DC18CB"/>
    <w:rsid w:val="00DC1906"/>
    <w:rsid w:val="00DC1A0D"/>
    <w:rsid w:val="00DC1A51"/>
    <w:rsid w:val="00DC1E48"/>
    <w:rsid w:val="00DC2046"/>
    <w:rsid w:val="00DC2236"/>
    <w:rsid w:val="00DC2326"/>
    <w:rsid w:val="00DC2784"/>
    <w:rsid w:val="00DC27F1"/>
    <w:rsid w:val="00DC2BF8"/>
    <w:rsid w:val="00DC2CA5"/>
    <w:rsid w:val="00DC2DC7"/>
    <w:rsid w:val="00DC2E2A"/>
    <w:rsid w:val="00DC2F40"/>
    <w:rsid w:val="00DC2F5D"/>
    <w:rsid w:val="00DC2F7C"/>
    <w:rsid w:val="00DC321B"/>
    <w:rsid w:val="00DC3889"/>
    <w:rsid w:val="00DC38F5"/>
    <w:rsid w:val="00DC3A12"/>
    <w:rsid w:val="00DC3AC7"/>
    <w:rsid w:val="00DC3BBD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4DB"/>
    <w:rsid w:val="00DC5B34"/>
    <w:rsid w:val="00DC5C9E"/>
    <w:rsid w:val="00DC5E96"/>
    <w:rsid w:val="00DC60E4"/>
    <w:rsid w:val="00DC7309"/>
    <w:rsid w:val="00DC796E"/>
    <w:rsid w:val="00DC7A56"/>
    <w:rsid w:val="00DC7FA6"/>
    <w:rsid w:val="00DD0018"/>
    <w:rsid w:val="00DD0475"/>
    <w:rsid w:val="00DD055F"/>
    <w:rsid w:val="00DD0698"/>
    <w:rsid w:val="00DD06AD"/>
    <w:rsid w:val="00DD076A"/>
    <w:rsid w:val="00DD0D41"/>
    <w:rsid w:val="00DD0D7D"/>
    <w:rsid w:val="00DD11AF"/>
    <w:rsid w:val="00DD1205"/>
    <w:rsid w:val="00DD1216"/>
    <w:rsid w:val="00DD156E"/>
    <w:rsid w:val="00DD1C0F"/>
    <w:rsid w:val="00DD1CA5"/>
    <w:rsid w:val="00DD1CBF"/>
    <w:rsid w:val="00DD201D"/>
    <w:rsid w:val="00DD22C1"/>
    <w:rsid w:val="00DD22FD"/>
    <w:rsid w:val="00DD2310"/>
    <w:rsid w:val="00DD251A"/>
    <w:rsid w:val="00DD2A7B"/>
    <w:rsid w:val="00DD2C88"/>
    <w:rsid w:val="00DD2E3C"/>
    <w:rsid w:val="00DD36AE"/>
    <w:rsid w:val="00DD389E"/>
    <w:rsid w:val="00DD3AC1"/>
    <w:rsid w:val="00DD3C73"/>
    <w:rsid w:val="00DD3CDF"/>
    <w:rsid w:val="00DD3CFF"/>
    <w:rsid w:val="00DD3D1C"/>
    <w:rsid w:val="00DD3EBF"/>
    <w:rsid w:val="00DD3FAF"/>
    <w:rsid w:val="00DD40F8"/>
    <w:rsid w:val="00DD43C3"/>
    <w:rsid w:val="00DD44DB"/>
    <w:rsid w:val="00DD495E"/>
    <w:rsid w:val="00DD4A08"/>
    <w:rsid w:val="00DD4A2A"/>
    <w:rsid w:val="00DD4B37"/>
    <w:rsid w:val="00DD4BDD"/>
    <w:rsid w:val="00DD4C49"/>
    <w:rsid w:val="00DD4FC2"/>
    <w:rsid w:val="00DD5165"/>
    <w:rsid w:val="00DD5AC0"/>
    <w:rsid w:val="00DD5CD2"/>
    <w:rsid w:val="00DD5E21"/>
    <w:rsid w:val="00DD5EE6"/>
    <w:rsid w:val="00DD6046"/>
    <w:rsid w:val="00DD6053"/>
    <w:rsid w:val="00DD631F"/>
    <w:rsid w:val="00DD6434"/>
    <w:rsid w:val="00DD64CE"/>
    <w:rsid w:val="00DD65BB"/>
    <w:rsid w:val="00DD6A9F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473"/>
    <w:rsid w:val="00DE06C7"/>
    <w:rsid w:val="00DE0CFE"/>
    <w:rsid w:val="00DE0E23"/>
    <w:rsid w:val="00DE1081"/>
    <w:rsid w:val="00DE121D"/>
    <w:rsid w:val="00DE1294"/>
    <w:rsid w:val="00DE1337"/>
    <w:rsid w:val="00DE187B"/>
    <w:rsid w:val="00DE18B2"/>
    <w:rsid w:val="00DE1A10"/>
    <w:rsid w:val="00DE1A37"/>
    <w:rsid w:val="00DE1EBB"/>
    <w:rsid w:val="00DE2061"/>
    <w:rsid w:val="00DE21A6"/>
    <w:rsid w:val="00DE226E"/>
    <w:rsid w:val="00DE2270"/>
    <w:rsid w:val="00DE2691"/>
    <w:rsid w:val="00DE26E7"/>
    <w:rsid w:val="00DE27CB"/>
    <w:rsid w:val="00DE28BD"/>
    <w:rsid w:val="00DE295D"/>
    <w:rsid w:val="00DE31FC"/>
    <w:rsid w:val="00DE3590"/>
    <w:rsid w:val="00DE36C8"/>
    <w:rsid w:val="00DE377B"/>
    <w:rsid w:val="00DE3962"/>
    <w:rsid w:val="00DE3CD7"/>
    <w:rsid w:val="00DE3E85"/>
    <w:rsid w:val="00DE3F0C"/>
    <w:rsid w:val="00DE4008"/>
    <w:rsid w:val="00DE4187"/>
    <w:rsid w:val="00DE4237"/>
    <w:rsid w:val="00DE496B"/>
    <w:rsid w:val="00DE4B1E"/>
    <w:rsid w:val="00DE4B27"/>
    <w:rsid w:val="00DE4CA7"/>
    <w:rsid w:val="00DE4F25"/>
    <w:rsid w:val="00DE5222"/>
    <w:rsid w:val="00DE56D4"/>
    <w:rsid w:val="00DE5792"/>
    <w:rsid w:val="00DE5DB6"/>
    <w:rsid w:val="00DE5E2B"/>
    <w:rsid w:val="00DE6380"/>
    <w:rsid w:val="00DE6454"/>
    <w:rsid w:val="00DE69FA"/>
    <w:rsid w:val="00DE6BF7"/>
    <w:rsid w:val="00DE6CFB"/>
    <w:rsid w:val="00DE6DC4"/>
    <w:rsid w:val="00DE6E35"/>
    <w:rsid w:val="00DE6EFF"/>
    <w:rsid w:val="00DE7541"/>
    <w:rsid w:val="00DE79F4"/>
    <w:rsid w:val="00DE7FE2"/>
    <w:rsid w:val="00DF00C6"/>
    <w:rsid w:val="00DF0457"/>
    <w:rsid w:val="00DF07A0"/>
    <w:rsid w:val="00DF0CA8"/>
    <w:rsid w:val="00DF0D36"/>
    <w:rsid w:val="00DF0EAE"/>
    <w:rsid w:val="00DF133F"/>
    <w:rsid w:val="00DF1985"/>
    <w:rsid w:val="00DF1988"/>
    <w:rsid w:val="00DF1A83"/>
    <w:rsid w:val="00DF1BC9"/>
    <w:rsid w:val="00DF1F60"/>
    <w:rsid w:val="00DF2385"/>
    <w:rsid w:val="00DF245C"/>
    <w:rsid w:val="00DF2978"/>
    <w:rsid w:val="00DF2AD9"/>
    <w:rsid w:val="00DF2C02"/>
    <w:rsid w:val="00DF2CEF"/>
    <w:rsid w:val="00DF2DD4"/>
    <w:rsid w:val="00DF3381"/>
    <w:rsid w:val="00DF3414"/>
    <w:rsid w:val="00DF342A"/>
    <w:rsid w:val="00DF381E"/>
    <w:rsid w:val="00DF402C"/>
    <w:rsid w:val="00DF43DF"/>
    <w:rsid w:val="00DF4531"/>
    <w:rsid w:val="00DF48C5"/>
    <w:rsid w:val="00DF4996"/>
    <w:rsid w:val="00DF4A0C"/>
    <w:rsid w:val="00DF4CC5"/>
    <w:rsid w:val="00DF4DA1"/>
    <w:rsid w:val="00DF5655"/>
    <w:rsid w:val="00DF5685"/>
    <w:rsid w:val="00DF56A5"/>
    <w:rsid w:val="00DF57CF"/>
    <w:rsid w:val="00DF5DE5"/>
    <w:rsid w:val="00DF5E4D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3E9"/>
    <w:rsid w:val="00DF76A8"/>
    <w:rsid w:val="00DF78C8"/>
    <w:rsid w:val="00DF78F0"/>
    <w:rsid w:val="00DF7A9E"/>
    <w:rsid w:val="00DF7DE4"/>
    <w:rsid w:val="00DF7E63"/>
    <w:rsid w:val="00E00398"/>
    <w:rsid w:val="00E005F5"/>
    <w:rsid w:val="00E00721"/>
    <w:rsid w:val="00E00826"/>
    <w:rsid w:val="00E0088F"/>
    <w:rsid w:val="00E01253"/>
    <w:rsid w:val="00E01871"/>
    <w:rsid w:val="00E01988"/>
    <w:rsid w:val="00E01B91"/>
    <w:rsid w:val="00E02CE1"/>
    <w:rsid w:val="00E031DC"/>
    <w:rsid w:val="00E03728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0C6"/>
    <w:rsid w:val="00E0547D"/>
    <w:rsid w:val="00E0572F"/>
    <w:rsid w:val="00E05856"/>
    <w:rsid w:val="00E05B01"/>
    <w:rsid w:val="00E05B73"/>
    <w:rsid w:val="00E05E1D"/>
    <w:rsid w:val="00E06131"/>
    <w:rsid w:val="00E06188"/>
    <w:rsid w:val="00E06AF9"/>
    <w:rsid w:val="00E06CCA"/>
    <w:rsid w:val="00E06DE1"/>
    <w:rsid w:val="00E07118"/>
    <w:rsid w:val="00E07131"/>
    <w:rsid w:val="00E07273"/>
    <w:rsid w:val="00E07702"/>
    <w:rsid w:val="00E07ACC"/>
    <w:rsid w:val="00E10049"/>
    <w:rsid w:val="00E106AB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1AF1"/>
    <w:rsid w:val="00E12315"/>
    <w:rsid w:val="00E1234A"/>
    <w:rsid w:val="00E124B0"/>
    <w:rsid w:val="00E12654"/>
    <w:rsid w:val="00E12721"/>
    <w:rsid w:val="00E12A4B"/>
    <w:rsid w:val="00E13027"/>
    <w:rsid w:val="00E1350C"/>
    <w:rsid w:val="00E13518"/>
    <w:rsid w:val="00E1380A"/>
    <w:rsid w:val="00E13BA2"/>
    <w:rsid w:val="00E13C10"/>
    <w:rsid w:val="00E13EBB"/>
    <w:rsid w:val="00E14813"/>
    <w:rsid w:val="00E148D0"/>
    <w:rsid w:val="00E14A51"/>
    <w:rsid w:val="00E14B73"/>
    <w:rsid w:val="00E15A17"/>
    <w:rsid w:val="00E15D9D"/>
    <w:rsid w:val="00E15DB7"/>
    <w:rsid w:val="00E161E5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17FBD"/>
    <w:rsid w:val="00E2005C"/>
    <w:rsid w:val="00E20064"/>
    <w:rsid w:val="00E201EF"/>
    <w:rsid w:val="00E20739"/>
    <w:rsid w:val="00E208F0"/>
    <w:rsid w:val="00E20B0A"/>
    <w:rsid w:val="00E213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08D"/>
    <w:rsid w:val="00E23569"/>
    <w:rsid w:val="00E23698"/>
    <w:rsid w:val="00E236C3"/>
    <w:rsid w:val="00E23B5D"/>
    <w:rsid w:val="00E23CCC"/>
    <w:rsid w:val="00E23EBC"/>
    <w:rsid w:val="00E23F5B"/>
    <w:rsid w:val="00E242EB"/>
    <w:rsid w:val="00E24646"/>
    <w:rsid w:val="00E24D03"/>
    <w:rsid w:val="00E252C0"/>
    <w:rsid w:val="00E256E4"/>
    <w:rsid w:val="00E257F6"/>
    <w:rsid w:val="00E26069"/>
    <w:rsid w:val="00E260BF"/>
    <w:rsid w:val="00E26233"/>
    <w:rsid w:val="00E26503"/>
    <w:rsid w:val="00E26644"/>
    <w:rsid w:val="00E2694A"/>
    <w:rsid w:val="00E26954"/>
    <w:rsid w:val="00E26D00"/>
    <w:rsid w:val="00E27011"/>
    <w:rsid w:val="00E27870"/>
    <w:rsid w:val="00E278C7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63C"/>
    <w:rsid w:val="00E316A4"/>
    <w:rsid w:val="00E3174C"/>
    <w:rsid w:val="00E31C6F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869"/>
    <w:rsid w:val="00E33DAD"/>
    <w:rsid w:val="00E33DC9"/>
    <w:rsid w:val="00E33EC1"/>
    <w:rsid w:val="00E33EE0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37FE8"/>
    <w:rsid w:val="00E40092"/>
    <w:rsid w:val="00E4036E"/>
    <w:rsid w:val="00E404B1"/>
    <w:rsid w:val="00E4055B"/>
    <w:rsid w:val="00E4064A"/>
    <w:rsid w:val="00E40FD3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C9B"/>
    <w:rsid w:val="00E42F94"/>
    <w:rsid w:val="00E431DC"/>
    <w:rsid w:val="00E431ED"/>
    <w:rsid w:val="00E432A6"/>
    <w:rsid w:val="00E43398"/>
    <w:rsid w:val="00E4351E"/>
    <w:rsid w:val="00E43541"/>
    <w:rsid w:val="00E4371A"/>
    <w:rsid w:val="00E43841"/>
    <w:rsid w:val="00E4396F"/>
    <w:rsid w:val="00E43C91"/>
    <w:rsid w:val="00E43D4B"/>
    <w:rsid w:val="00E43E4B"/>
    <w:rsid w:val="00E43F26"/>
    <w:rsid w:val="00E43F64"/>
    <w:rsid w:val="00E4435B"/>
    <w:rsid w:val="00E445EF"/>
    <w:rsid w:val="00E4496F"/>
    <w:rsid w:val="00E44CCF"/>
    <w:rsid w:val="00E44EE9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3BB"/>
    <w:rsid w:val="00E50422"/>
    <w:rsid w:val="00E50529"/>
    <w:rsid w:val="00E50B4D"/>
    <w:rsid w:val="00E50E0E"/>
    <w:rsid w:val="00E51746"/>
    <w:rsid w:val="00E51777"/>
    <w:rsid w:val="00E51800"/>
    <w:rsid w:val="00E51841"/>
    <w:rsid w:val="00E51BF3"/>
    <w:rsid w:val="00E51F14"/>
    <w:rsid w:val="00E52269"/>
    <w:rsid w:val="00E525C5"/>
    <w:rsid w:val="00E52914"/>
    <w:rsid w:val="00E52B83"/>
    <w:rsid w:val="00E532AE"/>
    <w:rsid w:val="00E532DA"/>
    <w:rsid w:val="00E53619"/>
    <w:rsid w:val="00E53776"/>
    <w:rsid w:val="00E537AC"/>
    <w:rsid w:val="00E53839"/>
    <w:rsid w:val="00E5397C"/>
    <w:rsid w:val="00E539B7"/>
    <w:rsid w:val="00E53E0A"/>
    <w:rsid w:val="00E53EA6"/>
    <w:rsid w:val="00E5414C"/>
    <w:rsid w:val="00E54197"/>
    <w:rsid w:val="00E541FC"/>
    <w:rsid w:val="00E5426E"/>
    <w:rsid w:val="00E543D2"/>
    <w:rsid w:val="00E543F4"/>
    <w:rsid w:val="00E545FB"/>
    <w:rsid w:val="00E54791"/>
    <w:rsid w:val="00E54C14"/>
    <w:rsid w:val="00E54C26"/>
    <w:rsid w:val="00E54D3B"/>
    <w:rsid w:val="00E54E2F"/>
    <w:rsid w:val="00E54FB2"/>
    <w:rsid w:val="00E552D4"/>
    <w:rsid w:val="00E553FD"/>
    <w:rsid w:val="00E5557F"/>
    <w:rsid w:val="00E55BB3"/>
    <w:rsid w:val="00E55F81"/>
    <w:rsid w:val="00E5614A"/>
    <w:rsid w:val="00E56229"/>
    <w:rsid w:val="00E568A5"/>
    <w:rsid w:val="00E56938"/>
    <w:rsid w:val="00E56B83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378"/>
    <w:rsid w:val="00E605E3"/>
    <w:rsid w:val="00E608BF"/>
    <w:rsid w:val="00E6098D"/>
    <w:rsid w:val="00E60AB2"/>
    <w:rsid w:val="00E60F8E"/>
    <w:rsid w:val="00E60FC2"/>
    <w:rsid w:val="00E61383"/>
    <w:rsid w:val="00E6144A"/>
    <w:rsid w:val="00E616CB"/>
    <w:rsid w:val="00E61913"/>
    <w:rsid w:val="00E61B16"/>
    <w:rsid w:val="00E6204D"/>
    <w:rsid w:val="00E62390"/>
    <w:rsid w:val="00E626FA"/>
    <w:rsid w:val="00E627B7"/>
    <w:rsid w:val="00E62BE9"/>
    <w:rsid w:val="00E62D5E"/>
    <w:rsid w:val="00E62D77"/>
    <w:rsid w:val="00E63830"/>
    <w:rsid w:val="00E63854"/>
    <w:rsid w:val="00E63A25"/>
    <w:rsid w:val="00E63E43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429"/>
    <w:rsid w:val="00E6552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6FCD"/>
    <w:rsid w:val="00E67113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776"/>
    <w:rsid w:val="00E71859"/>
    <w:rsid w:val="00E71901"/>
    <w:rsid w:val="00E71ADC"/>
    <w:rsid w:val="00E71B82"/>
    <w:rsid w:val="00E71C05"/>
    <w:rsid w:val="00E71D81"/>
    <w:rsid w:val="00E72264"/>
    <w:rsid w:val="00E7227F"/>
    <w:rsid w:val="00E727BB"/>
    <w:rsid w:val="00E72A97"/>
    <w:rsid w:val="00E72B22"/>
    <w:rsid w:val="00E72BFE"/>
    <w:rsid w:val="00E72DA1"/>
    <w:rsid w:val="00E72EFE"/>
    <w:rsid w:val="00E72F9C"/>
    <w:rsid w:val="00E73010"/>
    <w:rsid w:val="00E73099"/>
    <w:rsid w:val="00E73188"/>
    <w:rsid w:val="00E73222"/>
    <w:rsid w:val="00E73351"/>
    <w:rsid w:val="00E7356B"/>
    <w:rsid w:val="00E73579"/>
    <w:rsid w:val="00E7382C"/>
    <w:rsid w:val="00E7428D"/>
    <w:rsid w:val="00E744F1"/>
    <w:rsid w:val="00E7450F"/>
    <w:rsid w:val="00E7451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5C07"/>
    <w:rsid w:val="00E75C41"/>
    <w:rsid w:val="00E75D48"/>
    <w:rsid w:val="00E76008"/>
    <w:rsid w:val="00E763D5"/>
    <w:rsid w:val="00E766D9"/>
    <w:rsid w:val="00E7697C"/>
    <w:rsid w:val="00E76E4E"/>
    <w:rsid w:val="00E77061"/>
    <w:rsid w:val="00E7710D"/>
    <w:rsid w:val="00E774CE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47B"/>
    <w:rsid w:val="00E8086A"/>
    <w:rsid w:val="00E80DB5"/>
    <w:rsid w:val="00E8104F"/>
    <w:rsid w:val="00E81081"/>
    <w:rsid w:val="00E81AB8"/>
    <w:rsid w:val="00E81BC0"/>
    <w:rsid w:val="00E81ECD"/>
    <w:rsid w:val="00E82349"/>
    <w:rsid w:val="00E826B3"/>
    <w:rsid w:val="00E827E0"/>
    <w:rsid w:val="00E82D11"/>
    <w:rsid w:val="00E82EF6"/>
    <w:rsid w:val="00E831E4"/>
    <w:rsid w:val="00E8330D"/>
    <w:rsid w:val="00E8340A"/>
    <w:rsid w:val="00E83515"/>
    <w:rsid w:val="00E839F0"/>
    <w:rsid w:val="00E83A85"/>
    <w:rsid w:val="00E83B85"/>
    <w:rsid w:val="00E83CA2"/>
    <w:rsid w:val="00E84407"/>
    <w:rsid w:val="00E84594"/>
    <w:rsid w:val="00E845EB"/>
    <w:rsid w:val="00E8470F"/>
    <w:rsid w:val="00E84D9D"/>
    <w:rsid w:val="00E84E03"/>
    <w:rsid w:val="00E84E3C"/>
    <w:rsid w:val="00E84ECE"/>
    <w:rsid w:val="00E8507B"/>
    <w:rsid w:val="00E851DF"/>
    <w:rsid w:val="00E856A8"/>
    <w:rsid w:val="00E857DC"/>
    <w:rsid w:val="00E85B07"/>
    <w:rsid w:val="00E85D43"/>
    <w:rsid w:val="00E85D95"/>
    <w:rsid w:val="00E85E3F"/>
    <w:rsid w:val="00E85F5A"/>
    <w:rsid w:val="00E85FBC"/>
    <w:rsid w:val="00E8607B"/>
    <w:rsid w:val="00E8647F"/>
    <w:rsid w:val="00E86492"/>
    <w:rsid w:val="00E86697"/>
    <w:rsid w:val="00E86792"/>
    <w:rsid w:val="00E86AF0"/>
    <w:rsid w:val="00E86BF5"/>
    <w:rsid w:val="00E86E26"/>
    <w:rsid w:val="00E8714B"/>
    <w:rsid w:val="00E87643"/>
    <w:rsid w:val="00E8770C"/>
    <w:rsid w:val="00E87B98"/>
    <w:rsid w:val="00E87BDB"/>
    <w:rsid w:val="00E87BFF"/>
    <w:rsid w:val="00E87C77"/>
    <w:rsid w:val="00E87EB3"/>
    <w:rsid w:val="00E901AF"/>
    <w:rsid w:val="00E903FD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26D0"/>
    <w:rsid w:val="00E9278F"/>
    <w:rsid w:val="00E930B5"/>
    <w:rsid w:val="00E9326A"/>
    <w:rsid w:val="00E93366"/>
    <w:rsid w:val="00E93414"/>
    <w:rsid w:val="00E93A97"/>
    <w:rsid w:val="00E93BA2"/>
    <w:rsid w:val="00E940B3"/>
    <w:rsid w:val="00E943AB"/>
    <w:rsid w:val="00E944E8"/>
    <w:rsid w:val="00E94DFD"/>
    <w:rsid w:val="00E95516"/>
    <w:rsid w:val="00E9605F"/>
    <w:rsid w:val="00E96256"/>
    <w:rsid w:val="00E963DC"/>
    <w:rsid w:val="00E9641A"/>
    <w:rsid w:val="00E96699"/>
    <w:rsid w:val="00E966DF"/>
    <w:rsid w:val="00E96DB2"/>
    <w:rsid w:val="00E96E40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C50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1FAF"/>
    <w:rsid w:val="00EA25C5"/>
    <w:rsid w:val="00EA2A05"/>
    <w:rsid w:val="00EA2B78"/>
    <w:rsid w:val="00EA2D91"/>
    <w:rsid w:val="00EA2EC5"/>
    <w:rsid w:val="00EA2F34"/>
    <w:rsid w:val="00EA2F53"/>
    <w:rsid w:val="00EA356B"/>
    <w:rsid w:val="00EA3A4D"/>
    <w:rsid w:val="00EA3B2E"/>
    <w:rsid w:val="00EA3D41"/>
    <w:rsid w:val="00EA415C"/>
    <w:rsid w:val="00EA439D"/>
    <w:rsid w:val="00EA4565"/>
    <w:rsid w:val="00EA4609"/>
    <w:rsid w:val="00EA4615"/>
    <w:rsid w:val="00EA4984"/>
    <w:rsid w:val="00EA4B34"/>
    <w:rsid w:val="00EA4C6E"/>
    <w:rsid w:val="00EA4D1F"/>
    <w:rsid w:val="00EA4F4A"/>
    <w:rsid w:val="00EA569B"/>
    <w:rsid w:val="00EA5BB7"/>
    <w:rsid w:val="00EA5C56"/>
    <w:rsid w:val="00EA5EFB"/>
    <w:rsid w:val="00EA5FEF"/>
    <w:rsid w:val="00EA628D"/>
    <w:rsid w:val="00EA6416"/>
    <w:rsid w:val="00EA646C"/>
    <w:rsid w:val="00EA65EB"/>
    <w:rsid w:val="00EA6607"/>
    <w:rsid w:val="00EA6794"/>
    <w:rsid w:val="00EA68A4"/>
    <w:rsid w:val="00EA6BD8"/>
    <w:rsid w:val="00EA6CA2"/>
    <w:rsid w:val="00EA6D4A"/>
    <w:rsid w:val="00EA6F09"/>
    <w:rsid w:val="00EA6FB4"/>
    <w:rsid w:val="00EA736F"/>
    <w:rsid w:val="00EA770F"/>
    <w:rsid w:val="00EA7728"/>
    <w:rsid w:val="00EA77B4"/>
    <w:rsid w:val="00EA789E"/>
    <w:rsid w:val="00EA7B36"/>
    <w:rsid w:val="00EB037E"/>
    <w:rsid w:val="00EB0464"/>
    <w:rsid w:val="00EB07DF"/>
    <w:rsid w:val="00EB099D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CE"/>
    <w:rsid w:val="00EB1AFA"/>
    <w:rsid w:val="00EB1E23"/>
    <w:rsid w:val="00EB221E"/>
    <w:rsid w:val="00EB28CA"/>
    <w:rsid w:val="00EB294F"/>
    <w:rsid w:val="00EB2DA4"/>
    <w:rsid w:val="00EB2DEC"/>
    <w:rsid w:val="00EB2EF3"/>
    <w:rsid w:val="00EB2F11"/>
    <w:rsid w:val="00EB3006"/>
    <w:rsid w:val="00EB3088"/>
    <w:rsid w:val="00EB32C4"/>
    <w:rsid w:val="00EB346D"/>
    <w:rsid w:val="00EB392B"/>
    <w:rsid w:val="00EB39E4"/>
    <w:rsid w:val="00EB3F3A"/>
    <w:rsid w:val="00EB4656"/>
    <w:rsid w:val="00EB4735"/>
    <w:rsid w:val="00EB49EA"/>
    <w:rsid w:val="00EB4A4B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6FE"/>
    <w:rsid w:val="00EB671C"/>
    <w:rsid w:val="00EB67CE"/>
    <w:rsid w:val="00EB6F5A"/>
    <w:rsid w:val="00EB73E9"/>
    <w:rsid w:val="00EB758D"/>
    <w:rsid w:val="00EB75B1"/>
    <w:rsid w:val="00EB766D"/>
    <w:rsid w:val="00EB76BF"/>
    <w:rsid w:val="00EB784F"/>
    <w:rsid w:val="00EB78E5"/>
    <w:rsid w:val="00EB7A0D"/>
    <w:rsid w:val="00EB7D54"/>
    <w:rsid w:val="00EB7EF7"/>
    <w:rsid w:val="00EC0043"/>
    <w:rsid w:val="00EC0582"/>
    <w:rsid w:val="00EC064D"/>
    <w:rsid w:val="00EC0781"/>
    <w:rsid w:val="00EC09CB"/>
    <w:rsid w:val="00EC09F2"/>
    <w:rsid w:val="00EC0E65"/>
    <w:rsid w:val="00EC1366"/>
    <w:rsid w:val="00EC138B"/>
    <w:rsid w:val="00EC171C"/>
    <w:rsid w:val="00EC19A5"/>
    <w:rsid w:val="00EC1D8B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15"/>
    <w:rsid w:val="00EC442A"/>
    <w:rsid w:val="00EC4565"/>
    <w:rsid w:val="00EC4971"/>
    <w:rsid w:val="00EC49FB"/>
    <w:rsid w:val="00EC4B76"/>
    <w:rsid w:val="00EC4BFD"/>
    <w:rsid w:val="00EC544E"/>
    <w:rsid w:val="00EC5686"/>
    <w:rsid w:val="00EC5883"/>
    <w:rsid w:val="00EC5ABA"/>
    <w:rsid w:val="00EC5BBE"/>
    <w:rsid w:val="00EC5C58"/>
    <w:rsid w:val="00EC5D85"/>
    <w:rsid w:val="00EC5E2E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1F3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68E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4A83"/>
    <w:rsid w:val="00ED5017"/>
    <w:rsid w:val="00ED5279"/>
    <w:rsid w:val="00ED564D"/>
    <w:rsid w:val="00ED5651"/>
    <w:rsid w:val="00ED56B2"/>
    <w:rsid w:val="00ED5A27"/>
    <w:rsid w:val="00ED5A49"/>
    <w:rsid w:val="00ED5AB4"/>
    <w:rsid w:val="00ED6397"/>
    <w:rsid w:val="00ED63F0"/>
    <w:rsid w:val="00ED657B"/>
    <w:rsid w:val="00ED6608"/>
    <w:rsid w:val="00ED66E6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B78"/>
    <w:rsid w:val="00EE0D68"/>
    <w:rsid w:val="00EE10A2"/>
    <w:rsid w:val="00EE1126"/>
    <w:rsid w:val="00EE1202"/>
    <w:rsid w:val="00EE1593"/>
    <w:rsid w:val="00EE17D4"/>
    <w:rsid w:val="00EE1805"/>
    <w:rsid w:val="00EE185F"/>
    <w:rsid w:val="00EE1E1D"/>
    <w:rsid w:val="00EE1E67"/>
    <w:rsid w:val="00EE220C"/>
    <w:rsid w:val="00EE2293"/>
    <w:rsid w:val="00EE263A"/>
    <w:rsid w:val="00EE26DF"/>
    <w:rsid w:val="00EE274C"/>
    <w:rsid w:val="00EE298D"/>
    <w:rsid w:val="00EE2B49"/>
    <w:rsid w:val="00EE2CD7"/>
    <w:rsid w:val="00EE2DC8"/>
    <w:rsid w:val="00EE2E10"/>
    <w:rsid w:val="00EE2ECB"/>
    <w:rsid w:val="00EE3066"/>
    <w:rsid w:val="00EE31B7"/>
    <w:rsid w:val="00EE329A"/>
    <w:rsid w:val="00EE3467"/>
    <w:rsid w:val="00EE3563"/>
    <w:rsid w:val="00EE3680"/>
    <w:rsid w:val="00EE370E"/>
    <w:rsid w:val="00EE3AF5"/>
    <w:rsid w:val="00EE3F03"/>
    <w:rsid w:val="00EE3FD3"/>
    <w:rsid w:val="00EE40AD"/>
    <w:rsid w:val="00EE4A92"/>
    <w:rsid w:val="00EE4EA1"/>
    <w:rsid w:val="00EE4EBD"/>
    <w:rsid w:val="00EE50B7"/>
    <w:rsid w:val="00EE540D"/>
    <w:rsid w:val="00EE55AE"/>
    <w:rsid w:val="00EE5616"/>
    <w:rsid w:val="00EE57C4"/>
    <w:rsid w:val="00EE5822"/>
    <w:rsid w:val="00EE5DFB"/>
    <w:rsid w:val="00EE5E74"/>
    <w:rsid w:val="00EE5F61"/>
    <w:rsid w:val="00EE6318"/>
    <w:rsid w:val="00EE68BF"/>
    <w:rsid w:val="00EE6C2D"/>
    <w:rsid w:val="00EE6E0A"/>
    <w:rsid w:val="00EE724F"/>
    <w:rsid w:val="00EE7319"/>
    <w:rsid w:val="00EE743E"/>
    <w:rsid w:val="00EE7460"/>
    <w:rsid w:val="00EE747E"/>
    <w:rsid w:val="00EE76A3"/>
    <w:rsid w:val="00EE76F9"/>
    <w:rsid w:val="00EE7825"/>
    <w:rsid w:val="00EE7A06"/>
    <w:rsid w:val="00EE7D5E"/>
    <w:rsid w:val="00EE7FD5"/>
    <w:rsid w:val="00EF08A5"/>
    <w:rsid w:val="00EF0939"/>
    <w:rsid w:val="00EF0BFB"/>
    <w:rsid w:val="00EF1427"/>
    <w:rsid w:val="00EF14E0"/>
    <w:rsid w:val="00EF1516"/>
    <w:rsid w:val="00EF15AF"/>
    <w:rsid w:val="00EF177B"/>
    <w:rsid w:val="00EF192F"/>
    <w:rsid w:val="00EF1AC6"/>
    <w:rsid w:val="00EF1C83"/>
    <w:rsid w:val="00EF1CE0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D5C"/>
    <w:rsid w:val="00EF2E6A"/>
    <w:rsid w:val="00EF2F7C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051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6B6"/>
    <w:rsid w:val="00EF7ECC"/>
    <w:rsid w:val="00F001C9"/>
    <w:rsid w:val="00F00486"/>
    <w:rsid w:val="00F005D0"/>
    <w:rsid w:val="00F00815"/>
    <w:rsid w:val="00F00933"/>
    <w:rsid w:val="00F0098C"/>
    <w:rsid w:val="00F009E8"/>
    <w:rsid w:val="00F00D5A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2F"/>
    <w:rsid w:val="00F0277D"/>
    <w:rsid w:val="00F029A1"/>
    <w:rsid w:val="00F02B33"/>
    <w:rsid w:val="00F02E3D"/>
    <w:rsid w:val="00F02F30"/>
    <w:rsid w:val="00F0300E"/>
    <w:rsid w:val="00F03076"/>
    <w:rsid w:val="00F030ED"/>
    <w:rsid w:val="00F0318A"/>
    <w:rsid w:val="00F032BD"/>
    <w:rsid w:val="00F036C1"/>
    <w:rsid w:val="00F03729"/>
    <w:rsid w:val="00F037B5"/>
    <w:rsid w:val="00F03916"/>
    <w:rsid w:val="00F03A44"/>
    <w:rsid w:val="00F03DD4"/>
    <w:rsid w:val="00F03DE1"/>
    <w:rsid w:val="00F0414D"/>
    <w:rsid w:val="00F04293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5FC1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277"/>
    <w:rsid w:val="00F11599"/>
    <w:rsid w:val="00F116A5"/>
    <w:rsid w:val="00F11823"/>
    <w:rsid w:val="00F119AC"/>
    <w:rsid w:val="00F119BF"/>
    <w:rsid w:val="00F11AEC"/>
    <w:rsid w:val="00F11E52"/>
    <w:rsid w:val="00F11F08"/>
    <w:rsid w:val="00F11F7F"/>
    <w:rsid w:val="00F1264F"/>
    <w:rsid w:val="00F12688"/>
    <w:rsid w:val="00F126A7"/>
    <w:rsid w:val="00F1277F"/>
    <w:rsid w:val="00F12AD6"/>
    <w:rsid w:val="00F12CA4"/>
    <w:rsid w:val="00F134CB"/>
    <w:rsid w:val="00F1376C"/>
    <w:rsid w:val="00F13A21"/>
    <w:rsid w:val="00F13A91"/>
    <w:rsid w:val="00F13F3C"/>
    <w:rsid w:val="00F140F9"/>
    <w:rsid w:val="00F1426B"/>
    <w:rsid w:val="00F1427F"/>
    <w:rsid w:val="00F142C7"/>
    <w:rsid w:val="00F143DA"/>
    <w:rsid w:val="00F14649"/>
    <w:rsid w:val="00F14795"/>
    <w:rsid w:val="00F14AB6"/>
    <w:rsid w:val="00F14B80"/>
    <w:rsid w:val="00F15186"/>
    <w:rsid w:val="00F151E8"/>
    <w:rsid w:val="00F15360"/>
    <w:rsid w:val="00F15631"/>
    <w:rsid w:val="00F15E5D"/>
    <w:rsid w:val="00F162D6"/>
    <w:rsid w:val="00F166CC"/>
    <w:rsid w:val="00F16811"/>
    <w:rsid w:val="00F16ECC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7B4"/>
    <w:rsid w:val="00F20967"/>
    <w:rsid w:val="00F209F3"/>
    <w:rsid w:val="00F20F0D"/>
    <w:rsid w:val="00F20FB9"/>
    <w:rsid w:val="00F21957"/>
    <w:rsid w:val="00F21C1B"/>
    <w:rsid w:val="00F21D30"/>
    <w:rsid w:val="00F21DF8"/>
    <w:rsid w:val="00F21E42"/>
    <w:rsid w:val="00F21E81"/>
    <w:rsid w:val="00F223DF"/>
    <w:rsid w:val="00F22432"/>
    <w:rsid w:val="00F227B2"/>
    <w:rsid w:val="00F22863"/>
    <w:rsid w:val="00F229EC"/>
    <w:rsid w:val="00F22AB2"/>
    <w:rsid w:val="00F22ACE"/>
    <w:rsid w:val="00F22B5A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2F"/>
    <w:rsid w:val="00F24078"/>
    <w:rsid w:val="00F2436B"/>
    <w:rsid w:val="00F24400"/>
    <w:rsid w:val="00F2445B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6CF"/>
    <w:rsid w:val="00F25840"/>
    <w:rsid w:val="00F259A8"/>
    <w:rsid w:val="00F25A6A"/>
    <w:rsid w:val="00F25C09"/>
    <w:rsid w:val="00F25E86"/>
    <w:rsid w:val="00F25FB6"/>
    <w:rsid w:val="00F26269"/>
    <w:rsid w:val="00F26330"/>
    <w:rsid w:val="00F26741"/>
    <w:rsid w:val="00F26A08"/>
    <w:rsid w:val="00F26A6F"/>
    <w:rsid w:val="00F26B36"/>
    <w:rsid w:val="00F26B9F"/>
    <w:rsid w:val="00F26D67"/>
    <w:rsid w:val="00F26EE9"/>
    <w:rsid w:val="00F2718A"/>
    <w:rsid w:val="00F27494"/>
    <w:rsid w:val="00F27891"/>
    <w:rsid w:val="00F278F2"/>
    <w:rsid w:val="00F279F2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19E2"/>
    <w:rsid w:val="00F3205D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C58"/>
    <w:rsid w:val="00F34E4B"/>
    <w:rsid w:val="00F34E54"/>
    <w:rsid w:val="00F34E5E"/>
    <w:rsid w:val="00F34EEF"/>
    <w:rsid w:val="00F351A4"/>
    <w:rsid w:val="00F3523A"/>
    <w:rsid w:val="00F354BC"/>
    <w:rsid w:val="00F35627"/>
    <w:rsid w:val="00F356C1"/>
    <w:rsid w:val="00F3573B"/>
    <w:rsid w:val="00F357C2"/>
    <w:rsid w:val="00F35F58"/>
    <w:rsid w:val="00F36521"/>
    <w:rsid w:val="00F36C76"/>
    <w:rsid w:val="00F37209"/>
    <w:rsid w:val="00F37235"/>
    <w:rsid w:val="00F372A1"/>
    <w:rsid w:val="00F372E3"/>
    <w:rsid w:val="00F37317"/>
    <w:rsid w:val="00F3762E"/>
    <w:rsid w:val="00F37764"/>
    <w:rsid w:val="00F407F7"/>
    <w:rsid w:val="00F413FD"/>
    <w:rsid w:val="00F416E1"/>
    <w:rsid w:val="00F41731"/>
    <w:rsid w:val="00F4177C"/>
    <w:rsid w:val="00F418B2"/>
    <w:rsid w:val="00F418F2"/>
    <w:rsid w:val="00F41A7A"/>
    <w:rsid w:val="00F41B89"/>
    <w:rsid w:val="00F41C84"/>
    <w:rsid w:val="00F41E1A"/>
    <w:rsid w:val="00F41FD3"/>
    <w:rsid w:val="00F424DD"/>
    <w:rsid w:val="00F4282F"/>
    <w:rsid w:val="00F42A36"/>
    <w:rsid w:val="00F42A46"/>
    <w:rsid w:val="00F43014"/>
    <w:rsid w:val="00F43513"/>
    <w:rsid w:val="00F43691"/>
    <w:rsid w:val="00F439B2"/>
    <w:rsid w:val="00F43DDC"/>
    <w:rsid w:val="00F43EFA"/>
    <w:rsid w:val="00F440C3"/>
    <w:rsid w:val="00F441A9"/>
    <w:rsid w:val="00F44435"/>
    <w:rsid w:val="00F44451"/>
    <w:rsid w:val="00F447A0"/>
    <w:rsid w:val="00F44860"/>
    <w:rsid w:val="00F44C63"/>
    <w:rsid w:val="00F44D2B"/>
    <w:rsid w:val="00F45010"/>
    <w:rsid w:val="00F45031"/>
    <w:rsid w:val="00F45162"/>
    <w:rsid w:val="00F45AF5"/>
    <w:rsid w:val="00F45BA3"/>
    <w:rsid w:val="00F46215"/>
    <w:rsid w:val="00F46328"/>
    <w:rsid w:val="00F46473"/>
    <w:rsid w:val="00F46521"/>
    <w:rsid w:val="00F46921"/>
    <w:rsid w:val="00F46B03"/>
    <w:rsid w:val="00F46E9D"/>
    <w:rsid w:val="00F46F06"/>
    <w:rsid w:val="00F472FE"/>
    <w:rsid w:val="00F47472"/>
    <w:rsid w:val="00F47606"/>
    <w:rsid w:val="00F4776F"/>
    <w:rsid w:val="00F477FF"/>
    <w:rsid w:val="00F4798A"/>
    <w:rsid w:val="00F4799D"/>
    <w:rsid w:val="00F479B9"/>
    <w:rsid w:val="00F47DB8"/>
    <w:rsid w:val="00F50106"/>
    <w:rsid w:val="00F501C7"/>
    <w:rsid w:val="00F501F6"/>
    <w:rsid w:val="00F50215"/>
    <w:rsid w:val="00F5036F"/>
    <w:rsid w:val="00F50494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2B4"/>
    <w:rsid w:val="00F52629"/>
    <w:rsid w:val="00F52678"/>
    <w:rsid w:val="00F52828"/>
    <w:rsid w:val="00F52A56"/>
    <w:rsid w:val="00F52A8C"/>
    <w:rsid w:val="00F52CC8"/>
    <w:rsid w:val="00F52E6D"/>
    <w:rsid w:val="00F53050"/>
    <w:rsid w:val="00F53499"/>
    <w:rsid w:val="00F53531"/>
    <w:rsid w:val="00F53942"/>
    <w:rsid w:val="00F53D96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A29"/>
    <w:rsid w:val="00F54BF2"/>
    <w:rsid w:val="00F54F40"/>
    <w:rsid w:val="00F55126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643A"/>
    <w:rsid w:val="00F566D6"/>
    <w:rsid w:val="00F5741D"/>
    <w:rsid w:val="00F574F5"/>
    <w:rsid w:val="00F57660"/>
    <w:rsid w:val="00F57782"/>
    <w:rsid w:val="00F57861"/>
    <w:rsid w:val="00F579E2"/>
    <w:rsid w:val="00F57E6C"/>
    <w:rsid w:val="00F57F44"/>
    <w:rsid w:val="00F60105"/>
    <w:rsid w:val="00F60245"/>
    <w:rsid w:val="00F604A5"/>
    <w:rsid w:val="00F604F1"/>
    <w:rsid w:val="00F60599"/>
    <w:rsid w:val="00F6077E"/>
    <w:rsid w:val="00F6079E"/>
    <w:rsid w:val="00F6095F"/>
    <w:rsid w:val="00F60C42"/>
    <w:rsid w:val="00F6102F"/>
    <w:rsid w:val="00F617EB"/>
    <w:rsid w:val="00F618D7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565"/>
    <w:rsid w:val="00F65602"/>
    <w:rsid w:val="00F657AA"/>
    <w:rsid w:val="00F65C9B"/>
    <w:rsid w:val="00F65D4D"/>
    <w:rsid w:val="00F65F90"/>
    <w:rsid w:val="00F6602A"/>
    <w:rsid w:val="00F66151"/>
    <w:rsid w:val="00F661A0"/>
    <w:rsid w:val="00F6626B"/>
    <w:rsid w:val="00F66548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27A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B63"/>
    <w:rsid w:val="00F73C61"/>
    <w:rsid w:val="00F74223"/>
    <w:rsid w:val="00F74300"/>
    <w:rsid w:val="00F74621"/>
    <w:rsid w:val="00F7489F"/>
    <w:rsid w:val="00F74BB4"/>
    <w:rsid w:val="00F74C90"/>
    <w:rsid w:val="00F74EF6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6F60"/>
    <w:rsid w:val="00F77231"/>
    <w:rsid w:val="00F7725E"/>
    <w:rsid w:val="00F77379"/>
    <w:rsid w:val="00F77BF4"/>
    <w:rsid w:val="00F77DAD"/>
    <w:rsid w:val="00F801A9"/>
    <w:rsid w:val="00F80443"/>
    <w:rsid w:val="00F805CE"/>
    <w:rsid w:val="00F807D2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5FD"/>
    <w:rsid w:val="00F83807"/>
    <w:rsid w:val="00F8389E"/>
    <w:rsid w:val="00F83A3C"/>
    <w:rsid w:val="00F83C4A"/>
    <w:rsid w:val="00F83D17"/>
    <w:rsid w:val="00F83F1B"/>
    <w:rsid w:val="00F83F21"/>
    <w:rsid w:val="00F8419E"/>
    <w:rsid w:val="00F843F5"/>
    <w:rsid w:val="00F8444E"/>
    <w:rsid w:val="00F84512"/>
    <w:rsid w:val="00F847D5"/>
    <w:rsid w:val="00F84C24"/>
    <w:rsid w:val="00F84D29"/>
    <w:rsid w:val="00F84E31"/>
    <w:rsid w:val="00F84E59"/>
    <w:rsid w:val="00F85048"/>
    <w:rsid w:val="00F8505A"/>
    <w:rsid w:val="00F85235"/>
    <w:rsid w:val="00F854A2"/>
    <w:rsid w:val="00F854A9"/>
    <w:rsid w:val="00F855CB"/>
    <w:rsid w:val="00F85AEE"/>
    <w:rsid w:val="00F85C37"/>
    <w:rsid w:val="00F85E16"/>
    <w:rsid w:val="00F861DF"/>
    <w:rsid w:val="00F864DD"/>
    <w:rsid w:val="00F868D4"/>
    <w:rsid w:val="00F86BAA"/>
    <w:rsid w:val="00F86C1A"/>
    <w:rsid w:val="00F86C31"/>
    <w:rsid w:val="00F86FA6"/>
    <w:rsid w:val="00F8728D"/>
    <w:rsid w:val="00F874F7"/>
    <w:rsid w:val="00F875DD"/>
    <w:rsid w:val="00F8762A"/>
    <w:rsid w:val="00F87A21"/>
    <w:rsid w:val="00F87B4C"/>
    <w:rsid w:val="00F87C2F"/>
    <w:rsid w:val="00F87D23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329"/>
    <w:rsid w:val="00F9150C"/>
    <w:rsid w:val="00F91923"/>
    <w:rsid w:val="00F91ABC"/>
    <w:rsid w:val="00F91B1B"/>
    <w:rsid w:val="00F91DD1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5A9"/>
    <w:rsid w:val="00F94687"/>
    <w:rsid w:val="00F946C8"/>
    <w:rsid w:val="00F94838"/>
    <w:rsid w:val="00F94C42"/>
    <w:rsid w:val="00F94E56"/>
    <w:rsid w:val="00F94E81"/>
    <w:rsid w:val="00F950A1"/>
    <w:rsid w:val="00F951EE"/>
    <w:rsid w:val="00F95261"/>
    <w:rsid w:val="00F953D4"/>
    <w:rsid w:val="00F95644"/>
    <w:rsid w:val="00F95853"/>
    <w:rsid w:val="00F95C3E"/>
    <w:rsid w:val="00F95F3E"/>
    <w:rsid w:val="00F961FA"/>
    <w:rsid w:val="00F9649E"/>
    <w:rsid w:val="00F969AE"/>
    <w:rsid w:val="00F96BFF"/>
    <w:rsid w:val="00F97036"/>
    <w:rsid w:val="00F971DF"/>
    <w:rsid w:val="00F97334"/>
    <w:rsid w:val="00F97553"/>
    <w:rsid w:val="00F975F0"/>
    <w:rsid w:val="00F9775F"/>
    <w:rsid w:val="00F978C7"/>
    <w:rsid w:val="00FA00C6"/>
    <w:rsid w:val="00FA01D6"/>
    <w:rsid w:val="00FA086D"/>
    <w:rsid w:val="00FA099A"/>
    <w:rsid w:val="00FA0AB9"/>
    <w:rsid w:val="00FA0F94"/>
    <w:rsid w:val="00FA1270"/>
    <w:rsid w:val="00FA1372"/>
    <w:rsid w:val="00FA1593"/>
    <w:rsid w:val="00FA17D6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DAF"/>
    <w:rsid w:val="00FA2DFE"/>
    <w:rsid w:val="00FA2E14"/>
    <w:rsid w:val="00FA30FB"/>
    <w:rsid w:val="00FA31A9"/>
    <w:rsid w:val="00FA36BB"/>
    <w:rsid w:val="00FA370D"/>
    <w:rsid w:val="00FA384C"/>
    <w:rsid w:val="00FA397C"/>
    <w:rsid w:val="00FA3A90"/>
    <w:rsid w:val="00FA4205"/>
    <w:rsid w:val="00FA4477"/>
    <w:rsid w:val="00FA454D"/>
    <w:rsid w:val="00FA4D1A"/>
    <w:rsid w:val="00FA4ECC"/>
    <w:rsid w:val="00FA51AE"/>
    <w:rsid w:val="00FA5250"/>
    <w:rsid w:val="00FA54BC"/>
    <w:rsid w:val="00FA54C6"/>
    <w:rsid w:val="00FA54E2"/>
    <w:rsid w:val="00FA58A3"/>
    <w:rsid w:val="00FA58D1"/>
    <w:rsid w:val="00FA5900"/>
    <w:rsid w:val="00FA5EB1"/>
    <w:rsid w:val="00FA5F2E"/>
    <w:rsid w:val="00FA61F9"/>
    <w:rsid w:val="00FA6201"/>
    <w:rsid w:val="00FA62D5"/>
    <w:rsid w:val="00FA644B"/>
    <w:rsid w:val="00FA64D5"/>
    <w:rsid w:val="00FA68CC"/>
    <w:rsid w:val="00FA69DC"/>
    <w:rsid w:val="00FA6B1B"/>
    <w:rsid w:val="00FA6C72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A91"/>
    <w:rsid w:val="00FB0C7F"/>
    <w:rsid w:val="00FB0F14"/>
    <w:rsid w:val="00FB0F9D"/>
    <w:rsid w:val="00FB0FB6"/>
    <w:rsid w:val="00FB1A94"/>
    <w:rsid w:val="00FB1C75"/>
    <w:rsid w:val="00FB1CD5"/>
    <w:rsid w:val="00FB1F0B"/>
    <w:rsid w:val="00FB20A4"/>
    <w:rsid w:val="00FB2F5F"/>
    <w:rsid w:val="00FB2F95"/>
    <w:rsid w:val="00FB33B0"/>
    <w:rsid w:val="00FB35E6"/>
    <w:rsid w:val="00FB370C"/>
    <w:rsid w:val="00FB37E4"/>
    <w:rsid w:val="00FB3991"/>
    <w:rsid w:val="00FB3D02"/>
    <w:rsid w:val="00FB42B2"/>
    <w:rsid w:val="00FB43D1"/>
    <w:rsid w:val="00FB43FE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753"/>
    <w:rsid w:val="00FB57BA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6"/>
    <w:rsid w:val="00FB64F7"/>
    <w:rsid w:val="00FB674C"/>
    <w:rsid w:val="00FB6D6A"/>
    <w:rsid w:val="00FB6DB2"/>
    <w:rsid w:val="00FB6DFF"/>
    <w:rsid w:val="00FB6E51"/>
    <w:rsid w:val="00FB6FCA"/>
    <w:rsid w:val="00FB723F"/>
    <w:rsid w:val="00FB784B"/>
    <w:rsid w:val="00FB7C99"/>
    <w:rsid w:val="00FB7D3D"/>
    <w:rsid w:val="00FB7D6A"/>
    <w:rsid w:val="00FB7FCB"/>
    <w:rsid w:val="00FC0254"/>
    <w:rsid w:val="00FC02E9"/>
    <w:rsid w:val="00FC06E5"/>
    <w:rsid w:val="00FC0944"/>
    <w:rsid w:val="00FC0A5B"/>
    <w:rsid w:val="00FC0C5F"/>
    <w:rsid w:val="00FC0C95"/>
    <w:rsid w:val="00FC0CB9"/>
    <w:rsid w:val="00FC0CBD"/>
    <w:rsid w:val="00FC0CD9"/>
    <w:rsid w:val="00FC0EFB"/>
    <w:rsid w:val="00FC10E8"/>
    <w:rsid w:val="00FC10FD"/>
    <w:rsid w:val="00FC1358"/>
    <w:rsid w:val="00FC145A"/>
    <w:rsid w:val="00FC1546"/>
    <w:rsid w:val="00FC154F"/>
    <w:rsid w:val="00FC15C0"/>
    <w:rsid w:val="00FC1AB1"/>
    <w:rsid w:val="00FC1B42"/>
    <w:rsid w:val="00FC1C0D"/>
    <w:rsid w:val="00FC1D02"/>
    <w:rsid w:val="00FC1D45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993"/>
    <w:rsid w:val="00FC5A67"/>
    <w:rsid w:val="00FC5B7F"/>
    <w:rsid w:val="00FC5F08"/>
    <w:rsid w:val="00FC5F10"/>
    <w:rsid w:val="00FC611C"/>
    <w:rsid w:val="00FC650D"/>
    <w:rsid w:val="00FC652E"/>
    <w:rsid w:val="00FC65FA"/>
    <w:rsid w:val="00FC6912"/>
    <w:rsid w:val="00FC6A0F"/>
    <w:rsid w:val="00FC6B8D"/>
    <w:rsid w:val="00FC6E7B"/>
    <w:rsid w:val="00FC6E97"/>
    <w:rsid w:val="00FC72B9"/>
    <w:rsid w:val="00FC73CA"/>
    <w:rsid w:val="00FC77E7"/>
    <w:rsid w:val="00FC79CD"/>
    <w:rsid w:val="00FC7A15"/>
    <w:rsid w:val="00FC7A59"/>
    <w:rsid w:val="00FC7A64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11"/>
    <w:rsid w:val="00FD0F47"/>
    <w:rsid w:val="00FD1083"/>
    <w:rsid w:val="00FD121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8C0"/>
    <w:rsid w:val="00FD2C81"/>
    <w:rsid w:val="00FD3003"/>
    <w:rsid w:val="00FD3068"/>
    <w:rsid w:val="00FD380E"/>
    <w:rsid w:val="00FD387D"/>
    <w:rsid w:val="00FD3C62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B1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857"/>
    <w:rsid w:val="00FE0AEE"/>
    <w:rsid w:val="00FE0BCD"/>
    <w:rsid w:val="00FE0C11"/>
    <w:rsid w:val="00FE0EB1"/>
    <w:rsid w:val="00FE1944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41"/>
    <w:rsid w:val="00FE388A"/>
    <w:rsid w:val="00FE38CD"/>
    <w:rsid w:val="00FE3992"/>
    <w:rsid w:val="00FE39E1"/>
    <w:rsid w:val="00FE3F8D"/>
    <w:rsid w:val="00FE3FF9"/>
    <w:rsid w:val="00FE45D8"/>
    <w:rsid w:val="00FE4630"/>
    <w:rsid w:val="00FE4E50"/>
    <w:rsid w:val="00FE5354"/>
    <w:rsid w:val="00FE5534"/>
    <w:rsid w:val="00FE55E4"/>
    <w:rsid w:val="00FE5626"/>
    <w:rsid w:val="00FE5627"/>
    <w:rsid w:val="00FE5CE8"/>
    <w:rsid w:val="00FE5D99"/>
    <w:rsid w:val="00FE6120"/>
    <w:rsid w:val="00FE613A"/>
    <w:rsid w:val="00FE61A8"/>
    <w:rsid w:val="00FE691C"/>
    <w:rsid w:val="00FE6978"/>
    <w:rsid w:val="00FE6D81"/>
    <w:rsid w:val="00FE6DFA"/>
    <w:rsid w:val="00FE7119"/>
    <w:rsid w:val="00FE7186"/>
    <w:rsid w:val="00FE7610"/>
    <w:rsid w:val="00FE7B6C"/>
    <w:rsid w:val="00FF0097"/>
    <w:rsid w:val="00FF03FB"/>
    <w:rsid w:val="00FF059F"/>
    <w:rsid w:val="00FF0855"/>
    <w:rsid w:val="00FF085D"/>
    <w:rsid w:val="00FF0B3E"/>
    <w:rsid w:val="00FF0DF4"/>
    <w:rsid w:val="00FF0E55"/>
    <w:rsid w:val="00FF11B3"/>
    <w:rsid w:val="00FF1514"/>
    <w:rsid w:val="00FF1FA4"/>
    <w:rsid w:val="00FF215D"/>
    <w:rsid w:val="00FF2178"/>
    <w:rsid w:val="00FF23B0"/>
    <w:rsid w:val="00FF28CB"/>
    <w:rsid w:val="00FF28F8"/>
    <w:rsid w:val="00FF2DB6"/>
    <w:rsid w:val="00FF2F2D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BE0"/>
    <w:rsid w:val="00FF3DA2"/>
    <w:rsid w:val="00FF3F5C"/>
    <w:rsid w:val="00FF40F1"/>
    <w:rsid w:val="00FF414F"/>
    <w:rsid w:val="00FF4340"/>
    <w:rsid w:val="00FF4602"/>
    <w:rsid w:val="00FF4833"/>
    <w:rsid w:val="00FF4A52"/>
    <w:rsid w:val="00FF4CFE"/>
    <w:rsid w:val="00FF4F89"/>
    <w:rsid w:val="00FF4FCB"/>
    <w:rsid w:val="00FF4FE1"/>
    <w:rsid w:val="00FF504B"/>
    <w:rsid w:val="00FF5A63"/>
    <w:rsid w:val="00FF5AEB"/>
    <w:rsid w:val="00FF5B6A"/>
    <w:rsid w:val="00FF6BB6"/>
    <w:rsid w:val="00FF6C0B"/>
    <w:rsid w:val="00FF7316"/>
    <w:rsid w:val="00FF73B5"/>
    <w:rsid w:val="00FF7576"/>
    <w:rsid w:val="00FF76AF"/>
    <w:rsid w:val="00FF7723"/>
    <w:rsid w:val="00FF7AE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4C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4C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7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header" Target="header10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02BA2B5-CAF6-495A-B611-9E1CAA1EE273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9CE42-D8A2-49E1-9B20-BC9AD3E64A86}">
  <ds:schemaRefs>
    <ds:schemaRef ds:uri="4243d5be-521d-4052-81ca-f0f31ea6f2da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05716746-add9-412a-97a9-1b5167d151a3"/>
    <ds:schemaRef ds:uri="f6ba49b0-bcda-4796-8236-5b5cc1493ace"/>
  </ds:schemaRefs>
</ds:datastoreItem>
</file>

<file path=customXml/itemProps2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63B7BE-C5CD-4B73-9CD6-65F7B3176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5E701D-F6B4-49B1-B611-504DF8B271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6</TotalTime>
  <Pages>48</Pages>
  <Words>12205</Words>
  <Characters>51305</Characters>
  <Application>Microsoft Office Word</Application>
  <DocSecurity>0</DocSecurity>
  <Lines>427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5</cp:revision>
  <cp:lastPrinted>2026-05-05T07:41:00Z</cp:lastPrinted>
  <dcterms:created xsi:type="dcterms:W3CDTF">2026-05-08T09:06:00Z</dcterms:created>
  <dcterms:modified xsi:type="dcterms:W3CDTF">2026-05-08T09:26:00Z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  <property fmtid="{D5CDD505-2E9C-101B-9397-08002B2CF9AE}" pid="3" name="ContentTypeId">
    <vt:lpwstr>0x010100FC3C573FF70E394A86433F5E112C33AA</vt:lpwstr>
  </property>
</Properties>
</file>