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3847BE89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108362CF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FE67F5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FE67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FE67F5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C82251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FE67F5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2EE71819" w14:textId="77777777" w:rsidR="00E52C78" w:rsidRDefault="00E52C78" w:rsidP="00CD4D4E">
      <w:pPr>
        <w:jc w:val="thaiDistribute"/>
        <w:rPr>
          <w:rFonts w:ascii="BrowalliaUPC" w:hAnsi="BrowalliaUPC" w:cs="BrowalliaUPC"/>
        </w:rPr>
      </w:pPr>
    </w:p>
    <w:p w14:paraId="43772330" w14:textId="77777777" w:rsidR="00E52C78" w:rsidRDefault="00E52C78" w:rsidP="00CD4D4E">
      <w:pPr>
        <w:jc w:val="thaiDistribute"/>
        <w:rPr>
          <w:rFonts w:ascii="BrowalliaUPC" w:hAnsi="BrowalliaUPC" w:cs="BrowalliaUPC"/>
        </w:rPr>
      </w:pPr>
    </w:p>
    <w:p w14:paraId="73BF4258" w14:textId="77777777" w:rsidR="00E52C78" w:rsidRDefault="00E52C78" w:rsidP="00CD4D4E">
      <w:pPr>
        <w:jc w:val="thaiDistribute"/>
        <w:rPr>
          <w:rFonts w:ascii="BrowalliaUPC" w:hAnsi="BrowalliaUPC" w:cs="BrowalliaUPC"/>
        </w:rPr>
      </w:pPr>
    </w:p>
    <w:p w14:paraId="27B8C176" w14:textId="77777777" w:rsidR="00E52C78" w:rsidRPr="00AE5562" w:rsidRDefault="00E52C78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882F908" w14:textId="598FFBED" w:rsidR="00F30A8C" w:rsidRDefault="007B1E1C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4BF300B7" w14:textId="77777777" w:rsidR="009610A0" w:rsidRDefault="009610A0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6AF1835" w14:textId="309539E2" w:rsidR="009610A0" w:rsidRPr="009610A0" w:rsidRDefault="00620942" w:rsidP="00DB004A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ตามที่ได้อธิบายในหมายเหตุประกอบ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Pr="009610A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ซึ่งได้อธิบายถึงผลกระทบจากการที่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บริษัทได้เปลี่ยนนโยบายทางบัญชี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สำหรับการคำนวณ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ราคา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ทุนของ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สินค้าคงเหลือ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สำหรับวัตถุดิบและอื่นๆ </w:t>
      </w:r>
      <w:r w:rsidRPr="00B77326">
        <w:rPr>
          <w:rFonts w:ascii="Browallia New" w:hAnsi="Browallia New" w:cs="Browallia New"/>
          <w:sz w:val="28"/>
          <w:szCs w:val="28"/>
          <w:cs/>
          <w:lang w:bidi="th-TH"/>
        </w:rPr>
        <w:t>จากวิธีเฉพาะเจาะจง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B77326">
        <w:rPr>
          <w:rFonts w:ascii="Browallia New" w:hAnsi="Browallia New" w:cs="Browallia New"/>
          <w:sz w:val="28"/>
          <w:szCs w:val="28"/>
          <w:cs/>
          <w:lang w:bidi="th-TH"/>
        </w:rPr>
        <w:t>วิธีเข้าก่อน - ออกก่อน (</w:t>
      </w:r>
      <w:r w:rsidRPr="00B77326">
        <w:rPr>
          <w:rFonts w:ascii="Browallia New" w:hAnsi="Browallia New" w:cs="Browallia New"/>
          <w:sz w:val="28"/>
          <w:szCs w:val="28"/>
        </w:rPr>
        <w:t>FIFO)</w:t>
      </w:r>
      <w:r w:rsidRPr="00B7732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เป็นวิธีถัวเฉลี่ย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ถ่วงน้ำหนัก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(weighted average)</w:t>
      </w:r>
      <w:r w:rsidRPr="009610A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ตั้งแต่วันที่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1</w:t>
      </w:r>
      <w:r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 โดยใช้วิธีปรับย้อนหลัง บริษัทได้ปรับปรุงงบการเงินและข้อมูลทางการเงินย้อนหลังกับงบการเงินทุกงวดที่แสดงเปรียบเทียบ ทั้งนี้ข้อสรุปของข้าพเจ้าไม่ได้เปลี่ยนแปลงไปเนื่องจากเรื่องนี้</w:t>
      </w:r>
    </w:p>
    <w:p w14:paraId="7C624407" w14:textId="77777777" w:rsidR="009610A0" w:rsidRPr="00AE5562" w:rsidRDefault="009610A0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08FA9C" w14:textId="77777777" w:rsidR="00F30A8C" w:rsidRPr="00AE5562" w:rsidRDefault="00F30A8C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3FAF6D1E" w:rsidR="00D15EA5" w:rsidRPr="00AE5562" w:rsidRDefault="00BD6110" w:rsidP="00D15EA5">
      <w:pPr>
        <w:pStyle w:val="BodyText"/>
        <w:rPr>
          <w:rFonts w:ascii="BrowalliaUPC" w:hAnsi="BrowalliaUPC" w:cs="BrowalliaUPC"/>
        </w:rPr>
      </w:pPr>
      <w:r w:rsidRPr="00813F87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FE67F5" w:rsidRPr="00813F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FE67F5" w:rsidRPr="00813F87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7D2E" w14:textId="77777777" w:rsidR="00095A53" w:rsidRDefault="00095A53">
      <w:r>
        <w:separator/>
      </w:r>
    </w:p>
  </w:endnote>
  <w:endnote w:type="continuationSeparator" w:id="0">
    <w:p w14:paraId="694B3499" w14:textId="77777777" w:rsidR="00095A53" w:rsidRDefault="00095A53">
      <w:r>
        <w:continuationSeparator/>
      </w:r>
    </w:p>
  </w:endnote>
  <w:endnote w:type="continuationNotice" w:id="1">
    <w:p w14:paraId="468E8374" w14:textId="77777777" w:rsidR="00095A53" w:rsidRDefault="00095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5CFB" w14:textId="77777777" w:rsidR="00095A53" w:rsidRDefault="00095A53">
      <w:bookmarkStart w:id="0" w:name="_Hlk482348182"/>
      <w:bookmarkEnd w:id="0"/>
      <w:r>
        <w:separator/>
      </w:r>
    </w:p>
  </w:footnote>
  <w:footnote w:type="continuationSeparator" w:id="0">
    <w:p w14:paraId="1B3045CE" w14:textId="77777777" w:rsidR="00095A53" w:rsidRDefault="00095A53">
      <w:r>
        <w:continuationSeparator/>
      </w:r>
    </w:p>
  </w:footnote>
  <w:footnote w:type="continuationNotice" w:id="1">
    <w:p w14:paraId="687E6516" w14:textId="77777777" w:rsidR="00095A53" w:rsidRDefault="00095A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0E4C8B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EB99B8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42AD"/>
    <w:rsid w:val="000162B0"/>
    <w:rsid w:val="000206CD"/>
    <w:rsid w:val="00021A3A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5A53"/>
    <w:rsid w:val="00097FAB"/>
    <w:rsid w:val="000A2B1E"/>
    <w:rsid w:val="000B2DA9"/>
    <w:rsid w:val="000B65E3"/>
    <w:rsid w:val="000B7090"/>
    <w:rsid w:val="000C461A"/>
    <w:rsid w:val="000C498D"/>
    <w:rsid w:val="000C4B70"/>
    <w:rsid w:val="000C5002"/>
    <w:rsid w:val="000E475C"/>
    <w:rsid w:val="000E52CE"/>
    <w:rsid w:val="000F16C2"/>
    <w:rsid w:val="000F3AAB"/>
    <w:rsid w:val="000F5993"/>
    <w:rsid w:val="000F6E25"/>
    <w:rsid w:val="001011DF"/>
    <w:rsid w:val="00112B69"/>
    <w:rsid w:val="00116CD0"/>
    <w:rsid w:val="00120CA9"/>
    <w:rsid w:val="00125CB0"/>
    <w:rsid w:val="001316D3"/>
    <w:rsid w:val="001359C6"/>
    <w:rsid w:val="00142624"/>
    <w:rsid w:val="00142760"/>
    <w:rsid w:val="00142E5B"/>
    <w:rsid w:val="001518ED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0A41"/>
    <w:rsid w:val="001715A8"/>
    <w:rsid w:val="001748B1"/>
    <w:rsid w:val="00182F9F"/>
    <w:rsid w:val="0018354F"/>
    <w:rsid w:val="001876D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57AE"/>
    <w:rsid w:val="001D7BB3"/>
    <w:rsid w:val="001E12A6"/>
    <w:rsid w:val="001E4463"/>
    <w:rsid w:val="001E498F"/>
    <w:rsid w:val="001E7C36"/>
    <w:rsid w:val="001F0F38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60A6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3B6"/>
    <w:rsid w:val="002F4A52"/>
    <w:rsid w:val="002F7D90"/>
    <w:rsid w:val="0030026A"/>
    <w:rsid w:val="00302966"/>
    <w:rsid w:val="003029AF"/>
    <w:rsid w:val="003037D0"/>
    <w:rsid w:val="00305173"/>
    <w:rsid w:val="003150E8"/>
    <w:rsid w:val="00320FF4"/>
    <w:rsid w:val="00321236"/>
    <w:rsid w:val="00321A76"/>
    <w:rsid w:val="003241E8"/>
    <w:rsid w:val="003304A5"/>
    <w:rsid w:val="0033294A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91660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1E08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7215E"/>
    <w:rsid w:val="00473DB8"/>
    <w:rsid w:val="0047451F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1633"/>
    <w:rsid w:val="004C2111"/>
    <w:rsid w:val="004C247C"/>
    <w:rsid w:val="004C2609"/>
    <w:rsid w:val="004C732E"/>
    <w:rsid w:val="004D20AE"/>
    <w:rsid w:val="004D21F1"/>
    <w:rsid w:val="004D3578"/>
    <w:rsid w:val="004D6145"/>
    <w:rsid w:val="004D6254"/>
    <w:rsid w:val="004E3140"/>
    <w:rsid w:val="004F1A16"/>
    <w:rsid w:val="004F207F"/>
    <w:rsid w:val="004F507D"/>
    <w:rsid w:val="004F5D91"/>
    <w:rsid w:val="00505D08"/>
    <w:rsid w:val="005070FA"/>
    <w:rsid w:val="00517795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3C50"/>
    <w:rsid w:val="0057744B"/>
    <w:rsid w:val="00577ABA"/>
    <w:rsid w:val="00577D61"/>
    <w:rsid w:val="005822AC"/>
    <w:rsid w:val="00591F0D"/>
    <w:rsid w:val="005A1838"/>
    <w:rsid w:val="005A29D0"/>
    <w:rsid w:val="005A62A2"/>
    <w:rsid w:val="005B3BF9"/>
    <w:rsid w:val="005B405A"/>
    <w:rsid w:val="005B411F"/>
    <w:rsid w:val="005B55A6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E76C8"/>
    <w:rsid w:val="005F4D62"/>
    <w:rsid w:val="005F7418"/>
    <w:rsid w:val="00610ED7"/>
    <w:rsid w:val="0061134E"/>
    <w:rsid w:val="00612F9D"/>
    <w:rsid w:val="00620942"/>
    <w:rsid w:val="00620CE3"/>
    <w:rsid w:val="00621086"/>
    <w:rsid w:val="00630249"/>
    <w:rsid w:val="006317A5"/>
    <w:rsid w:val="00635242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2A8F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A11"/>
    <w:rsid w:val="006D6FF5"/>
    <w:rsid w:val="006E22D6"/>
    <w:rsid w:val="006F1B19"/>
    <w:rsid w:val="006F29ED"/>
    <w:rsid w:val="006F4F77"/>
    <w:rsid w:val="006F53EE"/>
    <w:rsid w:val="006F6271"/>
    <w:rsid w:val="006F7046"/>
    <w:rsid w:val="0070147C"/>
    <w:rsid w:val="007064E7"/>
    <w:rsid w:val="00710FFC"/>
    <w:rsid w:val="00714FD6"/>
    <w:rsid w:val="007167A0"/>
    <w:rsid w:val="007265F7"/>
    <w:rsid w:val="00727737"/>
    <w:rsid w:val="00731894"/>
    <w:rsid w:val="00742FDB"/>
    <w:rsid w:val="00746796"/>
    <w:rsid w:val="00746D91"/>
    <w:rsid w:val="0075598A"/>
    <w:rsid w:val="00757DF2"/>
    <w:rsid w:val="00760E26"/>
    <w:rsid w:val="00761813"/>
    <w:rsid w:val="00766BF8"/>
    <w:rsid w:val="007708B6"/>
    <w:rsid w:val="0077190F"/>
    <w:rsid w:val="00771B85"/>
    <w:rsid w:val="00775DA6"/>
    <w:rsid w:val="00777294"/>
    <w:rsid w:val="0078170A"/>
    <w:rsid w:val="00782971"/>
    <w:rsid w:val="007862A5"/>
    <w:rsid w:val="00790956"/>
    <w:rsid w:val="00793C3F"/>
    <w:rsid w:val="0079502D"/>
    <w:rsid w:val="00795F99"/>
    <w:rsid w:val="00796796"/>
    <w:rsid w:val="007A0755"/>
    <w:rsid w:val="007A31D9"/>
    <w:rsid w:val="007A638E"/>
    <w:rsid w:val="007A6428"/>
    <w:rsid w:val="007A7230"/>
    <w:rsid w:val="007A74F9"/>
    <w:rsid w:val="007B0602"/>
    <w:rsid w:val="007B1E1C"/>
    <w:rsid w:val="007B2853"/>
    <w:rsid w:val="007B4BE2"/>
    <w:rsid w:val="007B7134"/>
    <w:rsid w:val="007C179E"/>
    <w:rsid w:val="007C4904"/>
    <w:rsid w:val="007C6354"/>
    <w:rsid w:val="007D2945"/>
    <w:rsid w:val="007D41A1"/>
    <w:rsid w:val="007F45B1"/>
    <w:rsid w:val="008033D0"/>
    <w:rsid w:val="00803FB6"/>
    <w:rsid w:val="008059EF"/>
    <w:rsid w:val="008128F7"/>
    <w:rsid w:val="00812938"/>
    <w:rsid w:val="00813F87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07F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683C"/>
    <w:rsid w:val="008A0F42"/>
    <w:rsid w:val="008B19D9"/>
    <w:rsid w:val="008B1FD3"/>
    <w:rsid w:val="008B204B"/>
    <w:rsid w:val="008B6529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041D9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1F14"/>
    <w:rsid w:val="00942FE8"/>
    <w:rsid w:val="00952595"/>
    <w:rsid w:val="00954855"/>
    <w:rsid w:val="00957E70"/>
    <w:rsid w:val="00960A66"/>
    <w:rsid w:val="009610A0"/>
    <w:rsid w:val="00962DFD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54C"/>
    <w:rsid w:val="009A4F5A"/>
    <w:rsid w:val="009A7DBF"/>
    <w:rsid w:val="009B1F44"/>
    <w:rsid w:val="009B34A2"/>
    <w:rsid w:val="009B3D4E"/>
    <w:rsid w:val="009B4573"/>
    <w:rsid w:val="009B466C"/>
    <w:rsid w:val="009C002A"/>
    <w:rsid w:val="009D407B"/>
    <w:rsid w:val="009D4234"/>
    <w:rsid w:val="009D5BFE"/>
    <w:rsid w:val="009D6DB3"/>
    <w:rsid w:val="009E278C"/>
    <w:rsid w:val="009F268F"/>
    <w:rsid w:val="009F6D03"/>
    <w:rsid w:val="009F6EDC"/>
    <w:rsid w:val="009F7A71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4CBD"/>
    <w:rsid w:val="00A35782"/>
    <w:rsid w:val="00A362F9"/>
    <w:rsid w:val="00A43EE6"/>
    <w:rsid w:val="00A4585A"/>
    <w:rsid w:val="00A56156"/>
    <w:rsid w:val="00A57BBA"/>
    <w:rsid w:val="00A60F49"/>
    <w:rsid w:val="00A61E15"/>
    <w:rsid w:val="00A66F91"/>
    <w:rsid w:val="00A67BFF"/>
    <w:rsid w:val="00A70229"/>
    <w:rsid w:val="00A72755"/>
    <w:rsid w:val="00A80C70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0845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17B7"/>
    <w:rsid w:val="00AF2647"/>
    <w:rsid w:val="00AF7092"/>
    <w:rsid w:val="00B051FB"/>
    <w:rsid w:val="00B055C7"/>
    <w:rsid w:val="00B069D1"/>
    <w:rsid w:val="00B07754"/>
    <w:rsid w:val="00B1324D"/>
    <w:rsid w:val="00B157E2"/>
    <w:rsid w:val="00B24A45"/>
    <w:rsid w:val="00B25B92"/>
    <w:rsid w:val="00B26948"/>
    <w:rsid w:val="00B337DD"/>
    <w:rsid w:val="00B339B3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70F0"/>
    <w:rsid w:val="00B72AA6"/>
    <w:rsid w:val="00B744FC"/>
    <w:rsid w:val="00B77326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110"/>
    <w:rsid w:val="00BD6BE7"/>
    <w:rsid w:val="00BE0C8A"/>
    <w:rsid w:val="00BE2668"/>
    <w:rsid w:val="00BE334D"/>
    <w:rsid w:val="00BE3C5B"/>
    <w:rsid w:val="00BE4988"/>
    <w:rsid w:val="00BE7565"/>
    <w:rsid w:val="00BF1C24"/>
    <w:rsid w:val="00BF5E73"/>
    <w:rsid w:val="00BF7897"/>
    <w:rsid w:val="00C021A5"/>
    <w:rsid w:val="00C06939"/>
    <w:rsid w:val="00C069CC"/>
    <w:rsid w:val="00C06B41"/>
    <w:rsid w:val="00C07214"/>
    <w:rsid w:val="00C13A9F"/>
    <w:rsid w:val="00C149ED"/>
    <w:rsid w:val="00C14D24"/>
    <w:rsid w:val="00C16191"/>
    <w:rsid w:val="00C173BF"/>
    <w:rsid w:val="00C21E3B"/>
    <w:rsid w:val="00C26135"/>
    <w:rsid w:val="00C33685"/>
    <w:rsid w:val="00C35B1A"/>
    <w:rsid w:val="00C41C7D"/>
    <w:rsid w:val="00C52276"/>
    <w:rsid w:val="00C56388"/>
    <w:rsid w:val="00C570CA"/>
    <w:rsid w:val="00C63023"/>
    <w:rsid w:val="00C63743"/>
    <w:rsid w:val="00C63D3F"/>
    <w:rsid w:val="00C71B96"/>
    <w:rsid w:val="00C76C6C"/>
    <w:rsid w:val="00C775DB"/>
    <w:rsid w:val="00C80EC5"/>
    <w:rsid w:val="00C82145"/>
    <w:rsid w:val="00C82251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B6253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450C"/>
    <w:rsid w:val="00D0644F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512D7"/>
    <w:rsid w:val="00D51A62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1065"/>
    <w:rsid w:val="00D92F9A"/>
    <w:rsid w:val="00D9427D"/>
    <w:rsid w:val="00D96128"/>
    <w:rsid w:val="00D97349"/>
    <w:rsid w:val="00DA36EE"/>
    <w:rsid w:val="00DA452E"/>
    <w:rsid w:val="00DA5128"/>
    <w:rsid w:val="00DB004A"/>
    <w:rsid w:val="00DB308D"/>
    <w:rsid w:val="00DB5F40"/>
    <w:rsid w:val="00DC1296"/>
    <w:rsid w:val="00DD02E8"/>
    <w:rsid w:val="00DD1E47"/>
    <w:rsid w:val="00DD390B"/>
    <w:rsid w:val="00DD61A9"/>
    <w:rsid w:val="00DD6EF1"/>
    <w:rsid w:val="00DE0849"/>
    <w:rsid w:val="00DE4958"/>
    <w:rsid w:val="00DE59D9"/>
    <w:rsid w:val="00DE617B"/>
    <w:rsid w:val="00DE6882"/>
    <w:rsid w:val="00DE7C2D"/>
    <w:rsid w:val="00DF13EF"/>
    <w:rsid w:val="00DF14F9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3652A"/>
    <w:rsid w:val="00E36ECB"/>
    <w:rsid w:val="00E406D5"/>
    <w:rsid w:val="00E414EB"/>
    <w:rsid w:val="00E4799A"/>
    <w:rsid w:val="00E52C78"/>
    <w:rsid w:val="00E566DB"/>
    <w:rsid w:val="00E56701"/>
    <w:rsid w:val="00E62754"/>
    <w:rsid w:val="00E64D2D"/>
    <w:rsid w:val="00E67E8A"/>
    <w:rsid w:val="00E73E6C"/>
    <w:rsid w:val="00E811FC"/>
    <w:rsid w:val="00E81B7D"/>
    <w:rsid w:val="00E86B53"/>
    <w:rsid w:val="00E9110B"/>
    <w:rsid w:val="00E9147F"/>
    <w:rsid w:val="00E94B50"/>
    <w:rsid w:val="00EA0D11"/>
    <w:rsid w:val="00EA1723"/>
    <w:rsid w:val="00EA2B6F"/>
    <w:rsid w:val="00EB3478"/>
    <w:rsid w:val="00EB4B39"/>
    <w:rsid w:val="00EB600E"/>
    <w:rsid w:val="00EB652D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3C47"/>
    <w:rsid w:val="00EF6392"/>
    <w:rsid w:val="00EF6AB4"/>
    <w:rsid w:val="00F01358"/>
    <w:rsid w:val="00F15E29"/>
    <w:rsid w:val="00F23F7E"/>
    <w:rsid w:val="00F24398"/>
    <w:rsid w:val="00F246A1"/>
    <w:rsid w:val="00F30A8C"/>
    <w:rsid w:val="00F3200C"/>
    <w:rsid w:val="00F3700A"/>
    <w:rsid w:val="00F37917"/>
    <w:rsid w:val="00F37E5F"/>
    <w:rsid w:val="00F418BE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82434"/>
    <w:rsid w:val="00F83B9A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1E31"/>
    <w:rsid w:val="00FD7295"/>
    <w:rsid w:val="00FE2187"/>
    <w:rsid w:val="00FE320C"/>
    <w:rsid w:val="00FE67F5"/>
    <w:rsid w:val="00FF579F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FA010A7-5FE6-4E9C-8E9E-275FCF21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22ce7d7d2dad882dfd4c2dc0a6a683ce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50b33286792c41e6ec9c2355e6b3442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4.xml><?xml version="1.0" encoding="utf-8"?>
<ds:datastoreItem xmlns:ds="http://schemas.openxmlformats.org/officeDocument/2006/customXml" ds:itemID="{C67E9943-FD93-4505-A19A-FE79061C4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Santisuk Pansripakdee</cp:lastModifiedBy>
  <cp:revision>211</cp:revision>
  <cp:lastPrinted>2025-11-06T23:44:00Z</cp:lastPrinted>
  <dcterms:created xsi:type="dcterms:W3CDTF">2021-08-02T06:37:00Z</dcterms:created>
  <dcterms:modified xsi:type="dcterms:W3CDTF">2026-05-13T10:27:00Z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