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A862FB" w14:textId="77777777" w:rsidR="00CE1E58" w:rsidRPr="00CE458C" w:rsidRDefault="00CE1E58" w:rsidP="00CE1E58">
      <w:pPr>
        <w:pStyle w:val="IndexHeading1"/>
        <w:spacing w:after="0" w:line="240" w:lineRule="atLeast"/>
        <w:jc w:val="both"/>
        <w:outlineLvl w:val="0"/>
        <w:rPr>
          <w:rFonts w:ascii="Angsana New" w:hAnsi="Angsana New" w:cs="Angsana New"/>
          <w:b w:val="0"/>
          <w:bCs/>
          <w:sz w:val="30"/>
          <w:szCs w:val="30"/>
          <w:cs/>
          <w:lang w:val="en-US" w:bidi="th-TH"/>
        </w:rPr>
      </w:pPr>
      <w:bookmarkStart w:id="0" w:name="_Hlk44506557"/>
      <w:r w:rsidRPr="009D0F45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9D0F45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9D0F45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</w:p>
    <w:p w14:paraId="48E9F6A6" w14:textId="77777777" w:rsidR="00CE1E58" w:rsidRPr="005E7C9A" w:rsidRDefault="00CE1E58" w:rsidP="00CE1E58">
      <w:pPr>
        <w:pStyle w:val="IndexHeading1"/>
        <w:spacing w:after="0" w:line="240" w:lineRule="atLeast"/>
        <w:jc w:val="both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</w:p>
    <w:p w14:paraId="294AE084" w14:textId="6A5EB265" w:rsidR="006E3AE4" w:rsidRPr="00507DDD" w:rsidRDefault="006E3AE4" w:rsidP="006E3AE4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bookmarkStart w:id="1" w:name="_Hlk14033565"/>
      <w:r w:rsidRPr="00CE458C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4E06207E" w14:textId="4FCA3FF2" w:rsidR="00CE1E58" w:rsidRDefault="00CE1E58" w:rsidP="001F51B4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E458C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1D040DB8" w14:textId="706048E3" w:rsidR="00973556" w:rsidRDefault="00973556" w:rsidP="001F51B4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ลูกหนี้การค้า</w:t>
      </w:r>
    </w:p>
    <w:p w14:paraId="38D91A03" w14:textId="219B47D6" w:rsidR="000A6BAE" w:rsidRDefault="000A6BAE" w:rsidP="001F51B4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สินทรัพย์ทางการเงินที่อยู่ในความต้องการของตลาด</w:t>
      </w:r>
    </w:p>
    <w:p w14:paraId="49836425" w14:textId="77777777" w:rsidR="00F8324E" w:rsidRPr="005A13BE" w:rsidRDefault="00290012" w:rsidP="00DE719A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ส่วนงานดำเนินงาน</w:t>
      </w:r>
      <w:r w:rsidR="00DE719A" w:rsidRPr="00DE719A">
        <w:rPr>
          <w:rFonts w:ascii="Angsana New" w:hAnsi="Angsana New" w:cs="Angsana New"/>
          <w:sz w:val="30"/>
          <w:szCs w:val="30"/>
          <w:cs/>
          <w:lang w:bidi="th-TH"/>
        </w:rPr>
        <w:t>และการจำแนกรายได้</w:t>
      </w:r>
    </w:p>
    <w:p w14:paraId="7F0444DF" w14:textId="22D671D6" w:rsidR="00DC794B" w:rsidRPr="00D7393C" w:rsidRDefault="00DC794B" w:rsidP="001F51B4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 w:rsidRPr="00CE458C">
        <w:rPr>
          <w:rFonts w:ascii="Angsana New" w:hAnsi="Angsana New" w:cs="Angsana New"/>
          <w:sz w:val="30"/>
          <w:szCs w:val="30"/>
          <w:cs/>
          <w:lang w:bidi="th-TH"/>
        </w:rPr>
        <w:t>ภาษีเงินได้</w:t>
      </w:r>
    </w:p>
    <w:p w14:paraId="794D8AB9" w14:textId="77777777" w:rsidR="00DD4626" w:rsidRPr="00CE458C" w:rsidRDefault="00DD4626" w:rsidP="001F51B4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 w:rsidRPr="00CE458C">
        <w:rPr>
          <w:rFonts w:ascii="Angsana New" w:hAnsi="Angsana New" w:cs="Angsana New"/>
          <w:sz w:val="30"/>
          <w:szCs w:val="30"/>
          <w:cs/>
          <w:lang w:bidi="th-TH"/>
        </w:rPr>
        <w:t>เครื่องมือทางการเงิน</w:t>
      </w:r>
    </w:p>
    <w:p w14:paraId="306612A3" w14:textId="396FAF00" w:rsidR="00087ABC" w:rsidRDefault="00DD4626" w:rsidP="00087ABC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 w:rsidRPr="00CB6332">
        <w:rPr>
          <w:rFonts w:ascii="Angsana New" w:hAnsi="Angsana New" w:cs="Angsana New"/>
          <w:sz w:val="30"/>
          <w:szCs w:val="30"/>
          <w:cs/>
          <w:lang w:bidi="th-TH"/>
        </w:rPr>
        <w:t>ภาระผูกพันกับกิจการที่ไม่เกี่ยวข้อ</w:t>
      </w:r>
      <w:r w:rsidR="00035259" w:rsidRPr="00CB6332">
        <w:rPr>
          <w:rFonts w:ascii="Angsana New" w:hAnsi="Angsana New" w:cs="Angsana New"/>
          <w:sz w:val="30"/>
          <w:szCs w:val="30"/>
          <w:cs/>
          <w:lang w:bidi="th-TH"/>
        </w:rPr>
        <w:t>งกัน</w:t>
      </w:r>
    </w:p>
    <w:p w14:paraId="71A42BCC" w14:textId="20599795" w:rsidR="00087ABC" w:rsidRPr="00087ABC" w:rsidRDefault="00087ABC" w:rsidP="00087ABC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087ABC">
        <w:rPr>
          <w:rFonts w:ascii="Angsana New" w:hAnsi="Angsana New" w:cs="Angsana New" w:hint="cs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19044A65" w14:textId="2AE43299" w:rsidR="00826D86" w:rsidRPr="00826D86" w:rsidRDefault="00826D86" w:rsidP="00867E02">
      <w:pPr>
        <w:pStyle w:val="index"/>
        <w:tabs>
          <w:tab w:val="left" w:pos="1134"/>
        </w:tabs>
        <w:spacing w:after="0" w:line="240" w:lineRule="atLeast"/>
        <w:ind w:firstLine="0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bookmarkEnd w:id="0"/>
    <w:bookmarkEnd w:id="1"/>
    <w:p w14:paraId="5602A87B" w14:textId="77777777" w:rsidR="0025275A" w:rsidRPr="00CE458C" w:rsidRDefault="002371CF" w:rsidP="00DD4626">
      <w:pPr>
        <w:pStyle w:val="index"/>
        <w:tabs>
          <w:tab w:val="left" w:pos="567"/>
          <w:tab w:val="left" w:pos="1134"/>
        </w:tabs>
        <w:spacing w:after="0" w:line="240" w:lineRule="atLeast"/>
        <w:ind w:left="0" w:firstLine="567"/>
        <w:jc w:val="both"/>
        <w:outlineLvl w:val="0"/>
        <w:rPr>
          <w:rFonts w:ascii="Angsana New" w:hAnsi="Angsana New" w:cs="Angsana New"/>
        </w:rPr>
      </w:pPr>
      <w:r w:rsidRPr="00CE458C">
        <w:rPr>
          <w:rFonts w:ascii="Angsana New" w:hAnsi="Angsana New" w:cs="Angsana New"/>
          <w:b/>
          <w:bCs/>
        </w:rPr>
        <w:br w:type="page"/>
      </w:r>
      <w:r w:rsidR="0025275A" w:rsidRPr="00CE458C">
        <w:rPr>
          <w:rFonts w:ascii="Angsana New" w:hAnsi="Angsana New" w:cs="Angsana New"/>
          <w:sz w:val="30"/>
          <w:szCs w:val="30"/>
          <w:cs/>
          <w:lang w:bidi="th-TH"/>
        </w:rPr>
        <w:lastRenderedPageBreak/>
        <w:t>หมายเหตุประกอบงบ</w:t>
      </w:r>
      <w:r w:rsidR="0025275A" w:rsidRPr="00B143EC">
        <w:rPr>
          <w:rFonts w:ascii="Angsana New" w:hAnsi="Angsana New" w:cs="Angsana New"/>
          <w:sz w:val="30"/>
          <w:szCs w:val="30"/>
          <w:cs/>
          <w:lang w:bidi="th-TH"/>
        </w:rPr>
        <w:t>การเงินเป็น</w:t>
      </w:r>
      <w:r w:rsidR="0025275A" w:rsidRPr="00CE458C">
        <w:rPr>
          <w:rFonts w:ascii="Angsana New" w:hAnsi="Angsana New" w:cs="Angsana New"/>
          <w:sz w:val="30"/>
          <w:szCs w:val="30"/>
          <w:cs/>
          <w:lang w:bidi="th-TH"/>
        </w:rPr>
        <w:t>ส่วนหนึ่งของงบการเงิน</w:t>
      </w:r>
      <w:r w:rsidR="004B6B6A" w:rsidRPr="00CE458C">
        <w:rPr>
          <w:rFonts w:ascii="Angsana New" w:hAnsi="Angsana New" w:cs="Angsana New"/>
          <w:sz w:val="30"/>
          <w:szCs w:val="30"/>
          <w:cs/>
          <w:lang w:bidi="th-TH"/>
        </w:rPr>
        <w:t>ระหว่างกาล</w:t>
      </w:r>
      <w:r w:rsidR="0025275A" w:rsidRPr="00CE458C">
        <w:rPr>
          <w:rFonts w:ascii="Angsana New" w:hAnsi="Angsana New" w:cs="Angsana New"/>
          <w:sz w:val="30"/>
          <w:szCs w:val="30"/>
          <w:cs/>
          <w:lang w:bidi="th-TH"/>
        </w:rPr>
        <w:t>นี้</w:t>
      </w:r>
    </w:p>
    <w:p w14:paraId="3F0667E7" w14:textId="77777777" w:rsidR="0025275A" w:rsidRPr="005E7C9A" w:rsidRDefault="0025275A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</w:p>
    <w:p w14:paraId="73CCCE00" w14:textId="76BA2822" w:rsidR="0025275A" w:rsidRPr="00290012" w:rsidRDefault="004B6B6A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CE458C">
        <w:rPr>
          <w:rFonts w:ascii="Angsana New" w:hAnsi="Angsana New"/>
          <w:sz w:val="30"/>
          <w:szCs w:val="30"/>
          <w:cs/>
        </w:rPr>
        <w:tab/>
      </w:r>
      <w:r w:rsidR="0025275A" w:rsidRPr="00CE458C">
        <w:rPr>
          <w:rFonts w:ascii="Angsana New" w:hAnsi="Angsana New"/>
          <w:sz w:val="30"/>
          <w:szCs w:val="30"/>
          <w:cs/>
        </w:rPr>
        <w:t>งบการเงิน</w:t>
      </w:r>
      <w:r w:rsidRPr="00CE458C">
        <w:rPr>
          <w:rFonts w:ascii="Angsana New" w:hAnsi="Angsana New"/>
          <w:sz w:val="30"/>
          <w:szCs w:val="30"/>
          <w:cs/>
        </w:rPr>
        <w:t>ระหว่างกาล</w:t>
      </w:r>
      <w:r w:rsidR="0049566A" w:rsidRPr="00CE458C">
        <w:rPr>
          <w:rFonts w:ascii="Angsana New" w:hAnsi="Angsana New"/>
          <w:sz w:val="30"/>
          <w:szCs w:val="30"/>
          <w:cs/>
        </w:rPr>
        <w:t>นี้</w:t>
      </w:r>
      <w:r w:rsidR="0025275A" w:rsidRPr="00CE458C">
        <w:rPr>
          <w:rFonts w:ascii="Angsana New" w:hAnsi="Angsana New"/>
          <w:sz w:val="30"/>
          <w:szCs w:val="30"/>
          <w:cs/>
        </w:rPr>
        <w:t>ได้รับอนุมั</w:t>
      </w:r>
      <w:r w:rsidR="006322AD" w:rsidRPr="00CE458C">
        <w:rPr>
          <w:rFonts w:ascii="Angsana New" w:hAnsi="Angsana New"/>
          <w:sz w:val="30"/>
          <w:szCs w:val="30"/>
          <w:cs/>
        </w:rPr>
        <w:t>ติ</w:t>
      </w:r>
      <w:r w:rsidR="00C67B97" w:rsidRPr="00CE458C">
        <w:rPr>
          <w:rFonts w:ascii="Angsana New" w:hAnsi="Angsana New"/>
          <w:sz w:val="30"/>
          <w:szCs w:val="30"/>
          <w:cs/>
        </w:rPr>
        <w:t>ให้ออกงบการเงิน</w:t>
      </w:r>
      <w:r w:rsidR="006322AD" w:rsidRPr="00CE458C">
        <w:rPr>
          <w:rFonts w:ascii="Angsana New" w:hAnsi="Angsana New"/>
          <w:sz w:val="30"/>
          <w:szCs w:val="30"/>
          <w:cs/>
        </w:rPr>
        <w:t>จาก</w:t>
      </w:r>
      <w:r w:rsidR="003D3556" w:rsidRPr="00CE458C">
        <w:rPr>
          <w:rFonts w:ascii="Angsana New" w:hAnsi="Angsana New"/>
          <w:sz w:val="30"/>
          <w:szCs w:val="30"/>
          <w:cs/>
        </w:rPr>
        <w:t>คณะ</w:t>
      </w:r>
      <w:r w:rsidR="006322AD" w:rsidRPr="00CE458C">
        <w:rPr>
          <w:rFonts w:ascii="Angsana New" w:hAnsi="Angsana New"/>
          <w:sz w:val="30"/>
          <w:szCs w:val="30"/>
          <w:cs/>
        </w:rPr>
        <w:t>กรรมการเมื่อ</w:t>
      </w:r>
      <w:r w:rsidR="00C67B97" w:rsidRPr="00571C05">
        <w:rPr>
          <w:rFonts w:ascii="Angsana New" w:hAnsi="Angsana New"/>
          <w:sz w:val="30"/>
          <w:szCs w:val="30"/>
          <w:cs/>
        </w:rPr>
        <w:t>วันที่</w:t>
      </w:r>
      <w:r w:rsidR="00BC416F">
        <w:rPr>
          <w:rFonts w:ascii="Angsana New" w:hAnsi="Angsana New"/>
          <w:sz w:val="30"/>
          <w:szCs w:val="30"/>
        </w:rPr>
        <w:t xml:space="preserve"> </w:t>
      </w:r>
      <w:r w:rsidR="008F44AF">
        <w:rPr>
          <w:rFonts w:ascii="Angsana New" w:hAnsi="Angsana New"/>
          <w:sz w:val="30"/>
          <w:szCs w:val="30"/>
        </w:rPr>
        <w:t>13</w:t>
      </w:r>
      <w:r w:rsidR="00A053A8">
        <w:rPr>
          <w:rFonts w:ascii="Angsana New" w:hAnsi="Angsana New"/>
          <w:sz w:val="30"/>
          <w:szCs w:val="30"/>
        </w:rPr>
        <w:t xml:space="preserve"> </w:t>
      </w:r>
      <w:r w:rsidR="00A053A8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="007A682A" w:rsidRPr="007A682A">
        <w:rPr>
          <w:rFonts w:ascii="Angsana New" w:hAnsi="Angsana New"/>
          <w:sz w:val="30"/>
          <w:szCs w:val="30"/>
        </w:rPr>
        <w:t>256</w:t>
      </w:r>
      <w:r w:rsidR="00A053A8">
        <w:rPr>
          <w:rFonts w:ascii="Angsana New" w:hAnsi="Angsana New"/>
          <w:sz w:val="30"/>
          <w:szCs w:val="30"/>
        </w:rPr>
        <w:t>9</w:t>
      </w:r>
    </w:p>
    <w:p w14:paraId="6590F54D" w14:textId="1979AF84" w:rsidR="006E3AE4" w:rsidRPr="00CE458C" w:rsidRDefault="006E3AE4" w:rsidP="002844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</w:p>
    <w:p w14:paraId="403CACBB" w14:textId="2B3B1FF8" w:rsidR="006E3AE4" w:rsidRPr="00826D86" w:rsidRDefault="006E3AE4" w:rsidP="00826D86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826D86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เกณฑ์การจัดทำงบการเงินระหว่างกาล</w:t>
      </w:r>
    </w:p>
    <w:p w14:paraId="5FDDAAA3" w14:textId="77777777" w:rsidR="001001BD" w:rsidRPr="005E7C9A" w:rsidRDefault="001001BD" w:rsidP="007B671E">
      <w:pPr>
        <w:pStyle w:val="Heading8"/>
        <w:spacing w:line="240" w:lineRule="auto"/>
        <w:ind w:left="567" w:right="0" w:hanging="567"/>
        <w:jc w:val="thaiDistribute"/>
        <w:rPr>
          <w:rFonts w:ascii="Angsana New" w:hAnsi="Angsana New" w:cs="Angsana New"/>
          <w:sz w:val="30"/>
          <w:szCs w:val="30"/>
        </w:rPr>
      </w:pPr>
    </w:p>
    <w:p w14:paraId="7D1C3A16" w14:textId="1F8E645C" w:rsidR="002944FB" w:rsidRDefault="00F54BC7" w:rsidP="00110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F54BC7">
        <w:rPr>
          <w:rFonts w:ascii="Angsana New" w:hAnsi="Angsana New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>
        <w:rPr>
          <w:rFonts w:ascii="Angsana New" w:hAnsi="Angsana New"/>
          <w:sz w:val="30"/>
          <w:szCs w:val="30"/>
        </w:rPr>
        <w:t xml:space="preserve">  </w:t>
      </w:r>
      <w:r w:rsidRPr="00F54BC7">
        <w:rPr>
          <w:rFonts w:ascii="Angsana New" w:hAnsi="Angsana New"/>
          <w:spacing w:val="-6"/>
          <w:sz w:val="30"/>
          <w:szCs w:val="30"/>
          <w:cs/>
        </w:rPr>
        <w:t>หมายเหตุประกอบงบการเงินระหว่างกาลในรูปแบบย่อ (“งบการเงินระหว่างกาล”) ตามมาตรฐานการบัญชี ฉบับที่</w:t>
      </w:r>
      <w:r w:rsidRPr="00F54BC7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7A682A" w:rsidRPr="007A682A">
        <w:rPr>
          <w:rFonts w:ascii="Angsana New" w:hAnsi="Angsana New"/>
          <w:spacing w:val="-6"/>
          <w:sz w:val="30"/>
          <w:szCs w:val="30"/>
        </w:rPr>
        <w:t>34</w:t>
      </w:r>
      <w:r w:rsidRPr="00F54BC7">
        <w:rPr>
          <w:rFonts w:ascii="Angsana New" w:hAnsi="Angsana New"/>
          <w:sz w:val="30"/>
          <w:szCs w:val="30"/>
          <w:cs/>
        </w:rPr>
        <w:t xml:space="preserve"> เรื่อง </w:t>
      </w:r>
      <w:r w:rsidRPr="00F54BC7">
        <w:rPr>
          <w:rFonts w:ascii="Angsana New" w:hAnsi="Angsana New"/>
          <w:i/>
          <w:iCs/>
          <w:sz w:val="30"/>
          <w:szCs w:val="30"/>
          <w:cs/>
        </w:rPr>
        <w:t>การรายงานทางการเงินระหว่างกาล</w:t>
      </w:r>
      <w:r>
        <w:rPr>
          <w:rFonts w:ascii="Angsana New" w:hAnsi="Angsana New"/>
          <w:sz w:val="30"/>
          <w:szCs w:val="30"/>
        </w:rPr>
        <w:t xml:space="preserve"> </w:t>
      </w:r>
      <w:r w:rsidRPr="00F54BC7">
        <w:rPr>
          <w:rFonts w:ascii="Angsana New" w:hAnsi="Angsana New"/>
          <w:sz w:val="30"/>
          <w:szCs w:val="30"/>
          <w:cs/>
        </w:rPr>
        <w:t xml:space="preserve">รวมถึงแนวปฏิบัติทางการบัญชีที่ประกาศใช้โดยสภาวิชาชีพบัญชีฯ </w:t>
      </w:r>
      <w:r w:rsidRPr="003C7C4A">
        <w:rPr>
          <w:rFonts w:ascii="Angsana New" w:hAnsi="Angsana New"/>
          <w:spacing w:val="-6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F54BC7">
        <w:rPr>
          <w:rFonts w:ascii="Angsana New" w:hAnsi="Angsana New"/>
          <w:spacing w:val="-6"/>
          <w:sz w:val="30"/>
          <w:szCs w:val="30"/>
          <w:cs/>
        </w:rPr>
        <w:t xml:space="preserve"> โดยงบการเงินระหว่างกาลนี้</w:t>
      </w:r>
      <w:r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F54BC7">
        <w:rPr>
          <w:rFonts w:ascii="Angsana New" w:hAnsi="Angsana New"/>
          <w:spacing w:val="-6"/>
          <w:sz w:val="30"/>
          <w:szCs w:val="30"/>
          <w:cs/>
        </w:rPr>
        <w:t>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</w:t>
      </w:r>
      <w:r>
        <w:rPr>
          <w:rFonts w:ascii="Angsana New" w:hAnsi="Angsana New" w:hint="cs"/>
          <w:spacing w:val="-6"/>
          <w:sz w:val="30"/>
          <w:szCs w:val="30"/>
          <w:cs/>
        </w:rPr>
        <w:t xml:space="preserve">  </w:t>
      </w:r>
      <w:r w:rsidRPr="00F54BC7">
        <w:rPr>
          <w:rFonts w:ascii="Angsana New" w:hAnsi="Angsana New"/>
          <w:sz w:val="30"/>
          <w:szCs w:val="30"/>
          <w:cs/>
        </w:rPr>
        <w:t>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</w:t>
      </w:r>
      <w:r>
        <w:rPr>
          <w:rFonts w:ascii="Angsana New" w:hAnsi="Angsana New" w:hint="cs"/>
          <w:sz w:val="30"/>
          <w:szCs w:val="30"/>
          <w:cs/>
        </w:rPr>
        <w:t xml:space="preserve">    </w:t>
      </w:r>
      <w:r w:rsidRPr="00F54BC7">
        <w:rPr>
          <w:rFonts w:ascii="Angsana New" w:hAnsi="Angsana New"/>
          <w:sz w:val="30"/>
          <w:szCs w:val="30"/>
          <w:cs/>
        </w:rPr>
        <w:t>บริษัทย่อยสำหรับปีสิ้นสุดวันที่</w:t>
      </w:r>
      <w:r>
        <w:rPr>
          <w:rFonts w:ascii="Angsana New" w:hAnsi="Angsana New"/>
          <w:sz w:val="30"/>
          <w:szCs w:val="30"/>
        </w:rPr>
        <w:t xml:space="preserve"> </w:t>
      </w:r>
      <w:r w:rsidR="007A682A" w:rsidRPr="007A682A"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/>
          <w:sz w:val="30"/>
          <w:szCs w:val="30"/>
        </w:rPr>
        <w:t xml:space="preserve"> </w:t>
      </w:r>
      <w:r w:rsidRPr="00F54BC7">
        <w:rPr>
          <w:rFonts w:ascii="Angsana New" w:hAnsi="Angsana New"/>
          <w:sz w:val="30"/>
          <w:szCs w:val="30"/>
          <w:cs/>
        </w:rPr>
        <w:t>ธันวาคม</w:t>
      </w:r>
      <w:r>
        <w:rPr>
          <w:rFonts w:ascii="Angsana New" w:hAnsi="Angsana New"/>
          <w:sz w:val="30"/>
          <w:szCs w:val="30"/>
        </w:rPr>
        <w:t xml:space="preserve"> </w:t>
      </w:r>
      <w:r w:rsidR="007A682A" w:rsidRPr="007A682A">
        <w:rPr>
          <w:rFonts w:ascii="Angsana New" w:hAnsi="Angsana New"/>
          <w:sz w:val="30"/>
          <w:szCs w:val="30"/>
        </w:rPr>
        <w:t>256</w:t>
      </w:r>
      <w:r w:rsidR="00A053A8">
        <w:rPr>
          <w:rFonts w:ascii="Angsana New" w:hAnsi="Angsana New"/>
          <w:sz w:val="30"/>
          <w:szCs w:val="30"/>
        </w:rPr>
        <w:t>8</w:t>
      </w:r>
    </w:p>
    <w:p w14:paraId="7668B4FB" w14:textId="77777777" w:rsidR="00F82A24" w:rsidRPr="00D504D5" w:rsidRDefault="00613542" w:rsidP="00CA3C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pacing w:val="-2"/>
          <w:sz w:val="24"/>
          <w:szCs w:val="24"/>
        </w:rPr>
      </w:pPr>
      <w:r w:rsidRPr="00CE458C">
        <w:rPr>
          <w:rFonts w:ascii="Angsana New" w:hAnsi="Angsana New"/>
          <w:spacing w:val="-2"/>
          <w:sz w:val="30"/>
          <w:szCs w:val="30"/>
        </w:rPr>
        <w:tab/>
      </w:r>
    </w:p>
    <w:p w14:paraId="17F448B3" w14:textId="6929876F" w:rsidR="00507DDD" w:rsidRPr="00FB45A7" w:rsidRDefault="00634DE6" w:rsidP="00FB45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634DE6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</w:t>
      </w:r>
      <w:r w:rsidR="00562F15">
        <w:rPr>
          <w:rFonts w:ascii="Angsana New" w:hAnsi="Angsana New" w:hint="cs"/>
          <w:sz w:val="30"/>
          <w:szCs w:val="30"/>
          <w:cs/>
        </w:rPr>
        <w:t xml:space="preserve"> </w:t>
      </w:r>
      <w:r w:rsidRPr="00634DE6">
        <w:rPr>
          <w:rFonts w:ascii="Angsana New" w:hAnsi="Angsana New"/>
          <w:sz w:val="30"/>
          <w:szCs w:val="30"/>
          <w:cs/>
        </w:rPr>
        <w:t>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นโยบายการบัญชีวิธีการคำนวณ</w:t>
      </w:r>
      <w:r w:rsidR="001104F2">
        <w:rPr>
          <w:rFonts w:ascii="Angsana New" w:hAnsi="Angsana New" w:hint="cs"/>
          <w:sz w:val="30"/>
          <w:szCs w:val="30"/>
          <w:cs/>
        </w:rPr>
        <w:t xml:space="preserve"> </w:t>
      </w:r>
      <w:r w:rsidRPr="00634DE6">
        <w:rPr>
          <w:rFonts w:ascii="Angsana New" w:hAnsi="Angsana New"/>
          <w:sz w:val="30"/>
          <w:szCs w:val="30"/>
          <w:cs/>
        </w:rPr>
        <w:t>และแหล่งข้อมูลสำคัญที่ใช้ในการประมาณการอาจมีความไม่แน่นอนนั้นไม่แตกต่างจากที่ได้</w:t>
      </w:r>
      <w:r w:rsidR="003139FB">
        <w:rPr>
          <w:rFonts w:ascii="Angsana New" w:hAnsi="Angsana New" w:hint="cs"/>
          <w:sz w:val="30"/>
          <w:szCs w:val="30"/>
          <w:cs/>
        </w:rPr>
        <w:t xml:space="preserve">  </w:t>
      </w:r>
      <w:r w:rsidRPr="00507DDD">
        <w:rPr>
          <w:rFonts w:ascii="Angsana New" w:hAnsi="Angsana New"/>
          <w:sz w:val="30"/>
          <w:szCs w:val="30"/>
          <w:cs/>
        </w:rPr>
        <w:t>อธิบายไว้ในงบการเงินสำหรับปีสิ้นสุดวันที่</w:t>
      </w:r>
      <w:r w:rsidRPr="00507DDD">
        <w:rPr>
          <w:rFonts w:ascii="Angsana New" w:hAnsi="Angsana New"/>
          <w:sz w:val="30"/>
          <w:szCs w:val="30"/>
        </w:rPr>
        <w:t xml:space="preserve"> </w:t>
      </w:r>
      <w:r w:rsidR="007A682A" w:rsidRPr="007A682A">
        <w:rPr>
          <w:rFonts w:ascii="Angsana New" w:hAnsi="Angsana New"/>
          <w:sz w:val="30"/>
          <w:szCs w:val="30"/>
        </w:rPr>
        <w:t>31</w:t>
      </w:r>
      <w:r w:rsidRPr="00507DDD">
        <w:rPr>
          <w:rFonts w:ascii="Angsana New" w:hAnsi="Angsana New"/>
          <w:sz w:val="30"/>
          <w:szCs w:val="30"/>
        </w:rPr>
        <w:t xml:space="preserve"> </w:t>
      </w:r>
      <w:r w:rsidRPr="00507DDD">
        <w:rPr>
          <w:rFonts w:ascii="Angsana New" w:hAnsi="Angsana New"/>
          <w:sz w:val="30"/>
          <w:szCs w:val="30"/>
          <w:cs/>
        </w:rPr>
        <w:t>ธันวาคม</w:t>
      </w:r>
      <w:r w:rsidRPr="00507DDD">
        <w:rPr>
          <w:rFonts w:ascii="Angsana New" w:hAnsi="Angsana New"/>
          <w:sz w:val="30"/>
          <w:szCs w:val="30"/>
        </w:rPr>
        <w:t xml:space="preserve"> </w:t>
      </w:r>
      <w:r w:rsidR="007A682A" w:rsidRPr="007A682A">
        <w:rPr>
          <w:rFonts w:ascii="Angsana New" w:hAnsi="Angsana New"/>
          <w:sz w:val="30"/>
          <w:szCs w:val="30"/>
        </w:rPr>
        <w:t>256</w:t>
      </w:r>
      <w:r w:rsidR="00A053A8">
        <w:rPr>
          <w:rFonts w:ascii="Angsana New" w:hAnsi="Angsana New"/>
          <w:sz w:val="30"/>
          <w:szCs w:val="30"/>
        </w:rPr>
        <w:t>8</w:t>
      </w:r>
    </w:p>
    <w:p w14:paraId="7C3C004E" w14:textId="77777777" w:rsidR="001104F2" w:rsidRPr="00D37961" w:rsidRDefault="001104F2" w:rsidP="000773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</w:p>
    <w:p w14:paraId="141E6E36" w14:textId="31363C11" w:rsidR="00583715" w:rsidRDefault="00F96459" w:rsidP="00BC31C5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CE458C">
        <w:rPr>
          <w:rFonts w:ascii="Angsana New" w:hAnsi="Angsana New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2ACD1393" w14:textId="77777777" w:rsidR="00BC31C5" w:rsidRPr="00BC31C5" w:rsidRDefault="00BC31C5" w:rsidP="00BC31C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</w:p>
    <w:tbl>
      <w:tblPr>
        <w:tblW w:w="929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080"/>
        <w:gridCol w:w="279"/>
        <w:gridCol w:w="1082"/>
        <w:gridCol w:w="270"/>
        <w:gridCol w:w="1087"/>
        <w:gridCol w:w="270"/>
        <w:gridCol w:w="1084"/>
      </w:tblGrid>
      <w:tr w:rsidR="0081285E" w:rsidRPr="00B43BC0" w14:paraId="1F80282E" w14:textId="77777777" w:rsidTr="00525195">
        <w:trPr>
          <w:trHeight w:hRule="exact" w:val="374"/>
          <w:tblHeader/>
        </w:trPr>
        <w:tc>
          <w:tcPr>
            <w:tcW w:w="4140" w:type="dxa"/>
          </w:tcPr>
          <w:p w14:paraId="0E74EC52" w14:textId="77777777" w:rsidR="0081285E" w:rsidRPr="006B2B25" w:rsidRDefault="0081285E" w:rsidP="00525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41" w:type="dxa"/>
            <w:gridSpan w:val="3"/>
          </w:tcPr>
          <w:p w14:paraId="369AD045" w14:textId="77777777" w:rsidR="0081285E" w:rsidRPr="006B2B25" w:rsidRDefault="0081285E" w:rsidP="00525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2B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C34AFAB" w14:textId="77777777" w:rsidR="0081285E" w:rsidRPr="006B2B25" w:rsidRDefault="0081285E" w:rsidP="00525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41" w:type="dxa"/>
            <w:gridSpan w:val="3"/>
          </w:tcPr>
          <w:p w14:paraId="3C4433B3" w14:textId="77777777" w:rsidR="0081285E" w:rsidRPr="006B2B25" w:rsidRDefault="0081285E" w:rsidP="00525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2B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5530D" w:rsidRPr="00B43BC0" w14:paraId="639CDDE9" w14:textId="77777777" w:rsidTr="00525195">
        <w:trPr>
          <w:trHeight w:hRule="exact" w:val="374"/>
          <w:tblHeader/>
        </w:trPr>
        <w:tc>
          <w:tcPr>
            <w:tcW w:w="4140" w:type="dxa"/>
          </w:tcPr>
          <w:p w14:paraId="12923180" w14:textId="6B0F5BC9" w:rsidR="0075530D" w:rsidRPr="006B2B25" w:rsidRDefault="0075530D" w:rsidP="00755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B2B2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6B2B2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997B1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080" w:type="dxa"/>
          </w:tcPr>
          <w:p w14:paraId="0D81A53D" w14:textId="1F4423D7" w:rsidR="0075530D" w:rsidRPr="009B2250" w:rsidRDefault="0075530D" w:rsidP="00755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2250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279" w:type="dxa"/>
          </w:tcPr>
          <w:p w14:paraId="41ACCF4E" w14:textId="77777777" w:rsidR="0075530D" w:rsidRPr="009B2250" w:rsidRDefault="0075530D" w:rsidP="00755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1D99BB61" w14:textId="52337C36" w:rsidR="0075530D" w:rsidRPr="009B2250" w:rsidRDefault="0075530D" w:rsidP="00755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2250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2DB63C20" w14:textId="77777777" w:rsidR="0075530D" w:rsidRPr="009B2250" w:rsidRDefault="0075530D" w:rsidP="00755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14:paraId="432D60D4" w14:textId="377862EB" w:rsidR="0075530D" w:rsidRPr="009B2250" w:rsidRDefault="0075530D" w:rsidP="00755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2250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270" w:type="dxa"/>
          </w:tcPr>
          <w:p w14:paraId="3EE8909D" w14:textId="77777777" w:rsidR="0075530D" w:rsidRPr="009B2250" w:rsidRDefault="0075530D" w:rsidP="00755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7B00AA94" w14:textId="26B14DAB" w:rsidR="0075530D" w:rsidRPr="009B2250" w:rsidRDefault="0075530D" w:rsidP="00755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2250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81285E" w:rsidRPr="00B43BC0" w14:paraId="0ED4FE5D" w14:textId="77777777" w:rsidTr="00525195">
        <w:trPr>
          <w:tblHeader/>
        </w:trPr>
        <w:tc>
          <w:tcPr>
            <w:tcW w:w="4140" w:type="dxa"/>
          </w:tcPr>
          <w:p w14:paraId="13FA0E16" w14:textId="77777777" w:rsidR="0081285E" w:rsidRPr="00495DFC" w:rsidRDefault="0081285E" w:rsidP="00525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52" w:type="dxa"/>
            <w:gridSpan w:val="7"/>
          </w:tcPr>
          <w:p w14:paraId="7AFB1EAE" w14:textId="77777777" w:rsidR="0081285E" w:rsidRPr="00495DFC" w:rsidRDefault="0081285E" w:rsidP="00525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95DF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1285E" w:rsidRPr="00B43BC0" w14:paraId="1B94FAD0" w14:textId="77777777" w:rsidTr="00525195">
        <w:tc>
          <w:tcPr>
            <w:tcW w:w="4140" w:type="dxa"/>
          </w:tcPr>
          <w:p w14:paraId="1C2EE0B9" w14:textId="77777777" w:rsidR="0081285E" w:rsidRPr="00C551BB" w:rsidRDefault="0081285E" w:rsidP="00525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51B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4D6FCFC1" w14:textId="77777777" w:rsidR="0081285E" w:rsidRPr="00C551BB" w:rsidRDefault="0081285E" w:rsidP="00525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558201F1" w14:textId="77777777" w:rsidR="0081285E" w:rsidRPr="00C551BB" w:rsidRDefault="0081285E" w:rsidP="00525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77916ACA" w14:textId="77777777" w:rsidR="0081285E" w:rsidRPr="00C551BB" w:rsidRDefault="0081285E" w:rsidP="00525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0BACB55" w14:textId="77777777" w:rsidR="0081285E" w:rsidRPr="00C551BB" w:rsidRDefault="0081285E" w:rsidP="00525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14:paraId="391750C6" w14:textId="77777777" w:rsidR="0081285E" w:rsidRPr="00C551BB" w:rsidRDefault="0081285E" w:rsidP="00525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E828E0D" w14:textId="77777777" w:rsidR="0081285E" w:rsidRPr="00C551BB" w:rsidRDefault="0081285E" w:rsidP="00525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01906590" w14:textId="77777777" w:rsidR="0081285E" w:rsidRPr="00C551BB" w:rsidRDefault="0081285E" w:rsidP="00525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12B7A" w:rsidRPr="00B43BC0" w14:paraId="284C1FC4" w14:textId="77777777" w:rsidTr="00525195">
        <w:tc>
          <w:tcPr>
            <w:tcW w:w="4140" w:type="dxa"/>
          </w:tcPr>
          <w:p w14:paraId="3D66CB91" w14:textId="77777777" w:rsidR="00212B7A" w:rsidRPr="00C551BB" w:rsidRDefault="00212B7A" w:rsidP="00212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551BB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080" w:type="dxa"/>
          </w:tcPr>
          <w:p w14:paraId="2B9C3C07" w14:textId="5775D8F6" w:rsidR="00212B7A" w:rsidRPr="00C551BB" w:rsidRDefault="00212B7A" w:rsidP="00212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551B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23B79922" w14:textId="77777777" w:rsidR="00212B7A" w:rsidRPr="00C551BB" w:rsidRDefault="00212B7A" w:rsidP="00212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557A76DB" w14:textId="151FB197" w:rsidR="00212B7A" w:rsidRPr="00C551BB" w:rsidRDefault="00212B7A" w:rsidP="00212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551B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62E90AA" w14:textId="77777777" w:rsidR="00212B7A" w:rsidRPr="00C551BB" w:rsidRDefault="00212B7A" w:rsidP="00212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14:paraId="5370B32E" w14:textId="452F4F5C" w:rsidR="00212B7A" w:rsidRPr="003A5570" w:rsidRDefault="00212B7A" w:rsidP="00212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212B7A">
              <w:rPr>
                <w:rFonts w:ascii="Angsana New" w:hAnsi="Angsana New"/>
                <w:sz w:val="30"/>
                <w:szCs w:val="30"/>
              </w:rPr>
              <w:t>83,343</w:t>
            </w:r>
          </w:p>
        </w:tc>
        <w:tc>
          <w:tcPr>
            <w:tcW w:w="270" w:type="dxa"/>
          </w:tcPr>
          <w:p w14:paraId="2596DB5B" w14:textId="77777777" w:rsidR="00212B7A" w:rsidRPr="00C551BB" w:rsidRDefault="00212B7A" w:rsidP="00212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2769FE43" w14:textId="46D9F179" w:rsidR="00212B7A" w:rsidRPr="00C551BB" w:rsidRDefault="00212B7A" w:rsidP="00212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DB6C1F">
              <w:rPr>
                <w:rFonts w:ascii="Angsana New" w:hAnsi="Angsana New"/>
                <w:sz w:val="30"/>
                <w:szCs w:val="30"/>
              </w:rPr>
              <w:t>99,601</w:t>
            </w:r>
          </w:p>
        </w:tc>
      </w:tr>
      <w:tr w:rsidR="00212B7A" w:rsidRPr="00B43BC0" w14:paraId="5B61500B" w14:textId="77777777" w:rsidTr="00525195">
        <w:tc>
          <w:tcPr>
            <w:tcW w:w="4140" w:type="dxa"/>
          </w:tcPr>
          <w:p w14:paraId="5458EDD9" w14:textId="77777777" w:rsidR="00212B7A" w:rsidRPr="00C551BB" w:rsidRDefault="00212B7A" w:rsidP="00212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841BA9">
              <w:rPr>
                <w:rFonts w:ascii="Angsana New" w:hAnsi="Angsana New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080" w:type="dxa"/>
          </w:tcPr>
          <w:p w14:paraId="72A98EE5" w14:textId="34C7EDD6" w:rsidR="00212B7A" w:rsidRPr="00C551BB" w:rsidRDefault="00212B7A" w:rsidP="00212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551B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6DDBEB10" w14:textId="77777777" w:rsidR="00212B7A" w:rsidRPr="00C551BB" w:rsidRDefault="00212B7A" w:rsidP="00212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28D5B907" w14:textId="43F27DA4" w:rsidR="00212B7A" w:rsidRPr="00C551BB" w:rsidRDefault="00212B7A" w:rsidP="00212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551B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A2810E5" w14:textId="77777777" w:rsidR="00212B7A" w:rsidRPr="00C551BB" w:rsidRDefault="00212B7A" w:rsidP="00212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14:paraId="5E1CE261" w14:textId="2879E1CF" w:rsidR="00212B7A" w:rsidRPr="003A5570" w:rsidRDefault="00212B7A" w:rsidP="00212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212B7A">
              <w:rPr>
                <w:rFonts w:ascii="Angsana New" w:hAnsi="Angsana New"/>
                <w:sz w:val="30"/>
                <w:szCs w:val="30"/>
              </w:rPr>
              <w:t>4,496</w:t>
            </w:r>
          </w:p>
        </w:tc>
        <w:tc>
          <w:tcPr>
            <w:tcW w:w="270" w:type="dxa"/>
          </w:tcPr>
          <w:p w14:paraId="15257E21" w14:textId="77777777" w:rsidR="00212B7A" w:rsidRPr="00C551BB" w:rsidRDefault="00212B7A" w:rsidP="00212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5A647820" w14:textId="6DA738D3" w:rsidR="00212B7A" w:rsidRPr="00C551BB" w:rsidRDefault="00212B7A" w:rsidP="00212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DB6C1F">
              <w:rPr>
                <w:rFonts w:ascii="Angsana New" w:hAnsi="Angsana New"/>
                <w:sz w:val="30"/>
                <w:szCs w:val="30"/>
              </w:rPr>
              <w:t>3,488</w:t>
            </w:r>
          </w:p>
        </w:tc>
      </w:tr>
      <w:tr w:rsidR="00212B7A" w:rsidRPr="00B43BC0" w14:paraId="041C51DF" w14:textId="77777777" w:rsidTr="00525195">
        <w:tc>
          <w:tcPr>
            <w:tcW w:w="4140" w:type="dxa"/>
          </w:tcPr>
          <w:p w14:paraId="3F48AFD4" w14:textId="77777777" w:rsidR="00212B7A" w:rsidRPr="00C551BB" w:rsidRDefault="00212B7A" w:rsidP="00212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551BB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628E3F31" w14:textId="74FBF897" w:rsidR="00212B7A" w:rsidRPr="00C551BB" w:rsidRDefault="00212B7A" w:rsidP="00212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551B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061B1937" w14:textId="77777777" w:rsidR="00212B7A" w:rsidRPr="00C551BB" w:rsidRDefault="00212B7A" w:rsidP="00212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58A3015C" w14:textId="48CAD0DF" w:rsidR="00212B7A" w:rsidRPr="00C551BB" w:rsidRDefault="00212B7A" w:rsidP="00212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551B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07810F9" w14:textId="77777777" w:rsidR="00212B7A" w:rsidRPr="00C551BB" w:rsidRDefault="00212B7A" w:rsidP="00212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14:paraId="192FDF2D" w14:textId="66687444" w:rsidR="00212B7A" w:rsidRPr="003A5570" w:rsidRDefault="00212B7A" w:rsidP="00212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212B7A">
              <w:rPr>
                <w:rFonts w:ascii="Angsana New" w:hAnsi="Angsana New"/>
                <w:sz w:val="30"/>
                <w:szCs w:val="30"/>
              </w:rPr>
              <w:t>18,963</w:t>
            </w:r>
          </w:p>
        </w:tc>
        <w:tc>
          <w:tcPr>
            <w:tcW w:w="270" w:type="dxa"/>
          </w:tcPr>
          <w:p w14:paraId="5C917619" w14:textId="77777777" w:rsidR="00212B7A" w:rsidRPr="00C551BB" w:rsidRDefault="00212B7A" w:rsidP="00212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536C7DA0" w14:textId="433BEE8A" w:rsidR="00212B7A" w:rsidRPr="00C551BB" w:rsidRDefault="00212B7A" w:rsidP="00212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DB6C1F">
              <w:rPr>
                <w:rFonts w:ascii="Angsana New" w:hAnsi="Angsana New"/>
                <w:sz w:val="30"/>
                <w:szCs w:val="30"/>
              </w:rPr>
              <w:t>6,575</w:t>
            </w:r>
          </w:p>
        </w:tc>
      </w:tr>
      <w:tr w:rsidR="00212B7A" w:rsidRPr="00B43BC0" w14:paraId="6B7B2BA9" w14:textId="77777777" w:rsidTr="00525195">
        <w:tc>
          <w:tcPr>
            <w:tcW w:w="4140" w:type="dxa"/>
          </w:tcPr>
          <w:p w14:paraId="6A76872E" w14:textId="410BC2F6" w:rsidR="00212B7A" w:rsidRPr="00C551BB" w:rsidRDefault="00212B7A" w:rsidP="00212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1080" w:type="dxa"/>
          </w:tcPr>
          <w:p w14:paraId="602CDC95" w14:textId="017CAE7F" w:rsidR="00212B7A" w:rsidRPr="00C551BB" w:rsidRDefault="00212B7A" w:rsidP="00212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551B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3417170C" w14:textId="77777777" w:rsidR="00212B7A" w:rsidRPr="00C551BB" w:rsidRDefault="00212B7A" w:rsidP="00212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74DBF5CE" w14:textId="27BBE21D" w:rsidR="00212B7A" w:rsidRPr="00C551BB" w:rsidRDefault="00212B7A" w:rsidP="00212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551B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571E6DC" w14:textId="77777777" w:rsidR="00212B7A" w:rsidRPr="00C551BB" w:rsidRDefault="00212B7A" w:rsidP="00212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14:paraId="6DB245AF" w14:textId="68623AD8" w:rsidR="00212B7A" w:rsidRPr="00282D70" w:rsidRDefault="00212B7A" w:rsidP="00212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78"/>
              <w:rPr>
                <w:rFonts w:ascii="Angsana New" w:hAnsi="Angsana New"/>
                <w:sz w:val="30"/>
                <w:szCs w:val="30"/>
              </w:rPr>
            </w:pPr>
            <w:r w:rsidRPr="00212B7A">
              <w:rPr>
                <w:rFonts w:ascii="Angsana New" w:hAnsi="Angsana New"/>
                <w:sz w:val="30"/>
                <w:szCs w:val="30"/>
              </w:rPr>
              <w:t>5,135</w:t>
            </w:r>
          </w:p>
        </w:tc>
        <w:tc>
          <w:tcPr>
            <w:tcW w:w="270" w:type="dxa"/>
          </w:tcPr>
          <w:p w14:paraId="6B283A84" w14:textId="77777777" w:rsidR="00212B7A" w:rsidRPr="00C551BB" w:rsidRDefault="00212B7A" w:rsidP="00212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0159C22F" w14:textId="6D3AEF95" w:rsidR="00212B7A" w:rsidRPr="00997B13" w:rsidRDefault="00212B7A" w:rsidP="00212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DB6C1F">
              <w:rPr>
                <w:rFonts w:ascii="Angsana New" w:hAnsi="Angsana New"/>
                <w:sz w:val="30"/>
                <w:szCs w:val="30"/>
              </w:rPr>
              <w:t>3,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193</w:t>
            </w:r>
          </w:p>
        </w:tc>
      </w:tr>
      <w:tr w:rsidR="00212B7A" w:rsidRPr="00B43BC0" w14:paraId="5F8399EB" w14:textId="77777777" w:rsidTr="00525195">
        <w:tc>
          <w:tcPr>
            <w:tcW w:w="4140" w:type="dxa"/>
          </w:tcPr>
          <w:p w14:paraId="4D7D9D52" w14:textId="77777777" w:rsidR="00212B7A" w:rsidRPr="00C551BB" w:rsidRDefault="00212B7A" w:rsidP="00212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551BB">
              <w:rPr>
                <w:rFonts w:ascii="Angsana New" w:hAnsi="Angsana New" w:hint="cs"/>
                <w:sz w:val="30"/>
                <w:szCs w:val="30"/>
                <w:cs/>
              </w:rPr>
              <w:t>ค่าเช่าเวลาโฆษณา</w:t>
            </w:r>
          </w:p>
        </w:tc>
        <w:tc>
          <w:tcPr>
            <w:tcW w:w="1080" w:type="dxa"/>
          </w:tcPr>
          <w:p w14:paraId="67092D4D" w14:textId="273EF882" w:rsidR="00212B7A" w:rsidRPr="00C551BB" w:rsidRDefault="00212B7A" w:rsidP="00212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661BCCFF" w14:textId="77777777" w:rsidR="00212B7A" w:rsidRPr="00C551BB" w:rsidRDefault="00212B7A" w:rsidP="00212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53942D4D" w14:textId="6DDE49F9" w:rsidR="00212B7A" w:rsidRPr="00C551BB" w:rsidRDefault="00212B7A" w:rsidP="00212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69AB491" w14:textId="77777777" w:rsidR="00212B7A" w:rsidRPr="00C551BB" w:rsidRDefault="00212B7A" w:rsidP="00212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14:paraId="280E1776" w14:textId="76D66CD9" w:rsidR="00212B7A" w:rsidRPr="003A5570" w:rsidRDefault="00212B7A" w:rsidP="00212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FA6DC37" w14:textId="77777777" w:rsidR="00212B7A" w:rsidRPr="00C551BB" w:rsidRDefault="00212B7A" w:rsidP="00212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7F5AF55B" w14:textId="090623F7" w:rsidR="00212B7A" w:rsidRPr="00C551BB" w:rsidRDefault="00212B7A" w:rsidP="00212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DB6C1F">
              <w:rPr>
                <w:rFonts w:ascii="Angsana New" w:hAnsi="Angsana New"/>
                <w:sz w:val="30"/>
                <w:szCs w:val="30"/>
              </w:rPr>
              <w:t>1,000</w:t>
            </w:r>
          </w:p>
        </w:tc>
      </w:tr>
      <w:tr w:rsidR="00212B7A" w:rsidRPr="00B43BC0" w14:paraId="39EDE0E5" w14:textId="77777777" w:rsidTr="00525195">
        <w:tc>
          <w:tcPr>
            <w:tcW w:w="4140" w:type="dxa"/>
          </w:tcPr>
          <w:p w14:paraId="56B4C1EF" w14:textId="77777777" w:rsidR="00212B7A" w:rsidRPr="00C551BB" w:rsidRDefault="00212B7A" w:rsidP="00212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80" w:type="dxa"/>
          </w:tcPr>
          <w:p w14:paraId="6F80C770" w14:textId="35D059D0" w:rsidR="00212B7A" w:rsidRPr="00C551BB" w:rsidRDefault="00212B7A" w:rsidP="00212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551B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3A6FF6D1" w14:textId="77777777" w:rsidR="00212B7A" w:rsidRPr="00C551BB" w:rsidRDefault="00212B7A" w:rsidP="00212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745C95C0" w14:textId="2A2BD78E" w:rsidR="00212B7A" w:rsidRPr="00C551BB" w:rsidRDefault="00212B7A" w:rsidP="00212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551B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EE9E12F" w14:textId="77777777" w:rsidR="00212B7A" w:rsidRPr="00C551BB" w:rsidRDefault="00212B7A" w:rsidP="00212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14:paraId="0D709A6C" w14:textId="1004BF51" w:rsidR="00212B7A" w:rsidRPr="00842D38" w:rsidRDefault="00212B7A" w:rsidP="00212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212B7A">
              <w:rPr>
                <w:rFonts w:ascii="Angsana New" w:hAnsi="Angsana New"/>
                <w:sz w:val="30"/>
                <w:szCs w:val="30"/>
              </w:rPr>
              <w:t>2,752</w:t>
            </w:r>
          </w:p>
        </w:tc>
        <w:tc>
          <w:tcPr>
            <w:tcW w:w="270" w:type="dxa"/>
          </w:tcPr>
          <w:p w14:paraId="33E0EC9D" w14:textId="77777777" w:rsidR="00212B7A" w:rsidRPr="00C551BB" w:rsidRDefault="00212B7A" w:rsidP="00212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56E21288" w14:textId="4B9E5F85" w:rsidR="00212B7A" w:rsidRPr="00C551BB" w:rsidRDefault="00212B7A" w:rsidP="00212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  <w:r w:rsidRPr="00DB6C1F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934</w:t>
            </w:r>
          </w:p>
        </w:tc>
      </w:tr>
      <w:tr w:rsidR="00212B7A" w:rsidRPr="00B43BC0" w14:paraId="569BA097" w14:textId="77777777" w:rsidTr="00525195">
        <w:tc>
          <w:tcPr>
            <w:tcW w:w="4140" w:type="dxa"/>
          </w:tcPr>
          <w:p w14:paraId="2F6EAE01" w14:textId="77777777" w:rsidR="00212B7A" w:rsidRPr="007134BE" w:rsidRDefault="00212B7A" w:rsidP="00755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41627AB" w14:textId="77777777" w:rsidR="00212B7A" w:rsidRPr="007134BE" w:rsidRDefault="00212B7A" w:rsidP="00755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20FC93A7" w14:textId="77777777" w:rsidR="00212B7A" w:rsidRPr="007134BE" w:rsidRDefault="00212B7A" w:rsidP="00755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14B940EB" w14:textId="77777777" w:rsidR="00212B7A" w:rsidRPr="007134BE" w:rsidRDefault="00212B7A" w:rsidP="00755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FC2348" w14:textId="77777777" w:rsidR="00212B7A" w:rsidRPr="007134BE" w:rsidRDefault="00212B7A" w:rsidP="00755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14:paraId="60E24590" w14:textId="77777777" w:rsidR="00212B7A" w:rsidRPr="007134BE" w:rsidRDefault="00212B7A" w:rsidP="00755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3939F4B" w14:textId="77777777" w:rsidR="00212B7A" w:rsidRPr="007134BE" w:rsidRDefault="00212B7A" w:rsidP="00755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3152F55C" w14:textId="77777777" w:rsidR="00212B7A" w:rsidRPr="007134BE" w:rsidRDefault="00212B7A" w:rsidP="00755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5530D" w:rsidRPr="00B43BC0" w14:paraId="06AF53FA" w14:textId="77777777" w:rsidTr="00525195">
        <w:tc>
          <w:tcPr>
            <w:tcW w:w="4140" w:type="dxa"/>
          </w:tcPr>
          <w:p w14:paraId="5FB372AD" w14:textId="77777777" w:rsidR="0075530D" w:rsidRPr="007134BE" w:rsidRDefault="0075530D" w:rsidP="00755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134B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บริษัท</w:t>
            </w:r>
            <w:r w:rsidRPr="007134B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ร่วม</w:t>
            </w:r>
          </w:p>
        </w:tc>
        <w:tc>
          <w:tcPr>
            <w:tcW w:w="1080" w:type="dxa"/>
          </w:tcPr>
          <w:p w14:paraId="02432FDE" w14:textId="77777777" w:rsidR="0075530D" w:rsidRPr="007134BE" w:rsidRDefault="0075530D" w:rsidP="00755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66900308" w14:textId="77777777" w:rsidR="0075530D" w:rsidRPr="007134BE" w:rsidRDefault="0075530D" w:rsidP="00755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3DD12A44" w14:textId="77777777" w:rsidR="0075530D" w:rsidRPr="007134BE" w:rsidRDefault="0075530D" w:rsidP="00755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C4F53D0" w14:textId="77777777" w:rsidR="0075530D" w:rsidRPr="007134BE" w:rsidRDefault="0075530D" w:rsidP="00755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14:paraId="2A4F15A0" w14:textId="77777777" w:rsidR="0075530D" w:rsidRPr="007134BE" w:rsidRDefault="0075530D" w:rsidP="00755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6FD6468" w14:textId="77777777" w:rsidR="0075530D" w:rsidRPr="007134BE" w:rsidRDefault="0075530D" w:rsidP="00755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3201B5FC" w14:textId="77777777" w:rsidR="0075530D" w:rsidRPr="007134BE" w:rsidRDefault="0075530D" w:rsidP="00755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941CD" w:rsidRPr="00B43BC0" w14:paraId="7CF32CEE" w14:textId="77777777" w:rsidTr="00525195">
        <w:tc>
          <w:tcPr>
            <w:tcW w:w="4140" w:type="dxa"/>
          </w:tcPr>
          <w:p w14:paraId="0F353F9E" w14:textId="77777777" w:rsidR="00F941CD" w:rsidRPr="007134BE" w:rsidRDefault="00F941CD" w:rsidP="00F9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134BE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080" w:type="dxa"/>
          </w:tcPr>
          <w:p w14:paraId="08D640CE" w14:textId="286BF512" w:rsidR="00F941CD" w:rsidRPr="00E07DBA" w:rsidRDefault="00212B7A" w:rsidP="00F9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212B7A">
              <w:rPr>
                <w:rFonts w:ascii="Angsana New" w:hAnsi="Angsana New"/>
                <w:sz w:val="30"/>
                <w:szCs w:val="30"/>
              </w:rPr>
              <w:t>6,458</w:t>
            </w:r>
          </w:p>
        </w:tc>
        <w:tc>
          <w:tcPr>
            <w:tcW w:w="279" w:type="dxa"/>
          </w:tcPr>
          <w:p w14:paraId="1E80DF5A" w14:textId="77777777" w:rsidR="00F941CD" w:rsidRPr="007134BE" w:rsidRDefault="00F941CD" w:rsidP="00F9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5105423B" w14:textId="5BD3A9D9" w:rsidR="00F941CD" w:rsidRPr="00CC6365" w:rsidRDefault="00F941CD" w:rsidP="00F9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D5441A">
              <w:rPr>
                <w:rFonts w:ascii="Angsana New" w:hAnsi="Angsana New"/>
                <w:sz w:val="30"/>
                <w:szCs w:val="30"/>
              </w:rPr>
              <w:t>5,562</w:t>
            </w:r>
          </w:p>
        </w:tc>
        <w:tc>
          <w:tcPr>
            <w:tcW w:w="270" w:type="dxa"/>
          </w:tcPr>
          <w:p w14:paraId="51CAB6A9" w14:textId="77777777" w:rsidR="00F941CD" w:rsidRPr="007134BE" w:rsidRDefault="00F941CD" w:rsidP="00F9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14:paraId="68CE5A71" w14:textId="03286ACE" w:rsidR="00F941CD" w:rsidRPr="007134BE" w:rsidRDefault="00212B7A" w:rsidP="00F9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212B7A">
              <w:rPr>
                <w:rFonts w:ascii="Angsana New" w:hAnsi="Angsana New"/>
                <w:sz w:val="30"/>
                <w:szCs w:val="30"/>
              </w:rPr>
              <w:t>6,458</w:t>
            </w:r>
          </w:p>
        </w:tc>
        <w:tc>
          <w:tcPr>
            <w:tcW w:w="270" w:type="dxa"/>
          </w:tcPr>
          <w:p w14:paraId="4F709437" w14:textId="77777777" w:rsidR="00F941CD" w:rsidRPr="007134BE" w:rsidRDefault="00F941CD" w:rsidP="00F9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2CF2E2CA" w14:textId="64D96B73" w:rsidR="00F941CD" w:rsidRPr="007134BE" w:rsidRDefault="00F941CD" w:rsidP="00F9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D5441A">
              <w:rPr>
                <w:rFonts w:ascii="Angsana New" w:hAnsi="Angsana New"/>
                <w:sz w:val="30"/>
                <w:szCs w:val="30"/>
              </w:rPr>
              <w:t>5,553</w:t>
            </w:r>
          </w:p>
        </w:tc>
      </w:tr>
      <w:tr w:rsidR="00212B7A" w:rsidRPr="00B43BC0" w14:paraId="456139FB" w14:textId="77777777" w:rsidTr="00525195">
        <w:tc>
          <w:tcPr>
            <w:tcW w:w="4140" w:type="dxa"/>
          </w:tcPr>
          <w:p w14:paraId="4863A4CE" w14:textId="77777777" w:rsidR="00212B7A" w:rsidRPr="007134BE" w:rsidRDefault="00212B7A" w:rsidP="00212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134BE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31B64482" w14:textId="68AA6787" w:rsidR="00212B7A" w:rsidRPr="00E07DBA" w:rsidRDefault="00212B7A" w:rsidP="00212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212B7A"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279" w:type="dxa"/>
          </w:tcPr>
          <w:p w14:paraId="386F089E" w14:textId="77777777" w:rsidR="00212B7A" w:rsidRPr="007134BE" w:rsidRDefault="00212B7A" w:rsidP="00212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16AA63A0" w14:textId="733287F3" w:rsidR="00212B7A" w:rsidRPr="00CC6365" w:rsidRDefault="00212B7A" w:rsidP="00212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D5441A">
              <w:rPr>
                <w:rFonts w:ascii="Angsana New" w:hAnsi="Angsana New"/>
                <w:sz w:val="30"/>
                <w:szCs w:val="30"/>
              </w:rPr>
              <w:t>37</w:t>
            </w:r>
          </w:p>
        </w:tc>
        <w:tc>
          <w:tcPr>
            <w:tcW w:w="270" w:type="dxa"/>
          </w:tcPr>
          <w:p w14:paraId="21BCBCE1" w14:textId="77777777" w:rsidR="00212B7A" w:rsidRPr="007134BE" w:rsidRDefault="00212B7A" w:rsidP="00212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14:paraId="60A6CFB7" w14:textId="6D305F50" w:rsidR="00212B7A" w:rsidRPr="007134BE" w:rsidRDefault="00212B7A" w:rsidP="00600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A7B805C" w14:textId="77777777" w:rsidR="00212B7A" w:rsidRPr="007134BE" w:rsidRDefault="00212B7A" w:rsidP="00212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6EF8444D" w14:textId="7448BE8A" w:rsidR="00212B7A" w:rsidRPr="007134BE" w:rsidRDefault="00212B7A" w:rsidP="00212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12B7A" w:rsidRPr="000C6424" w14:paraId="5E7E73B1" w14:textId="77777777" w:rsidTr="00525195">
        <w:tc>
          <w:tcPr>
            <w:tcW w:w="4140" w:type="dxa"/>
          </w:tcPr>
          <w:p w14:paraId="3DFA1D56" w14:textId="77777777" w:rsidR="00212B7A" w:rsidRPr="000C6424" w:rsidRDefault="00212B7A" w:rsidP="00212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1080" w:type="dxa"/>
          </w:tcPr>
          <w:p w14:paraId="3F444D33" w14:textId="50AB68D2" w:rsidR="00212B7A" w:rsidRPr="00E07DBA" w:rsidRDefault="00212B7A" w:rsidP="00212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212B7A">
              <w:rPr>
                <w:rFonts w:ascii="Angsana New" w:hAnsi="Angsana New"/>
                <w:sz w:val="30"/>
                <w:szCs w:val="30"/>
              </w:rPr>
              <w:t>19,855</w:t>
            </w:r>
          </w:p>
        </w:tc>
        <w:tc>
          <w:tcPr>
            <w:tcW w:w="279" w:type="dxa"/>
          </w:tcPr>
          <w:p w14:paraId="3A527904" w14:textId="77777777" w:rsidR="00212B7A" w:rsidRPr="000C6424" w:rsidRDefault="00212B7A" w:rsidP="00212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08F95FFB" w14:textId="7496794C" w:rsidR="00212B7A" w:rsidRPr="00CC6365" w:rsidRDefault="00212B7A" w:rsidP="00212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D5441A">
              <w:rPr>
                <w:rFonts w:ascii="Angsana New" w:hAnsi="Angsana New"/>
                <w:sz w:val="30"/>
                <w:szCs w:val="30"/>
              </w:rPr>
              <w:t>24,937</w:t>
            </w:r>
          </w:p>
        </w:tc>
        <w:tc>
          <w:tcPr>
            <w:tcW w:w="270" w:type="dxa"/>
          </w:tcPr>
          <w:p w14:paraId="61E3C545" w14:textId="77777777" w:rsidR="00212B7A" w:rsidRPr="00C551BB" w:rsidRDefault="00212B7A" w:rsidP="00212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14:paraId="7A13E4E5" w14:textId="73C563DD" w:rsidR="00212B7A" w:rsidRPr="008E362A" w:rsidRDefault="00212B7A" w:rsidP="00600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841168E" w14:textId="77777777" w:rsidR="00212B7A" w:rsidRPr="00C551BB" w:rsidRDefault="00212B7A" w:rsidP="00212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240B3F0C" w14:textId="0A818BF4" w:rsidR="00212B7A" w:rsidRPr="00C551BB" w:rsidRDefault="00212B7A" w:rsidP="00212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941CD" w:rsidRPr="000C6424" w14:paraId="66645E22" w14:textId="77777777" w:rsidTr="00525195">
        <w:tc>
          <w:tcPr>
            <w:tcW w:w="4140" w:type="dxa"/>
          </w:tcPr>
          <w:p w14:paraId="34294051" w14:textId="77777777" w:rsidR="00F941CD" w:rsidRDefault="00F941CD" w:rsidP="00F9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D95364C" w14:textId="77777777" w:rsidR="00F941CD" w:rsidRPr="00997B13" w:rsidRDefault="00F941CD" w:rsidP="00F9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5050D767" w14:textId="77777777" w:rsidR="00F941CD" w:rsidRPr="000C6424" w:rsidRDefault="00F941CD" w:rsidP="00F9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4864636F" w14:textId="77777777" w:rsidR="00F941CD" w:rsidRPr="00997B13" w:rsidRDefault="00F941CD" w:rsidP="00F9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E476B12" w14:textId="77777777" w:rsidR="00F941CD" w:rsidRPr="00C551BB" w:rsidRDefault="00F941CD" w:rsidP="00F9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14:paraId="24E371E6" w14:textId="77777777" w:rsidR="00F941CD" w:rsidRDefault="00F941CD" w:rsidP="00F9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4954EA9" w14:textId="77777777" w:rsidR="00F941CD" w:rsidRPr="00C551BB" w:rsidRDefault="00F941CD" w:rsidP="00F9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2EF77586" w14:textId="77777777" w:rsidR="00F941CD" w:rsidRDefault="00F941CD" w:rsidP="00F9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941CD" w:rsidRPr="00B43BC0" w14:paraId="624649B0" w14:textId="77777777" w:rsidTr="00525195">
        <w:tc>
          <w:tcPr>
            <w:tcW w:w="4140" w:type="dxa"/>
          </w:tcPr>
          <w:p w14:paraId="337C30FE" w14:textId="77777777" w:rsidR="00F941CD" w:rsidRPr="00C551BB" w:rsidRDefault="00F941CD" w:rsidP="00F9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51B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80" w:type="dxa"/>
          </w:tcPr>
          <w:p w14:paraId="3E7056AB" w14:textId="77777777" w:rsidR="00F941CD" w:rsidRPr="00CC6365" w:rsidRDefault="00F941CD" w:rsidP="00F9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76B9A227" w14:textId="77777777" w:rsidR="00F941CD" w:rsidRPr="00C551BB" w:rsidRDefault="00F941CD" w:rsidP="00F9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4A8EAFAC" w14:textId="77777777" w:rsidR="00F941CD" w:rsidRPr="00CC6365" w:rsidRDefault="00F941CD" w:rsidP="00F9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F63CEA" w14:textId="77777777" w:rsidR="00F941CD" w:rsidRPr="00C551BB" w:rsidRDefault="00F941CD" w:rsidP="00F9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14:paraId="278BB846" w14:textId="77777777" w:rsidR="00F941CD" w:rsidRPr="00C551BB" w:rsidRDefault="00F941CD" w:rsidP="00F9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5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629120C" w14:textId="77777777" w:rsidR="00F941CD" w:rsidRPr="00C551BB" w:rsidRDefault="00F941CD" w:rsidP="00F9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60A62E2C" w14:textId="77777777" w:rsidR="00F941CD" w:rsidRPr="00C551BB" w:rsidRDefault="00F941CD" w:rsidP="00F9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5" w:right="-12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941CD" w:rsidRPr="00B43BC0" w14:paraId="3803B5FF" w14:textId="77777777" w:rsidTr="00525195">
        <w:tc>
          <w:tcPr>
            <w:tcW w:w="4140" w:type="dxa"/>
          </w:tcPr>
          <w:p w14:paraId="3D85E0DF" w14:textId="77777777" w:rsidR="00F941CD" w:rsidRPr="00C551BB" w:rsidRDefault="00F941CD" w:rsidP="00F9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0" w:type="dxa"/>
          </w:tcPr>
          <w:p w14:paraId="54108F1F" w14:textId="77777777" w:rsidR="00F941CD" w:rsidRPr="00CC6365" w:rsidRDefault="00F941CD" w:rsidP="00F9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1A4F7660" w14:textId="77777777" w:rsidR="00F941CD" w:rsidRPr="00C551BB" w:rsidRDefault="00F941CD" w:rsidP="00F9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757CF9BE" w14:textId="77777777" w:rsidR="00F941CD" w:rsidRPr="00CC6365" w:rsidRDefault="00F941CD" w:rsidP="00F9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85E90E" w14:textId="77777777" w:rsidR="00F941CD" w:rsidRPr="00C551BB" w:rsidRDefault="00F941CD" w:rsidP="00F9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14:paraId="6A4AA1D0" w14:textId="77777777" w:rsidR="00F941CD" w:rsidRPr="00C551BB" w:rsidRDefault="00F941CD" w:rsidP="00F9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5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C2E9FB3" w14:textId="77777777" w:rsidR="00F941CD" w:rsidRPr="00C551BB" w:rsidRDefault="00F941CD" w:rsidP="00F9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33B16886" w14:textId="77777777" w:rsidR="00F941CD" w:rsidRPr="00C551BB" w:rsidRDefault="00F941CD" w:rsidP="00F9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5" w:right="-12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941CD" w:rsidRPr="00B43BC0" w14:paraId="5EDFE7FA" w14:textId="77777777" w:rsidTr="00525195">
        <w:tc>
          <w:tcPr>
            <w:tcW w:w="4140" w:type="dxa"/>
          </w:tcPr>
          <w:p w14:paraId="0169BEE6" w14:textId="77777777" w:rsidR="00F941CD" w:rsidRPr="00C551BB" w:rsidRDefault="00F941CD" w:rsidP="00F9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51BB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3A5570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080" w:type="dxa"/>
          </w:tcPr>
          <w:p w14:paraId="50CD2710" w14:textId="6CF401AC" w:rsidR="00F941CD" w:rsidRPr="00CC6365" w:rsidRDefault="00212B7A" w:rsidP="00F9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  <w:cs/>
              </w:rPr>
            </w:pPr>
            <w:r w:rsidRPr="00212B7A">
              <w:rPr>
                <w:rFonts w:ascii="Angsana New" w:hAnsi="Angsana New"/>
                <w:sz w:val="30"/>
                <w:szCs w:val="30"/>
              </w:rPr>
              <w:t>15,505</w:t>
            </w:r>
          </w:p>
        </w:tc>
        <w:tc>
          <w:tcPr>
            <w:tcW w:w="279" w:type="dxa"/>
          </w:tcPr>
          <w:p w14:paraId="696082C7" w14:textId="77777777" w:rsidR="00F941CD" w:rsidRPr="00C551BB" w:rsidRDefault="00F941CD" w:rsidP="00F9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3685FC29" w14:textId="4820CA89" w:rsidR="00F941CD" w:rsidRPr="00CC6365" w:rsidRDefault="00F941CD" w:rsidP="00F9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  <w:r w:rsidRPr="00142857">
              <w:rPr>
                <w:rFonts w:ascii="Angsana New" w:hAnsi="Angsana New"/>
                <w:sz w:val="30"/>
                <w:szCs w:val="30"/>
              </w:rPr>
              <w:t>14,470</w:t>
            </w:r>
          </w:p>
        </w:tc>
        <w:tc>
          <w:tcPr>
            <w:tcW w:w="270" w:type="dxa"/>
          </w:tcPr>
          <w:p w14:paraId="4D279200" w14:textId="77777777" w:rsidR="00F941CD" w:rsidRPr="00C551BB" w:rsidRDefault="00F941CD" w:rsidP="00F9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14:paraId="0218F36E" w14:textId="0D1B662E" w:rsidR="00F941CD" w:rsidRPr="00C551BB" w:rsidRDefault="00212B7A" w:rsidP="00F9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5" w:right="-125"/>
              <w:rPr>
                <w:rFonts w:ascii="Angsana New" w:hAnsi="Angsana New"/>
                <w:sz w:val="30"/>
                <w:szCs w:val="30"/>
              </w:rPr>
            </w:pPr>
            <w:r w:rsidRPr="00212B7A">
              <w:rPr>
                <w:rFonts w:ascii="Angsana New" w:hAnsi="Angsana New"/>
                <w:sz w:val="30"/>
                <w:szCs w:val="30"/>
              </w:rPr>
              <w:t>5,724</w:t>
            </w:r>
          </w:p>
        </w:tc>
        <w:tc>
          <w:tcPr>
            <w:tcW w:w="270" w:type="dxa"/>
          </w:tcPr>
          <w:p w14:paraId="123F65E1" w14:textId="77777777" w:rsidR="00F941CD" w:rsidRPr="00C551BB" w:rsidRDefault="00F941CD" w:rsidP="00F9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253434F2" w14:textId="5A66CD8E" w:rsidR="00F941CD" w:rsidRPr="00C551BB" w:rsidRDefault="00F941CD" w:rsidP="00F9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5" w:right="-125"/>
              <w:rPr>
                <w:rFonts w:ascii="Angsana New" w:hAnsi="Angsana New"/>
                <w:sz w:val="30"/>
                <w:szCs w:val="30"/>
              </w:rPr>
            </w:pPr>
            <w:r w:rsidRPr="00D5441A">
              <w:rPr>
                <w:rFonts w:ascii="Angsana New" w:hAnsi="Angsana New"/>
                <w:sz w:val="30"/>
                <w:szCs w:val="30"/>
              </w:rPr>
              <w:t>5,552</w:t>
            </w:r>
          </w:p>
        </w:tc>
      </w:tr>
      <w:tr w:rsidR="00F941CD" w:rsidRPr="00B43BC0" w14:paraId="36D2A4C8" w14:textId="77777777" w:rsidTr="00525195">
        <w:tc>
          <w:tcPr>
            <w:tcW w:w="4140" w:type="dxa"/>
          </w:tcPr>
          <w:p w14:paraId="4ED34746" w14:textId="77777777" w:rsidR="00F941CD" w:rsidRPr="00C551BB" w:rsidRDefault="00F941CD" w:rsidP="00F9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A5570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3A5570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080" w:type="dxa"/>
          </w:tcPr>
          <w:p w14:paraId="1A622006" w14:textId="34E5559B" w:rsidR="00F941CD" w:rsidRPr="00CC6365" w:rsidRDefault="00212B7A" w:rsidP="00F9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212B7A">
              <w:rPr>
                <w:rFonts w:ascii="Angsana New" w:hAnsi="Angsana New"/>
                <w:sz w:val="30"/>
                <w:szCs w:val="30"/>
              </w:rPr>
              <w:t>936</w:t>
            </w:r>
          </w:p>
        </w:tc>
        <w:tc>
          <w:tcPr>
            <w:tcW w:w="279" w:type="dxa"/>
          </w:tcPr>
          <w:p w14:paraId="4173469E" w14:textId="77777777" w:rsidR="00F941CD" w:rsidRPr="00C551BB" w:rsidRDefault="00F941CD" w:rsidP="00F9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7E68FD54" w14:textId="2D06C602" w:rsidR="00F941CD" w:rsidRPr="00CC6365" w:rsidRDefault="00F941CD" w:rsidP="00F9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D5441A">
              <w:rPr>
                <w:rFonts w:ascii="Angsana New" w:hAnsi="Angsana New"/>
                <w:sz w:val="30"/>
                <w:szCs w:val="30"/>
              </w:rPr>
              <w:t>912</w:t>
            </w:r>
          </w:p>
        </w:tc>
        <w:tc>
          <w:tcPr>
            <w:tcW w:w="270" w:type="dxa"/>
          </w:tcPr>
          <w:p w14:paraId="1CCB68DE" w14:textId="77777777" w:rsidR="00F941CD" w:rsidRPr="00C551BB" w:rsidRDefault="00F941CD" w:rsidP="00F9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14:paraId="4282CF1C" w14:textId="0EBC3C16" w:rsidR="00F941CD" w:rsidRPr="00C551BB" w:rsidRDefault="00212B7A" w:rsidP="00F9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212B7A">
              <w:rPr>
                <w:rFonts w:ascii="Angsana New" w:hAnsi="Angsana New"/>
                <w:sz w:val="30"/>
                <w:szCs w:val="30"/>
              </w:rPr>
              <w:t>502</w:t>
            </w:r>
          </w:p>
        </w:tc>
        <w:tc>
          <w:tcPr>
            <w:tcW w:w="270" w:type="dxa"/>
          </w:tcPr>
          <w:p w14:paraId="2F50436F" w14:textId="77777777" w:rsidR="00F941CD" w:rsidRPr="00C551BB" w:rsidRDefault="00F941CD" w:rsidP="00F9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3537C022" w14:textId="34E8981A" w:rsidR="00F941CD" w:rsidRPr="00C551BB" w:rsidRDefault="00F941CD" w:rsidP="00F9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D5441A">
              <w:rPr>
                <w:rFonts w:ascii="Angsana New" w:hAnsi="Angsana New"/>
                <w:sz w:val="30"/>
                <w:szCs w:val="30"/>
              </w:rPr>
              <w:t>444</w:t>
            </w:r>
          </w:p>
        </w:tc>
      </w:tr>
      <w:tr w:rsidR="00F941CD" w:rsidRPr="003A5570" w14:paraId="3343C5B5" w14:textId="77777777" w:rsidTr="00525195">
        <w:tc>
          <w:tcPr>
            <w:tcW w:w="4140" w:type="dxa"/>
          </w:tcPr>
          <w:p w14:paraId="4A084A9F" w14:textId="77777777" w:rsidR="00F941CD" w:rsidRPr="003A5570" w:rsidRDefault="00F941CD" w:rsidP="00F9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A5570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3A5570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B2397EB" w14:textId="5F8D6AA2" w:rsidR="00F941CD" w:rsidRPr="003A5570" w:rsidRDefault="00212B7A" w:rsidP="00F9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212B7A">
              <w:rPr>
                <w:rFonts w:ascii="Angsana New" w:hAnsi="Angsana New"/>
                <w:sz w:val="30"/>
                <w:szCs w:val="30"/>
              </w:rPr>
              <w:t>16</w:t>
            </w:r>
          </w:p>
        </w:tc>
        <w:tc>
          <w:tcPr>
            <w:tcW w:w="279" w:type="dxa"/>
          </w:tcPr>
          <w:p w14:paraId="5F87EA43" w14:textId="77777777" w:rsidR="00F941CD" w:rsidRPr="003A5570" w:rsidRDefault="00F941CD" w:rsidP="00F9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7C32E8A6" w14:textId="77E70534" w:rsidR="00F941CD" w:rsidRPr="003A5570" w:rsidRDefault="00F941CD" w:rsidP="00F9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D5441A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4814201D" w14:textId="77777777" w:rsidR="00F941CD" w:rsidRPr="003A5570" w:rsidRDefault="00F941CD" w:rsidP="00F9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14:paraId="4720E375" w14:textId="29D6BD00" w:rsidR="00F941CD" w:rsidRPr="003A5570" w:rsidRDefault="00212B7A" w:rsidP="00F9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212B7A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53C2E10F" w14:textId="77777777" w:rsidR="00F941CD" w:rsidRPr="003A5570" w:rsidRDefault="00F941CD" w:rsidP="00F9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7640E951" w14:textId="5A1FFD47" w:rsidR="00F941CD" w:rsidRPr="003A5570" w:rsidRDefault="00F941CD" w:rsidP="00F9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F941CD" w:rsidRPr="003A5570" w14:paraId="6F85BCBF" w14:textId="77777777" w:rsidTr="00525195">
        <w:tc>
          <w:tcPr>
            <w:tcW w:w="4140" w:type="dxa"/>
          </w:tcPr>
          <w:p w14:paraId="4A047F34" w14:textId="77777777" w:rsidR="00F941CD" w:rsidRPr="003A5570" w:rsidRDefault="00F941CD" w:rsidP="00F9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A557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รวมค่าตอบแทนผู้บริหารสำคัญ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990CE8D" w14:textId="7DE86A4F" w:rsidR="00F941CD" w:rsidRPr="00D574D8" w:rsidRDefault="00212B7A" w:rsidP="00F9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2B7A">
              <w:rPr>
                <w:rFonts w:ascii="Angsana New" w:hAnsi="Angsana New"/>
                <w:b/>
                <w:bCs/>
                <w:sz w:val="30"/>
                <w:szCs w:val="30"/>
              </w:rPr>
              <w:t>16,457</w:t>
            </w:r>
          </w:p>
        </w:tc>
        <w:tc>
          <w:tcPr>
            <w:tcW w:w="279" w:type="dxa"/>
          </w:tcPr>
          <w:p w14:paraId="3350B6D6" w14:textId="77777777" w:rsidR="00F941CD" w:rsidRPr="00D574D8" w:rsidRDefault="00F941CD" w:rsidP="00F9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3A8311C0" w14:textId="74BF8ADB" w:rsidR="00F941CD" w:rsidRPr="00D574D8" w:rsidRDefault="00F941CD" w:rsidP="00F9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441A">
              <w:rPr>
                <w:rFonts w:ascii="Angsana New" w:hAnsi="Angsana New"/>
                <w:b/>
                <w:bCs/>
                <w:sz w:val="30"/>
                <w:szCs w:val="30"/>
              </w:rPr>
              <w:t>15,392</w:t>
            </w:r>
          </w:p>
        </w:tc>
        <w:tc>
          <w:tcPr>
            <w:tcW w:w="270" w:type="dxa"/>
          </w:tcPr>
          <w:p w14:paraId="514CBCB4" w14:textId="77777777" w:rsidR="00F941CD" w:rsidRPr="00D574D8" w:rsidRDefault="00F941CD" w:rsidP="00F9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</w:tcPr>
          <w:p w14:paraId="07F029F3" w14:textId="14A44F44" w:rsidR="00F941CD" w:rsidRPr="00D574D8" w:rsidRDefault="00212B7A" w:rsidP="00F9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2B7A">
              <w:rPr>
                <w:rFonts w:ascii="Angsana New" w:hAnsi="Angsana New"/>
                <w:b/>
                <w:bCs/>
                <w:sz w:val="30"/>
                <w:szCs w:val="30"/>
              </w:rPr>
              <w:t>6,235</w:t>
            </w:r>
          </w:p>
        </w:tc>
        <w:tc>
          <w:tcPr>
            <w:tcW w:w="270" w:type="dxa"/>
          </w:tcPr>
          <w:p w14:paraId="2385F99D" w14:textId="77777777" w:rsidR="00F941CD" w:rsidRPr="00D574D8" w:rsidRDefault="00F941CD" w:rsidP="00F9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14:paraId="65C5C790" w14:textId="184472D9" w:rsidR="00F941CD" w:rsidRPr="00D574D8" w:rsidRDefault="00F941CD" w:rsidP="00F9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441A">
              <w:rPr>
                <w:rFonts w:ascii="Angsana New" w:hAnsi="Angsana New"/>
                <w:b/>
                <w:bCs/>
                <w:sz w:val="30"/>
                <w:szCs w:val="30"/>
              </w:rPr>
              <w:t>6,005</w:t>
            </w:r>
          </w:p>
        </w:tc>
      </w:tr>
      <w:tr w:rsidR="00F941CD" w:rsidRPr="003A5570" w14:paraId="56FCA5BE" w14:textId="77777777" w:rsidTr="00525195">
        <w:tc>
          <w:tcPr>
            <w:tcW w:w="4140" w:type="dxa"/>
          </w:tcPr>
          <w:p w14:paraId="78A6D8A1" w14:textId="77777777" w:rsidR="00F941CD" w:rsidRPr="003A5570" w:rsidRDefault="00F941CD" w:rsidP="00F9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3D19266" w14:textId="77777777" w:rsidR="00F941CD" w:rsidRPr="003A5570" w:rsidRDefault="00F941CD" w:rsidP="00F9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" w:type="dxa"/>
          </w:tcPr>
          <w:p w14:paraId="09EA1AEA" w14:textId="77777777" w:rsidR="00F941CD" w:rsidRPr="003A5570" w:rsidRDefault="00F941CD" w:rsidP="00F9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75173DE6" w14:textId="77777777" w:rsidR="00F941CD" w:rsidRPr="003A5570" w:rsidRDefault="00F941CD" w:rsidP="00F9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7AE97EB" w14:textId="77777777" w:rsidR="00F941CD" w:rsidRPr="003A5570" w:rsidRDefault="00F941CD" w:rsidP="00F9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14:paraId="2006D37C" w14:textId="77777777" w:rsidR="00F941CD" w:rsidRPr="003A5570" w:rsidRDefault="00F941CD" w:rsidP="00F9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0EC0FF8" w14:textId="77777777" w:rsidR="00F941CD" w:rsidRPr="003A5570" w:rsidRDefault="00F941CD" w:rsidP="00F9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3B2D615B" w14:textId="77777777" w:rsidR="00F941CD" w:rsidRPr="003A5570" w:rsidRDefault="00F941CD" w:rsidP="00F9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941CD" w:rsidRPr="003A5570" w14:paraId="2751CE19" w14:textId="77777777" w:rsidTr="00525195">
        <w:tc>
          <w:tcPr>
            <w:tcW w:w="4140" w:type="dxa"/>
          </w:tcPr>
          <w:p w14:paraId="356F4104" w14:textId="77777777" w:rsidR="00F941CD" w:rsidRPr="003A5570" w:rsidRDefault="00F941CD" w:rsidP="00F9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557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</w:tcPr>
          <w:p w14:paraId="081E0BE0" w14:textId="77777777" w:rsidR="00F941CD" w:rsidRPr="00842D38" w:rsidRDefault="00F941CD" w:rsidP="00F9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9" w:type="dxa"/>
          </w:tcPr>
          <w:p w14:paraId="03BA468D" w14:textId="77777777" w:rsidR="00F941CD" w:rsidRPr="00842D38" w:rsidRDefault="00F941CD" w:rsidP="00F9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</w:tcPr>
          <w:p w14:paraId="1C314F37" w14:textId="77777777" w:rsidR="00F941CD" w:rsidRPr="00842D38" w:rsidRDefault="00F941CD" w:rsidP="00F9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AB8A91A" w14:textId="77777777" w:rsidR="00F941CD" w:rsidRPr="00842D38" w:rsidRDefault="00F941CD" w:rsidP="00F9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</w:tcPr>
          <w:p w14:paraId="093C2629" w14:textId="77777777" w:rsidR="00F941CD" w:rsidRPr="00842D38" w:rsidRDefault="00F941CD" w:rsidP="00F9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390B2F5" w14:textId="77777777" w:rsidR="00F941CD" w:rsidRPr="00842D38" w:rsidRDefault="00F941CD" w:rsidP="00F9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</w:tcPr>
          <w:p w14:paraId="412E4675" w14:textId="77777777" w:rsidR="00F941CD" w:rsidRPr="00842D38" w:rsidRDefault="00F941CD" w:rsidP="00F9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F941CD" w:rsidRPr="003A5570" w14:paraId="156F10A0" w14:textId="77777777" w:rsidTr="00525195">
        <w:tc>
          <w:tcPr>
            <w:tcW w:w="4140" w:type="dxa"/>
          </w:tcPr>
          <w:p w14:paraId="085C5586" w14:textId="77777777" w:rsidR="00F941CD" w:rsidRPr="003A5570" w:rsidRDefault="00F941CD" w:rsidP="00F9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5570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080" w:type="dxa"/>
          </w:tcPr>
          <w:p w14:paraId="5949B13F" w14:textId="34EDEAB4" w:rsidR="00F941CD" w:rsidRPr="003A5570" w:rsidRDefault="00212B7A" w:rsidP="00F9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212B7A">
              <w:rPr>
                <w:rFonts w:ascii="Angsana New" w:hAnsi="Angsana New"/>
                <w:sz w:val="30"/>
                <w:szCs w:val="30"/>
              </w:rPr>
              <w:t>21,083</w:t>
            </w:r>
          </w:p>
        </w:tc>
        <w:tc>
          <w:tcPr>
            <w:tcW w:w="279" w:type="dxa"/>
          </w:tcPr>
          <w:p w14:paraId="7B21A73C" w14:textId="77777777" w:rsidR="00F941CD" w:rsidRPr="003A5570" w:rsidRDefault="00F941CD" w:rsidP="00F9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55199179" w14:textId="319051F7" w:rsidR="00F941CD" w:rsidRPr="003A5570" w:rsidRDefault="00F941CD" w:rsidP="00F9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D5441A">
              <w:rPr>
                <w:rFonts w:ascii="Angsana New" w:hAnsi="Angsana New"/>
                <w:sz w:val="30"/>
                <w:szCs w:val="30"/>
              </w:rPr>
              <w:t>20,617</w:t>
            </w:r>
          </w:p>
        </w:tc>
        <w:tc>
          <w:tcPr>
            <w:tcW w:w="270" w:type="dxa"/>
          </w:tcPr>
          <w:p w14:paraId="50EE9F5B" w14:textId="77777777" w:rsidR="00F941CD" w:rsidRPr="003A5570" w:rsidRDefault="00F941CD" w:rsidP="00F9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14:paraId="6D643C13" w14:textId="29E81F22" w:rsidR="00F941CD" w:rsidRPr="003A5570" w:rsidRDefault="00212B7A" w:rsidP="00F9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212B7A">
              <w:rPr>
                <w:rFonts w:ascii="Angsana New" w:hAnsi="Angsana New"/>
                <w:sz w:val="30"/>
                <w:szCs w:val="30"/>
              </w:rPr>
              <w:t>6,016</w:t>
            </w:r>
          </w:p>
        </w:tc>
        <w:tc>
          <w:tcPr>
            <w:tcW w:w="270" w:type="dxa"/>
          </w:tcPr>
          <w:p w14:paraId="396192D3" w14:textId="77777777" w:rsidR="00F941CD" w:rsidRPr="003A5570" w:rsidRDefault="00F941CD" w:rsidP="00F9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6F4A6E1C" w14:textId="69459B77" w:rsidR="00F941CD" w:rsidRPr="003A5570" w:rsidRDefault="00F941CD" w:rsidP="00F9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D5441A">
              <w:rPr>
                <w:rFonts w:ascii="Angsana New" w:hAnsi="Angsana New"/>
                <w:sz w:val="30"/>
                <w:szCs w:val="30"/>
              </w:rPr>
              <w:t>5,747</w:t>
            </w:r>
          </w:p>
        </w:tc>
      </w:tr>
      <w:tr w:rsidR="00212B7A" w:rsidRPr="003A5570" w14:paraId="530BA471" w14:textId="77777777" w:rsidTr="00525195">
        <w:tc>
          <w:tcPr>
            <w:tcW w:w="4140" w:type="dxa"/>
          </w:tcPr>
          <w:p w14:paraId="60DD85B1" w14:textId="77777777" w:rsidR="00212B7A" w:rsidRPr="003A5570" w:rsidRDefault="00212B7A" w:rsidP="00212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5570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2D5EC0A7" w14:textId="4DF941F0" w:rsidR="00212B7A" w:rsidRPr="003A5570" w:rsidRDefault="00212B7A" w:rsidP="00212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212B7A">
              <w:rPr>
                <w:rFonts w:ascii="Angsana New" w:hAnsi="Angsana New"/>
                <w:sz w:val="30"/>
                <w:szCs w:val="30"/>
              </w:rPr>
              <w:t>225</w:t>
            </w:r>
          </w:p>
        </w:tc>
        <w:tc>
          <w:tcPr>
            <w:tcW w:w="279" w:type="dxa"/>
          </w:tcPr>
          <w:p w14:paraId="271188FB" w14:textId="77777777" w:rsidR="00212B7A" w:rsidRPr="003A5570" w:rsidRDefault="00212B7A" w:rsidP="00212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66C0D581" w14:textId="08A5415B" w:rsidR="00212B7A" w:rsidRPr="003A5570" w:rsidRDefault="00212B7A" w:rsidP="00212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D5441A">
              <w:rPr>
                <w:rFonts w:ascii="Angsana New" w:hAnsi="Angsana New"/>
                <w:sz w:val="30"/>
                <w:szCs w:val="30"/>
              </w:rPr>
              <w:t>200</w:t>
            </w:r>
          </w:p>
        </w:tc>
        <w:tc>
          <w:tcPr>
            <w:tcW w:w="270" w:type="dxa"/>
          </w:tcPr>
          <w:p w14:paraId="0ECBAB47" w14:textId="77777777" w:rsidR="00212B7A" w:rsidRPr="003A5570" w:rsidRDefault="00212B7A" w:rsidP="00212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14:paraId="36768E79" w14:textId="27F44C2F" w:rsidR="00212B7A" w:rsidRPr="003A5570" w:rsidRDefault="00212B7A" w:rsidP="00600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D447CF6" w14:textId="77777777" w:rsidR="00212B7A" w:rsidRPr="003A5570" w:rsidRDefault="00212B7A" w:rsidP="00212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477AF4BC" w14:textId="2E6A1825" w:rsidR="00212B7A" w:rsidRPr="003A5570" w:rsidRDefault="00212B7A" w:rsidP="00212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12B7A" w:rsidRPr="003A5570" w14:paraId="2A97DCD4" w14:textId="77777777" w:rsidTr="00525195">
        <w:tc>
          <w:tcPr>
            <w:tcW w:w="4140" w:type="dxa"/>
          </w:tcPr>
          <w:p w14:paraId="00B05C38" w14:textId="77777777" w:rsidR="00212B7A" w:rsidRPr="003A5570" w:rsidRDefault="00212B7A" w:rsidP="00212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A5570">
              <w:rPr>
                <w:rFonts w:ascii="Angsana New" w:hAnsi="Angsana New" w:hint="cs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1080" w:type="dxa"/>
          </w:tcPr>
          <w:p w14:paraId="08CE89AB" w14:textId="786EADD1" w:rsidR="00212B7A" w:rsidRPr="003A5570" w:rsidRDefault="00212B7A" w:rsidP="00212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212B7A">
              <w:rPr>
                <w:rFonts w:ascii="Angsana New" w:hAnsi="Angsana New"/>
                <w:sz w:val="30"/>
                <w:szCs w:val="30"/>
              </w:rPr>
              <w:t>6,245</w:t>
            </w:r>
          </w:p>
        </w:tc>
        <w:tc>
          <w:tcPr>
            <w:tcW w:w="279" w:type="dxa"/>
          </w:tcPr>
          <w:p w14:paraId="768416DF" w14:textId="77777777" w:rsidR="00212B7A" w:rsidRPr="003A5570" w:rsidRDefault="00212B7A" w:rsidP="00212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446E65BB" w14:textId="46C9049E" w:rsidR="00212B7A" w:rsidRPr="003A5570" w:rsidRDefault="00212B7A" w:rsidP="00212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D5441A">
              <w:rPr>
                <w:rFonts w:ascii="Angsana New" w:hAnsi="Angsana New"/>
                <w:sz w:val="30"/>
                <w:szCs w:val="30"/>
              </w:rPr>
              <w:t>3,893</w:t>
            </w:r>
          </w:p>
        </w:tc>
        <w:tc>
          <w:tcPr>
            <w:tcW w:w="270" w:type="dxa"/>
          </w:tcPr>
          <w:p w14:paraId="5A418AC7" w14:textId="77777777" w:rsidR="00212B7A" w:rsidRPr="003A5570" w:rsidRDefault="00212B7A" w:rsidP="00212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14:paraId="1F75D7F3" w14:textId="2E2AE2B1" w:rsidR="00212B7A" w:rsidRPr="003A5570" w:rsidRDefault="00212B7A" w:rsidP="00212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  <w:cs/>
              </w:rPr>
            </w:pPr>
            <w:r w:rsidRPr="00212B7A">
              <w:rPr>
                <w:rFonts w:ascii="Angsana New" w:hAnsi="Angsana New"/>
                <w:sz w:val="30"/>
                <w:szCs w:val="30"/>
              </w:rPr>
              <w:t>2,470</w:t>
            </w:r>
          </w:p>
        </w:tc>
        <w:tc>
          <w:tcPr>
            <w:tcW w:w="270" w:type="dxa"/>
          </w:tcPr>
          <w:p w14:paraId="06EA4F16" w14:textId="77777777" w:rsidR="00212B7A" w:rsidRPr="003A5570" w:rsidRDefault="00212B7A" w:rsidP="00212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65E8AF3E" w14:textId="372D1D35" w:rsidR="00212B7A" w:rsidRPr="003A5570" w:rsidRDefault="00212B7A" w:rsidP="00212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D5441A">
              <w:rPr>
                <w:rFonts w:ascii="Angsana New" w:hAnsi="Angsana New"/>
                <w:sz w:val="30"/>
                <w:szCs w:val="30"/>
              </w:rPr>
              <w:t>2,873</w:t>
            </w:r>
          </w:p>
        </w:tc>
      </w:tr>
      <w:tr w:rsidR="00212B7A" w:rsidRPr="003A5570" w14:paraId="341C72CB" w14:textId="77777777" w:rsidTr="00600CB5">
        <w:trPr>
          <w:trHeight w:val="281"/>
        </w:trPr>
        <w:tc>
          <w:tcPr>
            <w:tcW w:w="4140" w:type="dxa"/>
          </w:tcPr>
          <w:p w14:paraId="1EFF7BCC" w14:textId="77777777" w:rsidR="00212B7A" w:rsidRPr="003A5570" w:rsidRDefault="00212B7A" w:rsidP="00212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A5570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80" w:type="dxa"/>
          </w:tcPr>
          <w:p w14:paraId="4A3CFF3A" w14:textId="4C4CB65B" w:rsidR="00212B7A" w:rsidRPr="003A5570" w:rsidRDefault="00212B7A" w:rsidP="00212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212B7A">
              <w:rPr>
                <w:rFonts w:ascii="Angsana New" w:hAnsi="Angsana New"/>
                <w:sz w:val="30"/>
                <w:szCs w:val="30"/>
              </w:rPr>
              <w:t>3,517</w:t>
            </w:r>
          </w:p>
        </w:tc>
        <w:tc>
          <w:tcPr>
            <w:tcW w:w="279" w:type="dxa"/>
          </w:tcPr>
          <w:p w14:paraId="21181DCD" w14:textId="77777777" w:rsidR="00212B7A" w:rsidRPr="003A5570" w:rsidRDefault="00212B7A" w:rsidP="00212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353C111F" w14:textId="28C302F5" w:rsidR="00212B7A" w:rsidRPr="003A5570" w:rsidRDefault="00212B7A" w:rsidP="00212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EB2745">
              <w:rPr>
                <w:rFonts w:ascii="Angsana New" w:hAnsi="Angsana New"/>
                <w:sz w:val="30"/>
                <w:szCs w:val="30"/>
              </w:rPr>
              <w:t>5,058</w:t>
            </w:r>
          </w:p>
        </w:tc>
        <w:tc>
          <w:tcPr>
            <w:tcW w:w="270" w:type="dxa"/>
          </w:tcPr>
          <w:p w14:paraId="5C69AF52" w14:textId="77777777" w:rsidR="00212B7A" w:rsidRPr="003A5570" w:rsidRDefault="00212B7A" w:rsidP="00212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14:paraId="5D77CD8E" w14:textId="6EEEB784" w:rsidR="00212B7A" w:rsidRPr="003A5570" w:rsidRDefault="00212B7A" w:rsidP="00212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  <w:cs/>
              </w:rPr>
            </w:pPr>
            <w:r w:rsidRPr="00212B7A">
              <w:rPr>
                <w:rFonts w:ascii="Angsana New" w:hAnsi="Angsana New"/>
                <w:sz w:val="30"/>
                <w:szCs w:val="30"/>
              </w:rPr>
              <w:t>1,399</w:t>
            </w:r>
          </w:p>
        </w:tc>
        <w:tc>
          <w:tcPr>
            <w:tcW w:w="270" w:type="dxa"/>
          </w:tcPr>
          <w:p w14:paraId="5815A896" w14:textId="77777777" w:rsidR="00212B7A" w:rsidRPr="003A5570" w:rsidRDefault="00212B7A" w:rsidP="00212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51F160D3" w14:textId="58C644F5" w:rsidR="00212B7A" w:rsidRPr="003A5570" w:rsidRDefault="00212B7A" w:rsidP="00212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D5441A">
              <w:rPr>
                <w:rFonts w:ascii="Angsana New" w:hAnsi="Angsana New"/>
                <w:sz w:val="30"/>
                <w:szCs w:val="30"/>
              </w:rPr>
              <w:t>1,949</w:t>
            </w:r>
          </w:p>
        </w:tc>
      </w:tr>
      <w:tr w:rsidR="00212B7A" w:rsidRPr="003A5570" w14:paraId="7A21CD82" w14:textId="77777777" w:rsidTr="00525195">
        <w:tc>
          <w:tcPr>
            <w:tcW w:w="4140" w:type="dxa"/>
          </w:tcPr>
          <w:p w14:paraId="6EC0A38F" w14:textId="77777777" w:rsidR="00212B7A" w:rsidRPr="003A5570" w:rsidRDefault="00212B7A" w:rsidP="00212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A5570">
              <w:rPr>
                <w:rFonts w:ascii="Angsana New" w:hAnsi="Angsana New"/>
                <w:sz w:val="30"/>
                <w:szCs w:val="30"/>
                <w:cs/>
              </w:rPr>
              <w:t>ค่าเช่าจ่ายเกี่ยวกับสัญญาเช่า</w:t>
            </w:r>
          </w:p>
        </w:tc>
        <w:tc>
          <w:tcPr>
            <w:tcW w:w="1080" w:type="dxa"/>
          </w:tcPr>
          <w:p w14:paraId="6F4FA61F" w14:textId="297BCA09" w:rsidR="00212B7A" w:rsidRPr="003A5570" w:rsidRDefault="00212B7A" w:rsidP="00212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  <w:cs/>
              </w:rPr>
            </w:pPr>
            <w:r w:rsidRPr="00212B7A">
              <w:rPr>
                <w:rFonts w:ascii="Angsana New" w:hAnsi="Angsana New"/>
                <w:sz w:val="30"/>
                <w:szCs w:val="30"/>
              </w:rPr>
              <w:t>1,723</w:t>
            </w:r>
          </w:p>
        </w:tc>
        <w:tc>
          <w:tcPr>
            <w:tcW w:w="279" w:type="dxa"/>
          </w:tcPr>
          <w:p w14:paraId="5DA4F928" w14:textId="77777777" w:rsidR="00212B7A" w:rsidRPr="003A5570" w:rsidRDefault="00212B7A" w:rsidP="00212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1CF76427" w14:textId="4C3F7382" w:rsidR="00212B7A" w:rsidRPr="003A5570" w:rsidRDefault="00212B7A" w:rsidP="00212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D5441A">
              <w:rPr>
                <w:rFonts w:ascii="Angsana New" w:hAnsi="Angsana New"/>
                <w:sz w:val="30"/>
                <w:szCs w:val="30"/>
              </w:rPr>
              <w:t>1,760</w:t>
            </w:r>
          </w:p>
        </w:tc>
        <w:tc>
          <w:tcPr>
            <w:tcW w:w="270" w:type="dxa"/>
          </w:tcPr>
          <w:p w14:paraId="59C9DFDE" w14:textId="77777777" w:rsidR="00212B7A" w:rsidRPr="003A5570" w:rsidRDefault="00212B7A" w:rsidP="00212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14:paraId="309E2E3A" w14:textId="4A630D9A" w:rsidR="00212B7A" w:rsidRPr="00842D38" w:rsidRDefault="00212B7A" w:rsidP="00212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F603419" w14:textId="77777777" w:rsidR="00212B7A" w:rsidRPr="003A5570" w:rsidRDefault="00212B7A" w:rsidP="00212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68BB726E" w14:textId="27FABDCE" w:rsidR="00212B7A" w:rsidRPr="003A5570" w:rsidRDefault="00212B7A" w:rsidP="00212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64DF90D3" w14:textId="6FC3CFFB" w:rsidR="00755567" w:rsidRDefault="00755567" w:rsidP="00E50D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21"/>
        </w:tabs>
        <w:spacing w:line="240" w:lineRule="auto"/>
        <w:ind w:right="57"/>
        <w:rPr>
          <w:rFonts w:ascii="Angsana New" w:hAnsi="Angsana New"/>
          <w:sz w:val="28"/>
          <w:szCs w:val="28"/>
        </w:rPr>
      </w:pPr>
    </w:p>
    <w:tbl>
      <w:tblPr>
        <w:tblW w:w="9303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1079"/>
        <w:gridCol w:w="272"/>
        <w:gridCol w:w="1079"/>
        <w:gridCol w:w="270"/>
        <w:gridCol w:w="1085"/>
        <w:gridCol w:w="264"/>
        <w:gridCol w:w="1114"/>
      </w:tblGrid>
      <w:tr w:rsidR="004774CA" w:rsidRPr="00104961" w14:paraId="34516E1A" w14:textId="77777777" w:rsidTr="00600CB5">
        <w:trPr>
          <w:tblHeader/>
        </w:trPr>
        <w:tc>
          <w:tcPr>
            <w:tcW w:w="2225" w:type="pct"/>
            <w:tcBorders>
              <w:top w:val="nil"/>
              <w:bottom w:val="nil"/>
            </w:tcBorders>
          </w:tcPr>
          <w:p w14:paraId="6D3CCF81" w14:textId="3311CBF4" w:rsidR="00246B7C" w:rsidRPr="00F2755E" w:rsidRDefault="00246B7C" w:rsidP="00246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06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8EFBE2F" w14:textId="615C7264" w:rsidR="00246B7C" w:rsidRPr="00104961" w:rsidRDefault="00246B7C" w:rsidP="00246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2B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  <w:tcBorders>
              <w:top w:val="nil"/>
              <w:left w:val="nil"/>
              <w:bottom w:val="nil"/>
              <w:right w:val="nil"/>
            </w:tcBorders>
          </w:tcPr>
          <w:p w14:paraId="105FE346" w14:textId="77777777" w:rsidR="00246B7C" w:rsidRPr="00104961" w:rsidRDefault="00246B7C" w:rsidP="00246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E09AD7D" w14:textId="560C9F48" w:rsidR="00246B7C" w:rsidRDefault="00246B7C" w:rsidP="00246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2B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941CD" w:rsidRPr="00104961" w14:paraId="3C9808A1" w14:textId="77777777" w:rsidTr="00600CB5">
        <w:trPr>
          <w:tblHeader/>
        </w:trPr>
        <w:tc>
          <w:tcPr>
            <w:tcW w:w="2225" w:type="pct"/>
            <w:tcBorders>
              <w:top w:val="nil"/>
              <w:bottom w:val="nil"/>
            </w:tcBorders>
          </w:tcPr>
          <w:p w14:paraId="028DD9C2" w14:textId="68626F68" w:rsidR="00F941CD" w:rsidRPr="00E705B3" w:rsidRDefault="00F941CD" w:rsidP="00F9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</w:tcPr>
          <w:p w14:paraId="16E7A8AB" w14:textId="636BB6BC" w:rsidR="00F941CD" w:rsidRPr="00CC6365" w:rsidRDefault="00F941CD" w:rsidP="00F9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3E5CA6" w14:textId="77777777" w:rsidR="00F941CD" w:rsidRPr="00104961" w:rsidRDefault="00F941CD" w:rsidP="00F9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</w:tcPr>
          <w:p w14:paraId="03752373" w14:textId="742846B2" w:rsidR="00F941CD" w:rsidRPr="00104961" w:rsidRDefault="00F941CD" w:rsidP="00F9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7B13"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705B3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5" w:type="pct"/>
            <w:tcBorders>
              <w:top w:val="nil"/>
              <w:left w:val="nil"/>
              <w:bottom w:val="nil"/>
              <w:right w:val="nil"/>
            </w:tcBorders>
          </w:tcPr>
          <w:p w14:paraId="3FDDAFC5" w14:textId="77777777" w:rsidR="00F941CD" w:rsidRPr="00104961" w:rsidRDefault="00F941CD" w:rsidP="00F9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nil"/>
              <w:left w:val="nil"/>
              <w:bottom w:val="nil"/>
              <w:right w:val="nil"/>
            </w:tcBorders>
          </w:tcPr>
          <w:p w14:paraId="36ACECDD" w14:textId="03F9B928" w:rsidR="00F941CD" w:rsidRDefault="00F941CD" w:rsidP="00F9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079B06" w14:textId="77777777" w:rsidR="00F941CD" w:rsidRPr="00104961" w:rsidRDefault="00F941CD" w:rsidP="00F9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nil"/>
              <w:left w:val="nil"/>
              <w:bottom w:val="nil"/>
              <w:right w:val="nil"/>
            </w:tcBorders>
          </w:tcPr>
          <w:p w14:paraId="75D30C9E" w14:textId="3C1E9B90" w:rsidR="00F941CD" w:rsidRDefault="00F941CD" w:rsidP="00F9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7B13"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705B3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F941CD" w:rsidRPr="00104961" w14:paraId="3B128F1D" w14:textId="77777777" w:rsidTr="00600CB5">
        <w:trPr>
          <w:tblHeader/>
        </w:trPr>
        <w:tc>
          <w:tcPr>
            <w:tcW w:w="2225" w:type="pct"/>
            <w:tcBorders>
              <w:top w:val="nil"/>
              <w:bottom w:val="nil"/>
            </w:tcBorders>
          </w:tcPr>
          <w:p w14:paraId="6276C2B5" w14:textId="077D2E36" w:rsidR="00F941CD" w:rsidRPr="00E705B3" w:rsidRDefault="00F941CD" w:rsidP="00F9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</w:tcPr>
          <w:p w14:paraId="01187372" w14:textId="0176D457" w:rsidR="00F941CD" w:rsidRPr="00CC6365" w:rsidRDefault="00F941CD" w:rsidP="00F9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682A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</w:tcPr>
          <w:p w14:paraId="2211A027" w14:textId="77777777" w:rsidR="00F941CD" w:rsidRPr="00104961" w:rsidRDefault="00F941CD" w:rsidP="00F9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</w:tcPr>
          <w:p w14:paraId="1939B371" w14:textId="6301E9B0" w:rsidR="00F941CD" w:rsidRPr="00104961" w:rsidRDefault="00F941CD" w:rsidP="00F9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45" w:type="pct"/>
            <w:tcBorders>
              <w:top w:val="nil"/>
              <w:left w:val="nil"/>
              <w:bottom w:val="nil"/>
              <w:right w:val="nil"/>
            </w:tcBorders>
          </w:tcPr>
          <w:p w14:paraId="55A5A8AA" w14:textId="77777777" w:rsidR="00F941CD" w:rsidRPr="00104961" w:rsidRDefault="00F941CD" w:rsidP="00F9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nil"/>
              <w:left w:val="nil"/>
              <w:bottom w:val="nil"/>
              <w:right w:val="nil"/>
            </w:tcBorders>
          </w:tcPr>
          <w:p w14:paraId="4F446334" w14:textId="2FA3CEC3" w:rsidR="00F941CD" w:rsidRDefault="00F941CD" w:rsidP="00F9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682A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42" w:type="pct"/>
            <w:tcBorders>
              <w:top w:val="nil"/>
              <w:left w:val="nil"/>
              <w:bottom w:val="nil"/>
              <w:right w:val="nil"/>
            </w:tcBorders>
          </w:tcPr>
          <w:p w14:paraId="0D9E912B" w14:textId="77777777" w:rsidR="00F941CD" w:rsidRPr="00104961" w:rsidRDefault="00F941CD" w:rsidP="00F9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nil"/>
              <w:left w:val="nil"/>
              <w:bottom w:val="nil"/>
              <w:right w:val="nil"/>
            </w:tcBorders>
          </w:tcPr>
          <w:p w14:paraId="1733D8D8" w14:textId="403E7359" w:rsidR="00F941CD" w:rsidRDefault="00F941CD" w:rsidP="00F9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A226B2" w:rsidRPr="00104961" w14:paraId="7239E0F1" w14:textId="77777777" w:rsidTr="00600CB5">
        <w:trPr>
          <w:tblHeader/>
        </w:trPr>
        <w:tc>
          <w:tcPr>
            <w:tcW w:w="2225" w:type="pct"/>
            <w:tcBorders>
              <w:top w:val="nil"/>
              <w:bottom w:val="nil"/>
            </w:tcBorders>
          </w:tcPr>
          <w:p w14:paraId="7DF3E74F" w14:textId="77777777" w:rsidR="00A226B2" w:rsidRPr="00E705B3" w:rsidRDefault="00A226B2" w:rsidP="00A22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75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F20A3D5" w14:textId="7E10B475" w:rsidR="00A226B2" w:rsidRDefault="00A226B2" w:rsidP="00A22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5DF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226B2" w:rsidRPr="00104961" w14:paraId="41204D9C" w14:textId="77777777" w:rsidTr="00600CB5">
        <w:tc>
          <w:tcPr>
            <w:tcW w:w="2225" w:type="pct"/>
            <w:tcBorders>
              <w:top w:val="nil"/>
              <w:bottom w:val="nil"/>
            </w:tcBorders>
          </w:tcPr>
          <w:p w14:paraId="0AE80000" w14:textId="27B46CC1" w:rsidR="00A226B2" w:rsidRPr="00E705B3" w:rsidRDefault="00A226B2" w:rsidP="00A22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705B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</w:tcPr>
          <w:p w14:paraId="0154B73A" w14:textId="77777777" w:rsidR="00A226B2" w:rsidRPr="00CC6365" w:rsidRDefault="00A226B2" w:rsidP="00A22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</w:tcPr>
          <w:p w14:paraId="2A05DA87" w14:textId="77777777" w:rsidR="00A226B2" w:rsidRPr="00104961" w:rsidRDefault="00A226B2" w:rsidP="00A22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</w:tcPr>
          <w:p w14:paraId="3D9D3833" w14:textId="77777777" w:rsidR="00A226B2" w:rsidRPr="00104961" w:rsidRDefault="00A226B2" w:rsidP="00A22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  <w:tcBorders>
              <w:top w:val="nil"/>
              <w:left w:val="nil"/>
              <w:bottom w:val="nil"/>
              <w:right w:val="nil"/>
            </w:tcBorders>
          </w:tcPr>
          <w:p w14:paraId="5381C29F" w14:textId="77777777" w:rsidR="00A226B2" w:rsidRPr="00104961" w:rsidRDefault="00A226B2" w:rsidP="00A22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nil"/>
              <w:left w:val="nil"/>
              <w:bottom w:val="nil"/>
              <w:right w:val="nil"/>
            </w:tcBorders>
          </w:tcPr>
          <w:p w14:paraId="341437DC" w14:textId="77777777" w:rsidR="00A226B2" w:rsidRDefault="00A226B2" w:rsidP="00A22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  <w:tcBorders>
              <w:top w:val="nil"/>
              <w:left w:val="nil"/>
              <w:bottom w:val="nil"/>
              <w:right w:val="nil"/>
            </w:tcBorders>
          </w:tcPr>
          <w:p w14:paraId="06AFD48F" w14:textId="77777777" w:rsidR="00A226B2" w:rsidRPr="00104961" w:rsidRDefault="00A226B2" w:rsidP="00A22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nil"/>
              <w:left w:val="nil"/>
              <w:bottom w:val="nil"/>
              <w:right w:val="nil"/>
            </w:tcBorders>
          </w:tcPr>
          <w:p w14:paraId="227A1910" w14:textId="77777777" w:rsidR="00A226B2" w:rsidRDefault="00A226B2" w:rsidP="00A22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12B7A" w:rsidRPr="00104961" w14:paraId="785F90F9" w14:textId="77777777" w:rsidTr="00600CB5">
        <w:tc>
          <w:tcPr>
            <w:tcW w:w="2225" w:type="pct"/>
            <w:tcBorders>
              <w:top w:val="nil"/>
              <w:bottom w:val="nil"/>
            </w:tcBorders>
          </w:tcPr>
          <w:p w14:paraId="32F99F2E" w14:textId="77777777" w:rsidR="00212B7A" w:rsidRPr="00F2755E" w:rsidRDefault="00212B7A" w:rsidP="00212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  <w:r w:rsidRPr="00E705B3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</w:tcPr>
          <w:p w14:paraId="2D5C8958" w14:textId="0CC6ECF9" w:rsidR="00212B7A" w:rsidRPr="00CC6365" w:rsidRDefault="00212B7A" w:rsidP="00212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</w:tcPr>
          <w:p w14:paraId="520DC272" w14:textId="77777777" w:rsidR="00212B7A" w:rsidRPr="00104961" w:rsidRDefault="00212B7A" w:rsidP="00212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</w:tcPr>
          <w:p w14:paraId="74E96235" w14:textId="2E789B03" w:rsidR="00212B7A" w:rsidRPr="00104961" w:rsidRDefault="00212B7A" w:rsidP="00212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  <w:tcBorders>
              <w:top w:val="nil"/>
              <w:left w:val="nil"/>
              <w:bottom w:val="nil"/>
              <w:right w:val="nil"/>
            </w:tcBorders>
          </w:tcPr>
          <w:p w14:paraId="38698071" w14:textId="77777777" w:rsidR="00212B7A" w:rsidRPr="00104961" w:rsidRDefault="00212B7A" w:rsidP="00212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nil"/>
              <w:left w:val="nil"/>
              <w:bottom w:val="nil"/>
              <w:right w:val="nil"/>
            </w:tcBorders>
          </w:tcPr>
          <w:p w14:paraId="42714C30" w14:textId="54274E55" w:rsidR="00212B7A" w:rsidRPr="00104961" w:rsidRDefault="00387FDC" w:rsidP="00600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  <w:cs/>
              </w:rPr>
            </w:pPr>
            <w:r w:rsidRPr="00387FDC">
              <w:rPr>
                <w:rFonts w:ascii="Angsana New" w:hAnsi="Angsana New"/>
                <w:sz w:val="30"/>
                <w:szCs w:val="30"/>
              </w:rPr>
              <w:t>259,484</w:t>
            </w:r>
          </w:p>
        </w:tc>
        <w:tc>
          <w:tcPr>
            <w:tcW w:w="142" w:type="pct"/>
            <w:tcBorders>
              <w:top w:val="nil"/>
              <w:left w:val="nil"/>
              <w:bottom w:val="nil"/>
              <w:right w:val="nil"/>
            </w:tcBorders>
          </w:tcPr>
          <w:p w14:paraId="0F849ED0" w14:textId="77777777" w:rsidR="00212B7A" w:rsidRPr="00104961" w:rsidRDefault="00212B7A" w:rsidP="00212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nil"/>
              <w:left w:val="nil"/>
              <w:bottom w:val="nil"/>
              <w:right w:val="nil"/>
            </w:tcBorders>
          </w:tcPr>
          <w:p w14:paraId="6DCD4F13" w14:textId="07863D29" w:rsidR="00212B7A" w:rsidRPr="00D457A5" w:rsidRDefault="00212B7A" w:rsidP="00600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600CB5">
              <w:rPr>
                <w:rFonts w:ascii="Angsana New" w:hAnsi="Angsana New"/>
                <w:sz w:val="30"/>
                <w:szCs w:val="30"/>
              </w:rPr>
              <w:t>250,877</w:t>
            </w:r>
          </w:p>
        </w:tc>
      </w:tr>
      <w:tr w:rsidR="00212B7A" w:rsidRPr="00104961" w14:paraId="315058EE" w14:textId="77777777" w:rsidTr="00600CB5">
        <w:tc>
          <w:tcPr>
            <w:tcW w:w="2225" w:type="pct"/>
            <w:tcBorders>
              <w:top w:val="nil"/>
              <w:bottom w:val="nil"/>
            </w:tcBorders>
          </w:tcPr>
          <w:p w14:paraId="05499114" w14:textId="77777777" w:rsidR="00212B7A" w:rsidRPr="00F2755E" w:rsidRDefault="00212B7A" w:rsidP="00212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  <w:r w:rsidRPr="00E705B3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</w:tcPr>
          <w:p w14:paraId="724F600A" w14:textId="2436215A" w:rsidR="00212B7A" w:rsidRPr="001532C5" w:rsidRDefault="00212B7A" w:rsidP="00600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212B7A">
              <w:rPr>
                <w:rFonts w:ascii="Angsana New" w:hAnsi="Angsana New"/>
                <w:sz w:val="30"/>
                <w:szCs w:val="30"/>
              </w:rPr>
              <w:t>9,164</w:t>
            </w: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</w:tcPr>
          <w:p w14:paraId="6A244D2D" w14:textId="77777777" w:rsidR="00212B7A" w:rsidRPr="001532C5" w:rsidRDefault="00212B7A" w:rsidP="00212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</w:tcPr>
          <w:p w14:paraId="0DB1A6C5" w14:textId="63DF7BB5" w:rsidR="00212B7A" w:rsidRPr="001532C5" w:rsidRDefault="00212B7A" w:rsidP="00600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600CB5">
              <w:rPr>
                <w:rFonts w:ascii="Angsana New" w:hAnsi="Angsana New"/>
                <w:sz w:val="30"/>
                <w:szCs w:val="30"/>
              </w:rPr>
              <w:t xml:space="preserve"> 7,975 </w:t>
            </w:r>
          </w:p>
        </w:tc>
        <w:tc>
          <w:tcPr>
            <w:tcW w:w="145" w:type="pct"/>
            <w:tcBorders>
              <w:top w:val="nil"/>
              <w:left w:val="nil"/>
              <w:bottom w:val="nil"/>
              <w:right w:val="nil"/>
            </w:tcBorders>
          </w:tcPr>
          <w:p w14:paraId="73578ADC" w14:textId="77777777" w:rsidR="00212B7A" w:rsidRPr="00104961" w:rsidRDefault="00212B7A" w:rsidP="00212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nil"/>
              <w:left w:val="nil"/>
              <w:bottom w:val="nil"/>
              <w:right w:val="nil"/>
            </w:tcBorders>
          </w:tcPr>
          <w:p w14:paraId="00771C14" w14:textId="4278FA73" w:rsidR="00212B7A" w:rsidRPr="00104961" w:rsidRDefault="00212B7A" w:rsidP="00600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212B7A">
              <w:rPr>
                <w:rFonts w:ascii="Angsana New" w:hAnsi="Angsana New"/>
                <w:sz w:val="30"/>
                <w:szCs w:val="30"/>
              </w:rPr>
              <w:t>9,110</w:t>
            </w:r>
          </w:p>
        </w:tc>
        <w:tc>
          <w:tcPr>
            <w:tcW w:w="142" w:type="pct"/>
            <w:tcBorders>
              <w:top w:val="nil"/>
              <w:left w:val="nil"/>
              <w:bottom w:val="nil"/>
              <w:right w:val="nil"/>
            </w:tcBorders>
          </w:tcPr>
          <w:p w14:paraId="747CCC02" w14:textId="77777777" w:rsidR="00212B7A" w:rsidRPr="00104961" w:rsidRDefault="00212B7A" w:rsidP="00212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nil"/>
              <w:left w:val="nil"/>
              <w:bottom w:val="nil"/>
              <w:right w:val="nil"/>
            </w:tcBorders>
          </w:tcPr>
          <w:p w14:paraId="72AB5106" w14:textId="43E4F3BC" w:rsidR="00212B7A" w:rsidRPr="00600CB5" w:rsidRDefault="00212B7A" w:rsidP="00600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600CB5">
              <w:rPr>
                <w:rFonts w:ascii="Angsana New" w:hAnsi="Angsana New"/>
                <w:sz w:val="30"/>
                <w:szCs w:val="30"/>
              </w:rPr>
              <w:t>7,975</w:t>
            </w:r>
          </w:p>
        </w:tc>
      </w:tr>
      <w:tr w:rsidR="00212B7A" w:rsidRPr="00104961" w14:paraId="5DC18CB5" w14:textId="77777777" w:rsidTr="00600CB5">
        <w:tc>
          <w:tcPr>
            <w:tcW w:w="2225" w:type="pct"/>
            <w:tcBorders>
              <w:top w:val="nil"/>
              <w:bottom w:val="nil"/>
            </w:tcBorders>
          </w:tcPr>
          <w:p w14:paraId="72705EC7" w14:textId="77777777" w:rsidR="00212B7A" w:rsidRPr="00F2755E" w:rsidRDefault="00212B7A" w:rsidP="00212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  <w:r w:rsidRPr="00E705B3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F0DA99" w14:textId="5E61C7A1" w:rsidR="00212B7A" w:rsidRPr="001532C5" w:rsidRDefault="00212B7A" w:rsidP="00600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212B7A">
              <w:rPr>
                <w:rFonts w:ascii="Angsana New" w:hAnsi="Angsana New"/>
                <w:sz w:val="30"/>
                <w:szCs w:val="30"/>
              </w:rPr>
              <w:t>18,509</w:t>
            </w: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</w:tcPr>
          <w:p w14:paraId="41FF0569" w14:textId="77777777" w:rsidR="00212B7A" w:rsidRPr="001532C5" w:rsidRDefault="00212B7A" w:rsidP="00212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7F6136" w14:textId="0F99C2BF" w:rsidR="00212B7A" w:rsidRPr="00600CB5" w:rsidRDefault="00212B7A" w:rsidP="00600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600CB5">
              <w:rPr>
                <w:rFonts w:ascii="Angsana New" w:hAnsi="Angsana New"/>
                <w:sz w:val="30"/>
                <w:szCs w:val="30"/>
              </w:rPr>
              <w:t xml:space="preserve"> 22,009 </w:t>
            </w:r>
          </w:p>
        </w:tc>
        <w:tc>
          <w:tcPr>
            <w:tcW w:w="145" w:type="pct"/>
            <w:tcBorders>
              <w:top w:val="nil"/>
              <w:left w:val="nil"/>
              <w:bottom w:val="nil"/>
              <w:right w:val="nil"/>
            </w:tcBorders>
          </w:tcPr>
          <w:p w14:paraId="04C14D2E" w14:textId="77777777" w:rsidR="00212B7A" w:rsidRPr="00104961" w:rsidRDefault="00212B7A" w:rsidP="00212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BA9B3B" w14:textId="404F20CB" w:rsidR="00212B7A" w:rsidRPr="00104961" w:rsidRDefault="00212B7A" w:rsidP="00600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212B7A">
              <w:rPr>
                <w:rFonts w:ascii="Angsana New" w:hAnsi="Angsana New"/>
                <w:sz w:val="30"/>
                <w:szCs w:val="30"/>
              </w:rPr>
              <w:t>2,163</w:t>
            </w:r>
          </w:p>
        </w:tc>
        <w:tc>
          <w:tcPr>
            <w:tcW w:w="142" w:type="pct"/>
            <w:tcBorders>
              <w:top w:val="nil"/>
              <w:left w:val="nil"/>
              <w:bottom w:val="nil"/>
              <w:right w:val="nil"/>
            </w:tcBorders>
          </w:tcPr>
          <w:p w14:paraId="3FE1DEC8" w14:textId="77777777" w:rsidR="00212B7A" w:rsidRPr="00104961" w:rsidRDefault="00212B7A" w:rsidP="00212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2C68E9" w14:textId="416742B9" w:rsidR="00212B7A" w:rsidRPr="00600CB5" w:rsidRDefault="00212B7A" w:rsidP="00600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600CB5">
              <w:rPr>
                <w:rFonts w:ascii="Angsana New" w:hAnsi="Angsana New"/>
                <w:sz w:val="30"/>
                <w:szCs w:val="30"/>
              </w:rPr>
              <w:t>7,718</w:t>
            </w:r>
          </w:p>
        </w:tc>
      </w:tr>
      <w:tr w:rsidR="00212B7A" w:rsidRPr="00104961" w14:paraId="4EF0F2A6" w14:textId="77777777" w:rsidTr="00600CB5">
        <w:tc>
          <w:tcPr>
            <w:tcW w:w="2225" w:type="pct"/>
            <w:tcBorders>
              <w:top w:val="nil"/>
              <w:bottom w:val="nil"/>
            </w:tcBorders>
          </w:tcPr>
          <w:p w14:paraId="653FE254" w14:textId="77777777" w:rsidR="00212B7A" w:rsidRPr="00F2755E" w:rsidRDefault="00212B7A" w:rsidP="00212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  <w:r w:rsidRPr="00E705B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EDAA3E7" w14:textId="4825E1BB" w:rsidR="00212B7A" w:rsidRPr="00600CB5" w:rsidRDefault="00212B7A" w:rsidP="00600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00CB5">
              <w:rPr>
                <w:rFonts w:ascii="Angsana New" w:hAnsi="Angsana New"/>
                <w:b/>
                <w:bCs/>
                <w:sz w:val="30"/>
                <w:szCs w:val="30"/>
              </w:rPr>
              <w:t>27,67</w:t>
            </w:r>
            <w:r w:rsidR="00387FDC" w:rsidRPr="00600CB5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</w:tcPr>
          <w:p w14:paraId="04CECAA2" w14:textId="77777777" w:rsidR="00212B7A" w:rsidRPr="00842D38" w:rsidRDefault="00212B7A" w:rsidP="00212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C406A0B" w14:textId="18D0D3C2" w:rsidR="00212B7A" w:rsidRPr="00600CB5" w:rsidRDefault="00212B7A" w:rsidP="00600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00CB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29,984 </w:t>
            </w:r>
          </w:p>
        </w:tc>
        <w:tc>
          <w:tcPr>
            <w:tcW w:w="145" w:type="pct"/>
            <w:tcBorders>
              <w:top w:val="nil"/>
              <w:left w:val="nil"/>
              <w:bottom w:val="nil"/>
              <w:right w:val="nil"/>
            </w:tcBorders>
          </w:tcPr>
          <w:p w14:paraId="1E30DC86" w14:textId="77777777" w:rsidR="00212B7A" w:rsidRPr="00842D38" w:rsidRDefault="00212B7A" w:rsidP="00212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388C0D1" w14:textId="798D0112" w:rsidR="00212B7A" w:rsidRPr="00600CB5" w:rsidRDefault="00387FDC" w:rsidP="00600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00CB5">
              <w:rPr>
                <w:rFonts w:ascii="Angsana New" w:hAnsi="Angsana New"/>
                <w:b/>
                <w:bCs/>
                <w:sz w:val="30"/>
                <w:szCs w:val="30"/>
              </w:rPr>
              <w:t>270,757</w:t>
            </w:r>
          </w:p>
        </w:tc>
        <w:tc>
          <w:tcPr>
            <w:tcW w:w="142" w:type="pct"/>
            <w:tcBorders>
              <w:top w:val="nil"/>
              <w:left w:val="nil"/>
              <w:bottom w:val="nil"/>
              <w:right w:val="nil"/>
            </w:tcBorders>
          </w:tcPr>
          <w:p w14:paraId="4059FE59" w14:textId="77777777" w:rsidR="00212B7A" w:rsidRPr="00842D38" w:rsidRDefault="00212B7A" w:rsidP="00212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77F6FCD" w14:textId="31777B5D" w:rsidR="00212B7A" w:rsidRPr="00600CB5" w:rsidRDefault="00212B7A" w:rsidP="00600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00CB5">
              <w:rPr>
                <w:rFonts w:ascii="Angsana New" w:hAnsi="Angsana New"/>
                <w:b/>
                <w:bCs/>
                <w:sz w:val="30"/>
                <w:szCs w:val="30"/>
              </w:rPr>
              <w:t>266,570</w:t>
            </w:r>
          </w:p>
        </w:tc>
      </w:tr>
      <w:tr w:rsidR="00212B7A" w:rsidRPr="00284462" w14:paraId="6E94DF52" w14:textId="77777777" w:rsidTr="00600CB5">
        <w:trPr>
          <w:trHeight w:val="331"/>
        </w:trPr>
        <w:tc>
          <w:tcPr>
            <w:tcW w:w="2225" w:type="pct"/>
            <w:tcBorders>
              <w:top w:val="nil"/>
              <w:bottom w:val="nil"/>
            </w:tcBorders>
          </w:tcPr>
          <w:p w14:paraId="0C99A8B8" w14:textId="77777777" w:rsidR="00212B7A" w:rsidRPr="00666765" w:rsidRDefault="00212B7A" w:rsidP="00212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580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DEA4939" w14:textId="77777777" w:rsidR="00212B7A" w:rsidRPr="00507DDD" w:rsidRDefault="00212B7A" w:rsidP="00212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</w:tcPr>
          <w:p w14:paraId="2007FA42" w14:textId="77777777" w:rsidR="00212B7A" w:rsidRPr="00507DDD" w:rsidRDefault="00212B7A" w:rsidP="00212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D1874D7" w14:textId="77777777" w:rsidR="00212B7A" w:rsidRPr="00507DDD" w:rsidRDefault="00212B7A" w:rsidP="00212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" w:type="pct"/>
            <w:tcBorders>
              <w:top w:val="nil"/>
              <w:left w:val="nil"/>
              <w:bottom w:val="nil"/>
              <w:right w:val="nil"/>
            </w:tcBorders>
          </w:tcPr>
          <w:p w14:paraId="5E474527" w14:textId="77777777" w:rsidR="00212B7A" w:rsidRPr="00507DDD" w:rsidRDefault="00212B7A" w:rsidP="00212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3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F34DC7B" w14:textId="77777777" w:rsidR="00212B7A" w:rsidRPr="00507DDD" w:rsidRDefault="00212B7A" w:rsidP="00212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pct"/>
            <w:tcBorders>
              <w:top w:val="nil"/>
              <w:left w:val="nil"/>
              <w:bottom w:val="nil"/>
              <w:right w:val="nil"/>
            </w:tcBorders>
          </w:tcPr>
          <w:p w14:paraId="59FB496D" w14:textId="77777777" w:rsidR="00212B7A" w:rsidRPr="00507DDD" w:rsidRDefault="00212B7A" w:rsidP="00212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9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83CC66C" w14:textId="77777777" w:rsidR="00212B7A" w:rsidRPr="00507DDD" w:rsidRDefault="00212B7A" w:rsidP="00212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12B7A" w:rsidRPr="00104961" w14:paraId="3F029EDE" w14:textId="77777777" w:rsidTr="00600CB5">
        <w:tc>
          <w:tcPr>
            <w:tcW w:w="2225" w:type="pct"/>
            <w:tcBorders>
              <w:top w:val="nil"/>
              <w:bottom w:val="nil"/>
            </w:tcBorders>
          </w:tcPr>
          <w:p w14:paraId="774C402B" w14:textId="4FC0405D" w:rsidR="00212B7A" w:rsidRPr="00104961" w:rsidRDefault="00212B7A" w:rsidP="00212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0496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ลูกหนี้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</w:tcPr>
          <w:p w14:paraId="4346ACCE" w14:textId="77777777" w:rsidR="00212B7A" w:rsidRPr="00CC6365" w:rsidRDefault="00212B7A" w:rsidP="00212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</w:tcPr>
          <w:p w14:paraId="096025FE" w14:textId="77777777" w:rsidR="00212B7A" w:rsidRPr="00104961" w:rsidRDefault="00212B7A" w:rsidP="00212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</w:tcPr>
          <w:p w14:paraId="489E3BDE" w14:textId="77777777" w:rsidR="00212B7A" w:rsidRPr="00104961" w:rsidRDefault="00212B7A" w:rsidP="00212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  <w:tcBorders>
              <w:top w:val="nil"/>
              <w:left w:val="nil"/>
              <w:bottom w:val="nil"/>
              <w:right w:val="nil"/>
            </w:tcBorders>
          </w:tcPr>
          <w:p w14:paraId="796B8F22" w14:textId="77777777" w:rsidR="00212B7A" w:rsidRPr="00104961" w:rsidRDefault="00212B7A" w:rsidP="00212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nil"/>
              <w:left w:val="nil"/>
              <w:bottom w:val="nil"/>
              <w:right w:val="nil"/>
            </w:tcBorders>
          </w:tcPr>
          <w:p w14:paraId="2E5F033D" w14:textId="77777777" w:rsidR="00212B7A" w:rsidRDefault="00212B7A" w:rsidP="00212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  <w:tcBorders>
              <w:top w:val="nil"/>
              <w:left w:val="nil"/>
              <w:bottom w:val="nil"/>
              <w:right w:val="nil"/>
            </w:tcBorders>
          </w:tcPr>
          <w:p w14:paraId="0E0C069E" w14:textId="77777777" w:rsidR="00212B7A" w:rsidRPr="00104961" w:rsidRDefault="00212B7A" w:rsidP="00212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nil"/>
              <w:left w:val="nil"/>
              <w:bottom w:val="nil"/>
              <w:right w:val="nil"/>
            </w:tcBorders>
          </w:tcPr>
          <w:p w14:paraId="7E668B80" w14:textId="77777777" w:rsidR="00212B7A" w:rsidRDefault="00212B7A" w:rsidP="00212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12B7A" w:rsidRPr="00104961" w14:paraId="6BD9A05B" w14:textId="77777777" w:rsidTr="00600CB5">
        <w:tc>
          <w:tcPr>
            <w:tcW w:w="2225" w:type="pct"/>
            <w:tcBorders>
              <w:top w:val="nil"/>
              <w:bottom w:val="nil"/>
            </w:tcBorders>
          </w:tcPr>
          <w:p w14:paraId="77C87BC1" w14:textId="35386C33" w:rsidR="00212B7A" w:rsidRPr="00F2755E" w:rsidRDefault="00212B7A" w:rsidP="00212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</w:tcPr>
          <w:p w14:paraId="61409552" w14:textId="5973DA59" w:rsidR="00212B7A" w:rsidRPr="00BD5401" w:rsidRDefault="00212B7A" w:rsidP="00212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</w:tcPr>
          <w:p w14:paraId="05AD4E86" w14:textId="77777777" w:rsidR="00212B7A" w:rsidRPr="001532C5" w:rsidRDefault="00212B7A" w:rsidP="00212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</w:tcPr>
          <w:p w14:paraId="64AA1516" w14:textId="5E2DCEEE" w:rsidR="00212B7A" w:rsidRPr="003A5623" w:rsidRDefault="00212B7A" w:rsidP="00212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  <w:tcBorders>
              <w:top w:val="nil"/>
              <w:left w:val="nil"/>
              <w:bottom w:val="nil"/>
              <w:right w:val="nil"/>
            </w:tcBorders>
          </w:tcPr>
          <w:p w14:paraId="6BF7E5D9" w14:textId="77777777" w:rsidR="00212B7A" w:rsidRPr="001532C5" w:rsidRDefault="00212B7A" w:rsidP="00212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nil"/>
              <w:left w:val="nil"/>
              <w:bottom w:val="nil"/>
              <w:right w:val="nil"/>
            </w:tcBorders>
          </w:tcPr>
          <w:p w14:paraId="2039B583" w14:textId="57944611" w:rsidR="00212B7A" w:rsidRPr="001532C5" w:rsidRDefault="00387FDC" w:rsidP="00212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387FDC">
              <w:rPr>
                <w:rFonts w:ascii="Angsana New" w:hAnsi="Angsana New"/>
                <w:sz w:val="30"/>
                <w:szCs w:val="30"/>
              </w:rPr>
              <w:t>37,790</w:t>
            </w:r>
          </w:p>
        </w:tc>
        <w:tc>
          <w:tcPr>
            <w:tcW w:w="142" w:type="pct"/>
            <w:tcBorders>
              <w:top w:val="nil"/>
              <w:left w:val="nil"/>
              <w:bottom w:val="nil"/>
              <w:right w:val="nil"/>
            </w:tcBorders>
          </w:tcPr>
          <w:p w14:paraId="60F529D8" w14:textId="77777777" w:rsidR="00212B7A" w:rsidRPr="00104961" w:rsidRDefault="00212B7A" w:rsidP="00212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nil"/>
              <w:left w:val="nil"/>
              <w:bottom w:val="nil"/>
              <w:right w:val="nil"/>
            </w:tcBorders>
          </w:tcPr>
          <w:p w14:paraId="385339B5" w14:textId="279C5518" w:rsidR="00212B7A" w:rsidRPr="00D457A5" w:rsidRDefault="00212B7A" w:rsidP="00212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7842A7">
              <w:rPr>
                <w:rFonts w:asciiTheme="majorBidi" w:hAnsiTheme="majorBidi" w:cstheme="majorBidi"/>
                <w:sz w:val="30"/>
                <w:szCs w:val="30"/>
              </w:rPr>
              <w:t>12,145</w:t>
            </w:r>
          </w:p>
        </w:tc>
      </w:tr>
      <w:tr w:rsidR="00212B7A" w:rsidRPr="00104961" w14:paraId="44791291" w14:textId="77777777" w:rsidTr="00600CB5">
        <w:tc>
          <w:tcPr>
            <w:tcW w:w="2225" w:type="pct"/>
            <w:tcBorders>
              <w:top w:val="nil"/>
              <w:bottom w:val="nil"/>
            </w:tcBorders>
          </w:tcPr>
          <w:p w14:paraId="16E9A777" w14:textId="6DAAB097" w:rsidR="00212B7A" w:rsidRPr="00F2755E" w:rsidRDefault="00212B7A" w:rsidP="00212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  <w:r w:rsidRPr="00104961">
              <w:rPr>
                <w:rFonts w:ascii="Angsana New" w:hAnsi="Angsana New" w:hint="cs"/>
                <w:sz w:val="30"/>
                <w:szCs w:val="30"/>
                <w:cs/>
              </w:rPr>
              <w:t>กิจการอื่นท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ี่</w:t>
            </w:r>
            <w:r w:rsidRPr="00104961">
              <w:rPr>
                <w:rFonts w:ascii="Angsana New" w:hAnsi="Angsana New" w:hint="cs"/>
                <w:sz w:val="30"/>
                <w:szCs w:val="30"/>
                <w:cs/>
              </w:rPr>
              <w:t>เกี่ยวข้องกัน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</w:tcPr>
          <w:p w14:paraId="1CCA42FE" w14:textId="58966246" w:rsidR="00212B7A" w:rsidRPr="001532C5" w:rsidRDefault="00212B7A" w:rsidP="00212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212B7A">
              <w:rPr>
                <w:rFonts w:ascii="Angsana New" w:hAnsi="Angsana New"/>
                <w:sz w:val="30"/>
                <w:szCs w:val="30"/>
              </w:rPr>
              <w:t>4,684</w:t>
            </w: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</w:tcPr>
          <w:p w14:paraId="1678DE0C" w14:textId="77777777" w:rsidR="00212B7A" w:rsidRPr="001532C5" w:rsidRDefault="00212B7A" w:rsidP="00212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</w:tcPr>
          <w:p w14:paraId="35EB28AF" w14:textId="1E687B7F" w:rsidR="00212B7A" w:rsidRPr="00842D38" w:rsidRDefault="00212B7A" w:rsidP="00212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4A071A">
              <w:rPr>
                <w:rFonts w:asciiTheme="majorBidi" w:hAnsiTheme="majorBidi" w:cstheme="majorBidi"/>
                <w:sz w:val="30"/>
                <w:szCs w:val="30"/>
              </w:rPr>
              <w:t>2,639</w:t>
            </w:r>
          </w:p>
        </w:tc>
        <w:tc>
          <w:tcPr>
            <w:tcW w:w="145" w:type="pct"/>
            <w:tcBorders>
              <w:top w:val="nil"/>
              <w:left w:val="nil"/>
              <w:bottom w:val="nil"/>
              <w:right w:val="nil"/>
            </w:tcBorders>
          </w:tcPr>
          <w:p w14:paraId="19848F81" w14:textId="77777777" w:rsidR="00212B7A" w:rsidRPr="001532C5" w:rsidRDefault="00212B7A" w:rsidP="00212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nil"/>
              <w:left w:val="nil"/>
              <w:bottom w:val="nil"/>
              <w:right w:val="nil"/>
            </w:tcBorders>
          </w:tcPr>
          <w:p w14:paraId="0D81F7BF" w14:textId="64F9DF0B" w:rsidR="00212B7A" w:rsidRPr="001532C5" w:rsidRDefault="00212B7A" w:rsidP="00212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212B7A">
              <w:rPr>
                <w:rFonts w:ascii="Angsana New" w:hAnsi="Angsana New"/>
                <w:sz w:val="30"/>
                <w:szCs w:val="30"/>
              </w:rPr>
              <w:t>2,126</w:t>
            </w:r>
          </w:p>
        </w:tc>
        <w:tc>
          <w:tcPr>
            <w:tcW w:w="142" w:type="pct"/>
            <w:tcBorders>
              <w:top w:val="nil"/>
              <w:left w:val="nil"/>
              <w:bottom w:val="nil"/>
              <w:right w:val="nil"/>
            </w:tcBorders>
          </w:tcPr>
          <w:p w14:paraId="4E0A107C" w14:textId="77777777" w:rsidR="00212B7A" w:rsidRPr="00104961" w:rsidRDefault="00212B7A" w:rsidP="00212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nil"/>
              <w:left w:val="nil"/>
              <w:bottom w:val="nil"/>
              <w:right w:val="nil"/>
            </w:tcBorders>
          </w:tcPr>
          <w:p w14:paraId="7327446E" w14:textId="33793DC1" w:rsidR="00212B7A" w:rsidRPr="00842D38" w:rsidRDefault="00212B7A" w:rsidP="00212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3C38ED">
              <w:rPr>
                <w:rFonts w:asciiTheme="majorBidi" w:hAnsiTheme="majorBidi" w:cstheme="majorBidi"/>
                <w:sz w:val="30"/>
                <w:szCs w:val="30"/>
              </w:rPr>
              <w:t>1,572</w:t>
            </w:r>
          </w:p>
        </w:tc>
      </w:tr>
      <w:tr w:rsidR="00212B7A" w:rsidRPr="00104961" w14:paraId="671951AA" w14:textId="77777777" w:rsidTr="00600CB5">
        <w:tc>
          <w:tcPr>
            <w:tcW w:w="2225" w:type="pct"/>
            <w:tcBorders>
              <w:top w:val="nil"/>
              <w:bottom w:val="nil"/>
            </w:tcBorders>
          </w:tcPr>
          <w:p w14:paraId="32F7DE30" w14:textId="0D7A3BF1" w:rsidR="00212B7A" w:rsidRPr="00F2755E" w:rsidRDefault="00212B7A" w:rsidP="00212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  <w:r w:rsidRPr="00E705B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A13AB35" w14:textId="353796BB" w:rsidR="00212B7A" w:rsidRPr="00842D38" w:rsidRDefault="00212B7A" w:rsidP="00212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2B7A">
              <w:rPr>
                <w:rFonts w:ascii="Angsana New" w:hAnsi="Angsana New"/>
                <w:b/>
                <w:bCs/>
                <w:sz w:val="30"/>
                <w:szCs w:val="30"/>
              </w:rPr>
              <w:t>4,684</w:t>
            </w: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</w:tcPr>
          <w:p w14:paraId="0F9BECF2" w14:textId="77777777" w:rsidR="00212B7A" w:rsidRPr="00842D38" w:rsidRDefault="00212B7A" w:rsidP="00212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DDA779" w14:textId="2956745B" w:rsidR="00212B7A" w:rsidRPr="00842D38" w:rsidRDefault="00212B7A" w:rsidP="00212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071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2,639</w:t>
            </w:r>
          </w:p>
        </w:tc>
        <w:tc>
          <w:tcPr>
            <w:tcW w:w="145" w:type="pct"/>
            <w:tcBorders>
              <w:top w:val="nil"/>
              <w:left w:val="nil"/>
              <w:bottom w:val="nil"/>
              <w:right w:val="nil"/>
            </w:tcBorders>
          </w:tcPr>
          <w:p w14:paraId="316EC990" w14:textId="77777777" w:rsidR="00212B7A" w:rsidRPr="00842D38" w:rsidRDefault="00212B7A" w:rsidP="00212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3775DA" w14:textId="6914700B" w:rsidR="00212B7A" w:rsidRPr="00842D38" w:rsidRDefault="00387FDC" w:rsidP="00212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87FDC">
              <w:rPr>
                <w:rFonts w:ascii="Angsana New" w:hAnsi="Angsana New"/>
                <w:b/>
                <w:bCs/>
                <w:sz w:val="30"/>
                <w:szCs w:val="30"/>
              </w:rPr>
              <w:t>39,916</w:t>
            </w:r>
          </w:p>
        </w:tc>
        <w:tc>
          <w:tcPr>
            <w:tcW w:w="142" w:type="pct"/>
            <w:tcBorders>
              <w:top w:val="nil"/>
              <w:left w:val="nil"/>
              <w:bottom w:val="nil"/>
              <w:right w:val="nil"/>
            </w:tcBorders>
          </w:tcPr>
          <w:p w14:paraId="24B0EC30" w14:textId="77777777" w:rsidR="00212B7A" w:rsidRPr="00842D38" w:rsidRDefault="00212B7A" w:rsidP="00212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261A590" w14:textId="4D42EC41" w:rsidR="00212B7A" w:rsidRPr="00842D38" w:rsidRDefault="00212B7A" w:rsidP="00212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443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13,717</w:t>
            </w:r>
          </w:p>
        </w:tc>
      </w:tr>
      <w:tr w:rsidR="00212B7A" w:rsidRPr="00284462" w14:paraId="1CFBF627" w14:textId="77777777" w:rsidTr="00600CB5">
        <w:trPr>
          <w:trHeight w:val="331"/>
        </w:trPr>
        <w:tc>
          <w:tcPr>
            <w:tcW w:w="2225" w:type="pct"/>
            <w:tcBorders>
              <w:top w:val="nil"/>
              <w:bottom w:val="nil"/>
            </w:tcBorders>
          </w:tcPr>
          <w:p w14:paraId="08FACD8E" w14:textId="77777777" w:rsidR="00212B7A" w:rsidRPr="00666765" w:rsidRDefault="00212B7A" w:rsidP="00212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580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8AC7078" w14:textId="77777777" w:rsidR="00212B7A" w:rsidRPr="00507DDD" w:rsidRDefault="00212B7A" w:rsidP="00212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</w:tcPr>
          <w:p w14:paraId="2A6361B2" w14:textId="77777777" w:rsidR="00212B7A" w:rsidRPr="00507DDD" w:rsidRDefault="00212B7A" w:rsidP="00212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1A7A2AF" w14:textId="77777777" w:rsidR="00212B7A" w:rsidRPr="00507DDD" w:rsidRDefault="00212B7A" w:rsidP="00212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" w:type="pct"/>
            <w:tcBorders>
              <w:top w:val="nil"/>
              <w:left w:val="nil"/>
              <w:bottom w:val="nil"/>
              <w:right w:val="nil"/>
            </w:tcBorders>
          </w:tcPr>
          <w:p w14:paraId="5718F62E" w14:textId="77777777" w:rsidR="00212B7A" w:rsidRPr="00507DDD" w:rsidRDefault="00212B7A" w:rsidP="00212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3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3A91E0C" w14:textId="77777777" w:rsidR="00212B7A" w:rsidRPr="00507DDD" w:rsidRDefault="00212B7A" w:rsidP="00212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pct"/>
            <w:tcBorders>
              <w:top w:val="nil"/>
              <w:left w:val="nil"/>
              <w:bottom w:val="nil"/>
              <w:right w:val="nil"/>
            </w:tcBorders>
          </w:tcPr>
          <w:p w14:paraId="39F29C4F" w14:textId="77777777" w:rsidR="00212B7A" w:rsidRPr="00507DDD" w:rsidRDefault="00212B7A" w:rsidP="00212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9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B63568C" w14:textId="77777777" w:rsidR="00212B7A" w:rsidRPr="00507DDD" w:rsidRDefault="00212B7A" w:rsidP="00212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12B7A" w:rsidRPr="00104961" w14:paraId="23275715" w14:textId="77777777" w:rsidTr="00600CB5">
        <w:tc>
          <w:tcPr>
            <w:tcW w:w="2225" w:type="pct"/>
            <w:tcBorders>
              <w:top w:val="nil"/>
              <w:bottom w:val="nil"/>
            </w:tcBorders>
          </w:tcPr>
          <w:p w14:paraId="4B9266CF" w14:textId="67C054C9" w:rsidR="00212B7A" w:rsidRPr="00104961" w:rsidRDefault="00212B7A" w:rsidP="00212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0496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เจ้าหนี้การค้า 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</w:tcPr>
          <w:p w14:paraId="4A7EFDBF" w14:textId="77777777" w:rsidR="00212B7A" w:rsidRPr="000308E3" w:rsidRDefault="00212B7A" w:rsidP="00212B7A"/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</w:tcPr>
          <w:p w14:paraId="04D96D78" w14:textId="77777777" w:rsidR="00212B7A" w:rsidRPr="00104961" w:rsidRDefault="00212B7A" w:rsidP="00212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</w:tcPr>
          <w:p w14:paraId="24494958" w14:textId="77777777" w:rsidR="00212B7A" w:rsidRPr="00104961" w:rsidRDefault="00212B7A" w:rsidP="00212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  <w:tcBorders>
              <w:top w:val="nil"/>
              <w:left w:val="nil"/>
              <w:bottom w:val="nil"/>
              <w:right w:val="nil"/>
            </w:tcBorders>
          </w:tcPr>
          <w:p w14:paraId="2A8F8A04" w14:textId="77777777" w:rsidR="00212B7A" w:rsidRPr="00104961" w:rsidRDefault="00212B7A" w:rsidP="00212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nil"/>
              <w:left w:val="nil"/>
              <w:bottom w:val="nil"/>
              <w:right w:val="nil"/>
            </w:tcBorders>
          </w:tcPr>
          <w:p w14:paraId="5FAE7525" w14:textId="77777777" w:rsidR="00212B7A" w:rsidRDefault="00212B7A" w:rsidP="00212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  <w:tcBorders>
              <w:top w:val="nil"/>
              <w:left w:val="nil"/>
              <w:bottom w:val="nil"/>
              <w:right w:val="nil"/>
            </w:tcBorders>
          </w:tcPr>
          <w:p w14:paraId="42D10766" w14:textId="77777777" w:rsidR="00212B7A" w:rsidRPr="00104961" w:rsidRDefault="00212B7A" w:rsidP="00212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nil"/>
              <w:left w:val="nil"/>
              <w:bottom w:val="nil"/>
              <w:right w:val="nil"/>
            </w:tcBorders>
          </w:tcPr>
          <w:p w14:paraId="6815B0AA" w14:textId="77777777" w:rsidR="00212B7A" w:rsidRDefault="00212B7A" w:rsidP="00212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12B7A" w:rsidRPr="00104961" w14:paraId="6577CB0B" w14:textId="77777777" w:rsidTr="00600CB5">
        <w:tc>
          <w:tcPr>
            <w:tcW w:w="2225" w:type="pct"/>
            <w:tcBorders>
              <w:top w:val="nil"/>
              <w:left w:val="nil"/>
              <w:bottom w:val="nil"/>
              <w:right w:val="nil"/>
            </w:tcBorders>
          </w:tcPr>
          <w:p w14:paraId="7F76EA5A" w14:textId="77777777" w:rsidR="00212B7A" w:rsidRPr="00104961" w:rsidRDefault="00212B7A" w:rsidP="00212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04961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</w:tcPr>
          <w:p w14:paraId="10097F6D" w14:textId="1951DCA4" w:rsidR="00212B7A" w:rsidRPr="00DB6054" w:rsidRDefault="00212B7A" w:rsidP="00DB6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</w:tcPr>
          <w:p w14:paraId="576A2E78" w14:textId="77777777" w:rsidR="00212B7A" w:rsidRPr="00DB6054" w:rsidRDefault="00212B7A" w:rsidP="00212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</w:tcPr>
          <w:p w14:paraId="1F85A270" w14:textId="74BA89E4" w:rsidR="00212B7A" w:rsidRPr="003A5623" w:rsidRDefault="00212B7A" w:rsidP="00212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  <w:tcBorders>
              <w:top w:val="nil"/>
              <w:left w:val="nil"/>
              <w:bottom w:val="nil"/>
              <w:right w:val="nil"/>
            </w:tcBorders>
          </w:tcPr>
          <w:p w14:paraId="64B56B4B" w14:textId="77777777" w:rsidR="00212B7A" w:rsidRPr="00104961" w:rsidRDefault="00212B7A" w:rsidP="00212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nil"/>
              <w:left w:val="nil"/>
              <w:bottom w:val="nil"/>
              <w:right w:val="nil"/>
            </w:tcBorders>
          </w:tcPr>
          <w:p w14:paraId="1EE1F676" w14:textId="3E42BC04" w:rsidR="00212B7A" w:rsidRPr="00104961" w:rsidRDefault="00212B7A" w:rsidP="00212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212B7A">
              <w:rPr>
                <w:rFonts w:ascii="Angsana New" w:hAnsi="Angsana New"/>
                <w:sz w:val="30"/>
                <w:szCs w:val="30"/>
              </w:rPr>
              <w:t>35,289</w:t>
            </w:r>
          </w:p>
        </w:tc>
        <w:tc>
          <w:tcPr>
            <w:tcW w:w="142" w:type="pct"/>
            <w:tcBorders>
              <w:top w:val="nil"/>
              <w:left w:val="nil"/>
              <w:bottom w:val="nil"/>
              <w:right w:val="nil"/>
            </w:tcBorders>
          </w:tcPr>
          <w:p w14:paraId="5DB8DB04" w14:textId="77777777" w:rsidR="00212B7A" w:rsidRPr="00104961" w:rsidRDefault="00212B7A" w:rsidP="00212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nil"/>
              <w:left w:val="nil"/>
              <w:bottom w:val="nil"/>
              <w:right w:val="nil"/>
            </w:tcBorders>
          </w:tcPr>
          <w:p w14:paraId="17B7139A" w14:textId="1B6E5CF9" w:rsidR="00212B7A" w:rsidRPr="00842D38" w:rsidRDefault="00212B7A" w:rsidP="00212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632E50">
              <w:rPr>
                <w:rFonts w:asciiTheme="majorBidi" w:hAnsiTheme="majorBidi" w:cstheme="majorBidi"/>
                <w:sz w:val="30"/>
                <w:szCs w:val="30"/>
              </w:rPr>
              <w:t>40,176</w:t>
            </w:r>
          </w:p>
        </w:tc>
      </w:tr>
      <w:tr w:rsidR="00212B7A" w:rsidRPr="00C50934" w14:paraId="26BDBD05" w14:textId="77777777" w:rsidTr="00600CB5">
        <w:tc>
          <w:tcPr>
            <w:tcW w:w="2225" w:type="pct"/>
            <w:tcBorders>
              <w:top w:val="nil"/>
              <w:left w:val="nil"/>
              <w:bottom w:val="nil"/>
              <w:right w:val="nil"/>
            </w:tcBorders>
          </w:tcPr>
          <w:p w14:paraId="3FB54581" w14:textId="77777777" w:rsidR="00212B7A" w:rsidRPr="00104961" w:rsidRDefault="00212B7A" w:rsidP="00212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04961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</w:tcPr>
          <w:p w14:paraId="28383DE8" w14:textId="1A676A6D" w:rsidR="00212B7A" w:rsidRPr="00A119A3" w:rsidRDefault="00212B7A" w:rsidP="00212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212B7A">
              <w:rPr>
                <w:rFonts w:ascii="Angsana New" w:hAnsi="Angsana New"/>
                <w:sz w:val="30"/>
                <w:szCs w:val="30"/>
              </w:rPr>
              <w:t>24,151</w:t>
            </w: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</w:tcPr>
          <w:p w14:paraId="10ABB12B" w14:textId="77777777" w:rsidR="00212B7A" w:rsidRPr="00104961" w:rsidRDefault="00212B7A" w:rsidP="00212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</w:tcPr>
          <w:p w14:paraId="25B887D4" w14:textId="3348F0EE" w:rsidR="00212B7A" w:rsidRPr="00842D38" w:rsidRDefault="00212B7A" w:rsidP="00212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10E0A">
              <w:rPr>
                <w:rFonts w:asciiTheme="majorBidi" w:hAnsiTheme="majorBidi" w:cstheme="majorBidi"/>
                <w:sz w:val="30"/>
                <w:szCs w:val="30"/>
              </w:rPr>
              <w:t>22,468</w:t>
            </w:r>
          </w:p>
        </w:tc>
        <w:tc>
          <w:tcPr>
            <w:tcW w:w="145" w:type="pct"/>
            <w:tcBorders>
              <w:top w:val="nil"/>
              <w:left w:val="nil"/>
              <w:bottom w:val="nil"/>
              <w:right w:val="nil"/>
            </w:tcBorders>
          </w:tcPr>
          <w:p w14:paraId="333F9540" w14:textId="77777777" w:rsidR="00212B7A" w:rsidRPr="00104961" w:rsidRDefault="00212B7A" w:rsidP="00212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nil"/>
              <w:left w:val="nil"/>
              <w:bottom w:val="nil"/>
              <w:right w:val="nil"/>
            </w:tcBorders>
          </w:tcPr>
          <w:p w14:paraId="294D8BCC" w14:textId="3C5A7F75" w:rsidR="00212B7A" w:rsidRPr="003A5623" w:rsidRDefault="00212B7A" w:rsidP="00212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  <w:tcBorders>
              <w:top w:val="nil"/>
              <w:left w:val="nil"/>
              <w:bottom w:val="nil"/>
              <w:right w:val="nil"/>
            </w:tcBorders>
          </w:tcPr>
          <w:p w14:paraId="1EF8D8E5" w14:textId="77777777" w:rsidR="00212B7A" w:rsidRPr="003A5623" w:rsidRDefault="00212B7A" w:rsidP="00212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  <w:tab w:val="decimal" w:pos="69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nil"/>
              <w:left w:val="nil"/>
              <w:bottom w:val="nil"/>
              <w:right w:val="nil"/>
            </w:tcBorders>
          </w:tcPr>
          <w:p w14:paraId="4BA57D1E" w14:textId="73F16A63" w:rsidR="00212B7A" w:rsidRPr="003A5623" w:rsidRDefault="00212B7A" w:rsidP="00212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12B7A" w:rsidRPr="00104961" w14:paraId="5D4280CE" w14:textId="77777777" w:rsidTr="00600CB5">
        <w:tc>
          <w:tcPr>
            <w:tcW w:w="2225" w:type="pct"/>
            <w:tcBorders>
              <w:top w:val="nil"/>
              <w:left w:val="nil"/>
              <w:bottom w:val="nil"/>
              <w:right w:val="nil"/>
            </w:tcBorders>
          </w:tcPr>
          <w:p w14:paraId="5809297A" w14:textId="77777777" w:rsidR="00212B7A" w:rsidRPr="00104961" w:rsidRDefault="00212B7A" w:rsidP="00212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04961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</w:tcPr>
          <w:p w14:paraId="72892427" w14:textId="7B078CAB" w:rsidR="00212B7A" w:rsidRPr="00A119A3" w:rsidRDefault="00212B7A" w:rsidP="00212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212B7A">
              <w:rPr>
                <w:rFonts w:ascii="Angsana New" w:hAnsi="Angsana New"/>
                <w:sz w:val="30"/>
                <w:szCs w:val="30"/>
              </w:rPr>
              <w:t>12,237</w:t>
            </w: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3CEF85" w14:textId="77777777" w:rsidR="00212B7A" w:rsidRPr="00104961" w:rsidRDefault="00212B7A" w:rsidP="00212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</w:tcPr>
          <w:p w14:paraId="46BD84D4" w14:textId="104FB31B" w:rsidR="00212B7A" w:rsidRPr="00842D38" w:rsidRDefault="00212B7A" w:rsidP="00212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DA2D5A">
              <w:rPr>
                <w:rFonts w:asciiTheme="majorBidi" w:hAnsiTheme="majorBidi" w:cstheme="majorBidi"/>
                <w:sz w:val="30"/>
                <w:szCs w:val="30"/>
              </w:rPr>
              <w:t>13,306</w:t>
            </w:r>
          </w:p>
        </w:tc>
        <w:tc>
          <w:tcPr>
            <w:tcW w:w="14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9D85BD" w14:textId="77777777" w:rsidR="00212B7A" w:rsidRPr="00104961" w:rsidRDefault="00212B7A" w:rsidP="00212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nil"/>
              <w:left w:val="nil"/>
              <w:bottom w:val="nil"/>
              <w:right w:val="nil"/>
            </w:tcBorders>
          </w:tcPr>
          <w:p w14:paraId="0920A3DE" w14:textId="284C3B27" w:rsidR="00212B7A" w:rsidRPr="00104961" w:rsidRDefault="00212B7A" w:rsidP="00212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212B7A">
              <w:rPr>
                <w:rFonts w:ascii="Angsana New" w:hAnsi="Angsana New"/>
                <w:sz w:val="30"/>
                <w:szCs w:val="30"/>
              </w:rPr>
              <w:t>2,841</w:t>
            </w:r>
          </w:p>
        </w:tc>
        <w:tc>
          <w:tcPr>
            <w:tcW w:w="14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3B2708" w14:textId="77777777" w:rsidR="00212B7A" w:rsidRPr="00104961" w:rsidRDefault="00212B7A" w:rsidP="00212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nil"/>
              <w:left w:val="nil"/>
              <w:bottom w:val="nil"/>
              <w:right w:val="nil"/>
            </w:tcBorders>
          </w:tcPr>
          <w:p w14:paraId="2C553E44" w14:textId="0F8B3F12" w:rsidR="00212B7A" w:rsidRPr="00842D38" w:rsidRDefault="00212B7A" w:rsidP="00212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A40CC8">
              <w:rPr>
                <w:rFonts w:asciiTheme="majorBidi" w:hAnsiTheme="majorBidi" w:cstheme="majorBidi"/>
                <w:sz w:val="30"/>
                <w:szCs w:val="30"/>
              </w:rPr>
              <w:t>3,470</w:t>
            </w:r>
          </w:p>
        </w:tc>
      </w:tr>
      <w:tr w:rsidR="00212B7A" w:rsidRPr="00104961" w14:paraId="645CB4B6" w14:textId="77777777" w:rsidTr="00600CB5">
        <w:tc>
          <w:tcPr>
            <w:tcW w:w="2225" w:type="pct"/>
            <w:tcBorders>
              <w:top w:val="nil"/>
              <w:bottom w:val="nil"/>
            </w:tcBorders>
          </w:tcPr>
          <w:p w14:paraId="5B545153" w14:textId="77777777" w:rsidR="00212B7A" w:rsidRPr="00104961" w:rsidRDefault="00212B7A" w:rsidP="00212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0496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4CC0CBF9" w14:textId="31DE1DD5" w:rsidR="00212B7A" w:rsidRPr="00686E28" w:rsidRDefault="00212B7A" w:rsidP="00212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12B7A">
              <w:rPr>
                <w:rFonts w:ascii="Angsana New" w:hAnsi="Angsana New"/>
                <w:b/>
                <w:bCs/>
                <w:sz w:val="30"/>
                <w:szCs w:val="30"/>
              </w:rPr>
              <w:t>36,388</w:t>
            </w:r>
          </w:p>
        </w:tc>
        <w:tc>
          <w:tcPr>
            <w:tcW w:w="146" w:type="pct"/>
            <w:tcBorders>
              <w:top w:val="nil"/>
              <w:bottom w:val="nil"/>
            </w:tcBorders>
          </w:tcPr>
          <w:p w14:paraId="1B5DDBBD" w14:textId="77777777" w:rsidR="00212B7A" w:rsidRPr="00842D38" w:rsidRDefault="00212B7A" w:rsidP="00212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7AC391B0" w14:textId="5C96C1B6" w:rsidR="00212B7A" w:rsidRPr="00842D38" w:rsidRDefault="00212B7A" w:rsidP="00212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A2D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35,77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45" w:type="pct"/>
            <w:tcBorders>
              <w:top w:val="nil"/>
              <w:bottom w:val="nil"/>
            </w:tcBorders>
          </w:tcPr>
          <w:p w14:paraId="3BB8F756" w14:textId="77777777" w:rsidR="00212B7A" w:rsidRPr="00842D38" w:rsidRDefault="00212B7A" w:rsidP="00212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41F57562" w14:textId="40EF4A4A" w:rsidR="00212B7A" w:rsidRPr="00842D38" w:rsidRDefault="00212B7A" w:rsidP="00212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2B7A">
              <w:rPr>
                <w:rFonts w:ascii="Angsana New" w:hAnsi="Angsana New"/>
                <w:b/>
                <w:bCs/>
                <w:sz w:val="30"/>
                <w:szCs w:val="30"/>
              </w:rPr>
              <w:t>38,130</w:t>
            </w:r>
          </w:p>
        </w:tc>
        <w:tc>
          <w:tcPr>
            <w:tcW w:w="142" w:type="pct"/>
            <w:tcBorders>
              <w:top w:val="nil"/>
              <w:bottom w:val="nil"/>
            </w:tcBorders>
          </w:tcPr>
          <w:p w14:paraId="00A513F6" w14:textId="77777777" w:rsidR="00212B7A" w:rsidRPr="00842D38" w:rsidRDefault="00212B7A" w:rsidP="00212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</w:tcPr>
          <w:p w14:paraId="57FB724C" w14:textId="6BFF469D" w:rsidR="00212B7A" w:rsidRPr="00842D38" w:rsidRDefault="00212B7A" w:rsidP="00212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443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43,646</w:t>
            </w:r>
          </w:p>
        </w:tc>
      </w:tr>
      <w:tr w:rsidR="00212B7A" w:rsidRPr="00104961" w14:paraId="60302CB4" w14:textId="77777777" w:rsidTr="00600CB5">
        <w:trPr>
          <w:trHeight w:val="331"/>
        </w:trPr>
        <w:tc>
          <w:tcPr>
            <w:tcW w:w="2225" w:type="pct"/>
            <w:tcBorders>
              <w:top w:val="nil"/>
              <w:bottom w:val="nil"/>
            </w:tcBorders>
          </w:tcPr>
          <w:p w14:paraId="1F314A65" w14:textId="77777777" w:rsidR="00212B7A" w:rsidRPr="00666765" w:rsidRDefault="00212B7A" w:rsidP="00212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nil"/>
            </w:tcBorders>
          </w:tcPr>
          <w:p w14:paraId="40FFC31B" w14:textId="77777777" w:rsidR="00212B7A" w:rsidRPr="00666765" w:rsidRDefault="00212B7A" w:rsidP="00212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</w:tcPr>
          <w:p w14:paraId="2EECC86A" w14:textId="77777777" w:rsidR="00212B7A" w:rsidRPr="00666765" w:rsidRDefault="00212B7A" w:rsidP="00212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nil"/>
            </w:tcBorders>
          </w:tcPr>
          <w:p w14:paraId="4CD149AC" w14:textId="77777777" w:rsidR="00212B7A" w:rsidRPr="00666765" w:rsidRDefault="00212B7A" w:rsidP="00212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45" w:type="pct"/>
            <w:tcBorders>
              <w:top w:val="nil"/>
              <w:bottom w:val="nil"/>
            </w:tcBorders>
          </w:tcPr>
          <w:p w14:paraId="14042A0C" w14:textId="77777777" w:rsidR="00212B7A" w:rsidRPr="00666765" w:rsidRDefault="00212B7A" w:rsidP="00212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nil"/>
            </w:tcBorders>
          </w:tcPr>
          <w:p w14:paraId="7ECDCAAC" w14:textId="77777777" w:rsidR="00212B7A" w:rsidRPr="00666765" w:rsidRDefault="00212B7A" w:rsidP="00212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42" w:type="pct"/>
            <w:tcBorders>
              <w:top w:val="nil"/>
              <w:bottom w:val="nil"/>
            </w:tcBorders>
          </w:tcPr>
          <w:p w14:paraId="37E53128" w14:textId="77777777" w:rsidR="00212B7A" w:rsidRPr="00666765" w:rsidRDefault="00212B7A" w:rsidP="00212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nil"/>
            </w:tcBorders>
          </w:tcPr>
          <w:p w14:paraId="6E9B8AFE" w14:textId="77777777" w:rsidR="00212B7A" w:rsidRPr="00666765" w:rsidRDefault="00212B7A" w:rsidP="00212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212B7A" w:rsidRPr="00CE458C" w14:paraId="4D4EBE02" w14:textId="77777777" w:rsidTr="00600CB5">
        <w:tc>
          <w:tcPr>
            <w:tcW w:w="2225" w:type="pct"/>
            <w:tcBorders>
              <w:top w:val="nil"/>
              <w:left w:val="nil"/>
              <w:bottom w:val="nil"/>
              <w:right w:val="nil"/>
            </w:tcBorders>
          </w:tcPr>
          <w:p w14:paraId="7336A55D" w14:textId="3BFF3814" w:rsidR="00212B7A" w:rsidRPr="00507DDD" w:rsidRDefault="00212B7A" w:rsidP="00212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07DD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</w:tcPr>
          <w:p w14:paraId="1272C2DF" w14:textId="77777777" w:rsidR="00212B7A" w:rsidRPr="00507DDD" w:rsidRDefault="00212B7A" w:rsidP="00212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</w:tcPr>
          <w:p w14:paraId="57AA8FA5" w14:textId="77777777" w:rsidR="00212B7A" w:rsidRPr="00507DDD" w:rsidRDefault="00212B7A" w:rsidP="00212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</w:tcPr>
          <w:p w14:paraId="45559458" w14:textId="77777777" w:rsidR="00212B7A" w:rsidRPr="00507DDD" w:rsidRDefault="00212B7A" w:rsidP="00212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28C0EB" w14:textId="77777777" w:rsidR="00212B7A" w:rsidRPr="00507DDD" w:rsidRDefault="00212B7A" w:rsidP="00212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nil"/>
              <w:left w:val="nil"/>
              <w:bottom w:val="nil"/>
              <w:right w:val="nil"/>
            </w:tcBorders>
          </w:tcPr>
          <w:p w14:paraId="597DE61D" w14:textId="77777777" w:rsidR="00212B7A" w:rsidRPr="00507DDD" w:rsidRDefault="00212B7A" w:rsidP="00212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F1D25B" w14:textId="77777777" w:rsidR="00212B7A" w:rsidRPr="00507DDD" w:rsidRDefault="00212B7A" w:rsidP="00212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nil"/>
              <w:left w:val="nil"/>
              <w:bottom w:val="nil"/>
              <w:right w:val="nil"/>
            </w:tcBorders>
          </w:tcPr>
          <w:p w14:paraId="511FD582" w14:textId="77777777" w:rsidR="00212B7A" w:rsidRPr="00507DDD" w:rsidRDefault="00212B7A" w:rsidP="00212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12B7A" w:rsidRPr="00CE458C" w14:paraId="3ADB6B77" w14:textId="77777777" w:rsidTr="00600CB5">
        <w:tc>
          <w:tcPr>
            <w:tcW w:w="2225" w:type="pct"/>
            <w:tcBorders>
              <w:top w:val="nil"/>
              <w:left w:val="nil"/>
              <w:bottom w:val="nil"/>
              <w:right w:val="nil"/>
            </w:tcBorders>
          </w:tcPr>
          <w:p w14:paraId="5A2E735C" w14:textId="0C9A7888" w:rsidR="00212B7A" w:rsidRPr="00507DDD" w:rsidRDefault="00212B7A" w:rsidP="00212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04961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</w:tcPr>
          <w:p w14:paraId="430C86A9" w14:textId="31CF4BF2" w:rsidR="00212B7A" w:rsidRPr="003A5623" w:rsidRDefault="00212B7A" w:rsidP="00212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</w:tcPr>
          <w:p w14:paraId="5296D876" w14:textId="77777777" w:rsidR="00212B7A" w:rsidRPr="003A5623" w:rsidRDefault="00212B7A" w:rsidP="00212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  <w:tab w:val="decimal" w:pos="93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</w:tcPr>
          <w:p w14:paraId="7FFB0340" w14:textId="1E925815" w:rsidR="00212B7A" w:rsidRPr="00842D38" w:rsidRDefault="00212B7A" w:rsidP="00212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B8AD07" w14:textId="77777777" w:rsidR="00212B7A" w:rsidRPr="00507DDD" w:rsidRDefault="00212B7A" w:rsidP="00212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nil"/>
              <w:left w:val="nil"/>
              <w:bottom w:val="nil"/>
              <w:right w:val="nil"/>
            </w:tcBorders>
          </w:tcPr>
          <w:p w14:paraId="56D2CC45" w14:textId="0FBC2A7F" w:rsidR="00212B7A" w:rsidRPr="00614E0B" w:rsidRDefault="00212B7A" w:rsidP="00212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212B7A">
              <w:rPr>
                <w:rFonts w:ascii="Angsana New" w:hAnsi="Angsana New"/>
                <w:sz w:val="30"/>
                <w:szCs w:val="30"/>
              </w:rPr>
              <w:t>67,250</w:t>
            </w:r>
          </w:p>
        </w:tc>
        <w:tc>
          <w:tcPr>
            <w:tcW w:w="14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F34E07" w14:textId="77777777" w:rsidR="00212B7A" w:rsidRPr="00507DDD" w:rsidRDefault="00212B7A" w:rsidP="00212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nil"/>
              <w:left w:val="nil"/>
              <w:bottom w:val="nil"/>
              <w:right w:val="nil"/>
            </w:tcBorders>
          </w:tcPr>
          <w:p w14:paraId="64055003" w14:textId="3B44F444" w:rsidR="00212B7A" w:rsidRPr="00507DDD" w:rsidRDefault="00212B7A" w:rsidP="00212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B443F4">
              <w:rPr>
                <w:rFonts w:asciiTheme="majorBidi" w:hAnsiTheme="majorBidi" w:cstheme="majorBidi"/>
                <w:sz w:val="30"/>
                <w:szCs w:val="30"/>
              </w:rPr>
              <w:t>56,128</w:t>
            </w:r>
          </w:p>
        </w:tc>
      </w:tr>
      <w:tr w:rsidR="00212B7A" w:rsidRPr="00CE458C" w14:paraId="4D92C227" w14:textId="77777777" w:rsidTr="00600CB5">
        <w:tc>
          <w:tcPr>
            <w:tcW w:w="2225" w:type="pct"/>
            <w:tcBorders>
              <w:top w:val="nil"/>
              <w:left w:val="nil"/>
              <w:bottom w:val="nil"/>
              <w:right w:val="nil"/>
            </w:tcBorders>
          </w:tcPr>
          <w:p w14:paraId="0B7E92E9" w14:textId="361FC141" w:rsidR="00212B7A" w:rsidRPr="00507DDD" w:rsidRDefault="00212B7A" w:rsidP="00212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cyan"/>
                <w:cs/>
              </w:rPr>
            </w:pPr>
            <w:r w:rsidRPr="00507DDD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D6B263" w14:textId="60376B5C" w:rsidR="00212B7A" w:rsidRPr="00614E0B" w:rsidRDefault="00212B7A" w:rsidP="00212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212B7A">
              <w:rPr>
                <w:rFonts w:ascii="Angsana New" w:hAnsi="Angsana New"/>
                <w:sz w:val="30"/>
                <w:szCs w:val="30"/>
              </w:rPr>
              <w:t>7,539</w:t>
            </w: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</w:tcPr>
          <w:p w14:paraId="74864D37" w14:textId="77777777" w:rsidR="00212B7A" w:rsidRPr="00507DDD" w:rsidRDefault="00212B7A" w:rsidP="00212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4D1B3C" w14:textId="6F49E5DB" w:rsidR="00212B7A" w:rsidRPr="00614E0B" w:rsidRDefault="00212B7A" w:rsidP="00212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07D8C">
              <w:rPr>
                <w:rFonts w:ascii="Angsana New" w:hAnsi="Angsana New"/>
                <w:sz w:val="30"/>
                <w:szCs w:val="30"/>
              </w:rPr>
              <w:t>3,841</w:t>
            </w:r>
          </w:p>
        </w:tc>
        <w:tc>
          <w:tcPr>
            <w:tcW w:w="14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1AA823" w14:textId="77777777" w:rsidR="00212B7A" w:rsidRPr="00507DDD" w:rsidRDefault="00212B7A" w:rsidP="00212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B10A4E" w14:textId="0DDD7B97" w:rsidR="00212B7A" w:rsidRPr="00507DDD" w:rsidRDefault="00212B7A" w:rsidP="00212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212B7A">
              <w:rPr>
                <w:rFonts w:ascii="Angsana New" w:hAnsi="Angsana New"/>
                <w:sz w:val="30"/>
                <w:szCs w:val="30"/>
              </w:rPr>
              <w:t>279</w:t>
            </w:r>
          </w:p>
        </w:tc>
        <w:tc>
          <w:tcPr>
            <w:tcW w:w="14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E4FFAB" w14:textId="77777777" w:rsidR="00212B7A" w:rsidRPr="00507DDD" w:rsidRDefault="00212B7A" w:rsidP="00212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3118D7" w14:textId="5F5B98A9" w:rsidR="00212B7A" w:rsidRPr="00614E0B" w:rsidRDefault="00212B7A" w:rsidP="00212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B443F4">
              <w:rPr>
                <w:rFonts w:asciiTheme="majorBidi" w:hAnsiTheme="majorBidi" w:cstheme="majorBidi"/>
                <w:sz w:val="30"/>
                <w:szCs w:val="30"/>
              </w:rPr>
              <w:t>167</w:t>
            </w:r>
          </w:p>
        </w:tc>
      </w:tr>
      <w:tr w:rsidR="00212B7A" w:rsidRPr="00CE458C" w14:paraId="7AEE9DE7" w14:textId="77777777" w:rsidTr="00600CB5">
        <w:tc>
          <w:tcPr>
            <w:tcW w:w="2225" w:type="pct"/>
            <w:tcBorders>
              <w:top w:val="nil"/>
              <w:left w:val="nil"/>
              <w:bottom w:val="nil"/>
              <w:right w:val="nil"/>
            </w:tcBorders>
          </w:tcPr>
          <w:p w14:paraId="790DFD92" w14:textId="2464CCC0" w:rsidR="00212B7A" w:rsidRPr="00507DDD" w:rsidRDefault="00212B7A" w:rsidP="00212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07DD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8C5D0B0" w14:textId="348933CD" w:rsidR="00212B7A" w:rsidRPr="00507DDD" w:rsidRDefault="00212B7A" w:rsidP="00212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2B7A">
              <w:rPr>
                <w:rFonts w:ascii="Angsana New" w:hAnsi="Angsana New"/>
                <w:b/>
                <w:bCs/>
                <w:sz w:val="30"/>
                <w:szCs w:val="30"/>
              </w:rPr>
              <w:t>7,539</w:t>
            </w: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E3B326" w14:textId="77777777" w:rsidR="00212B7A" w:rsidRPr="00507DDD" w:rsidRDefault="00212B7A" w:rsidP="00212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5C9006" w14:textId="010406A9" w:rsidR="00212B7A" w:rsidRPr="00614E0B" w:rsidRDefault="00212B7A" w:rsidP="00212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07D8C">
              <w:rPr>
                <w:rFonts w:ascii="Angsana New" w:hAnsi="Angsana New"/>
                <w:b/>
                <w:bCs/>
                <w:sz w:val="30"/>
                <w:szCs w:val="30"/>
              </w:rPr>
              <w:t>3,841</w:t>
            </w:r>
          </w:p>
        </w:tc>
        <w:tc>
          <w:tcPr>
            <w:tcW w:w="14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0DFA24" w14:textId="77777777" w:rsidR="00212B7A" w:rsidRPr="00507DDD" w:rsidRDefault="00212B7A" w:rsidP="00212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2420740" w14:textId="34102284" w:rsidR="00212B7A" w:rsidRPr="00507DDD" w:rsidRDefault="00212B7A" w:rsidP="00212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2B7A">
              <w:rPr>
                <w:rFonts w:ascii="Angsana New" w:hAnsi="Angsana New"/>
                <w:b/>
                <w:bCs/>
                <w:sz w:val="30"/>
                <w:szCs w:val="30"/>
              </w:rPr>
              <w:t>67,5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29</w:t>
            </w:r>
          </w:p>
        </w:tc>
        <w:tc>
          <w:tcPr>
            <w:tcW w:w="14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1D09B9" w14:textId="77777777" w:rsidR="00212B7A" w:rsidRPr="00507DDD" w:rsidRDefault="00212B7A" w:rsidP="00212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70AF890" w14:textId="57FC81EE" w:rsidR="00212B7A" w:rsidRPr="00E233E4" w:rsidRDefault="00212B7A" w:rsidP="00212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43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56,295</w:t>
            </w:r>
          </w:p>
        </w:tc>
      </w:tr>
      <w:tr w:rsidR="00212B7A" w:rsidRPr="00666765" w14:paraId="0D8BDA4D" w14:textId="77777777" w:rsidTr="00600CB5">
        <w:trPr>
          <w:trHeight w:val="331"/>
        </w:trPr>
        <w:tc>
          <w:tcPr>
            <w:tcW w:w="2225" w:type="pct"/>
            <w:tcBorders>
              <w:top w:val="nil"/>
              <w:left w:val="nil"/>
              <w:bottom w:val="nil"/>
              <w:right w:val="nil"/>
            </w:tcBorders>
          </w:tcPr>
          <w:p w14:paraId="3D87A402" w14:textId="77777777" w:rsidR="00212B7A" w:rsidRPr="00666765" w:rsidRDefault="00212B7A" w:rsidP="00212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580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7ABAEE1" w14:textId="77777777" w:rsidR="00212B7A" w:rsidRPr="00666765" w:rsidRDefault="00212B7A" w:rsidP="00212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60B286" w14:textId="77777777" w:rsidR="00212B7A" w:rsidRPr="00666765" w:rsidRDefault="00212B7A" w:rsidP="00212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80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8AD8EC8" w14:textId="77777777" w:rsidR="00212B7A" w:rsidRPr="00666765" w:rsidRDefault="00212B7A" w:rsidP="00212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4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4B48CE" w14:textId="77777777" w:rsidR="00212B7A" w:rsidRPr="00666765" w:rsidRDefault="00212B7A" w:rsidP="00212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83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434B884" w14:textId="77777777" w:rsidR="00212B7A" w:rsidRPr="00666765" w:rsidRDefault="00212B7A" w:rsidP="00212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4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9763D6" w14:textId="77777777" w:rsidR="00212B7A" w:rsidRPr="00666765" w:rsidRDefault="00212B7A" w:rsidP="00212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BDDF84F" w14:textId="77777777" w:rsidR="00212B7A" w:rsidRPr="00666765" w:rsidRDefault="00212B7A" w:rsidP="00212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212B7A" w:rsidRPr="00CE458C" w14:paraId="492CD36C" w14:textId="77777777" w:rsidTr="00600CB5">
        <w:tc>
          <w:tcPr>
            <w:tcW w:w="2225" w:type="pct"/>
            <w:tcBorders>
              <w:top w:val="nil"/>
              <w:left w:val="nil"/>
              <w:bottom w:val="nil"/>
              <w:right w:val="nil"/>
            </w:tcBorders>
          </w:tcPr>
          <w:p w14:paraId="2456B483" w14:textId="02FDE2E1" w:rsidR="00212B7A" w:rsidRPr="003A5623" w:rsidRDefault="00212B7A" w:rsidP="00212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A562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</w:tcPr>
          <w:p w14:paraId="2D57CBF3" w14:textId="77777777" w:rsidR="00212B7A" w:rsidRPr="00997B13" w:rsidRDefault="00212B7A" w:rsidP="00212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37F243" w14:textId="77777777" w:rsidR="00212B7A" w:rsidRPr="00507DDD" w:rsidRDefault="00212B7A" w:rsidP="00212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</w:tcPr>
          <w:p w14:paraId="2955A4AC" w14:textId="77777777" w:rsidR="00212B7A" w:rsidRPr="00997B13" w:rsidRDefault="00212B7A" w:rsidP="00212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9B1407" w14:textId="77777777" w:rsidR="00212B7A" w:rsidRPr="00507DDD" w:rsidRDefault="00212B7A" w:rsidP="00212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nil"/>
              <w:left w:val="nil"/>
              <w:bottom w:val="nil"/>
              <w:right w:val="nil"/>
            </w:tcBorders>
          </w:tcPr>
          <w:p w14:paraId="395C3D90" w14:textId="77777777" w:rsidR="00212B7A" w:rsidRPr="00997B13" w:rsidRDefault="00212B7A" w:rsidP="00212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B2A22B" w14:textId="77777777" w:rsidR="00212B7A" w:rsidRPr="00507DDD" w:rsidRDefault="00212B7A" w:rsidP="00212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nil"/>
              <w:left w:val="nil"/>
              <w:bottom w:val="nil"/>
              <w:right w:val="nil"/>
            </w:tcBorders>
          </w:tcPr>
          <w:p w14:paraId="3A0411D4" w14:textId="77777777" w:rsidR="00212B7A" w:rsidRPr="00614E0B" w:rsidRDefault="00212B7A" w:rsidP="00212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B6054" w:rsidRPr="00CE458C" w14:paraId="423E3711" w14:textId="77777777" w:rsidTr="00600CB5">
        <w:tc>
          <w:tcPr>
            <w:tcW w:w="2225" w:type="pct"/>
            <w:tcBorders>
              <w:top w:val="nil"/>
              <w:left w:val="nil"/>
              <w:bottom w:val="nil"/>
              <w:right w:val="nil"/>
            </w:tcBorders>
          </w:tcPr>
          <w:p w14:paraId="6F5FAA01" w14:textId="2210F567" w:rsidR="00DB6054" w:rsidRPr="003A5623" w:rsidRDefault="00DB6054" w:rsidP="00DB6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A5623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</w:tcPr>
          <w:p w14:paraId="4409DF0D" w14:textId="04BD1D35" w:rsidR="00DB6054" w:rsidRPr="00DB6054" w:rsidRDefault="00DB6054" w:rsidP="00DB6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BEC4C6" w14:textId="77777777" w:rsidR="00DB6054" w:rsidRPr="003A5623" w:rsidRDefault="00DB6054" w:rsidP="00DB6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</w:tcPr>
          <w:p w14:paraId="368FAB9C" w14:textId="02BEDC85" w:rsidR="00DB6054" w:rsidRDefault="00DB6054" w:rsidP="00DB6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B744AE" w14:textId="77777777" w:rsidR="00DB6054" w:rsidRPr="003A5623" w:rsidRDefault="00DB6054" w:rsidP="00DB6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nil"/>
              <w:left w:val="nil"/>
              <w:bottom w:val="nil"/>
              <w:right w:val="nil"/>
            </w:tcBorders>
          </w:tcPr>
          <w:p w14:paraId="51D2AC37" w14:textId="60D4A8E1" w:rsidR="00DB6054" w:rsidRPr="00DB6054" w:rsidRDefault="00DB6054" w:rsidP="00DB6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DB6054">
              <w:rPr>
                <w:rFonts w:ascii="Angsana New" w:hAnsi="Angsana New"/>
                <w:sz w:val="30"/>
                <w:szCs w:val="30"/>
              </w:rPr>
              <w:t>4,061</w:t>
            </w:r>
          </w:p>
        </w:tc>
        <w:tc>
          <w:tcPr>
            <w:tcW w:w="14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258E21" w14:textId="77777777" w:rsidR="00DB6054" w:rsidRPr="003A5623" w:rsidRDefault="00DB6054" w:rsidP="00DB6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nil"/>
              <w:left w:val="nil"/>
              <w:bottom w:val="nil"/>
              <w:right w:val="nil"/>
            </w:tcBorders>
          </w:tcPr>
          <w:p w14:paraId="2DCA3ACB" w14:textId="778FF00D" w:rsidR="00DB6054" w:rsidRDefault="00DB6054" w:rsidP="00DB6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B6054" w:rsidRPr="00CE458C" w14:paraId="40F55933" w14:textId="77777777" w:rsidTr="00600CB5">
        <w:tc>
          <w:tcPr>
            <w:tcW w:w="2225" w:type="pct"/>
            <w:tcBorders>
              <w:top w:val="nil"/>
              <w:left w:val="nil"/>
              <w:bottom w:val="nil"/>
              <w:right w:val="nil"/>
            </w:tcBorders>
          </w:tcPr>
          <w:p w14:paraId="48D1D7EA" w14:textId="05535971" w:rsidR="00DB6054" w:rsidRPr="003A5623" w:rsidRDefault="00DB6054" w:rsidP="00DB6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07DDD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5505FF" w14:textId="4E6652A8" w:rsidR="00DB6054" w:rsidRPr="00DB6054" w:rsidRDefault="00DB6054" w:rsidP="00DB6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DB6054">
              <w:rPr>
                <w:rFonts w:ascii="Angsana New" w:hAnsi="Angsana New"/>
                <w:sz w:val="30"/>
                <w:szCs w:val="30"/>
              </w:rPr>
              <w:t>26</w:t>
            </w: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D3E73F" w14:textId="77777777" w:rsidR="00DB6054" w:rsidRPr="003A5623" w:rsidRDefault="00DB6054" w:rsidP="00DB6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5B2D08" w14:textId="6F1E8F96" w:rsidR="00DB6054" w:rsidRDefault="00DB6054" w:rsidP="00DB6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DB813E" w14:textId="77777777" w:rsidR="00DB6054" w:rsidRPr="003A5623" w:rsidRDefault="00DB6054" w:rsidP="00DB6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FA12BE" w14:textId="7CDB970A" w:rsidR="00DB6054" w:rsidRPr="00DB6054" w:rsidRDefault="00DB6054" w:rsidP="00DB6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AE0074" w14:textId="77777777" w:rsidR="00DB6054" w:rsidRPr="003A5623" w:rsidRDefault="00DB6054" w:rsidP="00DB6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543EAD" w14:textId="67F92459" w:rsidR="00DB6054" w:rsidRDefault="00DB6054" w:rsidP="00DB6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B6054" w:rsidRPr="00CE458C" w14:paraId="5A4376C0" w14:textId="77777777" w:rsidTr="00600CB5">
        <w:tc>
          <w:tcPr>
            <w:tcW w:w="2225" w:type="pct"/>
            <w:tcBorders>
              <w:top w:val="nil"/>
              <w:left w:val="nil"/>
              <w:bottom w:val="nil"/>
              <w:right w:val="nil"/>
            </w:tcBorders>
          </w:tcPr>
          <w:p w14:paraId="65AA7059" w14:textId="7F3B8570" w:rsidR="00DB6054" w:rsidRPr="003A5623" w:rsidRDefault="00DB6054" w:rsidP="00DB6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07DD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A4E1D2" w14:textId="0704BEAA" w:rsidR="00DB6054" w:rsidRPr="00DB6054" w:rsidRDefault="00DB6054" w:rsidP="00DB6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6054">
              <w:rPr>
                <w:rFonts w:ascii="Angsana New" w:hAnsi="Angsana New"/>
                <w:b/>
                <w:bCs/>
                <w:sz w:val="30"/>
                <w:szCs w:val="30"/>
              </w:rPr>
              <w:t>26</w:t>
            </w: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7806D0" w14:textId="77777777" w:rsidR="00DB6054" w:rsidRPr="003A5623" w:rsidRDefault="00DB6054" w:rsidP="00DB6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AA2504" w14:textId="50998983" w:rsidR="00DB6054" w:rsidRPr="00DB6054" w:rsidRDefault="00DB6054" w:rsidP="00DB6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60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5AE0EB" w14:textId="77777777" w:rsidR="00DB6054" w:rsidRPr="003A5623" w:rsidRDefault="00DB6054" w:rsidP="00DB6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7388BE" w14:textId="358CE5B0" w:rsidR="00DB6054" w:rsidRPr="006832BA" w:rsidRDefault="00DB6054" w:rsidP="00DB6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6054">
              <w:rPr>
                <w:rFonts w:ascii="Angsana New" w:hAnsi="Angsana New"/>
                <w:b/>
                <w:bCs/>
                <w:sz w:val="30"/>
                <w:szCs w:val="30"/>
              </w:rPr>
              <w:t>4,061</w:t>
            </w:r>
          </w:p>
        </w:tc>
        <w:tc>
          <w:tcPr>
            <w:tcW w:w="14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518DC1" w14:textId="77777777" w:rsidR="00DB6054" w:rsidRPr="003A5623" w:rsidRDefault="00DB6054" w:rsidP="00DB6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B80FD0" w14:textId="0C58D52F" w:rsidR="00DB6054" w:rsidRPr="00DB6054" w:rsidRDefault="00DB6054" w:rsidP="00DB6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60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DB6054" w:rsidRPr="00CE458C" w14:paraId="53C09115" w14:textId="77777777" w:rsidTr="00600CB5">
        <w:trPr>
          <w:trHeight w:val="331"/>
        </w:trPr>
        <w:tc>
          <w:tcPr>
            <w:tcW w:w="2225" w:type="pct"/>
            <w:tcBorders>
              <w:top w:val="nil"/>
              <w:left w:val="nil"/>
              <w:bottom w:val="nil"/>
              <w:right w:val="nil"/>
            </w:tcBorders>
          </w:tcPr>
          <w:p w14:paraId="1B062357" w14:textId="77777777" w:rsidR="00DB6054" w:rsidRPr="00666765" w:rsidRDefault="00DB6054" w:rsidP="00DB6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80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586896F" w14:textId="77777777" w:rsidR="00DB6054" w:rsidRPr="00997B13" w:rsidRDefault="00DB6054" w:rsidP="00DB6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535672" w14:textId="77777777" w:rsidR="00DB6054" w:rsidRPr="00507DDD" w:rsidRDefault="00DB6054" w:rsidP="00DB6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9281534" w14:textId="77777777" w:rsidR="00DB6054" w:rsidRPr="00997B13" w:rsidRDefault="00DB6054" w:rsidP="00DB6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C231CC" w14:textId="77777777" w:rsidR="00DB6054" w:rsidRPr="00507DDD" w:rsidRDefault="00DB6054" w:rsidP="00DB6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1FD4B01" w14:textId="77777777" w:rsidR="00DB6054" w:rsidRPr="00997B13" w:rsidRDefault="00DB6054" w:rsidP="00DB6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3354C9" w14:textId="77777777" w:rsidR="00DB6054" w:rsidRPr="00507DDD" w:rsidRDefault="00DB6054" w:rsidP="00DB6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5485A64" w14:textId="77777777" w:rsidR="00DB6054" w:rsidRPr="00614E0B" w:rsidRDefault="00DB6054" w:rsidP="00DB6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B6054" w:rsidRPr="00CE458C" w14:paraId="0FF6BF05" w14:textId="77777777" w:rsidTr="00600CB5">
        <w:tc>
          <w:tcPr>
            <w:tcW w:w="2225" w:type="pct"/>
            <w:tcBorders>
              <w:top w:val="nil"/>
              <w:left w:val="nil"/>
              <w:bottom w:val="nil"/>
              <w:right w:val="nil"/>
            </w:tcBorders>
          </w:tcPr>
          <w:p w14:paraId="279E29AB" w14:textId="77777777" w:rsidR="00DB6054" w:rsidRPr="00507DDD" w:rsidRDefault="00DB6054" w:rsidP="00DB6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07DD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</w:tcPr>
          <w:p w14:paraId="79B13C6A" w14:textId="77777777" w:rsidR="00DB6054" w:rsidRPr="00507DDD" w:rsidRDefault="00DB6054" w:rsidP="00DB6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</w:tcPr>
          <w:p w14:paraId="1F67B0A9" w14:textId="77777777" w:rsidR="00DB6054" w:rsidRPr="00507DDD" w:rsidRDefault="00DB6054" w:rsidP="00DB6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</w:tcPr>
          <w:p w14:paraId="67F10A80" w14:textId="77777777" w:rsidR="00DB6054" w:rsidRPr="00507DDD" w:rsidRDefault="00DB6054" w:rsidP="00DB6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2CB8CD" w14:textId="77777777" w:rsidR="00DB6054" w:rsidRPr="00507DDD" w:rsidRDefault="00DB6054" w:rsidP="00DB6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nil"/>
              <w:left w:val="nil"/>
              <w:bottom w:val="nil"/>
              <w:right w:val="nil"/>
            </w:tcBorders>
          </w:tcPr>
          <w:p w14:paraId="3FBA6451" w14:textId="77777777" w:rsidR="00DB6054" w:rsidRPr="00507DDD" w:rsidRDefault="00DB6054" w:rsidP="00DB6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A75B14" w14:textId="77777777" w:rsidR="00DB6054" w:rsidRPr="00507DDD" w:rsidRDefault="00DB6054" w:rsidP="00DB6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nil"/>
              <w:left w:val="nil"/>
              <w:bottom w:val="nil"/>
              <w:right w:val="nil"/>
            </w:tcBorders>
          </w:tcPr>
          <w:p w14:paraId="6B5DFE6E" w14:textId="77777777" w:rsidR="00DB6054" w:rsidRPr="00507DDD" w:rsidRDefault="00DB6054" w:rsidP="00DB6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B6054" w:rsidRPr="00CE458C" w14:paraId="047F6D05" w14:textId="77777777" w:rsidTr="00600CB5">
        <w:tc>
          <w:tcPr>
            <w:tcW w:w="2225" w:type="pct"/>
            <w:tcBorders>
              <w:top w:val="nil"/>
              <w:left w:val="nil"/>
              <w:bottom w:val="nil"/>
              <w:right w:val="nil"/>
            </w:tcBorders>
          </w:tcPr>
          <w:p w14:paraId="080ADC71" w14:textId="77777777" w:rsidR="00DB6054" w:rsidRPr="00507DDD" w:rsidRDefault="00DB6054" w:rsidP="00DB6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07DDD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80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3B78251" w14:textId="138AF331" w:rsidR="00DB6054" w:rsidRPr="00614E0B" w:rsidRDefault="00DB6054" w:rsidP="00DB6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6054">
              <w:rPr>
                <w:rFonts w:ascii="Angsana New" w:hAnsi="Angsana New"/>
                <w:b/>
                <w:bCs/>
                <w:sz w:val="30"/>
                <w:szCs w:val="30"/>
              </w:rPr>
              <w:t>5,590</w:t>
            </w: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0F17CB" w14:textId="77777777" w:rsidR="00DB6054" w:rsidRPr="00507DDD" w:rsidRDefault="00DB6054" w:rsidP="00DB6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810B3B2" w14:textId="06312FF2" w:rsidR="00DB6054" w:rsidRPr="00614E0B" w:rsidRDefault="00DB6054" w:rsidP="00DB6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01423">
              <w:rPr>
                <w:rFonts w:ascii="Angsana New" w:hAnsi="Angsana New"/>
                <w:b/>
                <w:bCs/>
                <w:sz w:val="30"/>
                <w:szCs w:val="30"/>
              </w:rPr>
              <w:t>4,845</w:t>
            </w:r>
          </w:p>
        </w:tc>
        <w:tc>
          <w:tcPr>
            <w:tcW w:w="14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CA6B30" w14:textId="77777777" w:rsidR="00DB6054" w:rsidRPr="00507DDD" w:rsidRDefault="00DB6054" w:rsidP="00DB6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77EDAC5" w14:textId="457E8788" w:rsidR="00DB6054" w:rsidRPr="00507DDD" w:rsidRDefault="00DB6054" w:rsidP="00DB6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6054">
              <w:rPr>
                <w:rFonts w:ascii="Angsana New" w:hAnsi="Angsana New"/>
                <w:b/>
                <w:bCs/>
                <w:sz w:val="30"/>
                <w:szCs w:val="30"/>
              </w:rPr>
              <w:t>541</w:t>
            </w:r>
          </w:p>
        </w:tc>
        <w:tc>
          <w:tcPr>
            <w:tcW w:w="14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9B723C" w14:textId="77777777" w:rsidR="00DB6054" w:rsidRPr="00507DDD" w:rsidRDefault="00DB6054" w:rsidP="00DB6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E7A4A42" w14:textId="398C8D2D" w:rsidR="00DB6054" w:rsidRPr="00614E0B" w:rsidRDefault="00DB6054" w:rsidP="00DB6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443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601</w:t>
            </w:r>
          </w:p>
        </w:tc>
      </w:tr>
    </w:tbl>
    <w:p w14:paraId="2CB5BD08" w14:textId="77777777" w:rsidR="00DB6054" w:rsidRPr="00DB6054" w:rsidRDefault="00DB6054" w:rsidP="00DB60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</w:p>
    <w:p w14:paraId="09F2C286" w14:textId="77777777" w:rsidR="004968A4" w:rsidRDefault="004968A4" w:rsidP="004968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B9C5D67" w14:textId="77777777" w:rsidR="004968A4" w:rsidRDefault="004968A4" w:rsidP="004968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6ABBD31A" w14:textId="77777777" w:rsidR="00DB6054" w:rsidRPr="00250C45" w:rsidRDefault="00DB6054" w:rsidP="00250C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outlineLvl w:val="0"/>
        <w:rPr>
          <w:rFonts w:ascii="Angsana New" w:hAnsi="Angsana New"/>
          <w:b/>
          <w:bCs/>
          <w:sz w:val="30"/>
          <w:szCs w:val="30"/>
          <w:cs/>
        </w:rPr>
      </w:pPr>
    </w:p>
    <w:p w14:paraId="4F32AB16" w14:textId="0C340783" w:rsidR="008C317D" w:rsidRPr="00CE458C" w:rsidRDefault="008C317D" w:rsidP="0050121C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ลูกหนี้การค้า</w:t>
      </w:r>
    </w:p>
    <w:p w14:paraId="728D5A12" w14:textId="77777777" w:rsidR="00BE193D" w:rsidRPr="00016EB8" w:rsidRDefault="00BE193D" w:rsidP="00BE19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28"/>
          <w:szCs w:val="28"/>
          <w:cs/>
        </w:rPr>
      </w:pPr>
    </w:p>
    <w:tbl>
      <w:tblPr>
        <w:tblpPr w:leftFromText="180" w:rightFromText="180" w:vertAnchor="text" w:tblpX="450" w:tblpY="1"/>
        <w:tblOverlap w:val="never"/>
        <w:tblW w:w="9308" w:type="dxa"/>
        <w:tblLayout w:type="fixed"/>
        <w:tblLook w:val="0000" w:firstRow="0" w:lastRow="0" w:firstColumn="0" w:lastColumn="0" w:noHBand="0" w:noVBand="0"/>
      </w:tblPr>
      <w:tblGrid>
        <w:gridCol w:w="3788"/>
        <w:gridCol w:w="1242"/>
        <w:gridCol w:w="238"/>
        <w:gridCol w:w="1190"/>
        <w:gridCol w:w="274"/>
        <w:gridCol w:w="1165"/>
        <w:gridCol w:w="261"/>
        <w:gridCol w:w="1150"/>
      </w:tblGrid>
      <w:tr w:rsidR="00BE193D" w:rsidRPr="00ED3D80" w14:paraId="2BE2D223" w14:textId="77777777" w:rsidTr="0050121C">
        <w:trPr>
          <w:tblHeader/>
        </w:trPr>
        <w:tc>
          <w:tcPr>
            <w:tcW w:w="2035" w:type="pct"/>
          </w:tcPr>
          <w:p w14:paraId="33C56664" w14:textId="77777777" w:rsidR="00BE193D" w:rsidRPr="00ED3D80" w:rsidRDefault="00BE193D" w:rsidP="005012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4" w:type="pct"/>
            <w:gridSpan w:val="3"/>
          </w:tcPr>
          <w:p w14:paraId="36F5DBED" w14:textId="77777777" w:rsidR="00BE193D" w:rsidRPr="00ED3D80" w:rsidRDefault="00BE193D" w:rsidP="005012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1102E586" w14:textId="77777777" w:rsidR="00BE193D" w:rsidRPr="00ED3D80" w:rsidRDefault="00BE193D" w:rsidP="005012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pct"/>
            <w:gridSpan w:val="3"/>
          </w:tcPr>
          <w:p w14:paraId="372BF1AA" w14:textId="77777777" w:rsidR="00BE193D" w:rsidRPr="00ED3D80" w:rsidRDefault="00BE193D" w:rsidP="005012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D3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941CD" w:rsidRPr="00ED3D80" w14:paraId="762AFFD4" w14:textId="77777777" w:rsidTr="0050121C">
        <w:trPr>
          <w:tblHeader/>
        </w:trPr>
        <w:tc>
          <w:tcPr>
            <w:tcW w:w="2035" w:type="pct"/>
          </w:tcPr>
          <w:p w14:paraId="37A45837" w14:textId="77777777" w:rsidR="00F941CD" w:rsidRDefault="00F941CD" w:rsidP="00F9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7" w:type="pct"/>
          </w:tcPr>
          <w:p w14:paraId="36D9051B" w14:textId="29BE1169" w:rsidR="00F941CD" w:rsidRDefault="00F941CD" w:rsidP="00F9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28" w:type="pct"/>
            <w:vAlign w:val="center"/>
          </w:tcPr>
          <w:p w14:paraId="3EA5AF74" w14:textId="77777777" w:rsidR="00F941CD" w:rsidRPr="002F4B0F" w:rsidRDefault="00F941CD" w:rsidP="00F9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7548DC64" w14:textId="7A9AADCB" w:rsidR="00F941CD" w:rsidRDefault="00F941CD" w:rsidP="00F9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97B13"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705B3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7" w:type="pct"/>
          </w:tcPr>
          <w:p w14:paraId="073BCDB6" w14:textId="77777777" w:rsidR="00F941CD" w:rsidRPr="002F4B0F" w:rsidRDefault="00F941CD" w:rsidP="00F9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1C4F6974" w14:textId="72EA3CB2" w:rsidR="00F941CD" w:rsidRDefault="00F941CD" w:rsidP="00F9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0" w:type="pct"/>
            <w:vAlign w:val="center"/>
          </w:tcPr>
          <w:p w14:paraId="2D8D52AB" w14:textId="77777777" w:rsidR="00F941CD" w:rsidRPr="002F4B0F" w:rsidRDefault="00F941CD" w:rsidP="00F9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21A9478F" w14:textId="4697225E" w:rsidR="00F941CD" w:rsidRDefault="00F941CD" w:rsidP="00F9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97B13"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705B3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F941CD" w:rsidRPr="00ED3D80" w14:paraId="39403186" w14:textId="77777777" w:rsidTr="0050121C">
        <w:trPr>
          <w:tblHeader/>
        </w:trPr>
        <w:tc>
          <w:tcPr>
            <w:tcW w:w="2035" w:type="pct"/>
          </w:tcPr>
          <w:p w14:paraId="6AA561C6" w14:textId="77777777" w:rsidR="00F941CD" w:rsidRDefault="00F941CD" w:rsidP="00F9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7" w:type="pct"/>
          </w:tcPr>
          <w:p w14:paraId="65A4C936" w14:textId="50257882" w:rsidR="00F941CD" w:rsidRPr="002F4B0F" w:rsidRDefault="00F941CD" w:rsidP="00F9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682A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28" w:type="pct"/>
          </w:tcPr>
          <w:p w14:paraId="7DC8061D" w14:textId="77777777" w:rsidR="00F941CD" w:rsidRPr="002F4B0F" w:rsidRDefault="00F941CD" w:rsidP="00F9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7D9F7D25" w14:textId="60A36007" w:rsidR="00F941CD" w:rsidRPr="002F4B0F" w:rsidRDefault="00F941CD" w:rsidP="00F9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47" w:type="pct"/>
          </w:tcPr>
          <w:p w14:paraId="6A90E2F5" w14:textId="77777777" w:rsidR="00F941CD" w:rsidRPr="002F4B0F" w:rsidRDefault="00F941CD" w:rsidP="00F9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535FCE35" w14:textId="20FBE68A" w:rsidR="00F941CD" w:rsidRPr="002F4B0F" w:rsidRDefault="00F941CD" w:rsidP="00F9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682A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40" w:type="pct"/>
          </w:tcPr>
          <w:p w14:paraId="1D76B51A" w14:textId="77777777" w:rsidR="00F941CD" w:rsidRPr="002F4B0F" w:rsidRDefault="00F941CD" w:rsidP="00F9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6E0E64DC" w14:textId="64203B41" w:rsidR="00F941CD" w:rsidRPr="002F4B0F" w:rsidRDefault="00F941CD" w:rsidP="00F9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A226B2" w:rsidRPr="00ED3D80" w14:paraId="5B748064" w14:textId="77777777" w:rsidTr="0050121C">
        <w:trPr>
          <w:trHeight w:val="20"/>
          <w:tblHeader/>
        </w:trPr>
        <w:tc>
          <w:tcPr>
            <w:tcW w:w="2035" w:type="pct"/>
          </w:tcPr>
          <w:p w14:paraId="6EB8C734" w14:textId="77777777" w:rsidR="00A226B2" w:rsidRPr="00ED3D80" w:rsidRDefault="00A226B2" w:rsidP="00A226B2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965" w:type="pct"/>
            <w:gridSpan w:val="7"/>
          </w:tcPr>
          <w:p w14:paraId="41BF1AD0" w14:textId="77777777" w:rsidR="00A226B2" w:rsidRPr="00ED3D80" w:rsidRDefault="00A226B2" w:rsidP="00A226B2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D3D80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ED3D8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ED3D80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212301" w:rsidRPr="00ED3D80" w14:paraId="6996A304" w14:textId="77777777" w:rsidTr="0050121C">
        <w:tc>
          <w:tcPr>
            <w:tcW w:w="2035" w:type="pct"/>
          </w:tcPr>
          <w:p w14:paraId="1F6E6C93" w14:textId="77777777" w:rsidR="00212301" w:rsidRPr="00ED3D80" w:rsidRDefault="00212301" w:rsidP="00212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ถึง</w:t>
            </w:r>
            <w:r w:rsidRPr="00ED3D80">
              <w:rPr>
                <w:rFonts w:ascii="Angsana New" w:hAnsi="Angsana New"/>
                <w:sz w:val="30"/>
                <w:szCs w:val="30"/>
                <w:cs/>
              </w:rPr>
              <w:t>กำหนดชำระ</w:t>
            </w:r>
          </w:p>
        </w:tc>
        <w:tc>
          <w:tcPr>
            <w:tcW w:w="667" w:type="pct"/>
          </w:tcPr>
          <w:p w14:paraId="6A47FA9F" w14:textId="03C0D17A" w:rsidR="00212301" w:rsidRPr="002D12BB" w:rsidRDefault="00675DA8" w:rsidP="00212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675DA8">
              <w:rPr>
                <w:rFonts w:ascii="Angsana New" w:hAnsi="Angsana New"/>
                <w:sz w:val="30"/>
                <w:szCs w:val="30"/>
              </w:rPr>
              <w:t>301,02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28" w:type="pct"/>
          </w:tcPr>
          <w:p w14:paraId="6666A0F1" w14:textId="77777777" w:rsidR="00212301" w:rsidRPr="00ED3D80" w:rsidRDefault="00212301" w:rsidP="002123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0A392F12" w14:textId="364297A7" w:rsidR="00212301" w:rsidRPr="00ED3D80" w:rsidRDefault="00212301" w:rsidP="00212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164BFC">
              <w:rPr>
                <w:rFonts w:asciiTheme="majorBidi" w:hAnsiTheme="majorBidi" w:cstheme="majorBidi"/>
                <w:sz w:val="30"/>
                <w:szCs w:val="30"/>
              </w:rPr>
              <w:t>336,423</w:t>
            </w:r>
          </w:p>
        </w:tc>
        <w:tc>
          <w:tcPr>
            <w:tcW w:w="147" w:type="pct"/>
          </w:tcPr>
          <w:p w14:paraId="4ECF8022" w14:textId="77777777" w:rsidR="00212301" w:rsidRPr="00ED3D80" w:rsidRDefault="00212301" w:rsidP="002123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097373D8" w14:textId="235143E4" w:rsidR="00212301" w:rsidRPr="00ED3D80" w:rsidRDefault="0059742E" w:rsidP="00212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59742E">
              <w:rPr>
                <w:rFonts w:ascii="Angsana New" w:hAnsi="Angsana New"/>
                <w:sz w:val="30"/>
                <w:szCs w:val="30"/>
                <w:cs/>
              </w:rPr>
              <w:t>160</w:t>
            </w:r>
            <w:r w:rsidRPr="0059742E">
              <w:rPr>
                <w:rFonts w:ascii="Angsana New" w:hAnsi="Angsana New"/>
                <w:sz w:val="30"/>
                <w:szCs w:val="30"/>
              </w:rPr>
              <w:t>,</w:t>
            </w:r>
            <w:r w:rsidRPr="0059742E">
              <w:rPr>
                <w:rFonts w:ascii="Angsana New" w:hAnsi="Angsana New"/>
                <w:sz w:val="30"/>
                <w:szCs w:val="30"/>
                <w:cs/>
              </w:rPr>
              <w:t>157</w:t>
            </w:r>
          </w:p>
        </w:tc>
        <w:tc>
          <w:tcPr>
            <w:tcW w:w="140" w:type="pct"/>
          </w:tcPr>
          <w:p w14:paraId="2D2FD0A1" w14:textId="77777777" w:rsidR="00212301" w:rsidRPr="00ED3D80" w:rsidRDefault="00212301" w:rsidP="002123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1E637BF2" w14:textId="719AD5DD" w:rsidR="00212301" w:rsidRPr="00ED3D80" w:rsidRDefault="00212301" w:rsidP="00212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8B25F4">
              <w:rPr>
                <w:rFonts w:asciiTheme="majorBidi" w:hAnsiTheme="majorBidi" w:cstheme="majorBidi"/>
                <w:sz w:val="30"/>
                <w:szCs w:val="30"/>
              </w:rPr>
              <w:t>186,34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212301" w:rsidRPr="00ED3D80" w14:paraId="1A947A69" w14:textId="77777777" w:rsidTr="0050121C">
        <w:tc>
          <w:tcPr>
            <w:tcW w:w="2035" w:type="pct"/>
          </w:tcPr>
          <w:p w14:paraId="52F8C1D2" w14:textId="77777777" w:rsidR="00212301" w:rsidRPr="00ED3D80" w:rsidRDefault="00212301" w:rsidP="00212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667" w:type="pct"/>
          </w:tcPr>
          <w:p w14:paraId="2C306850" w14:textId="77777777" w:rsidR="00212301" w:rsidRPr="002D12BB" w:rsidRDefault="00212301" w:rsidP="002123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3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581E826D" w14:textId="77777777" w:rsidR="00212301" w:rsidRPr="00ED3D80" w:rsidRDefault="00212301" w:rsidP="002123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257E86BC" w14:textId="77777777" w:rsidR="00212301" w:rsidRPr="00ED3D80" w:rsidRDefault="00212301" w:rsidP="00212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0203ACCC" w14:textId="77777777" w:rsidR="00212301" w:rsidRPr="00ED3D80" w:rsidRDefault="00212301" w:rsidP="002123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6208C10F" w14:textId="77777777" w:rsidR="00212301" w:rsidRPr="00ED3D80" w:rsidRDefault="00212301" w:rsidP="00212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04E34A13" w14:textId="77777777" w:rsidR="00212301" w:rsidRPr="00ED3D80" w:rsidRDefault="00212301" w:rsidP="002123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1E9D7B6B" w14:textId="77777777" w:rsidR="00212301" w:rsidRPr="00ED3D80" w:rsidRDefault="00212301" w:rsidP="00212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12301" w:rsidRPr="00ED3D80" w14:paraId="607A22B0" w14:textId="77777777" w:rsidTr="0050121C">
        <w:tc>
          <w:tcPr>
            <w:tcW w:w="2035" w:type="pct"/>
          </w:tcPr>
          <w:p w14:paraId="4D28CD02" w14:textId="53D9F8E4" w:rsidR="00212301" w:rsidRPr="00ED3D80" w:rsidRDefault="00212301" w:rsidP="00212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/>
                <w:sz w:val="30"/>
                <w:szCs w:val="30"/>
                <w:cs/>
              </w:rPr>
            </w:pPr>
            <w:r w:rsidRPr="00ED3D80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7A682A">
              <w:rPr>
                <w:rFonts w:ascii="Angsana New" w:hAnsi="Angsana New"/>
                <w:sz w:val="30"/>
                <w:szCs w:val="30"/>
              </w:rPr>
              <w:t>3</w:t>
            </w:r>
            <w:r w:rsidRPr="00ED3D80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667" w:type="pct"/>
          </w:tcPr>
          <w:p w14:paraId="314DAEC7" w14:textId="215D46D9" w:rsidR="00212301" w:rsidRPr="002D12BB" w:rsidRDefault="003B6331" w:rsidP="00212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3B6331">
              <w:rPr>
                <w:rFonts w:ascii="Angsana New" w:hAnsi="Angsana New"/>
                <w:sz w:val="30"/>
                <w:szCs w:val="30"/>
              </w:rPr>
              <w:t>21,742</w:t>
            </w:r>
          </w:p>
        </w:tc>
        <w:tc>
          <w:tcPr>
            <w:tcW w:w="128" w:type="pct"/>
          </w:tcPr>
          <w:p w14:paraId="0C36D519" w14:textId="77777777" w:rsidR="00212301" w:rsidRPr="00ED3D80" w:rsidRDefault="00212301" w:rsidP="002123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2E99DA87" w14:textId="33C0C0C1" w:rsidR="00212301" w:rsidRPr="00614E0B" w:rsidRDefault="00212301" w:rsidP="00212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930EFA">
              <w:rPr>
                <w:rFonts w:asciiTheme="majorBidi" w:hAnsiTheme="majorBidi" w:cstheme="majorBidi"/>
                <w:sz w:val="30"/>
                <w:szCs w:val="30"/>
              </w:rPr>
              <w:t>42,504</w:t>
            </w:r>
          </w:p>
        </w:tc>
        <w:tc>
          <w:tcPr>
            <w:tcW w:w="147" w:type="pct"/>
          </w:tcPr>
          <w:p w14:paraId="5F613A98" w14:textId="77777777" w:rsidR="00212301" w:rsidRPr="00ED3D80" w:rsidRDefault="00212301" w:rsidP="002123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3011B2FC" w14:textId="71BFE884" w:rsidR="00212301" w:rsidRPr="00ED3D80" w:rsidRDefault="0059742E" w:rsidP="00212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59742E">
              <w:rPr>
                <w:rFonts w:ascii="Angsana New" w:hAnsi="Angsana New"/>
                <w:sz w:val="30"/>
                <w:szCs w:val="30"/>
                <w:cs/>
              </w:rPr>
              <w:t>88</w:t>
            </w:r>
            <w:r w:rsidRPr="0059742E">
              <w:rPr>
                <w:rFonts w:ascii="Angsana New" w:hAnsi="Angsana New"/>
                <w:sz w:val="30"/>
                <w:szCs w:val="30"/>
              </w:rPr>
              <w:t>,</w:t>
            </w:r>
            <w:r w:rsidRPr="0059742E">
              <w:rPr>
                <w:rFonts w:ascii="Angsana New" w:hAnsi="Angsana New"/>
                <w:sz w:val="30"/>
                <w:szCs w:val="30"/>
                <w:cs/>
              </w:rPr>
              <w:t>353</w:t>
            </w:r>
          </w:p>
        </w:tc>
        <w:tc>
          <w:tcPr>
            <w:tcW w:w="140" w:type="pct"/>
          </w:tcPr>
          <w:p w14:paraId="320C3840" w14:textId="77777777" w:rsidR="00212301" w:rsidRPr="00ED3D80" w:rsidRDefault="00212301" w:rsidP="002123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19D6CCC3" w14:textId="5C0B663C" w:rsidR="00212301" w:rsidRPr="005014C6" w:rsidRDefault="00212301" w:rsidP="00212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0" w:right="-110"/>
              <w:rPr>
                <w:rFonts w:asciiTheme="majorBidi" w:hAnsiTheme="majorBidi"/>
                <w:sz w:val="30"/>
                <w:szCs w:val="30"/>
              </w:rPr>
            </w:pPr>
            <w:r w:rsidRPr="00930EFA">
              <w:rPr>
                <w:rFonts w:asciiTheme="majorBidi" w:hAnsiTheme="majorBidi" w:cstheme="majorBidi"/>
                <w:sz w:val="30"/>
                <w:szCs w:val="30"/>
              </w:rPr>
              <w:t>84,480</w:t>
            </w:r>
          </w:p>
        </w:tc>
      </w:tr>
      <w:tr w:rsidR="00212301" w:rsidRPr="00ED3D80" w14:paraId="2E18A393" w14:textId="77777777" w:rsidTr="0050121C">
        <w:tc>
          <w:tcPr>
            <w:tcW w:w="2035" w:type="pct"/>
          </w:tcPr>
          <w:p w14:paraId="4891AF93" w14:textId="72839CAE" w:rsidR="00212301" w:rsidRPr="00ED3D80" w:rsidRDefault="00212301" w:rsidP="00212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/>
                <w:sz w:val="30"/>
                <w:szCs w:val="30"/>
              </w:rPr>
            </w:pPr>
            <w:r w:rsidRPr="007A682A">
              <w:rPr>
                <w:rFonts w:ascii="Angsana New" w:hAnsi="Angsana New"/>
                <w:sz w:val="30"/>
                <w:szCs w:val="30"/>
              </w:rPr>
              <w:t>3</w:t>
            </w:r>
            <w:r w:rsidRPr="00ED3D80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7A682A">
              <w:rPr>
                <w:rFonts w:ascii="Angsana New" w:hAnsi="Angsana New"/>
                <w:sz w:val="30"/>
                <w:szCs w:val="30"/>
              </w:rPr>
              <w:t>6</w:t>
            </w:r>
            <w:r w:rsidRPr="00ED3D80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667" w:type="pct"/>
          </w:tcPr>
          <w:p w14:paraId="18097AFD" w14:textId="1BB5E8CB" w:rsidR="00212301" w:rsidRPr="002D12BB" w:rsidRDefault="00675DA8" w:rsidP="00212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675DA8">
              <w:rPr>
                <w:rFonts w:ascii="Angsana New" w:hAnsi="Angsana New"/>
                <w:sz w:val="30"/>
                <w:szCs w:val="30"/>
              </w:rPr>
              <w:t>25,046</w:t>
            </w:r>
          </w:p>
        </w:tc>
        <w:tc>
          <w:tcPr>
            <w:tcW w:w="128" w:type="pct"/>
          </w:tcPr>
          <w:p w14:paraId="3EBFF48E" w14:textId="77777777" w:rsidR="00212301" w:rsidRPr="00ED3D80" w:rsidRDefault="00212301" w:rsidP="002123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6515D1B6" w14:textId="04AF72D9" w:rsidR="00212301" w:rsidRPr="00614E0B" w:rsidRDefault="00212301" w:rsidP="00212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930EFA">
              <w:rPr>
                <w:rFonts w:asciiTheme="majorBidi" w:hAnsiTheme="majorBidi" w:cstheme="majorBidi"/>
                <w:sz w:val="30"/>
                <w:szCs w:val="30"/>
              </w:rPr>
              <w:t>11,182</w:t>
            </w:r>
          </w:p>
        </w:tc>
        <w:tc>
          <w:tcPr>
            <w:tcW w:w="147" w:type="pct"/>
          </w:tcPr>
          <w:p w14:paraId="111B2310" w14:textId="77777777" w:rsidR="00212301" w:rsidRPr="00ED3D80" w:rsidRDefault="00212301" w:rsidP="002123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591CDE86" w14:textId="391C8ACF" w:rsidR="00212301" w:rsidRPr="00ED3D80" w:rsidRDefault="0059742E" w:rsidP="00212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59742E">
              <w:rPr>
                <w:rFonts w:ascii="Angsana New" w:hAnsi="Angsana New"/>
                <w:sz w:val="30"/>
                <w:szCs w:val="30"/>
                <w:cs/>
              </w:rPr>
              <w:t>62</w:t>
            </w:r>
            <w:r w:rsidRPr="0059742E">
              <w:rPr>
                <w:rFonts w:ascii="Angsana New" w:hAnsi="Angsana New"/>
                <w:sz w:val="30"/>
                <w:szCs w:val="30"/>
              </w:rPr>
              <w:t>,</w:t>
            </w:r>
            <w:r w:rsidRPr="0059742E">
              <w:rPr>
                <w:rFonts w:ascii="Angsana New" w:hAnsi="Angsana New"/>
                <w:sz w:val="30"/>
                <w:szCs w:val="30"/>
                <w:cs/>
              </w:rPr>
              <w:t>068</w:t>
            </w:r>
          </w:p>
        </w:tc>
        <w:tc>
          <w:tcPr>
            <w:tcW w:w="140" w:type="pct"/>
          </w:tcPr>
          <w:p w14:paraId="43919FFC" w14:textId="77777777" w:rsidR="00212301" w:rsidRPr="00ED3D80" w:rsidRDefault="00212301" w:rsidP="002123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44B35034" w14:textId="3C5DFBD1" w:rsidR="00212301" w:rsidRPr="005014C6" w:rsidRDefault="00212301" w:rsidP="00212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0" w:right="-110"/>
              <w:rPr>
                <w:rFonts w:asciiTheme="majorBidi" w:hAnsiTheme="majorBidi"/>
                <w:sz w:val="30"/>
                <w:szCs w:val="30"/>
              </w:rPr>
            </w:pPr>
            <w:r w:rsidRPr="00930EFA">
              <w:rPr>
                <w:rFonts w:asciiTheme="majorBidi" w:hAnsiTheme="majorBidi" w:cstheme="majorBidi"/>
                <w:sz w:val="30"/>
                <w:szCs w:val="30"/>
              </w:rPr>
              <w:t>41,716</w:t>
            </w:r>
          </w:p>
        </w:tc>
      </w:tr>
      <w:tr w:rsidR="00212301" w:rsidRPr="00ED3D80" w14:paraId="0DCAEF65" w14:textId="77777777" w:rsidTr="0050121C">
        <w:tc>
          <w:tcPr>
            <w:tcW w:w="2035" w:type="pct"/>
          </w:tcPr>
          <w:p w14:paraId="0247F93A" w14:textId="219325A9" w:rsidR="00212301" w:rsidRPr="00ED3D80" w:rsidRDefault="00212301" w:rsidP="00212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/>
                <w:sz w:val="30"/>
                <w:szCs w:val="30"/>
              </w:rPr>
            </w:pPr>
            <w:r w:rsidRPr="007A682A">
              <w:rPr>
                <w:rFonts w:ascii="Angsana New" w:hAnsi="Angsana New"/>
                <w:sz w:val="30"/>
                <w:szCs w:val="30"/>
              </w:rPr>
              <w:t>6</w:t>
            </w:r>
            <w:r w:rsidRPr="00ED3D80">
              <w:rPr>
                <w:rFonts w:ascii="Angsana New" w:hAnsi="Angsana New"/>
                <w:sz w:val="30"/>
                <w:szCs w:val="30"/>
                <w:cs/>
              </w:rPr>
              <w:t xml:space="preserve"> -</w:t>
            </w:r>
            <w:r w:rsidRPr="00ED3D8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A682A">
              <w:rPr>
                <w:rFonts w:ascii="Angsana New" w:hAnsi="Angsana New"/>
                <w:sz w:val="30"/>
                <w:szCs w:val="30"/>
              </w:rPr>
              <w:t>12</w:t>
            </w:r>
            <w:r w:rsidRPr="00ED3D8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D3D80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667" w:type="pct"/>
          </w:tcPr>
          <w:p w14:paraId="1E30C9BD" w14:textId="58F8EFC6" w:rsidR="00212301" w:rsidRPr="002D12BB" w:rsidRDefault="00675DA8" w:rsidP="00212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675DA8">
              <w:rPr>
                <w:rFonts w:ascii="Angsana New" w:hAnsi="Angsana New"/>
                <w:sz w:val="30"/>
                <w:szCs w:val="30"/>
              </w:rPr>
              <w:t>482</w:t>
            </w:r>
          </w:p>
        </w:tc>
        <w:tc>
          <w:tcPr>
            <w:tcW w:w="128" w:type="pct"/>
          </w:tcPr>
          <w:p w14:paraId="50B81CD2" w14:textId="77777777" w:rsidR="00212301" w:rsidRPr="00ED3D80" w:rsidRDefault="00212301" w:rsidP="002123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423687DE" w14:textId="59D5B44A" w:rsidR="00212301" w:rsidRPr="00614E0B" w:rsidRDefault="00212301" w:rsidP="00212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930EFA">
              <w:rPr>
                <w:rFonts w:asciiTheme="majorBidi" w:hAnsiTheme="majorBidi" w:cstheme="majorBidi"/>
                <w:sz w:val="30"/>
                <w:szCs w:val="30"/>
              </w:rPr>
              <w:t>1,155</w:t>
            </w:r>
          </w:p>
        </w:tc>
        <w:tc>
          <w:tcPr>
            <w:tcW w:w="147" w:type="pct"/>
          </w:tcPr>
          <w:p w14:paraId="410738D9" w14:textId="77777777" w:rsidR="00212301" w:rsidRPr="00ED3D80" w:rsidRDefault="00212301" w:rsidP="002123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4D1CB792" w14:textId="232AB544" w:rsidR="00212301" w:rsidRPr="00ED3D80" w:rsidRDefault="0059742E" w:rsidP="00212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59742E">
              <w:rPr>
                <w:rFonts w:ascii="Angsana New" w:hAnsi="Angsana New"/>
                <w:sz w:val="30"/>
                <w:szCs w:val="30"/>
                <w:cs/>
              </w:rPr>
              <w:t>278</w:t>
            </w:r>
          </w:p>
        </w:tc>
        <w:tc>
          <w:tcPr>
            <w:tcW w:w="140" w:type="pct"/>
          </w:tcPr>
          <w:p w14:paraId="61BB349A" w14:textId="77777777" w:rsidR="00212301" w:rsidRPr="00ED3D80" w:rsidRDefault="00212301" w:rsidP="002123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65DDEC9B" w14:textId="7C92499A" w:rsidR="00212301" w:rsidRPr="005014C6" w:rsidRDefault="00212301" w:rsidP="00212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0" w:right="-110"/>
              <w:rPr>
                <w:rFonts w:asciiTheme="majorBidi" w:hAnsiTheme="majorBidi"/>
                <w:sz w:val="30"/>
                <w:szCs w:val="30"/>
              </w:rPr>
            </w:pPr>
            <w:r w:rsidRPr="00930EFA">
              <w:rPr>
                <w:rFonts w:asciiTheme="majorBidi" w:hAnsiTheme="majorBidi" w:cstheme="majorBidi"/>
                <w:sz w:val="30"/>
                <w:szCs w:val="30"/>
              </w:rPr>
              <w:t>556</w:t>
            </w:r>
          </w:p>
        </w:tc>
      </w:tr>
      <w:tr w:rsidR="00212301" w:rsidRPr="00ED3D80" w14:paraId="4632E9C1" w14:textId="77777777" w:rsidTr="00995FC1">
        <w:tc>
          <w:tcPr>
            <w:tcW w:w="2035" w:type="pct"/>
          </w:tcPr>
          <w:p w14:paraId="3D4EBD8C" w14:textId="0B9D912B" w:rsidR="00212301" w:rsidRPr="00ED3D80" w:rsidRDefault="00212301" w:rsidP="00212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7A682A">
              <w:rPr>
                <w:rFonts w:ascii="Angsana New" w:hAnsi="Angsana New"/>
                <w:sz w:val="30"/>
                <w:szCs w:val="30"/>
              </w:rPr>
              <w:t>12</w:t>
            </w:r>
            <w:r w:rsidRPr="00ED3D8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D3D80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667" w:type="pct"/>
            <w:tcBorders>
              <w:bottom w:val="single" w:sz="4" w:space="0" w:color="auto"/>
            </w:tcBorders>
          </w:tcPr>
          <w:p w14:paraId="10CA851F" w14:textId="010DD994" w:rsidR="00212301" w:rsidRPr="00ED3D80" w:rsidRDefault="00675DA8" w:rsidP="00212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675DA8">
              <w:rPr>
                <w:rFonts w:ascii="Angsana New" w:hAnsi="Angsana New"/>
                <w:sz w:val="30"/>
                <w:szCs w:val="30"/>
              </w:rPr>
              <w:t>8,089</w:t>
            </w:r>
          </w:p>
        </w:tc>
        <w:tc>
          <w:tcPr>
            <w:tcW w:w="128" w:type="pct"/>
          </w:tcPr>
          <w:p w14:paraId="4461A0E5" w14:textId="77777777" w:rsidR="00212301" w:rsidRPr="00ED3D80" w:rsidRDefault="00212301" w:rsidP="002123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  <w:tcBorders>
              <w:bottom w:val="single" w:sz="4" w:space="0" w:color="auto"/>
            </w:tcBorders>
          </w:tcPr>
          <w:p w14:paraId="70665897" w14:textId="76726354" w:rsidR="00212301" w:rsidRPr="00614E0B" w:rsidRDefault="00212301" w:rsidP="00212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DF0D5E">
              <w:rPr>
                <w:rFonts w:asciiTheme="majorBidi" w:hAnsiTheme="majorBidi" w:cstheme="majorBidi"/>
                <w:sz w:val="30"/>
                <w:szCs w:val="30"/>
              </w:rPr>
              <w:t>7,980</w:t>
            </w:r>
          </w:p>
        </w:tc>
        <w:tc>
          <w:tcPr>
            <w:tcW w:w="147" w:type="pct"/>
          </w:tcPr>
          <w:p w14:paraId="21618C2C" w14:textId="77777777" w:rsidR="00212301" w:rsidRPr="00ED3D80" w:rsidRDefault="00212301" w:rsidP="002123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364B3C71" w14:textId="28A40C95" w:rsidR="00212301" w:rsidRPr="00ED3D80" w:rsidRDefault="0059742E" w:rsidP="00212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59742E">
              <w:rPr>
                <w:rFonts w:ascii="Angsana New" w:hAnsi="Angsana New"/>
                <w:sz w:val="30"/>
                <w:szCs w:val="30"/>
                <w:cs/>
              </w:rPr>
              <w:t>4</w:t>
            </w:r>
            <w:r w:rsidRPr="0059742E">
              <w:rPr>
                <w:rFonts w:ascii="Angsana New" w:hAnsi="Angsana New"/>
                <w:sz w:val="30"/>
                <w:szCs w:val="30"/>
              </w:rPr>
              <w:t>,</w:t>
            </w:r>
            <w:r w:rsidRPr="0059742E">
              <w:rPr>
                <w:rFonts w:ascii="Angsana New" w:hAnsi="Angsana New"/>
                <w:sz w:val="30"/>
                <w:szCs w:val="30"/>
                <w:cs/>
              </w:rPr>
              <w:t>007</w:t>
            </w:r>
          </w:p>
        </w:tc>
        <w:tc>
          <w:tcPr>
            <w:tcW w:w="140" w:type="pct"/>
          </w:tcPr>
          <w:p w14:paraId="7F5A8753" w14:textId="77777777" w:rsidR="00212301" w:rsidRPr="00ED3D80" w:rsidRDefault="00212301" w:rsidP="002123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</w:tcPr>
          <w:p w14:paraId="4F0677E8" w14:textId="131EA07E" w:rsidR="00212301" w:rsidRPr="005014C6" w:rsidRDefault="00212301" w:rsidP="00212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0" w:right="-110"/>
              <w:rPr>
                <w:rFonts w:asciiTheme="majorBidi" w:hAnsiTheme="majorBidi"/>
                <w:sz w:val="30"/>
                <w:szCs w:val="30"/>
              </w:rPr>
            </w:pPr>
            <w:r w:rsidRPr="00CB13EB">
              <w:rPr>
                <w:rFonts w:asciiTheme="majorBidi" w:hAnsiTheme="majorBidi" w:cstheme="majorBidi"/>
                <w:sz w:val="30"/>
                <w:szCs w:val="30"/>
              </w:rPr>
              <w:t>3,730</w:t>
            </w:r>
          </w:p>
        </w:tc>
      </w:tr>
      <w:tr w:rsidR="00212301" w:rsidRPr="00ED3D80" w14:paraId="3F537C65" w14:textId="77777777" w:rsidTr="00BC31C5">
        <w:tc>
          <w:tcPr>
            <w:tcW w:w="2035" w:type="pct"/>
          </w:tcPr>
          <w:p w14:paraId="2A3E6F3A" w14:textId="6591AF6F" w:rsidR="00212301" w:rsidRPr="00BC31C5" w:rsidRDefault="00212301" w:rsidP="00212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C31C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67" w:type="pct"/>
            <w:tcBorders>
              <w:top w:val="single" w:sz="4" w:space="0" w:color="auto"/>
            </w:tcBorders>
          </w:tcPr>
          <w:p w14:paraId="383DBCF1" w14:textId="7ABE7B64" w:rsidR="00212301" w:rsidRPr="00614E0B" w:rsidRDefault="003B6331" w:rsidP="00212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B6331">
              <w:rPr>
                <w:rFonts w:ascii="Angsana New" w:hAnsi="Angsana New"/>
                <w:b/>
                <w:bCs/>
                <w:sz w:val="30"/>
                <w:szCs w:val="30"/>
              </w:rPr>
              <w:t>356,3</w:t>
            </w:r>
            <w:r w:rsidR="00B177AA">
              <w:rPr>
                <w:rFonts w:ascii="Angsana New" w:hAnsi="Angsana New"/>
                <w:b/>
                <w:bCs/>
                <w:sz w:val="30"/>
                <w:szCs w:val="30"/>
              </w:rPr>
              <w:t>80</w:t>
            </w:r>
          </w:p>
        </w:tc>
        <w:tc>
          <w:tcPr>
            <w:tcW w:w="128" w:type="pct"/>
          </w:tcPr>
          <w:p w14:paraId="33863E39" w14:textId="77777777" w:rsidR="00212301" w:rsidRPr="00ED3D80" w:rsidRDefault="00212301" w:rsidP="002123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single" w:sz="4" w:space="0" w:color="auto"/>
            </w:tcBorders>
            <w:vAlign w:val="bottom"/>
          </w:tcPr>
          <w:p w14:paraId="400DCDEC" w14:textId="1D5995AA" w:rsidR="00212301" w:rsidRPr="00614E0B" w:rsidRDefault="00212301" w:rsidP="00212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4001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399,244</w:t>
            </w:r>
          </w:p>
        </w:tc>
        <w:tc>
          <w:tcPr>
            <w:tcW w:w="147" w:type="pct"/>
          </w:tcPr>
          <w:p w14:paraId="6CA1BFEE" w14:textId="77777777" w:rsidR="00212301" w:rsidRPr="00C53F52" w:rsidRDefault="00212301" w:rsidP="002123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</w:tcBorders>
          </w:tcPr>
          <w:p w14:paraId="144D0E91" w14:textId="2728D277" w:rsidR="00212301" w:rsidRPr="00614E0B" w:rsidRDefault="0059742E" w:rsidP="00212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974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314</w:t>
            </w:r>
            <w:r w:rsidRPr="0059742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974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863</w:t>
            </w:r>
          </w:p>
        </w:tc>
        <w:tc>
          <w:tcPr>
            <w:tcW w:w="140" w:type="pct"/>
          </w:tcPr>
          <w:p w14:paraId="6B3482F3" w14:textId="77777777" w:rsidR="00212301" w:rsidRPr="00C53F52" w:rsidRDefault="00212301" w:rsidP="002123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</w:tcBorders>
            <w:vAlign w:val="bottom"/>
          </w:tcPr>
          <w:p w14:paraId="58909FE8" w14:textId="18FFCBE1" w:rsidR="00212301" w:rsidRPr="00614E0B" w:rsidRDefault="00212301" w:rsidP="00212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0" w:right="-110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930E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316,831</w:t>
            </w:r>
          </w:p>
        </w:tc>
      </w:tr>
      <w:tr w:rsidR="0059742E" w:rsidRPr="00ED3D80" w14:paraId="5209547D" w14:textId="77777777" w:rsidTr="00A90FED">
        <w:tc>
          <w:tcPr>
            <w:tcW w:w="2035" w:type="pct"/>
          </w:tcPr>
          <w:p w14:paraId="15ECB394" w14:textId="2FE0542D" w:rsidR="0059742E" w:rsidRPr="00ED3D80" w:rsidRDefault="0059742E" w:rsidP="00597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ED3D80">
              <w:rPr>
                <w:rFonts w:ascii="Angsana New" w:hAnsi="Angsana New"/>
                <w:sz w:val="30"/>
                <w:szCs w:val="30"/>
                <w:cs/>
              </w:rPr>
              <w:t>ค่าเผื่อ</w:t>
            </w:r>
            <w:r w:rsidRPr="00ED3D80">
              <w:rPr>
                <w:rFonts w:ascii="Angsana New" w:hAnsi="Angsana New" w:hint="cs"/>
                <w:sz w:val="30"/>
                <w:szCs w:val="30"/>
                <w:cs/>
              </w:rPr>
              <w:t>ประมาณการรับคืนหนังสือ</w:t>
            </w:r>
          </w:p>
        </w:tc>
        <w:tc>
          <w:tcPr>
            <w:tcW w:w="667" w:type="pct"/>
            <w:vAlign w:val="bottom"/>
          </w:tcPr>
          <w:p w14:paraId="34B1DF7A" w14:textId="0D6156AD" w:rsidR="0059742E" w:rsidRPr="00ED3D80" w:rsidRDefault="003B6331" w:rsidP="00597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3B6331">
              <w:rPr>
                <w:rFonts w:ascii="Angsana New" w:hAnsi="Angsana New"/>
                <w:sz w:val="30"/>
                <w:szCs w:val="30"/>
              </w:rPr>
              <w:t>(28</w:t>
            </w:r>
            <w:r w:rsidR="00B177AA">
              <w:rPr>
                <w:rFonts w:ascii="Angsana New" w:hAnsi="Angsana New"/>
                <w:sz w:val="30"/>
                <w:szCs w:val="30"/>
              </w:rPr>
              <w:t>6</w:t>
            </w:r>
            <w:r w:rsidRPr="003B6331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8" w:type="pct"/>
          </w:tcPr>
          <w:p w14:paraId="26D71354" w14:textId="77777777" w:rsidR="0059742E" w:rsidRPr="00ED3D80" w:rsidRDefault="0059742E" w:rsidP="005974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  <w:vAlign w:val="bottom"/>
          </w:tcPr>
          <w:p w14:paraId="240D4659" w14:textId="7E396898" w:rsidR="0059742E" w:rsidRPr="00614E0B" w:rsidRDefault="0059742E" w:rsidP="00597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4001B">
              <w:rPr>
                <w:rFonts w:asciiTheme="majorBidi" w:hAnsiTheme="majorBidi" w:cstheme="majorBidi"/>
                <w:sz w:val="30"/>
                <w:szCs w:val="30"/>
              </w:rPr>
              <w:t>(335)</w:t>
            </w:r>
          </w:p>
        </w:tc>
        <w:tc>
          <w:tcPr>
            <w:tcW w:w="147" w:type="pct"/>
          </w:tcPr>
          <w:p w14:paraId="2C508D17" w14:textId="77777777" w:rsidR="0059742E" w:rsidRPr="00ED3D80" w:rsidRDefault="0059742E" w:rsidP="005974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29416D25" w14:textId="51116A0D" w:rsidR="0059742E" w:rsidRPr="00ED3D80" w:rsidRDefault="0059742E" w:rsidP="00597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4E04EA59" w14:textId="77777777" w:rsidR="0059742E" w:rsidRPr="00ED3D80" w:rsidRDefault="0059742E" w:rsidP="005974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vAlign w:val="bottom"/>
          </w:tcPr>
          <w:p w14:paraId="2D9F443B" w14:textId="70C52EC4" w:rsidR="0059742E" w:rsidRPr="00ED3D80" w:rsidRDefault="0059742E" w:rsidP="00597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9742E" w:rsidRPr="00ED3D80" w14:paraId="49E477A9" w14:textId="77777777" w:rsidTr="0050121C">
        <w:tc>
          <w:tcPr>
            <w:tcW w:w="2035" w:type="pct"/>
          </w:tcPr>
          <w:p w14:paraId="4AFB1D12" w14:textId="77777777" w:rsidR="0059742E" w:rsidRPr="00ED3D80" w:rsidRDefault="0059742E" w:rsidP="00597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ค่าเผื่อประมาณการรับคืนนิตยสาร</w:t>
            </w:r>
          </w:p>
        </w:tc>
        <w:tc>
          <w:tcPr>
            <w:tcW w:w="667" w:type="pct"/>
            <w:vAlign w:val="bottom"/>
          </w:tcPr>
          <w:p w14:paraId="1E971754" w14:textId="303929F1" w:rsidR="0059742E" w:rsidRPr="00ED3D80" w:rsidRDefault="003B6331" w:rsidP="00597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3B6331">
              <w:rPr>
                <w:rFonts w:ascii="Angsana New" w:hAnsi="Angsana New"/>
                <w:sz w:val="30"/>
                <w:szCs w:val="30"/>
              </w:rPr>
              <w:t>(166)</w:t>
            </w:r>
          </w:p>
        </w:tc>
        <w:tc>
          <w:tcPr>
            <w:tcW w:w="128" w:type="pct"/>
          </w:tcPr>
          <w:p w14:paraId="2566B88D" w14:textId="77777777" w:rsidR="0059742E" w:rsidRPr="00ED3D80" w:rsidRDefault="0059742E" w:rsidP="005974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  <w:vAlign w:val="bottom"/>
          </w:tcPr>
          <w:p w14:paraId="70C2B430" w14:textId="7B6E8740" w:rsidR="0059742E" w:rsidRPr="00614E0B" w:rsidRDefault="0059742E" w:rsidP="00597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4001B">
              <w:rPr>
                <w:rFonts w:asciiTheme="majorBidi" w:hAnsiTheme="majorBidi" w:cstheme="majorBidi"/>
                <w:sz w:val="30"/>
                <w:szCs w:val="30"/>
              </w:rPr>
              <w:t>(525)</w:t>
            </w:r>
          </w:p>
        </w:tc>
        <w:tc>
          <w:tcPr>
            <w:tcW w:w="147" w:type="pct"/>
          </w:tcPr>
          <w:p w14:paraId="788793C3" w14:textId="77777777" w:rsidR="0059742E" w:rsidRPr="00ED3D80" w:rsidRDefault="0059742E" w:rsidP="005974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043CA9A3" w14:textId="241E66B1" w:rsidR="0059742E" w:rsidRPr="00ED3D80" w:rsidRDefault="0059742E" w:rsidP="00597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26448731" w14:textId="77777777" w:rsidR="0059742E" w:rsidRPr="00ED3D80" w:rsidRDefault="0059742E" w:rsidP="005974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vAlign w:val="bottom"/>
          </w:tcPr>
          <w:p w14:paraId="2E032663" w14:textId="57A0091E" w:rsidR="0059742E" w:rsidRPr="00ED3D80" w:rsidRDefault="0059742E" w:rsidP="00597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12301" w:rsidRPr="00ED3D80" w14:paraId="74A2EBD2" w14:textId="77777777" w:rsidTr="0050121C">
        <w:tc>
          <w:tcPr>
            <w:tcW w:w="2035" w:type="pct"/>
          </w:tcPr>
          <w:p w14:paraId="5CCF641C" w14:textId="77777777" w:rsidR="00212301" w:rsidRDefault="00212301" w:rsidP="00212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Pr="00ED3D80">
              <w:rPr>
                <w:rFonts w:ascii="Angsana New" w:hAnsi="Angsana New"/>
                <w:sz w:val="30"/>
                <w:szCs w:val="30"/>
                <w:cs/>
              </w:rPr>
              <w:t>ค่าเผื่อ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ผลขาดทุนด้านเครดิตที่คาดว่า</w:t>
            </w:r>
          </w:p>
          <w:p w14:paraId="1B407E96" w14:textId="77777777" w:rsidR="00212301" w:rsidRPr="00ED3D80" w:rsidRDefault="00212301" w:rsidP="00212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  จะเกิดขึ้น</w:t>
            </w:r>
          </w:p>
        </w:tc>
        <w:tc>
          <w:tcPr>
            <w:tcW w:w="667" w:type="pct"/>
            <w:tcBorders>
              <w:bottom w:val="single" w:sz="4" w:space="0" w:color="auto"/>
            </w:tcBorders>
            <w:vAlign w:val="bottom"/>
          </w:tcPr>
          <w:p w14:paraId="1444F000" w14:textId="5BFB049F" w:rsidR="00212301" w:rsidRPr="00ED3D80" w:rsidRDefault="003B6331" w:rsidP="00212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3B6331">
              <w:rPr>
                <w:rFonts w:ascii="Angsana New" w:hAnsi="Angsana New"/>
                <w:sz w:val="30"/>
                <w:szCs w:val="30"/>
              </w:rPr>
              <w:t>(12,216)</w:t>
            </w:r>
          </w:p>
        </w:tc>
        <w:tc>
          <w:tcPr>
            <w:tcW w:w="128" w:type="pct"/>
          </w:tcPr>
          <w:p w14:paraId="33B7E99F" w14:textId="77777777" w:rsidR="00212301" w:rsidRPr="00ED3D80" w:rsidRDefault="00212301" w:rsidP="002123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  <w:tcBorders>
              <w:bottom w:val="single" w:sz="4" w:space="0" w:color="auto"/>
            </w:tcBorders>
            <w:vAlign w:val="bottom"/>
          </w:tcPr>
          <w:p w14:paraId="318A4663" w14:textId="5A47A227" w:rsidR="00212301" w:rsidRPr="00614E0B" w:rsidRDefault="00212301" w:rsidP="00212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4001B">
              <w:rPr>
                <w:rFonts w:asciiTheme="majorBidi" w:hAnsiTheme="majorBidi" w:cstheme="majorBidi"/>
                <w:sz w:val="30"/>
                <w:szCs w:val="30"/>
              </w:rPr>
              <w:t>(12,343)</w:t>
            </w:r>
          </w:p>
        </w:tc>
        <w:tc>
          <w:tcPr>
            <w:tcW w:w="147" w:type="pct"/>
          </w:tcPr>
          <w:p w14:paraId="20BB24B3" w14:textId="77777777" w:rsidR="00212301" w:rsidRPr="00ED3D80" w:rsidRDefault="00212301" w:rsidP="002123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  <w:vAlign w:val="bottom"/>
          </w:tcPr>
          <w:p w14:paraId="467BAD9C" w14:textId="5ECC4FE4" w:rsidR="00212301" w:rsidRPr="00ED3D80" w:rsidRDefault="0059742E" w:rsidP="00212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59742E">
              <w:rPr>
                <w:rFonts w:ascii="Angsana New" w:hAnsi="Angsana New"/>
                <w:sz w:val="30"/>
                <w:szCs w:val="30"/>
                <w:cs/>
              </w:rPr>
              <w:t>(2</w:t>
            </w:r>
            <w:r w:rsidRPr="0059742E">
              <w:rPr>
                <w:rFonts w:ascii="Angsana New" w:hAnsi="Angsana New"/>
                <w:sz w:val="30"/>
                <w:szCs w:val="30"/>
              </w:rPr>
              <w:t>,</w:t>
            </w:r>
            <w:r w:rsidRPr="0059742E">
              <w:rPr>
                <w:rFonts w:ascii="Angsana New" w:hAnsi="Angsana New"/>
                <w:sz w:val="30"/>
                <w:szCs w:val="30"/>
                <w:cs/>
              </w:rPr>
              <w:t>737)</w:t>
            </w:r>
          </w:p>
        </w:tc>
        <w:tc>
          <w:tcPr>
            <w:tcW w:w="140" w:type="pct"/>
          </w:tcPr>
          <w:p w14:paraId="11C0178F" w14:textId="77777777" w:rsidR="00212301" w:rsidRPr="00ED3D80" w:rsidRDefault="00212301" w:rsidP="002123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  <w:vAlign w:val="bottom"/>
          </w:tcPr>
          <w:p w14:paraId="11549348" w14:textId="318A9DBD" w:rsidR="00212301" w:rsidRPr="005014C6" w:rsidRDefault="00212301" w:rsidP="00212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0" w:right="-110"/>
              <w:rPr>
                <w:rFonts w:asciiTheme="majorBidi" w:hAnsiTheme="majorBidi"/>
                <w:sz w:val="30"/>
                <w:szCs w:val="30"/>
              </w:rPr>
            </w:pPr>
            <w:r w:rsidRPr="00930EFA">
              <w:rPr>
                <w:rFonts w:asciiTheme="majorBidi" w:hAnsiTheme="majorBidi" w:cstheme="majorBidi"/>
                <w:sz w:val="30"/>
                <w:szCs w:val="30"/>
              </w:rPr>
              <w:t>(2,737)</w:t>
            </w:r>
          </w:p>
        </w:tc>
      </w:tr>
      <w:tr w:rsidR="00212301" w:rsidRPr="002301B3" w14:paraId="406FEF01" w14:textId="77777777" w:rsidTr="0050121C">
        <w:tc>
          <w:tcPr>
            <w:tcW w:w="2035" w:type="pct"/>
          </w:tcPr>
          <w:p w14:paraId="293DE01C" w14:textId="1EEE5759" w:rsidR="00212301" w:rsidRPr="00ED3D80" w:rsidRDefault="00212301" w:rsidP="00212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67" w:type="pct"/>
            <w:tcBorders>
              <w:top w:val="single" w:sz="4" w:space="0" w:color="auto"/>
              <w:bottom w:val="double" w:sz="4" w:space="0" w:color="auto"/>
            </w:tcBorders>
          </w:tcPr>
          <w:p w14:paraId="45CB5FB9" w14:textId="466359BF" w:rsidR="00212301" w:rsidRPr="00614E0B" w:rsidRDefault="003B6331" w:rsidP="00212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B6331">
              <w:rPr>
                <w:rFonts w:ascii="Angsana New" w:hAnsi="Angsana New"/>
                <w:b/>
                <w:bCs/>
                <w:sz w:val="30"/>
                <w:szCs w:val="30"/>
              </w:rPr>
              <w:t>343,712</w:t>
            </w:r>
          </w:p>
        </w:tc>
        <w:tc>
          <w:tcPr>
            <w:tcW w:w="128" w:type="pct"/>
          </w:tcPr>
          <w:p w14:paraId="262415F9" w14:textId="77777777" w:rsidR="00212301" w:rsidRPr="00ED3D80" w:rsidRDefault="00212301" w:rsidP="002123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6BBC29" w14:textId="09248E69" w:rsidR="00212301" w:rsidRPr="00614E0B" w:rsidRDefault="00212301" w:rsidP="00212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4001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386,041</w:t>
            </w:r>
          </w:p>
        </w:tc>
        <w:tc>
          <w:tcPr>
            <w:tcW w:w="147" w:type="pct"/>
          </w:tcPr>
          <w:p w14:paraId="2D1E4E68" w14:textId="77777777" w:rsidR="00212301" w:rsidRPr="00C53F52" w:rsidRDefault="00212301" w:rsidP="002123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</w:tcPr>
          <w:p w14:paraId="7EB2B9A1" w14:textId="24CF3005" w:rsidR="00212301" w:rsidRPr="00614E0B" w:rsidRDefault="0059742E" w:rsidP="00212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974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312</w:t>
            </w:r>
            <w:r w:rsidRPr="0059742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974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126</w:t>
            </w:r>
          </w:p>
        </w:tc>
        <w:tc>
          <w:tcPr>
            <w:tcW w:w="140" w:type="pct"/>
          </w:tcPr>
          <w:p w14:paraId="29884B21" w14:textId="77777777" w:rsidR="00212301" w:rsidRPr="00C53F52" w:rsidRDefault="00212301" w:rsidP="002123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B6EB5B" w14:textId="2DD22D55" w:rsidR="00212301" w:rsidRPr="00614E0B" w:rsidRDefault="00212301" w:rsidP="00212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0" w:right="-110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930E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314,094</w:t>
            </w:r>
          </w:p>
        </w:tc>
      </w:tr>
    </w:tbl>
    <w:p w14:paraId="1BDEAEC0" w14:textId="77777777" w:rsidR="00BC31C5" w:rsidRDefault="00BC31C5" w:rsidP="0050121C">
      <w:pPr>
        <w:rPr>
          <w:rFonts w:asciiTheme="majorBidi" w:hAnsiTheme="majorBidi" w:cstheme="majorBidi"/>
          <w:sz w:val="16"/>
          <w:szCs w:val="16"/>
        </w:rPr>
      </w:pPr>
    </w:p>
    <w:p w14:paraId="1399D246" w14:textId="77777777" w:rsidR="00016EB8" w:rsidRDefault="00016EB8" w:rsidP="0050121C">
      <w:pPr>
        <w:rPr>
          <w:rFonts w:asciiTheme="majorBidi" w:hAnsiTheme="majorBidi" w:cstheme="majorBidi"/>
          <w:sz w:val="16"/>
          <w:szCs w:val="16"/>
        </w:rPr>
      </w:pPr>
    </w:p>
    <w:p w14:paraId="04A5F24E" w14:textId="26CDD10D" w:rsidR="001C21FA" w:rsidRDefault="001C21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6"/>
          <w:szCs w:val="16"/>
        </w:rPr>
      </w:pPr>
      <w:r>
        <w:rPr>
          <w:rFonts w:asciiTheme="majorBidi" w:hAnsiTheme="majorBidi" w:cstheme="majorBidi"/>
          <w:sz w:val="16"/>
          <w:szCs w:val="16"/>
        </w:rPr>
        <w:br w:type="page"/>
      </w:r>
    </w:p>
    <w:p w14:paraId="46C07A80" w14:textId="0C477A39" w:rsidR="001206FB" w:rsidRPr="00F32542" w:rsidRDefault="00FA3821" w:rsidP="00016EB8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F32542">
        <w:rPr>
          <w:rFonts w:ascii="Angsana New" w:hAnsi="Angsana New" w:hint="cs"/>
          <w:b/>
          <w:bCs/>
          <w:sz w:val="30"/>
          <w:szCs w:val="30"/>
          <w:cs/>
        </w:rPr>
        <w:lastRenderedPageBreak/>
        <w:t>สินทรัพย์ทางการเงินที่อยู่ในความต้องการของตลาด</w:t>
      </w:r>
    </w:p>
    <w:p w14:paraId="263A2C6F" w14:textId="77777777" w:rsidR="00016EB8" w:rsidRPr="00016EB8" w:rsidRDefault="00016EB8" w:rsidP="00016EB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outlineLvl w:val="0"/>
        <w:rPr>
          <w:rFonts w:ascii="Angsana New" w:hAnsi="Angsana New"/>
          <w:b/>
          <w:bCs/>
          <w:sz w:val="28"/>
          <w:szCs w:val="28"/>
          <w:cs/>
        </w:rPr>
      </w:pPr>
    </w:p>
    <w:tbl>
      <w:tblPr>
        <w:tblW w:w="95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150"/>
        <w:gridCol w:w="810"/>
        <w:gridCol w:w="241"/>
        <w:gridCol w:w="821"/>
        <w:gridCol w:w="249"/>
        <w:gridCol w:w="867"/>
        <w:gridCol w:w="249"/>
        <w:gridCol w:w="921"/>
        <w:gridCol w:w="249"/>
        <w:gridCol w:w="885"/>
        <w:gridCol w:w="270"/>
        <w:gridCol w:w="828"/>
      </w:tblGrid>
      <w:tr w:rsidR="00287447" w:rsidRPr="00287447" w14:paraId="1E4BCE82" w14:textId="77777777" w:rsidTr="0048482D">
        <w:trPr>
          <w:tblHeader/>
        </w:trPr>
        <w:tc>
          <w:tcPr>
            <w:tcW w:w="3150" w:type="dxa"/>
            <w:vAlign w:val="bottom"/>
          </w:tcPr>
          <w:p w14:paraId="227EE0F1" w14:textId="77777777" w:rsidR="00287447" w:rsidRPr="00287447" w:rsidRDefault="00287447" w:rsidP="0052519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6390" w:type="dxa"/>
            <w:gridSpan w:val="11"/>
            <w:vAlign w:val="bottom"/>
          </w:tcPr>
          <w:p w14:paraId="788841A8" w14:textId="77777777" w:rsidR="00287447" w:rsidRPr="00287447" w:rsidRDefault="00287447" w:rsidP="0052519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8744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287447" w:rsidRPr="00287447" w14:paraId="0095E05C" w14:textId="77777777" w:rsidTr="0048482D">
        <w:trPr>
          <w:tblHeader/>
        </w:trPr>
        <w:tc>
          <w:tcPr>
            <w:tcW w:w="3150" w:type="dxa"/>
            <w:vAlign w:val="bottom"/>
            <w:hideMark/>
          </w:tcPr>
          <w:p w14:paraId="5D3E0A18" w14:textId="77777777" w:rsidR="00287447" w:rsidRPr="00287447" w:rsidRDefault="00287447" w:rsidP="0052519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5" w:right="-108" w:hanging="165"/>
              <w:rPr>
                <w:rFonts w:ascii="Angsana New" w:hAnsi="Angsana New"/>
                <w:b/>
                <w:bCs/>
                <w:sz w:val="26"/>
                <w:szCs w:val="26"/>
                <w:lang w:val="th-TH"/>
              </w:rPr>
            </w:pPr>
            <w:r w:rsidRPr="00287447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br w:type="page"/>
            </w:r>
            <w:r w:rsidRPr="00287447">
              <w:rPr>
                <w:rFonts w:ascii="Angsana New" w:hAnsi="Angsana New"/>
                <w:bCs/>
                <w:i/>
                <w:iCs/>
                <w:sz w:val="26"/>
                <w:szCs w:val="26"/>
                <w:cs/>
              </w:rPr>
              <w:t>ตราสารหนี้ที่อยู่ในความต้องการ</w:t>
            </w:r>
            <w:r w:rsidRPr="00287447">
              <w:rPr>
                <w:rFonts w:ascii="Angsana New" w:hAnsi="Angsana New"/>
                <w:bCs/>
                <w:i/>
                <w:iCs/>
                <w:sz w:val="26"/>
                <w:szCs w:val="26"/>
              </w:rPr>
              <w:br/>
            </w:r>
            <w:r w:rsidRPr="00287447">
              <w:rPr>
                <w:rFonts w:ascii="Angsana New" w:hAnsi="Angsana New"/>
                <w:bCs/>
                <w:i/>
                <w:iCs/>
                <w:sz w:val="26"/>
                <w:szCs w:val="26"/>
                <w:cs/>
              </w:rPr>
              <w:t>ของตลาด</w:t>
            </w:r>
          </w:p>
        </w:tc>
        <w:tc>
          <w:tcPr>
            <w:tcW w:w="810" w:type="dxa"/>
            <w:vAlign w:val="bottom"/>
            <w:hideMark/>
          </w:tcPr>
          <w:p w14:paraId="301635C1" w14:textId="77777777" w:rsidR="00287447" w:rsidRPr="00287447" w:rsidRDefault="00287447" w:rsidP="0052519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87447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  <w:p w14:paraId="5F18EA54" w14:textId="77777777" w:rsidR="00287447" w:rsidRPr="00287447" w:rsidRDefault="00287447" w:rsidP="0052519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87447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287447">
              <w:rPr>
                <w:rFonts w:ascii="Angsana New" w:hAnsi="Angsana New"/>
                <w:sz w:val="26"/>
                <w:szCs w:val="26"/>
                <w:cs/>
              </w:rPr>
              <w:t>มกราคม</w:t>
            </w:r>
          </w:p>
        </w:tc>
        <w:tc>
          <w:tcPr>
            <w:tcW w:w="241" w:type="dxa"/>
            <w:vAlign w:val="bottom"/>
          </w:tcPr>
          <w:p w14:paraId="59E281B7" w14:textId="77777777" w:rsidR="00287447" w:rsidRPr="00287447" w:rsidRDefault="00287447" w:rsidP="0052519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21" w:type="dxa"/>
            <w:vAlign w:val="bottom"/>
            <w:hideMark/>
          </w:tcPr>
          <w:p w14:paraId="61972438" w14:textId="77777777" w:rsidR="00287447" w:rsidRPr="00287447" w:rsidRDefault="00287447" w:rsidP="0052519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87447">
              <w:rPr>
                <w:rFonts w:ascii="Angsana New" w:hAnsi="Angsana New"/>
                <w:sz w:val="26"/>
                <w:szCs w:val="26"/>
                <w:cs/>
              </w:rPr>
              <w:t>ซื้อ</w:t>
            </w:r>
          </w:p>
        </w:tc>
        <w:tc>
          <w:tcPr>
            <w:tcW w:w="249" w:type="dxa"/>
            <w:vAlign w:val="bottom"/>
          </w:tcPr>
          <w:p w14:paraId="7E5550E8" w14:textId="77777777" w:rsidR="00287447" w:rsidRPr="00287447" w:rsidRDefault="00287447" w:rsidP="0052519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7" w:type="dxa"/>
            <w:vAlign w:val="bottom"/>
            <w:hideMark/>
          </w:tcPr>
          <w:p w14:paraId="2A0DC8F2" w14:textId="77777777" w:rsidR="00287447" w:rsidRPr="00287447" w:rsidRDefault="00287447" w:rsidP="005251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87447">
              <w:rPr>
                <w:rFonts w:ascii="Angsana New" w:hAnsi="Angsana New"/>
                <w:sz w:val="26"/>
                <w:szCs w:val="26"/>
                <w:cs/>
              </w:rPr>
              <w:t xml:space="preserve">ครบกำหนด </w:t>
            </w:r>
          </w:p>
        </w:tc>
        <w:tc>
          <w:tcPr>
            <w:tcW w:w="249" w:type="dxa"/>
            <w:vAlign w:val="bottom"/>
          </w:tcPr>
          <w:p w14:paraId="6DE2BEB5" w14:textId="77777777" w:rsidR="00287447" w:rsidRPr="00287447" w:rsidRDefault="00287447" w:rsidP="0052519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1" w:type="dxa"/>
            <w:vAlign w:val="bottom"/>
            <w:hideMark/>
          </w:tcPr>
          <w:p w14:paraId="2EBB1AF1" w14:textId="77777777" w:rsidR="00287447" w:rsidRPr="00287447" w:rsidRDefault="00287447" w:rsidP="0052519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87447">
              <w:rPr>
                <w:rFonts w:ascii="Angsana New" w:hAnsi="Angsana New"/>
                <w:sz w:val="26"/>
                <w:szCs w:val="26"/>
                <w:cs/>
              </w:rPr>
              <w:t>รายการ</w:t>
            </w:r>
            <w:r w:rsidRPr="00287447">
              <w:rPr>
                <w:rFonts w:ascii="Angsana New" w:hAnsi="Angsana New"/>
                <w:sz w:val="26"/>
                <w:szCs w:val="26"/>
                <w:cs/>
              </w:rPr>
              <w:br/>
              <w:t>ตัดจำหน่ายส่วนเกิน</w:t>
            </w:r>
          </w:p>
        </w:tc>
        <w:tc>
          <w:tcPr>
            <w:tcW w:w="249" w:type="dxa"/>
            <w:vAlign w:val="bottom"/>
          </w:tcPr>
          <w:p w14:paraId="5B056CAF" w14:textId="77777777" w:rsidR="00287447" w:rsidRPr="00287447" w:rsidRDefault="00287447" w:rsidP="0052519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5" w:type="dxa"/>
            <w:vAlign w:val="bottom"/>
            <w:hideMark/>
          </w:tcPr>
          <w:p w14:paraId="7A276D4E" w14:textId="77777777" w:rsidR="00287447" w:rsidRPr="00287447" w:rsidRDefault="00287447" w:rsidP="0052519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87447">
              <w:rPr>
                <w:rFonts w:ascii="Angsana New" w:hAnsi="Angsana New"/>
                <w:sz w:val="26"/>
                <w:szCs w:val="26"/>
                <w:cs/>
              </w:rPr>
              <w:t>โอน</w:t>
            </w:r>
          </w:p>
        </w:tc>
        <w:tc>
          <w:tcPr>
            <w:tcW w:w="270" w:type="dxa"/>
          </w:tcPr>
          <w:p w14:paraId="55995394" w14:textId="77777777" w:rsidR="00287447" w:rsidRPr="00287447" w:rsidRDefault="00287447" w:rsidP="0052519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28" w:type="dxa"/>
            <w:vAlign w:val="bottom"/>
          </w:tcPr>
          <w:p w14:paraId="675C3850" w14:textId="77777777" w:rsidR="00212301" w:rsidRPr="00ED7C0E" w:rsidRDefault="00212301" w:rsidP="0021230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7C0E"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</w:p>
          <w:p w14:paraId="7F4E7971" w14:textId="57E94454" w:rsidR="00287447" w:rsidRPr="00287447" w:rsidRDefault="00212301" w:rsidP="0021230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97B13">
              <w:rPr>
                <w:rFonts w:ascii="Angsana New" w:hAnsi="Angsana New" w:hint="cs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มีนาคม</w:t>
            </w:r>
          </w:p>
        </w:tc>
      </w:tr>
      <w:tr w:rsidR="00287447" w:rsidRPr="00287447" w14:paraId="63C6A3B7" w14:textId="77777777" w:rsidTr="0048482D">
        <w:trPr>
          <w:tblHeader/>
        </w:trPr>
        <w:tc>
          <w:tcPr>
            <w:tcW w:w="3150" w:type="dxa"/>
            <w:vAlign w:val="bottom"/>
          </w:tcPr>
          <w:p w14:paraId="10CCEA17" w14:textId="77777777" w:rsidR="00287447" w:rsidRPr="00287447" w:rsidRDefault="00287447" w:rsidP="00525195">
            <w:pPr>
              <w:tabs>
                <w:tab w:val="clear" w:pos="2580"/>
                <w:tab w:val="left" w:pos="1960"/>
              </w:tabs>
              <w:ind w:right="-11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390" w:type="dxa"/>
            <w:gridSpan w:val="11"/>
            <w:vAlign w:val="bottom"/>
          </w:tcPr>
          <w:p w14:paraId="203D1E78" w14:textId="77777777" w:rsidR="00287447" w:rsidRPr="00287447" w:rsidRDefault="00287447" w:rsidP="00525195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  <w:r w:rsidRPr="00287447"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  <w:t>(</w:t>
            </w:r>
            <w:r w:rsidRPr="00287447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  <w:t>พันบาท</w:t>
            </w:r>
            <w:r w:rsidRPr="00287447">
              <w:rPr>
                <w:rFonts w:ascii="Angsana New" w:hAnsi="Angsana New" w:cs="Angsana New"/>
                <w:i/>
                <w:iCs/>
                <w:sz w:val="26"/>
                <w:szCs w:val="26"/>
                <w:lang w:bidi="th-TH"/>
              </w:rPr>
              <w:t>)</w:t>
            </w:r>
          </w:p>
        </w:tc>
      </w:tr>
      <w:tr w:rsidR="00287447" w:rsidRPr="00287447" w14:paraId="5121FA0A" w14:textId="77777777" w:rsidTr="0048482D">
        <w:tc>
          <w:tcPr>
            <w:tcW w:w="3150" w:type="dxa"/>
            <w:vAlign w:val="bottom"/>
          </w:tcPr>
          <w:p w14:paraId="56839BED" w14:textId="27539319" w:rsidR="00287447" w:rsidRPr="00287447" w:rsidRDefault="00287447" w:rsidP="00525195">
            <w:pPr>
              <w:tabs>
                <w:tab w:val="clear" w:pos="2580"/>
                <w:tab w:val="left" w:pos="1960"/>
              </w:tabs>
              <w:ind w:right="-11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287447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256</w:t>
            </w:r>
            <w:r w:rsidR="00212301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9</w:t>
            </w:r>
          </w:p>
        </w:tc>
        <w:tc>
          <w:tcPr>
            <w:tcW w:w="810" w:type="dxa"/>
            <w:vAlign w:val="bottom"/>
          </w:tcPr>
          <w:p w14:paraId="1201BF99" w14:textId="77777777" w:rsidR="00287447" w:rsidRPr="00287447" w:rsidRDefault="00287447" w:rsidP="00287447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" w:type="dxa"/>
            <w:vAlign w:val="bottom"/>
          </w:tcPr>
          <w:p w14:paraId="682004A8" w14:textId="77777777" w:rsidR="00287447" w:rsidRPr="00287447" w:rsidRDefault="00287447" w:rsidP="00287447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1" w:type="dxa"/>
            <w:vAlign w:val="bottom"/>
          </w:tcPr>
          <w:p w14:paraId="2F5F8416" w14:textId="77777777" w:rsidR="00287447" w:rsidRPr="00287447" w:rsidRDefault="00287447" w:rsidP="00287447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7E5B1EC6" w14:textId="77777777" w:rsidR="00287447" w:rsidRPr="00287447" w:rsidRDefault="00287447" w:rsidP="00287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0" w:right="-110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867" w:type="dxa"/>
            <w:vAlign w:val="bottom"/>
          </w:tcPr>
          <w:p w14:paraId="08B88985" w14:textId="77777777" w:rsidR="00287447" w:rsidRPr="00287447" w:rsidRDefault="00287447" w:rsidP="00287447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2A8062E6" w14:textId="77777777" w:rsidR="00287447" w:rsidRPr="00287447" w:rsidRDefault="00287447" w:rsidP="00287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0" w:right="-110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921" w:type="dxa"/>
            <w:vAlign w:val="bottom"/>
          </w:tcPr>
          <w:p w14:paraId="1A5ED225" w14:textId="77777777" w:rsidR="00287447" w:rsidRPr="00287447" w:rsidRDefault="00287447" w:rsidP="00287447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42B09EF2" w14:textId="77777777" w:rsidR="00287447" w:rsidRPr="00287447" w:rsidRDefault="00287447" w:rsidP="00287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0" w:right="-110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885" w:type="dxa"/>
            <w:vAlign w:val="bottom"/>
          </w:tcPr>
          <w:p w14:paraId="0CCE8B06" w14:textId="77777777" w:rsidR="00287447" w:rsidRPr="00287447" w:rsidRDefault="00287447" w:rsidP="00287447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AB8283D" w14:textId="77777777" w:rsidR="00287447" w:rsidRPr="00287447" w:rsidRDefault="00287447" w:rsidP="00287447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8" w:type="dxa"/>
          </w:tcPr>
          <w:p w14:paraId="35EC9BCE" w14:textId="77777777" w:rsidR="00287447" w:rsidRPr="00287447" w:rsidRDefault="00287447" w:rsidP="00287447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87447" w:rsidRPr="00287447" w14:paraId="2E79F32C" w14:textId="77777777" w:rsidTr="0048482D">
        <w:tc>
          <w:tcPr>
            <w:tcW w:w="3150" w:type="dxa"/>
            <w:vAlign w:val="bottom"/>
          </w:tcPr>
          <w:p w14:paraId="1F82210F" w14:textId="77777777" w:rsidR="00287447" w:rsidRPr="00287447" w:rsidRDefault="00287447" w:rsidP="00525195">
            <w:pPr>
              <w:tabs>
                <w:tab w:val="clear" w:pos="2580"/>
                <w:tab w:val="left" w:pos="1960"/>
              </w:tabs>
              <w:ind w:right="-11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287447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สินทรัพย์ทางการเงินหมุนเวียน</w:t>
            </w:r>
          </w:p>
        </w:tc>
        <w:tc>
          <w:tcPr>
            <w:tcW w:w="810" w:type="dxa"/>
            <w:vAlign w:val="bottom"/>
          </w:tcPr>
          <w:p w14:paraId="5E3B049B" w14:textId="77777777" w:rsidR="00287447" w:rsidRPr="00287447" w:rsidRDefault="00287447" w:rsidP="00287447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" w:type="dxa"/>
            <w:vAlign w:val="bottom"/>
          </w:tcPr>
          <w:p w14:paraId="192C8514" w14:textId="77777777" w:rsidR="00287447" w:rsidRPr="00287447" w:rsidRDefault="00287447" w:rsidP="00287447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1" w:type="dxa"/>
            <w:vAlign w:val="bottom"/>
          </w:tcPr>
          <w:p w14:paraId="5BFA10C7" w14:textId="77777777" w:rsidR="00287447" w:rsidRPr="00287447" w:rsidRDefault="00287447" w:rsidP="00287447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23628B32" w14:textId="77777777" w:rsidR="00287447" w:rsidRPr="00287447" w:rsidRDefault="00287447" w:rsidP="00287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0" w:right="-110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867" w:type="dxa"/>
            <w:vAlign w:val="bottom"/>
          </w:tcPr>
          <w:p w14:paraId="1682BC08" w14:textId="77777777" w:rsidR="00287447" w:rsidRPr="00287447" w:rsidRDefault="00287447" w:rsidP="00287447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30744198" w14:textId="77777777" w:rsidR="00287447" w:rsidRPr="00287447" w:rsidRDefault="00287447" w:rsidP="00287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0" w:right="-110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921" w:type="dxa"/>
            <w:vAlign w:val="bottom"/>
          </w:tcPr>
          <w:p w14:paraId="77053104" w14:textId="77777777" w:rsidR="00287447" w:rsidRPr="00287447" w:rsidRDefault="00287447" w:rsidP="00287447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1D366DA0" w14:textId="77777777" w:rsidR="00287447" w:rsidRPr="00287447" w:rsidRDefault="00287447" w:rsidP="00287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0" w:right="-110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885" w:type="dxa"/>
            <w:vAlign w:val="bottom"/>
          </w:tcPr>
          <w:p w14:paraId="4C1860AD" w14:textId="77777777" w:rsidR="00287447" w:rsidRPr="00287447" w:rsidRDefault="00287447" w:rsidP="00287447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E41A69C" w14:textId="77777777" w:rsidR="00287447" w:rsidRPr="00287447" w:rsidRDefault="00287447" w:rsidP="00287447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8" w:type="dxa"/>
          </w:tcPr>
          <w:p w14:paraId="17A19FBE" w14:textId="77777777" w:rsidR="00287447" w:rsidRPr="00287447" w:rsidRDefault="00287447" w:rsidP="00287447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87447" w:rsidRPr="00710A5F" w14:paraId="3F0ED16E" w14:textId="77777777" w:rsidTr="0048482D">
        <w:tc>
          <w:tcPr>
            <w:tcW w:w="3150" w:type="dxa"/>
            <w:vAlign w:val="bottom"/>
          </w:tcPr>
          <w:p w14:paraId="1772ACD6" w14:textId="77777777" w:rsidR="00287447" w:rsidRPr="00287447" w:rsidRDefault="00287447" w:rsidP="00525195">
            <w:pPr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287447">
              <w:rPr>
                <w:rFonts w:ascii="Angsana New" w:hAnsi="Angsana New"/>
                <w:sz w:val="26"/>
                <w:szCs w:val="26"/>
                <w:cs/>
              </w:rPr>
              <w:t>หุ้นกู้ที่วัดมูลค่าด้วยราคาทุนตัดจำหน่าย</w:t>
            </w: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255D5D05" w14:textId="07A8E81A" w:rsidR="00287447" w:rsidRPr="00D66C47" w:rsidRDefault="00D66C47" w:rsidP="00287447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488,054</w:t>
            </w:r>
          </w:p>
        </w:tc>
        <w:tc>
          <w:tcPr>
            <w:tcW w:w="241" w:type="dxa"/>
            <w:vAlign w:val="bottom"/>
          </w:tcPr>
          <w:p w14:paraId="09C6430A" w14:textId="77777777" w:rsidR="00287447" w:rsidRPr="00710A5F" w:rsidRDefault="00287447" w:rsidP="00287447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821" w:type="dxa"/>
            <w:tcBorders>
              <w:bottom w:val="double" w:sz="4" w:space="0" w:color="auto"/>
            </w:tcBorders>
            <w:vAlign w:val="bottom"/>
          </w:tcPr>
          <w:p w14:paraId="16068F48" w14:textId="700161B2" w:rsidR="00287447" w:rsidRPr="00600CB5" w:rsidRDefault="003B7E1B" w:rsidP="00287447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3B7E1B">
              <w:rPr>
                <w:rFonts w:ascii="Angsana New" w:hAnsi="Angsana New" w:cs="Angsana New"/>
                <w:b/>
                <w:bCs/>
                <w:sz w:val="26"/>
                <w:szCs w:val="26"/>
              </w:rPr>
              <w:t>336,96</w:t>
            </w:r>
            <w:r w:rsidR="00600CB5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249" w:type="dxa"/>
            <w:vAlign w:val="bottom"/>
          </w:tcPr>
          <w:p w14:paraId="14B37CEC" w14:textId="77777777" w:rsidR="00287447" w:rsidRPr="00710A5F" w:rsidRDefault="00287447" w:rsidP="00287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0" w:right="-110"/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867" w:type="dxa"/>
            <w:tcBorders>
              <w:bottom w:val="double" w:sz="4" w:space="0" w:color="auto"/>
            </w:tcBorders>
            <w:vAlign w:val="bottom"/>
          </w:tcPr>
          <w:p w14:paraId="44CC3350" w14:textId="2B76AE60" w:rsidR="00287447" w:rsidRPr="00710A5F" w:rsidRDefault="003B7E1B" w:rsidP="002B0215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B7E1B">
              <w:rPr>
                <w:rFonts w:ascii="Angsana New" w:hAnsi="Angsana New" w:cs="Angsana New"/>
                <w:b/>
                <w:bCs/>
                <w:sz w:val="26"/>
                <w:szCs w:val="26"/>
              </w:rPr>
              <w:t>(103,600)</w:t>
            </w:r>
          </w:p>
        </w:tc>
        <w:tc>
          <w:tcPr>
            <w:tcW w:w="249" w:type="dxa"/>
            <w:vAlign w:val="bottom"/>
          </w:tcPr>
          <w:p w14:paraId="68D96C23" w14:textId="77777777" w:rsidR="00287447" w:rsidRPr="00710A5F" w:rsidRDefault="00287447" w:rsidP="00287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0"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21" w:type="dxa"/>
            <w:tcBorders>
              <w:bottom w:val="double" w:sz="4" w:space="0" w:color="auto"/>
            </w:tcBorders>
            <w:vAlign w:val="bottom"/>
          </w:tcPr>
          <w:p w14:paraId="78166004" w14:textId="2D59836F" w:rsidR="00287447" w:rsidRPr="00710A5F" w:rsidRDefault="003B7E1B" w:rsidP="0048482D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B7E1B">
              <w:rPr>
                <w:rFonts w:ascii="Angsana New" w:hAnsi="Angsana New" w:cs="Angsana New"/>
                <w:b/>
                <w:bCs/>
                <w:sz w:val="26"/>
                <w:szCs w:val="26"/>
              </w:rPr>
              <w:t>(1,10</w:t>
            </w:r>
            <w:r w:rsidR="00600CB5">
              <w:rPr>
                <w:rFonts w:ascii="Angsana New" w:hAnsi="Angsana New" w:cs="Angsana New"/>
                <w:b/>
                <w:bCs/>
                <w:sz w:val="26"/>
                <w:szCs w:val="26"/>
              </w:rPr>
              <w:t>9</w:t>
            </w:r>
            <w:r w:rsidRPr="003B7E1B">
              <w:rPr>
                <w:rFonts w:ascii="Angsana New" w:hAnsi="Angsana New" w:cs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49" w:type="dxa"/>
            <w:vAlign w:val="bottom"/>
          </w:tcPr>
          <w:p w14:paraId="0D6E6979" w14:textId="77777777" w:rsidR="00287447" w:rsidRPr="00710A5F" w:rsidRDefault="00287447" w:rsidP="00287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0"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5" w:type="dxa"/>
            <w:tcBorders>
              <w:bottom w:val="double" w:sz="4" w:space="0" w:color="auto"/>
            </w:tcBorders>
            <w:vAlign w:val="bottom"/>
          </w:tcPr>
          <w:p w14:paraId="5FD10FB6" w14:textId="52661632" w:rsidR="00287447" w:rsidRPr="00710A5F" w:rsidRDefault="003B7E1B" w:rsidP="00D574D8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left="-110" w:right="-11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B7E1B">
              <w:rPr>
                <w:rFonts w:ascii="Angsana New" w:hAnsi="Angsana New" w:cs="Angsana New"/>
                <w:b/>
                <w:bCs/>
                <w:sz w:val="26"/>
                <w:szCs w:val="26"/>
              </w:rPr>
              <w:t>30,038</w:t>
            </w:r>
          </w:p>
        </w:tc>
        <w:tc>
          <w:tcPr>
            <w:tcW w:w="270" w:type="dxa"/>
          </w:tcPr>
          <w:p w14:paraId="7254A144" w14:textId="77777777" w:rsidR="00287447" w:rsidRPr="00710A5F" w:rsidRDefault="00287447" w:rsidP="00287447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28" w:type="dxa"/>
            <w:tcBorders>
              <w:bottom w:val="double" w:sz="4" w:space="0" w:color="auto"/>
            </w:tcBorders>
          </w:tcPr>
          <w:p w14:paraId="33BB99FA" w14:textId="20383523" w:rsidR="00287447" w:rsidRPr="00710A5F" w:rsidRDefault="003B7E1B" w:rsidP="0048482D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B7E1B">
              <w:rPr>
                <w:rFonts w:ascii="Angsana New" w:hAnsi="Angsana New" w:cs="Angsana New"/>
                <w:b/>
                <w:bCs/>
                <w:sz w:val="26"/>
                <w:szCs w:val="26"/>
              </w:rPr>
              <w:t>750,350</w:t>
            </w:r>
          </w:p>
        </w:tc>
      </w:tr>
      <w:tr w:rsidR="00524E52" w:rsidRPr="00287447" w14:paraId="2CA4B980" w14:textId="77777777" w:rsidTr="0048482D">
        <w:trPr>
          <w:trHeight w:val="60"/>
        </w:trPr>
        <w:tc>
          <w:tcPr>
            <w:tcW w:w="3150" w:type="dxa"/>
            <w:vAlign w:val="bottom"/>
          </w:tcPr>
          <w:p w14:paraId="7A2CE6AA" w14:textId="77777777" w:rsidR="00524E52" w:rsidRPr="00287447" w:rsidRDefault="00524E52" w:rsidP="00524E5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5" w:right="-108" w:hanging="165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79A0590" w14:textId="77777777" w:rsidR="00524E52" w:rsidRPr="00287447" w:rsidRDefault="00524E52" w:rsidP="00524E52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41" w:type="dxa"/>
            <w:vAlign w:val="bottom"/>
          </w:tcPr>
          <w:p w14:paraId="5AD43E40" w14:textId="77777777" w:rsidR="00524E52" w:rsidRPr="00287447" w:rsidRDefault="00524E52" w:rsidP="00524E52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B650E65" w14:textId="77777777" w:rsidR="00524E52" w:rsidRPr="00287447" w:rsidRDefault="00524E52" w:rsidP="00524E52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 w:hanging="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0EE5F6CF" w14:textId="77777777" w:rsidR="00524E52" w:rsidRPr="00287447" w:rsidRDefault="00524E52" w:rsidP="00524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0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7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73A2CEE" w14:textId="77777777" w:rsidR="00524E52" w:rsidRPr="00287447" w:rsidRDefault="00524E52" w:rsidP="00524E52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 w:hanging="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7DDA761B" w14:textId="77777777" w:rsidR="00524E52" w:rsidRPr="00287447" w:rsidRDefault="00524E52" w:rsidP="00524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0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0F1ED3C" w14:textId="77777777" w:rsidR="00524E52" w:rsidRPr="00287447" w:rsidRDefault="00524E52" w:rsidP="00524E52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1C26E15A" w14:textId="77777777" w:rsidR="00524E52" w:rsidRPr="00287447" w:rsidRDefault="00524E52" w:rsidP="00524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0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5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AA00946" w14:textId="77777777" w:rsidR="00524E52" w:rsidRPr="00287447" w:rsidRDefault="00524E52" w:rsidP="00524E52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 w:hanging="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890722A" w14:textId="77777777" w:rsidR="00524E52" w:rsidRPr="00287447" w:rsidRDefault="00524E52" w:rsidP="00524E52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 w:hanging="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double" w:sz="4" w:space="0" w:color="auto"/>
              <w:left w:val="nil"/>
              <w:right w:val="nil"/>
            </w:tcBorders>
          </w:tcPr>
          <w:p w14:paraId="28785D6C" w14:textId="77777777" w:rsidR="00524E52" w:rsidRPr="00287447" w:rsidRDefault="00524E52" w:rsidP="00524E52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 w:hanging="90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24E52" w:rsidRPr="00287447" w14:paraId="6CAF4E8E" w14:textId="77777777" w:rsidTr="0048482D">
        <w:trPr>
          <w:trHeight w:val="60"/>
        </w:trPr>
        <w:tc>
          <w:tcPr>
            <w:tcW w:w="3150" w:type="dxa"/>
            <w:vAlign w:val="bottom"/>
          </w:tcPr>
          <w:p w14:paraId="466D1EFE" w14:textId="77777777" w:rsidR="00524E52" w:rsidRPr="00287447" w:rsidRDefault="00524E52" w:rsidP="00524E5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5" w:right="-108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287447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634AD8A7" w14:textId="77777777" w:rsidR="00524E52" w:rsidRPr="00287447" w:rsidRDefault="00524E52" w:rsidP="00524E52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41" w:type="dxa"/>
            <w:vAlign w:val="bottom"/>
          </w:tcPr>
          <w:p w14:paraId="49666B77" w14:textId="77777777" w:rsidR="00524E52" w:rsidRPr="00287447" w:rsidRDefault="00524E52" w:rsidP="00524E52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1" w:type="dxa"/>
            <w:tcBorders>
              <w:top w:val="nil"/>
              <w:left w:val="nil"/>
              <w:right w:val="nil"/>
            </w:tcBorders>
            <w:vAlign w:val="bottom"/>
          </w:tcPr>
          <w:p w14:paraId="7935842D" w14:textId="77777777" w:rsidR="00524E52" w:rsidRPr="00287447" w:rsidRDefault="00524E52" w:rsidP="00524E52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 w:hanging="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151CAB49" w14:textId="77777777" w:rsidR="00524E52" w:rsidRPr="00287447" w:rsidRDefault="00524E52" w:rsidP="00524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0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7" w:type="dxa"/>
            <w:tcBorders>
              <w:top w:val="nil"/>
              <w:left w:val="nil"/>
              <w:right w:val="nil"/>
            </w:tcBorders>
            <w:vAlign w:val="bottom"/>
          </w:tcPr>
          <w:p w14:paraId="07E3C998" w14:textId="77777777" w:rsidR="00524E52" w:rsidRPr="00287447" w:rsidRDefault="00524E52" w:rsidP="00524E52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 w:hanging="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48B976ED" w14:textId="77777777" w:rsidR="00524E52" w:rsidRPr="00287447" w:rsidRDefault="00524E52" w:rsidP="00524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0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1" w:type="dxa"/>
            <w:tcBorders>
              <w:top w:val="nil"/>
              <w:left w:val="nil"/>
              <w:right w:val="nil"/>
            </w:tcBorders>
            <w:vAlign w:val="bottom"/>
          </w:tcPr>
          <w:p w14:paraId="0E145078" w14:textId="77777777" w:rsidR="00524E52" w:rsidRPr="00287447" w:rsidRDefault="00524E52" w:rsidP="00524E52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3C5FD46D" w14:textId="77777777" w:rsidR="00524E52" w:rsidRPr="00287447" w:rsidRDefault="00524E52" w:rsidP="00524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0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5" w:type="dxa"/>
            <w:tcBorders>
              <w:top w:val="nil"/>
              <w:left w:val="nil"/>
              <w:right w:val="nil"/>
            </w:tcBorders>
            <w:vAlign w:val="bottom"/>
          </w:tcPr>
          <w:p w14:paraId="4365225A" w14:textId="77777777" w:rsidR="00524E52" w:rsidRPr="00287447" w:rsidRDefault="00524E52" w:rsidP="00524E52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 w:hanging="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9E3BED9" w14:textId="77777777" w:rsidR="00524E52" w:rsidRPr="00287447" w:rsidRDefault="00524E52" w:rsidP="00524E52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 w:hanging="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nil"/>
              <w:left w:val="nil"/>
              <w:right w:val="nil"/>
            </w:tcBorders>
          </w:tcPr>
          <w:p w14:paraId="511D50BD" w14:textId="77777777" w:rsidR="00524E52" w:rsidRPr="00287447" w:rsidRDefault="00524E52" w:rsidP="00524E52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 w:hanging="90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A5AE3" w:rsidRPr="00287447" w14:paraId="115F9179" w14:textId="77777777" w:rsidTr="0048482D">
        <w:trPr>
          <w:trHeight w:val="155"/>
        </w:trPr>
        <w:tc>
          <w:tcPr>
            <w:tcW w:w="3150" w:type="dxa"/>
            <w:vAlign w:val="bottom"/>
          </w:tcPr>
          <w:p w14:paraId="1C658D02" w14:textId="77777777" w:rsidR="00EA5AE3" w:rsidRPr="00287447" w:rsidRDefault="00EA5AE3" w:rsidP="00EA5AE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5" w:right="-108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287447">
              <w:rPr>
                <w:rFonts w:ascii="Angsana New" w:hAnsi="Angsana New"/>
                <w:sz w:val="26"/>
                <w:szCs w:val="26"/>
                <w:cs/>
              </w:rPr>
              <w:t>หุ้นกู้ที่วัดมูลค่าด้วยราคาทุนตัดจำหน่าย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7EDF3D18" w14:textId="143125EC" w:rsidR="00EA5AE3" w:rsidRPr="00AD09C3" w:rsidRDefault="00D66C47" w:rsidP="00EA5AE3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458,000</w:t>
            </w:r>
          </w:p>
        </w:tc>
        <w:tc>
          <w:tcPr>
            <w:tcW w:w="241" w:type="dxa"/>
            <w:vAlign w:val="bottom"/>
          </w:tcPr>
          <w:p w14:paraId="5537CAD6" w14:textId="77777777" w:rsidR="00EA5AE3" w:rsidRPr="00287447" w:rsidRDefault="00EA5AE3" w:rsidP="00EA5AE3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1" w:type="dxa"/>
            <w:tcBorders>
              <w:top w:val="nil"/>
              <w:left w:val="nil"/>
              <w:right w:val="nil"/>
            </w:tcBorders>
            <w:vAlign w:val="bottom"/>
          </w:tcPr>
          <w:p w14:paraId="586D5D2A" w14:textId="0F11B019" w:rsidR="00EA5AE3" w:rsidRPr="00287447" w:rsidRDefault="003B7E1B" w:rsidP="00EA5AE3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</w:rPr>
            </w:pPr>
            <w:r w:rsidRPr="003B7E1B">
              <w:rPr>
                <w:rFonts w:ascii="Angsana New" w:hAnsi="Angsana New" w:cs="Angsana New"/>
                <w:sz w:val="26"/>
                <w:szCs w:val="26"/>
              </w:rPr>
              <w:t>25,728</w:t>
            </w:r>
          </w:p>
        </w:tc>
        <w:tc>
          <w:tcPr>
            <w:tcW w:w="249" w:type="dxa"/>
            <w:vAlign w:val="bottom"/>
          </w:tcPr>
          <w:p w14:paraId="769C03E6" w14:textId="77777777" w:rsidR="00EA5AE3" w:rsidRPr="00287447" w:rsidRDefault="00EA5AE3" w:rsidP="00EA5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0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7" w:type="dxa"/>
            <w:tcBorders>
              <w:top w:val="nil"/>
              <w:left w:val="nil"/>
              <w:right w:val="nil"/>
            </w:tcBorders>
            <w:vAlign w:val="bottom"/>
          </w:tcPr>
          <w:p w14:paraId="5A4E811E" w14:textId="475CF291" w:rsidR="00EA5AE3" w:rsidRPr="00287447" w:rsidRDefault="003B7E1B" w:rsidP="00EA5AE3">
            <w:pPr>
              <w:pStyle w:val="acctfourfigures"/>
              <w:tabs>
                <w:tab w:val="clear" w:pos="765"/>
                <w:tab w:val="decimal" w:pos="384"/>
              </w:tabs>
              <w:spacing w:line="240" w:lineRule="atLeast"/>
              <w:ind w:left="-110" w:right="-110" w:hanging="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9" w:type="dxa"/>
            <w:vAlign w:val="bottom"/>
          </w:tcPr>
          <w:p w14:paraId="10BC51C4" w14:textId="77777777" w:rsidR="00EA5AE3" w:rsidRPr="00287447" w:rsidRDefault="00EA5AE3" w:rsidP="00EA5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0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1" w:type="dxa"/>
            <w:tcBorders>
              <w:top w:val="nil"/>
              <w:left w:val="nil"/>
              <w:right w:val="nil"/>
            </w:tcBorders>
            <w:vAlign w:val="bottom"/>
          </w:tcPr>
          <w:p w14:paraId="239974F7" w14:textId="5B47F543" w:rsidR="00EA5AE3" w:rsidRPr="00287447" w:rsidRDefault="003B7E1B" w:rsidP="00EA5AE3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</w:rPr>
            </w:pPr>
            <w:r w:rsidRPr="003B7E1B">
              <w:rPr>
                <w:rFonts w:ascii="Angsana New" w:hAnsi="Angsana New" w:cs="Angsana New"/>
                <w:sz w:val="26"/>
                <w:szCs w:val="26"/>
              </w:rPr>
              <w:t>(506)</w:t>
            </w:r>
          </w:p>
        </w:tc>
        <w:tc>
          <w:tcPr>
            <w:tcW w:w="249" w:type="dxa"/>
            <w:vAlign w:val="bottom"/>
          </w:tcPr>
          <w:p w14:paraId="5128FA60" w14:textId="77777777" w:rsidR="00EA5AE3" w:rsidRPr="00287447" w:rsidRDefault="00EA5AE3" w:rsidP="00EA5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0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5" w:type="dxa"/>
            <w:tcBorders>
              <w:top w:val="nil"/>
              <w:left w:val="nil"/>
              <w:right w:val="nil"/>
            </w:tcBorders>
            <w:vAlign w:val="bottom"/>
          </w:tcPr>
          <w:p w14:paraId="2C1A1C21" w14:textId="01C28E77" w:rsidR="00EA5AE3" w:rsidRPr="00287447" w:rsidRDefault="003B7E1B" w:rsidP="00EA5AE3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</w:rPr>
            </w:pPr>
            <w:r w:rsidRPr="003B7E1B">
              <w:rPr>
                <w:rFonts w:ascii="Angsana New" w:hAnsi="Angsana New" w:cs="Angsana New"/>
                <w:sz w:val="26"/>
                <w:szCs w:val="26"/>
              </w:rPr>
              <w:t>(30,038)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0B5DD02" w14:textId="77777777" w:rsidR="00EA5AE3" w:rsidRPr="00287447" w:rsidRDefault="00EA5AE3" w:rsidP="00EA5AE3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 w:hanging="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nil"/>
              <w:left w:val="nil"/>
              <w:right w:val="nil"/>
            </w:tcBorders>
            <w:vAlign w:val="bottom"/>
          </w:tcPr>
          <w:p w14:paraId="5BEC3FFC" w14:textId="7B45FF38" w:rsidR="00EA5AE3" w:rsidRPr="00F5249F" w:rsidRDefault="003B7E1B" w:rsidP="00F5249F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</w:rPr>
            </w:pPr>
            <w:r w:rsidRPr="003B7E1B">
              <w:rPr>
                <w:rFonts w:ascii="Angsana New" w:hAnsi="Angsana New" w:cs="Angsana New"/>
                <w:sz w:val="26"/>
                <w:szCs w:val="26"/>
              </w:rPr>
              <w:t>453,184</w:t>
            </w:r>
          </w:p>
        </w:tc>
      </w:tr>
      <w:tr w:rsidR="00EA5AE3" w:rsidRPr="00287447" w14:paraId="69F516DD" w14:textId="77777777" w:rsidTr="0048482D">
        <w:trPr>
          <w:trHeight w:val="101"/>
        </w:trPr>
        <w:tc>
          <w:tcPr>
            <w:tcW w:w="3150" w:type="dxa"/>
            <w:vAlign w:val="bottom"/>
          </w:tcPr>
          <w:p w14:paraId="1A5C959E" w14:textId="77777777" w:rsidR="00EA5AE3" w:rsidRPr="00287447" w:rsidRDefault="00EA5AE3" w:rsidP="00EA5AE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5" w:right="-108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287447">
              <w:rPr>
                <w:rFonts w:ascii="Angsana New" w:hAnsi="Angsana New"/>
                <w:sz w:val="26"/>
                <w:szCs w:val="26"/>
                <w:cs/>
              </w:rPr>
              <w:t>พันธบัตรรัฐบาลที่วัดมูลค่าด้วย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6CE48CE3" w14:textId="77777777" w:rsidR="00EA5AE3" w:rsidRPr="00287447" w:rsidRDefault="00EA5AE3" w:rsidP="00EA5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1" w:type="dxa"/>
            <w:vAlign w:val="bottom"/>
          </w:tcPr>
          <w:p w14:paraId="16FDCD0A" w14:textId="77777777" w:rsidR="00EA5AE3" w:rsidRPr="00287447" w:rsidRDefault="00EA5AE3" w:rsidP="00EA5AE3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1" w:type="dxa"/>
            <w:tcBorders>
              <w:top w:val="nil"/>
              <w:left w:val="nil"/>
              <w:right w:val="nil"/>
            </w:tcBorders>
            <w:vAlign w:val="bottom"/>
          </w:tcPr>
          <w:p w14:paraId="21AFB3C1" w14:textId="77777777" w:rsidR="00EA5AE3" w:rsidRPr="00287447" w:rsidRDefault="00EA5AE3" w:rsidP="00EA5AE3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 w:hanging="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6C8FB2A6" w14:textId="77777777" w:rsidR="00EA5AE3" w:rsidRPr="00287447" w:rsidRDefault="00EA5AE3" w:rsidP="00EA5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0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7" w:type="dxa"/>
            <w:tcBorders>
              <w:top w:val="nil"/>
              <w:left w:val="nil"/>
              <w:right w:val="nil"/>
            </w:tcBorders>
            <w:vAlign w:val="bottom"/>
          </w:tcPr>
          <w:p w14:paraId="5FC58BB4" w14:textId="77777777" w:rsidR="00EA5AE3" w:rsidRPr="00287447" w:rsidRDefault="00EA5AE3" w:rsidP="00EA5AE3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 w:hanging="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388D6CE8" w14:textId="77777777" w:rsidR="00EA5AE3" w:rsidRPr="00287447" w:rsidRDefault="00EA5AE3" w:rsidP="00EA5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0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1" w:type="dxa"/>
            <w:tcBorders>
              <w:top w:val="nil"/>
              <w:left w:val="nil"/>
              <w:right w:val="nil"/>
            </w:tcBorders>
            <w:vAlign w:val="bottom"/>
          </w:tcPr>
          <w:p w14:paraId="2497C511" w14:textId="77777777" w:rsidR="00EA5AE3" w:rsidRPr="00287447" w:rsidRDefault="00EA5AE3" w:rsidP="00EA5AE3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6D6FED46" w14:textId="77777777" w:rsidR="00EA5AE3" w:rsidRPr="00287447" w:rsidRDefault="00EA5AE3" w:rsidP="00EA5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0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5" w:type="dxa"/>
            <w:tcBorders>
              <w:top w:val="nil"/>
              <w:left w:val="nil"/>
              <w:right w:val="nil"/>
            </w:tcBorders>
            <w:vAlign w:val="bottom"/>
          </w:tcPr>
          <w:p w14:paraId="79EE76EF" w14:textId="77777777" w:rsidR="00EA5AE3" w:rsidRPr="00287447" w:rsidRDefault="00EA5AE3" w:rsidP="00EA5AE3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 w:hanging="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C55AD3A" w14:textId="77777777" w:rsidR="00EA5AE3" w:rsidRPr="00287447" w:rsidRDefault="00EA5AE3" w:rsidP="00EA5AE3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 w:hanging="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nil"/>
              <w:left w:val="nil"/>
              <w:right w:val="nil"/>
            </w:tcBorders>
          </w:tcPr>
          <w:p w14:paraId="0DE37466" w14:textId="77777777" w:rsidR="00EA5AE3" w:rsidRPr="00F5249F" w:rsidRDefault="00EA5AE3" w:rsidP="00EA5AE3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 w:hanging="90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5249F" w:rsidRPr="00287447" w14:paraId="53ADC9B3" w14:textId="77777777" w:rsidTr="0048482D">
        <w:trPr>
          <w:trHeight w:val="101"/>
        </w:trPr>
        <w:tc>
          <w:tcPr>
            <w:tcW w:w="3150" w:type="dxa"/>
            <w:vAlign w:val="bottom"/>
          </w:tcPr>
          <w:p w14:paraId="62538A07" w14:textId="5D89DBCF" w:rsidR="00F5249F" w:rsidRPr="00287447" w:rsidRDefault="00F5249F" w:rsidP="00F5249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5" w:right="-108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287447">
              <w:rPr>
                <w:rFonts w:ascii="Angsana New" w:hAnsi="Angsana New"/>
                <w:sz w:val="26"/>
                <w:szCs w:val="26"/>
                <w:cs/>
              </w:rPr>
              <w:t xml:space="preserve">   ราคาทุนตัดจำหน่าย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39E329BA" w14:textId="69798B61" w:rsidR="00F5249F" w:rsidRPr="00D66C47" w:rsidRDefault="00D66C47" w:rsidP="00F52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0"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D66C47">
              <w:rPr>
                <w:rFonts w:ascii="Angsana New" w:hAnsi="Angsana New"/>
                <w:sz w:val="26"/>
                <w:szCs w:val="26"/>
              </w:rPr>
              <w:t>3,036</w:t>
            </w:r>
          </w:p>
        </w:tc>
        <w:tc>
          <w:tcPr>
            <w:tcW w:w="241" w:type="dxa"/>
            <w:vAlign w:val="bottom"/>
          </w:tcPr>
          <w:p w14:paraId="5AC48FB9" w14:textId="77777777" w:rsidR="00F5249F" w:rsidRPr="00D66C47" w:rsidRDefault="00F5249F" w:rsidP="00F5249F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1" w:type="dxa"/>
            <w:tcBorders>
              <w:top w:val="nil"/>
              <w:left w:val="nil"/>
              <w:right w:val="nil"/>
            </w:tcBorders>
            <w:vAlign w:val="bottom"/>
          </w:tcPr>
          <w:p w14:paraId="41CA8D2A" w14:textId="67382BC9" w:rsidR="00F5249F" w:rsidRPr="00D66C47" w:rsidRDefault="003B7E1B" w:rsidP="00A1476C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110" w:right="-110" w:hanging="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9" w:type="dxa"/>
            <w:vAlign w:val="bottom"/>
          </w:tcPr>
          <w:p w14:paraId="12965FC0" w14:textId="77777777" w:rsidR="00F5249F" w:rsidRPr="00D66C47" w:rsidRDefault="00F5249F" w:rsidP="00F52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0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7" w:type="dxa"/>
            <w:tcBorders>
              <w:top w:val="nil"/>
              <w:left w:val="nil"/>
              <w:right w:val="nil"/>
            </w:tcBorders>
            <w:vAlign w:val="bottom"/>
          </w:tcPr>
          <w:p w14:paraId="2DE3F3E9" w14:textId="31A6CDF6" w:rsidR="00F5249F" w:rsidRPr="00D66C47" w:rsidRDefault="003B7E1B" w:rsidP="00DA57EC">
            <w:pPr>
              <w:pStyle w:val="acctfourfigures"/>
              <w:tabs>
                <w:tab w:val="clear" w:pos="765"/>
                <w:tab w:val="decimal" w:pos="384"/>
              </w:tabs>
              <w:spacing w:line="240" w:lineRule="atLeast"/>
              <w:ind w:left="-110" w:right="-110" w:hanging="90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49" w:type="dxa"/>
            <w:vAlign w:val="bottom"/>
          </w:tcPr>
          <w:p w14:paraId="1D10FD1A" w14:textId="77777777" w:rsidR="00F5249F" w:rsidRPr="00D66C47" w:rsidRDefault="00F5249F" w:rsidP="00F52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0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1" w:type="dxa"/>
            <w:tcBorders>
              <w:top w:val="nil"/>
              <w:left w:val="nil"/>
              <w:right w:val="nil"/>
            </w:tcBorders>
            <w:vAlign w:val="bottom"/>
          </w:tcPr>
          <w:p w14:paraId="2FCA7E8D" w14:textId="03857359" w:rsidR="00F5249F" w:rsidRPr="00D66C47" w:rsidRDefault="003B7E1B" w:rsidP="00F5249F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</w:rPr>
            </w:pPr>
            <w:r w:rsidRPr="003B7E1B">
              <w:rPr>
                <w:rFonts w:ascii="Angsana New" w:hAnsi="Angsana New" w:cs="Angsana New"/>
                <w:sz w:val="26"/>
                <w:szCs w:val="26"/>
              </w:rPr>
              <w:t>(6)</w:t>
            </w:r>
          </w:p>
        </w:tc>
        <w:tc>
          <w:tcPr>
            <w:tcW w:w="249" w:type="dxa"/>
          </w:tcPr>
          <w:p w14:paraId="0665B23B" w14:textId="77777777" w:rsidR="00F5249F" w:rsidRPr="00D66C47" w:rsidRDefault="00F5249F" w:rsidP="00F52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0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5" w:type="dxa"/>
            <w:tcBorders>
              <w:top w:val="nil"/>
              <w:left w:val="nil"/>
              <w:right w:val="nil"/>
            </w:tcBorders>
            <w:vAlign w:val="bottom"/>
          </w:tcPr>
          <w:p w14:paraId="06732E18" w14:textId="70F49A8E" w:rsidR="00F5249F" w:rsidRPr="00D66C47" w:rsidRDefault="003B7E1B" w:rsidP="003B7E1B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110" w:right="-110" w:hanging="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BBC0C17" w14:textId="77777777" w:rsidR="00F5249F" w:rsidRPr="00D66C47" w:rsidRDefault="00F5249F" w:rsidP="00F5249F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 w:hanging="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nil"/>
              <w:left w:val="nil"/>
              <w:right w:val="nil"/>
            </w:tcBorders>
          </w:tcPr>
          <w:p w14:paraId="482878C4" w14:textId="2DBD2F91" w:rsidR="00F5249F" w:rsidRPr="00D66C47" w:rsidRDefault="003B7E1B" w:rsidP="00F5249F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 w:hanging="90"/>
              <w:rPr>
                <w:rFonts w:ascii="Angsana New" w:hAnsi="Angsana New" w:cs="Angsana New"/>
                <w:sz w:val="26"/>
                <w:szCs w:val="26"/>
              </w:rPr>
            </w:pPr>
            <w:r w:rsidRPr="003B7E1B">
              <w:rPr>
                <w:rFonts w:ascii="Angsana New" w:hAnsi="Angsana New" w:cs="Angsana New"/>
                <w:sz w:val="26"/>
                <w:szCs w:val="26"/>
              </w:rPr>
              <w:t>3,030</w:t>
            </w:r>
          </w:p>
        </w:tc>
      </w:tr>
      <w:tr w:rsidR="00F5249F" w:rsidRPr="00287447" w14:paraId="5DCC83F7" w14:textId="77777777" w:rsidTr="0048482D">
        <w:trPr>
          <w:trHeight w:val="60"/>
        </w:trPr>
        <w:tc>
          <w:tcPr>
            <w:tcW w:w="3150" w:type="dxa"/>
            <w:vAlign w:val="bottom"/>
          </w:tcPr>
          <w:p w14:paraId="2A82670E" w14:textId="77777777" w:rsidR="00F5249F" w:rsidRPr="00287447" w:rsidRDefault="00F5249F" w:rsidP="00F5249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5" w:right="-108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28744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7B857EE" w14:textId="060D7559" w:rsidR="00F5249F" w:rsidRPr="00287447" w:rsidRDefault="00D66C47" w:rsidP="00F5249F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461,036</w:t>
            </w:r>
          </w:p>
        </w:tc>
        <w:tc>
          <w:tcPr>
            <w:tcW w:w="241" w:type="dxa"/>
            <w:vAlign w:val="bottom"/>
          </w:tcPr>
          <w:p w14:paraId="2612291E" w14:textId="77777777" w:rsidR="00F5249F" w:rsidRPr="00287447" w:rsidRDefault="00F5249F" w:rsidP="00F5249F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1C02DB4" w14:textId="51ED1C50" w:rsidR="00F5249F" w:rsidRPr="00287447" w:rsidRDefault="003B7E1B" w:rsidP="00F5249F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B7E1B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25,728</w:t>
            </w:r>
          </w:p>
        </w:tc>
        <w:tc>
          <w:tcPr>
            <w:tcW w:w="249" w:type="dxa"/>
            <w:vAlign w:val="bottom"/>
          </w:tcPr>
          <w:p w14:paraId="64A62901" w14:textId="77777777" w:rsidR="00F5249F" w:rsidRPr="00287447" w:rsidRDefault="00F5249F" w:rsidP="00F5249F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5800AAA" w14:textId="39F17D0F" w:rsidR="00F5249F" w:rsidRPr="00C8621E" w:rsidRDefault="00C8621E" w:rsidP="00C8621E">
            <w:pPr>
              <w:pStyle w:val="acctfourfigures"/>
              <w:tabs>
                <w:tab w:val="clear" w:pos="765"/>
                <w:tab w:val="decimal" w:pos="384"/>
              </w:tabs>
              <w:spacing w:line="240" w:lineRule="atLeast"/>
              <w:ind w:left="-110" w:right="-110" w:hanging="90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 w:rsidRPr="00C8621E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249" w:type="dxa"/>
            <w:vAlign w:val="bottom"/>
          </w:tcPr>
          <w:p w14:paraId="2C260CE7" w14:textId="77777777" w:rsidR="00F5249F" w:rsidRPr="00287447" w:rsidRDefault="00F5249F" w:rsidP="00F52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0"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AC9B808" w14:textId="4033178E" w:rsidR="00F5249F" w:rsidRPr="00287447" w:rsidRDefault="003B7E1B" w:rsidP="00F5249F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B7E1B">
              <w:rPr>
                <w:rFonts w:ascii="Angsana New" w:hAnsi="Angsana New" w:cs="Angsana New"/>
                <w:b/>
                <w:bCs/>
                <w:sz w:val="26"/>
                <w:szCs w:val="26"/>
              </w:rPr>
              <w:t>(512)</w:t>
            </w:r>
          </w:p>
        </w:tc>
        <w:tc>
          <w:tcPr>
            <w:tcW w:w="249" w:type="dxa"/>
            <w:vAlign w:val="bottom"/>
          </w:tcPr>
          <w:p w14:paraId="37A5FB00" w14:textId="77777777" w:rsidR="00F5249F" w:rsidRPr="00287447" w:rsidRDefault="00F5249F" w:rsidP="00F52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0"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59AFEA5" w14:textId="3F20AD30" w:rsidR="00F5249F" w:rsidRPr="00287447" w:rsidRDefault="003B7E1B" w:rsidP="00F5249F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left="-110" w:right="-11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B7E1B">
              <w:rPr>
                <w:rFonts w:ascii="Angsana New" w:hAnsi="Angsana New" w:cs="Angsana New"/>
                <w:b/>
                <w:bCs/>
                <w:sz w:val="26"/>
                <w:szCs w:val="26"/>
              </w:rPr>
              <w:t>(30,038)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628035D" w14:textId="77777777" w:rsidR="00F5249F" w:rsidRPr="00287447" w:rsidRDefault="00F5249F" w:rsidP="00F5249F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 w:hanging="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815F7B3" w14:textId="2A471E8F" w:rsidR="00F5249F" w:rsidRPr="00287447" w:rsidRDefault="003B7E1B" w:rsidP="00F5249F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B7E1B">
              <w:rPr>
                <w:rFonts w:ascii="Angsana New" w:hAnsi="Angsana New" w:cs="Angsana New"/>
                <w:b/>
                <w:bCs/>
                <w:sz w:val="26"/>
                <w:szCs w:val="26"/>
              </w:rPr>
              <w:t>456,214</w:t>
            </w:r>
          </w:p>
        </w:tc>
      </w:tr>
      <w:tr w:rsidR="00F5249F" w:rsidRPr="00287447" w14:paraId="6ECD70A7" w14:textId="77777777" w:rsidTr="0048482D">
        <w:tc>
          <w:tcPr>
            <w:tcW w:w="3150" w:type="dxa"/>
            <w:vAlign w:val="bottom"/>
          </w:tcPr>
          <w:p w14:paraId="09EF70D4" w14:textId="77777777" w:rsidR="00F5249F" w:rsidRPr="00287447" w:rsidRDefault="00F5249F" w:rsidP="00F5249F">
            <w:pPr>
              <w:tabs>
                <w:tab w:val="clear" w:pos="2580"/>
                <w:tab w:val="left" w:pos="1960"/>
              </w:tabs>
              <w:ind w:right="-11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41C81D2D" w14:textId="77777777" w:rsidR="00F5249F" w:rsidRPr="00287447" w:rsidRDefault="00F5249F" w:rsidP="00F5249F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" w:type="dxa"/>
            <w:vAlign w:val="bottom"/>
          </w:tcPr>
          <w:p w14:paraId="35142EF9" w14:textId="77777777" w:rsidR="00F5249F" w:rsidRPr="00287447" w:rsidRDefault="00F5249F" w:rsidP="00F5249F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1" w:type="dxa"/>
            <w:tcBorders>
              <w:top w:val="double" w:sz="4" w:space="0" w:color="auto"/>
            </w:tcBorders>
            <w:vAlign w:val="bottom"/>
          </w:tcPr>
          <w:p w14:paraId="625AE850" w14:textId="77777777" w:rsidR="00F5249F" w:rsidRPr="00287447" w:rsidRDefault="00F5249F" w:rsidP="00F5249F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548F2771" w14:textId="77777777" w:rsidR="00F5249F" w:rsidRPr="00287447" w:rsidRDefault="00F5249F" w:rsidP="00F52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0" w:right="-110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867" w:type="dxa"/>
            <w:tcBorders>
              <w:top w:val="double" w:sz="4" w:space="0" w:color="auto"/>
            </w:tcBorders>
            <w:vAlign w:val="bottom"/>
          </w:tcPr>
          <w:p w14:paraId="12E906DA" w14:textId="77777777" w:rsidR="00F5249F" w:rsidRPr="00287447" w:rsidRDefault="00F5249F" w:rsidP="00F5249F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10B882C9" w14:textId="77777777" w:rsidR="00F5249F" w:rsidRPr="00287447" w:rsidRDefault="00F5249F" w:rsidP="00F52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0" w:right="-110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921" w:type="dxa"/>
            <w:tcBorders>
              <w:top w:val="double" w:sz="4" w:space="0" w:color="auto"/>
            </w:tcBorders>
            <w:vAlign w:val="bottom"/>
          </w:tcPr>
          <w:p w14:paraId="117E053B" w14:textId="77777777" w:rsidR="00F5249F" w:rsidRPr="00287447" w:rsidRDefault="00F5249F" w:rsidP="00F5249F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2A9B625B" w14:textId="77777777" w:rsidR="00F5249F" w:rsidRPr="00287447" w:rsidRDefault="00F5249F" w:rsidP="00F52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0" w:right="-110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885" w:type="dxa"/>
            <w:tcBorders>
              <w:top w:val="double" w:sz="4" w:space="0" w:color="auto"/>
            </w:tcBorders>
            <w:vAlign w:val="bottom"/>
          </w:tcPr>
          <w:p w14:paraId="26190032" w14:textId="77777777" w:rsidR="00F5249F" w:rsidRPr="00287447" w:rsidRDefault="00F5249F" w:rsidP="00F5249F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8294E6A" w14:textId="77777777" w:rsidR="00F5249F" w:rsidRPr="00287447" w:rsidRDefault="00F5249F" w:rsidP="00F5249F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double" w:sz="4" w:space="0" w:color="auto"/>
            </w:tcBorders>
          </w:tcPr>
          <w:p w14:paraId="53B20097" w14:textId="77777777" w:rsidR="00F5249F" w:rsidRPr="00287447" w:rsidRDefault="00F5249F" w:rsidP="00F5249F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5249F" w:rsidRPr="00287447" w14:paraId="5AEE5069" w14:textId="77777777" w:rsidTr="0048482D">
        <w:tc>
          <w:tcPr>
            <w:tcW w:w="3150" w:type="dxa"/>
            <w:vAlign w:val="bottom"/>
          </w:tcPr>
          <w:p w14:paraId="5A67A1AA" w14:textId="2371E602" w:rsidR="00F5249F" w:rsidRPr="00287447" w:rsidRDefault="00F5249F" w:rsidP="00F5249F">
            <w:pPr>
              <w:tabs>
                <w:tab w:val="clear" w:pos="2580"/>
                <w:tab w:val="left" w:pos="1960"/>
              </w:tabs>
              <w:ind w:right="-11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287447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256</w:t>
            </w:r>
            <w:r w:rsidR="00212301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8</w:t>
            </w:r>
          </w:p>
        </w:tc>
        <w:tc>
          <w:tcPr>
            <w:tcW w:w="810" w:type="dxa"/>
            <w:vAlign w:val="bottom"/>
          </w:tcPr>
          <w:p w14:paraId="54B1DF48" w14:textId="77777777" w:rsidR="00F5249F" w:rsidRPr="00287447" w:rsidRDefault="00F5249F" w:rsidP="00F5249F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" w:type="dxa"/>
            <w:vAlign w:val="bottom"/>
          </w:tcPr>
          <w:p w14:paraId="46CFB5E8" w14:textId="77777777" w:rsidR="00F5249F" w:rsidRPr="00287447" w:rsidRDefault="00F5249F" w:rsidP="00F5249F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1" w:type="dxa"/>
            <w:vAlign w:val="bottom"/>
          </w:tcPr>
          <w:p w14:paraId="29825C93" w14:textId="77777777" w:rsidR="00F5249F" w:rsidRPr="00287447" w:rsidRDefault="00F5249F" w:rsidP="00F5249F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09263E56" w14:textId="77777777" w:rsidR="00F5249F" w:rsidRPr="00287447" w:rsidRDefault="00F5249F" w:rsidP="00F52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0" w:right="-110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867" w:type="dxa"/>
            <w:vAlign w:val="bottom"/>
          </w:tcPr>
          <w:p w14:paraId="1B320EEF" w14:textId="77777777" w:rsidR="00F5249F" w:rsidRPr="00287447" w:rsidRDefault="00F5249F" w:rsidP="00F5249F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6A73A84F" w14:textId="77777777" w:rsidR="00F5249F" w:rsidRPr="00287447" w:rsidRDefault="00F5249F" w:rsidP="00F52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0" w:right="-110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921" w:type="dxa"/>
            <w:vAlign w:val="bottom"/>
          </w:tcPr>
          <w:p w14:paraId="720CD575" w14:textId="77777777" w:rsidR="00F5249F" w:rsidRPr="00287447" w:rsidRDefault="00F5249F" w:rsidP="00F5249F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7165E5E2" w14:textId="77777777" w:rsidR="00F5249F" w:rsidRPr="00287447" w:rsidRDefault="00F5249F" w:rsidP="00F52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0" w:right="-110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885" w:type="dxa"/>
            <w:vAlign w:val="bottom"/>
          </w:tcPr>
          <w:p w14:paraId="6D30FD05" w14:textId="77777777" w:rsidR="00F5249F" w:rsidRPr="00287447" w:rsidRDefault="00F5249F" w:rsidP="00F5249F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B6794A4" w14:textId="77777777" w:rsidR="00F5249F" w:rsidRPr="00287447" w:rsidRDefault="00F5249F" w:rsidP="00F5249F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8" w:type="dxa"/>
          </w:tcPr>
          <w:p w14:paraId="1FBE19BE" w14:textId="77777777" w:rsidR="00F5249F" w:rsidRPr="00287447" w:rsidRDefault="00F5249F" w:rsidP="00F5249F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5249F" w:rsidRPr="00287447" w14:paraId="0A1B9178" w14:textId="77777777" w:rsidTr="0048482D">
        <w:tc>
          <w:tcPr>
            <w:tcW w:w="3150" w:type="dxa"/>
            <w:vAlign w:val="bottom"/>
          </w:tcPr>
          <w:p w14:paraId="038FA371" w14:textId="2CD00575" w:rsidR="00F5249F" w:rsidRPr="00287447" w:rsidRDefault="00F5249F" w:rsidP="00F5249F">
            <w:pPr>
              <w:tabs>
                <w:tab w:val="clear" w:pos="2580"/>
                <w:tab w:val="left" w:pos="1960"/>
              </w:tabs>
              <w:ind w:right="-11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287447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สินทรัพย์ทางการเงินหมุนเวียน</w:t>
            </w:r>
          </w:p>
        </w:tc>
        <w:tc>
          <w:tcPr>
            <w:tcW w:w="810" w:type="dxa"/>
            <w:vAlign w:val="bottom"/>
          </w:tcPr>
          <w:p w14:paraId="387DCA9E" w14:textId="77777777" w:rsidR="00F5249F" w:rsidRPr="00287447" w:rsidRDefault="00F5249F" w:rsidP="00F5249F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" w:type="dxa"/>
            <w:vAlign w:val="bottom"/>
          </w:tcPr>
          <w:p w14:paraId="4CD2DB73" w14:textId="77777777" w:rsidR="00F5249F" w:rsidRPr="00287447" w:rsidRDefault="00F5249F" w:rsidP="00F5249F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1" w:type="dxa"/>
            <w:vAlign w:val="bottom"/>
          </w:tcPr>
          <w:p w14:paraId="5039B2A1" w14:textId="77777777" w:rsidR="00F5249F" w:rsidRPr="00287447" w:rsidRDefault="00F5249F" w:rsidP="00F5249F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50869AE3" w14:textId="77777777" w:rsidR="00F5249F" w:rsidRPr="00287447" w:rsidRDefault="00F5249F" w:rsidP="00F52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0" w:right="-110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867" w:type="dxa"/>
            <w:vAlign w:val="bottom"/>
          </w:tcPr>
          <w:p w14:paraId="56F0CC7B" w14:textId="77777777" w:rsidR="00F5249F" w:rsidRPr="00287447" w:rsidRDefault="00F5249F" w:rsidP="00F5249F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6EE1789A" w14:textId="77777777" w:rsidR="00F5249F" w:rsidRPr="00287447" w:rsidRDefault="00F5249F" w:rsidP="00F52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0" w:right="-110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921" w:type="dxa"/>
            <w:vAlign w:val="bottom"/>
          </w:tcPr>
          <w:p w14:paraId="5ADC97B1" w14:textId="77777777" w:rsidR="00F5249F" w:rsidRPr="00287447" w:rsidRDefault="00F5249F" w:rsidP="00F5249F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5BB442EE" w14:textId="77777777" w:rsidR="00F5249F" w:rsidRPr="00287447" w:rsidRDefault="00F5249F" w:rsidP="00F52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0" w:right="-110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885" w:type="dxa"/>
            <w:vAlign w:val="bottom"/>
          </w:tcPr>
          <w:p w14:paraId="2D78984D" w14:textId="77777777" w:rsidR="00F5249F" w:rsidRPr="00287447" w:rsidRDefault="00F5249F" w:rsidP="00F5249F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67794C6" w14:textId="77777777" w:rsidR="00F5249F" w:rsidRPr="00287447" w:rsidRDefault="00F5249F" w:rsidP="00F5249F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8" w:type="dxa"/>
          </w:tcPr>
          <w:p w14:paraId="34931864" w14:textId="77777777" w:rsidR="00F5249F" w:rsidRPr="00287447" w:rsidRDefault="00F5249F" w:rsidP="00F5249F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21603" w:rsidRPr="00287447" w14:paraId="4F6613AF" w14:textId="77777777" w:rsidTr="0048482D">
        <w:tc>
          <w:tcPr>
            <w:tcW w:w="3150" w:type="dxa"/>
            <w:vAlign w:val="bottom"/>
          </w:tcPr>
          <w:p w14:paraId="49BECBF8" w14:textId="6CB898D2" w:rsidR="00321603" w:rsidRPr="00287447" w:rsidRDefault="009C44F3" w:rsidP="00321603">
            <w:pPr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287447">
              <w:rPr>
                <w:rFonts w:ascii="Angsana New" w:hAnsi="Angsana New"/>
                <w:sz w:val="26"/>
                <w:szCs w:val="26"/>
                <w:cs/>
              </w:rPr>
              <w:t>หุ้นกู้ที่วัดมูลค่าด้วยราคาทุนตัดจำหน่าย</w:t>
            </w: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37A3C5A2" w14:textId="648E2FC1" w:rsidR="00321603" w:rsidRPr="00321603" w:rsidRDefault="00321603" w:rsidP="00321603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21603">
              <w:rPr>
                <w:rFonts w:ascii="Angsana New" w:hAnsi="Angsana New" w:cs="Angsana New"/>
                <w:b/>
                <w:bCs/>
                <w:sz w:val="26"/>
                <w:szCs w:val="26"/>
              </w:rPr>
              <w:t>543,130</w:t>
            </w:r>
          </w:p>
        </w:tc>
        <w:tc>
          <w:tcPr>
            <w:tcW w:w="241" w:type="dxa"/>
            <w:vAlign w:val="bottom"/>
          </w:tcPr>
          <w:p w14:paraId="20E197D8" w14:textId="77777777" w:rsidR="00321603" w:rsidRPr="00321603" w:rsidRDefault="00321603" w:rsidP="00321603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821" w:type="dxa"/>
            <w:tcBorders>
              <w:bottom w:val="double" w:sz="4" w:space="0" w:color="auto"/>
            </w:tcBorders>
            <w:vAlign w:val="bottom"/>
          </w:tcPr>
          <w:p w14:paraId="098AF198" w14:textId="3DCAF1AE" w:rsidR="00321603" w:rsidRPr="00321603" w:rsidRDefault="00321603" w:rsidP="00321603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 w:hanging="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21603">
              <w:rPr>
                <w:rFonts w:ascii="Angsana New" w:hAnsi="Angsana New" w:cs="Angsana New"/>
                <w:b/>
                <w:bCs/>
                <w:sz w:val="26"/>
                <w:szCs w:val="26"/>
              </w:rPr>
              <w:t>94,098</w:t>
            </w:r>
          </w:p>
        </w:tc>
        <w:tc>
          <w:tcPr>
            <w:tcW w:w="249" w:type="dxa"/>
            <w:vAlign w:val="bottom"/>
          </w:tcPr>
          <w:p w14:paraId="32630992" w14:textId="77777777" w:rsidR="00321603" w:rsidRPr="00321603" w:rsidRDefault="00321603" w:rsidP="00321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0"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67" w:type="dxa"/>
            <w:tcBorders>
              <w:bottom w:val="double" w:sz="4" w:space="0" w:color="auto"/>
            </w:tcBorders>
            <w:vAlign w:val="bottom"/>
          </w:tcPr>
          <w:p w14:paraId="1C72E61B" w14:textId="2DA66FA3" w:rsidR="00321603" w:rsidRPr="00321603" w:rsidRDefault="00321603" w:rsidP="002B0215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21603">
              <w:rPr>
                <w:rFonts w:ascii="Angsana New" w:hAnsi="Angsana New" w:cs="Angsana New"/>
                <w:b/>
                <w:bCs/>
                <w:sz w:val="26"/>
                <w:szCs w:val="26"/>
              </w:rPr>
              <w:t>(120,000)</w:t>
            </w:r>
          </w:p>
        </w:tc>
        <w:tc>
          <w:tcPr>
            <w:tcW w:w="249" w:type="dxa"/>
            <w:vAlign w:val="bottom"/>
          </w:tcPr>
          <w:p w14:paraId="7EF258E5" w14:textId="77777777" w:rsidR="00321603" w:rsidRPr="00321603" w:rsidRDefault="00321603" w:rsidP="00321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0" w:right="-110"/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21" w:type="dxa"/>
            <w:tcBorders>
              <w:bottom w:val="double" w:sz="4" w:space="0" w:color="auto"/>
            </w:tcBorders>
            <w:vAlign w:val="bottom"/>
          </w:tcPr>
          <w:p w14:paraId="32494726" w14:textId="6515885E" w:rsidR="00321603" w:rsidRPr="00321603" w:rsidRDefault="00321603" w:rsidP="0048482D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21603">
              <w:rPr>
                <w:rFonts w:ascii="Angsana New" w:hAnsi="Angsana New" w:cs="Angsana New"/>
                <w:b/>
                <w:bCs/>
                <w:sz w:val="26"/>
                <w:szCs w:val="26"/>
              </w:rPr>
              <w:t>(142)</w:t>
            </w:r>
          </w:p>
        </w:tc>
        <w:tc>
          <w:tcPr>
            <w:tcW w:w="249" w:type="dxa"/>
            <w:vAlign w:val="bottom"/>
          </w:tcPr>
          <w:p w14:paraId="403B3D51" w14:textId="77777777" w:rsidR="00321603" w:rsidRPr="00321603" w:rsidRDefault="00321603" w:rsidP="00321603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85" w:type="dxa"/>
            <w:tcBorders>
              <w:bottom w:val="double" w:sz="4" w:space="0" w:color="auto"/>
            </w:tcBorders>
            <w:vAlign w:val="bottom"/>
          </w:tcPr>
          <w:p w14:paraId="3BAC3553" w14:textId="061D7B48" w:rsidR="00321603" w:rsidRPr="00321603" w:rsidRDefault="00321603" w:rsidP="00321603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110" w:right="-11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21603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8869661" w14:textId="77777777" w:rsidR="00321603" w:rsidRPr="00321603" w:rsidRDefault="00321603" w:rsidP="00321603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28" w:type="dxa"/>
            <w:tcBorders>
              <w:bottom w:val="double" w:sz="4" w:space="0" w:color="auto"/>
            </w:tcBorders>
          </w:tcPr>
          <w:p w14:paraId="3E43F04A" w14:textId="340F39AC" w:rsidR="00321603" w:rsidRPr="00321603" w:rsidRDefault="00321603" w:rsidP="0048482D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21603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517</w:t>
            </w:r>
            <w:r w:rsidRPr="00321603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321603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086</w:t>
            </w:r>
          </w:p>
        </w:tc>
      </w:tr>
      <w:tr w:rsidR="00321603" w:rsidRPr="00287447" w14:paraId="54835CA6" w14:textId="77777777" w:rsidTr="0048482D">
        <w:trPr>
          <w:trHeight w:val="60"/>
        </w:trPr>
        <w:tc>
          <w:tcPr>
            <w:tcW w:w="3150" w:type="dxa"/>
            <w:vAlign w:val="bottom"/>
          </w:tcPr>
          <w:p w14:paraId="1A0E0162" w14:textId="77777777" w:rsidR="00321603" w:rsidRPr="00287447" w:rsidRDefault="00321603" w:rsidP="003216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5" w:right="-108" w:hanging="16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2657DA27" w14:textId="77777777" w:rsidR="00321603" w:rsidRPr="00287447" w:rsidRDefault="00321603" w:rsidP="00321603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41" w:type="dxa"/>
            <w:vAlign w:val="bottom"/>
          </w:tcPr>
          <w:p w14:paraId="1358E3EF" w14:textId="77777777" w:rsidR="00321603" w:rsidRPr="00287447" w:rsidRDefault="00321603" w:rsidP="00321603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1" w:type="dxa"/>
            <w:tcBorders>
              <w:top w:val="nil"/>
              <w:left w:val="nil"/>
              <w:right w:val="nil"/>
            </w:tcBorders>
            <w:vAlign w:val="bottom"/>
          </w:tcPr>
          <w:p w14:paraId="542D1287" w14:textId="77777777" w:rsidR="00321603" w:rsidRPr="00287447" w:rsidRDefault="00321603" w:rsidP="00321603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 w:hanging="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602CA28D" w14:textId="77777777" w:rsidR="00321603" w:rsidRPr="00287447" w:rsidRDefault="00321603" w:rsidP="00321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0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7" w:type="dxa"/>
            <w:tcBorders>
              <w:top w:val="nil"/>
              <w:left w:val="nil"/>
              <w:right w:val="nil"/>
            </w:tcBorders>
            <w:vAlign w:val="bottom"/>
          </w:tcPr>
          <w:p w14:paraId="2B64EF70" w14:textId="77777777" w:rsidR="00321603" w:rsidRPr="00287447" w:rsidRDefault="00321603" w:rsidP="00321603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 w:hanging="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5A426AF6" w14:textId="77777777" w:rsidR="00321603" w:rsidRPr="00287447" w:rsidRDefault="00321603" w:rsidP="00321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0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1" w:type="dxa"/>
            <w:tcBorders>
              <w:top w:val="nil"/>
              <w:left w:val="nil"/>
              <w:right w:val="nil"/>
            </w:tcBorders>
            <w:vAlign w:val="bottom"/>
          </w:tcPr>
          <w:p w14:paraId="410E3FF3" w14:textId="77777777" w:rsidR="00321603" w:rsidRPr="00287447" w:rsidRDefault="00321603" w:rsidP="00321603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5AB82C49" w14:textId="77777777" w:rsidR="00321603" w:rsidRPr="00287447" w:rsidRDefault="00321603" w:rsidP="00321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0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5" w:type="dxa"/>
            <w:tcBorders>
              <w:top w:val="nil"/>
              <w:left w:val="nil"/>
              <w:right w:val="nil"/>
            </w:tcBorders>
            <w:vAlign w:val="bottom"/>
          </w:tcPr>
          <w:p w14:paraId="6687D2A5" w14:textId="77777777" w:rsidR="00321603" w:rsidRPr="00287447" w:rsidRDefault="00321603" w:rsidP="00321603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 w:hanging="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3A8F3E3" w14:textId="77777777" w:rsidR="00321603" w:rsidRPr="00287447" w:rsidRDefault="00321603" w:rsidP="00321603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 w:hanging="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nil"/>
              <w:left w:val="nil"/>
              <w:right w:val="nil"/>
            </w:tcBorders>
          </w:tcPr>
          <w:p w14:paraId="03A10D2E" w14:textId="77777777" w:rsidR="00321603" w:rsidRPr="00287447" w:rsidRDefault="00321603" w:rsidP="00321603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 w:hanging="90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21603" w:rsidRPr="00287447" w14:paraId="60EE4D9C" w14:textId="77777777" w:rsidTr="0048482D">
        <w:trPr>
          <w:trHeight w:val="60"/>
        </w:trPr>
        <w:tc>
          <w:tcPr>
            <w:tcW w:w="3150" w:type="dxa"/>
            <w:vAlign w:val="bottom"/>
          </w:tcPr>
          <w:p w14:paraId="4E863C52" w14:textId="26FB9AAD" w:rsidR="00321603" w:rsidRPr="00287447" w:rsidRDefault="00321603" w:rsidP="003216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5" w:right="-108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287447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0EC504D6" w14:textId="77777777" w:rsidR="00321603" w:rsidRPr="00287447" w:rsidRDefault="00321603" w:rsidP="00321603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41" w:type="dxa"/>
            <w:vAlign w:val="bottom"/>
          </w:tcPr>
          <w:p w14:paraId="37574090" w14:textId="77777777" w:rsidR="00321603" w:rsidRPr="00287447" w:rsidRDefault="00321603" w:rsidP="00321603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1" w:type="dxa"/>
            <w:tcBorders>
              <w:top w:val="nil"/>
              <w:left w:val="nil"/>
              <w:right w:val="nil"/>
            </w:tcBorders>
            <w:vAlign w:val="bottom"/>
          </w:tcPr>
          <w:p w14:paraId="29549E58" w14:textId="77777777" w:rsidR="00321603" w:rsidRPr="00287447" w:rsidRDefault="00321603" w:rsidP="00321603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 w:hanging="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2E4B5B21" w14:textId="77777777" w:rsidR="00321603" w:rsidRPr="00287447" w:rsidRDefault="00321603" w:rsidP="00321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0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7" w:type="dxa"/>
            <w:tcBorders>
              <w:top w:val="nil"/>
              <w:left w:val="nil"/>
              <w:right w:val="nil"/>
            </w:tcBorders>
            <w:vAlign w:val="bottom"/>
          </w:tcPr>
          <w:p w14:paraId="1BF3CD91" w14:textId="77777777" w:rsidR="00321603" w:rsidRPr="00287447" w:rsidRDefault="00321603" w:rsidP="00321603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 w:hanging="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7321FF93" w14:textId="77777777" w:rsidR="00321603" w:rsidRPr="00287447" w:rsidRDefault="00321603" w:rsidP="00321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0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1" w:type="dxa"/>
            <w:tcBorders>
              <w:top w:val="nil"/>
              <w:left w:val="nil"/>
              <w:right w:val="nil"/>
            </w:tcBorders>
            <w:vAlign w:val="bottom"/>
          </w:tcPr>
          <w:p w14:paraId="7A56AAAD" w14:textId="77777777" w:rsidR="00321603" w:rsidRPr="00287447" w:rsidRDefault="00321603" w:rsidP="00321603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69DEADD9" w14:textId="77777777" w:rsidR="00321603" w:rsidRPr="00287447" w:rsidRDefault="00321603" w:rsidP="00321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0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5" w:type="dxa"/>
            <w:tcBorders>
              <w:top w:val="nil"/>
              <w:left w:val="nil"/>
              <w:right w:val="nil"/>
            </w:tcBorders>
            <w:vAlign w:val="bottom"/>
          </w:tcPr>
          <w:p w14:paraId="1EC0598A" w14:textId="77777777" w:rsidR="00321603" w:rsidRPr="00287447" w:rsidRDefault="00321603" w:rsidP="00321603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 w:hanging="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437D8B3" w14:textId="77777777" w:rsidR="00321603" w:rsidRPr="00287447" w:rsidRDefault="00321603" w:rsidP="00321603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 w:hanging="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nil"/>
              <w:left w:val="nil"/>
              <w:right w:val="nil"/>
            </w:tcBorders>
          </w:tcPr>
          <w:p w14:paraId="7D81357F" w14:textId="77777777" w:rsidR="00321603" w:rsidRPr="00287447" w:rsidRDefault="00321603" w:rsidP="00321603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 w:hanging="90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80D5F" w:rsidRPr="00287447" w14:paraId="4E316427" w14:textId="77777777" w:rsidTr="0048482D">
        <w:trPr>
          <w:trHeight w:val="60"/>
        </w:trPr>
        <w:tc>
          <w:tcPr>
            <w:tcW w:w="3150" w:type="dxa"/>
            <w:vAlign w:val="bottom"/>
          </w:tcPr>
          <w:p w14:paraId="312438E8" w14:textId="7A387C9E" w:rsidR="00580D5F" w:rsidRPr="00287447" w:rsidRDefault="00580D5F" w:rsidP="00580D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5" w:right="-108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287447">
              <w:rPr>
                <w:rFonts w:ascii="Angsana New" w:hAnsi="Angsana New"/>
                <w:sz w:val="26"/>
                <w:szCs w:val="26"/>
                <w:cs/>
              </w:rPr>
              <w:t>หุ้นกู้ที่วัดมูลค่าด้วยราคาทุนตัดจำหน่าย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55A7F0F3" w14:textId="40924FB3" w:rsidR="00580D5F" w:rsidRPr="00287447" w:rsidRDefault="00580D5F" w:rsidP="00580D5F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</w:rPr>
            </w:pPr>
            <w:r w:rsidRPr="00336C1B">
              <w:rPr>
                <w:rFonts w:ascii="Angsana New" w:hAnsi="Angsana New"/>
                <w:sz w:val="26"/>
                <w:szCs w:val="26"/>
              </w:rPr>
              <w:t>305,85</w:t>
            </w:r>
            <w:r w:rsidR="00600CB5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41" w:type="dxa"/>
            <w:vAlign w:val="bottom"/>
          </w:tcPr>
          <w:p w14:paraId="26D37DDC" w14:textId="77777777" w:rsidR="00580D5F" w:rsidRPr="00287447" w:rsidRDefault="00580D5F" w:rsidP="00580D5F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1" w:type="dxa"/>
            <w:tcBorders>
              <w:top w:val="nil"/>
              <w:left w:val="nil"/>
              <w:right w:val="nil"/>
            </w:tcBorders>
            <w:vAlign w:val="bottom"/>
          </w:tcPr>
          <w:p w14:paraId="1A9023C3" w14:textId="288A0034" w:rsidR="00580D5F" w:rsidRPr="00287447" w:rsidRDefault="00580D5F" w:rsidP="00580D5F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</w:rPr>
            </w:pPr>
            <w:r w:rsidRPr="00336C1B">
              <w:rPr>
                <w:rFonts w:ascii="Angsana New" w:hAnsi="Angsana New" w:cs="Angsana New"/>
                <w:sz w:val="26"/>
                <w:szCs w:val="26"/>
              </w:rPr>
              <w:t>104,409</w:t>
            </w:r>
          </w:p>
        </w:tc>
        <w:tc>
          <w:tcPr>
            <w:tcW w:w="249" w:type="dxa"/>
            <w:vAlign w:val="bottom"/>
          </w:tcPr>
          <w:p w14:paraId="26B8A437" w14:textId="77777777" w:rsidR="00580D5F" w:rsidRPr="00287447" w:rsidRDefault="00580D5F" w:rsidP="00580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0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7" w:type="dxa"/>
            <w:tcBorders>
              <w:top w:val="nil"/>
              <w:left w:val="nil"/>
              <w:right w:val="nil"/>
            </w:tcBorders>
            <w:vAlign w:val="bottom"/>
          </w:tcPr>
          <w:p w14:paraId="1480AA8C" w14:textId="5136899B" w:rsidR="00580D5F" w:rsidRPr="00287447" w:rsidRDefault="00580D5F" w:rsidP="00580D5F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</w:rPr>
            </w:pPr>
            <w:r w:rsidRPr="00336C1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9" w:type="dxa"/>
            <w:vAlign w:val="bottom"/>
          </w:tcPr>
          <w:p w14:paraId="271B8B29" w14:textId="77777777" w:rsidR="00580D5F" w:rsidRPr="00287447" w:rsidRDefault="00580D5F" w:rsidP="00580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0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1" w:type="dxa"/>
            <w:tcBorders>
              <w:top w:val="nil"/>
              <w:left w:val="nil"/>
              <w:right w:val="nil"/>
            </w:tcBorders>
            <w:vAlign w:val="bottom"/>
          </w:tcPr>
          <w:p w14:paraId="66B6769D" w14:textId="3449DA6C" w:rsidR="00580D5F" w:rsidRPr="00287447" w:rsidRDefault="00580D5F" w:rsidP="0048482D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</w:rPr>
            </w:pPr>
            <w:r w:rsidRPr="00336C1B">
              <w:rPr>
                <w:rFonts w:ascii="Angsana New" w:hAnsi="Angsana New" w:cs="Angsana New"/>
                <w:sz w:val="26"/>
                <w:szCs w:val="26"/>
              </w:rPr>
              <w:t>(139)</w:t>
            </w:r>
          </w:p>
        </w:tc>
        <w:tc>
          <w:tcPr>
            <w:tcW w:w="249" w:type="dxa"/>
            <w:vAlign w:val="bottom"/>
          </w:tcPr>
          <w:p w14:paraId="00F15342" w14:textId="77777777" w:rsidR="00580D5F" w:rsidRPr="00287447" w:rsidRDefault="00580D5F" w:rsidP="00580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0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5" w:type="dxa"/>
            <w:tcBorders>
              <w:top w:val="nil"/>
              <w:left w:val="nil"/>
              <w:right w:val="nil"/>
            </w:tcBorders>
            <w:vAlign w:val="bottom"/>
          </w:tcPr>
          <w:p w14:paraId="4513C5DF" w14:textId="104D3648" w:rsidR="00580D5F" w:rsidRPr="00287447" w:rsidRDefault="00580D5F" w:rsidP="00580D5F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</w:rPr>
            </w:pPr>
            <w:r w:rsidRPr="00580D5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29ACD03" w14:textId="77777777" w:rsidR="00580D5F" w:rsidRPr="00287447" w:rsidRDefault="00580D5F" w:rsidP="00580D5F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 w:hanging="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nil"/>
              <w:left w:val="nil"/>
              <w:right w:val="nil"/>
            </w:tcBorders>
          </w:tcPr>
          <w:p w14:paraId="27B7B898" w14:textId="35D6C2D8" w:rsidR="00580D5F" w:rsidRPr="00287447" w:rsidRDefault="00580D5F" w:rsidP="0048482D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</w:rPr>
            </w:pPr>
            <w:r w:rsidRPr="00336C1B">
              <w:rPr>
                <w:rFonts w:ascii="Angsana New" w:hAnsi="Angsana New" w:cs="Angsana New"/>
                <w:sz w:val="26"/>
                <w:szCs w:val="26"/>
              </w:rPr>
              <w:t>410,12</w:t>
            </w:r>
            <w:r w:rsidR="00600CB5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</w:tr>
      <w:tr w:rsidR="00580D5F" w:rsidRPr="00287447" w14:paraId="4C3F257F" w14:textId="77777777" w:rsidTr="0048482D">
        <w:tc>
          <w:tcPr>
            <w:tcW w:w="3150" w:type="dxa"/>
            <w:vAlign w:val="bottom"/>
          </w:tcPr>
          <w:p w14:paraId="57DC0A34" w14:textId="1715C1CD" w:rsidR="00580D5F" w:rsidRPr="00287447" w:rsidRDefault="00580D5F" w:rsidP="00580D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5" w:right="-108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287447">
              <w:rPr>
                <w:rFonts w:ascii="Angsana New" w:hAnsi="Angsana New"/>
                <w:sz w:val="26"/>
                <w:szCs w:val="26"/>
                <w:cs/>
              </w:rPr>
              <w:t>พันธบัตรรัฐบาลที่วัดมูลค่าด้วย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2F804528" w14:textId="77777777" w:rsidR="00580D5F" w:rsidRPr="00287447" w:rsidRDefault="00580D5F" w:rsidP="00580D5F">
            <w:pPr>
              <w:pStyle w:val="acctfourfigures"/>
              <w:tabs>
                <w:tab w:val="clear" w:pos="765"/>
                <w:tab w:val="decimal" w:pos="590"/>
              </w:tabs>
              <w:ind w:left="-110" w:right="-110" w:hanging="90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41" w:type="dxa"/>
            <w:vAlign w:val="bottom"/>
          </w:tcPr>
          <w:p w14:paraId="66E9E852" w14:textId="77777777" w:rsidR="00580D5F" w:rsidRPr="00287447" w:rsidRDefault="00580D5F" w:rsidP="00580D5F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821" w:type="dxa"/>
            <w:tcBorders>
              <w:top w:val="nil"/>
              <w:left w:val="nil"/>
              <w:right w:val="nil"/>
            </w:tcBorders>
            <w:vAlign w:val="bottom"/>
          </w:tcPr>
          <w:p w14:paraId="368274FF" w14:textId="77777777" w:rsidR="00580D5F" w:rsidRPr="00287447" w:rsidRDefault="00580D5F" w:rsidP="00580D5F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 w:hanging="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45CF20FF" w14:textId="77777777" w:rsidR="00580D5F" w:rsidRPr="00287447" w:rsidRDefault="00580D5F" w:rsidP="00580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0" w:right="-110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867" w:type="dxa"/>
            <w:tcBorders>
              <w:top w:val="nil"/>
              <w:left w:val="nil"/>
              <w:right w:val="nil"/>
            </w:tcBorders>
            <w:vAlign w:val="bottom"/>
          </w:tcPr>
          <w:p w14:paraId="36319F9E" w14:textId="77777777" w:rsidR="00580D5F" w:rsidRPr="00287447" w:rsidRDefault="00580D5F" w:rsidP="00580D5F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28C54718" w14:textId="77777777" w:rsidR="00580D5F" w:rsidRPr="00287447" w:rsidRDefault="00580D5F" w:rsidP="00580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0" w:right="-110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921" w:type="dxa"/>
            <w:tcBorders>
              <w:top w:val="nil"/>
              <w:left w:val="nil"/>
              <w:right w:val="nil"/>
            </w:tcBorders>
            <w:vAlign w:val="bottom"/>
          </w:tcPr>
          <w:p w14:paraId="33451D44" w14:textId="77777777" w:rsidR="00580D5F" w:rsidRPr="00287447" w:rsidRDefault="00580D5F" w:rsidP="00580D5F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7D80805B" w14:textId="77777777" w:rsidR="00580D5F" w:rsidRPr="00287447" w:rsidRDefault="00580D5F" w:rsidP="00580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0"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5" w:type="dxa"/>
            <w:tcBorders>
              <w:top w:val="nil"/>
              <w:left w:val="nil"/>
              <w:right w:val="nil"/>
            </w:tcBorders>
            <w:vAlign w:val="bottom"/>
          </w:tcPr>
          <w:p w14:paraId="45C92E46" w14:textId="77777777" w:rsidR="00580D5F" w:rsidRPr="00287447" w:rsidRDefault="00580D5F" w:rsidP="00580D5F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2012026" w14:textId="77777777" w:rsidR="00580D5F" w:rsidRPr="00287447" w:rsidRDefault="00580D5F" w:rsidP="00580D5F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 w:hanging="90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28" w:type="dxa"/>
            <w:tcBorders>
              <w:top w:val="nil"/>
              <w:left w:val="nil"/>
              <w:right w:val="nil"/>
            </w:tcBorders>
          </w:tcPr>
          <w:p w14:paraId="103B4127" w14:textId="77777777" w:rsidR="00580D5F" w:rsidRPr="00580D5F" w:rsidRDefault="00580D5F" w:rsidP="00580D5F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80D5F" w:rsidRPr="00287447" w14:paraId="15AC29A9" w14:textId="77777777" w:rsidTr="0048482D">
        <w:tc>
          <w:tcPr>
            <w:tcW w:w="3150" w:type="dxa"/>
            <w:vAlign w:val="bottom"/>
          </w:tcPr>
          <w:p w14:paraId="2D8E590C" w14:textId="1D3383E1" w:rsidR="00580D5F" w:rsidRPr="00287447" w:rsidRDefault="00580D5F" w:rsidP="00580D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5" w:right="-195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287447">
              <w:rPr>
                <w:rFonts w:ascii="Angsana New" w:hAnsi="Angsana New"/>
                <w:sz w:val="26"/>
                <w:szCs w:val="26"/>
                <w:cs/>
              </w:rPr>
              <w:t xml:space="preserve">   ราคาทุนตัดจำหน่าย</w:t>
            </w: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8FAE804" w14:textId="04C2B448" w:rsidR="00580D5F" w:rsidRPr="00287447" w:rsidRDefault="00580D5F" w:rsidP="00580D5F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</w:rPr>
            </w:pPr>
            <w:r w:rsidRPr="00224A21">
              <w:rPr>
                <w:rFonts w:ascii="Angsana New" w:hAnsi="Angsana New"/>
                <w:sz w:val="26"/>
                <w:szCs w:val="26"/>
              </w:rPr>
              <w:t>3,06</w:t>
            </w:r>
            <w:r w:rsidR="00600CB5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41" w:type="dxa"/>
            <w:vAlign w:val="bottom"/>
          </w:tcPr>
          <w:p w14:paraId="5CA3C64E" w14:textId="77777777" w:rsidR="00580D5F" w:rsidRPr="00287447" w:rsidRDefault="00580D5F" w:rsidP="00580D5F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82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1FB8AE9" w14:textId="3F6B2E12" w:rsidR="00580D5F" w:rsidRPr="00287447" w:rsidRDefault="00580D5F" w:rsidP="00580D5F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</w:rPr>
            </w:pPr>
            <w:r w:rsidRPr="00224A2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9" w:type="dxa"/>
            <w:vAlign w:val="bottom"/>
          </w:tcPr>
          <w:p w14:paraId="7A0CC7AF" w14:textId="77777777" w:rsidR="00580D5F" w:rsidRPr="00287447" w:rsidRDefault="00580D5F" w:rsidP="00580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0" w:right="-110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86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75589DF" w14:textId="0DD33678" w:rsidR="00580D5F" w:rsidRPr="00287447" w:rsidRDefault="00580D5F" w:rsidP="00580D5F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</w:rPr>
            </w:pPr>
            <w:r w:rsidRPr="00224A2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9" w:type="dxa"/>
            <w:vAlign w:val="bottom"/>
          </w:tcPr>
          <w:p w14:paraId="07970F40" w14:textId="77777777" w:rsidR="00580D5F" w:rsidRPr="00287447" w:rsidRDefault="00580D5F" w:rsidP="00580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0" w:right="-110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92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930B88E" w14:textId="7ADD4978" w:rsidR="00580D5F" w:rsidRPr="00287447" w:rsidRDefault="00580D5F" w:rsidP="0048482D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</w:rPr>
            </w:pPr>
            <w:r w:rsidRPr="00224A21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580D5F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224A21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49" w:type="dxa"/>
          </w:tcPr>
          <w:p w14:paraId="6D25032A" w14:textId="77777777" w:rsidR="00580D5F" w:rsidRPr="00287447" w:rsidRDefault="00580D5F" w:rsidP="00580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0"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FF74B75" w14:textId="1658836C" w:rsidR="00580D5F" w:rsidRPr="00287447" w:rsidRDefault="00580D5F" w:rsidP="00580D5F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</w:rPr>
            </w:pPr>
            <w:r w:rsidRPr="00580D5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D16A23F" w14:textId="77777777" w:rsidR="00580D5F" w:rsidRPr="00287447" w:rsidRDefault="00580D5F" w:rsidP="00580D5F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 w:hanging="90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28" w:type="dxa"/>
            <w:tcBorders>
              <w:left w:val="nil"/>
              <w:bottom w:val="single" w:sz="4" w:space="0" w:color="auto"/>
              <w:right w:val="nil"/>
            </w:tcBorders>
          </w:tcPr>
          <w:p w14:paraId="385AFD17" w14:textId="41FBEEE1" w:rsidR="00580D5F" w:rsidRPr="00287447" w:rsidRDefault="00580D5F" w:rsidP="0048482D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</w:rPr>
            </w:pPr>
            <w:r w:rsidRPr="00224A21">
              <w:rPr>
                <w:rFonts w:ascii="Angsana New" w:hAnsi="Angsana New" w:cs="Angsana New"/>
                <w:sz w:val="26"/>
                <w:szCs w:val="26"/>
              </w:rPr>
              <w:t>3,05</w:t>
            </w:r>
            <w:r w:rsidR="00600CB5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</w:tr>
      <w:tr w:rsidR="00580D5F" w:rsidRPr="00287447" w14:paraId="319BA9AB" w14:textId="77777777" w:rsidTr="0048482D">
        <w:tc>
          <w:tcPr>
            <w:tcW w:w="3150" w:type="dxa"/>
            <w:vAlign w:val="bottom"/>
          </w:tcPr>
          <w:p w14:paraId="08C6E4C1" w14:textId="6D025B33" w:rsidR="00580D5F" w:rsidRPr="00287447" w:rsidRDefault="00580D5F" w:rsidP="00580D5F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28744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14287F8" w14:textId="604282F5" w:rsidR="00580D5F" w:rsidRPr="00287447" w:rsidRDefault="00580D5F" w:rsidP="00580D5F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24A21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308,912</w:t>
            </w:r>
          </w:p>
        </w:tc>
        <w:tc>
          <w:tcPr>
            <w:tcW w:w="241" w:type="dxa"/>
            <w:vAlign w:val="bottom"/>
          </w:tcPr>
          <w:p w14:paraId="0067165B" w14:textId="77777777" w:rsidR="00580D5F" w:rsidRPr="00287447" w:rsidRDefault="00580D5F" w:rsidP="00580D5F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DD14BB2" w14:textId="72A6EA76" w:rsidR="00580D5F" w:rsidRPr="00287447" w:rsidRDefault="00580D5F" w:rsidP="00580D5F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24A21">
              <w:rPr>
                <w:rFonts w:ascii="Angsana New" w:hAnsi="Angsana New" w:cs="Angsana New"/>
                <w:b/>
                <w:bCs/>
                <w:sz w:val="26"/>
                <w:szCs w:val="26"/>
              </w:rPr>
              <w:t>104,409</w:t>
            </w:r>
          </w:p>
        </w:tc>
        <w:tc>
          <w:tcPr>
            <w:tcW w:w="249" w:type="dxa"/>
            <w:vAlign w:val="bottom"/>
          </w:tcPr>
          <w:p w14:paraId="3151ACB4" w14:textId="77777777" w:rsidR="00580D5F" w:rsidRPr="00287447" w:rsidRDefault="00580D5F" w:rsidP="00580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0"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55B50B6" w14:textId="087D9B92" w:rsidR="00580D5F" w:rsidRPr="00580D5F" w:rsidRDefault="00580D5F" w:rsidP="00580D5F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</w:rPr>
            </w:pPr>
            <w:r w:rsidRPr="00580D5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9" w:type="dxa"/>
            <w:vAlign w:val="bottom"/>
          </w:tcPr>
          <w:p w14:paraId="3B342192" w14:textId="77777777" w:rsidR="00580D5F" w:rsidRPr="00287447" w:rsidRDefault="00580D5F" w:rsidP="00580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0"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9F8B481" w14:textId="55C5D654" w:rsidR="00580D5F" w:rsidRPr="00287447" w:rsidRDefault="00580D5F" w:rsidP="0048482D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24A21">
              <w:rPr>
                <w:rFonts w:ascii="Angsana New" w:hAnsi="Angsana New" w:cs="Angsana New"/>
                <w:b/>
                <w:bCs/>
                <w:sz w:val="26"/>
                <w:szCs w:val="26"/>
              </w:rPr>
              <w:t>(144)</w:t>
            </w:r>
          </w:p>
        </w:tc>
        <w:tc>
          <w:tcPr>
            <w:tcW w:w="249" w:type="dxa"/>
            <w:vAlign w:val="bottom"/>
          </w:tcPr>
          <w:p w14:paraId="3531AA3B" w14:textId="77777777" w:rsidR="00580D5F" w:rsidRPr="00287447" w:rsidRDefault="00580D5F" w:rsidP="00580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0" w:right="-110"/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D5C6C74" w14:textId="21BC2763" w:rsidR="00580D5F" w:rsidRPr="00580D5F" w:rsidRDefault="00580D5F" w:rsidP="00580D5F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</w:rPr>
            </w:pPr>
            <w:r w:rsidRPr="00580D5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DB981DE" w14:textId="77777777" w:rsidR="00580D5F" w:rsidRPr="00287447" w:rsidRDefault="00580D5F" w:rsidP="00580D5F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 w:hanging="90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B818CA" w14:textId="4A3FD6C2" w:rsidR="00580D5F" w:rsidRPr="00287447" w:rsidRDefault="00580D5F" w:rsidP="0048482D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24A21">
              <w:rPr>
                <w:rFonts w:ascii="Angsana New" w:hAnsi="Angsana New" w:cs="Angsana New"/>
                <w:b/>
                <w:bCs/>
                <w:sz w:val="26"/>
                <w:szCs w:val="26"/>
              </w:rPr>
              <w:t>413,177</w:t>
            </w:r>
          </w:p>
        </w:tc>
      </w:tr>
    </w:tbl>
    <w:p w14:paraId="6CEF50F2" w14:textId="77777777" w:rsidR="00DD4482" w:rsidRDefault="00DD4482">
      <w:pPr>
        <w:rPr>
          <w:rFonts w:asciiTheme="majorBidi" w:hAnsiTheme="majorBidi" w:cstheme="majorBidi"/>
          <w:sz w:val="30"/>
          <w:szCs w:val="30"/>
        </w:rPr>
      </w:pPr>
    </w:p>
    <w:p w14:paraId="51BB1A38" w14:textId="336472BE" w:rsidR="00793984" w:rsidRDefault="007939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  <w:cs/>
        </w:rPr>
      </w:pPr>
      <w:r>
        <w:rPr>
          <w:rFonts w:ascii="Angsana New" w:hAnsi="Angsana New"/>
          <w:b/>
          <w:bCs/>
          <w:sz w:val="26"/>
          <w:szCs w:val="26"/>
          <w:cs/>
        </w:rPr>
        <w:br w:type="page"/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440"/>
        <w:gridCol w:w="270"/>
        <w:gridCol w:w="1440"/>
        <w:gridCol w:w="270"/>
        <w:gridCol w:w="1440"/>
      </w:tblGrid>
      <w:tr w:rsidR="004C49C7" w:rsidRPr="001B1A4A" w14:paraId="77C6FED9" w14:textId="77777777" w:rsidTr="00872882">
        <w:trPr>
          <w:tblHeader/>
        </w:trPr>
        <w:tc>
          <w:tcPr>
            <w:tcW w:w="4230" w:type="dxa"/>
            <w:vAlign w:val="bottom"/>
          </w:tcPr>
          <w:p w14:paraId="70E3B835" w14:textId="77777777" w:rsidR="004C49C7" w:rsidRPr="001B3565" w:rsidRDefault="004C49C7" w:rsidP="00600CB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4860" w:type="dxa"/>
            <w:gridSpan w:val="5"/>
            <w:vAlign w:val="bottom"/>
          </w:tcPr>
          <w:p w14:paraId="7D7B21A7" w14:textId="21824123" w:rsidR="004C49C7" w:rsidRPr="00ED7C0E" w:rsidRDefault="004C49C7" w:rsidP="0055718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8744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</w:t>
            </w:r>
            <w:r w:rsidR="00AE69A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เฉพาะกิ</w:t>
            </w:r>
            <w:r w:rsidR="0009344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จ</w:t>
            </w:r>
            <w:r w:rsidR="00AE69A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การ</w:t>
            </w:r>
          </w:p>
        </w:tc>
      </w:tr>
      <w:tr w:rsidR="003B7E1B" w:rsidRPr="001B1A4A" w14:paraId="2A96FD08" w14:textId="77777777" w:rsidTr="004C49C7">
        <w:trPr>
          <w:tblHeader/>
        </w:trPr>
        <w:tc>
          <w:tcPr>
            <w:tcW w:w="4230" w:type="dxa"/>
            <w:vAlign w:val="bottom"/>
            <w:hideMark/>
          </w:tcPr>
          <w:p w14:paraId="6007DAE2" w14:textId="77777777" w:rsidR="003B7E1B" w:rsidRDefault="003B7E1B" w:rsidP="00600CB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Cs/>
                <w:i/>
                <w:iCs/>
                <w:sz w:val="26"/>
                <w:szCs w:val="26"/>
              </w:rPr>
            </w:pPr>
            <w:r w:rsidRPr="001B3565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br w:type="page"/>
            </w:r>
            <w:r w:rsidRPr="001B3565">
              <w:rPr>
                <w:rFonts w:ascii="Angsana New" w:hAnsi="Angsana New"/>
                <w:bCs/>
                <w:i/>
                <w:iCs/>
                <w:sz w:val="26"/>
                <w:szCs w:val="26"/>
                <w:cs/>
              </w:rPr>
              <w:t>ตราสารหนี้ที่อยู่ในความต้องการของตลาด</w:t>
            </w:r>
          </w:p>
          <w:p w14:paraId="7F271B98" w14:textId="79080AF2" w:rsidR="00600CB5" w:rsidRPr="001B3565" w:rsidRDefault="00600CB5" w:rsidP="00600CB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  <w:lang w:val="th-TH"/>
              </w:rPr>
            </w:pPr>
          </w:p>
        </w:tc>
        <w:tc>
          <w:tcPr>
            <w:tcW w:w="1440" w:type="dxa"/>
            <w:vAlign w:val="bottom"/>
            <w:hideMark/>
          </w:tcPr>
          <w:p w14:paraId="1A5A7FB8" w14:textId="77777777" w:rsidR="003B7E1B" w:rsidRPr="001B3565" w:rsidRDefault="003B7E1B" w:rsidP="001B356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13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B3565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  <w:p w14:paraId="1CE28618" w14:textId="77777777" w:rsidR="003B7E1B" w:rsidRPr="001B3565" w:rsidRDefault="003B7E1B" w:rsidP="001B356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13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B3565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1B3565">
              <w:rPr>
                <w:rFonts w:ascii="Angsana New" w:hAnsi="Angsana New"/>
                <w:sz w:val="26"/>
                <w:szCs w:val="26"/>
                <w:cs/>
              </w:rPr>
              <w:t>มกราคม</w:t>
            </w:r>
          </w:p>
        </w:tc>
        <w:tc>
          <w:tcPr>
            <w:tcW w:w="270" w:type="dxa"/>
            <w:vAlign w:val="bottom"/>
          </w:tcPr>
          <w:p w14:paraId="393F0ECD" w14:textId="77777777" w:rsidR="003B7E1B" w:rsidRPr="001B3565" w:rsidRDefault="003B7E1B" w:rsidP="001B356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13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  <w:hideMark/>
          </w:tcPr>
          <w:p w14:paraId="223C2C91" w14:textId="77777777" w:rsidR="003B7E1B" w:rsidRPr="001B3565" w:rsidRDefault="003B7E1B" w:rsidP="001B356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13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B3565">
              <w:rPr>
                <w:rFonts w:ascii="Angsana New" w:hAnsi="Angsana New"/>
                <w:sz w:val="26"/>
                <w:szCs w:val="26"/>
                <w:cs/>
              </w:rPr>
              <w:t>รายการ</w:t>
            </w:r>
            <w:r w:rsidRPr="001B3565">
              <w:rPr>
                <w:rFonts w:ascii="Angsana New" w:hAnsi="Angsana New"/>
                <w:sz w:val="26"/>
                <w:szCs w:val="26"/>
                <w:cs/>
              </w:rPr>
              <w:br/>
              <w:t>ตัดจำหน่ายส่วนเกิน</w:t>
            </w:r>
          </w:p>
        </w:tc>
        <w:tc>
          <w:tcPr>
            <w:tcW w:w="270" w:type="dxa"/>
          </w:tcPr>
          <w:p w14:paraId="46ED2859" w14:textId="77777777" w:rsidR="003B7E1B" w:rsidRPr="001B3565" w:rsidRDefault="003B7E1B" w:rsidP="001B356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6DD565B0" w14:textId="77777777" w:rsidR="003B7E1B" w:rsidRPr="00ED7C0E" w:rsidRDefault="003B7E1B" w:rsidP="0055718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7C0E"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</w:p>
          <w:p w14:paraId="751465EC" w14:textId="2EAAFA4A" w:rsidR="003B7E1B" w:rsidRPr="001B3565" w:rsidRDefault="003B7E1B" w:rsidP="0055718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13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31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มีนาคม</w:t>
            </w:r>
          </w:p>
        </w:tc>
      </w:tr>
      <w:tr w:rsidR="004C49C7" w:rsidRPr="001B1A4A" w14:paraId="68060D1D" w14:textId="77777777" w:rsidTr="00750070">
        <w:tc>
          <w:tcPr>
            <w:tcW w:w="4230" w:type="dxa"/>
            <w:vAlign w:val="bottom"/>
          </w:tcPr>
          <w:p w14:paraId="33C2386C" w14:textId="77777777" w:rsidR="004C49C7" w:rsidRDefault="004C49C7" w:rsidP="001B3565">
            <w:pPr>
              <w:tabs>
                <w:tab w:val="clear" w:pos="2580"/>
                <w:tab w:val="left" w:pos="196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4860" w:type="dxa"/>
            <w:gridSpan w:val="5"/>
            <w:vAlign w:val="bottom"/>
          </w:tcPr>
          <w:p w14:paraId="67DB6D89" w14:textId="0EE369B0" w:rsidR="004C49C7" w:rsidRPr="001B3565" w:rsidRDefault="004C49C7" w:rsidP="004C49C7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87447"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  <w:t>(</w:t>
            </w:r>
            <w:r w:rsidRPr="00287447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  <w:t>พันบาท</w:t>
            </w:r>
            <w:r w:rsidRPr="00287447">
              <w:rPr>
                <w:rFonts w:ascii="Angsana New" w:hAnsi="Angsana New" w:cs="Angsana New"/>
                <w:i/>
                <w:iCs/>
                <w:sz w:val="26"/>
                <w:szCs w:val="26"/>
                <w:lang w:bidi="th-TH"/>
              </w:rPr>
              <w:t>)</w:t>
            </w:r>
          </w:p>
        </w:tc>
      </w:tr>
      <w:tr w:rsidR="003B7E1B" w:rsidRPr="001B1A4A" w14:paraId="6A130D63" w14:textId="77777777" w:rsidTr="004C49C7">
        <w:tc>
          <w:tcPr>
            <w:tcW w:w="4230" w:type="dxa"/>
            <w:vAlign w:val="bottom"/>
          </w:tcPr>
          <w:p w14:paraId="5286BF30" w14:textId="3BF72E07" w:rsidR="003B7E1B" w:rsidRPr="001B3565" w:rsidRDefault="003B7E1B" w:rsidP="001B3565">
            <w:pPr>
              <w:tabs>
                <w:tab w:val="clear" w:pos="2580"/>
                <w:tab w:val="left" w:pos="196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9</w:t>
            </w:r>
          </w:p>
        </w:tc>
        <w:tc>
          <w:tcPr>
            <w:tcW w:w="1440" w:type="dxa"/>
            <w:vAlign w:val="bottom"/>
          </w:tcPr>
          <w:p w14:paraId="16616656" w14:textId="77777777" w:rsidR="003B7E1B" w:rsidRPr="001B3565" w:rsidRDefault="003B7E1B" w:rsidP="001B3565">
            <w:pPr>
              <w:pStyle w:val="acctfourfigures"/>
              <w:tabs>
                <w:tab w:val="left" w:pos="720"/>
              </w:tabs>
              <w:spacing w:line="240" w:lineRule="auto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19FB92D" w14:textId="77777777" w:rsidR="003B7E1B" w:rsidRPr="001B3565" w:rsidRDefault="003B7E1B" w:rsidP="001B3565">
            <w:pPr>
              <w:pStyle w:val="acctfourfigures"/>
              <w:tabs>
                <w:tab w:val="left" w:pos="720"/>
              </w:tabs>
              <w:spacing w:line="240" w:lineRule="auto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D3BECCE" w14:textId="77777777" w:rsidR="003B7E1B" w:rsidRPr="001B3565" w:rsidRDefault="003B7E1B" w:rsidP="001B3565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D7B6AB1" w14:textId="77777777" w:rsidR="003B7E1B" w:rsidRPr="001B3565" w:rsidRDefault="003B7E1B" w:rsidP="001B3565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2B8E416" w14:textId="77777777" w:rsidR="003B7E1B" w:rsidRPr="001B3565" w:rsidRDefault="003B7E1B" w:rsidP="001B3565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B7E1B" w:rsidRPr="001B1A4A" w14:paraId="18C40DA2" w14:textId="77777777" w:rsidTr="004C49C7">
        <w:tc>
          <w:tcPr>
            <w:tcW w:w="4230" w:type="dxa"/>
            <w:vAlign w:val="bottom"/>
          </w:tcPr>
          <w:p w14:paraId="77F5704B" w14:textId="77777777" w:rsidR="003B7E1B" w:rsidRPr="001B3565" w:rsidRDefault="003B7E1B" w:rsidP="001B3565">
            <w:pPr>
              <w:tabs>
                <w:tab w:val="clear" w:pos="2580"/>
                <w:tab w:val="left" w:pos="196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1B3565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สินทรัพย์ทางการเงินหมุนเวียน</w:t>
            </w:r>
          </w:p>
        </w:tc>
        <w:tc>
          <w:tcPr>
            <w:tcW w:w="1440" w:type="dxa"/>
            <w:vAlign w:val="bottom"/>
          </w:tcPr>
          <w:p w14:paraId="1DE1EB94" w14:textId="77777777" w:rsidR="003B7E1B" w:rsidRPr="001B3565" w:rsidRDefault="003B7E1B" w:rsidP="001B3565">
            <w:pPr>
              <w:pStyle w:val="acctfourfigures"/>
              <w:tabs>
                <w:tab w:val="left" w:pos="720"/>
              </w:tabs>
              <w:spacing w:line="240" w:lineRule="auto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F1749D4" w14:textId="77777777" w:rsidR="003B7E1B" w:rsidRPr="001B3565" w:rsidRDefault="003B7E1B" w:rsidP="001B3565">
            <w:pPr>
              <w:pStyle w:val="acctfourfigures"/>
              <w:tabs>
                <w:tab w:val="left" w:pos="720"/>
              </w:tabs>
              <w:spacing w:line="240" w:lineRule="auto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AEE0AE9" w14:textId="77777777" w:rsidR="003B7E1B" w:rsidRPr="001B3565" w:rsidRDefault="003B7E1B" w:rsidP="001B3565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955320C" w14:textId="77777777" w:rsidR="003B7E1B" w:rsidRPr="001B3565" w:rsidRDefault="003B7E1B" w:rsidP="001B3565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46DF104" w14:textId="77777777" w:rsidR="003B7E1B" w:rsidRPr="001B3565" w:rsidRDefault="003B7E1B" w:rsidP="001B3565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B7E1B" w:rsidRPr="001B1A4A" w14:paraId="0C3BD92E" w14:textId="77777777" w:rsidTr="004C49C7">
        <w:tc>
          <w:tcPr>
            <w:tcW w:w="4230" w:type="dxa"/>
            <w:vAlign w:val="bottom"/>
          </w:tcPr>
          <w:p w14:paraId="344BB7E6" w14:textId="77777777" w:rsidR="003B7E1B" w:rsidRPr="001B3565" w:rsidRDefault="003B7E1B" w:rsidP="003B7E1B">
            <w:pPr>
              <w:spacing w:line="240" w:lineRule="auto"/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1B3565">
              <w:rPr>
                <w:rFonts w:ascii="Angsana New" w:hAnsi="Angsana New"/>
                <w:sz w:val="26"/>
                <w:szCs w:val="26"/>
                <w:cs/>
              </w:rPr>
              <w:t>หุ้นกู้ที่วัดมูลค่าด้วยราคาทุนตัดจำหน่าย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57DAC74C" w14:textId="366152C1" w:rsidR="003B7E1B" w:rsidRPr="00710A5F" w:rsidRDefault="003B7E1B" w:rsidP="004C49C7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10" w:right="-110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30,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132</w:t>
            </w:r>
          </w:p>
        </w:tc>
        <w:tc>
          <w:tcPr>
            <w:tcW w:w="270" w:type="dxa"/>
            <w:vAlign w:val="bottom"/>
          </w:tcPr>
          <w:p w14:paraId="7F1C9927" w14:textId="77777777" w:rsidR="003B7E1B" w:rsidRPr="00710A5F" w:rsidRDefault="003B7E1B" w:rsidP="003B7E1B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83" w:right="-110"/>
              <w:rPr>
                <w:rFonts w:ascii="Angsana New" w:hAnsi="Angsana New" w:cs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048553D0" w14:textId="0A584101" w:rsidR="003B7E1B" w:rsidRPr="004C49C7" w:rsidRDefault="003B7E1B" w:rsidP="004C49C7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10" w:right="-110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 w:rsidRPr="004C49C7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(82)</w:t>
            </w:r>
          </w:p>
        </w:tc>
        <w:tc>
          <w:tcPr>
            <w:tcW w:w="270" w:type="dxa"/>
          </w:tcPr>
          <w:p w14:paraId="031989D3" w14:textId="77777777" w:rsidR="003B7E1B" w:rsidRPr="00710A5F" w:rsidRDefault="003B7E1B" w:rsidP="003B7E1B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83" w:right="-11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05C907C6" w14:textId="480308E7" w:rsidR="003B7E1B" w:rsidRPr="004C49C7" w:rsidRDefault="003B7E1B" w:rsidP="004C49C7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10" w:right="-110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 w:rsidRPr="004C49C7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30,050</w:t>
            </w:r>
          </w:p>
        </w:tc>
      </w:tr>
      <w:tr w:rsidR="003B7E1B" w:rsidRPr="001B1A4A" w14:paraId="113D23BE" w14:textId="77777777" w:rsidTr="004C49C7">
        <w:trPr>
          <w:trHeight w:val="60"/>
        </w:trPr>
        <w:tc>
          <w:tcPr>
            <w:tcW w:w="4230" w:type="dxa"/>
            <w:vAlign w:val="bottom"/>
          </w:tcPr>
          <w:p w14:paraId="19F22A75" w14:textId="77777777" w:rsidR="003B7E1B" w:rsidRPr="001B3565" w:rsidRDefault="003B7E1B" w:rsidP="001B356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5" w:right="-108" w:hanging="165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A5378E2" w14:textId="77777777" w:rsidR="003B7E1B" w:rsidRPr="001B3565" w:rsidRDefault="003B7E1B" w:rsidP="001B3565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83" w:right="-110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F5160A6" w14:textId="77777777" w:rsidR="003B7E1B" w:rsidRPr="001B3565" w:rsidRDefault="003B7E1B" w:rsidP="001B3565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83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AC83A45" w14:textId="77777777" w:rsidR="003B7E1B" w:rsidRPr="001B3565" w:rsidRDefault="003B7E1B" w:rsidP="001B3565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83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649728E" w14:textId="77777777" w:rsidR="003B7E1B" w:rsidRPr="001B3565" w:rsidRDefault="003B7E1B" w:rsidP="001B3565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83" w:right="-110" w:hanging="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right w:val="nil"/>
            </w:tcBorders>
          </w:tcPr>
          <w:p w14:paraId="5ABC9F6E" w14:textId="77777777" w:rsidR="003B7E1B" w:rsidRPr="001B3565" w:rsidRDefault="003B7E1B" w:rsidP="001B3565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83" w:right="-110" w:hanging="90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B7E1B" w:rsidRPr="001B1A4A" w14:paraId="4DE0A0D0" w14:textId="77777777" w:rsidTr="004C49C7">
        <w:trPr>
          <w:trHeight w:val="60"/>
        </w:trPr>
        <w:tc>
          <w:tcPr>
            <w:tcW w:w="4230" w:type="dxa"/>
            <w:vAlign w:val="bottom"/>
          </w:tcPr>
          <w:p w14:paraId="7190EF43" w14:textId="77777777" w:rsidR="003B7E1B" w:rsidRPr="001B3565" w:rsidRDefault="003B7E1B" w:rsidP="001B356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5" w:right="-108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1B3565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037C2DE" w14:textId="77777777" w:rsidR="003B7E1B" w:rsidRPr="001B3565" w:rsidRDefault="003B7E1B" w:rsidP="001B3565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83" w:right="-110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63B9D48" w14:textId="77777777" w:rsidR="003B7E1B" w:rsidRPr="001B3565" w:rsidRDefault="003B7E1B" w:rsidP="001B3565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83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20AA6D0" w14:textId="77777777" w:rsidR="003B7E1B" w:rsidRPr="001B3565" w:rsidRDefault="003B7E1B" w:rsidP="001B3565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83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32FA60B" w14:textId="77777777" w:rsidR="003B7E1B" w:rsidRPr="001B3565" w:rsidRDefault="003B7E1B" w:rsidP="001B3565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83" w:right="-110" w:hanging="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601CB4A" w14:textId="77777777" w:rsidR="003B7E1B" w:rsidRPr="001B3565" w:rsidRDefault="003B7E1B" w:rsidP="001B3565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83" w:right="-110" w:hanging="90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B7E1B" w:rsidRPr="00710A5F" w14:paraId="51E1AB25" w14:textId="77777777" w:rsidTr="004C49C7">
        <w:trPr>
          <w:trHeight w:val="60"/>
        </w:trPr>
        <w:tc>
          <w:tcPr>
            <w:tcW w:w="4230" w:type="dxa"/>
            <w:vAlign w:val="bottom"/>
          </w:tcPr>
          <w:p w14:paraId="7D9FE776" w14:textId="0C5F4885" w:rsidR="003B7E1B" w:rsidRPr="001B3565" w:rsidRDefault="00600CB5" w:rsidP="003B7E1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5" w:right="-108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1B3565">
              <w:rPr>
                <w:rFonts w:ascii="Angsana New" w:hAnsi="Angsana New"/>
                <w:sz w:val="26"/>
                <w:szCs w:val="26"/>
                <w:cs/>
              </w:rPr>
              <w:t>พันธบัตรรัฐบาลที่วัดมูลค่าด้วยราคาทุนตัดจำหน่าย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A7F9B6A" w14:textId="3FB693B7" w:rsidR="003B7E1B" w:rsidRPr="00710A5F" w:rsidRDefault="003B7E1B" w:rsidP="004C49C7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10" w:right="-11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3,036</w:t>
            </w:r>
          </w:p>
        </w:tc>
        <w:tc>
          <w:tcPr>
            <w:tcW w:w="270" w:type="dxa"/>
            <w:vAlign w:val="bottom"/>
          </w:tcPr>
          <w:p w14:paraId="0C7A33F6" w14:textId="77777777" w:rsidR="003B7E1B" w:rsidRPr="00710A5F" w:rsidRDefault="003B7E1B" w:rsidP="003B7E1B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83" w:right="-11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94E5110" w14:textId="0B014091" w:rsidR="003B7E1B" w:rsidRPr="004C49C7" w:rsidRDefault="003B7E1B" w:rsidP="004C49C7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10" w:right="-110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 w:rsidRPr="004C49C7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(6)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90E32BE" w14:textId="77777777" w:rsidR="003B7E1B" w:rsidRPr="00710A5F" w:rsidRDefault="003B7E1B" w:rsidP="003B7E1B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83" w:right="-110" w:hanging="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10BD869B" w14:textId="5B74877C" w:rsidR="003B7E1B" w:rsidRPr="004C49C7" w:rsidRDefault="003B7E1B" w:rsidP="004C49C7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10" w:right="-110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 w:rsidRPr="004C49C7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3,030</w:t>
            </w:r>
          </w:p>
        </w:tc>
      </w:tr>
      <w:tr w:rsidR="003B7E1B" w:rsidRPr="001B1A4A" w14:paraId="126167D3" w14:textId="77777777" w:rsidTr="004C49C7">
        <w:tc>
          <w:tcPr>
            <w:tcW w:w="4230" w:type="dxa"/>
            <w:vAlign w:val="bottom"/>
          </w:tcPr>
          <w:p w14:paraId="541AA4E8" w14:textId="77777777" w:rsidR="003B7E1B" w:rsidRPr="001B3565" w:rsidRDefault="003B7E1B" w:rsidP="003B7E1B">
            <w:pPr>
              <w:tabs>
                <w:tab w:val="clear" w:pos="2580"/>
                <w:tab w:val="left" w:pos="196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vAlign w:val="bottom"/>
          </w:tcPr>
          <w:p w14:paraId="1D3529E1" w14:textId="77777777" w:rsidR="003B7E1B" w:rsidRPr="001B3565" w:rsidRDefault="003B7E1B" w:rsidP="003B7E1B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83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B946F29" w14:textId="77777777" w:rsidR="003B7E1B" w:rsidRPr="001B3565" w:rsidRDefault="003B7E1B" w:rsidP="003B7E1B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83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vAlign w:val="bottom"/>
          </w:tcPr>
          <w:p w14:paraId="19EE8C49" w14:textId="77777777" w:rsidR="003B7E1B" w:rsidRPr="001B3565" w:rsidRDefault="003B7E1B" w:rsidP="003B7E1B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83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3FD5998" w14:textId="77777777" w:rsidR="003B7E1B" w:rsidRPr="001B3565" w:rsidRDefault="003B7E1B" w:rsidP="003B7E1B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83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6962E7BF" w14:textId="77777777" w:rsidR="003B7E1B" w:rsidRPr="001B3565" w:rsidRDefault="003B7E1B" w:rsidP="003B7E1B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83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B7E1B" w:rsidRPr="001B1A4A" w14:paraId="43CFC19D" w14:textId="77777777" w:rsidTr="004C49C7">
        <w:tc>
          <w:tcPr>
            <w:tcW w:w="4230" w:type="dxa"/>
            <w:vAlign w:val="bottom"/>
          </w:tcPr>
          <w:p w14:paraId="3DD8D089" w14:textId="646937DC" w:rsidR="003B7E1B" w:rsidRPr="001B3565" w:rsidRDefault="003B7E1B" w:rsidP="003B7E1B">
            <w:pPr>
              <w:tabs>
                <w:tab w:val="clear" w:pos="2580"/>
                <w:tab w:val="left" w:pos="196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1B3565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8</w:t>
            </w:r>
          </w:p>
        </w:tc>
        <w:tc>
          <w:tcPr>
            <w:tcW w:w="1440" w:type="dxa"/>
            <w:vAlign w:val="bottom"/>
          </w:tcPr>
          <w:p w14:paraId="41C4EB2A" w14:textId="77777777" w:rsidR="003B7E1B" w:rsidRPr="001B3565" w:rsidRDefault="003B7E1B" w:rsidP="003B7E1B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83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A7E8A77" w14:textId="77777777" w:rsidR="003B7E1B" w:rsidRPr="001B3565" w:rsidRDefault="003B7E1B" w:rsidP="003B7E1B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83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970D333" w14:textId="77777777" w:rsidR="003B7E1B" w:rsidRPr="001B3565" w:rsidRDefault="003B7E1B" w:rsidP="003B7E1B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83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19A3CF7" w14:textId="77777777" w:rsidR="003B7E1B" w:rsidRPr="001B3565" w:rsidRDefault="003B7E1B" w:rsidP="003B7E1B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83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521914C" w14:textId="77777777" w:rsidR="003B7E1B" w:rsidRPr="001B3565" w:rsidRDefault="003B7E1B" w:rsidP="003B7E1B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83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B7E1B" w:rsidRPr="001B1A4A" w14:paraId="6DF39B50" w14:textId="77777777" w:rsidTr="004C49C7">
        <w:tc>
          <w:tcPr>
            <w:tcW w:w="4230" w:type="dxa"/>
            <w:vAlign w:val="bottom"/>
          </w:tcPr>
          <w:p w14:paraId="14438170" w14:textId="554B3118" w:rsidR="003B7E1B" w:rsidRPr="001B3565" w:rsidRDefault="003B7E1B" w:rsidP="003B7E1B">
            <w:pPr>
              <w:tabs>
                <w:tab w:val="clear" w:pos="2580"/>
                <w:tab w:val="left" w:pos="196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1B3565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สินทรัพย์ทางการเงินหมุนเวียน</w:t>
            </w:r>
          </w:p>
        </w:tc>
        <w:tc>
          <w:tcPr>
            <w:tcW w:w="1440" w:type="dxa"/>
            <w:vAlign w:val="bottom"/>
          </w:tcPr>
          <w:p w14:paraId="7CC955F0" w14:textId="77777777" w:rsidR="003B7E1B" w:rsidRPr="001B3565" w:rsidRDefault="003B7E1B" w:rsidP="003B7E1B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83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2F2D77D" w14:textId="77777777" w:rsidR="003B7E1B" w:rsidRPr="001B3565" w:rsidRDefault="003B7E1B" w:rsidP="003B7E1B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83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8E84E06" w14:textId="77777777" w:rsidR="003B7E1B" w:rsidRPr="001B3565" w:rsidRDefault="003B7E1B" w:rsidP="003B7E1B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83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6BF4A3D" w14:textId="77777777" w:rsidR="003B7E1B" w:rsidRPr="001B3565" w:rsidRDefault="003B7E1B" w:rsidP="003B7E1B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83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38FC7DF" w14:textId="77777777" w:rsidR="003B7E1B" w:rsidRPr="001B3565" w:rsidRDefault="003B7E1B" w:rsidP="003B7E1B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83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B7E1B" w:rsidRPr="001B1A4A" w14:paraId="3BA5557B" w14:textId="77777777" w:rsidTr="004C49C7">
        <w:tc>
          <w:tcPr>
            <w:tcW w:w="4230" w:type="dxa"/>
            <w:vAlign w:val="bottom"/>
          </w:tcPr>
          <w:p w14:paraId="374A3D12" w14:textId="25421893" w:rsidR="003B7E1B" w:rsidRPr="001B3565" w:rsidRDefault="003B7E1B" w:rsidP="003B7E1B">
            <w:pPr>
              <w:spacing w:line="240" w:lineRule="auto"/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1B3565">
              <w:rPr>
                <w:rFonts w:ascii="Angsana New" w:hAnsi="Angsana New"/>
                <w:sz w:val="26"/>
                <w:szCs w:val="26"/>
                <w:cs/>
              </w:rPr>
              <w:t>หุ้นกู้ที่วัดมูลค่าด้วยราคาทุนตัดจำหน่าย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3615A7E4" w14:textId="703EACFC" w:rsidR="003B7E1B" w:rsidRPr="00810E79" w:rsidRDefault="003B7E1B" w:rsidP="004C49C7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10" w:right="-110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 w:rsidRPr="003B7E1B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1,000</w:t>
            </w:r>
          </w:p>
        </w:tc>
        <w:tc>
          <w:tcPr>
            <w:tcW w:w="270" w:type="dxa"/>
            <w:vAlign w:val="bottom"/>
          </w:tcPr>
          <w:p w14:paraId="77D6B330" w14:textId="77777777" w:rsidR="003B7E1B" w:rsidRPr="00810E79" w:rsidRDefault="003B7E1B" w:rsidP="003B7E1B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83" w:right="-110"/>
              <w:rPr>
                <w:rFonts w:ascii="Angsana New" w:hAnsi="Angsana New" w:cs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1ADD3B6B" w14:textId="0296A91A" w:rsidR="003B7E1B" w:rsidRPr="00810E79" w:rsidRDefault="003B7E1B" w:rsidP="004C49C7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83" w:right="-110" w:hanging="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10E79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EBFBDE7" w14:textId="77777777" w:rsidR="003B7E1B" w:rsidRPr="00810E79" w:rsidRDefault="003B7E1B" w:rsidP="003B7E1B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83" w:right="-11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3CE516B8" w14:textId="68E1FED1" w:rsidR="003B7E1B" w:rsidRPr="004C49C7" w:rsidRDefault="003B7E1B" w:rsidP="004C49C7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10" w:right="-110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 w:rsidRPr="004C49C7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1,000</w:t>
            </w:r>
          </w:p>
        </w:tc>
      </w:tr>
      <w:tr w:rsidR="003B7E1B" w:rsidRPr="001B1A4A" w14:paraId="6D49BB15" w14:textId="77777777" w:rsidTr="004C49C7">
        <w:trPr>
          <w:trHeight w:val="60"/>
        </w:trPr>
        <w:tc>
          <w:tcPr>
            <w:tcW w:w="4230" w:type="dxa"/>
            <w:vAlign w:val="bottom"/>
          </w:tcPr>
          <w:p w14:paraId="50CD11D8" w14:textId="77777777" w:rsidR="003B7E1B" w:rsidRPr="001B3565" w:rsidRDefault="003B7E1B" w:rsidP="003B7E1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5" w:right="-108" w:hanging="16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6327437" w14:textId="77777777" w:rsidR="003B7E1B" w:rsidRPr="001B3565" w:rsidRDefault="003B7E1B" w:rsidP="003B7E1B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83" w:right="-110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38A15FA3" w14:textId="77777777" w:rsidR="003B7E1B" w:rsidRPr="001B3565" w:rsidRDefault="003B7E1B" w:rsidP="003B7E1B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83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C413B70" w14:textId="77777777" w:rsidR="003B7E1B" w:rsidRPr="001B3565" w:rsidRDefault="003B7E1B" w:rsidP="003B7E1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83" w:right="-110" w:hanging="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AA35598" w14:textId="77777777" w:rsidR="003B7E1B" w:rsidRPr="001B3565" w:rsidRDefault="003B7E1B" w:rsidP="003B7E1B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83" w:right="-110" w:hanging="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7178B59" w14:textId="77777777" w:rsidR="003B7E1B" w:rsidRPr="001B3565" w:rsidRDefault="003B7E1B" w:rsidP="003B7E1B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83" w:right="-110" w:hanging="90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B7E1B" w:rsidRPr="001B1A4A" w14:paraId="3B4F7A6D" w14:textId="77777777" w:rsidTr="004C49C7">
        <w:trPr>
          <w:trHeight w:val="60"/>
        </w:trPr>
        <w:tc>
          <w:tcPr>
            <w:tcW w:w="4230" w:type="dxa"/>
            <w:vAlign w:val="bottom"/>
          </w:tcPr>
          <w:p w14:paraId="409B0818" w14:textId="71FDB96E" w:rsidR="003B7E1B" w:rsidRPr="001B3565" w:rsidRDefault="003B7E1B" w:rsidP="003B7E1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5" w:right="-108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1B3565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692571D" w14:textId="77777777" w:rsidR="003B7E1B" w:rsidRPr="001B3565" w:rsidRDefault="003B7E1B" w:rsidP="003B7E1B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83" w:right="-110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724B793" w14:textId="77777777" w:rsidR="003B7E1B" w:rsidRPr="001B3565" w:rsidRDefault="003B7E1B" w:rsidP="003B7E1B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83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C42891B" w14:textId="77777777" w:rsidR="003B7E1B" w:rsidRPr="001B3565" w:rsidRDefault="003B7E1B" w:rsidP="003B7E1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83" w:right="-110" w:hanging="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E3FB6A1" w14:textId="77777777" w:rsidR="003B7E1B" w:rsidRPr="001B3565" w:rsidRDefault="003B7E1B" w:rsidP="003B7E1B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83" w:right="-110" w:hanging="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D4E2E34" w14:textId="77777777" w:rsidR="003B7E1B" w:rsidRPr="001B3565" w:rsidRDefault="003B7E1B" w:rsidP="003B7E1B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83" w:right="-110" w:hanging="90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B7E1B" w:rsidRPr="00D574D8" w14:paraId="5B226F67" w14:textId="77777777" w:rsidTr="004C49C7">
        <w:tc>
          <w:tcPr>
            <w:tcW w:w="4230" w:type="dxa"/>
            <w:vAlign w:val="bottom"/>
          </w:tcPr>
          <w:p w14:paraId="545DEFC1" w14:textId="5D8106DD" w:rsidR="003B7E1B" w:rsidRPr="001B3565" w:rsidRDefault="00600CB5" w:rsidP="003B7E1B">
            <w:pPr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1B3565">
              <w:rPr>
                <w:rFonts w:ascii="Angsana New" w:hAnsi="Angsana New"/>
                <w:sz w:val="26"/>
                <w:szCs w:val="26"/>
                <w:cs/>
              </w:rPr>
              <w:t>พันธบัตรรัฐบาลที่วัดมูลค่าด้วยราคาทุนตัดจำหน่าย</w:t>
            </w: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2C3AE28" w14:textId="193AF42E" w:rsidR="003B7E1B" w:rsidRPr="003B7E1B" w:rsidRDefault="003B7E1B" w:rsidP="004C49C7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10" w:right="-110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 w:rsidRPr="003B7E1B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3,061</w:t>
            </w:r>
          </w:p>
        </w:tc>
        <w:tc>
          <w:tcPr>
            <w:tcW w:w="270" w:type="dxa"/>
            <w:vAlign w:val="bottom"/>
          </w:tcPr>
          <w:p w14:paraId="17FD15B7" w14:textId="77777777" w:rsidR="003B7E1B" w:rsidRPr="00810E79" w:rsidRDefault="003B7E1B" w:rsidP="003B7E1B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83" w:right="-110"/>
              <w:rPr>
                <w:rFonts w:ascii="Angsana New" w:hAnsi="Angsana New" w:cs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3E7A3CA" w14:textId="3FB1B40D" w:rsidR="003B7E1B" w:rsidRPr="004C49C7" w:rsidRDefault="003B7E1B" w:rsidP="004C49C7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10" w:right="-110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 w:rsidRPr="004C49C7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(6)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BE7EE5B" w14:textId="77777777" w:rsidR="003B7E1B" w:rsidRPr="00810E79" w:rsidRDefault="003B7E1B" w:rsidP="003B7E1B">
            <w:pPr>
              <w:pStyle w:val="acctfourfigures"/>
              <w:tabs>
                <w:tab w:val="clear" w:pos="765"/>
                <w:tab w:val="decimal" w:pos="601"/>
                <w:tab w:val="decimal" w:pos="963"/>
              </w:tabs>
              <w:spacing w:line="240" w:lineRule="auto"/>
              <w:ind w:left="-83" w:right="-11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</w:tcPr>
          <w:p w14:paraId="6BB007A7" w14:textId="1F553728" w:rsidR="003B7E1B" w:rsidRPr="004C49C7" w:rsidRDefault="003B7E1B" w:rsidP="004C49C7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10" w:right="-110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 w:rsidRPr="004C49C7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3,055</w:t>
            </w:r>
          </w:p>
        </w:tc>
      </w:tr>
    </w:tbl>
    <w:p w14:paraId="52ACE09B" w14:textId="67D43ACC" w:rsidR="00C55E3C" w:rsidRDefault="00C55E3C" w:rsidP="007B671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both"/>
        <w:rPr>
          <w:rFonts w:ascii="Angsana New" w:hAnsi="Angsana New"/>
          <w:sz w:val="30"/>
          <w:szCs w:val="30"/>
        </w:rPr>
      </w:pPr>
    </w:p>
    <w:p w14:paraId="1C50EE57" w14:textId="6926C419" w:rsidR="00833D8A" w:rsidRDefault="00C55E3C" w:rsidP="00C55E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62254560" w14:textId="30EBE20F" w:rsidR="001C21FA" w:rsidRPr="00CE458C" w:rsidRDefault="001C21FA" w:rsidP="007B671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both"/>
        <w:rPr>
          <w:rFonts w:ascii="Angsana New" w:hAnsi="Angsana New"/>
          <w:sz w:val="30"/>
          <w:szCs w:val="30"/>
        </w:rPr>
        <w:sectPr w:rsidR="001C21FA" w:rsidRPr="00CE458C" w:rsidSect="00A053A8">
          <w:headerReference w:type="even" r:id="rId11"/>
          <w:headerReference w:type="default" r:id="rId12"/>
          <w:footerReference w:type="default" r:id="rId13"/>
          <w:headerReference w:type="first" r:id="rId14"/>
          <w:pgSz w:w="11907" w:h="16840" w:code="9"/>
          <w:pgMar w:top="691" w:right="1152" w:bottom="576" w:left="1152" w:header="720" w:footer="720" w:gutter="0"/>
          <w:pgNumType w:start="15"/>
          <w:cols w:space="708"/>
          <w:docGrid w:linePitch="360"/>
        </w:sectPr>
      </w:pPr>
    </w:p>
    <w:p w14:paraId="7BFCECF3" w14:textId="572D6468" w:rsidR="009209E0" w:rsidRPr="00051299" w:rsidRDefault="009209E0" w:rsidP="000E6FCA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051299">
        <w:rPr>
          <w:rFonts w:ascii="Angsana New" w:hAnsi="Angsana New"/>
          <w:b/>
          <w:bCs/>
          <w:sz w:val="30"/>
          <w:szCs w:val="30"/>
          <w:cs/>
        </w:rPr>
        <w:lastRenderedPageBreak/>
        <w:t>ส่วนงานดำเนินงานและการจำแนกรายได้</w:t>
      </w:r>
    </w:p>
    <w:p w14:paraId="130F7146" w14:textId="77777777" w:rsidR="00833D8A" w:rsidRDefault="00833D8A" w:rsidP="00E71048">
      <w:pPr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14316" w:type="dxa"/>
        <w:tblInd w:w="486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79"/>
        <w:gridCol w:w="1001"/>
        <w:gridCol w:w="178"/>
        <w:gridCol w:w="986"/>
        <w:gridCol w:w="178"/>
        <w:gridCol w:w="987"/>
        <w:gridCol w:w="178"/>
        <w:gridCol w:w="1003"/>
        <w:gridCol w:w="178"/>
        <w:gridCol w:w="1006"/>
        <w:gridCol w:w="178"/>
        <w:gridCol w:w="987"/>
        <w:gridCol w:w="188"/>
        <w:gridCol w:w="987"/>
        <w:gridCol w:w="178"/>
        <w:gridCol w:w="983"/>
        <w:gridCol w:w="188"/>
        <w:gridCol w:w="989"/>
        <w:gridCol w:w="178"/>
        <w:gridCol w:w="986"/>
      </w:tblGrid>
      <w:tr w:rsidR="006F4DC7" w:rsidRPr="006F4DC7" w14:paraId="30A14AB5" w14:textId="77777777" w:rsidTr="006F4DC7">
        <w:trPr>
          <w:cantSplit/>
          <w:trHeight w:val="360"/>
          <w:tblHeader/>
        </w:trPr>
        <w:tc>
          <w:tcPr>
            <w:tcW w:w="2779" w:type="dxa"/>
          </w:tcPr>
          <w:p w14:paraId="51F6EFC2" w14:textId="77777777" w:rsidR="006F4DC7" w:rsidRPr="006F4DC7" w:rsidRDefault="006F4DC7" w:rsidP="006F4DC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  <w:lang w:bidi="th-TH"/>
              </w:rPr>
            </w:pPr>
            <w:bookmarkStart w:id="2" w:name="_Hlk207195021"/>
          </w:p>
        </w:tc>
        <w:tc>
          <w:tcPr>
            <w:tcW w:w="11537" w:type="dxa"/>
            <w:gridSpan w:val="19"/>
          </w:tcPr>
          <w:p w14:paraId="0958D99E" w14:textId="7D4F8BE6" w:rsidR="006F4DC7" w:rsidRPr="006F4DC7" w:rsidRDefault="00B372EC" w:rsidP="00B372EC">
            <w:pPr>
              <w:pStyle w:val="acctmergecolhdg"/>
              <w:shd w:val="clear" w:color="auto" w:fill="FFFFFF"/>
              <w:tabs>
                <w:tab w:val="left" w:pos="3237"/>
                <w:tab w:val="center" w:pos="5689"/>
              </w:tabs>
              <w:spacing w:line="240" w:lineRule="atLeast"/>
              <w:jc w:val="left"/>
              <w:rPr>
                <w:rFonts w:ascii="Angsana New" w:hAnsi="Angsana New" w:cs="Angsana New"/>
                <w:bCs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/>
                <w:bCs/>
                <w:sz w:val="26"/>
                <w:szCs w:val="26"/>
                <w:cs/>
                <w:lang w:val="en-US" w:bidi="th-TH"/>
              </w:rPr>
              <w:tab/>
            </w:r>
            <w:r>
              <w:rPr>
                <w:rFonts w:ascii="Angsana New" w:hAnsi="Angsana New" w:cs="Angsana New"/>
                <w:bCs/>
                <w:sz w:val="26"/>
                <w:szCs w:val="26"/>
                <w:cs/>
                <w:lang w:val="en-US" w:bidi="th-TH"/>
              </w:rPr>
              <w:tab/>
            </w:r>
            <w:r w:rsidR="006F4DC7" w:rsidRPr="006F4DC7">
              <w:rPr>
                <w:rFonts w:ascii="Angsana New" w:hAnsi="Angsana New" w:cs="Angsana New"/>
                <w:bCs/>
                <w:sz w:val="26"/>
                <w:szCs w:val="26"/>
                <w:cs/>
                <w:lang w:val="en-US" w:bidi="th-TH"/>
              </w:rPr>
              <w:t>งบการเงินรวม</w:t>
            </w:r>
          </w:p>
        </w:tc>
      </w:tr>
      <w:tr w:rsidR="006F4DC7" w:rsidRPr="006F4DC7" w14:paraId="6D5F912C" w14:textId="77777777" w:rsidTr="006F4DC7">
        <w:trPr>
          <w:cantSplit/>
          <w:trHeight w:val="720"/>
          <w:tblHeader/>
        </w:trPr>
        <w:tc>
          <w:tcPr>
            <w:tcW w:w="2779" w:type="dxa"/>
            <w:vAlign w:val="bottom"/>
          </w:tcPr>
          <w:p w14:paraId="36BBC018" w14:textId="59739D36" w:rsidR="006F4DC7" w:rsidRPr="006F4DC7" w:rsidRDefault="00C01D58" w:rsidP="006F4DC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  <w:lang w:bidi="th-TH"/>
              </w:rPr>
            </w:pPr>
            <w:r w:rsidRPr="006853A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  <w:lang w:bidi="th-TH"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6"/>
                <w:szCs w:val="26"/>
                <w:cs/>
                <w:lang w:bidi="th-TH"/>
              </w:rPr>
              <w:t>สาม</w:t>
            </w:r>
            <w:r w:rsidRPr="006853A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  <w:lang w:bidi="th-TH"/>
              </w:rPr>
              <w:t>เดือนสิ้นสุด</w:t>
            </w:r>
            <w:r w:rsidRPr="006853A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  <w:t xml:space="preserve">   </w:t>
            </w:r>
          </w:p>
        </w:tc>
        <w:tc>
          <w:tcPr>
            <w:tcW w:w="2165" w:type="dxa"/>
            <w:gridSpan w:val="3"/>
          </w:tcPr>
          <w:p w14:paraId="5BC5375A" w14:textId="77777777" w:rsidR="006F4DC7" w:rsidRPr="006F4DC7" w:rsidRDefault="006F4DC7" w:rsidP="006F4DC7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6F4DC7">
              <w:rPr>
                <w:rFonts w:ascii="Angsana New" w:hAnsi="Angsana New" w:cs="Angsana New"/>
                <w:b w:val="0"/>
                <w:bCs/>
                <w:sz w:val="26"/>
                <w:szCs w:val="26"/>
                <w:cs/>
                <w:lang w:bidi="th-TH"/>
              </w:rPr>
              <w:t>ธุรกิจผลิตงานพิมพ์</w:t>
            </w:r>
            <w:r w:rsidRPr="006F4DC7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 xml:space="preserve"> </w:t>
            </w:r>
          </w:p>
          <w:p w14:paraId="37E96158" w14:textId="77777777" w:rsidR="006F4DC7" w:rsidRPr="006F4DC7" w:rsidRDefault="006F4DC7" w:rsidP="006F4DC7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6F4DC7">
              <w:rPr>
                <w:rFonts w:ascii="Angsana New" w:hAnsi="Angsana New" w:cs="Angsana New"/>
                <w:b w:val="0"/>
                <w:bCs/>
                <w:sz w:val="26"/>
                <w:szCs w:val="26"/>
                <w:cs/>
                <w:lang w:bidi="th-TH"/>
              </w:rPr>
              <w:t>จำหน่ายหนังสือ</w:t>
            </w:r>
            <w:r w:rsidRPr="006F4DC7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 xml:space="preserve"> </w:t>
            </w:r>
          </w:p>
          <w:p w14:paraId="0F484B28" w14:textId="77777777" w:rsidR="006F4DC7" w:rsidRPr="006F4DC7" w:rsidRDefault="006F4DC7" w:rsidP="006F4DC7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cs/>
                <w:lang w:bidi="th-TH"/>
              </w:rPr>
            </w:pPr>
            <w:r w:rsidRPr="006F4DC7">
              <w:rPr>
                <w:rFonts w:ascii="Angsana New" w:hAnsi="Angsana New" w:cs="Angsana New"/>
                <w:b w:val="0"/>
                <w:bCs/>
                <w:sz w:val="26"/>
                <w:szCs w:val="26"/>
                <w:cs/>
                <w:lang w:bidi="th-TH"/>
              </w:rPr>
              <w:t>และกิจกรรมด้านการศึกษา</w:t>
            </w:r>
          </w:p>
        </w:tc>
        <w:tc>
          <w:tcPr>
            <w:tcW w:w="178" w:type="dxa"/>
          </w:tcPr>
          <w:p w14:paraId="6377FD5E" w14:textId="77777777" w:rsidR="006F4DC7" w:rsidRPr="006F4DC7" w:rsidRDefault="006F4DC7" w:rsidP="006F4DC7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68" w:type="dxa"/>
            <w:gridSpan w:val="3"/>
          </w:tcPr>
          <w:p w14:paraId="0D3FF610" w14:textId="77777777" w:rsidR="006F4DC7" w:rsidRPr="006F4DC7" w:rsidRDefault="006F4DC7" w:rsidP="006F4DC7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6F4DC7">
              <w:rPr>
                <w:rFonts w:ascii="Angsana New" w:hAnsi="Angsana New" w:cs="Angsana New"/>
                <w:b w:val="0"/>
                <w:bCs/>
                <w:sz w:val="26"/>
                <w:szCs w:val="26"/>
                <w:cs/>
                <w:lang w:bidi="th-TH"/>
              </w:rPr>
              <w:t>ธุรกิจจัดงานแสดง ผลิต</w:t>
            </w:r>
          </w:p>
          <w:p w14:paraId="69CF8167" w14:textId="77777777" w:rsidR="006F4DC7" w:rsidRPr="006F4DC7" w:rsidRDefault="006F4DC7" w:rsidP="006F4DC7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6F4DC7">
              <w:rPr>
                <w:rFonts w:ascii="Angsana New" w:hAnsi="Angsana New" w:cs="Angsana New"/>
                <w:b w:val="0"/>
                <w:bCs/>
                <w:sz w:val="26"/>
                <w:szCs w:val="26"/>
                <w:cs/>
                <w:lang w:bidi="th-TH"/>
              </w:rPr>
              <w:t>และให้บริการโฆษณาผ่าน</w:t>
            </w:r>
            <w:r w:rsidRPr="006F4DC7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br/>
            </w:r>
            <w:r w:rsidRPr="006F4DC7">
              <w:rPr>
                <w:rFonts w:ascii="Angsana New" w:hAnsi="Angsana New" w:cs="Angsana New"/>
                <w:b w:val="0"/>
                <w:bCs/>
                <w:sz w:val="26"/>
                <w:szCs w:val="26"/>
                <w:cs/>
                <w:lang w:bidi="th-TH"/>
              </w:rPr>
              <w:t>สื่อสิ่งพิมพ์และสื่อออนไลน์</w:t>
            </w:r>
          </w:p>
        </w:tc>
        <w:tc>
          <w:tcPr>
            <w:tcW w:w="178" w:type="dxa"/>
          </w:tcPr>
          <w:p w14:paraId="58A43218" w14:textId="77777777" w:rsidR="006F4DC7" w:rsidRPr="006F4DC7" w:rsidRDefault="006F4DC7" w:rsidP="006F4DC7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sz w:val="26"/>
                <w:szCs w:val="26"/>
                <w:lang w:val="en-US"/>
              </w:rPr>
            </w:pPr>
          </w:p>
        </w:tc>
        <w:tc>
          <w:tcPr>
            <w:tcW w:w="2171" w:type="dxa"/>
            <w:gridSpan w:val="3"/>
          </w:tcPr>
          <w:p w14:paraId="2E22AF37" w14:textId="52EFF1D4" w:rsidR="006F4DC7" w:rsidRPr="006F4DC7" w:rsidRDefault="006F4DC7" w:rsidP="006F4DC7">
            <w:pPr>
              <w:pStyle w:val="acctmergecolhdg"/>
              <w:spacing w:line="240" w:lineRule="atLeast"/>
              <w:ind w:left="-101" w:right="-102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6F4DC7">
              <w:rPr>
                <w:rFonts w:ascii="Angsana New" w:hAnsi="Angsana New" w:cs="Angsana New"/>
                <w:b w:val="0"/>
                <w:bCs/>
                <w:sz w:val="26"/>
                <w:szCs w:val="26"/>
                <w:cs/>
                <w:lang w:bidi="th-TH"/>
              </w:rPr>
              <w:t>ธุรกิจผลิต</w:t>
            </w:r>
          </w:p>
          <w:p w14:paraId="03A8AB6C" w14:textId="77777777" w:rsidR="006F4DC7" w:rsidRPr="006F4DC7" w:rsidRDefault="006F4DC7" w:rsidP="006F4DC7">
            <w:pPr>
              <w:pStyle w:val="acctmergecolhdg"/>
              <w:spacing w:line="240" w:lineRule="atLeast"/>
              <w:ind w:left="-101" w:right="-102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6F4DC7">
              <w:rPr>
                <w:rFonts w:ascii="Angsana New" w:hAnsi="Angsana New" w:cs="Angsana New"/>
                <w:b w:val="0"/>
                <w:bCs/>
                <w:sz w:val="26"/>
                <w:szCs w:val="26"/>
                <w:cs/>
                <w:lang w:bidi="th-TH"/>
              </w:rPr>
              <w:t>และให้บริการ</w:t>
            </w:r>
          </w:p>
          <w:p w14:paraId="78C50AEC" w14:textId="77777777" w:rsidR="006F4DC7" w:rsidRPr="006F4DC7" w:rsidRDefault="006F4DC7" w:rsidP="006F4DC7">
            <w:pPr>
              <w:pStyle w:val="acctmergecolhdg"/>
              <w:spacing w:line="240" w:lineRule="atLeast"/>
              <w:ind w:left="-101" w:right="-102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6F4DC7">
              <w:rPr>
                <w:rFonts w:ascii="Angsana New" w:hAnsi="Angsana New" w:cs="Angsana New"/>
                <w:b w:val="0"/>
                <w:bCs/>
                <w:sz w:val="26"/>
                <w:szCs w:val="26"/>
                <w:cs/>
                <w:lang w:bidi="th-TH"/>
              </w:rPr>
              <w:t>ผ่านสื่อโทรทัศน์</w:t>
            </w:r>
          </w:p>
        </w:tc>
        <w:tc>
          <w:tcPr>
            <w:tcW w:w="188" w:type="dxa"/>
          </w:tcPr>
          <w:p w14:paraId="3A4104E2" w14:textId="77777777" w:rsidR="006F4DC7" w:rsidRPr="006F4DC7" w:rsidRDefault="006F4DC7" w:rsidP="006F4DC7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</w:rPr>
            </w:pPr>
          </w:p>
        </w:tc>
        <w:tc>
          <w:tcPr>
            <w:tcW w:w="2148" w:type="dxa"/>
            <w:gridSpan w:val="3"/>
          </w:tcPr>
          <w:p w14:paraId="6B652365" w14:textId="77777777" w:rsidR="006F4DC7" w:rsidRPr="006F4DC7" w:rsidRDefault="006F4DC7" w:rsidP="006F4DC7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color w:val="000000"/>
                <w:sz w:val="26"/>
                <w:szCs w:val="26"/>
                <w:lang w:bidi="th-TH"/>
              </w:rPr>
            </w:pPr>
          </w:p>
          <w:p w14:paraId="220BDCF8" w14:textId="77777777" w:rsidR="006F4DC7" w:rsidRPr="006F4DC7" w:rsidRDefault="006F4DC7" w:rsidP="006F4DC7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color w:val="000000"/>
                <w:sz w:val="26"/>
                <w:szCs w:val="26"/>
                <w:lang w:bidi="th-TH"/>
              </w:rPr>
            </w:pPr>
            <w:r w:rsidRPr="006F4DC7">
              <w:rPr>
                <w:rFonts w:ascii="Angsana New" w:hAnsi="Angsana New" w:cs="Angsana New"/>
                <w:bCs/>
                <w:color w:val="000000"/>
                <w:sz w:val="26"/>
                <w:szCs w:val="26"/>
                <w:cs/>
                <w:lang w:bidi="th-TH"/>
              </w:rPr>
              <w:br/>
              <w:t>ตัดรายการระหว่างกัน</w:t>
            </w:r>
          </w:p>
        </w:tc>
        <w:tc>
          <w:tcPr>
            <w:tcW w:w="188" w:type="dxa"/>
          </w:tcPr>
          <w:p w14:paraId="3C28D290" w14:textId="77777777" w:rsidR="006F4DC7" w:rsidRPr="006F4DC7" w:rsidRDefault="006F4DC7" w:rsidP="006F4DC7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  <w:lang w:bidi="th-TH"/>
              </w:rPr>
            </w:pPr>
          </w:p>
        </w:tc>
        <w:tc>
          <w:tcPr>
            <w:tcW w:w="2153" w:type="dxa"/>
            <w:gridSpan w:val="3"/>
          </w:tcPr>
          <w:p w14:paraId="0522A832" w14:textId="77777777" w:rsidR="006F4DC7" w:rsidRPr="006F4DC7" w:rsidRDefault="006F4DC7" w:rsidP="006F4DC7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  <w:lang w:bidi="th-TH"/>
              </w:rPr>
            </w:pPr>
          </w:p>
          <w:p w14:paraId="1D9B3D63" w14:textId="77777777" w:rsidR="006F4DC7" w:rsidRPr="006F4DC7" w:rsidRDefault="006F4DC7" w:rsidP="006F4DC7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  <w:lang w:bidi="th-TH"/>
              </w:rPr>
            </w:pPr>
          </w:p>
          <w:p w14:paraId="678ED3C8" w14:textId="77777777" w:rsidR="006F4DC7" w:rsidRPr="006F4DC7" w:rsidRDefault="006F4DC7" w:rsidP="006F4DC7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</w:rPr>
            </w:pPr>
            <w:r w:rsidRPr="006F4DC7">
              <w:rPr>
                <w:rFonts w:ascii="Angsana New" w:hAnsi="Angsana New" w:cs="Angsana New"/>
                <w:bCs/>
                <w:sz w:val="26"/>
                <w:szCs w:val="26"/>
                <w:cs/>
                <w:lang w:bidi="th-TH"/>
              </w:rPr>
              <w:t>รวม</w:t>
            </w:r>
            <w:r w:rsidRPr="006F4DC7">
              <w:rPr>
                <w:rFonts w:ascii="Angsana New" w:hAnsi="Angsana New" w:cs="Angsana New"/>
                <w:bCs/>
                <w:sz w:val="26"/>
                <w:szCs w:val="26"/>
              </w:rPr>
              <w:t xml:space="preserve"> </w:t>
            </w:r>
          </w:p>
        </w:tc>
      </w:tr>
      <w:tr w:rsidR="002428F1" w:rsidRPr="006F4DC7" w14:paraId="5A9F7317" w14:textId="77777777" w:rsidTr="0035271A">
        <w:trPr>
          <w:cantSplit/>
          <w:tblHeader/>
        </w:trPr>
        <w:tc>
          <w:tcPr>
            <w:tcW w:w="2779" w:type="dxa"/>
          </w:tcPr>
          <w:p w14:paraId="065125F2" w14:textId="0BDA17E3" w:rsidR="002428F1" w:rsidRPr="006F4DC7" w:rsidRDefault="00AE69A7" w:rsidP="002428F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26"/>
                <w:szCs w:val="26"/>
                <w:cs/>
                <w:lang w:bidi="th-TH"/>
              </w:rPr>
              <w:t xml:space="preserve">   </w:t>
            </w:r>
            <w:r w:rsidR="002428F1" w:rsidRPr="006853A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  <w:lang w:bidi="th-TH"/>
              </w:rPr>
              <w:t>วันที่</w:t>
            </w:r>
            <w:r w:rsidR="002428F1" w:rsidRPr="006853A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  <w:t xml:space="preserve"> </w:t>
            </w:r>
            <w:r w:rsidR="002428F1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  <w:t>31</w:t>
            </w:r>
            <w:r w:rsidR="002428F1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6"/>
                <w:szCs w:val="26"/>
                <w:cs/>
                <w:lang w:val="en-US" w:bidi="th-TH"/>
              </w:rPr>
              <w:t xml:space="preserve"> มีนาคม</w:t>
            </w:r>
          </w:p>
        </w:tc>
        <w:tc>
          <w:tcPr>
            <w:tcW w:w="1001" w:type="dxa"/>
          </w:tcPr>
          <w:p w14:paraId="72296A2F" w14:textId="2813C11C" w:rsidR="002428F1" w:rsidRPr="002428F1" w:rsidRDefault="002428F1" w:rsidP="002428F1">
            <w:pPr>
              <w:tabs>
                <w:tab w:val="clear" w:pos="454"/>
                <w:tab w:val="decimal" w:pos="436"/>
              </w:tabs>
              <w:ind w:left="-108" w:right="-90"/>
              <w:jc w:val="center"/>
              <w:rPr>
                <w:rFonts w:ascii="Angsana New" w:hAnsi="Angsana New"/>
                <w:sz w:val="26"/>
                <w:szCs w:val="26"/>
                <w:lang w:eastAsia="en-GB"/>
              </w:rPr>
            </w:pPr>
            <w:r w:rsidRPr="002428F1">
              <w:rPr>
                <w:rFonts w:ascii="Angsana New" w:hAnsi="Angsana New"/>
                <w:sz w:val="26"/>
                <w:szCs w:val="26"/>
                <w:lang w:eastAsia="en-GB"/>
              </w:rPr>
              <w:t>2569</w:t>
            </w:r>
          </w:p>
        </w:tc>
        <w:tc>
          <w:tcPr>
            <w:tcW w:w="178" w:type="dxa"/>
          </w:tcPr>
          <w:p w14:paraId="39DB92E6" w14:textId="77777777" w:rsidR="002428F1" w:rsidRPr="002428F1" w:rsidRDefault="002428F1" w:rsidP="002428F1">
            <w:pPr>
              <w:tabs>
                <w:tab w:val="clear" w:pos="454"/>
                <w:tab w:val="decimal" w:pos="436"/>
              </w:tabs>
              <w:ind w:left="-108" w:right="-90"/>
              <w:jc w:val="center"/>
              <w:rPr>
                <w:rFonts w:ascii="Angsana New" w:hAnsi="Angsana New"/>
                <w:sz w:val="26"/>
                <w:szCs w:val="26"/>
                <w:lang w:eastAsia="en-GB"/>
              </w:rPr>
            </w:pPr>
          </w:p>
        </w:tc>
        <w:tc>
          <w:tcPr>
            <w:tcW w:w="986" w:type="dxa"/>
          </w:tcPr>
          <w:p w14:paraId="379F44EB" w14:textId="0C669DC3" w:rsidR="002428F1" w:rsidRPr="002428F1" w:rsidRDefault="002428F1" w:rsidP="002428F1">
            <w:pPr>
              <w:tabs>
                <w:tab w:val="clear" w:pos="454"/>
                <w:tab w:val="decimal" w:pos="436"/>
              </w:tabs>
              <w:ind w:left="-108" w:right="-90"/>
              <w:jc w:val="center"/>
              <w:rPr>
                <w:rFonts w:ascii="Angsana New" w:hAnsi="Angsana New"/>
                <w:sz w:val="26"/>
                <w:szCs w:val="26"/>
                <w:lang w:eastAsia="en-GB"/>
              </w:rPr>
            </w:pPr>
            <w:r w:rsidRPr="002428F1">
              <w:rPr>
                <w:rFonts w:ascii="Angsana New" w:hAnsi="Angsana New"/>
                <w:sz w:val="26"/>
                <w:szCs w:val="26"/>
                <w:lang w:eastAsia="en-GB"/>
              </w:rPr>
              <w:t>2568</w:t>
            </w:r>
          </w:p>
        </w:tc>
        <w:tc>
          <w:tcPr>
            <w:tcW w:w="178" w:type="dxa"/>
          </w:tcPr>
          <w:p w14:paraId="7423AA28" w14:textId="77777777" w:rsidR="002428F1" w:rsidRPr="007C5372" w:rsidRDefault="002428F1" w:rsidP="002428F1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7" w:type="dxa"/>
          </w:tcPr>
          <w:p w14:paraId="1743C8FA" w14:textId="7678C4C3" w:rsidR="002428F1" w:rsidRPr="002428F1" w:rsidRDefault="002428F1" w:rsidP="002428F1">
            <w:pPr>
              <w:tabs>
                <w:tab w:val="clear" w:pos="454"/>
                <w:tab w:val="decimal" w:pos="436"/>
              </w:tabs>
              <w:ind w:left="-108" w:right="-90"/>
              <w:jc w:val="center"/>
              <w:rPr>
                <w:rFonts w:ascii="Angsana New" w:hAnsi="Angsana New"/>
                <w:sz w:val="26"/>
                <w:szCs w:val="26"/>
                <w:lang w:eastAsia="en-GB"/>
              </w:rPr>
            </w:pPr>
            <w:r w:rsidRPr="002428F1">
              <w:rPr>
                <w:rFonts w:ascii="Angsana New" w:hAnsi="Angsana New"/>
                <w:sz w:val="26"/>
                <w:szCs w:val="26"/>
                <w:lang w:eastAsia="en-GB"/>
              </w:rPr>
              <w:t>2569</w:t>
            </w:r>
          </w:p>
        </w:tc>
        <w:tc>
          <w:tcPr>
            <w:tcW w:w="178" w:type="dxa"/>
          </w:tcPr>
          <w:p w14:paraId="1E81EFD2" w14:textId="77777777" w:rsidR="002428F1" w:rsidRPr="002428F1" w:rsidRDefault="002428F1" w:rsidP="002428F1">
            <w:pPr>
              <w:tabs>
                <w:tab w:val="clear" w:pos="454"/>
                <w:tab w:val="decimal" w:pos="436"/>
              </w:tabs>
              <w:ind w:left="-108" w:right="-90"/>
              <w:jc w:val="center"/>
              <w:rPr>
                <w:rFonts w:ascii="Angsana New" w:hAnsi="Angsana New"/>
                <w:sz w:val="26"/>
                <w:szCs w:val="26"/>
                <w:lang w:eastAsia="en-GB"/>
              </w:rPr>
            </w:pPr>
          </w:p>
        </w:tc>
        <w:tc>
          <w:tcPr>
            <w:tcW w:w="1003" w:type="dxa"/>
          </w:tcPr>
          <w:p w14:paraId="79DA0C53" w14:textId="23DA795A" w:rsidR="002428F1" w:rsidRPr="002428F1" w:rsidRDefault="002428F1" w:rsidP="002428F1">
            <w:pPr>
              <w:tabs>
                <w:tab w:val="clear" w:pos="454"/>
                <w:tab w:val="decimal" w:pos="436"/>
              </w:tabs>
              <w:ind w:left="-108" w:right="-90"/>
              <w:jc w:val="center"/>
              <w:rPr>
                <w:rFonts w:ascii="Angsana New" w:hAnsi="Angsana New"/>
                <w:sz w:val="26"/>
                <w:szCs w:val="26"/>
                <w:lang w:eastAsia="en-GB"/>
              </w:rPr>
            </w:pPr>
            <w:r w:rsidRPr="002428F1">
              <w:rPr>
                <w:rFonts w:ascii="Angsana New" w:hAnsi="Angsana New"/>
                <w:sz w:val="26"/>
                <w:szCs w:val="26"/>
                <w:lang w:eastAsia="en-GB"/>
              </w:rPr>
              <w:t>2568</w:t>
            </w:r>
          </w:p>
        </w:tc>
        <w:tc>
          <w:tcPr>
            <w:tcW w:w="178" w:type="dxa"/>
          </w:tcPr>
          <w:p w14:paraId="3D17BF78" w14:textId="77777777" w:rsidR="002428F1" w:rsidRPr="002428F1" w:rsidRDefault="002428F1" w:rsidP="002428F1">
            <w:pPr>
              <w:tabs>
                <w:tab w:val="clear" w:pos="454"/>
                <w:tab w:val="decimal" w:pos="436"/>
              </w:tabs>
              <w:ind w:left="-108" w:right="-90"/>
              <w:jc w:val="center"/>
              <w:rPr>
                <w:rFonts w:ascii="Angsana New" w:hAnsi="Angsana New"/>
                <w:sz w:val="26"/>
                <w:szCs w:val="26"/>
                <w:lang w:eastAsia="en-GB"/>
              </w:rPr>
            </w:pPr>
          </w:p>
        </w:tc>
        <w:tc>
          <w:tcPr>
            <w:tcW w:w="1006" w:type="dxa"/>
          </w:tcPr>
          <w:p w14:paraId="5319270C" w14:textId="6217426A" w:rsidR="002428F1" w:rsidRPr="002428F1" w:rsidRDefault="002428F1" w:rsidP="002428F1">
            <w:pPr>
              <w:tabs>
                <w:tab w:val="clear" w:pos="454"/>
                <w:tab w:val="decimal" w:pos="436"/>
              </w:tabs>
              <w:ind w:left="-108" w:right="-90"/>
              <w:jc w:val="center"/>
              <w:rPr>
                <w:rFonts w:ascii="Angsana New" w:hAnsi="Angsana New"/>
                <w:sz w:val="26"/>
                <w:szCs w:val="26"/>
                <w:lang w:eastAsia="en-GB"/>
              </w:rPr>
            </w:pPr>
            <w:r w:rsidRPr="002428F1">
              <w:rPr>
                <w:rFonts w:ascii="Angsana New" w:hAnsi="Angsana New"/>
                <w:sz w:val="26"/>
                <w:szCs w:val="26"/>
                <w:lang w:eastAsia="en-GB"/>
              </w:rPr>
              <w:t>2569</w:t>
            </w:r>
          </w:p>
        </w:tc>
        <w:tc>
          <w:tcPr>
            <w:tcW w:w="178" w:type="dxa"/>
          </w:tcPr>
          <w:p w14:paraId="06FBEA01" w14:textId="77777777" w:rsidR="002428F1" w:rsidRPr="002428F1" w:rsidRDefault="002428F1" w:rsidP="002428F1">
            <w:pPr>
              <w:tabs>
                <w:tab w:val="clear" w:pos="454"/>
                <w:tab w:val="decimal" w:pos="436"/>
              </w:tabs>
              <w:ind w:left="-108" w:right="-90"/>
              <w:jc w:val="center"/>
              <w:rPr>
                <w:rFonts w:ascii="Angsana New" w:hAnsi="Angsana New"/>
                <w:sz w:val="26"/>
                <w:szCs w:val="26"/>
                <w:lang w:eastAsia="en-GB"/>
              </w:rPr>
            </w:pPr>
          </w:p>
        </w:tc>
        <w:tc>
          <w:tcPr>
            <w:tcW w:w="987" w:type="dxa"/>
          </w:tcPr>
          <w:p w14:paraId="094CD865" w14:textId="264CC78F" w:rsidR="002428F1" w:rsidRPr="002428F1" w:rsidRDefault="002428F1" w:rsidP="002428F1">
            <w:pPr>
              <w:tabs>
                <w:tab w:val="clear" w:pos="454"/>
                <w:tab w:val="decimal" w:pos="436"/>
              </w:tabs>
              <w:ind w:left="-108" w:right="-90"/>
              <w:jc w:val="center"/>
              <w:rPr>
                <w:rFonts w:ascii="Angsana New" w:hAnsi="Angsana New"/>
                <w:sz w:val="26"/>
                <w:szCs w:val="26"/>
                <w:lang w:eastAsia="en-GB"/>
              </w:rPr>
            </w:pPr>
            <w:r w:rsidRPr="002428F1">
              <w:rPr>
                <w:rFonts w:ascii="Angsana New" w:hAnsi="Angsana New"/>
                <w:sz w:val="26"/>
                <w:szCs w:val="26"/>
                <w:lang w:eastAsia="en-GB"/>
              </w:rPr>
              <w:t>2568</w:t>
            </w:r>
          </w:p>
        </w:tc>
        <w:tc>
          <w:tcPr>
            <w:tcW w:w="188" w:type="dxa"/>
          </w:tcPr>
          <w:p w14:paraId="64165EB9" w14:textId="77777777" w:rsidR="002428F1" w:rsidRPr="002428F1" w:rsidRDefault="002428F1" w:rsidP="002428F1">
            <w:pPr>
              <w:tabs>
                <w:tab w:val="clear" w:pos="454"/>
                <w:tab w:val="decimal" w:pos="436"/>
              </w:tabs>
              <w:ind w:left="-108" w:right="-90"/>
              <w:jc w:val="center"/>
              <w:rPr>
                <w:rFonts w:ascii="Angsana New" w:hAnsi="Angsana New"/>
                <w:sz w:val="26"/>
                <w:szCs w:val="26"/>
                <w:lang w:eastAsia="en-GB"/>
              </w:rPr>
            </w:pPr>
          </w:p>
        </w:tc>
        <w:tc>
          <w:tcPr>
            <w:tcW w:w="987" w:type="dxa"/>
          </w:tcPr>
          <w:p w14:paraId="493CDCB6" w14:textId="794B3F80" w:rsidR="002428F1" w:rsidRPr="002428F1" w:rsidRDefault="002428F1" w:rsidP="002428F1">
            <w:pPr>
              <w:tabs>
                <w:tab w:val="clear" w:pos="454"/>
                <w:tab w:val="decimal" w:pos="436"/>
              </w:tabs>
              <w:ind w:left="-108" w:right="-90"/>
              <w:jc w:val="center"/>
              <w:rPr>
                <w:rFonts w:ascii="Angsana New" w:hAnsi="Angsana New"/>
                <w:sz w:val="26"/>
                <w:szCs w:val="26"/>
                <w:lang w:eastAsia="en-GB"/>
              </w:rPr>
            </w:pPr>
            <w:r w:rsidRPr="002428F1">
              <w:rPr>
                <w:rFonts w:ascii="Angsana New" w:hAnsi="Angsana New"/>
                <w:sz w:val="26"/>
                <w:szCs w:val="26"/>
                <w:lang w:eastAsia="en-GB"/>
              </w:rPr>
              <w:t>2569</w:t>
            </w:r>
          </w:p>
        </w:tc>
        <w:tc>
          <w:tcPr>
            <w:tcW w:w="178" w:type="dxa"/>
          </w:tcPr>
          <w:p w14:paraId="3EEC1579" w14:textId="77777777" w:rsidR="002428F1" w:rsidRPr="002428F1" w:rsidRDefault="002428F1" w:rsidP="002428F1">
            <w:pPr>
              <w:tabs>
                <w:tab w:val="clear" w:pos="454"/>
                <w:tab w:val="decimal" w:pos="436"/>
              </w:tabs>
              <w:ind w:left="-108" w:right="-90"/>
              <w:jc w:val="center"/>
              <w:rPr>
                <w:rFonts w:ascii="Angsana New" w:hAnsi="Angsana New"/>
                <w:sz w:val="26"/>
                <w:szCs w:val="26"/>
                <w:lang w:eastAsia="en-GB"/>
              </w:rPr>
            </w:pPr>
          </w:p>
        </w:tc>
        <w:tc>
          <w:tcPr>
            <w:tcW w:w="983" w:type="dxa"/>
          </w:tcPr>
          <w:p w14:paraId="02009741" w14:textId="07D0D1BB" w:rsidR="002428F1" w:rsidRPr="002428F1" w:rsidRDefault="002428F1" w:rsidP="002428F1">
            <w:pPr>
              <w:tabs>
                <w:tab w:val="clear" w:pos="454"/>
                <w:tab w:val="decimal" w:pos="436"/>
              </w:tabs>
              <w:ind w:left="-108" w:right="-90"/>
              <w:jc w:val="center"/>
              <w:rPr>
                <w:rFonts w:ascii="Angsana New" w:hAnsi="Angsana New"/>
                <w:sz w:val="26"/>
                <w:szCs w:val="26"/>
                <w:lang w:eastAsia="en-GB"/>
              </w:rPr>
            </w:pPr>
            <w:r w:rsidRPr="002428F1">
              <w:rPr>
                <w:rFonts w:ascii="Angsana New" w:hAnsi="Angsana New"/>
                <w:sz w:val="26"/>
                <w:szCs w:val="26"/>
                <w:lang w:eastAsia="en-GB"/>
              </w:rPr>
              <w:t>2568</w:t>
            </w:r>
          </w:p>
        </w:tc>
        <w:tc>
          <w:tcPr>
            <w:tcW w:w="188" w:type="dxa"/>
          </w:tcPr>
          <w:p w14:paraId="6BB75959" w14:textId="77777777" w:rsidR="002428F1" w:rsidRPr="002428F1" w:rsidRDefault="002428F1" w:rsidP="002428F1">
            <w:pPr>
              <w:tabs>
                <w:tab w:val="clear" w:pos="454"/>
                <w:tab w:val="decimal" w:pos="436"/>
              </w:tabs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989" w:type="dxa"/>
          </w:tcPr>
          <w:p w14:paraId="73EBA923" w14:textId="77AA8B46" w:rsidR="002428F1" w:rsidRPr="002428F1" w:rsidRDefault="002428F1" w:rsidP="002428F1">
            <w:pPr>
              <w:tabs>
                <w:tab w:val="clear" w:pos="454"/>
                <w:tab w:val="decimal" w:pos="436"/>
              </w:tabs>
              <w:ind w:left="-108" w:right="-90"/>
              <w:jc w:val="center"/>
              <w:rPr>
                <w:rFonts w:ascii="Angsana New" w:hAnsi="Angsana New"/>
                <w:sz w:val="26"/>
                <w:szCs w:val="26"/>
                <w:lang w:eastAsia="en-GB"/>
              </w:rPr>
            </w:pPr>
            <w:r w:rsidRPr="002428F1">
              <w:rPr>
                <w:rFonts w:ascii="Angsana New" w:hAnsi="Angsana New"/>
                <w:sz w:val="26"/>
                <w:szCs w:val="26"/>
                <w:lang w:eastAsia="en-GB"/>
              </w:rPr>
              <w:t>2569</w:t>
            </w:r>
          </w:p>
        </w:tc>
        <w:tc>
          <w:tcPr>
            <w:tcW w:w="178" w:type="dxa"/>
          </w:tcPr>
          <w:p w14:paraId="32C49395" w14:textId="77777777" w:rsidR="002428F1" w:rsidRPr="002428F1" w:rsidRDefault="002428F1" w:rsidP="002428F1">
            <w:pPr>
              <w:tabs>
                <w:tab w:val="clear" w:pos="454"/>
                <w:tab w:val="decimal" w:pos="436"/>
              </w:tabs>
              <w:ind w:left="-108" w:right="-90"/>
              <w:jc w:val="center"/>
              <w:rPr>
                <w:rFonts w:ascii="Angsana New" w:hAnsi="Angsana New"/>
                <w:sz w:val="26"/>
                <w:szCs w:val="26"/>
                <w:lang w:eastAsia="en-GB"/>
              </w:rPr>
            </w:pPr>
          </w:p>
        </w:tc>
        <w:tc>
          <w:tcPr>
            <w:tcW w:w="986" w:type="dxa"/>
          </w:tcPr>
          <w:p w14:paraId="3A5E9C50" w14:textId="0242FEB5" w:rsidR="002428F1" w:rsidRPr="002428F1" w:rsidRDefault="002428F1" w:rsidP="002428F1">
            <w:pPr>
              <w:tabs>
                <w:tab w:val="clear" w:pos="454"/>
                <w:tab w:val="decimal" w:pos="436"/>
              </w:tabs>
              <w:ind w:left="-108" w:right="-90"/>
              <w:jc w:val="center"/>
              <w:rPr>
                <w:rFonts w:ascii="Angsana New" w:hAnsi="Angsana New"/>
                <w:sz w:val="26"/>
                <w:szCs w:val="26"/>
                <w:lang w:eastAsia="en-GB"/>
              </w:rPr>
            </w:pPr>
            <w:r w:rsidRPr="002428F1">
              <w:rPr>
                <w:rFonts w:ascii="Angsana New" w:hAnsi="Angsana New"/>
                <w:sz w:val="26"/>
                <w:szCs w:val="26"/>
                <w:lang w:eastAsia="en-GB"/>
              </w:rPr>
              <w:t>2568</w:t>
            </w:r>
          </w:p>
        </w:tc>
      </w:tr>
      <w:tr w:rsidR="006F4DC7" w:rsidRPr="006F4DC7" w14:paraId="3A0E2754" w14:textId="77777777" w:rsidTr="006F4DC7">
        <w:trPr>
          <w:cantSplit/>
          <w:trHeight w:val="80"/>
          <w:tblHeader/>
        </w:trPr>
        <w:tc>
          <w:tcPr>
            <w:tcW w:w="2779" w:type="dxa"/>
          </w:tcPr>
          <w:p w14:paraId="320F24E1" w14:textId="77777777" w:rsidR="006F4DC7" w:rsidRPr="006F4DC7" w:rsidRDefault="006F4DC7" w:rsidP="006F4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1537" w:type="dxa"/>
            <w:gridSpan w:val="19"/>
          </w:tcPr>
          <w:p w14:paraId="0A069852" w14:textId="77777777" w:rsidR="006F4DC7" w:rsidRPr="006F4DC7" w:rsidRDefault="006F4DC7" w:rsidP="006F4DC7">
            <w:pPr>
              <w:pStyle w:val="acctfourfigures"/>
              <w:shd w:val="clear" w:color="auto" w:fill="FFFFFF"/>
              <w:tabs>
                <w:tab w:val="clear" w:pos="765"/>
                <w:tab w:val="left" w:pos="6253"/>
                <w:tab w:val="left" w:pos="6343"/>
              </w:tabs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 w:bidi="th-TH"/>
              </w:rPr>
            </w:pPr>
            <w:r w:rsidRPr="006F4DC7"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  <w:t>(</w:t>
            </w:r>
            <w:r w:rsidRPr="006F4DC7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 w:bidi="th-TH"/>
              </w:rPr>
              <w:t>พันบาท)</w:t>
            </w:r>
          </w:p>
        </w:tc>
      </w:tr>
      <w:tr w:rsidR="006F4DC7" w:rsidRPr="006F4DC7" w14:paraId="6313CB4A" w14:textId="77777777" w:rsidTr="0035271A">
        <w:trPr>
          <w:cantSplit/>
        </w:trPr>
        <w:tc>
          <w:tcPr>
            <w:tcW w:w="2779" w:type="dxa"/>
          </w:tcPr>
          <w:p w14:paraId="4C079B6E" w14:textId="77777777" w:rsidR="006F4DC7" w:rsidRPr="006F4DC7" w:rsidRDefault="006F4DC7" w:rsidP="006F4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</w:pPr>
            <w:r w:rsidRPr="006F4DC7">
              <w:rPr>
                <w:rFonts w:ascii="Angsana New" w:hAnsi="Angsana New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  <w:t>ข้อมูลตามส่วนงานดำเนินงาน</w:t>
            </w:r>
          </w:p>
        </w:tc>
        <w:tc>
          <w:tcPr>
            <w:tcW w:w="1001" w:type="dxa"/>
            <w:vAlign w:val="bottom"/>
          </w:tcPr>
          <w:p w14:paraId="5AE2A39A" w14:textId="77777777" w:rsidR="006F4DC7" w:rsidRPr="006F4DC7" w:rsidRDefault="006F4DC7" w:rsidP="006F4DC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43AB2037" w14:textId="77777777" w:rsidR="006F4DC7" w:rsidRPr="006F4DC7" w:rsidRDefault="006F4DC7" w:rsidP="006F4DC7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6" w:type="dxa"/>
            <w:vAlign w:val="bottom"/>
          </w:tcPr>
          <w:p w14:paraId="16FFAC95" w14:textId="77777777" w:rsidR="006F4DC7" w:rsidRPr="006F4DC7" w:rsidRDefault="006F4DC7" w:rsidP="006F4DC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698C985C" w14:textId="77777777" w:rsidR="006F4DC7" w:rsidRPr="006F4DC7" w:rsidRDefault="006F4DC7" w:rsidP="006F4DC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51BDDF28" w14:textId="77777777" w:rsidR="006F4DC7" w:rsidRPr="006F4DC7" w:rsidRDefault="006F4DC7" w:rsidP="006F4DC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7C26E449" w14:textId="77777777" w:rsidR="006F4DC7" w:rsidRPr="006F4DC7" w:rsidRDefault="006F4DC7" w:rsidP="006F4DC7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3" w:type="dxa"/>
            <w:vAlign w:val="bottom"/>
          </w:tcPr>
          <w:p w14:paraId="7B10ADCA" w14:textId="77777777" w:rsidR="006F4DC7" w:rsidRPr="006F4DC7" w:rsidRDefault="006F4DC7" w:rsidP="006F4DC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49E82687" w14:textId="77777777" w:rsidR="006F4DC7" w:rsidRPr="006F4DC7" w:rsidRDefault="006F4DC7" w:rsidP="006F4DC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6" w:type="dxa"/>
            <w:vAlign w:val="bottom"/>
          </w:tcPr>
          <w:p w14:paraId="6A1AE487" w14:textId="77777777" w:rsidR="006F4DC7" w:rsidRPr="006F4DC7" w:rsidRDefault="006F4DC7" w:rsidP="006F4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24BE06EE" w14:textId="77777777" w:rsidR="006F4DC7" w:rsidRPr="006F4DC7" w:rsidRDefault="006F4DC7" w:rsidP="006F4DC7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291CA3EA" w14:textId="77777777" w:rsidR="006F4DC7" w:rsidRPr="006F4DC7" w:rsidRDefault="006F4DC7" w:rsidP="006F4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8" w:type="dxa"/>
            <w:vAlign w:val="bottom"/>
          </w:tcPr>
          <w:p w14:paraId="4AC91E7A" w14:textId="77777777" w:rsidR="006F4DC7" w:rsidRPr="006F4DC7" w:rsidRDefault="006F4DC7" w:rsidP="006F4DC7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7" w:type="dxa"/>
          </w:tcPr>
          <w:p w14:paraId="20A2F953" w14:textId="77777777" w:rsidR="006F4DC7" w:rsidRPr="006F4DC7" w:rsidRDefault="006F4DC7" w:rsidP="006F4DC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16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8" w:type="dxa"/>
          </w:tcPr>
          <w:p w14:paraId="2743B82D" w14:textId="77777777" w:rsidR="006F4DC7" w:rsidRPr="006F4DC7" w:rsidRDefault="006F4DC7" w:rsidP="006F4DC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3" w:type="dxa"/>
          </w:tcPr>
          <w:p w14:paraId="6BFD53B6" w14:textId="77777777" w:rsidR="006F4DC7" w:rsidRPr="006F4DC7" w:rsidRDefault="006F4DC7" w:rsidP="006F4DC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26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8" w:type="dxa"/>
          </w:tcPr>
          <w:p w14:paraId="70816440" w14:textId="77777777" w:rsidR="006F4DC7" w:rsidRPr="006F4DC7" w:rsidRDefault="006F4DC7" w:rsidP="006F4DC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9" w:type="dxa"/>
            <w:vAlign w:val="bottom"/>
          </w:tcPr>
          <w:p w14:paraId="2EEFE443" w14:textId="77777777" w:rsidR="006F4DC7" w:rsidRPr="006F4DC7" w:rsidRDefault="006F4DC7" w:rsidP="006F4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44149F4E" w14:textId="77777777" w:rsidR="006F4DC7" w:rsidRPr="006F4DC7" w:rsidRDefault="006F4DC7" w:rsidP="006F4DC7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6" w:type="dxa"/>
            <w:vAlign w:val="bottom"/>
          </w:tcPr>
          <w:p w14:paraId="66303951" w14:textId="77777777" w:rsidR="006F4DC7" w:rsidRPr="006F4DC7" w:rsidRDefault="006F4DC7" w:rsidP="006F4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ED361B" w:rsidRPr="006F4DC7" w14:paraId="630AA478" w14:textId="77777777" w:rsidTr="0035271A">
        <w:trPr>
          <w:cantSplit/>
        </w:trPr>
        <w:tc>
          <w:tcPr>
            <w:tcW w:w="2779" w:type="dxa"/>
          </w:tcPr>
          <w:p w14:paraId="096AC12F" w14:textId="77777777" w:rsidR="00ED361B" w:rsidRPr="006F4DC7" w:rsidRDefault="00ED361B" w:rsidP="00ED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F4DC7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1001" w:type="dxa"/>
            <w:vAlign w:val="bottom"/>
          </w:tcPr>
          <w:p w14:paraId="5F81DFBF" w14:textId="6A670B72" w:rsidR="00ED361B" w:rsidRPr="006F4DC7" w:rsidRDefault="00ED361B" w:rsidP="00ED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ind w:left="-129"/>
              <w:rPr>
                <w:rFonts w:ascii="Angsana New" w:eastAsia="MS Mincho" w:hAnsi="Angsana New"/>
                <w:sz w:val="26"/>
                <w:szCs w:val="26"/>
              </w:rPr>
            </w:pPr>
            <w:r w:rsidRPr="00ED361B">
              <w:rPr>
                <w:rFonts w:ascii="Angsana New" w:eastAsia="MS Mincho" w:hAnsi="Angsana New"/>
                <w:sz w:val="26"/>
                <w:szCs w:val="26"/>
              </w:rPr>
              <w:t>535,562</w:t>
            </w:r>
          </w:p>
        </w:tc>
        <w:tc>
          <w:tcPr>
            <w:tcW w:w="178" w:type="dxa"/>
            <w:vAlign w:val="bottom"/>
          </w:tcPr>
          <w:p w14:paraId="14717AA8" w14:textId="77777777" w:rsidR="00ED361B" w:rsidRPr="006F4DC7" w:rsidRDefault="00ED361B" w:rsidP="00ED361B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6" w:type="dxa"/>
            <w:vAlign w:val="bottom"/>
          </w:tcPr>
          <w:p w14:paraId="607B3175" w14:textId="2F95B900" w:rsidR="00ED361B" w:rsidRPr="006F4DC7" w:rsidRDefault="00ED361B" w:rsidP="00ED361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583,736</w:t>
            </w:r>
          </w:p>
        </w:tc>
        <w:tc>
          <w:tcPr>
            <w:tcW w:w="178" w:type="dxa"/>
            <w:vAlign w:val="bottom"/>
          </w:tcPr>
          <w:p w14:paraId="712538B5" w14:textId="77777777" w:rsidR="00ED361B" w:rsidRPr="006F4DC7" w:rsidRDefault="00ED361B" w:rsidP="00ED361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3BFD647A" w14:textId="2E3B11A9" w:rsidR="00ED361B" w:rsidRPr="006F4DC7" w:rsidRDefault="00ED361B" w:rsidP="00ED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129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 w:rsidRPr="00ED361B">
              <w:rPr>
                <w:rFonts w:ascii="Angsana New" w:eastAsia="MS Mincho" w:hAnsi="Angsana New"/>
                <w:sz w:val="26"/>
                <w:szCs w:val="26"/>
              </w:rPr>
              <w:t>147,203</w:t>
            </w:r>
          </w:p>
        </w:tc>
        <w:tc>
          <w:tcPr>
            <w:tcW w:w="178" w:type="dxa"/>
            <w:vAlign w:val="bottom"/>
          </w:tcPr>
          <w:p w14:paraId="03046561" w14:textId="77777777" w:rsidR="00ED361B" w:rsidRPr="006F4DC7" w:rsidRDefault="00ED361B" w:rsidP="00ED361B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3" w:type="dxa"/>
            <w:vAlign w:val="bottom"/>
          </w:tcPr>
          <w:p w14:paraId="5AB1F189" w14:textId="3C00A2F2" w:rsidR="00ED361B" w:rsidRPr="006F4DC7" w:rsidRDefault="00ED361B" w:rsidP="00ED361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142,613</w:t>
            </w:r>
          </w:p>
        </w:tc>
        <w:tc>
          <w:tcPr>
            <w:tcW w:w="178" w:type="dxa"/>
            <w:vAlign w:val="bottom"/>
          </w:tcPr>
          <w:p w14:paraId="778BF08E" w14:textId="77777777" w:rsidR="00ED361B" w:rsidRPr="006F4DC7" w:rsidRDefault="00ED361B" w:rsidP="00ED361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6" w:type="dxa"/>
            <w:vAlign w:val="bottom"/>
          </w:tcPr>
          <w:p w14:paraId="4E987BFC" w14:textId="679A03DB" w:rsidR="00ED361B" w:rsidRPr="006F4DC7" w:rsidRDefault="00ED361B" w:rsidP="00ED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129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 w:rsidRPr="00ED361B">
              <w:rPr>
                <w:rFonts w:ascii="Angsana New" w:eastAsia="MS Mincho" w:hAnsi="Angsana New"/>
                <w:sz w:val="26"/>
                <w:szCs w:val="26"/>
              </w:rPr>
              <w:t>177,235</w:t>
            </w:r>
          </w:p>
        </w:tc>
        <w:tc>
          <w:tcPr>
            <w:tcW w:w="178" w:type="dxa"/>
            <w:vAlign w:val="bottom"/>
          </w:tcPr>
          <w:p w14:paraId="4AD94AE3" w14:textId="77777777" w:rsidR="00ED361B" w:rsidRPr="006F4DC7" w:rsidRDefault="00ED361B" w:rsidP="00ED361B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0D1AC63A" w14:textId="1F53580A" w:rsidR="00ED361B" w:rsidRPr="006F4DC7" w:rsidRDefault="00ED361B" w:rsidP="00ED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129" w:right="-15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164,770</w:t>
            </w:r>
          </w:p>
        </w:tc>
        <w:tc>
          <w:tcPr>
            <w:tcW w:w="188" w:type="dxa"/>
            <w:vAlign w:val="bottom"/>
          </w:tcPr>
          <w:p w14:paraId="573357CA" w14:textId="77777777" w:rsidR="00ED361B" w:rsidRPr="006F4DC7" w:rsidRDefault="00ED361B" w:rsidP="00ED361B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67BBCD7A" w14:textId="311ADFC9" w:rsidR="00ED361B" w:rsidRPr="006F4DC7" w:rsidRDefault="00ED361B" w:rsidP="00ED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</w:tabs>
              <w:ind w:left="-129"/>
              <w:rPr>
                <w:rFonts w:ascii="Angsana New" w:hAnsi="Angsana New"/>
                <w:sz w:val="26"/>
                <w:szCs w:val="26"/>
              </w:rPr>
            </w:pPr>
            <w:r w:rsidRPr="006F4DC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8" w:type="dxa"/>
            <w:vAlign w:val="bottom"/>
          </w:tcPr>
          <w:p w14:paraId="2AC6AD25" w14:textId="77777777" w:rsidR="00ED361B" w:rsidRPr="006F4DC7" w:rsidRDefault="00ED361B" w:rsidP="00ED361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3" w:type="dxa"/>
            <w:vAlign w:val="bottom"/>
          </w:tcPr>
          <w:p w14:paraId="22ED2688" w14:textId="665CF67E" w:rsidR="00ED361B" w:rsidRPr="006F4DC7" w:rsidRDefault="00ED361B" w:rsidP="00ED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ind w:left="-129"/>
              <w:rPr>
                <w:rFonts w:ascii="Angsana New" w:hAnsi="Angsana New"/>
                <w:sz w:val="26"/>
                <w:szCs w:val="26"/>
              </w:rPr>
            </w:pPr>
            <w:r w:rsidRPr="006F4DC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8" w:type="dxa"/>
            <w:vAlign w:val="bottom"/>
          </w:tcPr>
          <w:p w14:paraId="7EEBEAD2" w14:textId="77777777" w:rsidR="00ED361B" w:rsidRPr="006F4DC7" w:rsidRDefault="00ED361B" w:rsidP="00ED361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9" w:type="dxa"/>
            <w:vAlign w:val="bottom"/>
          </w:tcPr>
          <w:p w14:paraId="3B9C7C11" w14:textId="6252E9DB" w:rsidR="00ED361B" w:rsidRPr="006F4DC7" w:rsidRDefault="00ED361B" w:rsidP="00ED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ind w:left="-129" w:right="-77"/>
              <w:rPr>
                <w:rFonts w:ascii="Angsana New" w:eastAsia="MS Mincho" w:hAnsi="Angsana New"/>
                <w:sz w:val="26"/>
                <w:szCs w:val="26"/>
              </w:rPr>
            </w:pPr>
            <w:r w:rsidRPr="00ED361B">
              <w:rPr>
                <w:rFonts w:ascii="Angsana New" w:eastAsia="MS Mincho" w:hAnsi="Angsana New"/>
                <w:sz w:val="26"/>
                <w:szCs w:val="26"/>
              </w:rPr>
              <w:t>860,000</w:t>
            </w:r>
          </w:p>
        </w:tc>
        <w:tc>
          <w:tcPr>
            <w:tcW w:w="178" w:type="dxa"/>
            <w:vAlign w:val="bottom"/>
          </w:tcPr>
          <w:p w14:paraId="7D5062BA" w14:textId="77777777" w:rsidR="00ED361B" w:rsidRPr="006F4DC7" w:rsidRDefault="00ED361B" w:rsidP="00ED361B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6" w:type="dxa"/>
            <w:vAlign w:val="bottom"/>
          </w:tcPr>
          <w:p w14:paraId="0FE86F83" w14:textId="4323E67B" w:rsidR="00ED361B" w:rsidRPr="006F4DC7" w:rsidRDefault="00ED361B" w:rsidP="00ED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ind w:left="-129" w:right="-77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891,119</w:t>
            </w:r>
          </w:p>
        </w:tc>
      </w:tr>
      <w:tr w:rsidR="00ED361B" w:rsidRPr="006F4DC7" w14:paraId="5D5114A4" w14:textId="77777777" w:rsidTr="0035271A">
        <w:trPr>
          <w:cantSplit/>
        </w:trPr>
        <w:tc>
          <w:tcPr>
            <w:tcW w:w="2779" w:type="dxa"/>
          </w:tcPr>
          <w:p w14:paraId="2A546C0F" w14:textId="77777777" w:rsidR="00ED361B" w:rsidRPr="006F4DC7" w:rsidRDefault="00ED361B" w:rsidP="00ED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F4DC7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1001" w:type="dxa"/>
            <w:vAlign w:val="bottom"/>
          </w:tcPr>
          <w:p w14:paraId="03C23479" w14:textId="31E41ACF" w:rsidR="00ED361B" w:rsidRPr="006F4DC7" w:rsidRDefault="00ED361B" w:rsidP="00ED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ind w:left="-129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 w:rsidRPr="00ED361B">
              <w:rPr>
                <w:rFonts w:ascii="Angsana New" w:eastAsia="MS Mincho" w:hAnsi="Angsana New"/>
                <w:sz w:val="26"/>
                <w:szCs w:val="26"/>
              </w:rPr>
              <w:t>87,13</w:t>
            </w:r>
            <w:r w:rsidR="00D57EF8">
              <w:rPr>
                <w:rFonts w:ascii="Angsana New" w:eastAsia="MS Mincho" w:hAnsi="Angsana New"/>
                <w:sz w:val="26"/>
                <w:szCs w:val="26"/>
              </w:rPr>
              <w:t>5</w:t>
            </w:r>
          </w:p>
        </w:tc>
        <w:tc>
          <w:tcPr>
            <w:tcW w:w="178" w:type="dxa"/>
            <w:vAlign w:val="bottom"/>
          </w:tcPr>
          <w:p w14:paraId="4C63C233" w14:textId="77777777" w:rsidR="00ED361B" w:rsidRPr="006F4DC7" w:rsidRDefault="00ED361B" w:rsidP="00ED361B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6" w:type="dxa"/>
            <w:vAlign w:val="bottom"/>
          </w:tcPr>
          <w:p w14:paraId="2A1DF9DE" w14:textId="1DE7107D" w:rsidR="00ED361B" w:rsidRPr="006F4DC7" w:rsidRDefault="00ED361B" w:rsidP="00ED361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107,557</w:t>
            </w:r>
          </w:p>
        </w:tc>
        <w:tc>
          <w:tcPr>
            <w:tcW w:w="178" w:type="dxa"/>
            <w:vAlign w:val="bottom"/>
          </w:tcPr>
          <w:p w14:paraId="5B077D3C" w14:textId="77777777" w:rsidR="00ED361B" w:rsidRPr="006F4DC7" w:rsidRDefault="00ED361B" w:rsidP="00ED361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495C3A7E" w14:textId="26124715" w:rsidR="00ED361B" w:rsidRPr="006F4DC7" w:rsidRDefault="00ED361B" w:rsidP="00ED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129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 w:rsidRPr="00ED361B">
              <w:rPr>
                <w:rFonts w:ascii="Angsana New" w:eastAsia="MS Mincho" w:hAnsi="Angsana New"/>
                <w:sz w:val="26"/>
                <w:szCs w:val="26"/>
              </w:rPr>
              <w:t>12,436</w:t>
            </w:r>
          </w:p>
        </w:tc>
        <w:tc>
          <w:tcPr>
            <w:tcW w:w="178" w:type="dxa"/>
            <w:vAlign w:val="bottom"/>
          </w:tcPr>
          <w:p w14:paraId="723CC97D" w14:textId="77777777" w:rsidR="00ED361B" w:rsidRPr="006F4DC7" w:rsidRDefault="00ED361B" w:rsidP="00ED361B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3" w:type="dxa"/>
            <w:vAlign w:val="bottom"/>
          </w:tcPr>
          <w:p w14:paraId="210AB8D2" w14:textId="7F77F234" w:rsidR="00ED361B" w:rsidRPr="006F4DC7" w:rsidRDefault="00ED361B" w:rsidP="00ED361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8,913</w:t>
            </w:r>
          </w:p>
        </w:tc>
        <w:tc>
          <w:tcPr>
            <w:tcW w:w="178" w:type="dxa"/>
            <w:vAlign w:val="bottom"/>
          </w:tcPr>
          <w:p w14:paraId="3361263C" w14:textId="77777777" w:rsidR="00ED361B" w:rsidRPr="006F4DC7" w:rsidRDefault="00ED361B" w:rsidP="00ED361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6" w:type="dxa"/>
            <w:vAlign w:val="bottom"/>
          </w:tcPr>
          <w:p w14:paraId="31048C63" w14:textId="30441F0D" w:rsidR="00ED361B" w:rsidRPr="006F4DC7" w:rsidRDefault="00ED361B" w:rsidP="00ED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129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 w:rsidRPr="00ED361B">
              <w:rPr>
                <w:rFonts w:ascii="Angsana New" w:eastAsia="MS Mincho" w:hAnsi="Angsana New"/>
                <w:sz w:val="26"/>
                <w:szCs w:val="26"/>
              </w:rPr>
              <w:t>27,752</w:t>
            </w:r>
          </w:p>
        </w:tc>
        <w:tc>
          <w:tcPr>
            <w:tcW w:w="178" w:type="dxa"/>
            <w:vAlign w:val="bottom"/>
          </w:tcPr>
          <w:p w14:paraId="168A7B79" w14:textId="77777777" w:rsidR="00ED361B" w:rsidRPr="006F4DC7" w:rsidRDefault="00ED361B" w:rsidP="00ED361B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59AF8BB3" w14:textId="5B652F4E" w:rsidR="00ED361B" w:rsidRPr="006F4DC7" w:rsidRDefault="00ED361B" w:rsidP="00ED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129" w:right="-15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25,428</w:t>
            </w:r>
          </w:p>
        </w:tc>
        <w:tc>
          <w:tcPr>
            <w:tcW w:w="188" w:type="dxa"/>
            <w:vAlign w:val="bottom"/>
          </w:tcPr>
          <w:p w14:paraId="3E8F3B74" w14:textId="77777777" w:rsidR="00ED361B" w:rsidRPr="006F4DC7" w:rsidRDefault="00ED361B" w:rsidP="00ED361B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vAlign w:val="bottom"/>
          </w:tcPr>
          <w:p w14:paraId="17E89A6C" w14:textId="4A9E3EA0" w:rsidR="00ED361B" w:rsidRPr="006F4DC7" w:rsidRDefault="00ED361B" w:rsidP="00ED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29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 w:rsidRPr="00ED361B">
              <w:rPr>
                <w:rFonts w:ascii="Angsana New" w:eastAsia="MS Mincho" w:hAnsi="Angsana New"/>
                <w:sz w:val="26"/>
                <w:szCs w:val="26"/>
              </w:rPr>
              <w:t>(127,323)</w:t>
            </w:r>
          </w:p>
        </w:tc>
        <w:tc>
          <w:tcPr>
            <w:tcW w:w="178" w:type="dxa"/>
            <w:vAlign w:val="bottom"/>
          </w:tcPr>
          <w:p w14:paraId="5178ED70" w14:textId="77777777" w:rsidR="00ED361B" w:rsidRPr="006F4DC7" w:rsidRDefault="00ED361B" w:rsidP="00ED361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  <w:vAlign w:val="bottom"/>
          </w:tcPr>
          <w:p w14:paraId="2739B11D" w14:textId="13D464E4" w:rsidR="00ED361B" w:rsidRPr="006F4DC7" w:rsidRDefault="00ED361B" w:rsidP="00ED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29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 w:rsidRPr="007A3A76">
              <w:rPr>
                <w:rFonts w:asciiTheme="majorBidi" w:eastAsia="MS Mincho" w:hAnsiTheme="majorBidi" w:cstheme="majorBidi"/>
                <w:sz w:val="26"/>
                <w:szCs w:val="26"/>
              </w:rPr>
              <w:t>(141,898)</w:t>
            </w:r>
          </w:p>
        </w:tc>
        <w:tc>
          <w:tcPr>
            <w:tcW w:w="188" w:type="dxa"/>
            <w:vAlign w:val="bottom"/>
          </w:tcPr>
          <w:p w14:paraId="6B4C6DB0" w14:textId="77777777" w:rsidR="00ED361B" w:rsidRPr="006F4DC7" w:rsidRDefault="00ED361B" w:rsidP="00ED361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9" w:type="dxa"/>
            <w:vAlign w:val="bottom"/>
          </w:tcPr>
          <w:p w14:paraId="6E18F611" w14:textId="46A6DC83" w:rsidR="00ED361B" w:rsidRPr="006F4DC7" w:rsidRDefault="00ED361B" w:rsidP="00ED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ind w:left="-129"/>
              <w:rPr>
                <w:rFonts w:ascii="Angsana New" w:eastAsia="MS Mincho" w:hAnsi="Angsana New"/>
                <w:sz w:val="26"/>
                <w:szCs w:val="26"/>
              </w:rPr>
            </w:pPr>
            <w:r w:rsidRPr="007F7CD2">
              <w:rPr>
                <w:rFonts w:ascii="Angsana New" w:eastAsia="MS Mincho" w:hAnsi="Angsana New" w:hint="cs"/>
                <w:sz w:val="26"/>
                <w:szCs w:val="26"/>
              </w:rPr>
              <w:t>-</w:t>
            </w:r>
          </w:p>
        </w:tc>
        <w:tc>
          <w:tcPr>
            <w:tcW w:w="178" w:type="dxa"/>
            <w:vAlign w:val="bottom"/>
          </w:tcPr>
          <w:p w14:paraId="4EA4D134" w14:textId="77777777" w:rsidR="00ED361B" w:rsidRPr="006F4DC7" w:rsidRDefault="00ED361B" w:rsidP="00ED361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6" w:type="dxa"/>
            <w:vAlign w:val="bottom"/>
          </w:tcPr>
          <w:p w14:paraId="23FA8871" w14:textId="534DE44F" w:rsidR="00ED361B" w:rsidRPr="006F4DC7" w:rsidRDefault="00ED361B" w:rsidP="00ED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ind w:left="-129"/>
              <w:rPr>
                <w:rFonts w:ascii="Angsana New" w:hAnsi="Angsana New"/>
                <w:sz w:val="26"/>
                <w:szCs w:val="26"/>
              </w:rPr>
            </w:pPr>
            <w:r w:rsidRPr="007F7CD2">
              <w:rPr>
                <w:rFonts w:ascii="Angsana New" w:eastAsia="MS Mincho" w:hAnsi="Angsana New" w:hint="cs"/>
                <w:sz w:val="26"/>
                <w:szCs w:val="26"/>
              </w:rPr>
              <w:t>-</w:t>
            </w:r>
          </w:p>
        </w:tc>
      </w:tr>
      <w:tr w:rsidR="00ED361B" w:rsidRPr="006F4DC7" w14:paraId="0141F99B" w14:textId="77777777" w:rsidTr="0035271A">
        <w:trPr>
          <w:cantSplit/>
        </w:trPr>
        <w:tc>
          <w:tcPr>
            <w:tcW w:w="2779" w:type="dxa"/>
          </w:tcPr>
          <w:p w14:paraId="0A91BD42" w14:textId="77777777" w:rsidR="00ED361B" w:rsidRPr="006F4DC7" w:rsidRDefault="00ED361B" w:rsidP="00ED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6F4DC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0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16531D" w14:textId="7773D204" w:rsidR="00ED361B" w:rsidRPr="006F4DC7" w:rsidRDefault="00ED361B" w:rsidP="00ED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ind w:left="-129"/>
              <w:jc w:val="right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ED361B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622,69</w:t>
            </w:r>
            <w:r w:rsidR="00D57EF8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78" w:type="dxa"/>
            <w:vAlign w:val="bottom"/>
          </w:tcPr>
          <w:p w14:paraId="377F339C" w14:textId="77777777" w:rsidR="00ED361B" w:rsidRPr="006F4DC7" w:rsidRDefault="00ED361B" w:rsidP="00ED361B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EBCABB" w14:textId="44705CEF" w:rsidR="00ED361B" w:rsidRPr="006F4DC7" w:rsidRDefault="00ED361B" w:rsidP="00ED361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691,293</w:t>
            </w:r>
          </w:p>
        </w:tc>
        <w:tc>
          <w:tcPr>
            <w:tcW w:w="178" w:type="dxa"/>
            <w:vAlign w:val="bottom"/>
          </w:tcPr>
          <w:p w14:paraId="61CD205A" w14:textId="77777777" w:rsidR="00ED361B" w:rsidRPr="006F4DC7" w:rsidRDefault="00ED361B" w:rsidP="00ED361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5F1449" w14:textId="128E0A51" w:rsidR="00ED361B" w:rsidRPr="006F4DC7" w:rsidRDefault="00ED361B" w:rsidP="00ED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129"/>
              <w:jc w:val="right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ED361B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159,639</w:t>
            </w:r>
          </w:p>
        </w:tc>
        <w:tc>
          <w:tcPr>
            <w:tcW w:w="178" w:type="dxa"/>
            <w:vAlign w:val="bottom"/>
          </w:tcPr>
          <w:p w14:paraId="7B99E418" w14:textId="77777777" w:rsidR="00ED361B" w:rsidRPr="006F4DC7" w:rsidRDefault="00ED361B" w:rsidP="00ED361B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0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D07A08" w14:textId="3793C25B" w:rsidR="00ED361B" w:rsidRPr="006F4DC7" w:rsidRDefault="00ED361B" w:rsidP="00ED361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151,526</w:t>
            </w:r>
          </w:p>
        </w:tc>
        <w:tc>
          <w:tcPr>
            <w:tcW w:w="178" w:type="dxa"/>
            <w:vAlign w:val="bottom"/>
          </w:tcPr>
          <w:p w14:paraId="2DE674ED" w14:textId="77777777" w:rsidR="00ED361B" w:rsidRPr="006F4DC7" w:rsidRDefault="00ED361B" w:rsidP="00ED361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2070C6" w14:textId="0B093FFA" w:rsidR="00ED361B" w:rsidRPr="006F4DC7" w:rsidRDefault="00ED361B" w:rsidP="00ED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129"/>
              <w:jc w:val="right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ED361B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204,987</w:t>
            </w:r>
          </w:p>
        </w:tc>
        <w:tc>
          <w:tcPr>
            <w:tcW w:w="178" w:type="dxa"/>
            <w:vAlign w:val="bottom"/>
          </w:tcPr>
          <w:p w14:paraId="60936379" w14:textId="77777777" w:rsidR="00ED361B" w:rsidRPr="006F4DC7" w:rsidRDefault="00ED361B" w:rsidP="00ED361B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5C096D" w14:textId="53D49B9A" w:rsidR="00ED361B" w:rsidRPr="006F4DC7" w:rsidRDefault="00ED361B" w:rsidP="00ED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129" w:right="-15"/>
              <w:jc w:val="right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190,198</w:t>
            </w:r>
          </w:p>
        </w:tc>
        <w:tc>
          <w:tcPr>
            <w:tcW w:w="188" w:type="dxa"/>
            <w:vAlign w:val="bottom"/>
          </w:tcPr>
          <w:p w14:paraId="12E266BA" w14:textId="77777777" w:rsidR="00ED361B" w:rsidRPr="006F4DC7" w:rsidRDefault="00ED361B" w:rsidP="00ED361B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8BB607" w14:textId="3D4B118D" w:rsidR="00ED361B" w:rsidRPr="006F4DC7" w:rsidRDefault="00ED361B" w:rsidP="00ED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29"/>
              <w:jc w:val="right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ED361B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(127,323)</w:t>
            </w:r>
          </w:p>
        </w:tc>
        <w:tc>
          <w:tcPr>
            <w:tcW w:w="178" w:type="dxa"/>
            <w:vAlign w:val="bottom"/>
          </w:tcPr>
          <w:p w14:paraId="14D2F6D3" w14:textId="77777777" w:rsidR="00ED361B" w:rsidRPr="006F4DC7" w:rsidRDefault="00ED361B" w:rsidP="00ED361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53ACAE" w14:textId="562F487B" w:rsidR="00ED361B" w:rsidRPr="006F4DC7" w:rsidRDefault="00ED361B" w:rsidP="00ED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29"/>
              <w:jc w:val="right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7A3A76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(141,898)</w:t>
            </w:r>
          </w:p>
        </w:tc>
        <w:tc>
          <w:tcPr>
            <w:tcW w:w="188" w:type="dxa"/>
            <w:vAlign w:val="bottom"/>
          </w:tcPr>
          <w:p w14:paraId="3114799C" w14:textId="77777777" w:rsidR="00ED361B" w:rsidRPr="006F4DC7" w:rsidRDefault="00ED361B" w:rsidP="00ED361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8A2CCF" w14:textId="4E9BDE5C" w:rsidR="00ED361B" w:rsidRPr="006F4DC7" w:rsidRDefault="00ED361B" w:rsidP="00ED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ind w:left="-129" w:right="-77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ED361B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860,000</w:t>
            </w:r>
          </w:p>
        </w:tc>
        <w:tc>
          <w:tcPr>
            <w:tcW w:w="178" w:type="dxa"/>
            <w:vAlign w:val="bottom"/>
          </w:tcPr>
          <w:p w14:paraId="44E60AEB" w14:textId="77777777" w:rsidR="00ED361B" w:rsidRPr="006F4DC7" w:rsidRDefault="00ED361B" w:rsidP="00ED361B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eastAsia="MS Mincho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3DADD1" w14:textId="6E3C8C8E" w:rsidR="00ED361B" w:rsidRPr="006F4DC7" w:rsidRDefault="00ED361B" w:rsidP="00ED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ind w:left="-129" w:right="-77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692A71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891,119</w:t>
            </w:r>
          </w:p>
        </w:tc>
      </w:tr>
      <w:tr w:rsidR="00ED361B" w:rsidRPr="006F4DC7" w14:paraId="44AB574C" w14:textId="77777777" w:rsidTr="0035271A">
        <w:trPr>
          <w:cantSplit/>
          <w:trHeight w:val="30"/>
        </w:trPr>
        <w:tc>
          <w:tcPr>
            <w:tcW w:w="2779" w:type="dxa"/>
          </w:tcPr>
          <w:p w14:paraId="5B115825" w14:textId="77777777" w:rsidR="00ED361B" w:rsidRPr="006F4DC7" w:rsidRDefault="00ED361B" w:rsidP="00ED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001" w:type="dxa"/>
            <w:tcBorders>
              <w:top w:val="double" w:sz="4" w:space="0" w:color="auto"/>
            </w:tcBorders>
            <w:vAlign w:val="bottom"/>
          </w:tcPr>
          <w:p w14:paraId="436F5D0F" w14:textId="77777777" w:rsidR="00ED361B" w:rsidRPr="006F4DC7" w:rsidRDefault="00ED361B" w:rsidP="00ED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ind w:left="-129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2251D0AF" w14:textId="77777777" w:rsidR="00ED361B" w:rsidRPr="006F4DC7" w:rsidRDefault="00ED361B" w:rsidP="00ED361B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6" w:type="dxa"/>
            <w:tcBorders>
              <w:top w:val="double" w:sz="4" w:space="0" w:color="auto"/>
            </w:tcBorders>
            <w:vAlign w:val="bottom"/>
          </w:tcPr>
          <w:p w14:paraId="37BF80F2" w14:textId="77777777" w:rsidR="00ED361B" w:rsidRPr="006F4DC7" w:rsidRDefault="00ED361B" w:rsidP="00ED361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48C2A6AB" w14:textId="77777777" w:rsidR="00ED361B" w:rsidRPr="006F4DC7" w:rsidRDefault="00ED361B" w:rsidP="00ED361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double" w:sz="4" w:space="0" w:color="auto"/>
            </w:tcBorders>
            <w:vAlign w:val="bottom"/>
          </w:tcPr>
          <w:p w14:paraId="6E80D765" w14:textId="77777777" w:rsidR="00ED361B" w:rsidRPr="006F4DC7" w:rsidRDefault="00ED361B" w:rsidP="00ED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129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5FD41F65" w14:textId="77777777" w:rsidR="00ED361B" w:rsidRPr="006F4DC7" w:rsidRDefault="00ED361B" w:rsidP="00ED361B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03" w:type="dxa"/>
            <w:tcBorders>
              <w:top w:val="double" w:sz="4" w:space="0" w:color="auto"/>
            </w:tcBorders>
            <w:vAlign w:val="bottom"/>
          </w:tcPr>
          <w:p w14:paraId="67C5607F" w14:textId="77777777" w:rsidR="00ED361B" w:rsidRPr="006F4DC7" w:rsidRDefault="00ED361B" w:rsidP="00ED361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1A13DD2D" w14:textId="77777777" w:rsidR="00ED361B" w:rsidRPr="006F4DC7" w:rsidRDefault="00ED361B" w:rsidP="00ED361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double" w:sz="4" w:space="0" w:color="auto"/>
            </w:tcBorders>
            <w:vAlign w:val="bottom"/>
          </w:tcPr>
          <w:p w14:paraId="0718D68D" w14:textId="77777777" w:rsidR="00ED361B" w:rsidRPr="006F4DC7" w:rsidRDefault="00ED361B" w:rsidP="00ED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129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5EEB9279" w14:textId="77777777" w:rsidR="00ED361B" w:rsidRPr="006F4DC7" w:rsidRDefault="00ED361B" w:rsidP="00ED361B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double" w:sz="4" w:space="0" w:color="auto"/>
            </w:tcBorders>
            <w:vAlign w:val="bottom"/>
          </w:tcPr>
          <w:p w14:paraId="0E5F0F17" w14:textId="77777777" w:rsidR="00ED361B" w:rsidRPr="006F4DC7" w:rsidRDefault="00ED361B" w:rsidP="00ED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129" w:right="-15"/>
              <w:jc w:val="right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8" w:type="dxa"/>
            <w:vAlign w:val="bottom"/>
          </w:tcPr>
          <w:p w14:paraId="6FD2A4BE" w14:textId="77777777" w:rsidR="00ED361B" w:rsidRPr="006F4DC7" w:rsidRDefault="00ED361B" w:rsidP="00ED361B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double" w:sz="4" w:space="0" w:color="auto"/>
            </w:tcBorders>
            <w:vAlign w:val="bottom"/>
          </w:tcPr>
          <w:p w14:paraId="7F07007C" w14:textId="77777777" w:rsidR="00ED361B" w:rsidRPr="006F4DC7" w:rsidRDefault="00ED361B" w:rsidP="00ED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29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4AAA91CD" w14:textId="77777777" w:rsidR="00ED361B" w:rsidRPr="006F4DC7" w:rsidRDefault="00ED361B" w:rsidP="00ED361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3" w:type="dxa"/>
            <w:tcBorders>
              <w:top w:val="double" w:sz="4" w:space="0" w:color="auto"/>
            </w:tcBorders>
            <w:vAlign w:val="bottom"/>
          </w:tcPr>
          <w:p w14:paraId="0CA84FF3" w14:textId="77777777" w:rsidR="00ED361B" w:rsidRPr="006F4DC7" w:rsidRDefault="00ED361B" w:rsidP="00ED361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8" w:type="dxa"/>
            <w:vAlign w:val="bottom"/>
          </w:tcPr>
          <w:p w14:paraId="300FD506" w14:textId="77777777" w:rsidR="00ED361B" w:rsidRPr="006F4DC7" w:rsidRDefault="00ED361B" w:rsidP="00ED361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9" w:type="dxa"/>
            <w:tcBorders>
              <w:top w:val="double" w:sz="4" w:space="0" w:color="auto"/>
            </w:tcBorders>
            <w:vAlign w:val="bottom"/>
          </w:tcPr>
          <w:p w14:paraId="6A6C2669" w14:textId="77777777" w:rsidR="00ED361B" w:rsidRPr="006F4DC7" w:rsidRDefault="00ED361B" w:rsidP="00ED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left="-129" w:right="-108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520A852D" w14:textId="77777777" w:rsidR="00ED361B" w:rsidRPr="006F4DC7" w:rsidRDefault="00ED361B" w:rsidP="00ED361B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6" w:type="dxa"/>
            <w:tcBorders>
              <w:top w:val="double" w:sz="4" w:space="0" w:color="auto"/>
            </w:tcBorders>
            <w:vAlign w:val="bottom"/>
          </w:tcPr>
          <w:p w14:paraId="78A3F2ED" w14:textId="77777777" w:rsidR="00ED361B" w:rsidRPr="006F4DC7" w:rsidRDefault="00ED361B" w:rsidP="00ED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left="-129" w:right="105"/>
              <w:jc w:val="right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</w:tr>
      <w:tr w:rsidR="00ED361B" w:rsidRPr="006F4DC7" w14:paraId="57FA4655" w14:textId="77777777" w:rsidTr="0035271A">
        <w:trPr>
          <w:cantSplit/>
        </w:trPr>
        <w:tc>
          <w:tcPr>
            <w:tcW w:w="2779" w:type="dxa"/>
          </w:tcPr>
          <w:p w14:paraId="7C40D958" w14:textId="77777777" w:rsidR="00ED361B" w:rsidRPr="006F4DC7" w:rsidRDefault="00ED361B" w:rsidP="00ED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  <w:r w:rsidRPr="006F4DC7">
              <w:rPr>
                <w:rFonts w:ascii="Angsana New" w:hAnsi="Angsana New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การจำแนกรายได้</w:t>
            </w:r>
          </w:p>
        </w:tc>
        <w:tc>
          <w:tcPr>
            <w:tcW w:w="1001" w:type="dxa"/>
            <w:vAlign w:val="bottom"/>
          </w:tcPr>
          <w:p w14:paraId="5EDF03E5" w14:textId="77777777" w:rsidR="00ED361B" w:rsidRPr="006F4DC7" w:rsidRDefault="00ED361B" w:rsidP="00ED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ind w:left="-129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2CA55D02" w14:textId="77777777" w:rsidR="00ED361B" w:rsidRPr="006F4DC7" w:rsidRDefault="00ED361B" w:rsidP="00ED361B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6" w:type="dxa"/>
            <w:vAlign w:val="bottom"/>
          </w:tcPr>
          <w:p w14:paraId="5EEDD005" w14:textId="77777777" w:rsidR="00ED361B" w:rsidRPr="006F4DC7" w:rsidRDefault="00ED361B" w:rsidP="00ED361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645235CB" w14:textId="77777777" w:rsidR="00ED361B" w:rsidRPr="006F4DC7" w:rsidRDefault="00ED361B" w:rsidP="00ED361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40E68EC1" w14:textId="77777777" w:rsidR="00ED361B" w:rsidRPr="006F4DC7" w:rsidRDefault="00ED361B" w:rsidP="00ED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129"/>
              <w:jc w:val="right"/>
              <w:rPr>
                <w:rFonts w:ascii="Angsana New" w:eastAsia="MS Mincho" w:hAnsi="Angsana New"/>
                <w:sz w:val="26"/>
                <w:szCs w:val="26"/>
                <w:cs/>
              </w:rPr>
            </w:pPr>
          </w:p>
        </w:tc>
        <w:tc>
          <w:tcPr>
            <w:tcW w:w="178" w:type="dxa"/>
            <w:vAlign w:val="bottom"/>
          </w:tcPr>
          <w:p w14:paraId="67FF4C11" w14:textId="77777777" w:rsidR="00ED361B" w:rsidRPr="006F4DC7" w:rsidRDefault="00ED361B" w:rsidP="00ED361B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03" w:type="dxa"/>
            <w:vAlign w:val="bottom"/>
          </w:tcPr>
          <w:p w14:paraId="48160CBB" w14:textId="77777777" w:rsidR="00ED361B" w:rsidRPr="006F4DC7" w:rsidRDefault="00ED361B" w:rsidP="00ED361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10F332A2" w14:textId="77777777" w:rsidR="00ED361B" w:rsidRPr="006F4DC7" w:rsidRDefault="00ED361B" w:rsidP="00ED361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06" w:type="dxa"/>
            <w:vAlign w:val="bottom"/>
          </w:tcPr>
          <w:p w14:paraId="5CEA3C61" w14:textId="77777777" w:rsidR="00ED361B" w:rsidRPr="006F4DC7" w:rsidRDefault="00ED361B" w:rsidP="00ED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129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211B32AD" w14:textId="77777777" w:rsidR="00ED361B" w:rsidRPr="006F4DC7" w:rsidRDefault="00ED361B" w:rsidP="00ED361B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2B73DDBB" w14:textId="77777777" w:rsidR="00ED361B" w:rsidRPr="006F4DC7" w:rsidRDefault="00ED361B" w:rsidP="00ED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129" w:right="-15"/>
              <w:jc w:val="right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8" w:type="dxa"/>
            <w:vAlign w:val="bottom"/>
          </w:tcPr>
          <w:p w14:paraId="170E2255" w14:textId="77777777" w:rsidR="00ED361B" w:rsidRPr="006F4DC7" w:rsidRDefault="00ED361B" w:rsidP="00ED361B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1447D0BA" w14:textId="77777777" w:rsidR="00ED361B" w:rsidRPr="006F4DC7" w:rsidRDefault="00ED361B" w:rsidP="00ED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29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221F2BBD" w14:textId="77777777" w:rsidR="00ED361B" w:rsidRPr="006F4DC7" w:rsidRDefault="00ED361B" w:rsidP="00ED361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3" w:type="dxa"/>
            <w:vAlign w:val="bottom"/>
          </w:tcPr>
          <w:p w14:paraId="20DDC608" w14:textId="77777777" w:rsidR="00ED361B" w:rsidRPr="006F4DC7" w:rsidRDefault="00ED361B" w:rsidP="00ED361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8" w:type="dxa"/>
            <w:vAlign w:val="bottom"/>
          </w:tcPr>
          <w:p w14:paraId="7702E89C" w14:textId="77777777" w:rsidR="00ED361B" w:rsidRPr="006F4DC7" w:rsidRDefault="00ED361B" w:rsidP="00ED361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9" w:type="dxa"/>
            <w:vAlign w:val="bottom"/>
          </w:tcPr>
          <w:p w14:paraId="45A2A25B" w14:textId="77777777" w:rsidR="00ED361B" w:rsidRPr="006F4DC7" w:rsidRDefault="00ED361B" w:rsidP="00ED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left="-129" w:right="-108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0B3B564D" w14:textId="77777777" w:rsidR="00ED361B" w:rsidRPr="006F4DC7" w:rsidRDefault="00ED361B" w:rsidP="00ED361B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6" w:type="dxa"/>
            <w:vAlign w:val="bottom"/>
          </w:tcPr>
          <w:p w14:paraId="7E6A8842" w14:textId="77777777" w:rsidR="00ED361B" w:rsidRPr="006F4DC7" w:rsidRDefault="00ED361B" w:rsidP="00ED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left="-129" w:right="105"/>
              <w:jc w:val="right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</w:tr>
      <w:tr w:rsidR="00ED361B" w:rsidRPr="006F4DC7" w14:paraId="22BC8AF3" w14:textId="77777777" w:rsidTr="0035271A">
        <w:trPr>
          <w:cantSplit/>
        </w:trPr>
        <w:tc>
          <w:tcPr>
            <w:tcW w:w="2779" w:type="dxa"/>
          </w:tcPr>
          <w:p w14:paraId="37691C8C" w14:textId="77777777" w:rsidR="00ED361B" w:rsidRPr="006F4DC7" w:rsidRDefault="00ED361B" w:rsidP="00ED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6"/>
                <w:szCs w:val="26"/>
                <w:lang w:eastAsia="en-GB"/>
              </w:rPr>
            </w:pPr>
            <w:r w:rsidRPr="006F4DC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จังหวะเวลาในการรับรู้รายได้</w:t>
            </w:r>
          </w:p>
        </w:tc>
        <w:tc>
          <w:tcPr>
            <w:tcW w:w="1001" w:type="dxa"/>
            <w:vAlign w:val="bottom"/>
          </w:tcPr>
          <w:p w14:paraId="5678EF64" w14:textId="77777777" w:rsidR="00ED361B" w:rsidRPr="006F4DC7" w:rsidRDefault="00ED361B" w:rsidP="00ED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ind w:left="-129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7884A292" w14:textId="77777777" w:rsidR="00ED361B" w:rsidRPr="006F4DC7" w:rsidRDefault="00ED361B" w:rsidP="00ED361B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6" w:type="dxa"/>
            <w:vAlign w:val="bottom"/>
          </w:tcPr>
          <w:p w14:paraId="135DB3AD" w14:textId="77777777" w:rsidR="00ED361B" w:rsidRPr="006F4DC7" w:rsidRDefault="00ED361B" w:rsidP="00ED361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0CC2B869" w14:textId="77777777" w:rsidR="00ED361B" w:rsidRPr="006F4DC7" w:rsidRDefault="00ED361B" w:rsidP="00ED361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25294F57" w14:textId="77777777" w:rsidR="00ED361B" w:rsidRPr="006F4DC7" w:rsidRDefault="00ED361B" w:rsidP="00ED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129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3CD5831D" w14:textId="77777777" w:rsidR="00ED361B" w:rsidRPr="006F4DC7" w:rsidRDefault="00ED361B" w:rsidP="00ED361B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03" w:type="dxa"/>
            <w:vAlign w:val="bottom"/>
          </w:tcPr>
          <w:p w14:paraId="6613C673" w14:textId="77777777" w:rsidR="00ED361B" w:rsidRPr="006F4DC7" w:rsidRDefault="00ED361B" w:rsidP="00ED361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1FB11E98" w14:textId="77777777" w:rsidR="00ED361B" w:rsidRPr="006F4DC7" w:rsidRDefault="00ED361B" w:rsidP="00ED361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06" w:type="dxa"/>
            <w:vAlign w:val="bottom"/>
          </w:tcPr>
          <w:p w14:paraId="68EF6783" w14:textId="77777777" w:rsidR="00ED361B" w:rsidRPr="006F4DC7" w:rsidRDefault="00ED361B" w:rsidP="00ED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129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4362F291" w14:textId="77777777" w:rsidR="00ED361B" w:rsidRPr="006F4DC7" w:rsidRDefault="00ED361B" w:rsidP="00ED361B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460086AF" w14:textId="77777777" w:rsidR="00ED361B" w:rsidRPr="006F4DC7" w:rsidRDefault="00ED361B" w:rsidP="00ED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129" w:right="-15"/>
              <w:jc w:val="right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8" w:type="dxa"/>
            <w:vAlign w:val="bottom"/>
          </w:tcPr>
          <w:p w14:paraId="1D3BB188" w14:textId="77777777" w:rsidR="00ED361B" w:rsidRPr="006F4DC7" w:rsidRDefault="00ED361B" w:rsidP="00ED361B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16166C9A" w14:textId="77777777" w:rsidR="00ED361B" w:rsidRPr="006F4DC7" w:rsidRDefault="00ED361B" w:rsidP="00ED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29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7550FA47" w14:textId="77777777" w:rsidR="00ED361B" w:rsidRPr="006F4DC7" w:rsidRDefault="00ED361B" w:rsidP="00ED361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3" w:type="dxa"/>
            <w:vAlign w:val="bottom"/>
          </w:tcPr>
          <w:p w14:paraId="3E9E67AF" w14:textId="77777777" w:rsidR="00ED361B" w:rsidRPr="006F4DC7" w:rsidRDefault="00ED361B" w:rsidP="00ED361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8" w:type="dxa"/>
            <w:vAlign w:val="bottom"/>
          </w:tcPr>
          <w:p w14:paraId="5DFC8202" w14:textId="77777777" w:rsidR="00ED361B" w:rsidRPr="006F4DC7" w:rsidRDefault="00ED361B" w:rsidP="00ED361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9" w:type="dxa"/>
            <w:vAlign w:val="bottom"/>
          </w:tcPr>
          <w:p w14:paraId="3B1473F9" w14:textId="77777777" w:rsidR="00ED361B" w:rsidRPr="006F4DC7" w:rsidRDefault="00ED361B" w:rsidP="00ED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left="-129" w:right="-108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1AB1EADB" w14:textId="77777777" w:rsidR="00ED361B" w:rsidRPr="006F4DC7" w:rsidRDefault="00ED361B" w:rsidP="00ED361B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6" w:type="dxa"/>
            <w:vAlign w:val="bottom"/>
          </w:tcPr>
          <w:p w14:paraId="368B8D67" w14:textId="77777777" w:rsidR="00ED361B" w:rsidRPr="006F4DC7" w:rsidRDefault="00ED361B" w:rsidP="00ED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left="-129" w:right="105"/>
              <w:jc w:val="right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</w:tr>
      <w:tr w:rsidR="00ED361B" w:rsidRPr="006F4DC7" w14:paraId="20F14D81" w14:textId="77777777" w:rsidTr="0035271A">
        <w:trPr>
          <w:cantSplit/>
        </w:trPr>
        <w:tc>
          <w:tcPr>
            <w:tcW w:w="2779" w:type="dxa"/>
            <w:vAlign w:val="bottom"/>
          </w:tcPr>
          <w:p w14:paraId="362B60A6" w14:textId="77777777" w:rsidR="00ED361B" w:rsidRPr="006F4DC7" w:rsidRDefault="00ED361B" w:rsidP="00ED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6F4DC7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>ณ เวลาใดเวลาหนึ่ง</w:t>
            </w:r>
          </w:p>
        </w:tc>
        <w:tc>
          <w:tcPr>
            <w:tcW w:w="1001" w:type="dxa"/>
            <w:vAlign w:val="bottom"/>
          </w:tcPr>
          <w:p w14:paraId="39278803" w14:textId="13C6AFAA" w:rsidR="00ED361B" w:rsidRPr="006F4DC7" w:rsidRDefault="00ED361B" w:rsidP="00ED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ind w:left="-129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 w:rsidRPr="00ED361B">
              <w:rPr>
                <w:rFonts w:ascii="Angsana New" w:eastAsia="MS Mincho" w:hAnsi="Angsana New"/>
                <w:sz w:val="26"/>
                <w:szCs w:val="26"/>
              </w:rPr>
              <w:t>621,87</w:t>
            </w:r>
            <w:r w:rsidR="00490A89">
              <w:rPr>
                <w:rFonts w:ascii="Angsana New" w:eastAsia="MS Mincho" w:hAnsi="Angsana New"/>
                <w:sz w:val="26"/>
                <w:szCs w:val="26"/>
              </w:rPr>
              <w:t>2</w:t>
            </w:r>
          </w:p>
        </w:tc>
        <w:tc>
          <w:tcPr>
            <w:tcW w:w="178" w:type="dxa"/>
            <w:vAlign w:val="bottom"/>
          </w:tcPr>
          <w:p w14:paraId="3C99AE69" w14:textId="77777777" w:rsidR="00ED361B" w:rsidRPr="006F4DC7" w:rsidRDefault="00ED361B" w:rsidP="00ED361B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6" w:type="dxa"/>
            <w:vAlign w:val="bottom"/>
          </w:tcPr>
          <w:p w14:paraId="6EC4CB62" w14:textId="25AA0847" w:rsidR="00ED361B" w:rsidRPr="006F4DC7" w:rsidRDefault="00ED361B" w:rsidP="00ED361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eastAsia="MS Mincho" w:hAnsi="Angsana New" w:cs="Angsana New"/>
                <w:sz w:val="26"/>
                <w:szCs w:val="26"/>
                <w:cs/>
                <w:lang w:bidi="th-TH"/>
              </w:rPr>
            </w:pPr>
            <w:r w:rsidRPr="007A3A76">
              <w:rPr>
                <w:rFonts w:asciiTheme="majorBidi" w:eastAsia="MS Mincho" w:hAnsiTheme="majorBidi" w:cstheme="majorBidi"/>
                <w:sz w:val="26"/>
                <w:szCs w:val="26"/>
              </w:rPr>
              <w:t>690,365</w:t>
            </w:r>
          </w:p>
        </w:tc>
        <w:tc>
          <w:tcPr>
            <w:tcW w:w="178" w:type="dxa"/>
            <w:vAlign w:val="bottom"/>
          </w:tcPr>
          <w:p w14:paraId="0EBB5542" w14:textId="77777777" w:rsidR="00ED361B" w:rsidRPr="006F4DC7" w:rsidRDefault="00ED361B" w:rsidP="00ED361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43C272C2" w14:textId="279C846E" w:rsidR="00ED361B" w:rsidRPr="006F4DC7" w:rsidRDefault="00ED361B" w:rsidP="00ED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129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 w:rsidRPr="00ED361B">
              <w:rPr>
                <w:rFonts w:ascii="Angsana New" w:eastAsia="MS Mincho" w:hAnsi="Angsana New"/>
                <w:sz w:val="26"/>
                <w:szCs w:val="26"/>
              </w:rPr>
              <w:t>150,737</w:t>
            </w:r>
          </w:p>
        </w:tc>
        <w:tc>
          <w:tcPr>
            <w:tcW w:w="178" w:type="dxa"/>
            <w:vAlign w:val="bottom"/>
          </w:tcPr>
          <w:p w14:paraId="15B955A5" w14:textId="77777777" w:rsidR="00ED361B" w:rsidRPr="006F4DC7" w:rsidRDefault="00ED361B" w:rsidP="00ED361B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03" w:type="dxa"/>
            <w:vAlign w:val="bottom"/>
          </w:tcPr>
          <w:p w14:paraId="02175444" w14:textId="3A93F480" w:rsidR="00ED361B" w:rsidRPr="006F4DC7" w:rsidRDefault="00ED361B" w:rsidP="00ED361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7A3A76">
              <w:rPr>
                <w:rFonts w:asciiTheme="majorBidi" w:eastAsia="MS Mincho" w:hAnsiTheme="majorBidi" w:cstheme="majorBidi"/>
                <w:sz w:val="26"/>
                <w:szCs w:val="26"/>
              </w:rPr>
              <w:t>140,524</w:t>
            </w:r>
          </w:p>
        </w:tc>
        <w:tc>
          <w:tcPr>
            <w:tcW w:w="178" w:type="dxa"/>
            <w:vAlign w:val="bottom"/>
          </w:tcPr>
          <w:p w14:paraId="54086674" w14:textId="77777777" w:rsidR="00ED361B" w:rsidRPr="006F4DC7" w:rsidRDefault="00ED361B" w:rsidP="00ED361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06" w:type="dxa"/>
            <w:vAlign w:val="bottom"/>
          </w:tcPr>
          <w:p w14:paraId="614F615C" w14:textId="20A8C3C8" w:rsidR="00ED361B" w:rsidRPr="006F4DC7" w:rsidRDefault="00ED361B" w:rsidP="00ED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129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 w:rsidRPr="00ED361B">
              <w:rPr>
                <w:rFonts w:ascii="Angsana New" w:eastAsia="MS Mincho" w:hAnsi="Angsana New"/>
                <w:sz w:val="26"/>
                <w:szCs w:val="26"/>
              </w:rPr>
              <w:t>160,25</w:t>
            </w:r>
            <w:r w:rsidR="00925826">
              <w:rPr>
                <w:rFonts w:ascii="Angsana New" w:eastAsia="MS Mincho" w:hAnsi="Angsana New"/>
                <w:sz w:val="26"/>
                <w:szCs w:val="26"/>
              </w:rPr>
              <w:t>6</w:t>
            </w:r>
          </w:p>
        </w:tc>
        <w:tc>
          <w:tcPr>
            <w:tcW w:w="178" w:type="dxa"/>
            <w:vAlign w:val="bottom"/>
          </w:tcPr>
          <w:p w14:paraId="3D56E282" w14:textId="77777777" w:rsidR="00ED361B" w:rsidRPr="006F4DC7" w:rsidRDefault="00ED361B" w:rsidP="00ED361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493C7822" w14:textId="1E623BBD" w:rsidR="00ED361B" w:rsidRPr="006F4DC7" w:rsidRDefault="00ED361B" w:rsidP="00ED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129" w:right="-15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 w:rsidRPr="007A3A76">
              <w:rPr>
                <w:rFonts w:asciiTheme="majorBidi" w:eastAsia="MS Mincho" w:hAnsiTheme="majorBidi" w:cstheme="majorBidi"/>
                <w:sz w:val="26"/>
                <w:szCs w:val="26"/>
              </w:rPr>
              <w:t>140,256</w:t>
            </w:r>
          </w:p>
        </w:tc>
        <w:tc>
          <w:tcPr>
            <w:tcW w:w="188" w:type="dxa"/>
            <w:vAlign w:val="bottom"/>
          </w:tcPr>
          <w:p w14:paraId="2FD98133" w14:textId="77777777" w:rsidR="00ED361B" w:rsidRPr="006F4DC7" w:rsidRDefault="00ED361B" w:rsidP="00ED361B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463E5AFE" w14:textId="64282FD7" w:rsidR="00ED361B" w:rsidRPr="006F4DC7" w:rsidRDefault="00ED361B" w:rsidP="00ED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29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 w:rsidRPr="00ED361B">
              <w:rPr>
                <w:rFonts w:ascii="Angsana New" w:eastAsia="MS Mincho" w:hAnsi="Angsana New"/>
                <w:sz w:val="26"/>
                <w:szCs w:val="26"/>
              </w:rPr>
              <w:t>(103,781)</w:t>
            </w:r>
          </w:p>
        </w:tc>
        <w:tc>
          <w:tcPr>
            <w:tcW w:w="178" w:type="dxa"/>
            <w:vAlign w:val="bottom"/>
          </w:tcPr>
          <w:p w14:paraId="61359777" w14:textId="77777777" w:rsidR="00ED361B" w:rsidRPr="006F4DC7" w:rsidRDefault="00ED361B" w:rsidP="00ED361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3" w:type="dxa"/>
            <w:vAlign w:val="bottom"/>
          </w:tcPr>
          <w:p w14:paraId="60009E39" w14:textId="6EFC85BA" w:rsidR="00ED361B" w:rsidRPr="006F4DC7" w:rsidRDefault="00ED361B" w:rsidP="00ED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29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 w:rsidRPr="007A3A76">
              <w:rPr>
                <w:rFonts w:asciiTheme="majorBidi" w:eastAsia="MS Mincho" w:hAnsiTheme="majorBidi" w:cstheme="majorBidi"/>
                <w:sz w:val="26"/>
                <w:szCs w:val="26"/>
              </w:rPr>
              <w:t>(120,986)</w:t>
            </w:r>
          </w:p>
        </w:tc>
        <w:tc>
          <w:tcPr>
            <w:tcW w:w="188" w:type="dxa"/>
            <w:vAlign w:val="bottom"/>
          </w:tcPr>
          <w:p w14:paraId="12C2E36D" w14:textId="77777777" w:rsidR="00ED361B" w:rsidRPr="006F4DC7" w:rsidRDefault="00ED361B" w:rsidP="00ED361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9" w:type="dxa"/>
            <w:vAlign w:val="bottom"/>
          </w:tcPr>
          <w:p w14:paraId="599B8398" w14:textId="5C1201B7" w:rsidR="00ED361B" w:rsidRPr="006F4DC7" w:rsidRDefault="00ED361B" w:rsidP="00ED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ind w:left="-129" w:right="-77"/>
              <w:rPr>
                <w:rFonts w:ascii="Angsana New" w:eastAsia="MS Mincho" w:hAnsi="Angsana New"/>
                <w:sz w:val="26"/>
                <w:szCs w:val="26"/>
              </w:rPr>
            </w:pPr>
            <w:r w:rsidRPr="00ED361B">
              <w:rPr>
                <w:rFonts w:ascii="Angsana New" w:eastAsia="MS Mincho" w:hAnsi="Angsana New"/>
                <w:sz w:val="26"/>
                <w:szCs w:val="26"/>
              </w:rPr>
              <w:t>829,084</w:t>
            </w:r>
          </w:p>
        </w:tc>
        <w:tc>
          <w:tcPr>
            <w:tcW w:w="178" w:type="dxa"/>
            <w:vAlign w:val="bottom"/>
          </w:tcPr>
          <w:p w14:paraId="3E14447F" w14:textId="77777777" w:rsidR="00ED361B" w:rsidRPr="006F4DC7" w:rsidRDefault="00ED361B" w:rsidP="00ED361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tLeast"/>
              <w:ind w:right="105"/>
              <w:jc w:val="right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986" w:type="dxa"/>
            <w:vAlign w:val="bottom"/>
          </w:tcPr>
          <w:p w14:paraId="2A9493A8" w14:textId="23E905F8" w:rsidR="00ED361B" w:rsidRPr="006F4DC7" w:rsidRDefault="00ED361B" w:rsidP="00ED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ind w:left="-129" w:right="-77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850,159</w:t>
            </w:r>
          </w:p>
        </w:tc>
      </w:tr>
      <w:tr w:rsidR="00ED361B" w:rsidRPr="006F4DC7" w14:paraId="4842836F" w14:textId="77777777" w:rsidTr="0035271A">
        <w:trPr>
          <w:cantSplit/>
        </w:trPr>
        <w:tc>
          <w:tcPr>
            <w:tcW w:w="2779" w:type="dxa"/>
            <w:vAlign w:val="bottom"/>
          </w:tcPr>
          <w:p w14:paraId="64370D8D" w14:textId="77777777" w:rsidR="00ED361B" w:rsidRPr="006F4DC7" w:rsidRDefault="00ED361B" w:rsidP="00ED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6F4DC7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>ตลอดช่วงเวลาหนึ่ง</w:t>
            </w:r>
          </w:p>
        </w:tc>
        <w:tc>
          <w:tcPr>
            <w:tcW w:w="1001" w:type="dxa"/>
            <w:tcBorders>
              <w:bottom w:val="single" w:sz="4" w:space="0" w:color="auto"/>
            </w:tcBorders>
            <w:vAlign w:val="bottom"/>
          </w:tcPr>
          <w:p w14:paraId="2F0FC333" w14:textId="1E8C9D0A" w:rsidR="00ED361B" w:rsidRPr="006F4DC7" w:rsidRDefault="00ED361B" w:rsidP="00ED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ind w:left="-129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 w:rsidRPr="00ED361B">
              <w:rPr>
                <w:rFonts w:ascii="Angsana New" w:eastAsia="MS Mincho" w:hAnsi="Angsana New"/>
                <w:sz w:val="26"/>
                <w:szCs w:val="26"/>
              </w:rPr>
              <w:t>825</w:t>
            </w:r>
          </w:p>
        </w:tc>
        <w:tc>
          <w:tcPr>
            <w:tcW w:w="178" w:type="dxa"/>
            <w:vAlign w:val="bottom"/>
          </w:tcPr>
          <w:p w14:paraId="0AC0415D" w14:textId="77777777" w:rsidR="00ED361B" w:rsidRPr="006F4DC7" w:rsidRDefault="00ED361B" w:rsidP="00ED361B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6" w:type="dxa"/>
            <w:tcBorders>
              <w:bottom w:val="single" w:sz="4" w:space="0" w:color="auto"/>
            </w:tcBorders>
            <w:vAlign w:val="bottom"/>
          </w:tcPr>
          <w:p w14:paraId="0C984B5B" w14:textId="070C6244" w:rsidR="00ED361B" w:rsidRPr="006F4DC7" w:rsidRDefault="00ED361B" w:rsidP="00ED361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7A3A76">
              <w:rPr>
                <w:rFonts w:asciiTheme="majorBidi" w:eastAsia="MS Mincho" w:hAnsiTheme="majorBidi" w:cstheme="majorBidi"/>
                <w:sz w:val="26"/>
                <w:szCs w:val="26"/>
              </w:rPr>
              <w:t>928</w:t>
            </w:r>
          </w:p>
        </w:tc>
        <w:tc>
          <w:tcPr>
            <w:tcW w:w="178" w:type="dxa"/>
            <w:vAlign w:val="bottom"/>
          </w:tcPr>
          <w:p w14:paraId="498F88DF" w14:textId="77777777" w:rsidR="00ED361B" w:rsidRPr="006F4DC7" w:rsidRDefault="00ED361B" w:rsidP="00ED361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vAlign w:val="bottom"/>
          </w:tcPr>
          <w:p w14:paraId="2282B04D" w14:textId="720DD99A" w:rsidR="00ED361B" w:rsidRPr="006F4DC7" w:rsidRDefault="00ED361B" w:rsidP="00ED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129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 w:rsidRPr="00ED361B">
              <w:rPr>
                <w:rFonts w:ascii="Angsana New" w:eastAsia="MS Mincho" w:hAnsi="Angsana New"/>
                <w:sz w:val="26"/>
                <w:szCs w:val="26"/>
              </w:rPr>
              <w:t>8,902</w:t>
            </w:r>
          </w:p>
        </w:tc>
        <w:tc>
          <w:tcPr>
            <w:tcW w:w="178" w:type="dxa"/>
            <w:vAlign w:val="bottom"/>
          </w:tcPr>
          <w:p w14:paraId="0AB232EC" w14:textId="77777777" w:rsidR="00ED361B" w:rsidRPr="006F4DC7" w:rsidRDefault="00ED361B" w:rsidP="00ED361B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03" w:type="dxa"/>
            <w:tcBorders>
              <w:bottom w:val="single" w:sz="4" w:space="0" w:color="auto"/>
            </w:tcBorders>
            <w:vAlign w:val="bottom"/>
          </w:tcPr>
          <w:p w14:paraId="71583D01" w14:textId="5917AB5D" w:rsidR="00ED361B" w:rsidRPr="006F4DC7" w:rsidRDefault="00ED361B" w:rsidP="00ED361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eastAsia="MS Mincho" w:hAnsi="Angsana New" w:cs="Angsana New"/>
                <w:sz w:val="26"/>
                <w:szCs w:val="26"/>
                <w:cs/>
                <w:lang w:bidi="th-TH"/>
              </w:rPr>
            </w:pPr>
            <w:r w:rsidRPr="007A3A76">
              <w:rPr>
                <w:rFonts w:asciiTheme="majorBidi" w:eastAsia="MS Mincho" w:hAnsiTheme="majorBidi" w:cstheme="majorBidi"/>
                <w:sz w:val="26"/>
                <w:szCs w:val="26"/>
              </w:rPr>
              <w:t>11,002</w:t>
            </w:r>
          </w:p>
        </w:tc>
        <w:tc>
          <w:tcPr>
            <w:tcW w:w="178" w:type="dxa"/>
            <w:vAlign w:val="bottom"/>
          </w:tcPr>
          <w:p w14:paraId="6129552F" w14:textId="77777777" w:rsidR="00ED361B" w:rsidRPr="006F4DC7" w:rsidRDefault="00ED361B" w:rsidP="00ED361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  <w:vAlign w:val="bottom"/>
          </w:tcPr>
          <w:p w14:paraId="09B5D5CD" w14:textId="5DCE3E7D" w:rsidR="00ED361B" w:rsidRPr="006F4DC7" w:rsidRDefault="00ED361B" w:rsidP="00ED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129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 w:rsidRPr="00ED361B">
              <w:rPr>
                <w:rFonts w:ascii="Angsana New" w:eastAsia="MS Mincho" w:hAnsi="Angsana New"/>
                <w:sz w:val="26"/>
                <w:szCs w:val="26"/>
              </w:rPr>
              <w:t>44,731</w:t>
            </w:r>
          </w:p>
        </w:tc>
        <w:tc>
          <w:tcPr>
            <w:tcW w:w="178" w:type="dxa"/>
            <w:vAlign w:val="bottom"/>
          </w:tcPr>
          <w:p w14:paraId="1FD7D844" w14:textId="77777777" w:rsidR="00ED361B" w:rsidRPr="006F4DC7" w:rsidRDefault="00ED361B" w:rsidP="00ED361B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vAlign w:val="bottom"/>
          </w:tcPr>
          <w:p w14:paraId="3690646C" w14:textId="399A7E81" w:rsidR="00ED361B" w:rsidRPr="006F4DC7" w:rsidRDefault="00ED361B" w:rsidP="00ED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ind w:left="-129" w:right="-15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 w:rsidRPr="007A3A76">
              <w:rPr>
                <w:rFonts w:asciiTheme="majorBidi" w:eastAsia="MS Mincho" w:hAnsiTheme="majorBidi" w:cstheme="majorBidi"/>
                <w:sz w:val="26"/>
                <w:szCs w:val="26"/>
              </w:rPr>
              <w:t>49,942</w:t>
            </w:r>
          </w:p>
        </w:tc>
        <w:tc>
          <w:tcPr>
            <w:tcW w:w="188" w:type="dxa"/>
            <w:vAlign w:val="bottom"/>
          </w:tcPr>
          <w:p w14:paraId="5C695428" w14:textId="77777777" w:rsidR="00ED361B" w:rsidRPr="006F4DC7" w:rsidRDefault="00ED361B" w:rsidP="00ED361B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vAlign w:val="bottom"/>
          </w:tcPr>
          <w:p w14:paraId="4FCE62F7" w14:textId="450744D7" w:rsidR="00ED361B" w:rsidRPr="006F4DC7" w:rsidRDefault="00ED361B" w:rsidP="00ED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29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 w:rsidRPr="00ED361B">
              <w:rPr>
                <w:rFonts w:ascii="Angsana New" w:eastAsia="MS Mincho" w:hAnsi="Angsana New"/>
                <w:sz w:val="26"/>
                <w:szCs w:val="26"/>
              </w:rPr>
              <w:t>(23,542)</w:t>
            </w:r>
          </w:p>
        </w:tc>
        <w:tc>
          <w:tcPr>
            <w:tcW w:w="178" w:type="dxa"/>
            <w:vAlign w:val="bottom"/>
          </w:tcPr>
          <w:p w14:paraId="3BB76ECE" w14:textId="77777777" w:rsidR="00ED361B" w:rsidRPr="006F4DC7" w:rsidRDefault="00ED361B" w:rsidP="00ED361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  <w:vAlign w:val="bottom"/>
          </w:tcPr>
          <w:p w14:paraId="07229CD9" w14:textId="68A311C0" w:rsidR="00ED361B" w:rsidRPr="006F4DC7" w:rsidRDefault="00ED361B" w:rsidP="00ED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29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 w:rsidRPr="007A3A76">
              <w:rPr>
                <w:rFonts w:asciiTheme="majorBidi" w:eastAsia="MS Mincho" w:hAnsiTheme="majorBidi" w:cstheme="majorBidi"/>
                <w:sz w:val="26"/>
                <w:szCs w:val="26"/>
              </w:rPr>
              <w:t>(20,912)</w:t>
            </w:r>
          </w:p>
        </w:tc>
        <w:tc>
          <w:tcPr>
            <w:tcW w:w="188" w:type="dxa"/>
            <w:vAlign w:val="bottom"/>
          </w:tcPr>
          <w:p w14:paraId="55E7D34C" w14:textId="77777777" w:rsidR="00ED361B" w:rsidRPr="006F4DC7" w:rsidRDefault="00ED361B" w:rsidP="00ED361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vAlign w:val="bottom"/>
          </w:tcPr>
          <w:p w14:paraId="39A1F9BB" w14:textId="6409B5AF" w:rsidR="00ED361B" w:rsidRPr="006F4DC7" w:rsidRDefault="00ED361B" w:rsidP="00ED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ind w:left="-129" w:right="-77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ED361B">
              <w:rPr>
                <w:rFonts w:ascii="Angsana New" w:eastAsia="MS Mincho" w:hAnsi="Angsana New"/>
                <w:sz w:val="26"/>
                <w:szCs w:val="26"/>
              </w:rPr>
              <w:t>30,916</w:t>
            </w:r>
          </w:p>
        </w:tc>
        <w:tc>
          <w:tcPr>
            <w:tcW w:w="178" w:type="dxa"/>
            <w:vAlign w:val="bottom"/>
          </w:tcPr>
          <w:p w14:paraId="15F63CB9" w14:textId="77777777" w:rsidR="00ED361B" w:rsidRPr="006F4DC7" w:rsidRDefault="00ED361B" w:rsidP="00ED361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tLeast"/>
              <w:ind w:right="105"/>
              <w:jc w:val="right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986" w:type="dxa"/>
            <w:tcBorders>
              <w:bottom w:val="single" w:sz="4" w:space="0" w:color="auto"/>
            </w:tcBorders>
            <w:vAlign w:val="bottom"/>
          </w:tcPr>
          <w:p w14:paraId="22844B1E" w14:textId="3D96C19A" w:rsidR="00ED361B" w:rsidRPr="006F4DC7" w:rsidRDefault="00ED361B" w:rsidP="00ED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ind w:left="-129" w:right="-77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40,960</w:t>
            </w:r>
          </w:p>
        </w:tc>
      </w:tr>
      <w:tr w:rsidR="00ED361B" w:rsidRPr="006F4DC7" w14:paraId="4D685082" w14:textId="77777777" w:rsidTr="0035271A">
        <w:trPr>
          <w:cantSplit/>
        </w:trPr>
        <w:tc>
          <w:tcPr>
            <w:tcW w:w="2779" w:type="dxa"/>
          </w:tcPr>
          <w:p w14:paraId="3AB90261" w14:textId="77777777" w:rsidR="00ED361B" w:rsidRPr="006F4DC7" w:rsidRDefault="00ED361B" w:rsidP="00ED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6F4DC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0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9D20E6" w14:textId="68E31A54" w:rsidR="00ED361B" w:rsidRPr="006F4DC7" w:rsidRDefault="00ED361B" w:rsidP="00ED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ind w:left="-129"/>
              <w:jc w:val="right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ED361B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622,69</w:t>
            </w:r>
            <w:r w:rsidR="00490A89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78" w:type="dxa"/>
            <w:vAlign w:val="bottom"/>
          </w:tcPr>
          <w:p w14:paraId="3503F358" w14:textId="77777777" w:rsidR="00ED361B" w:rsidRPr="006F4DC7" w:rsidRDefault="00ED361B" w:rsidP="00ED361B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9B3DFF" w14:textId="01226F59" w:rsidR="00ED361B" w:rsidRPr="006F4DC7" w:rsidRDefault="00ED361B" w:rsidP="00ED361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 w:rsidRPr="007A3A76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691,293</w:t>
            </w:r>
          </w:p>
        </w:tc>
        <w:tc>
          <w:tcPr>
            <w:tcW w:w="178" w:type="dxa"/>
            <w:vAlign w:val="bottom"/>
          </w:tcPr>
          <w:p w14:paraId="25A66755" w14:textId="77777777" w:rsidR="00ED361B" w:rsidRPr="006F4DC7" w:rsidRDefault="00ED361B" w:rsidP="00ED361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D6FFEB" w14:textId="0B581141" w:rsidR="00ED361B" w:rsidRPr="006F4DC7" w:rsidRDefault="00ED361B" w:rsidP="00ED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129"/>
              <w:jc w:val="right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ED361B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159,639</w:t>
            </w:r>
          </w:p>
        </w:tc>
        <w:tc>
          <w:tcPr>
            <w:tcW w:w="178" w:type="dxa"/>
            <w:vAlign w:val="bottom"/>
          </w:tcPr>
          <w:p w14:paraId="0224C4A0" w14:textId="77777777" w:rsidR="00ED361B" w:rsidRPr="006F4DC7" w:rsidRDefault="00ED361B" w:rsidP="00ED361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0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97D11E" w14:textId="7C15F8F5" w:rsidR="00ED361B" w:rsidRPr="006F4DC7" w:rsidRDefault="00ED361B" w:rsidP="00ED361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 w:rsidRPr="007A3A76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151,526</w:t>
            </w:r>
          </w:p>
        </w:tc>
        <w:tc>
          <w:tcPr>
            <w:tcW w:w="178" w:type="dxa"/>
            <w:vAlign w:val="bottom"/>
          </w:tcPr>
          <w:p w14:paraId="763E3F11" w14:textId="77777777" w:rsidR="00ED361B" w:rsidRPr="006F4DC7" w:rsidRDefault="00ED361B" w:rsidP="00ED361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0677D8" w14:textId="09B1F418" w:rsidR="00ED361B" w:rsidRPr="006F4DC7" w:rsidRDefault="00ED361B" w:rsidP="00ED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129"/>
              <w:jc w:val="right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ED361B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204,98</w:t>
            </w:r>
            <w:r w:rsidR="00925826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78" w:type="dxa"/>
            <w:vAlign w:val="bottom"/>
          </w:tcPr>
          <w:p w14:paraId="0C307F4D" w14:textId="77777777" w:rsidR="00ED361B" w:rsidRPr="006F4DC7" w:rsidRDefault="00ED361B" w:rsidP="00ED361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905AAE" w14:textId="76F3E138" w:rsidR="00ED361B" w:rsidRPr="006F4DC7" w:rsidRDefault="00ED361B" w:rsidP="00ED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129" w:right="-15"/>
              <w:jc w:val="right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7A3A76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190,198</w:t>
            </w:r>
          </w:p>
        </w:tc>
        <w:tc>
          <w:tcPr>
            <w:tcW w:w="188" w:type="dxa"/>
            <w:vAlign w:val="bottom"/>
          </w:tcPr>
          <w:p w14:paraId="2BF39769" w14:textId="77777777" w:rsidR="00ED361B" w:rsidRPr="006F4DC7" w:rsidRDefault="00ED361B" w:rsidP="00ED361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045496" w14:textId="296E0529" w:rsidR="00ED361B" w:rsidRPr="006F4DC7" w:rsidRDefault="00ED361B" w:rsidP="00ED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29"/>
              <w:jc w:val="right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ED361B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(127,323)</w:t>
            </w:r>
          </w:p>
        </w:tc>
        <w:tc>
          <w:tcPr>
            <w:tcW w:w="178" w:type="dxa"/>
            <w:vAlign w:val="bottom"/>
          </w:tcPr>
          <w:p w14:paraId="302DD63C" w14:textId="77777777" w:rsidR="00ED361B" w:rsidRPr="006F4DC7" w:rsidRDefault="00ED361B" w:rsidP="00ED361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808A2B" w14:textId="52ECE337" w:rsidR="00ED361B" w:rsidRPr="006F4DC7" w:rsidRDefault="00ED361B" w:rsidP="00ED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29"/>
              <w:jc w:val="right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7A3A76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(141,898)</w:t>
            </w:r>
          </w:p>
        </w:tc>
        <w:tc>
          <w:tcPr>
            <w:tcW w:w="188" w:type="dxa"/>
            <w:vAlign w:val="bottom"/>
          </w:tcPr>
          <w:p w14:paraId="034193AD" w14:textId="77777777" w:rsidR="00ED361B" w:rsidRPr="006F4DC7" w:rsidRDefault="00ED361B" w:rsidP="00ED361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CB1796" w14:textId="7592AE52" w:rsidR="00ED361B" w:rsidRPr="006F4DC7" w:rsidRDefault="00ED361B" w:rsidP="00ED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ind w:left="-129" w:right="-77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ED361B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860,000</w:t>
            </w:r>
          </w:p>
        </w:tc>
        <w:tc>
          <w:tcPr>
            <w:tcW w:w="178" w:type="dxa"/>
            <w:vAlign w:val="bottom"/>
          </w:tcPr>
          <w:p w14:paraId="5B5490C3" w14:textId="77777777" w:rsidR="00ED361B" w:rsidRPr="006F4DC7" w:rsidRDefault="00ED361B" w:rsidP="00ED361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tLeast"/>
              <w:ind w:right="105"/>
              <w:jc w:val="right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426D4F" w14:textId="5B8E07DC" w:rsidR="00ED361B" w:rsidRPr="006F4DC7" w:rsidRDefault="00ED361B" w:rsidP="00ED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ind w:left="-129" w:right="-77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891,119</w:t>
            </w:r>
          </w:p>
        </w:tc>
      </w:tr>
      <w:tr w:rsidR="00ED361B" w:rsidRPr="006F4DC7" w14:paraId="737F8934" w14:textId="77777777" w:rsidTr="00103353">
        <w:trPr>
          <w:cantSplit/>
        </w:trPr>
        <w:tc>
          <w:tcPr>
            <w:tcW w:w="2779" w:type="dxa"/>
          </w:tcPr>
          <w:p w14:paraId="35E558C7" w14:textId="77777777" w:rsidR="00ED361B" w:rsidRPr="006F4DC7" w:rsidRDefault="00ED361B" w:rsidP="00ED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001" w:type="dxa"/>
            <w:tcBorders>
              <w:top w:val="double" w:sz="4" w:space="0" w:color="auto"/>
            </w:tcBorders>
            <w:vAlign w:val="bottom"/>
          </w:tcPr>
          <w:p w14:paraId="3A8BA40F" w14:textId="77777777" w:rsidR="00ED361B" w:rsidRPr="006F4DC7" w:rsidRDefault="00ED361B" w:rsidP="00ED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ind w:left="-129"/>
              <w:jc w:val="right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1A219E28" w14:textId="77777777" w:rsidR="00ED361B" w:rsidRPr="006F4DC7" w:rsidRDefault="00ED361B" w:rsidP="00ED361B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6" w:type="dxa"/>
            <w:tcBorders>
              <w:top w:val="double" w:sz="4" w:space="0" w:color="auto"/>
            </w:tcBorders>
            <w:vAlign w:val="bottom"/>
          </w:tcPr>
          <w:p w14:paraId="16BD1BAE" w14:textId="77777777" w:rsidR="00ED361B" w:rsidRPr="006F4DC7" w:rsidRDefault="00ED361B" w:rsidP="00ED361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6FDBB00F" w14:textId="77777777" w:rsidR="00ED361B" w:rsidRPr="006F4DC7" w:rsidRDefault="00ED361B" w:rsidP="00ED361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double" w:sz="4" w:space="0" w:color="auto"/>
            </w:tcBorders>
            <w:vAlign w:val="bottom"/>
          </w:tcPr>
          <w:p w14:paraId="59FE2516" w14:textId="77777777" w:rsidR="00ED361B" w:rsidRPr="006F4DC7" w:rsidRDefault="00ED361B" w:rsidP="00ED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129"/>
              <w:jc w:val="right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05E19DBA" w14:textId="77777777" w:rsidR="00ED361B" w:rsidRPr="006F4DC7" w:rsidRDefault="00ED361B" w:rsidP="00ED361B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03" w:type="dxa"/>
            <w:tcBorders>
              <w:top w:val="double" w:sz="4" w:space="0" w:color="auto"/>
            </w:tcBorders>
            <w:vAlign w:val="bottom"/>
          </w:tcPr>
          <w:p w14:paraId="3B6CAF27" w14:textId="77777777" w:rsidR="00ED361B" w:rsidRPr="006F4DC7" w:rsidRDefault="00ED361B" w:rsidP="00ED361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5388490D" w14:textId="77777777" w:rsidR="00ED361B" w:rsidRPr="006F4DC7" w:rsidRDefault="00ED361B" w:rsidP="00ED361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double" w:sz="4" w:space="0" w:color="auto"/>
            </w:tcBorders>
            <w:vAlign w:val="bottom"/>
          </w:tcPr>
          <w:p w14:paraId="2E67686B" w14:textId="77777777" w:rsidR="00ED361B" w:rsidRPr="006F4DC7" w:rsidRDefault="00ED361B" w:rsidP="00ED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129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501D8B8A" w14:textId="77777777" w:rsidR="00ED361B" w:rsidRPr="006F4DC7" w:rsidRDefault="00ED361B" w:rsidP="00ED361B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double" w:sz="4" w:space="0" w:color="auto"/>
            </w:tcBorders>
            <w:vAlign w:val="bottom"/>
          </w:tcPr>
          <w:p w14:paraId="187F0F97" w14:textId="77777777" w:rsidR="00ED361B" w:rsidRPr="006F4DC7" w:rsidRDefault="00ED361B" w:rsidP="00ED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129" w:right="-15"/>
              <w:jc w:val="right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8" w:type="dxa"/>
            <w:vAlign w:val="bottom"/>
          </w:tcPr>
          <w:p w14:paraId="5D85E141" w14:textId="77777777" w:rsidR="00ED361B" w:rsidRPr="006F4DC7" w:rsidRDefault="00ED361B" w:rsidP="00ED361B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double" w:sz="4" w:space="0" w:color="auto"/>
            </w:tcBorders>
            <w:vAlign w:val="bottom"/>
          </w:tcPr>
          <w:p w14:paraId="741F6CCD" w14:textId="77777777" w:rsidR="00ED361B" w:rsidRPr="006F4DC7" w:rsidRDefault="00ED361B" w:rsidP="00ED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29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749DEDC7" w14:textId="77777777" w:rsidR="00ED361B" w:rsidRPr="006F4DC7" w:rsidRDefault="00ED361B" w:rsidP="00ED361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3" w:type="dxa"/>
            <w:tcBorders>
              <w:top w:val="double" w:sz="4" w:space="0" w:color="auto"/>
            </w:tcBorders>
            <w:vAlign w:val="bottom"/>
          </w:tcPr>
          <w:p w14:paraId="69B7EE7D" w14:textId="77777777" w:rsidR="00ED361B" w:rsidRPr="006F4DC7" w:rsidRDefault="00ED361B" w:rsidP="00ED361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8" w:type="dxa"/>
            <w:vAlign w:val="bottom"/>
          </w:tcPr>
          <w:p w14:paraId="504533B6" w14:textId="77777777" w:rsidR="00ED361B" w:rsidRPr="006F4DC7" w:rsidRDefault="00ED361B" w:rsidP="00ED361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9" w:type="dxa"/>
            <w:tcBorders>
              <w:top w:val="double" w:sz="4" w:space="0" w:color="auto"/>
            </w:tcBorders>
            <w:vAlign w:val="bottom"/>
          </w:tcPr>
          <w:p w14:paraId="09DDA217" w14:textId="77777777" w:rsidR="00ED361B" w:rsidRPr="006F4DC7" w:rsidRDefault="00ED361B" w:rsidP="00ED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left="-129" w:right="-108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169FFF16" w14:textId="77777777" w:rsidR="00ED361B" w:rsidRPr="006F4DC7" w:rsidRDefault="00ED361B" w:rsidP="00ED361B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6" w:type="dxa"/>
            <w:tcBorders>
              <w:top w:val="double" w:sz="4" w:space="0" w:color="auto"/>
            </w:tcBorders>
            <w:vAlign w:val="bottom"/>
          </w:tcPr>
          <w:p w14:paraId="1309A159" w14:textId="77777777" w:rsidR="00ED361B" w:rsidRPr="006F4DC7" w:rsidRDefault="00ED361B" w:rsidP="00ED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left="-129" w:right="105"/>
              <w:jc w:val="right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</w:tr>
      <w:tr w:rsidR="00ED361B" w:rsidRPr="006F4DC7" w14:paraId="50152FAE" w14:textId="77777777" w:rsidTr="00103353">
        <w:trPr>
          <w:cantSplit/>
        </w:trPr>
        <w:tc>
          <w:tcPr>
            <w:tcW w:w="2779" w:type="dxa"/>
          </w:tcPr>
          <w:p w14:paraId="56924E93" w14:textId="5C53F5B7" w:rsidR="00ED361B" w:rsidRPr="006F4DC7" w:rsidRDefault="00ED361B" w:rsidP="00ED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6F4DC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กำไร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 (</w:t>
            </w:r>
            <w:r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ขาดทุน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) </w:t>
            </w:r>
            <w:r w:rsidRPr="006F4DC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ตามส่วนงาน</w:t>
            </w:r>
          </w:p>
        </w:tc>
        <w:tc>
          <w:tcPr>
            <w:tcW w:w="1001" w:type="dxa"/>
            <w:vAlign w:val="bottom"/>
          </w:tcPr>
          <w:p w14:paraId="45DD542A" w14:textId="77777777" w:rsidR="00ED361B" w:rsidRPr="006F4DC7" w:rsidRDefault="00ED361B" w:rsidP="00ED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ind w:left="-129"/>
              <w:jc w:val="right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56F2A546" w14:textId="77777777" w:rsidR="00ED361B" w:rsidRPr="006F4DC7" w:rsidRDefault="00ED361B" w:rsidP="00ED361B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6" w:type="dxa"/>
            <w:vAlign w:val="bottom"/>
          </w:tcPr>
          <w:p w14:paraId="35BB5C5A" w14:textId="6A84F154" w:rsidR="00ED361B" w:rsidRPr="006F4DC7" w:rsidRDefault="00ED361B" w:rsidP="00ED361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6FD2AE14" w14:textId="77777777" w:rsidR="00ED361B" w:rsidRPr="006F4DC7" w:rsidRDefault="00ED361B" w:rsidP="00ED361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006D16C0" w14:textId="77777777" w:rsidR="00ED361B" w:rsidRPr="006F4DC7" w:rsidRDefault="00ED361B" w:rsidP="00ED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129"/>
              <w:jc w:val="right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740E835C" w14:textId="77777777" w:rsidR="00ED361B" w:rsidRPr="006F4DC7" w:rsidRDefault="00ED361B" w:rsidP="00ED361B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03" w:type="dxa"/>
            <w:vAlign w:val="bottom"/>
          </w:tcPr>
          <w:p w14:paraId="6BD268CA" w14:textId="7E64C3C3" w:rsidR="00ED361B" w:rsidRPr="006F4DC7" w:rsidRDefault="00ED361B" w:rsidP="00ED361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020B093E" w14:textId="77777777" w:rsidR="00ED361B" w:rsidRPr="006F4DC7" w:rsidRDefault="00ED361B" w:rsidP="00ED361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06" w:type="dxa"/>
            <w:vAlign w:val="bottom"/>
          </w:tcPr>
          <w:p w14:paraId="7C6E4CBD" w14:textId="77777777" w:rsidR="00ED361B" w:rsidRPr="006F4DC7" w:rsidRDefault="00ED361B" w:rsidP="00ED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129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2E82D7DD" w14:textId="77777777" w:rsidR="00ED361B" w:rsidRPr="006F4DC7" w:rsidRDefault="00ED361B" w:rsidP="00ED361B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6CA004BC" w14:textId="6C5B1C97" w:rsidR="00ED361B" w:rsidRPr="006F4DC7" w:rsidRDefault="00ED361B" w:rsidP="00ED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129" w:right="-15"/>
              <w:jc w:val="right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8" w:type="dxa"/>
            <w:vAlign w:val="bottom"/>
          </w:tcPr>
          <w:p w14:paraId="51E29D20" w14:textId="77777777" w:rsidR="00ED361B" w:rsidRPr="006F4DC7" w:rsidRDefault="00ED361B" w:rsidP="00ED361B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7DB2C623" w14:textId="77777777" w:rsidR="00ED361B" w:rsidRPr="006F4DC7" w:rsidRDefault="00ED361B" w:rsidP="00ED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29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4E683409" w14:textId="77777777" w:rsidR="00ED361B" w:rsidRPr="006F4DC7" w:rsidRDefault="00ED361B" w:rsidP="00ED361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3" w:type="dxa"/>
            <w:vAlign w:val="bottom"/>
          </w:tcPr>
          <w:p w14:paraId="0EA118E9" w14:textId="0EB261B5" w:rsidR="00ED361B" w:rsidRPr="006F4DC7" w:rsidRDefault="00ED361B" w:rsidP="00ED361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8" w:type="dxa"/>
            <w:vAlign w:val="bottom"/>
          </w:tcPr>
          <w:p w14:paraId="55455BBD" w14:textId="77777777" w:rsidR="00ED361B" w:rsidRPr="006F4DC7" w:rsidRDefault="00ED361B" w:rsidP="00ED361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9" w:type="dxa"/>
            <w:vAlign w:val="bottom"/>
          </w:tcPr>
          <w:p w14:paraId="60DD4B3C" w14:textId="77777777" w:rsidR="00ED361B" w:rsidRPr="006F4DC7" w:rsidRDefault="00ED361B" w:rsidP="00ED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left="-129" w:right="-108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249C1404" w14:textId="77777777" w:rsidR="00ED361B" w:rsidRPr="006F4DC7" w:rsidRDefault="00ED361B" w:rsidP="00ED361B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6" w:type="dxa"/>
            <w:vAlign w:val="bottom"/>
          </w:tcPr>
          <w:p w14:paraId="12B8A16B" w14:textId="46D5AF49" w:rsidR="00ED361B" w:rsidRPr="006F4DC7" w:rsidRDefault="00ED361B" w:rsidP="00ED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left="-129" w:right="105"/>
              <w:jc w:val="right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</w:tr>
      <w:tr w:rsidR="00ED361B" w:rsidRPr="006F4DC7" w14:paraId="55646CD8" w14:textId="77777777" w:rsidTr="0035271A">
        <w:trPr>
          <w:cantSplit/>
        </w:trPr>
        <w:tc>
          <w:tcPr>
            <w:tcW w:w="2779" w:type="dxa"/>
          </w:tcPr>
          <w:p w14:paraId="7EBF80BB" w14:textId="6AE44F52" w:rsidR="00ED361B" w:rsidRPr="006F4DC7" w:rsidRDefault="00ED361B" w:rsidP="00ED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   </w:t>
            </w:r>
            <w:r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ก่อนหักภาษีเงินได้</w:t>
            </w:r>
          </w:p>
        </w:tc>
        <w:tc>
          <w:tcPr>
            <w:tcW w:w="1001" w:type="dxa"/>
            <w:tcBorders>
              <w:bottom w:val="double" w:sz="4" w:space="0" w:color="auto"/>
            </w:tcBorders>
            <w:vAlign w:val="bottom"/>
          </w:tcPr>
          <w:p w14:paraId="13BA750E" w14:textId="5B390D50" w:rsidR="00ED361B" w:rsidRPr="006F4DC7" w:rsidRDefault="00ED361B" w:rsidP="00ED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ind w:left="-129"/>
              <w:jc w:val="right"/>
              <w:rPr>
                <w:rFonts w:ascii="Angsana New" w:eastAsia="MS Mincho" w:hAnsi="Angsana New"/>
                <w:b/>
                <w:bCs/>
                <w:sz w:val="26"/>
                <w:szCs w:val="26"/>
                <w:highlight w:val="yellow"/>
              </w:rPr>
            </w:pPr>
            <w:r w:rsidRPr="00ED361B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(11,15</w:t>
            </w:r>
            <w:r w:rsidR="00D57EF8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4</w:t>
            </w:r>
            <w:r w:rsidRPr="00ED361B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78" w:type="dxa"/>
            <w:vAlign w:val="bottom"/>
          </w:tcPr>
          <w:p w14:paraId="73295BF2" w14:textId="77777777" w:rsidR="00ED361B" w:rsidRPr="006F4DC7" w:rsidRDefault="00ED361B" w:rsidP="00ED361B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6" w:type="dxa"/>
            <w:tcBorders>
              <w:bottom w:val="double" w:sz="4" w:space="0" w:color="auto"/>
            </w:tcBorders>
            <w:vAlign w:val="bottom"/>
          </w:tcPr>
          <w:p w14:paraId="14B94628" w14:textId="3912E72E" w:rsidR="00ED361B" w:rsidRPr="006F4DC7" w:rsidRDefault="00ED361B" w:rsidP="00ED361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 w:rsidRPr="007C22AB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(16,583)</w:t>
            </w:r>
          </w:p>
        </w:tc>
        <w:tc>
          <w:tcPr>
            <w:tcW w:w="178" w:type="dxa"/>
            <w:vAlign w:val="bottom"/>
          </w:tcPr>
          <w:p w14:paraId="22C52E18" w14:textId="77777777" w:rsidR="00ED361B" w:rsidRPr="006F4DC7" w:rsidRDefault="00ED361B" w:rsidP="00ED361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tcBorders>
              <w:bottom w:val="double" w:sz="4" w:space="0" w:color="auto"/>
            </w:tcBorders>
            <w:vAlign w:val="bottom"/>
          </w:tcPr>
          <w:p w14:paraId="01862617" w14:textId="758671BD" w:rsidR="00ED361B" w:rsidRPr="006F4DC7" w:rsidRDefault="00ED361B" w:rsidP="00ED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129"/>
              <w:jc w:val="right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ED361B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8,735</w:t>
            </w:r>
          </w:p>
        </w:tc>
        <w:tc>
          <w:tcPr>
            <w:tcW w:w="178" w:type="dxa"/>
            <w:vAlign w:val="bottom"/>
          </w:tcPr>
          <w:p w14:paraId="126FEBE4" w14:textId="77777777" w:rsidR="00ED361B" w:rsidRPr="006F4DC7" w:rsidRDefault="00ED361B" w:rsidP="00ED361B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03" w:type="dxa"/>
            <w:tcBorders>
              <w:bottom w:val="double" w:sz="4" w:space="0" w:color="auto"/>
            </w:tcBorders>
            <w:vAlign w:val="bottom"/>
          </w:tcPr>
          <w:p w14:paraId="6AB951C2" w14:textId="15D2C708" w:rsidR="00ED361B" w:rsidRPr="006F4DC7" w:rsidRDefault="00ED361B" w:rsidP="00ED361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 w:rsidRPr="007C22AB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(661)</w:t>
            </w:r>
          </w:p>
        </w:tc>
        <w:tc>
          <w:tcPr>
            <w:tcW w:w="178" w:type="dxa"/>
            <w:vAlign w:val="bottom"/>
          </w:tcPr>
          <w:p w14:paraId="62827334" w14:textId="77777777" w:rsidR="00ED361B" w:rsidRPr="006F4DC7" w:rsidRDefault="00ED361B" w:rsidP="00ED361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06" w:type="dxa"/>
            <w:tcBorders>
              <w:bottom w:val="double" w:sz="4" w:space="0" w:color="auto"/>
            </w:tcBorders>
            <w:vAlign w:val="bottom"/>
          </w:tcPr>
          <w:p w14:paraId="418A6D74" w14:textId="68EF21F9" w:rsidR="00ED361B" w:rsidRPr="006F4DC7" w:rsidRDefault="00ED361B" w:rsidP="00ED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129"/>
              <w:jc w:val="right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ED361B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(12,67</w:t>
            </w:r>
            <w:r w:rsidR="001033E0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5</w:t>
            </w:r>
            <w:r w:rsidRPr="00ED361B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78" w:type="dxa"/>
            <w:vAlign w:val="bottom"/>
          </w:tcPr>
          <w:p w14:paraId="7695D3A1" w14:textId="77777777" w:rsidR="00ED361B" w:rsidRPr="006F4DC7" w:rsidRDefault="00ED361B" w:rsidP="00ED361B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tcBorders>
              <w:bottom w:val="double" w:sz="4" w:space="0" w:color="auto"/>
            </w:tcBorders>
            <w:vAlign w:val="bottom"/>
          </w:tcPr>
          <w:p w14:paraId="6CE4B52E" w14:textId="522A373A" w:rsidR="00ED361B" w:rsidRPr="006F4DC7" w:rsidRDefault="00ED361B" w:rsidP="00ED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129" w:right="-15"/>
              <w:jc w:val="right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7C22AB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(30,037)</w:t>
            </w:r>
          </w:p>
        </w:tc>
        <w:tc>
          <w:tcPr>
            <w:tcW w:w="188" w:type="dxa"/>
            <w:vAlign w:val="bottom"/>
          </w:tcPr>
          <w:p w14:paraId="1D07A2EB" w14:textId="77777777" w:rsidR="00ED361B" w:rsidRPr="006F4DC7" w:rsidRDefault="00ED361B" w:rsidP="00ED361B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tcBorders>
              <w:bottom w:val="double" w:sz="4" w:space="0" w:color="auto"/>
            </w:tcBorders>
            <w:vAlign w:val="bottom"/>
          </w:tcPr>
          <w:p w14:paraId="4901D8ED" w14:textId="3F115677" w:rsidR="00ED361B" w:rsidRPr="006F4DC7" w:rsidRDefault="00ED361B" w:rsidP="00ED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29"/>
              <w:jc w:val="right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ED361B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(1,003)</w:t>
            </w:r>
          </w:p>
        </w:tc>
        <w:tc>
          <w:tcPr>
            <w:tcW w:w="178" w:type="dxa"/>
            <w:vAlign w:val="bottom"/>
          </w:tcPr>
          <w:p w14:paraId="66EBE7D8" w14:textId="77777777" w:rsidR="00ED361B" w:rsidRPr="006F4DC7" w:rsidRDefault="00ED361B" w:rsidP="00ED361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3" w:type="dxa"/>
            <w:tcBorders>
              <w:bottom w:val="double" w:sz="4" w:space="0" w:color="auto"/>
            </w:tcBorders>
            <w:vAlign w:val="bottom"/>
          </w:tcPr>
          <w:p w14:paraId="032A2AF4" w14:textId="38958430" w:rsidR="00ED361B" w:rsidRPr="006F4DC7" w:rsidRDefault="00ED361B" w:rsidP="00ED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2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(1,698)</w:t>
            </w:r>
          </w:p>
        </w:tc>
        <w:tc>
          <w:tcPr>
            <w:tcW w:w="188" w:type="dxa"/>
            <w:vAlign w:val="bottom"/>
          </w:tcPr>
          <w:p w14:paraId="03BE922F" w14:textId="77777777" w:rsidR="00ED361B" w:rsidRPr="006F4DC7" w:rsidRDefault="00ED361B" w:rsidP="00ED361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9" w:type="dxa"/>
            <w:tcBorders>
              <w:bottom w:val="double" w:sz="4" w:space="0" w:color="auto"/>
            </w:tcBorders>
            <w:vAlign w:val="bottom"/>
          </w:tcPr>
          <w:p w14:paraId="40FAC9C0" w14:textId="14C9E08F" w:rsidR="00ED361B" w:rsidRPr="006F4DC7" w:rsidRDefault="00ED361B" w:rsidP="00ED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left="-129" w:right="-77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ED361B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(16,09</w:t>
            </w:r>
            <w:r w:rsidR="002678BC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7</w:t>
            </w:r>
            <w:r w:rsidRPr="00ED361B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78" w:type="dxa"/>
            <w:vAlign w:val="bottom"/>
          </w:tcPr>
          <w:p w14:paraId="701AAFD1" w14:textId="77777777" w:rsidR="00ED361B" w:rsidRPr="006F4DC7" w:rsidRDefault="00ED361B" w:rsidP="00ED361B">
            <w:pPr>
              <w:pStyle w:val="acctfourfigures"/>
              <w:shd w:val="clear" w:color="auto" w:fill="FFFFFF"/>
              <w:tabs>
                <w:tab w:val="decimal" w:pos="735"/>
              </w:tabs>
              <w:spacing w:line="240" w:lineRule="atLeast"/>
              <w:ind w:right="105"/>
              <w:jc w:val="right"/>
              <w:rPr>
                <w:rFonts w:ascii="Angsana New" w:eastAsia="MS Mincho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86" w:type="dxa"/>
            <w:tcBorders>
              <w:bottom w:val="double" w:sz="4" w:space="0" w:color="auto"/>
            </w:tcBorders>
            <w:vAlign w:val="bottom"/>
          </w:tcPr>
          <w:p w14:paraId="4AD7D71E" w14:textId="5AFCF04A" w:rsidR="00ED361B" w:rsidRPr="006F4DC7" w:rsidRDefault="00ED361B" w:rsidP="00ED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ind w:left="-129" w:right="-77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(48,979)</w:t>
            </w:r>
          </w:p>
        </w:tc>
      </w:tr>
      <w:tr w:rsidR="00ED361B" w:rsidRPr="006F4DC7" w14:paraId="03FA746F" w14:textId="77777777" w:rsidTr="0035271A">
        <w:trPr>
          <w:cantSplit/>
          <w:trHeight w:val="145"/>
        </w:trPr>
        <w:tc>
          <w:tcPr>
            <w:tcW w:w="2779" w:type="dxa"/>
          </w:tcPr>
          <w:p w14:paraId="374B1428" w14:textId="77777777" w:rsidR="00ED361B" w:rsidRPr="006F4DC7" w:rsidRDefault="00ED361B" w:rsidP="00ED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01" w:type="dxa"/>
          </w:tcPr>
          <w:p w14:paraId="56510451" w14:textId="77777777" w:rsidR="00ED361B" w:rsidRPr="006F4DC7" w:rsidRDefault="00ED361B" w:rsidP="00ED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7D1F83B2" w14:textId="77777777" w:rsidR="00ED361B" w:rsidRPr="006F4DC7" w:rsidRDefault="00ED361B" w:rsidP="00ED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6" w:type="dxa"/>
          </w:tcPr>
          <w:p w14:paraId="3D0C2F90" w14:textId="77777777" w:rsidR="00ED361B" w:rsidRPr="006F4DC7" w:rsidRDefault="00ED361B" w:rsidP="00ED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1789705F" w14:textId="77777777" w:rsidR="00ED361B" w:rsidRPr="006F4DC7" w:rsidRDefault="00ED361B" w:rsidP="00ED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</w:tcPr>
          <w:p w14:paraId="0EA8A3D0" w14:textId="77777777" w:rsidR="00ED361B" w:rsidRPr="006F4DC7" w:rsidRDefault="00ED361B" w:rsidP="00ED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76A117FC" w14:textId="77777777" w:rsidR="00ED361B" w:rsidRPr="006F4DC7" w:rsidRDefault="00ED361B" w:rsidP="00ED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03" w:type="dxa"/>
          </w:tcPr>
          <w:p w14:paraId="1D220BF2" w14:textId="77777777" w:rsidR="00ED361B" w:rsidRPr="006F4DC7" w:rsidRDefault="00ED361B" w:rsidP="00ED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3E30FDE2" w14:textId="77777777" w:rsidR="00ED361B" w:rsidRPr="006F4DC7" w:rsidRDefault="00ED361B" w:rsidP="00ED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06" w:type="dxa"/>
          </w:tcPr>
          <w:p w14:paraId="78889F10" w14:textId="77777777" w:rsidR="00ED361B" w:rsidRPr="006F4DC7" w:rsidRDefault="00ED361B" w:rsidP="00ED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2C4B3275" w14:textId="77777777" w:rsidR="00ED361B" w:rsidRPr="006F4DC7" w:rsidRDefault="00ED361B" w:rsidP="00ED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</w:tcPr>
          <w:p w14:paraId="5BDB7FE7" w14:textId="77777777" w:rsidR="00ED361B" w:rsidRPr="006F4DC7" w:rsidRDefault="00ED361B" w:rsidP="00ED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8" w:type="dxa"/>
            <w:vAlign w:val="bottom"/>
          </w:tcPr>
          <w:p w14:paraId="0EC6B31D" w14:textId="77777777" w:rsidR="00ED361B" w:rsidRPr="006F4DC7" w:rsidRDefault="00ED361B" w:rsidP="00ED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</w:tcPr>
          <w:p w14:paraId="77D20C1D" w14:textId="77777777" w:rsidR="00ED361B" w:rsidRPr="006F4DC7" w:rsidRDefault="00ED361B" w:rsidP="00ED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</w:tcPr>
          <w:p w14:paraId="5027B7A9" w14:textId="77777777" w:rsidR="00ED361B" w:rsidRPr="006F4DC7" w:rsidRDefault="00ED361B" w:rsidP="00ED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3" w:type="dxa"/>
          </w:tcPr>
          <w:p w14:paraId="1EBDA371" w14:textId="77777777" w:rsidR="00ED361B" w:rsidRPr="006F4DC7" w:rsidRDefault="00ED361B" w:rsidP="00ED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8" w:type="dxa"/>
          </w:tcPr>
          <w:p w14:paraId="6C33DFBE" w14:textId="77777777" w:rsidR="00ED361B" w:rsidRPr="006F4DC7" w:rsidRDefault="00ED361B" w:rsidP="00ED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9" w:type="dxa"/>
          </w:tcPr>
          <w:p w14:paraId="1D1B76FC" w14:textId="77777777" w:rsidR="00ED361B" w:rsidRPr="006F4DC7" w:rsidRDefault="00ED361B" w:rsidP="00ED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41B057DF" w14:textId="77777777" w:rsidR="00ED361B" w:rsidRPr="006F4DC7" w:rsidRDefault="00ED361B" w:rsidP="00ED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6" w:type="dxa"/>
          </w:tcPr>
          <w:p w14:paraId="2527D3F0" w14:textId="77777777" w:rsidR="00ED361B" w:rsidRPr="006F4DC7" w:rsidRDefault="00ED361B" w:rsidP="00ED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</w:tr>
      <w:tr w:rsidR="00ED361B" w:rsidRPr="006F4DC7" w14:paraId="339E5630" w14:textId="77777777" w:rsidTr="0035271A">
        <w:trPr>
          <w:cantSplit/>
          <w:trHeight w:val="70"/>
        </w:trPr>
        <w:tc>
          <w:tcPr>
            <w:tcW w:w="2779" w:type="dxa"/>
          </w:tcPr>
          <w:p w14:paraId="3A517C6C" w14:textId="77777777" w:rsidR="00ED361B" w:rsidRPr="006F4DC7" w:rsidRDefault="00ED361B" w:rsidP="00ED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6F4DC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lastRenderedPageBreak/>
              <w:t>สินทรัพย์ส่วนงาน</w:t>
            </w:r>
          </w:p>
        </w:tc>
        <w:tc>
          <w:tcPr>
            <w:tcW w:w="1001" w:type="dxa"/>
            <w:vAlign w:val="bottom"/>
          </w:tcPr>
          <w:p w14:paraId="631F1A9E" w14:textId="77777777" w:rsidR="00ED361B" w:rsidRPr="006F4DC7" w:rsidRDefault="00ED361B" w:rsidP="00ED361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3B4D0201" w14:textId="77777777" w:rsidR="00ED361B" w:rsidRPr="006F4DC7" w:rsidRDefault="00ED361B" w:rsidP="00ED361B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6" w:type="dxa"/>
            <w:vAlign w:val="bottom"/>
          </w:tcPr>
          <w:p w14:paraId="1452BBB4" w14:textId="77777777" w:rsidR="00ED361B" w:rsidRPr="006F4DC7" w:rsidRDefault="00ED361B" w:rsidP="00ED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44F7ABFA" w14:textId="77777777" w:rsidR="00ED361B" w:rsidRPr="006F4DC7" w:rsidRDefault="00ED361B" w:rsidP="00ED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6C8D6983" w14:textId="77777777" w:rsidR="00ED361B" w:rsidRPr="006F4DC7" w:rsidRDefault="00ED361B" w:rsidP="00ED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0815C2AD" w14:textId="77777777" w:rsidR="00ED361B" w:rsidRPr="006F4DC7" w:rsidRDefault="00ED361B" w:rsidP="00ED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3" w:type="dxa"/>
            <w:vAlign w:val="bottom"/>
          </w:tcPr>
          <w:p w14:paraId="45DA1288" w14:textId="77777777" w:rsidR="00ED361B" w:rsidRPr="006F4DC7" w:rsidRDefault="00ED361B" w:rsidP="00ED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5A05C146" w14:textId="77777777" w:rsidR="00ED361B" w:rsidRPr="006F4DC7" w:rsidRDefault="00ED361B" w:rsidP="00ED361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6" w:type="dxa"/>
            <w:vAlign w:val="bottom"/>
          </w:tcPr>
          <w:p w14:paraId="29D47A6A" w14:textId="77777777" w:rsidR="00ED361B" w:rsidRPr="006F4DC7" w:rsidRDefault="00ED361B" w:rsidP="00ED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57690222" w14:textId="77777777" w:rsidR="00ED361B" w:rsidRPr="006F4DC7" w:rsidRDefault="00ED361B" w:rsidP="00ED361B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7283B315" w14:textId="77777777" w:rsidR="00ED361B" w:rsidRPr="006F4DC7" w:rsidRDefault="00ED361B" w:rsidP="00ED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8" w:type="dxa"/>
            <w:vAlign w:val="bottom"/>
          </w:tcPr>
          <w:p w14:paraId="417A1993" w14:textId="77777777" w:rsidR="00ED361B" w:rsidRPr="006F4DC7" w:rsidRDefault="00ED361B" w:rsidP="00ED361B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0433FA71" w14:textId="77777777" w:rsidR="00ED361B" w:rsidRPr="006F4DC7" w:rsidRDefault="00ED361B" w:rsidP="00ED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591B72F4" w14:textId="77777777" w:rsidR="00ED361B" w:rsidRPr="006F4DC7" w:rsidRDefault="00ED361B" w:rsidP="00ED361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3" w:type="dxa"/>
            <w:vAlign w:val="bottom"/>
          </w:tcPr>
          <w:p w14:paraId="0D15D36F" w14:textId="77777777" w:rsidR="00ED361B" w:rsidRPr="006F4DC7" w:rsidRDefault="00ED361B" w:rsidP="00ED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8" w:type="dxa"/>
            <w:vAlign w:val="bottom"/>
          </w:tcPr>
          <w:p w14:paraId="195D062B" w14:textId="77777777" w:rsidR="00ED361B" w:rsidRPr="006F4DC7" w:rsidRDefault="00ED361B" w:rsidP="00ED361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9" w:type="dxa"/>
            <w:vAlign w:val="bottom"/>
          </w:tcPr>
          <w:p w14:paraId="20C265FB" w14:textId="77777777" w:rsidR="00ED361B" w:rsidRPr="006F4DC7" w:rsidRDefault="00ED361B" w:rsidP="00ED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29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5CCF172A" w14:textId="77777777" w:rsidR="00ED361B" w:rsidRPr="006F4DC7" w:rsidRDefault="00ED361B" w:rsidP="00ED361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6" w:type="dxa"/>
            <w:vAlign w:val="bottom"/>
          </w:tcPr>
          <w:p w14:paraId="0FB87CF4" w14:textId="77777777" w:rsidR="00ED361B" w:rsidRPr="006F4DC7" w:rsidRDefault="00ED361B" w:rsidP="00ED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29"/>
              <w:jc w:val="right"/>
              <w:rPr>
                <w:rFonts w:ascii="Angsana New" w:eastAsia="MS Mincho" w:hAnsi="Angsana New"/>
                <w:sz w:val="26"/>
                <w:szCs w:val="26"/>
                <w:cs/>
              </w:rPr>
            </w:pPr>
          </w:p>
        </w:tc>
      </w:tr>
      <w:tr w:rsidR="00ED361B" w:rsidRPr="006F4DC7" w14:paraId="0D37A972" w14:textId="77777777" w:rsidTr="00677510">
        <w:trPr>
          <w:cantSplit/>
        </w:trPr>
        <w:tc>
          <w:tcPr>
            <w:tcW w:w="2779" w:type="dxa"/>
          </w:tcPr>
          <w:p w14:paraId="5C5D3618" w14:textId="4D82D4A0" w:rsidR="00ED361B" w:rsidRPr="006F4DC7" w:rsidRDefault="00ED361B" w:rsidP="00ED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853A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31 </w:t>
            </w: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 xml:space="preserve">มีนาคม </w:t>
            </w:r>
            <w:r w:rsidRPr="006853A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/</w:t>
            </w:r>
            <w:r w:rsidRPr="006853A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997B1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31</w:t>
            </w:r>
            <w:r w:rsidRPr="006853A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6853A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001" w:type="dxa"/>
            <w:vAlign w:val="center"/>
          </w:tcPr>
          <w:p w14:paraId="7EF11B92" w14:textId="4637DD92" w:rsidR="00ED361B" w:rsidRPr="006F4DC7" w:rsidRDefault="00ED361B" w:rsidP="00ED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D361B">
              <w:rPr>
                <w:rFonts w:ascii="Angsana New" w:hAnsi="Angsana New"/>
                <w:sz w:val="26"/>
                <w:szCs w:val="26"/>
              </w:rPr>
              <w:t>2,164,10</w:t>
            </w:r>
            <w:r w:rsidR="00D57EF8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78" w:type="dxa"/>
            <w:vAlign w:val="center"/>
          </w:tcPr>
          <w:p w14:paraId="02BB9C9D" w14:textId="77777777" w:rsidR="00ED361B" w:rsidRPr="006F4DC7" w:rsidRDefault="00ED361B" w:rsidP="00ED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6" w:type="dxa"/>
            <w:vAlign w:val="bottom"/>
          </w:tcPr>
          <w:p w14:paraId="7273EE27" w14:textId="7BBDD473" w:rsidR="00ED361B" w:rsidRPr="00AE63EA" w:rsidRDefault="00ED361B" w:rsidP="00ED361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AE63EA">
              <w:rPr>
                <w:rFonts w:asciiTheme="majorBidi" w:eastAsia="MS Mincho" w:hAnsiTheme="majorBidi" w:cstheme="majorBidi"/>
                <w:sz w:val="26"/>
                <w:szCs w:val="26"/>
              </w:rPr>
              <w:t>2,089,359</w:t>
            </w:r>
          </w:p>
        </w:tc>
        <w:tc>
          <w:tcPr>
            <w:tcW w:w="178" w:type="dxa"/>
            <w:vAlign w:val="center"/>
          </w:tcPr>
          <w:p w14:paraId="64843412" w14:textId="77777777" w:rsidR="00ED361B" w:rsidRPr="00AE63EA" w:rsidRDefault="00ED361B" w:rsidP="00ED361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vAlign w:val="center"/>
          </w:tcPr>
          <w:p w14:paraId="3ECE88A8" w14:textId="65F16F7B" w:rsidR="00ED361B" w:rsidRPr="00AE63EA" w:rsidRDefault="00ED361B" w:rsidP="00ED361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ED361B">
              <w:rPr>
                <w:rFonts w:asciiTheme="majorBidi" w:eastAsia="MS Mincho" w:hAnsiTheme="majorBidi" w:cstheme="majorBidi"/>
                <w:sz w:val="26"/>
                <w:szCs w:val="26"/>
              </w:rPr>
              <w:t>447,248</w:t>
            </w:r>
          </w:p>
        </w:tc>
        <w:tc>
          <w:tcPr>
            <w:tcW w:w="178" w:type="dxa"/>
            <w:vAlign w:val="center"/>
          </w:tcPr>
          <w:p w14:paraId="145D6103" w14:textId="77777777" w:rsidR="00ED361B" w:rsidRPr="00AE63EA" w:rsidRDefault="00ED361B" w:rsidP="00ED361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003" w:type="dxa"/>
            <w:vAlign w:val="bottom"/>
          </w:tcPr>
          <w:p w14:paraId="5D5F6A9B" w14:textId="1C476011" w:rsidR="00ED361B" w:rsidRPr="00AE63EA" w:rsidRDefault="00ED361B" w:rsidP="00ED361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AE63EA">
              <w:rPr>
                <w:rFonts w:asciiTheme="majorBidi" w:eastAsia="MS Mincho" w:hAnsiTheme="majorBidi" w:cstheme="majorBidi"/>
                <w:sz w:val="26"/>
                <w:szCs w:val="26"/>
              </w:rPr>
              <w:t>511,305</w:t>
            </w:r>
          </w:p>
        </w:tc>
        <w:tc>
          <w:tcPr>
            <w:tcW w:w="178" w:type="dxa"/>
            <w:vAlign w:val="center"/>
          </w:tcPr>
          <w:p w14:paraId="3089B731" w14:textId="77777777" w:rsidR="00ED361B" w:rsidRPr="00AE63EA" w:rsidRDefault="00ED361B" w:rsidP="00ED361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  <w:vAlign w:val="center"/>
          </w:tcPr>
          <w:p w14:paraId="2E45A872" w14:textId="63651A08" w:rsidR="00ED361B" w:rsidRPr="00AE63EA" w:rsidRDefault="00ED361B" w:rsidP="00ED361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ED361B">
              <w:rPr>
                <w:rFonts w:asciiTheme="majorBidi" w:eastAsia="MS Mincho" w:hAnsiTheme="majorBidi" w:cstheme="majorBidi"/>
                <w:sz w:val="26"/>
                <w:szCs w:val="26"/>
              </w:rPr>
              <w:t>2,553,066</w:t>
            </w:r>
          </w:p>
        </w:tc>
        <w:tc>
          <w:tcPr>
            <w:tcW w:w="178" w:type="dxa"/>
            <w:vAlign w:val="center"/>
          </w:tcPr>
          <w:p w14:paraId="415BE87E" w14:textId="77777777" w:rsidR="00ED361B" w:rsidRPr="00AE63EA" w:rsidRDefault="00ED361B" w:rsidP="00ED361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7DF303C2" w14:textId="5E9A2F73" w:rsidR="00ED361B" w:rsidRPr="00AE63EA" w:rsidRDefault="00ED361B" w:rsidP="00ED361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AE63EA">
              <w:rPr>
                <w:rFonts w:asciiTheme="majorBidi" w:eastAsia="MS Mincho" w:hAnsiTheme="majorBidi" w:cstheme="majorBidi"/>
                <w:sz w:val="26"/>
                <w:szCs w:val="26"/>
              </w:rPr>
              <w:t>2,565,875</w:t>
            </w:r>
          </w:p>
        </w:tc>
        <w:tc>
          <w:tcPr>
            <w:tcW w:w="188" w:type="dxa"/>
            <w:vAlign w:val="center"/>
          </w:tcPr>
          <w:p w14:paraId="6EE42F72" w14:textId="77777777" w:rsidR="00ED361B" w:rsidRPr="00AE63EA" w:rsidRDefault="00ED361B" w:rsidP="00ED361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vAlign w:val="center"/>
          </w:tcPr>
          <w:p w14:paraId="42FD1FED" w14:textId="0D30E7DF" w:rsidR="00ED361B" w:rsidRPr="00AE63EA" w:rsidRDefault="00ED361B" w:rsidP="00ED361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ED361B">
              <w:rPr>
                <w:rFonts w:asciiTheme="majorBidi" w:eastAsia="MS Mincho" w:hAnsiTheme="majorBidi" w:cstheme="majorBidi"/>
                <w:sz w:val="26"/>
                <w:szCs w:val="26"/>
              </w:rPr>
              <w:t>(270,724)</w:t>
            </w:r>
          </w:p>
        </w:tc>
        <w:tc>
          <w:tcPr>
            <w:tcW w:w="178" w:type="dxa"/>
            <w:vAlign w:val="center"/>
          </w:tcPr>
          <w:p w14:paraId="03BE9627" w14:textId="77777777" w:rsidR="00ED361B" w:rsidRPr="00AE63EA" w:rsidRDefault="00ED361B" w:rsidP="00ED361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983" w:type="dxa"/>
            <w:vAlign w:val="bottom"/>
          </w:tcPr>
          <w:p w14:paraId="4192FB7C" w14:textId="43245510" w:rsidR="00ED361B" w:rsidRPr="00AE63EA" w:rsidRDefault="00ED361B" w:rsidP="00ED361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AE63EA">
              <w:rPr>
                <w:rFonts w:asciiTheme="majorBidi" w:eastAsia="MS Mincho" w:hAnsiTheme="majorBidi" w:cstheme="majorBidi"/>
                <w:sz w:val="26"/>
                <w:szCs w:val="26"/>
              </w:rPr>
              <w:t>(225,487)</w:t>
            </w:r>
          </w:p>
        </w:tc>
        <w:tc>
          <w:tcPr>
            <w:tcW w:w="188" w:type="dxa"/>
            <w:vAlign w:val="center"/>
          </w:tcPr>
          <w:p w14:paraId="3EC6890E" w14:textId="77777777" w:rsidR="00ED361B" w:rsidRPr="00AE63EA" w:rsidRDefault="00ED361B" w:rsidP="00ED361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989" w:type="dxa"/>
            <w:vAlign w:val="center"/>
          </w:tcPr>
          <w:p w14:paraId="6184C316" w14:textId="62621295" w:rsidR="00ED361B" w:rsidRPr="00AE63EA" w:rsidRDefault="00ED361B" w:rsidP="00ED361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ED361B">
              <w:rPr>
                <w:rFonts w:asciiTheme="majorBidi" w:eastAsia="MS Mincho" w:hAnsiTheme="majorBidi" w:cstheme="majorBidi"/>
                <w:sz w:val="26"/>
                <w:szCs w:val="26"/>
              </w:rPr>
              <w:t>4,893,698</w:t>
            </w:r>
          </w:p>
        </w:tc>
        <w:tc>
          <w:tcPr>
            <w:tcW w:w="178" w:type="dxa"/>
            <w:vAlign w:val="center"/>
          </w:tcPr>
          <w:p w14:paraId="3D3D1D80" w14:textId="77777777" w:rsidR="00ED361B" w:rsidRPr="00AE63EA" w:rsidRDefault="00ED361B" w:rsidP="00ED361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</w:tcPr>
          <w:p w14:paraId="6CA190AA" w14:textId="4AC18C95" w:rsidR="00ED361B" w:rsidRPr="00AE63EA" w:rsidRDefault="00ED361B" w:rsidP="00ED361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AE63EA">
              <w:rPr>
                <w:rFonts w:asciiTheme="majorBidi" w:eastAsia="MS Mincho" w:hAnsiTheme="majorBidi" w:cstheme="majorBidi"/>
                <w:sz w:val="26"/>
                <w:szCs w:val="26"/>
              </w:rPr>
              <w:t>4,941,052</w:t>
            </w:r>
          </w:p>
        </w:tc>
      </w:tr>
      <w:tr w:rsidR="00ED361B" w:rsidRPr="006F4DC7" w14:paraId="75E6DC4C" w14:textId="77777777" w:rsidTr="0035271A">
        <w:trPr>
          <w:cantSplit/>
        </w:trPr>
        <w:tc>
          <w:tcPr>
            <w:tcW w:w="2779" w:type="dxa"/>
          </w:tcPr>
          <w:p w14:paraId="2B6C2C3E" w14:textId="77777777" w:rsidR="00ED361B" w:rsidRPr="006F4DC7" w:rsidRDefault="00ED361B" w:rsidP="00ED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F4DC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สินทรัพย์ที่ไม่ได้ปันส่วน</w:t>
            </w:r>
          </w:p>
        </w:tc>
        <w:tc>
          <w:tcPr>
            <w:tcW w:w="1001" w:type="dxa"/>
            <w:vAlign w:val="bottom"/>
          </w:tcPr>
          <w:p w14:paraId="6FEA1858" w14:textId="77777777" w:rsidR="00ED361B" w:rsidRPr="006F4DC7" w:rsidRDefault="00ED361B" w:rsidP="00ED361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02B4CF4D" w14:textId="77777777" w:rsidR="00ED361B" w:rsidRPr="006F4DC7" w:rsidRDefault="00ED361B" w:rsidP="00ED361B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6" w:type="dxa"/>
            <w:vAlign w:val="bottom"/>
          </w:tcPr>
          <w:p w14:paraId="6D815CAA" w14:textId="77777777" w:rsidR="00ED361B" w:rsidRPr="006F4DC7" w:rsidRDefault="00ED361B" w:rsidP="00ED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16CCDF99" w14:textId="77777777" w:rsidR="00ED361B" w:rsidRPr="006F4DC7" w:rsidRDefault="00ED361B" w:rsidP="00ED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4CAAA21C" w14:textId="77777777" w:rsidR="00ED361B" w:rsidRPr="006F4DC7" w:rsidRDefault="00ED361B" w:rsidP="00ED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4919E87C" w14:textId="77777777" w:rsidR="00ED361B" w:rsidRPr="006F4DC7" w:rsidRDefault="00ED361B" w:rsidP="00ED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3" w:type="dxa"/>
            <w:vAlign w:val="bottom"/>
          </w:tcPr>
          <w:p w14:paraId="01F8AE7F" w14:textId="77777777" w:rsidR="00ED361B" w:rsidRPr="006F4DC7" w:rsidRDefault="00ED361B" w:rsidP="00ED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3C4B029F" w14:textId="77777777" w:rsidR="00ED361B" w:rsidRPr="006F4DC7" w:rsidRDefault="00ED361B" w:rsidP="00ED361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6" w:type="dxa"/>
            <w:vAlign w:val="bottom"/>
          </w:tcPr>
          <w:p w14:paraId="24B0685B" w14:textId="77777777" w:rsidR="00ED361B" w:rsidRPr="006F4DC7" w:rsidRDefault="00ED361B" w:rsidP="00ED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1EA02654" w14:textId="77777777" w:rsidR="00ED361B" w:rsidRPr="006F4DC7" w:rsidRDefault="00ED361B" w:rsidP="00ED361B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00EB31FF" w14:textId="77777777" w:rsidR="00ED361B" w:rsidRPr="006F4DC7" w:rsidRDefault="00ED361B" w:rsidP="00ED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8" w:type="dxa"/>
            <w:vAlign w:val="bottom"/>
          </w:tcPr>
          <w:p w14:paraId="59E9B011" w14:textId="77777777" w:rsidR="00ED361B" w:rsidRPr="006F4DC7" w:rsidRDefault="00ED361B" w:rsidP="00ED361B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7514715D" w14:textId="77777777" w:rsidR="00ED361B" w:rsidRPr="006F4DC7" w:rsidRDefault="00ED361B" w:rsidP="00ED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left="-129"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2C4DE563" w14:textId="77777777" w:rsidR="00ED361B" w:rsidRPr="006F4DC7" w:rsidRDefault="00ED361B" w:rsidP="00ED361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3" w:type="dxa"/>
            <w:vAlign w:val="bottom"/>
          </w:tcPr>
          <w:p w14:paraId="4365D052" w14:textId="77777777" w:rsidR="00ED361B" w:rsidRPr="006F4DC7" w:rsidRDefault="00ED361B" w:rsidP="00ED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left="-129"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8" w:type="dxa"/>
            <w:vAlign w:val="bottom"/>
          </w:tcPr>
          <w:p w14:paraId="33F5ACF6" w14:textId="77777777" w:rsidR="00ED361B" w:rsidRPr="006F4DC7" w:rsidRDefault="00ED361B" w:rsidP="00ED361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vAlign w:val="bottom"/>
          </w:tcPr>
          <w:p w14:paraId="72F924AB" w14:textId="0B9BC257" w:rsidR="00ED361B" w:rsidRPr="006F4DC7" w:rsidRDefault="00ED361B" w:rsidP="00ED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D361B">
              <w:rPr>
                <w:rFonts w:ascii="Angsana New" w:hAnsi="Angsana New"/>
                <w:sz w:val="26"/>
                <w:szCs w:val="26"/>
              </w:rPr>
              <w:t>881,91</w:t>
            </w:r>
            <w:r w:rsidR="0010205E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178" w:type="dxa"/>
            <w:vAlign w:val="bottom"/>
          </w:tcPr>
          <w:p w14:paraId="5B00A303" w14:textId="77777777" w:rsidR="00ED361B" w:rsidRPr="006F4DC7" w:rsidRDefault="00ED361B" w:rsidP="00ED361B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86" w:type="dxa"/>
            <w:tcBorders>
              <w:bottom w:val="single" w:sz="4" w:space="0" w:color="auto"/>
            </w:tcBorders>
            <w:vAlign w:val="bottom"/>
          </w:tcPr>
          <w:p w14:paraId="427AA3B3" w14:textId="7E3B17C0" w:rsidR="00ED361B" w:rsidRPr="006F4DC7" w:rsidRDefault="00ED361B" w:rsidP="00ED361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E63EA">
              <w:rPr>
                <w:rFonts w:asciiTheme="majorBidi" w:eastAsia="MS Mincho" w:hAnsiTheme="majorBidi" w:cstheme="majorBidi"/>
                <w:sz w:val="26"/>
                <w:szCs w:val="26"/>
              </w:rPr>
              <w:t>903,842</w:t>
            </w:r>
          </w:p>
        </w:tc>
      </w:tr>
      <w:tr w:rsidR="00ED361B" w:rsidRPr="006F4DC7" w14:paraId="12017722" w14:textId="77777777" w:rsidTr="0035271A">
        <w:trPr>
          <w:cantSplit/>
        </w:trPr>
        <w:tc>
          <w:tcPr>
            <w:tcW w:w="2779" w:type="dxa"/>
          </w:tcPr>
          <w:p w14:paraId="349E3A62" w14:textId="77777777" w:rsidR="00ED361B" w:rsidRPr="006F4DC7" w:rsidRDefault="00ED361B" w:rsidP="00ED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6F4DC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001" w:type="dxa"/>
            <w:vAlign w:val="bottom"/>
          </w:tcPr>
          <w:p w14:paraId="3532954C" w14:textId="77777777" w:rsidR="00ED361B" w:rsidRPr="006F4DC7" w:rsidRDefault="00ED361B" w:rsidP="00ED361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70965A53" w14:textId="77777777" w:rsidR="00ED361B" w:rsidRPr="006F4DC7" w:rsidRDefault="00ED361B" w:rsidP="00ED361B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6" w:type="dxa"/>
            <w:vAlign w:val="bottom"/>
          </w:tcPr>
          <w:p w14:paraId="53141A90" w14:textId="77777777" w:rsidR="00ED361B" w:rsidRPr="006F4DC7" w:rsidRDefault="00ED361B" w:rsidP="00ED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454BDC41" w14:textId="77777777" w:rsidR="00ED361B" w:rsidRPr="006F4DC7" w:rsidRDefault="00ED361B" w:rsidP="00ED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0A4D9091" w14:textId="77777777" w:rsidR="00ED361B" w:rsidRPr="006F4DC7" w:rsidRDefault="00ED361B" w:rsidP="00ED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5CAFD42E" w14:textId="77777777" w:rsidR="00ED361B" w:rsidRPr="006F4DC7" w:rsidRDefault="00ED361B" w:rsidP="00ED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3" w:type="dxa"/>
            <w:vAlign w:val="bottom"/>
          </w:tcPr>
          <w:p w14:paraId="606BC9D1" w14:textId="77777777" w:rsidR="00ED361B" w:rsidRPr="006F4DC7" w:rsidRDefault="00ED361B" w:rsidP="00ED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222A405A" w14:textId="77777777" w:rsidR="00ED361B" w:rsidRPr="006F4DC7" w:rsidRDefault="00ED361B" w:rsidP="00ED361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06" w:type="dxa"/>
            <w:vAlign w:val="bottom"/>
          </w:tcPr>
          <w:p w14:paraId="49F385FA" w14:textId="77777777" w:rsidR="00ED361B" w:rsidRPr="006F4DC7" w:rsidRDefault="00ED361B" w:rsidP="00ED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1E679406" w14:textId="77777777" w:rsidR="00ED361B" w:rsidRPr="006F4DC7" w:rsidRDefault="00ED361B" w:rsidP="00ED361B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06A6799C" w14:textId="77777777" w:rsidR="00ED361B" w:rsidRPr="006F4DC7" w:rsidRDefault="00ED361B" w:rsidP="00ED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8" w:type="dxa"/>
            <w:vAlign w:val="bottom"/>
          </w:tcPr>
          <w:p w14:paraId="3B93F777" w14:textId="77777777" w:rsidR="00ED361B" w:rsidRPr="006F4DC7" w:rsidRDefault="00ED361B" w:rsidP="00ED361B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36896700" w14:textId="77777777" w:rsidR="00ED361B" w:rsidRPr="006F4DC7" w:rsidRDefault="00ED361B" w:rsidP="00ED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left="-129"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50412B83" w14:textId="77777777" w:rsidR="00ED361B" w:rsidRPr="006F4DC7" w:rsidRDefault="00ED361B" w:rsidP="00ED361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3" w:type="dxa"/>
            <w:vAlign w:val="bottom"/>
          </w:tcPr>
          <w:p w14:paraId="6F2F297D" w14:textId="77777777" w:rsidR="00ED361B" w:rsidRPr="006F4DC7" w:rsidRDefault="00ED361B" w:rsidP="00ED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left="-129"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8" w:type="dxa"/>
            <w:vAlign w:val="bottom"/>
          </w:tcPr>
          <w:p w14:paraId="7F5785A2" w14:textId="77777777" w:rsidR="00ED361B" w:rsidRPr="006F4DC7" w:rsidRDefault="00ED361B" w:rsidP="00ED361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AEA756" w14:textId="7E2401C9" w:rsidR="00ED361B" w:rsidRPr="006F4DC7" w:rsidRDefault="00ED361B" w:rsidP="00ED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2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D361B">
              <w:rPr>
                <w:rFonts w:ascii="Angsana New" w:hAnsi="Angsana New"/>
                <w:b/>
                <w:bCs/>
                <w:sz w:val="26"/>
                <w:szCs w:val="26"/>
              </w:rPr>
              <w:t>5,775,60</w:t>
            </w:r>
            <w:r w:rsidR="002D7CE1">
              <w:rPr>
                <w:rFonts w:ascii="Angsana New" w:hAnsi="Angsana New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178" w:type="dxa"/>
            <w:vAlign w:val="bottom"/>
          </w:tcPr>
          <w:p w14:paraId="56568873" w14:textId="77777777" w:rsidR="00ED361B" w:rsidRPr="006F4DC7" w:rsidRDefault="00ED361B" w:rsidP="00ED361B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BD876E" w14:textId="3C0B28F8" w:rsidR="00ED361B" w:rsidRPr="00AE63EA" w:rsidRDefault="00ED361B" w:rsidP="00ED361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  <w:r w:rsidRPr="00AE63EA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5,844,894</w:t>
            </w:r>
          </w:p>
        </w:tc>
      </w:tr>
      <w:tr w:rsidR="00ED361B" w:rsidRPr="006F4DC7" w14:paraId="347420EF" w14:textId="77777777" w:rsidTr="00677510">
        <w:trPr>
          <w:cantSplit/>
          <w:trHeight w:val="70"/>
        </w:trPr>
        <w:tc>
          <w:tcPr>
            <w:tcW w:w="2779" w:type="dxa"/>
          </w:tcPr>
          <w:p w14:paraId="5D44039B" w14:textId="77777777" w:rsidR="00ED361B" w:rsidRPr="006F4DC7" w:rsidRDefault="00ED361B" w:rsidP="00ED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001" w:type="dxa"/>
            <w:vAlign w:val="bottom"/>
          </w:tcPr>
          <w:p w14:paraId="154B2A40" w14:textId="77777777" w:rsidR="00ED361B" w:rsidRPr="006F4DC7" w:rsidRDefault="00ED361B" w:rsidP="00ED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7FA0A406" w14:textId="77777777" w:rsidR="00ED361B" w:rsidRPr="006F4DC7" w:rsidRDefault="00ED361B" w:rsidP="00ED361B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6" w:type="dxa"/>
            <w:vAlign w:val="bottom"/>
          </w:tcPr>
          <w:p w14:paraId="50C18505" w14:textId="77777777" w:rsidR="00ED361B" w:rsidRPr="006F4DC7" w:rsidRDefault="00ED361B" w:rsidP="00ED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2B1900FC" w14:textId="77777777" w:rsidR="00ED361B" w:rsidRPr="006F4DC7" w:rsidRDefault="00ED361B" w:rsidP="00ED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79479A29" w14:textId="77777777" w:rsidR="00ED361B" w:rsidRPr="006F4DC7" w:rsidRDefault="00ED361B" w:rsidP="00ED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4AF21633" w14:textId="77777777" w:rsidR="00ED361B" w:rsidRPr="006F4DC7" w:rsidRDefault="00ED361B" w:rsidP="00ED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3" w:type="dxa"/>
            <w:vAlign w:val="bottom"/>
          </w:tcPr>
          <w:p w14:paraId="444A6D61" w14:textId="77777777" w:rsidR="00ED361B" w:rsidRPr="006F4DC7" w:rsidRDefault="00ED361B" w:rsidP="00ED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76530DAF" w14:textId="77777777" w:rsidR="00ED361B" w:rsidRPr="006F4DC7" w:rsidRDefault="00ED361B" w:rsidP="00ED361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6" w:type="dxa"/>
            <w:vAlign w:val="bottom"/>
          </w:tcPr>
          <w:p w14:paraId="6B40DE8B" w14:textId="77777777" w:rsidR="00ED361B" w:rsidRPr="006F4DC7" w:rsidRDefault="00ED361B" w:rsidP="00ED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32A670F5" w14:textId="77777777" w:rsidR="00ED361B" w:rsidRPr="006F4DC7" w:rsidRDefault="00ED361B" w:rsidP="00ED361B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36484796" w14:textId="77777777" w:rsidR="00ED361B" w:rsidRPr="006F4DC7" w:rsidRDefault="00ED361B" w:rsidP="00ED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8" w:type="dxa"/>
            <w:vAlign w:val="bottom"/>
          </w:tcPr>
          <w:p w14:paraId="0DEF2481" w14:textId="77777777" w:rsidR="00ED361B" w:rsidRPr="006F4DC7" w:rsidRDefault="00ED361B" w:rsidP="00ED361B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2A5828A1" w14:textId="77777777" w:rsidR="00ED361B" w:rsidRPr="006F4DC7" w:rsidRDefault="00ED361B" w:rsidP="00ED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131B7212" w14:textId="77777777" w:rsidR="00ED361B" w:rsidRPr="006F4DC7" w:rsidRDefault="00ED361B" w:rsidP="00ED361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eastAsia="MS Mincho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83" w:type="dxa"/>
            <w:vAlign w:val="bottom"/>
          </w:tcPr>
          <w:p w14:paraId="1EF3DE41" w14:textId="77777777" w:rsidR="00ED361B" w:rsidRPr="006F4DC7" w:rsidRDefault="00ED361B" w:rsidP="00ED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29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8" w:type="dxa"/>
            <w:vAlign w:val="bottom"/>
          </w:tcPr>
          <w:p w14:paraId="0CA2228E" w14:textId="77777777" w:rsidR="00ED361B" w:rsidRPr="006F4DC7" w:rsidRDefault="00ED361B" w:rsidP="00ED361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9" w:type="dxa"/>
            <w:vAlign w:val="bottom"/>
          </w:tcPr>
          <w:p w14:paraId="43146B3E" w14:textId="77777777" w:rsidR="00ED361B" w:rsidRPr="006F4DC7" w:rsidRDefault="00ED361B" w:rsidP="00ED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29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0162F235" w14:textId="77777777" w:rsidR="00ED361B" w:rsidRPr="006F4DC7" w:rsidRDefault="00ED361B" w:rsidP="00ED361B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6" w:type="dxa"/>
          </w:tcPr>
          <w:p w14:paraId="4BF29612" w14:textId="77777777" w:rsidR="00ED361B" w:rsidRPr="006F4DC7" w:rsidRDefault="00ED361B" w:rsidP="00ED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29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ED361B" w:rsidRPr="006F4DC7" w14:paraId="44E63351" w14:textId="77777777" w:rsidTr="00677510">
        <w:trPr>
          <w:cantSplit/>
          <w:trHeight w:val="70"/>
        </w:trPr>
        <w:tc>
          <w:tcPr>
            <w:tcW w:w="2779" w:type="dxa"/>
          </w:tcPr>
          <w:p w14:paraId="66204172" w14:textId="77777777" w:rsidR="00ED361B" w:rsidRPr="006F4DC7" w:rsidRDefault="00ED361B" w:rsidP="00ED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6F4DC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หนี้สินส่วนงาน</w:t>
            </w:r>
          </w:p>
        </w:tc>
        <w:tc>
          <w:tcPr>
            <w:tcW w:w="1001" w:type="dxa"/>
            <w:vAlign w:val="bottom"/>
          </w:tcPr>
          <w:p w14:paraId="7E7B9D55" w14:textId="77777777" w:rsidR="00ED361B" w:rsidRPr="006F4DC7" w:rsidRDefault="00ED361B" w:rsidP="00ED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674FCDCC" w14:textId="77777777" w:rsidR="00ED361B" w:rsidRPr="006F4DC7" w:rsidRDefault="00ED361B" w:rsidP="00ED361B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6" w:type="dxa"/>
            <w:vAlign w:val="bottom"/>
          </w:tcPr>
          <w:p w14:paraId="7B96F820" w14:textId="77777777" w:rsidR="00ED361B" w:rsidRPr="006F4DC7" w:rsidRDefault="00ED361B" w:rsidP="00ED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69B9EED7" w14:textId="77777777" w:rsidR="00ED361B" w:rsidRPr="006F4DC7" w:rsidRDefault="00ED361B" w:rsidP="00ED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1D0C9AD4" w14:textId="77777777" w:rsidR="00ED361B" w:rsidRPr="006F4DC7" w:rsidRDefault="00ED361B" w:rsidP="00ED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079C8000" w14:textId="77777777" w:rsidR="00ED361B" w:rsidRPr="006F4DC7" w:rsidRDefault="00ED361B" w:rsidP="00ED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3" w:type="dxa"/>
            <w:vAlign w:val="bottom"/>
          </w:tcPr>
          <w:p w14:paraId="19E73055" w14:textId="77777777" w:rsidR="00ED361B" w:rsidRPr="006F4DC7" w:rsidRDefault="00ED361B" w:rsidP="00ED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5535E66C" w14:textId="77777777" w:rsidR="00ED361B" w:rsidRPr="006F4DC7" w:rsidRDefault="00ED361B" w:rsidP="00ED361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6" w:type="dxa"/>
            <w:vAlign w:val="bottom"/>
          </w:tcPr>
          <w:p w14:paraId="0FD5AA42" w14:textId="77777777" w:rsidR="00ED361B" w:rsidRPr="006F4DC7" w:rsidRDefault="00ED361B" w:rsidP="00ED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12F16478" w14:textId="77777777" w:rsidR="00ED361B" w:rsidRPr="006F4DC7" w:rsidRDefault="00ED361B" w:rsidP="00ED361B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51A815CD" w14:textId="77777777" w:rsidR="00ED361B" w:rsidRPr="006F4DC7" w:rsidRDefault="00ED361B" w:rsidP="00ED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8" w:type="dxa"/>
            <w:vAlign w:val="bottom"/>
          </w:tcPr>
          <w:p w14:paraId="38593AE1" w14:textId="77777777" w:rsidR="00ED361B" w:rsidRPr="006F4DC7" w:rsidRDefault="00ED361B" w:rsidP="00ED361B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5234A8AC" w14:textId="77777777" w:rsidR="00ED361B" w:rsidRPr="006F4DC7" w:rsidRDefault="00ED361B" w:rsidP="00ED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4937ADA5" w14:textId="77777777" w:rsidR="00ED361B" w:rsidRPr="006F4DC7" w:rsidRDefault="00ED361B" w:rsidP="00ED361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eastAsia="MS Mincho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83" w:type="dxa"/>
            <w:vAlign w:val="bottom"/>
          </w:tcPr>
          <w:p w14:paraId="780D60A4" w14:textId="77777777" w:rsidR="00ED361B" w:rsidRPr="006F4DC7" w:rsidRDefault="00ED361B" w:rsidP="00ED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29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8" w:type="dxa"/>
            <w:vAlign w:val="bottom"/>
          </w:tcPr>
          <w:p w14:paraId="34415B48" w14:textId="77777777" w:rsidR="00ED361B" w:rsidRPr="006F4DC7" w:rsidRDefault="00ED361B" w:rsidP="00ED361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9" w:type="dxa"/>
            <w:vAlign w:val="bottom"/>
          </w:tcPr>
          <w:p w14:paraId="4A579B9E" w14:textId="77777777" w:rsidR="00ED361B" w:rsidRPr="006F4DC7" w:rsidRDefault="00ED361B" w:rsidP="00ED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29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1DF9DAA9" w14:textId="77777777" w:rsidR="00ED361B" w:rsidRPr="006F4DC7" w:rsidRDefault="00ED361B" w:rsidP="00ED361B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6" w:type="dxa"/>
          </w:tcPr>
          <w:p w14:paraId="15464C34" w14:textId="77777777" w:rsidR="00ED361B" w:rsidRPr="006F4DC7" w:rsidRDefault="00ED361B" w:rsidP="00ED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29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ED361B" w:rsidRPr="006F4DC7" w14:paraId="53C45F91" w14:textId="77777777" w:rsidTr="00677510">
        <w:trPr>
          <w:cantSplit/>
          <w:trHeight w:val="70"/>
        </w:trPr>
        <w:tc>
          <w:tcPr>
            <w:tcW w:w="2779" w:type="dxa"/>
          </w:tcPr>
          <w:p w14:paraId="4E4B8EC1" w14:textId="32F005AE" w:rsidR="00ED361B" w:rsidRPr="006F4DC7" w:rsidRDefault="00ED361B" w:rsidP="00ED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6853A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31 </w:t>
            </w: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 xml:space="preserve">มีนาคม </w:t>
            </w:r>
            <w:r w:rsidRPr="006853A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/</w:t>
            </w:r>
            <w:r w:rsidRPr="006853A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997B1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31</w:t>
            </w:r>
            <w:r w:rsidRPr="006853A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6853A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001" w:type="dxa"/>
            <w:vAlign w:val="bottom"/>
          </w:tcPr>
          <w:p w14:paraId="43B06445" w14:textId="6292D338" w:rsidR="00ED361B" w:rsidRPr="006F4DC7" w:rsidRDefault="00ED361B" w:rsidP="00ED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D361B">
              <w:rPr>
                <w:rFonts w:ascii="Angsana New" w:hAnsi="Angsana New"/>
                <w:sz w:val="26"/>
                <w:szCs w:val="26"/>
              </w:rPr>
              <w:t>1,094,21</w:t>
            </w:r>
            <w:r w:rsidR="00D57EF8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78" w:type="dxa"/>
            <w:vAlign w:val="bottom"/>
          </w:tcPr>
          <w:p w14:paraId="610382F5" w14:textId="77777777" w:rsidR="00ED361B" w:rsidRPr="006F4DC7" w:rsidRDefault="00ED361B" w:rsidP="00ED361B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6" w:type="dxa"/>
            <w:vAlign w:val="bottom"/>
          </w:tcPr>
          <w:p w14:paraId="5EC3CD50" w14:textId="3C8C4560" w:rsidR="00ED361B" w:rsidRPr="00AE63EA" w:rsidRDefault="00ED361B" w:rsidP="00ED361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AE63EA">
              <w:rPr>
                <w:rFonts w:asciiTheme="majorBidi" w:eastAsia="MS Mincho" w:hAnsiTheme="majorBidi" w:cstheme="majorBidi"/>
                <w:sz w:val="26"/>
                <w:szCs w:val="26"/>
              </w:rPr>
              <w:t>1,091,558</w:t>
            </w:r>
          </w:p>
        </w:tc>
        <w:tc>
          <w:tcPr>
            <w:tcW w:w="178" w:type="dxa"/>
            <w:vAlign w:val="bottom"/>
          </w:tcPr>
          <w:p w14:paraId="18A86DE0" w14:textId="77777777" w:rsidR="00ED361B" w:rsidRPr="00AE63EA" w:rsidRDefault="00ED361B" w:rsidP="00ED361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108BEEDD" w14:textId="7EBF9E96" w:rsidR="00ED361B" w:rsidRPr="00AE63EA" w:rsidRDefault="00ED361B" w:rsidP="00ED361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ED361B">
              <w:rPr>
                <w:rFonts w:asciiTheme="majorBidi" w:eastAsia="MS Mincho" w:hAnsiTheme="majorBidi" w:cstheme="majorBidi"/>
                <w:sz w:val="26"/>
                <w:szCs w:val="26"/>
              </w:rPr>
              <w:t>256,136</w:t>
            </w:r>
          </w:p>
        </w:tc>
        <w:tc>
          <w:tcPr>
            <w:tcW w:w="178" w:type="dxa"/>
            <w:vAlign w:val="bottom"/>
          </w:tcPr>
          <w:p w14:paraId="63574882" w14:textId="77777777" w:rsidR="00ED361B" w:rsidRPr="00AE63EA" w:rsidRDefault="00ED361B" w:rsidP="00ED361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003" w:type="dxa"/>
            <w:vAlign w:val="bottom"/>
          </w:tcPr>
          <w:p w14:paraId="26859438" w14:textId="793D298A" w:rsidR="00ED361B" w:rsidRPr="00AE63EA" w:rsidRDefault="00ED361B" w:rsidP="00ED361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AE63EA">
              <w:rPr>
                <w:rFonts w:asciiTheme="majorBidi" w:eastAsia="MS Mincho" w:hAnsiTheme="majorBidi" w:cstheme="majorBidi"/>
                <w:sz w:val="26"/>
                <w:szCs w:val="26"/>
              </w:rPr>
              <w:t>281,800</w:t>
            </w:r>
          </w:p>
        </w:tc>
        <w:tc>
          <w:tcPr>
            <w:tcW w:w="178" w:type="dxa"/>
            <w:vAlign w:val="bottom"/>
          </w:tcPr>
          <w:p w14:paraId="6D93FEE2" w14:textId="77777777" w:rsidR="00ED361B" w:rsidRPr="00AE63EA" w:rsidRDefault="00ED361B" w:rsidP="00ED361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  <w:vAlign w:val="bottom"/>
          </w:tcPr>
          <w:p w14:paraId="61A61C6F" w14:textId="5ADF5D90" w:rsidR="00ED361B" w:rsidRPr="00AE63EA" w:rsidRDefault="00ED361B" w:rsidP="00ED361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ED361B">
              <w:rPr>
                <w:rFonts w:asciiTheme="majorBidi" w:eastAsia="MS Mincho" w:hAnsiTheme="majorBidi" w:cstheme="majorBidi"/>
                <w:sz w:val="26"/>
                <w:szCs w:val="26"/>
              </w:rPr>
              <w:t>203,038</w:t>
            </w:r>
          </w:p>
        </w:tc>
        <w:tc>
          <w:tcPr>
            <w:tcW w:w="178" w:type="dxa"/>
            <w:vAlign w:val="bottom"/>
          </w:tcPr>
          <w:p w14:paraId="3C9DC3BD" w14:textId="77777777" w:rsidR="00ED361B" w:rsidRPr="00AE63EA" w:rsidRDefault="00ED361B" w:rsidP="00ED361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0B6AF557" w14:textId="5C1B34FA" w:rsidR="00ED361B" w:rsidRPr="00AE63EA" w:rsidRDefault="00ED361B" w:rsidP="00ED361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AE63EA">
              <w:rPr>
                <w:rFonts w:asciiTheme="majorBidi" w:eastAsia="MS Mincho" w:hAnsiTheme="majorBidi" w:cstheme="majorBidi"/>
                <w:sz w:val="26"/>
                <w:szCs w:val="26"/>
              </w:rPr>
              <w:t>197,598</w:t>
            </w:r>
          </w:p>
        </w:tc>
        <w:tc>
          <w:tcPr>
            <w:tcW w:w="188" w:type="dxa"/>
            <w:vAlign w:val="bottom"/>
          </w:tcPr>
          <w:p w14:paraId="2152CF9E" w14:textId="77777777" w:rsidR="00ED361B" w:rsidRPr="00AE63EA" w:rsidRDefault="00ED361B" w:rsidP="00ED361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00F39F0B" w14:textId="7F45A51A" w:rsidR="00ED361B" w:rsidRPr="00AE63EA" w:rsidRDefault="00ED361B" w:rsidP="00ED361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ED361B">
              <w:rPr>
                <w:rFonts w:asciiTheme="majorBidi" w:eastAsia="MS Mincho" w:hAnsiTheme="majorBidi" w:cstheme="majorBidi"/>
                <w:sz w:val="26"/>
                <w:szCs w:val="26"/>
              </w:rPr>
              <w:t>(426,044)</w:t>
            </w:r>
          </w:p>
        </w:tc>
        <w:tc>
          <w:tcPr>
            <w:tcW w:w="178" w:type="dxa"/>
            <w:vAlign w:val="bottom"/>
          </w:tcPr>
          <w:p w14:paraId="1D2916C8" w14:textId="77777777" w:rsidR="00ED361B" w:rsidRPr="00AE63EA" w:rsidRDefault="00ED361B" w:rsidP="00ED361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983" w:type="dxa"/>
            <w:vAlign w:val="bottom"/>
          </w:tcPr>
          <w:p w14:paraId="4C5BA975" w14:textId="63E021D9" w:rsidR="00ED361B" w:rsidRPr="00AE63EA" w:rsidRDefault="00ED361B" w:rsidP="00ED361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AE63EA">
              <w:rPr>
                <w:rFonts w:asciiTheme="majorBidi" w:eastAsia="MS Mincho" w:hAnsiTheme="majorBidi" w:cstheme="majorBidi"/>
                <w:sz w:val="26"/>
                <w:szCs w:val="26"/>
              </w:rPr>
              <w:t>(381,368)</w:t>
            </w:r>
          </w:p>
        </w:tc>
        <w:tc>
          <w:tcPr>
            <w:tcW w:w="188" w:type="dxa"/>
            <w:vAlign w:val="bottom"/>
          </w:tcPr>
          <w:p w14:paraId="7380D8B0" w14:textId="77777777" w:rsidR="00ED361B" w:rsidRPr="00AE63EA" w:rsidRDefault="00ED361B" w:rsidP="00ED361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989" w:type="dxa"/>
            <w:vAlign w:val="bottom"/>
          </w:tcPr>
          <w:p w14:paraId="3105BEBE" w14:textId="33AB9A81" w:rsidR="00ED361B" w:rsidRPr="00AE63EA" w:rsidRDefault="00ED361B" w:rsidP="00ED361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ED361B">
              <w:rPr>
                <w:rFonts w:asciiTheme="majorBidi" w:eastAsia="MS Mincho" w:hAnsiTheme="majorBidi" w:cstheme="majorBidi"/>
                <w:sz w:val="26"/>
                <w:szCs w:val="26"/>
              </w:rPr>
              <w:t>1,127,346</w:t>
            </w:r>
          </w:p>
        </w:tc>
        <w:tc>
          <w:tcPr>
            <w:tcW w:w="178" w:type="dxa"/>
            <w:vAlign w:val="bottom"/>
          </w:tcPr>
          <w:p w14:paraId="44733A97" w14:textId="77777777" w:rsidR="00ED361B" w:rsidRPr="00AE63EA" w:rsidRDefault="00ED361B" w:rsidP="00ED361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</w:tcPr>
          <w:p w14:paraId="139B9C35" w14:textId="132F94A1" w:rsidR="00ED361B" w:rsidRPr="00AE63EA" w:rsidRDefault="00ED361B" w:rsidP="00ED361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AE63EA">
              <w:rPr>
                <w:rFonts w:asciiTheme="majorBidi" w:eastAsia="MS Mincho" w:hAnsiTheme="majorBidi" w:cstheme="majorBidi"/>
                <w:sz w:val="26"/>
                <w:szCs w:val="26"/>
              </w:rPr>
              <w:t>1,189,588</w:t>
            </w:r>
          </w:p>
        </w:tc>
      </w:tr>
      <w:tr w:rsidR="00ED361B" w:rsidRPr="006F4DC7" w14:paraId="2A3103C7" w14:textId="77777777" w:rsidTr="0035271A">
        <w:trPr>
          <w:cantSplit/>
        </w:trPr>
        <w:tc>
          <w:tcPr>
            <w:tcW w:w="2779" w:type="dxa"/>
          </w:tcPr>
          <w:p w14:paraId="2F930E00" w14:textId="77777777" w:rsidR="00ED361B" w:rsidRPr="006F4DC7" w:rsidRDefault="00ED361B" w:rsidP="00ED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F4DC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หนี้สินที่ไม่ได้ปันส่วน</w:t>
            </w:r>
          </w:p>
        </w:tc>
        <w:tc>
          <w:tcPr>
            <w:tcW w:w="1001" w:type="dxa"/>
            <w:vAlign w:val="bottom"/>
          </w:tcPr>
          <w:p w14:paraId="378CE50D" w14:textId="77777777" w:rsidR="00ED361B" w:rsidRPr="006F4DC7" w:rsidRDefault="00ED361B" w:rsidP="00ED361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333BEF67" w14:textId="77777777" w:rsidR="00ED361B" w:rsidRPr="006F4DC7" w:rsidRDefault="00ED361B" w:rsidP="00ED361B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6" w:type="dxa"/>
            <w:vAlign w:val="bottom"/>
          </w:tcPr>
          <w:p w14:paraId="1D5C076E" w14:textId="77777777" w:rsidR="00ED361B" w:rsidRPr="00AE63EA" w:rsidRDefault="00ED361B" w:rsidP="00ED361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6E95C599" w14:textId="77777777" w:rsidR="00ED361B" w:rsidRPr="00AE63EA" w:rsidRDefault="00ED361B" w:rsidP="00ED361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02CA7918" w14:textId="77777777" w:rsidR="00ED361B" w:rsidRPr="00AE63EA" w:rsidRDefault="00ED361B" w:rsidP="00ED361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2C944099" w14:textId="77777777" w:rsidR="00ED361B" w:rsidRPr="00AE63EA" w:rsidRDefault="00ED361B" w:rsidP="00ED361B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003" w:type="dxa"/>
            <w:vAlign w:val="bottom"/>
          </w:tcPr>
          <w:p w14:paraId="4E7EEDDF" w14:textId="77777777" w:rsidR="00ED361B" w:rsidRPr="00AE63EA" w:rsidRDefault="00ED361B" w:rsidP="00ED361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76786F02" w14:textId="77777777" w:rsidR="00ED361B" w:rsidRPr="00AE63EA" w:rsidRDefault="00ED361B" w:rsidP="00ED361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  <w:vAlign w:val="bottom"/>
          </w:tcPr>
          <w:p w14:paraId="05478841" w14:textId="77777777" w:rsidR="00ED361B" w:rsidRPr="00AE63EA" w:rsidRDefault="00ED361B" w:rsidP="00ED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left="-129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2442E814" w14:textId="77777777" w:rsidR="00ED361B" w:rsidRPr="00AE63EA" w:rsidRDefault="00ED361B" w:rsidP="00ED361B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35CDFF2A" w14:textId="77777777" w:rsidR="00ED361B" w:rsidRPr="00AE63EA" w:rsidRDefault="00ED361B" w:rsidP="00ED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9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88" w:type="dxa"/>
            <w:vAlign w:val="bottom"/>
          </w:tcPr>
          <w:p w14:paraId="3AC2B511" w14:textId="77777777" w:rsidR="00ED361B" w:rsidRPr="00AE63EA" w:rsidRDefault="00ED361B" w:rsidP="00ED361B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5AA9199A" w14:textId="77777777" w:rsidR="00ED361B" w:rsidRPr="00AE63EA" w:rsidRDefault="00ED361B" w:rsidP="00ED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29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24480D47" w14:textId="77777777" w:rsidR="00ED361B" w:rsidRPr="00AE63EA" w:rsidRDefault="00ED361B" w:rsidP="00ED361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983" w:type="dxa"/>
            <w:vAlign w:val="bottom"/>
          </w:tcPr>
          <w:p w14:paraId="7B321895" w14:textId="77777777" w:rsidR="00ED361B" w:rsidRPr="00AE63EA" w:rsidRDefault="00ED361B" w:rsidP="00ED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29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88" w:type="dxa"/>
            <w:vAlign w:val="bottom"/>
          </w:tcPr>
          <w:p w14:paraId="4BE60A62" w14:textId="77777777" w:rsidR="00ED361B" w:rsidRPr="00AE63EA" w:rsidRDefault="00ED361B" w:rsidP="00ED361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vAlign w:val="bottom"/>
          </w:tcPr>
          <w:p w14:paraId="53292DFD" w14:textId="3BB2272E" w:rsidR="00ED361B" w:rsidRPr="00AE63EA" w:rsidRDefault="00ED361B" w:rsidP="00ED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29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 w:rsidRPr="00ED361B"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>104,20</w:t>
            </w:r>
            <w:r w:rsidR="002D7CE1"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>0</w:t>
            </w:r>
          </w:p>
        </w:tc>
        <w:tc>
          <w:tcPr>
            <w:tcW w:w="178" w:type="dxa"/>
            <w:vAlign w:val="bottom"/>
          </w:tcPr>
          <w:p w14:paraId="6DD61B53" w14:textId="77777777" w:rsidR="00ED361B" w:rsidRPr="00AE63EA" w:rsidRDefault="00ED361B" w:rsidP="00ED361B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  <w:tcBorders>
              <w:bottom w:val="single" w:sz="4" w:space="0" w:color="auto"/>
            </w:tcBorders>
            <w:vAlign w:val="bottom"/>
          </w:tcPr>
          <w:p w14:paraId="49E325E1" w14:textId="2365927F" w:rsidR="00ED361B" w:rsidRPr="00AE63EA" w:rsidRDefault="00ED361B" w:rsidP="00ED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29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 w:rsidRPr="00AE63EA"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>94,102</w:t>
            </w:r>
          </w:p>
        </w:tc>
      </w:tr>
      <w:tr w:rsidR="00ED361B" w:rsidRPr="006F4DC7" w14:paraId="6563E88A" w14:textId="77777777" w:rsidTr="0035271A">
        <w:trPr>
          <w:cantSplit/>
        </w:trPr>
        <w:tc>
          <w:tcPr>
            <w:tcW w:w="2779" w:type="dxa"/>
          </w:tcPr>
          <w:p w14:paraId="356AB75F" w14:textId="77777777" w:rsidR="00ED361B" w:rsidRPr="006F4DC7" w:rsidRDefault="00ED361B" w:rsidP="00ED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6F4DC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001" w:type="dxa"/>
            <w:vAlign w:val="bottom"/>
          </w:tcPr>
          <w:p w14:paraId="5A097554" w14:textId="77777777" w:rsidR="00ED361B" w:rsidRPr="006F4DC7" w:rsidRDefault="00ED361B" w:rsidP="00ED361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78" w:type="dxa"/>
            <w:vAlign w:val="bottom"/>
          </w:tcPr>
          <w:p w14:paraId="37E6EBBC" w14:textId="77777777" w:rsidR="00ED361B" w:rsidRPr="006F4DC7" w:rsidRDefault="00ED361B" w:rsidP="00ED361B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86" w:type="dxa"/>
            <w:vAlign w:val="bottom"/>
          </w:tcPr>
          <w:p w14:paraId="30EE6B6E" w14:textId="77777777" w:rsidR="00ED361B" w:rsidRPr="006F4DC7" w:rsidRDefault="00ED361B" w:rsidP="00ED361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459C3686" w14:textId="77777777" w:rsidR="00ED361B" w:rsidRPr="006F4DC7" w:rsidRDefault="00ED361B" w:rsidP="00ED361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14E48B2C" w14:textId="77777777" w:rsidR="00ED361B" w:rsidRPr="006F4DC7" w:rsidRDefault="00ED361B" w:rsidP="00ED361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1EBBDE52" w14:textId="77777777" w:rsidR="00ED361B" w:rsidRPr="006F4DC7" w:rsidRDefault="00ED361B" w:rsidP="00ED361B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3" w:type="dxa"/>
            <w:vAlign w:val="bottom"/>
          </w:tcPr>
          <w:p w14:paraId="284CA045" w14:textId="77777777" w:rsidR="00ED361B" w:rsidRPr="006F4DC7" w:rsidRDefault="00ED361B" w:rsidP="00ED361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1EAD3E8D" w14:textId="77777777" w:rsidR="00ED361B" w:rsidRPr="006F4DC7" w:rsidRDefault="00ED361B" w:rsidP="00ED361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6" w:type="dxa"/>
            <w:vAlign w:val="bottom"/>
          </w:tcPr>
          <w:p w14:paraId="774565A3" w14:textId="77777777" w:rsidR="00ED361B" w:rsidRPr="006F4DC7" w:rsidRDefault="00ED361B" w:rsidP="00ED361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3C5903D1" w14:textId="77777777" w:rsidR="00ED361B" w:rsidRPr="006F4DC7" w:rsidRDefault="00ED361B" w:rsidP="00ED361B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3DF44E74" w14:textId="77777777" w:rsidR="00ED361B" w:rsidRPr="006F4DC7" w:rsidRDefault="00ED361B" w:rsidP="00ED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8" w:type="dxa"/>
            <w:vAlign w:val="bottom"/>
          </w:tcPr>
          <w:p w14:paraId="607296B3" w14:textId="77777777" w:rsidR="00ED361B" w:rsidRPr="006F4DC7" w:rsidRDefault="00ED361B" w:rsidP="00ED361B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270C33B6" w14:textId="77777777" w:rsidR="00ED361B" w:rsidRPr="006F4DC7" w:rsidRDefault="00ED361B" w:rsidP="00ED361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9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1A288910" w14:textId="77777777" w:rsidR="00ED361B" w:rsidRPr="006F4DC7" w:rsidRDefault="00ED361B" w:rsidP="00ED361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3" w:type="dxa"/>
            <w:vAlign w:val="bottom"/>
          </w:tcPr>
          <w:p w14:paraId="201EEA47" w14:textId="77777777" w:rsidR="00ED361B" w:rsidRPr="006F4DC7" w:rsidRDefault="00ED361B" w:rsidP="00ED361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9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8" w:type="dxa"/>
            <w:vAlign w:val="bottom"/>
          </w:tcPr>
          <w:p w14:paraId="5D0E79DC" w14:textId="77777777" w:rsidR="00ED361B" w:rsidRPr="006F4DC7" w:rsidRDefault="00ED361B" w:rsidP="00ED361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65E57C" w14:textId="5D16C470" w:rsidR="00ED361B" w:rsidRPr="006F4DC7" w:rsidRDefault="00ED361B" w:rsidP="00ED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29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D361B">
              <w:rPr>
                <w:rFonts w:ascii="Angsana New" w:hAnsi="Angsana New"/>
                <w:b/>
                <w:bCs/>
                <w:sz w:val="26"/>
                <w:szCs w:val="26"/>
              </w:rPr>
              <w:t>1,231,54</w:t>
            </w:r>
            <w:r w:rsidR="002D7CE1">
              <w:rPr>
                <w:rFonts w:ascii="Angsana New" w:hAnsi="Angsana New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78" w:type="dxa"/>
            <w:vAlign w:val="bottom"/>
          </w:tcPr>
          <w:p w14:paraId="5321837D" w14:textId="77777777" w:rsidR="00ED361B" w:rsidRPr="006F4DC7" w:rsidRDefault="00ED361B" w:rsidP="00ED361B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BE2A27" w14:textId="0AB1D9D9" w:rsidR="00ED361B" w:rsidRPr="006F4DC7" w:rsidRDefault="00ED361B" w:rsidP="00ED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29" w:right="15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E63EA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  <w:t>1,283,690</w:t>
            </w:r>
          </w:p>
        </w:tc>
      </w:tr>
      <w:bookmarkEnd w:id="2"/>
    </w:tbl>
    <w:p w14:paraId="7BBFEEC5" w14:textId="77777777" w:rsidR="00833D8A" w:rsidRDefault="00833D8A" w:rsidP="00E71048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6BBF7D52" w14:textId="45702ECB" w:rsidR="00E71048" w:rsidRDefault="00E71048" w:rsidP="00E71048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0C7CDE">
        <w:rPr>
          <w:rFonts w:ascii="Angsana New" w:hAnsi="Angsana New"/>
          <w:sz w:val="30"/>
          <w:szCs w:val="30"/>
          <w:cs/>
        </w:rPr>
        <w:t>กลุ่มบริษัทดำเนินธุรกิจ</w:t>
      </w:r>
      <w:r>
        <w:rPr>
          <w:rFonts w:ascii="Angsana New" w:hAnsi="Angsana New" w:hint="cs"/>
          <w:sz w:val="30"/>
          <w:szCs w:val="30"/>
          <w:cs/>
        </w:rPr>
        <w:t>โดยส่วนใหญ่</w:t>
      </w:r>
      <w:r w:rsidRPr="000C7CDE">
        <w:rPr>
          <w:rFonts w:ascii="Angsana New" w:hAnsi="Angsana New"/>
          <w:sz w:val="30"/>
          <w:szCs w:val="30"/>
          <w:cs/>
        </w:rPr>
        <w:t>ในประเทศ</w:t>
      </w:r>
      <w:r>
        <w:rPr>
          <w:rFonts w:ascii="Angsana New" w:hAnsi="Angsana New" w:hint="cs"/>
          <w:sz w:val="30"/>
          <w:szCs w:val="30"/>
          <w:cs/>
        </w:rPr>
        <w:t>ไทย</w:t>
      </w:r>
      <w:r w:rsidRPr="000C7CDE">
        <w:rPr>
          <w:rFonts w:ascii="Angsana New" w:hAnsi="Angsana New"/>
          <w:sz w:val="30"/>
          <w:szCs w:val="30"/>
          <w:cs/>
        </w:rPr>
        <w:t>เท่านั้น ไม่มีรายได้จากต่างประเทศที่มีสาระสำคัญ</w:t>
      </w:r>
    </w:p>
    <w:p w14:paraId="3A28DD84" w14:textId="77777777" w:rsidR="006F14D2" w:rsidRPr="007266BC" w:rsidRDefault="006F14D2" w:rsidP="006F14D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i/>
          <w:iCs/>
          <w:sz w:val="20"/>
          <w:szCs w:val="20"/>
          <w:lang w:val="en-GB"/>
        </w:rPr>
      </w:pPr>
    </w:p>
    <w:p w14:paraId="308B82FA" w14:textId="77777777" w:rsidR="009F5235" w:rsidRDefault="009F5235" w:rsidP="009F52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0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5EEB72A4" w14:textId="77777777" w:rsidR="006F4DC7" w:rsidRDefault="006F4DC7" w:rsidP="006F4D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450"/>
          <w:tab w:val="left" w:pos="9000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6E1DB336" w14:textId="77777777" w:rsidR="006F4DC7" w:rsidRDefault="006F4DC7" w:rsidP="006F4D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  <w:tab w:val="left" w:pos="9000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0308AC6B" w14:textId="77777777" w:rsidR="006F4DC7" w:rsidRPr="000A10C7" w:rsidRDefault="006F4DC7" w:rsidP="006F4D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  <w:tab w:val="left" w:pos="9000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1349CC9B" w14:textId="70AA05BE" w:rsidR="009F5235" w:rsidRPr="00F7477C" w:rsidRDefault="009F5235" w:rsidP="006F4DC7">
      <w:pPr>
        <w:tabs>
          <w:tab w:val="decimal" w:pos="540"/>
        </w:tabs>
        <w:jc w:val="thaiDistribute"/>
        <w:rPr>
          <w:rFonts w:ascii="Angsana New" w:hAnsi="Angsana New"/>
          <w:sz w:val="30"/>
          <w:szCs w:val="30"/>
          <w:cs/>
        </w:rPr>
        <w:sectPr w:rsidR="009F5235" w:rsidRPr="00F7477C" w:rsidSect="00E71048">
          <w:headerReference w:type="first" r:id="rId15"/>
          <w:footerReference w:type="first" r:id="rId16"/>
          <w:pgSz w:w="16834" w:h="11909" w:orient="landscape" w:code="9"/>
          <w:pgMar w:top="691" w:right="1152" w:bottom="576" w:left="1152" w:header="720" w:footer="720" w:gutter="0"/>
          <w:cols w:space="720"/>
          <w:titlePg/>
          <w:docGrid w:linePitch="245"/>
        </w:sectPr>
      </w:pPr>
    </w:p>
    <w:p w14:paraId="7B6F2265" w14:textId="15DD01C4" w:rsidR="00DC794B" w:rsidRPr="00CE458C" w:rsidRDefault="00DC794B" w:rsidP="008C1F15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outlineLvl w:val="0"/>
        <w:rPr>
          <w:rFonts w:ascii="Angsana New" w:hAnsi="Angsana New"/>
          <w:b/>
          <w:bCs/>
          <w:sz w:val="30"/>
          <w:szCs w:val="30"/>
          <w:cs/>
        </w:rPr>
      </w:pPr>
      <w:r w:rsidRPr="00CE458C">
        <w:rPr>
          <w:rFonts w:ascii="Angsana New" w:hAnsi="Angsana New"/>
          <w:b/>
          <w:bCs/>
          <w:sz w:val="30"/>
          <w:szCs w:val="30"/>
          <w:cs/>
        </w:rPr>
        <w:lastRenderedPageBreak/>
        <w:t>ภาษีเงินได้</w:t>
      </w:r>
    </w:p>
    <w:p w14:paraId="71876EA8" w14:textId="77777777" w:rsidR="00DC794B" w:rsidRPr="00F15DE6" w:rsidRDefault="00DC794B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2F8C74EA" w14:textId="6AD0C7F8" w:rsidR="00833D8A" w:rsidRDefault="00833D8A" w:rsidP="00833D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E458C">
        <w:rPr>
          <w:rFonts w:ascii="Angsana New" w:hAnsi="Angsana New"/>
          <w:sz w:val="30"/>
          <w:szCs w:val="30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</w:t>
      </w:r>
      <w:r>
        <w:rPr>
          <w:rFonts w:ascii="Angsana New" w:hAnsi="Angsana New"/>
          <w:sz w:val="30"/>
          <w:szCs w:val="30"/>
        </w:rPr>
        <w:t xml:space="preserve">    </w:t>
      </w:r>
      <w:r w:rsidRPr="00CE458C">
        <w:rPr>
          <w:rFonts w:ascii="Angsana New" w:hAnsi="Angsana New"/>
          <w:sz w:val="30"/>
          <w:szCs w:val="30"/>
          <w:cs/>
        </w:rPr>
        <w:t>ถ่วงน้ำหนักที่คาด</w:t>
      </w:r>
      <w:r w:rsidR="008262C1">
        <w:rPr>
          <w:rFonts w:ascii="Angsana New" w:hAnsi="Angsana New" w:hint="cs"/>
          <w:sz w:val="30"/>
          <w:szCs w:val="30"/>
          <w:cs/>
        </w:rPr>
        <w:t>ว่าจะเกิดขึ้นกับกำไร</w:t>
      </w:r>
      <w:r w:rsidRPr="00CE458C">
        <w:rPr>
          <w:rFonts w:ascii="Angsana New" w:hAnsi="Angsana New"/>
          <w:sz w:val="30"/>
          <w:szCs w:val="30"/>
          <w:cs/>
        </w:rPr>
        <w:t>ก่อนภาษีของงวดระหว่างกาล อัตราภาษีเงินได้</w:t>
      </w:r>
      <w:r w:rsidRPr="00543E73">
        <w:rPr>
          <w:rFonts w:ascii="Angsana New" w:hAnsi="Angsana New"/>
          <w:spacing w:val="-4"/>
          <w:sz w:val="30"/>
          <w:szCs w:val="30"/>
          <w:cs/>
        </w:rPr>
        <w:t>ที่แท้จริง</w:t>
      </w:r>
      <w:r w:rsidRPr="00543E73">
        <w:rPr>
          <w:rFonts w:ascii="Angsana New" w:hAnsi="Angsana New" w:hint="cs"/>
          <w:spacing w:val="-4"/>
          <w:sz w:val="30"/>
          <w:szCs w:val="30"/>
          <w:cs/>
        </w:rPr>
        <w:t>รวม</w:t>
      </w:r>
      <w:r w:rsidRPr="00543E73">
        <w:rPr>
          <w:rFonts w:ascii="Angsana New" w:hAnsi="Angsana New"/>
          <w:spacing w:val="-4"/>
          <w:sz w:val="30"/>
          <w:szCs w:val="30"/>
          <w:cs/>
        </w:rPr>
        <w:t>ของกลุ่มบริษัทและบริษัทในการดำเนินงานต่อเนื่องเป็นระยะเวลา</w:t>
      </w:r>
      <w:r w:rsidR="00400312">
        <w:rPr>
          <w:rFonts w:ascii="Angsana New" w:hAnsi="Angsana New" w:hint="cs"/>
          <w:spacing w:val="-4"/>
          <w:sz w:val="30"/>
          <w:szCs w:val="30"/>
          <w:cs/>
        </w:rPr>
        <w:t>สาม</w:t>
      </w:r>
      <w:r w:rsidR="00400312" w:rsidRPr="00543E73">
        <w:rPr>
          <w:rFonts w:ascii="Angsana New" w:hAnsi="Angsana New" w:hint="cs"/>
          <w:spacing w:val="-4"/>
          <w:sz w:val="30"/>
          <w:szCs w:val="30"/>
          <w:cs/>
        </w:rPr>
        <w:t>เดือนสิ้นสุดวันที่</w:t>
      </w:r>
      <w:r w:rsidR="00400312" w:rsidRPr="00543E73">
        <w:rPr>
          <w:rFonts w:ascii="Angsana New" w:hAnsi="Angsana New"/>
          <w:spacing w:val="-4"/>
          <w:sz w:val="30"/>
          <w:szCs w:val="30"/>
        </w:rPr>
        <w:t xml:space="preserve"> </w:t>
      </w:r>
      <w:r w:rsidR="00400312" w:rsidRPr="00997B13">
        <w:rPr>
          <w:rFonts w:ascii="Angsana New" w:hAnsi="Angsana New"/>
          <w:spacing w:val="-4"/>
          <w:sz w:val="30"/>
          <w:szCs w:val="30"/>
        </w:rPr>
        <w:t>3</w:t>
      </w:r>
      <w:r w:rsidR="00400312">
        <w:rPr>
          <w:rFonts w:ascii="Angsana New" w:hAnsi="Angsana New"/>
          <w:spacing w:val="-4"/>
          <w:sz w:val="30"/>
          <w:szCs w:val="30"/>
        </w:rPr>
        <w:t>1</w:t>
      </w:r>
      <w:r w:rsidR="00400312" w:rsidRPr="00543E73">
        <w:rPr>
          <w:rFonts w:ascii="Angsana New" w:hAnsi="Angsana New"/>
          <w:spacing w:val="-4"/>
          <w:sz w:val="30"/>
          <w:szCs w:val="30"/>
        </w:rPr>
        <w:t xml:space="preserve"> </w:t>
      </w:r>
      <w:r w:rsidR="00400312">
        <w:rPr>
          <w:rFonts w:ascii="Angsana New" w:hAnsi="Angsana New" w:hint="cs"/>
          <w:spacing w:val="-4"/>
          <w:sz w:val="30"/>
          <w:szCs w:val="30"/>
          <w:cs/>
        </w:rPr>
        <w:t>มีนาคม</w:t>
      </w:r>
      <w:r w:rsidRPr="00543E73">
        <w:rPr>
          <w:rFonts w:ascii="Angsana New" w:hAnsi="Angsana New"/>
          <w:spacing w:val="-4"/>
          <w:sz w:val="30"/>
          <w:szCs w:val="30"/>
        </w:rPr>
        <w:t xml:space="preserve"> </w:t>
      </w:r>
      <w:r w:rsidR="007A682A" w:rsidRPr="007A682A">
        <w:rPr>
          <w:rFonts w:ascii="Angsana New" w:hAnsi="Angsana New"/>
          <w:spacing w:val="-4"/>
          <w:sz w:val="30"/>
          <w:szCs w:val="30"/>
        </w:rPr>
        <w:t>256</w:t>
      </w:r>
      <w:r w:rsidR="00400312">
        <w:rPr>
          <w:rFonts w:ascii="Angsana New" w:hAnsi="Angsana New"/>
          <w:spacing w:val="-4"/>
          <w:sz w:val="30"/>
          <w:szCs w:val="30"/>
        </w:rPr>
        <w:t>9</w:t>
      </w:r>
      <w:r w:rsidR="00B877CA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E36757">
        <w:rPr>
          <w:rFonts w:ascii="Angsana New" w:hAnsi="Angsana New" w:hint="cs"/>
          <w:spacing w:val="2"/>
          <w:sz w:val="30"/>
          <w:szCs w:val="30"/>
          <w:cs/>
        </w:rPr>
        <w:t>คือร้อยละ</w:t>
      </w:r>
      <w:r w:rsidRPr="00E36757">
        <w:rPr>
          <w:rFonts w:ascii="Angsana New" w:hAnsi="Angsana New"/>
          <w:spacing w:val="2"/>
          <w:sz w:val="30"/>
          <w:szCs w:val="30"/>
        </w:rPr>
        <w:t xml:space="preserve"> </w:t>
      </w:r>
      <w:r w:rsidR="002847D2">
        <w:rPr>
          <w:rFonts w:ascii="Angsana New" w:hAnsi="Angsana New"/>
          <w:spacing w:val="2"/>
          <w:sz w:val="30"/>
          <w:szCs w:val="30"/>
        </w:rPr>
        <w:t>6.49</w:t>
      </w:r>
      <w:r w:rsidR="00103353">
        <w:rPr>
          <w:rFonts w:ascii="Angsana New" w:hAnsi="Angsana New"/>
          <w:spacing w:val="2"/>
          <w:sz w:val="30"/>
          <w:szCs w:val="30"/>
        </w:rPr>
        <w:t xml:space="preserve"> </w:t>
      </w:r>
      <w:r w:rsidRPr="00E36757">
        <w:rPr>
          <w:rFonts w:ascii="Angsana New" w:hAnsi="Angsana New" w:hint="cs"/>
          <w:spacing w:val="2"/>
          <w:sz w:val="30"/>
          <w:szCs w:val="30"/>
          <w:cs/>
        </w:rPr>
        <w:t>และร้อยละ</w:t>
      </w:r>
      <w:r w:rsidRPr="00E36757">
        <w:rPr>
          <w:rFonts w:ascii="Angsana New" w:hAnsi="Angsana New"/>
          <w:spacing w:val="2"/>
          <w:sz w:val="30"/>
          <w:szCs w:val="30"/>
        </w:rPr>
        <w:t xml:space="preserve"> </w:t>
      </w:r>
      <w:r w:rsidR="002847D2">
        <w:rPr>
          <w:rFonts w:ascii="Angsana New" w:hAnsi="Angsana New"/>
          <w:spacing w:val="2"/>
          <w:sz w:val="30"/>
          <w:szCs w:val="30"/>
        </w:rPr>
        <w:t>17.1</w:t>
      </w:r>
      <w:r w:rsidR="008262C1">
        <w:rPr>
          <w:rFonts w:ascii="Angsana New" w:hAnsi="Angsana New"/>
          <w:spacing w:val="2"/>
          <w:sz w:val="30"/>
          <w:szCs w:val="30"/>
        </w:rPr>
        <w:t>5</w:t>
      </w:r>
      <w:r w:rsidRPr="00E36757">
        <w:rPr>
          <w:rFonts w:ascii="Angsana New" w:hAnsi="Angsana New"/>
          <w:spacing w:val="2"/>
          <w:sz w:val="30"/>
          <w:szCs w:val="30"/>
        </w:rPr>
        <w:t xml:space="preserve"> </w:t>
      </w:r>
      <w:r w:rsidRPr="00E36757">
        <w:rPr>
          <w:rFonts w:ascii="Angsana New" w:hAnsi="Angsana New" w:hint="cs"/>
          <w:spacing w:val="2"/>
          <w:sz w:val="30"/>
          <w:szCs w:val="30"/>
          <w:cs/>
        </w:rPr>
        <w:t xml:space="preserve">ตามลำดับ </w:t>
      </w:r>
      <w:r w:rsidRPr="00E36757">
        <w:rPr>
          <w:rFonts w:ascii="Angsana New" w:hAnsi="Angsana New"/>
          <w:i/>
          <w:iCs/>
          <w:spacing w:val="2"/>
          <w:sz w:val="30"/>
          <w:szCs w:val="30"/>
        </w:rPr>
        <w:t>(</w:t>
      </w:r>
      <w:r w:rsidR="007A682A" w:rsidRPr="007A682A">
        <w:rPr>
          <w:rFonts w:ascii="Angsana New" w:hAnsi="Angsana New"/>
          <w:i/>
          <w:iCs/>
          <w:spacing w:val="2"/>
          <w:sz w:val="30"/>
          <w:szCs w:val="30"/>
        </w:rPr>
        <w:t>256</w:t>
      </w:r>
      <w:r w:rsidR="00400312">
        <w:rPr>
          <w:rFonts w:ascii="Angsana New" w:hAnsi="Angsana New"/>
          <w:i/>
          <w:iCs/>
          <w:spacing w:val="2"/>
          <w:sz w:val="30"/>
          <w:szCs w:val="30"/>
        </w:rPr>
        <w:t>8</w:t>
      </w:r>
      <w:r w:rsidRPr="00E36757">
        <w:rPr>
          <w:rFonts w:ascii="Angsana New" w:hAnsi="Angsana New"/>
          <w:i/>
          <w:iCs/>
          <w:spacing w:val="2"/>
          <w:sz w:val="30"/>
          <w:szCs w:val="30"/>
        </w:rPr>
        <w:t xml:space="preserve">: </w:t>
      </w:r>
      <w:r w:rsidRPr="00E36757">
        <w:rPr>
          <w:rFonts w:ascii="Angsana New" w:hAnsi="Angsana New"/>
          <w:i/>
          <w:iCs/>
          <w:spacing w:val="2"/>
          <w:sz w:val="30"/>
          <w:szCs w:val="30"/>
          <w:cs/>
        </w:rPr>
        <w:t>ร้อยละ</w:t>
      </w:r>
      <w:r w:rsidRPr="00E36757">
        <w:rPr>
          <w:rFonts w:ascii="Angsana New" w:hAnsi="Angsana New"/>
          <w:i/>
          <w:iCs/>
          <w:spacing w:val="2"/>
          <w:sz w:val="30"/>
          <w:szCs w:val="30"/>
        </w:rPr>
        <w:t xml:space="preserve"> </w:t>
      </w:r>
      <w:r w:rsidR="00400312">
        <w:rPr>
          <w:rFonts w:ascii="Angsana New" w:hAnsi="Angsana New"/>
          <w:i/>
          <w:iCs/>
          <w:spacing w:val="2"/>
          <w:sz w:val="30"/>
          <w:szCs w:val="30"/>
        </w:rPr>
        <w:t>14.26</w:t>
      </w:r>
      <w:r w:rsidRPr="00E36757">
        <w:rPr>
          <w:rFonts w:ascii="Angsana New" w:hAnsi="Angsana New"/>
          <w:i/>
          <w:iCs/>
          <w:spacing w:val="2"/>
          <w:sz w:val="30"/>
          <w:szCs w:val="30"/>
        </w:rPr>
        <w:t xml:space="preserve"> </w:t>
      </w:r>
      <w:r w:rsidRPr="00E36757">
        <w:rPr>
          <w:rFonts w:ascii="Angsana New" w:hAnsi="Angsana New" w:hint="cs"/>
          <w:i/>
          <w:iCs/>
          <w:spacing w:val="2"/>
          <w:sz w:val="30"/>
          <w:szCs w:val="30"/>
          <w:cs/>
        </w:rPr>
        <w:t xml:space="preserve">และร้อยละ </w:t>
      </w:r>
      <w:r w:rsidR="00400312">
        <w:rPr>
          <w:rFonts w:ascii="Angsana New" w:hAnsi="Angsana New"/>
          <w:i/>
          <w:iCs/>
          <w:spacing w:val="2"/>
          <w:sz w:val="30"/>
          <w:szCs w:val="30"/>
        </w:rPr>
        <w:t>20.77</w:t>
      </w:r>
      <w:r w:rsidRPr="00E36757"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Pr="00E36757">
        <w:rPr>
          <w:rFonts w:ascii="Angsana New" w:hAnsi="Angsana New"/>
          <w:i/>
          <w:iCs/>
          <w:spacing w:val="2"/>
          <w:sz w:val="30"/>
          <w:szCs w:val="30"/>
          <w:cs/>
        </w:rPr>
        <w:t>ตามลำดับ</w:t>
      </w:r>
      <w:r w:rsidRPr="00E36757">
        <w:rPr>
          <w:rFonts w:ascii="Angsana New" w:hAnsi="Angsana New"/>
          <w:i/>
          <w:iCs/>
          <w:spacing w:val="2"/>
          <w:sz w:val="30"/>
          <w:szCs w:val="30"/>
        </w:rPr>
        <w:t xml:space="preserve">) </w:t>
      </w:r>
      <w:r w:rsidRPr="00E36757">
        <w:rPr>
          <w:rFonts w:ascii="Angsana New" w:hAnsi="Angsana New"/>
          <w:spacing w:val="2"/>
          <w:sz w:val="30"/>
          <w:szCs w:val="30"/>
          <w:cs/>
        </w:rPr>
        <w:t>การเปลี่ยนแปลงใน</w:t>
      </w:r>
      <w:r w:rsidRPr="00CE458C">
        <w:rPr>
          <w:rFonts w:ascii="Angsana New" w:hAnsi="Angsana New"/>
          <w:sz w:val="30"/>
          <w:szCs w:val="30"/>
          <w:cs/>
        </w:rPr>
        <w:t>อัตราภาษีเงินได้ที่แท้จริงมีสาเหตุหลักจากผลแตกต่างของรายได้และรายจ่ายทางบัญชีและภาษี</w:t>
      </w:r>
    </w:p>
    <w:p w14:paraId="4A667426" w14:textId="77777777" w:rsidR="00D7393C" w:rsidRPr="00F15DE6" w:rsidRDefault="00D7393C" w:rsidP="00833D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1236E50B" w14:textId="28249BD9" w:rsidR="00B30A4A" w:rsidRPr="00B30A4A" w:rsidRDefault="00B30A4A" w:rsidP="008C1F15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176CC9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</w:p>
    <w:p w14:paraId="3E9D7F11" w14:textId="07EC99D4" w:rsidR="00D71D41" w:rsidRPr="00F15DE6" w:rsidRDefault="00D71D41" w:rsidP="00176C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28"/>
          <w:szCs w:val="28"/>
          <w:highlight w:val="yellow"/>
          <w:cs/>
        </w:rPr>
      </w:pPr>
    </w:p>
    <w:p w14:paraId="485D8FCD" w14:textId="23B0F61D" w:rsidR="00015D63" w:rsidRDefault="00D735D2" w:rsidP="002817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12432A">
        <w:rPr>
          <w:rFonts w:ascii="Angsana New" w:hAnsi="Angsana New"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3560D678" w14:textId="77777777" w:rsidR="001366EB" w:rsidRPr="00F15DE6" w:rsidRDefault="001366EB" w:rsidP="002817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28"/>
          <w:szCs w:val="28"/>
        </w:rPr>
      </w:pPr>
    </w:p>
    <w:p w14:paraId="3CAD3DFB" w14:textId="5ED58B3A" w:rsidR="00015D63" w:rsidRDefault="00015D63" w:rsidP="00015D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  <w:r>
        <w:rPr>
          <w:rFonts w:ascii="Angsana New" w:hAnsi="Angsana New" w:hint="cs"/>
          <w:spacing w:val="-6"/>
          <w:sz w:val="30"/>
          <w:szCs w:val="30"/>
          <w:cs/>
        </w:rPr>
        <w:t>ตารางดังต่อไปนี้แสดงมูลค่าตามบัญชีและมูลค่ายุติธรรมของ</w:t>
      </w:r>
      <w:r w:rsidR="006F14D2">
        <w:rPr>
          <w:rFonts w:ascii="Angsana New" w:hAnsi="Angsana New" w:hint="cs"/>
          <w:spacing w:val="-6"/>
          <w:sz w:val="30"/>
          <w:szCs w:val="30"/>
          <w:cs/>
        </w:rPr>
        <w:t>สินทรัพย์</w:t>
      </w:r>
      <w:r>
        <w:rPr>
          <w:rFonts w:ascii="Angsana New" w:hAnsi="Angsana New" w:hint="cs"/>
          <w:spacing w:val="-6"/>
          <w:sz w:val="30"/>
          <w:szCs w:val="30"/>
          <w:cs/>
        </w:rPr>
        <w:t>ทางการเงิน รวมถึงลำดับชั้นมูลค่ายุติธรรม</w:t>
      </w:r>
      <w:r w:rsidR="00B5371C">
        <w:rPr>
          <w:rFonts w:ascii="Angsana New" w:hAnsi="Angsana New"/>
          <w:spacing w:val="-6"/>
          <w:sz w:val="30"/>
          <w:szCs w:val="30"/>
          <w:cs/>
        </w:rPr>
        <w:br/>
      </w:r>
      <w:r>
        <w:rPr>
          <w:rFonts w:ascii="Angsana New" w:hAnsi="Angsana New" w:hint="cs"/>
          <w:spacing w:val="-6"/>
          <w:sz w:val="30"/>
          <w:szCs w:val="30"/>
          <w:cs/>
        </w:rPr>
        <w:t>แต่ไม่รวมถึงการแสดงข้อมูลมูลค่ายุติธรรมสำหรับ</w:t>
      </w:r>
      <w:r w:rsidR="006F14D2">
        <w:rPr>
          <w:rFonts w:ascii="Angsana New" w:hAnsi="Angsana New" w:hint="cs"/>
          <w:spacing w:val="-6"/>
          <w:sz w:val="30"/>
          <w:szCs w:val="30"/>
          <w:cs/>
        </w:rPr>
        <w:t>สินทรัพย์</w:t>
      </w:r>
      <w:r>
        <w:rPr>
          <w:rFonts w:ascii="Angsana New" w:hAnsi="Angsana New" w:hint="cs"/>
          <w:spacing w:val="-6"/>
          <w:sz w:val="30"/>
          <w:szCs w:val="30"/>
          <w:cs/>
        </w:rPr>
        <w:t>ทางการเงิน</w:t>
      </w:r>
      <w:r w:rsidR="006F14D2">
        <w:rPr>
          <w:rFonts w:ascii="Angsana New" w:hAnsi="Angsana New" w:hint="cs"/>
          <w:spacing w:val="-6"/>
          <w:sz w:val="30"/>
          <w:szCs w:val="30"/>
          <w:cs/>
        </w:rPr>
        <w:t>และหนี้สินทางการเงิน</w:t>
      </w:r>
      <w:r>
        <w:rPr>
          <w:rFonts w:ascii="Angsana New" w:hAnsi="Angsana New" w:hint="cs"/>
          <w:spacing w:val="-6"/>
          <w:sz w:val="30"/>
          <w:szCs w:val="30"/>
          <w:cs/>
        </w:rPr>
        <w:t>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2CCE3107" w14:textId="77777777" w:rsidR="00DB6F4F" w:rsidRPr="00F15DE6" w:rsidRDefault="00DB6F4F" w:rsidP="00015D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6"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770"/>
        <w:gridCol w:w="2160"/>
        <w:gridCol w:w="270"/>
        <w:gridCol w:w="1980"/>
      </w:tblGrid>
      <w:tr w:rsidR="00283602" w:rsidRPr="00C55E3C" w14:paraId="757FB3E3" w14:textId="77777777" w:rsidTr="00C55E3C">
        <w:trPr>
          <w:tblHeader/>
        </w:trPr>
        <w:tc>
          <w:tcPr>
            <w:tcW w:w="4770" w:type="dxa"/>
            <w:vAlign w:val="bottom"/>
          </w:tcPr>
          <w:p w14:paraId="3F700006" w14:textId="77777777" w:rsidR="00283602" w:rsidRPr="001B1A4A" w:rsidRDefault="00283602" w:rsidP="00543CB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4410" w:type="dxa"/>
            <w:gridSpan w:val="3"/>
            <w:vAlign w:val="bottom"/>
          </w:tcPr>
          <w:p w14:paraId="46BDAC16" w14:textId="17238C3F" w:rsidR="00283602" w:rsidRPr="00C55E3C" w:rsidRDefault="00283602" w:rsidP="00543CB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55E3C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งบการเงิน</w:t>
            </w:r>
            <w:r w:rsidRPr="00C55E3C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รวม</w:t>
            </w:r>
            <w:r w:rsidR="00641EBD" w:rsidRPr="00C55E3C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และงบ</w:t>
            </w:r>
            <w:r w:rsidRPr="00C55E3C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การเงินเฉพาะกิจการ</w:t>
            </w:r>
          </w:p>
        </w:tc>
      </w:tr>
      <w:tr w:rsidR="008E3E8C" w:rsidRPr="00C55E3C" w14:paraId="29034E15" w14:textId="77777777" w:rsidTr="00C55E3C">
        <w:trPr>
          <w:tblHeader/>
        </w:trPr>
        <w:tc>
          <w:tcPr>
            <w:tcW w:w="4770" w:type="dxa"/>
            <w:vAlign w:val="bottom"/>
          </w:tcPr>
          <w:p w14:paraId="1DFC2902" w14:textId="77777777" w:rsidR="008E3E8C" w:rsidRPr="00C55E3C" w:rsidRDefault="008E3E8C" w:rsidP="00543CB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2160" w:type="dxa"/>
            <w:vAlign w:val="bottom"/>
          </w:tcPr>
          <w:p w14:paraId="52AE000F" w14:textId="77777777" w:rsidR="008E3E8C" w:rsidRPr="00C55E3C" w:rsidRDefault="008E3E8C" w:rsidP="00543CB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C55E3C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70" w:type="dxa"/>
            <w:vAlign w:val="bottom"/>
          </w:tcPr>
          <w:p w14:paraId="7FEE69D9" w14:textId="1E698F5F" w:rsidR="008E3E8C" w:rsidRPr="00C55E3C" w:rsidRDefault="008E3E8C" w:rsidP="00543CB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80" w:type="dxa"/>
            <w:vAlign w:val="bottom"/>
          </w:tcPr>
          <w:p w14:paraId="6DBDE4E6" w14:textId="7CEBFE3E" w:rsidR="008E3E8C" w:rsidRPr="00C55E3C" w:rsidRDefault="008E3E8C" w:rsidP="00543CB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C55E3C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C55E3C" w:rsidRPr="001B1A4A" w14:paraId="3B7D1AC2" w14:textId="77777777" w:rsidTr="00C55E3C">
        <w:trPr>
          <w:trHeight w:val="1181"/>
          <w:tblHeader/>
        </w:trPr>
        <w:tc>
          <w:tcPr>
            <w:tcW w:w="4770" w:type="dxa"/>
            <w:vAlign w:val="bottom"/>
            <w:hideMark/>
          </w:tcPr>
          <w:p w14:paraId="3F24FAE2" w14:textId="3D97D998" w:rsidR="00C55E3C" w:rsidRPr="00C55E3C" w:rsidRDefault="00C55E3C" w:rsidP="002817FA">
            <w:pPr>
              <w:tabs>
                <w:tab w:val="clear" w:pos="2580"/>
                <w:tab w:val="left" w:pos="1960"/>
              </w:tabs>
              <w:ind w:right="-110"/>
              <w:rPr>
                <w:rFonts w:asciiTheme="majorBidi" w:hAnsiTheme="majorBidi" w:cstheme="majorBidi"/>
                <w:bCs/>
                <w:sz w:val="28"/>
                <w:szCs w:val="28"/>
                <w:lang w:val="th-TH"/>
              </w:rPr>
            </w:pPr>
          </w:p>
        </w:tc>
        <w:tc>
          <w:tcPr>
            <w:tcW w:w="2160" w:type="dxa"/>
            <w:vAlign w:val="bottom"/>
            <w:hideMark/>
          </w:tcPr>
          <w:p w14:paraId="0D7A7A46" w14:textId="59851BEF" w:rsidR="00C55E3C" w:rsidRPr="00C55E3C" w:rsidRDefault="00C55E3C" w:rsidP="00C55E3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5E3C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เครื่องมือทางการเงินที่</w:t>
            </w:r>
            <w:r w:rsidR="00B5371C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55E3C">
              <w:rPr>
                <w:rFonts w:asciiTheme="majorBidi" w:hAnsiTheme="majorBidi" w:cstheme="majorBidi" w:hint="cs"/>
                <w:sz w:val="28"/>
                <w:szCs w:val="28"/>
                <w:cs/>
              </w:rPr>
              <w:t>วัดมูลค่าด้วยมูลค่ายุติธรรม</w:t>
            </w:r>
          </w:p>
          <w:p w14:paraId="1EB47FDA" w14:textId="53003ACD" w:rsidR="00C55E3C" w:rsidRPr="00C55E3C" w:rsidRDefault="00C55E3C" w:rsidP="00C55E3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5E3C">
              <w:rPr>
                <w:rFonts w:asciiTheme="majorBidi" w:hAnsiTheme="majorBidi" w:cstheme="majorBidi" w:hint="cs"/>
                <w:sz w:val="28"/>
                <w:szCs w:val="28"/>
                <w:cs/>
              </w:rPr>
              <w:t>ผ่านกำไรหรือขาดทุน</w:t>
            </w:r>
          </w:p>
        </w:tc>
        <w:tc>
          <w:tcPr>
            <w:tcW w:w="270" w:type="dxa"/>
            <w:vAlign w:val="bottom"/>
          </w:tcPr>
          <w:p w14:paraId="0D99A2A5" w14:textId="77777777" w:rsidR="00C55E3C" w:rsidRPr="00C55E3C" w:rsidRDefault="00C55E3C" w:rsidP="00543CB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  <w:hideMark/>
          </w:tcPr>
          <w:p w14:paraId="2368FD2E" w14:textId="0F758D45" w:rsidR="00C55E3C" w:rsidRPr="00C55E3C" w:rsidRDefault="00C55E3C" w:rsidP="00C55E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5E3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ระดับ </w:t>
            </w:r>
            <w:r w:rsidRPr="00C55E3C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283602" w:rsidRPr="006844E6" w14:paraId="7C5D0949" w14:textId="77777777" w:rsidTr="00C55E3C">
        <w:trPr>
          <w:trHeight w:val="326"/>
          <w:tblHeader/>
        </w:trPr>
        <w:tc>
          <w:tcPr>
            <w:tcW w:w="4770" w:type="dxa"/>
            <w:vAlign w:val="bottom"/>
          </w:tcPr>
          <w:p w14:paraId="49784883" w14:textId="77777777" w:rsidR="00283602" w:rsidRPr="00C55E3C" w:rsidRDefault="00283602" w:rsidP="00543CB3">
            <w:pPr>
              <w:tabs>
                <w:tab w:val="clear" w:pos="2580"/>
                <w:tab w:val="left" w:pos="1960"/>
              </w:tabs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410" w:type="dxa"/>
            <w:gridSpan w:val="3"/>
            <w:vAlign w:val="bottom"/>
          </w:tcPr>
          <w:p w14:paraId="2682A0BC" w14:textId="77777777" w:rsidR="00283602" w:rsidRPr="00C55E3C" w:rsidRDefault="00283602" w:rsidP="00543CB3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C55E3C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(</w:t>
            </w:r>
            <w:r w:rsidRPr="00C55E3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C55E3C"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  <w:t>)</w:t>
            </w:r>
          </w:p>
        </w:tc>
      </w:tr>
      <w:tr w:rsidR="00C55E3C" w:rsidRPr="001B1A4A" w14:paraId="015E00BE" w14:textId="77777777" w:rsidTr="00C55E3C">
        <w:tc>
          <w:tcPr>
            <w:tcW w:w="4770" w:type="dxa"/>
            <w:vAlign w:val="bottom"/>
          </w:tcPr>
          <w:p w14:paraId="183A302E" w14:textId="298482DA" w:rsidR="00C55E3C" w:rsidRPr="00C55E3C" w:rsidRDefault="00C55E3C" w:rsidP="00543CB3">
            <w:pPr>
              <w:tabs>
                <w:tab w:val="clear" w:pos="2580"/>
                <w:tab w:val="left" w:pos="1960"/>
              </w:tabs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C55E3C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C203FF" w:rsidRPr="00C203F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="00C203FF" w:rsidRPr="00C203FF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 xml:space="preserve">มีนาคม </w:t>
            </w:r>
            <w:r w:rsidR="00C203FF" w:rsidRPr="00C203F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C203F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9</w:t>
            </w:r>
          </w:p>
        </w:tc>
        <w:tc>
          <w:tcPr>
            <w:tcW w:w="2160" w:type="dxa"/>
            <w:vAlign w:val="bottom"/>
          </w:tcPr>
          <w:p w14:paraId="36FB0B1A" w14:textId="77777777" w:rsidR="00C55E3C" w:rsidRPr="00C55E3C" w:rsidRDefault="00C55E3C" w:rsidP="00543CB3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7E5A8A1" w14:textId="77777777" w:rsidR="00C55E3C" w:rsidRPr="00C55E3C" w:rsidRDefault="00C55E3C" w:rsidP="00543CB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1357706E" w14:textId="77777777" w:rsidR="00C55E3C" w:rsidRPr="00C55E3C" w:rsidRDefault="00C55E3C" w:rsidP="00543CB3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55E3C" w:rsidRPr="001B1A4A" w14:paraId="7B01A969" w14:textId="77777777" w:rsidTr="00BB0F7B">
        <w:trPr>
          <w:trHeight w:val="74"/>
        </w:trPr>
        <w:tc>
          <w:tcPr>
            <w:tcW w:w="4770" w:type="dxa"/>
            <w:vAlign w:val="bottom"/>
          </w:tcPr>
          <w:p w14:paraId="0E4F199F" w14:textId="0629D44B" w:rsidR="00C55E3C" w:rsidRPr="00C55E3C" w:rsidRDefault="00F164B6" w:rsidP="00543CB3">
            <w:pPr>
              <w:tabs>
                <w:tab w:val="clear" w:pos="2580"/>
                <w:tab w:val="left" w:pos="1960"/>
              </w:tabs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สินทรัพย์</w:t>
            </w:r>
            <w:r w:rsidR="00C55E3C" w:rsidRPr="00C55E3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ทางการเ</w:t>
            </w:r>
            <w:r w:rsidR="00C55E3C" w:rsidRPr="00C55E3C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งิน</w:t>
            </w:r>
          </w:p>
        </w:tc>
        <w:tc>
          <w:tcPr>
            <w:tcW w:w="2160" w:type="dxa"/>
            <w:vAlign w:val="bottom"/>
          </w:tcPr>
          <w:p w14:paraId="68976326" w14:textId="77777777" w:rsidR="00C55E3C" w:rsidRPr="00C55E3C" w:rsidRDefault="00C55E3C" w:rsidP="00543CB3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2C3A06E" w14:textId="77777777" w:rsidR="00C55E3C" w:rsidRPr="00C55E3C" w:rsidRDefault="00C55E3C" w:rsidP="00543CB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72306E71" w14:textId="77777777" w:rsidR="00C55E3C" w:rsidRPr="00C55E3C" w:rsidRDefault="00C55E3C" w:rsidP="00543CB3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55E3C" w:rsidRPr="00426CBB" w14:paraId="0328DF83" w14:textId="77777777" w:rsidTr="00BB0F7B">
        <w:tc>
          <w:tcPr>
            <w:tcW w:w="4770" w:type="dxa"/>
            <w:vAlign w:val="bottom"/>
          </w:tcPr>
          <w:p w14:paraId="09CD0853" w14:textId="3D03273B" w:rsidR="00C55E3C" w:rsidRPr="00C55E3C" w:rsidRDefault="00C55E3C" w:rsidP="00543CB3">
            <w:pPr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5E3C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2160" w:type="dxa"/>
            <w:tcBorders>
              <w:bottom w:val="double" w:sz="4" w:space="0" w:color="auto"/>
            </w:tcBorders>
            <w:vAlign w:val="bottom"/>
          </w:tcPr>
          <w:p w14:paraId="124D3082" w14:textId="07D9C90D" w:rsidR="00C55E3C" w:rsidRPr="00C55E3C" w:rsidRDefault="004F3D4A" w:rsidP="00877B20">
            <w:pPr>
              <w:pStyle w:val="acctfourfigures"/>
              <w:tabs>
                <w:tab w:val="clear" w:pos="765"/>
                <w:tab w:val="decimal" w:pos="151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5</w:t>
            </w:r>
            <w:r w:rsidR="002C0F4D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63</w:t>
            </w:r>
          </w:p>
        </w:tc>
        <w:tc>
          <w:tcPr>
            <w:tcW w:w="270" w:type="dxa"/>
            <w:vAlign w:val="bottom"/>
          </w:tcPr>
          <w:p w14:paraId="364AAA51" w14:textId="77777777" w:rsidR="00C55E3C" w:rsidRPr="00C55E3C" w:rsidRDefault="00C55E3C" w:rsidP="00543CB3">
            <w:pPr>
              <w:tabs>
                <w:tab w:val="clear" w:pos="227"/>
                <w:tab w:val="clear" w:pos="454"/>
                <w:tab w:val="clear" w:pos="680"/>
                <w:tab w:val="decimal" w:pos="54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980" w:type="dxa"/>
            <w:tcBorders>
              <w:bottom w:val="double" w:sz="4" w:space="0" w:color="auto"/>
            </w:tcBorders>
            <w:vAlign w:val="bottom"/>
          </w:tcPr>
          <w:p w14:paraId="6F2F848B" w14:textId="7561ACDB" w:rsidR="00C55E3C" w:rsidRPr="00C55E3C" w:rsidRDefault="004F3D4A" w:rsidP="00877B20">
            <w:pPr>
              <w:pStyle w:val="acctfourfigures"/>
              <w:tabs>
                <w:tab w:val="clear" w:pos="765"/>
                <w:tab w:val="decimal" w:pos="1426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5</w:t>
            </w:r>
            <w:r w:rsidR="002C0F4D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63</w:t>
            </w:r>
          </w:p>
        </w:tc>
      </w:tr>
      <w:tr w:rsidR="00337F22" w:rsidRPr="00426CBB" w14:paraId="038E3E42" w14:textId="77777777" w:rsidTr="00BB0F7B">
        <w:tc>
          <w:tcPr>
            <w:tcW w:w="4770" w:type="dxa"/>
            <w:vAlign w:val="bottom"/>
          </w:tcPr>
          <w:p w14:paraId="786067AD" w14:textId="77777777" w:rsidR="00337F22" w:rsidRPr="00C55E3C" w:rsidRDefault="00337F22" w:rsidP="00543CB3">
            <w:pPr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160" w:type="dxa"/>
            <w:tcBorders>
              <w:top w:val="double" w:sz="4" w:space="0" w:color="auto"/>
            </w:tcBorders>
            <w:vAlign w:val="bottom"/>
          </w:tcPr>
          <w:p w14:paraId="2576635E" w14:textId="77777777" w:rsidR="00337F22" w:rsidRDefault="00337F22" w:rsidP="00877B20">
            <w:pPr>
              <w:pStyle w:val="acctfourfigures"/>
              <w:tabs>
                <w:tab w:val="clear" w:pos="765"/>
                <w:tab w:val="decimal" w:pos="151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49CEC904" w14:textId="77777777" w:rsidR="00337F22" w:rsidRPr="00C55E3C" w:rsidRDefault="00337F22" w:rsidP="00543CB3">
            <w:pPr>
              <w:tabs>
                <w:tab w:val="clear" w:pos="227"/>
                <w:tab w:val="clear" w:pos="454"/>
                <w:tab w:val="clear" w:pos="680"/>
                <w:tab w:val="decimal" w:pos="54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980" w:type="dxa"/>
            <w:tcBorders>
              <w:top w:val="double" w:sz="4" w:space="0" w:color="auto"/>
            </w:tcBorders>
            <w:vAlign w:val="bottom"/>
          </w:tcPr>
          <w:p w14:paraId="1D027D51" w14:textId="77777777" w:rsidR="00337F22" w:rsidRDefault="00337F22" w:rsidP="00877B20">
            <w:pPr>
              <w:pStyle w:val="acctfourfigures"/>
              <w:tabs>
                <w:tab w:val="clear" w:pos="765"/>
                <w:tab w:val="decimal" w:pos="1426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</w:tr>
      <w:tr w:rsidR="00337F22" w:rsidRPr="00426CBB" w14:paraId="15FD2E39" w14:textId="77777777" w:rsidTr="00BB0F7B">
        <w:tc>
          <w:tcPr>
            <w:tcW w:w="4770" w:type="dxa"/>
            <w:vAlign w:val="bottom"/>
          </w:tcPr>
          <w:p w14:paraId="7FA57A36" w14:textId="473746AD" w:rsidR="00337F22" w:rsidRPr="00C55E3C" w:rsidRDefault="00BB0F7B" w:rsidP="00543CB3">
            <w:pPr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C55E3C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C203F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1</w:t>
            </w:r>
            <w:r w:rsidRPr="00C203F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  <w:r w:rsidRPr="00C203FF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C203F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8</w:t>
            </w:r>
          </w:p>
        </w:tc>
        <w:tc>
          <w:tcPr>
            <w:tcW w:w="2160" w:type="dxa"/>
            <w:vAlign w:val="bottom"/>
          </w:tcPr>
          <w:p w14:paraId="0A4E6ED8" w14:textId="77777777" w:rsidR="00337F22" w:rsidRDefault="00337F22" w:rsidP="00877B20">
            <w:pPr>
              <w:pStyle w:val="acctfourfigures"/>
              <w:tabs>
                <w:tab w:val="clear" w:pos="765"/>
                <w:tab w:val="decimal" w:pos="151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DFF0671" w14:textId="77777777" w:rsidR="00337F22" w:rsidRPr="00C55E3C" w:rsidRDefault="00337F22" w:rsidP="00543CB3">
            <w:pPr>
              <w:tabs>
                <w:tab w:val="clear" w:pos="227"/>
                <w:tab w:val="clear" w:pos="454"/>
                <w:tab w:val="clear" w:pos="680"/>
                <w:tab w:val="decimal" w:pos="54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980" w:type="dxa"/>
            <w:vAlign w:val="bottom"/>
          </w:tcPr>
          <w:p w14:paraId="3BA7232C" w14:textId="77777777" w:rsidR="00337F22" w:rsidRDefault="00337F22" w:rsidP="00877B20">
            <w:pPr>
              <w:pStyle w:val="acctfourfigures"/>
              <w:tabs>
                <w:tab w:val="clear" w:pos="765"/>
                <w:tab w:val="decimal" w:pos="1426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</w:tr>
      <w:tr w:rsidR="00337F22" w:rsidRPr="00426CBB" w14:paraId="392F0B5A" w14:textId="77777777" w:rsidTr="00BB0F7B">
        <w:tc>
          <w:tcPr>
            <w:tcW w:w="4770" w:type="dxa"/>
            <w:vAlign w:val="bottom"/>
          </w:tcPr>
          <w:p w14:paraId="0163EE0D" w14:textId="5842D4A6" w:rsidR="00337F22" w:rsidRPr="00C55E3C" w:rsidRDefault="00BB0F7B" w:rsidP="00543CB3">
            <w:pPr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สินทรัพย์</w:t>
            </w:r>
            <w:r w:rsidRPr="00C55E3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ทางการเ</w:t>
            </w:r>
            <w:r w:rsidRPr="00C55E3C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งิน</w:t>
            </w:r>
          </w:p>
        </w:tc>
        <w:tc>
          <w:tcPr>
            <w:tcW w:w="2160" w:type="dxa"/>
            <w:vAlign w:val="bottom"/>
          </w:tcPr>
          <w:p w14:paraId="71B021AA" w14:textId="77777777" w:rsidR="00337F22" w:rsidRDefault="00337F22" w:rsidP="00877B20">
            <w:pPr>
              <w:pStyle w:val="acctfourfigures"/>
              <w:tabs>
                <w:tab w:val="clear" w:pos="765"/>
                <w:tab w:val="decimal" w:pos="151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D0878C3" w14:textId="77777777" w:rsidR="00337F22" w:rsidRPr="00C55E3C" w:rsidRDefault="00337F22" w:rsidP="00543CB3">
            <w:pPr>
              <w:tabs>
                <w:tab w:val="clear" w:pos="227"/>
                <w:tab w:val="clear" w:pos="454"/>
                <w:tab w:val="clear" w:pos="680"/>
                <w:tab w:val="decimal" w:pos="54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980" w:type="dxa"/>
            <w:vAlign w:val="bottom"/>
          </w:tcPr>
          <w:p w14:paraId="190D958D" w14:textId="77777777" w:rsidR="00337F22" w:rsidRDefault="00337F22" w:rsidP="00877B20">
            <w:pPr>
              <w:pStyle w:val="acctfourfigures"/>
              <w:tabs>
                <w:tab w:val="clear" w:pos="765"/>
                <w:tab w:val="decimal" w:pos="1426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</w:tr>
      <w:tr w:rsidR="00BB0F7B" w:rsidRPr="00426CBB" w14:paraId="288BF522" w14:textId="77777777" w:rsidTr="00BB0F7B">
        <w:tc>
          <w:tcPr>
            <w:tcW w:w="4770" w:type="dxa"/>
            <w:vAlign w:val="bottom"/>
          </w:tcPr>
          <w:p w14:paraId="640F29D8" w14:textId="41865430" w:rsidR="00BB0F7B" w:rsidRDefault="00BB0F7B" w:rsidP="00543CB3">
            <w:pPr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55E3C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2160" w:type="dxa"/>
            <w:tcBorders>
              <w:bottom w:val="double" w:sz="4" w:space="0" w:color="auto"/>
            </w:tcBorders>
            <w:vAlign w:val="bottom"/>
          </w:tcPr>
          <w:p w14:paraId="34C51CEF" w14:textId="5E6FCA97" w:rsidR="00BB0F7B" w:rsidRDefault="00F25B59" w:rsidP="00877B20">
            <w:pPr>
              <w:pStyle w:val="acctfourfigures"/>
              <w:tabs>
                <w:tab w:val="clear" w:pos="765"/>
                <w:tab w:val="decimal" w:pos="151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15</w:t>
            </w:r>
          </w:p>
        </w:tc>
        <w:tc>
          <w:tcPr>
            <w:tcW w:w="270" w:type="dxa"/>
            <w:vAlign w:val="bottom"/>
          </w:tcPr>
          <w:p w14:paraId="08F3D205" w14:textId="77777777" w:rsidR="00BB0F7B" w:rsidRPr="00C55E3C" w:rsidRDefault="00BB0F7B" w:rsidP="00543CB3">
            <w:pPr>
              <w:tabs>
                <w:tab w:val="clear" w:pos="227"/>
                <w:tab w:val="clear" w:pos="454"/>
                <w:tab w:val="clear" w:pos="680"/>
                <w:tab w:val="decimal" w:pos="54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980" w:type="dxa"/>
            <w:tcBorders>
              <w:bottom w:val="double" w:sz="4" w:space="0" w:color="auto"/>
            </w:tcBorders>
            <w:vAlign w:val="bottom"/>
          </w:tcPr>
          <w:p w14:paraId="0CCCD174" w14:textId="21758EAA" w:rsidR="00BB0F7B" w:rsidRDefault="00F25B59" w:rsidP="00877B20">
            <w:pPr>
              <w:pStyle w:val="acctfourfigures"/>
              <w:tabs>
                <w:tab w:val="clear" w:pos="765"/>
                <w:tab w:val="decimal" w:pos="1426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15</w:t>
            </w:r>
          </w:p>
        </w:tc>
      </w:tr>
    </w:tbl>
    <w:p w14:paraId="111F6A81" w14:textId="77777777" w:rsidR="00E854E3" w:rsidRDefault="00E854E3" w:rsidP="00D7393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outlineLvl w:val="0"/>
        <w:rPr>
          <w:rFonts w:ascii="Angsana New" w:hAnsi="Angsana New"/>
          <w:spacing w:val="10"/>
          <w:sz w:val="24"/>
          <w:szCs w:val="24"/>
        </w:rPr>
      </w:pPr>
    </w:p>
    <w:p w14:paraId="592BB3BD" w14:textId="77777777" w:rsidR="00F15DE6" w:rsidRDefault="00F15DE6" w:rsidP="00D7393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outlineLvl w:val="0"/>
        <w:rPr>
          <w:rFonts w:ascii="Angsana New" w:hAnsi="Angsana New"/>
          <w:spacing w:val="10"/>
          <w:sz w:val="24"/>
          <w:szCs w:val="24"/>
        </w:rPr>
      </w:pPr>
    </w:p>
    <w:p w14:paraId="6C8BBF35" w14:textId="77777777" w:rsidR="00F15DE6" w:rsidRDefault="00F15DE6" w:rsidP="00D7393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outlineLvl w:val="0"/>
        <w:rPr>
          <w:rFonts w:ascii="Angsana New" w:hAnsi="Angsana New"/>
          <w:spacing w:val="10"/>
          <w:sz w:val="24"/>
          <w:szCs w:val="24"/>
        </w:rPr>
      </w:pPr>
    </w:p>
    <w:p w14:paraId="7310EBB3" w14:textId="77777777" w:rsidR="00F15DE6" w:rsidRPr="001033E0" w:rsidRDefault="00F15DE6" w:rsidP="00D7393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outlineLvl w:val="0"/>
        <w:rPr>
          <w:rFonts w:ascii="Angsana New" w:hAnsi="Angsana New"/>
          <w:spacing w:val="10"/>
          <w:sz w:val="24"/>
          <w:szCs w:val="24"/>
        </w:rPr>
      </w:pPr>
    </w:p>
    <w:p w14:paraId="05A53E4C" w14:textId="465DA212" w:rsidR="00D7393C" w:rsidRPr="00672A2C" w:rsidRDefault="00D7393C" w:rsidP="00D7393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outlineLvl w:val="0"/>
        <w:rPr>
          <w:rFonts w:ascii="Angsana New" w:hAnsi="Angsana New"/>
          <w:spacing w:val="10"/>
          <w:sz w:val="30"/>
          <w:szCs w:val="30"/>
          <w:cs/>
        </w:rPr>
      </w:pPr>
      <w:r w:rsidRPr="00672A2C">
        <w:rPr>
          <w:rFonts w:ascii="Angsana New" w:hAnsi="Angsana New" w:hint="cs"/>
          <w:spacing w:val="10"/>
          <w:sz w:val="30"/>
          <w:szCs w:val="30"/>
          <w:cs/>
        </w:rPr>
        <w:lastRenderedPageBreak/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งบฐานะการเงิน</w:t>
      </w:r>
    </w:p>
    <w:p w14:paraId="29D7B217" w14:textId="77777777" w:rsidR="00015D63" w:rsidRPr="00BF541C" w:rsidRDefault="00015D63" w:rsidP="00015D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  <w:cs/>
        </w:rPr>
      </w:pPr>
    </w:p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6660"/>
      </w:tblGrid>
      <w:tr w:rsidR="001B727C" w:rsidRPr="00833D8A" w14:paraId="7736CE7A" w14:textId="77777777" w:rsidTr="00B87F68">
        <w:trPr>
          <w:tblHeader/>
        </w:trPr>
        <w:tc>
          <w:tcPr>
            <w:tcW w:w="1542" w:type="pct"/>
          </w:tcPr>
          <w:p w14:paraId="0F14718A" w14:textId="41F40659" w:rsidR="001B727C" w:rsidRPr="001B727C" w:rsidRDefault="001B727C" w:rsidP="00543C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B727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ประเภท</w:t>
            </w:r>
          </w:p>
        </w:tc>
        <w:tc>
          <w:tcPr>
            <w:tcW w:w="3458" w:type="pct"/>
          </w:tcPr>
          <w:p w14:paraId="2788EF54" w14:textId="2E77F2E8" w:rsidR="001B727C" w:rsidRPr="00833D8A" w:rsidRDefault="001B727C" w:rsidP="00281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เทคนิคการประเมินมูลค่า</w:t>
            </w:r>
          </w:p>
        </w:tc>
      </w:tr>
      <w:tr w:rsidR="001B727C" w:rsidRPr="00833D8A" w14:paraId="2F9CCC7D" w14:textId="77777777" w:rsidTr="00B87F68">
        <w:trPr>
          <w:trHeight w:val="767"/>
        </w:trPr>
        <w:tc>
          <w:tcPr>
            <w:tcW w:w="1542" w:type="pct"/>
          </w:tcPr>
          <w:p w14:paraId="1F85FACB" w14:textId="77777777" w:rsidR="001B727C" w:rsidRPr="002817FA" w:rsidRDefault="001B727C" w:rsidP="00543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817FA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สัญญาซื้อขายเงินตรา</w:t>
            </w:r>
          </w:p>
          <w:p w14:paraId="6EA23F10" w14:textId="3F439A5F" w:rsidR="001B727C" w:rsidRPr="001B727C" w:rsidRDefault="001B727C" w:rsidP="001B7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6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817FA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ต่างประเทศล่วงหน้า</w:t>
            </w:r>
          </w:p>
        </w:tc>
        <w:tc>
          <w:tcPr>
            <w:tcW w:w="3458" w:type="pct"/>
          </w:tcPr>
          <w:p w14:paraId="60F0F335" w14:textId="77777777" w:rsidR="001B727C" w:rsidRPr="002817FA" w:rsidRDefault="001B727C" w:rsidP="002B45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  <w:tab w:val="left" w:pos="5921"/>
              </w:tabs>
              <w:spacing w:after="0" w:line="240" w:lineRule="auto"/>
              <w:ind w:right="-19" w:hanging="11"/>
              <w:jc w:val="thaiDistribute"/>
              <w:rPr>
                <w:rFonts w:asciiTheme="majorBidi" w:hAnsiTheme="majorBidi" w:cstheme="majorBidi"/>
                <w:spacing w:val="5"/>
                <w:sz w:val="30"/>
                <w:szCs w:val="30"/>
              </w:rPr>
            </w:pPr>
            <w:r w:rsidRPr="002817FA">
              <w:rPr>
                <w:rFonts w:asciiTheme="majorBidi" w:hAnsiTheme="majorBidi" w:cstheme="majorBidi" w:hint="cs"/>
                <w:spacing w:val="5"/>
                <w:sz w:val="30"/>
                <w:szCs w:val="30"/>
                <w:cs/>
              </w:rPr>
              <w:t>การกำหนดราคาสัญญาซื้อขายล่วงหน้า มูลค่ายุติธรรมอ้างอิงราคาซื้อขาย</w:t>
            </w:r>
          </w:p>
          <w:p w14:paraId="5D62CEF2" w14:textId="77777777" w:rsidR="00672A2C" w:rsidRPr="002B4594" w:rsidRDefault="001B727C" w:rsidP="002B45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  <w:tab w:val="left" w:pos="5921"/>
              </w:tabs>
              <w:spacing w:after="0" w:line="240" w:lineRule="auto"/>
              <w:ind w:left="342" w:right="429" w:hanging="93"/>
              <w:jc w:val="thaiDistribute"/>
              <w:rPr>
                <w:rFonts w:asciiTheme="majorBidi" w:hAnsiTheme="majorBidi" w:cstheme="majorBidi"/>
                <w:spacing w:val="-8"/>
                <w:sz w:val="30"/>
                <w:szCs w:val="30"/>
              </w:rPr>
            </w:pPr>
            <w:r w:rsidRPr="002B4594"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</w:rPr>
              <w:t>สัญญาซื้อขายเงินตราต่างประเทศล่วงหน้า ณ วันที่รายงาน และมูลค่</w:t>
            </w:r>
            <w:r w:rsidR="00672A2C" w:rsidRPr="002B4594"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</w:rPr>
              <w:t>า</w:t>
            </w:r>
            <w:r w:rsidRPr="002B4594"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</w:rPr>
              <w:t>ปัจจุบัน</w:t>
            </w:r>
          </w:p>
          <w:p w14:paraId="58DE9F2F" w14:textId="58D12C85" w:rsidR="00672A2C" w:rsidRPr="002B4594" w:rsidRDefault="001B727C" w:rsidP="002B45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  <w:tab w:val="left" w:pos="5922"/>
              </w:tabs>
              <w:spacing w:after="0" w:line="240" w:lineRule="auto"/>
              <w:ind w:left="342" w:hanging="93"/>
              <w:jc w:val="thaiDistribute"/>
              <w:rPr>
                <w:rFonts w:asciiTheme="majorBidi" w:hAnsiTheme="majorBidi" w:cstheme="majorBidi"/>
                <w:spacing w:val="4"/>
                <w:sz w:val="30"/>
                <w:szCs w:val="30"/>
              </w:rPr>
            </w:pPr>
            <w:r w:rsidRPr="002B4594"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</w:rPr>
              <w:t>คำนวณโดยอ้างอิงจากเส้นอัตราผลตอบแทนของหลักทรัพย์ที่มีสินเชื่อ</w:t>
            </w:r>
          </w:p>
          <w:p w14:paraId="6A0B8BC5" w14:textId="77777777" w:rsidR="001B727C" w:rsidRDefault="001B727C" w:rsidP="00672A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ind w:left="342" w:hanging="9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72A2C">
              <w:rPr>
                <w:rFonts w:asciiTheme="majorBidi" w:hAnsiTheme="majorBidi" w:cstheme="majorBidi" w:hint="cs"/>
                <w:sz w:val="30"/>
                <w:szCs w:val="30"/>
                <w:cs/>
              </w:rPr>
              <w:t>คุณภาพดีในสกุลเงินที่เกี่ยวข้อง</w:t>
            </w:r>
          </w:p>
          <w:p w14:paraId="615A46C4" w14:textId="36F10F24" w:rsidR="00F15DE6" w:rsidRPr="00672A2C" w:rsidRDefault="00F15DE6" w:rsidP="00672A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ind w:left="342" w:hanging="9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</w:tbl>
    <w:p w14:paraId="432B09FC" w14:textId="3BBF503F" w:rsidR="00E479D1" w:rsidRDefault="00E479D1" w:rsidP="008C1F15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FD5B0B">
        <w:rPr>
          <w:rFonts w:ascii="Angsana New" w:hAnsi="Angsana New"/>
          <w:b/>
          <w:bCs/>
          <w:sz w:val="30"/>
          <w:szCs w:val="30"/>
          <w:cs/>
        </w:rPr>
        <w:t>ภาระผูกพันกับกิจการที่ไม่เกี่ยวข้องกัน</w:t>
      </w:r>
    </w:p>
    <w:p w14:paraId="437D9299" w14:textId="77777777" w:rsidR="00833D8A" w:rsidRPr="00C3732D" w:rsidRDefault="00833D8A" w:rsidP="00833D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outlineLvl w:val="0"/>
        <w:rPr>
          <w:rFonts w:ascii="Angsana New" w:hAnsi="Angsana New"/>
          <w:b/>
          <w:bCs/>
          <w:sz w:val="26"/>
          <w:szCs w:val="26"/>
        </w:rPr>
      </w:pPr>
    </w:p>
    <w:tbl>
      <w:tblPr>
        <w:tblW w:w="90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20"/>
        <w:gridCol w:w="1349"/>
        <w:gridCol w:w="296"/>
        <w:gridCol w:w="1323"/>
      </w:tblGrid>
      <w:tr w:rsidR="000F7C10" w:rsidRPr="00CE458C" w14:paraId="5D3E3A14" w14:textId="77777777" w:rsidTr="00D20EC9">
        <w:trPr>
          <w:tblHeader/>
        </w:trPr>
        <w:tc>
          <w:tcPr>
            <w:tcW w:w="3367" w:type="pct"/>
          </w:tcPr>
          <w:p w14:paraId="6B9B7AD0" w14:textId="77777777" w:rsidR="000F7C10" w:rsidRPr="00411520" w:rsidRDefault="000F7C10" w:rsidP="00411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46C35ED2" w14:textId="4E0EA4DA" w:rsidR="000F7C10" w:rsidRPr="00411520" w:rsidRDefault="000F7C10" w:rsidP="00411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1152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C203FF" w:rsidRPr="00C203FF"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</w:rPr>
              <w:t xml:space="preserve">31 </w:t>
            </w:r>
            <w:r w:rsidR="00C203FF" w:rsidRPr="00C203FF"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  <w:t xml:space="preserve">มีนาคม </w:t>
            </w:r>
            <w:r w:rsidR="00C203FF" w:rsidRPr="00C203FF"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</w:rPr>
              <w:t>2569</w:t>
            </w:r>
          </w:p>
        </w:tc>
        <w:tc>
          <w:tcPr>
            <w:tcW w:w="742" w:type="pct"/>
          </w:tcPr>
          <w:p w14:paraId="50197AD3" w14:textId="77777777" w:rsidR="000F7C10" w:rsidRPr="00411520" w:rsidRDefault="000F7C10" w:rsidP="00411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7C89D700" w14:textId="77777777" w:rsidR="000F7C10" w:rsidRPr="00411520" w:rsidRDefault="000F7C10" w:rsidP="00411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1152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63" w:type="pct"/>
          </w:tcPr>
          <w:p w14:paraId="4F0A1FD9" w14:textId="77777777" w:rsidR="000F7C10" w:rsidRPr="00411520" w:rsidRDefault="000F7C10" w:rsidP="00411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8" w:type="pct"/>
          </w:tcPr>
          <w:p w14:paraId="5274A39E" w14:textId="77777777" w:rsidR="000F7C10" w:rsidRPr="00411520" w:rsidRDefault="000F7C10" w:rsidP="00411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1152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5FB5D1CB" w14:textId="77777777" w:rsidR="000F7C10" w:rsidRPr="00411520" w:rsidRDefault="000F7C10" w:rsidP="00411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1152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0F7C10" w:rsidRPr="00CE458C" w14:paraId="435ABCCE" w14:textId="77777777" w:rsidTr="00D20EC9">
        <w:trPr>
          <w:tblHeader/>
        </w:trPr>
        <w:tc>
          <w:tcPr>
            <w:tcW w:w="3367" w:type="pct"/>
          </w:tcPr>
          <w:p w14:paraId="3746E93B" w14:textId="77777777" w:rsidR="000F7C10" w:rsidRPr="00411520" w:rsidRDefault="000F7C10" w:rsidP="00411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33" w:type="pct"/>
            <w:gridSpan w:val="3"/>
            <w:vAlign w:val="bottom"/>
          </w:tcPr>
          <w:p w14:paraId="366E5FB7" w14:textId="77777777" w:rsidR="000F7C10" w:rsidRPr="00411520" w:rsidRDefault="000F7C10" w:rsidP="00411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11520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41152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0F7C10" w:rsidRPr="00CE458C" w14:paraId="5146E88B" w14:textId="77777777" w:rsidTr="00D20EC9">
        <w:tc>
          <w:tcPr>
            <w:tcW w:w="3367" w:type="pct"/>
          </w:tcPr>
          <w:p w14:paraId="0B0A1610" w14:textId="77777777" w:rsidR="000F7C10" w:rsidRPr="00411520" w:rsidRDefault="000F7C10" w:rsidP="00411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1152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742" w:type="pct"/>
          </w:tcPr>
          <w:p w14:paraId="1CFD1485" w14:textId="77777777" w:rsidR="000F7C10" w:rsidRPr="00411520" w:rsidRDefault="000F7C10" w:rsidP="00411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after="0" w:line="240" w:lineRule="auto"/>
              <w:ind w:left="-110"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" w:type="pct"/>
          </w:tcPr>
          <w:p w14:paraId="3408E857" w14:textId="77777777" w:rsidR="000F7C10" w:rsidRPr="00411520" w:rsidRDefault="000F7C10" w:rsidP="00411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after="0" w:line="240" w:lineRule="auto"/>
              <w:ind w:left="-110"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8" w:type="pct"/>
          </w:tcPr>
          <w:p w14:paraId="54C62A05" w14:textId="77777777" w:rsidR="000F7C10" w:rsidRPr="00411520" w:rsidRDefault="000F7C10" w:rsidP="00411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after="0" w:line="240" w:lineRule="auto"/>
              <w:ind w:left="-110" w:right="-20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5249F" w:rsidRPr="00B952BC" w14:paraId="3E29A385" w14:textId="77777777" w:rsidTr="00D20EC9">
        <w:tc>
          <w:tcPr>
            <w:tcW w:w="3367" w:type="pct"/>
          </w:tcPr>
          <w:p w14:paraId="2853F776" w14:textId="4BEF7F13" w:rsidR="00F5249F" w:rsidRPr="00411520" w:rsidRDefault="00F5249F" w:rsidP="00F52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11520">
              <w:rPr>
                <w:rFonts w:ascii="Angsana New" w:hAnsi="Angsana New"/>
                <w:sz w:val="30"/>
                <w:szCs w:val="30"/>
                <w:cs/>
              </w:rPr>
              <w:t>ส่วนปรับปรุงที่ดิน</w:t>
            </w:r>
            <w:r w:rsidR="008F5754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="00CA22D3">
              <w:rPr>
                <w:rFonts w:ascii="Angsana New" w:hAnsi="Angsana New" w:hint="cs"/>
                <w:sz w:val="30"/>
                <w:szCs w:val="30"/>
                <w:cs/>
              </w:rPr>
              <w:t>ส่วนปรับปรุง</w:t>
            </w:r>
            <w:r w:rsidR="008F5754">
              <w:rPr>
                <w:rFonts w:ascii="Angsana New" w:hAnsi="Angsana New" w:hint="cs"/>
                <w:sz w:val="30"/>
                <w:szCs w:val="30"/>
                <w:cs/>
              </w:rPr>
              <w:t>อาคาร</w:t>
            </w:r>
          </w:p>
        </w:tc>
        <w:tc>
          <w:tcPr>
            <w:tcW w:w="742" w:type="pct"/>
          </w:tcPr>
          <w:p w14:paraId="384930FA" w14:textId="38DA1F29" w:rsidR="00F5249F" w:rsidRPr="00411520" w:rsidRDefault="008F5754" w:rsidP="00F5249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left="-110" w:right="-200"/>
              <w:rPr>
                <w:rFonts w:ascii="Angsana New" w:hAnsi="Angsana New"/>
                <w:sz w:val="30"/>
                <w:szCs w:val="30"/>
              </w:rPr>
            </w:pPr>
            <w:r w:rsidRPr="008F5754">
              <w:rPr>
                <w:rFonts w:ascii="Angsana New" w:hAnsi="Angsana New"/>
                <w:sz w:val="30"/>
                <w:szCs w:val="30"/>
                <w:cs/>
              </w:rPr>
              <w:t>7</w:t>
            </w:r>
            <w:r w:rsidRPr="008F5754">
              <w:rPr>
                <w:rFonts w:ascii="Angsana New" w:hAnsi="Angsana New"/>
                <w:sz w:val="30"/>
                <w:szCs w:val="30"/>
              </w:rPr>
              <w:t>,</w:t>
            </w:r>
            <w:r w:rsidRPr="008F5754">
              <w:rPr>
                <w:rFonts w:ascii="Angsana New" w:hAnsi="Angsana New"/>
                <w:sz w:val="30"/>
                <w:szCs w:val="30"/>
                <w:cs/>
              </w:rPr>
              <w:t>126</w:t>
            </w:r>
          </w:p>
        </w:tc>
        <w:tc>
          <w:tcPr>
            <w:tcW w:w="163" w:type="pct"/>
          </w:tcPr>
          <w:p w14:paraId="6AE8A8C1" w14:textId="77777777" w:rsidR="00F5249F" w:rsidRPr="00411520" w:rsidRDefault="00F5249F" w:rsidP="00F524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after="0" w:line="240" w:lineRule="auto"/>
              <w:ind w:left="-110"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8" w:type="pct"/>
          </w:tcPr>
          <w:p w14:paraId="7A9EEE51" w14:textId="0F36452D" w:rsidR="00F5249F" w:rsidRPr="00411520" w:rsidRDefault="008F5754" w:rsidP="00F5249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left="-110" w:right="-200"/>
              <w:rPr>
                <w:rFonts w:ascii="Angsana New" w:hAnsi="Angsana New"/>
                <w:sz w:val="30"/>
                <w:szCs w:val="30"/>
              </w:rPr>
            </w:pPr>
            <w:r w:rsidRPr="008F5754">
              <w:rPr>
                <w:rFonts w:ascii="Angsana New" w:hAnsi="Angsana New"/>
                <w:sz w:val="30"/>
                <w:szCs w:val="30"/>
                <w:cs/>
              </w:rPr>
              <w:t>7</w:t>
            </w:r>
            <w:r w:rsidRPr="008F5754">
              <w:rPr>
                <w:rFonts w:ascii="Angsana New" w:hAnsi="Angsana New"/>
                <w:sz w:val="30"/>
                <w:szCs w:val="30"/>
              </w:rPr>
              <w:t>,</w:t>
            </w:r>
            <w:r w:rsidRPr="008F5754">
              <w:rPr>
                <w:rFonts w:ascii="Angsana New" w:hAnsi="Angsana New"/>
                <w:sz w:val="30"/>
                <w:szCs w:val="30"/>
                <w:cs/>
              </w:rPr>
              <w:t>126</w:t>
            </w:r>
          </w:p>
        </w:tc>
      </w:tr>
      <w:tr w:rsidR="00F5249F" w:rsidRPr="00B952BC" w14:paraId="4115C392" w14:textId="77777777" w:rsidTr="00D20EC9">
        <w:tc>
          <w:tcPr>
            <w:tcW w:w="3367" w:type="pct"/>
          </w:tcPr>
          <w:p w14:paraId="0D9A2C09" w14:textId="4F4AD577" w:rsidR="00F5249F" w:rsidRPr="00411520" w:rsidRDefault="00F5249F" w:rsidP="00F52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57219">
              <w:rPr>
                <w:rFonts w:ascii="Angsana New" w:hAnsi="Angsana New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742" w:type="pct"/>
          </w:tcPr>
          <w:p w14:paraId="6E98163B" w14:textId="77FBC52A" w:rsidR="00F5249F" w:rsidRPr="00D95EE9" w:rsidRDefault="008F5754" w:rsidP="00F5249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left="-110" w:right="-200"/>
              <w:rPr>
                <w:rFonts w:ascii="Angsana New" w:hAnsi="Angsana New"/>
                <w:sz w:val="30"/>
                <w:szCs w:val="30"/>
              </w:rPr>
            </w:pPr>
            <w:r w:rsidRPr="008F5754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8F5754">
              <w:rPr>
                <w:rFonts w:ascii="Angsana New" w:hAnsi="Angsana New"/>
                <w:sz w:val="30"/>
                <w:szCs w:val="30"/>
              </w:rPr>
              <w:t>,</w:t>
            </w:r>
            <w:r w:rsidRPr="008F5754">
              <w:rPr>
                <w:rFonts w:ascii="Angsana New" w:hAnsi="Angsana New"/>
                <w:sz w:val="30"/>
                <w:szCs w:val="30"/>
                <w:cs/>
              </w:rPr>
              <w:t>741</w:t>
            </w:r>
          </w:p>
        </w:tc>
        <w:tc>
          <w:tcPr>
            <w:tcW w:w="163" w:type="pct"/>
          </w:tcPr>
          <w:p w14:paraId="5B99C1C7" w14:textId="77777777" w:rsidR="00F5249F" w:rsidRPr="00411520" w:rsidRDefault="00F5249F" w:rsidP="00F524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after="0" w:line="240" w:lineRule="auto"/>
              <w:ind w:left="-110"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8" w:type="pct"/>
          </w:tcPr>
          <w:p w14:paraId="34ABE24F" w14:textId="34EB5587" w:rsidR="00F5249F" w:rsidRPr="00D95EE9" w:rsidRDefault="008F5754" w:rsidP="00F5249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left="-110" w:right="-200"/>
              <w:rPr>
                <w:rFonts w:ascii="Angsana New" w:hAnsi="Angsana New"/>
                <w:sz w:val="30"/>
                <w:szCs w:val="30"/>
              </w:rPr>
            </w:pPr>
            <w:r w:rsidRPr="008F5754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8F5754">
              <w:rPr>
                <w:rFonts w:ascii="Angsana New" w:hAnsi="Angsana New"/>
                <w:sz w:val="30"/>
                <w:szCs w:val="30"/>
              </w:rPr>
              <w:t>,</w:t>
            </w:r>
            <w:r w:rsidRPr="008F5754">
              <w:rPr>
                <w:rFonts w:ascii="Angsana New" w:hAnsi="Angsana New"/>
                <w:sz w:val="30"/>
                <w:szCs w:val="30"/>
                <w:cs/>
              </w:rPr>
              <w:t>741</w:t>
            </w:r>
          </w:p>
        </w:tc>
      </w:tr>
      <w:tr w:rsidR="00F5249F" w:rsidRPr="00CE458C" w14:paraId="70E3B984" w14:textId="77777777" w:rsidTr="00D20EC9">
        <w:tc>
          <w:tcPr>
            <w:tcW w:w="3367" w:type="pct"/>
          </w:tcPr>
          <w:p w14:paraId="44BEDE6E" w14:textId="77777777" w:rsidR="00F5249F" w:rsidRPr="00411520" w:rsidRDefault="00F5249F" w:rsidP="00F52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1152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42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6967F401" w14:textId="1B4174EE" w:rsidR="00F5249F" w:rsidRPr="00411520" w:rsidRDefault="008F5754" w:rsidP="00F5249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left="-110" w:right="-20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F575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9</w:t>
            </w:r>
            <w:r w:rsidRPr="008F575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F575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867</w:t>
            </w:r>
          </w:p>
        </w:tc>
        <w:tc>
          <w:tcPr>
            <w:tcW w:w="163" w:type="pct"/>
          </w:tcPr>
          <w:p w14:paraId="5408C698" w14:textId="77777777" w:rsidR="00F5249F" w:rsidRPr="00411520" w:rsidRDefault="00F5249F" w:rsidP="00F524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after="0" w:line="240" w:lineRule="auto"/>
              <w:ind w:left="-110" w:right="-2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8" w:type="pct"/>
            <w:tcBorders>
              <w:top w:val="single" w:sz="4" w:space="0" w:color="auto"/>
              <w:bottom w:val="double" w:sz="4" w:space="0" w:color="auto"/>
            </w:tcBorders>
          </w:tcPr>
          <w:p w14:paraId="6FB79533" w14:textId="701994AE" w:rsidR="00F5249F" w:rsidRPr="00411520" w:rsidRDefault="008F5754" w:rsidP="00F5249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left="-110" w:right="-20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F575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9</w:t>
            </w:r>
            <w:r w:rsidRPr="008F575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F575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867</w:t>
            </w:r>
          </w:p>
        </w:tc>
      </w:tr>
      <w:tr w:rsidR="00F5249F" w:rsidRPr="00833D8A" w14:paraId="5DFF7778" w14:textId="77777777" w:rsidTr="00D20EC9">
        <w:tc>
          <w:tcPr>
            <w:tcW w:w="3367" w:type="pct"/>
          </w:tcPr>
          <w:p w14:paraId="6B50DDAF" w14:textId="77777777" w:rsidR="00F5249F" w:rsidRPr="00411520" w:rsidRDefault="00F5249F" w:rsidP="00F52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42" w:type="pct"/>
          </w:tcPr>
          <w:p w14:paraId="18556F99" w14:textId="77777777" w:rsidR="00F5249F" w:rsidRPr="00411520" w:rsidRDefault="00F5249F" w:rsidP="00F524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after="0" w:line="240" w:lineRule="auto"/>
              <w:ind w:left="-110" w:right="-200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63" w:type="pct"/>
          </w:tcPr>
          <w:p w14:paraId="20A6FF26" w14:textId="77777777" w:rsidR="00F5249F" w:rsidRPr="00411520" w:rsidRDefault="00F5249F" w:rsidP="00F524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after="0" w:line="240" w:lineRule="auto"/>
              <w:ind w:left="-110" w:right="-200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728" w:type="pct"/>
          </w:tcPr>
          <w:p w14:paraId="419721FB" w14:textId="77777777" w:rsidR="00F5249F" w:rsidRPr="00411520" w:rsidRDefault="00F5249F" w:rsidP="00F524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after="0" w:line="240" w:lineRule="auto"/>
              <w:ind w:left="-110" w:right="-2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5249F" w:rsidRPr="00CE458C" w14:paraId="6082CC41" w14:textId="77777777" w:rsidTr="00D20EC9">
        <w:tc>
          <w:tcPr>
            <w:tcW w:w="3367" w:type="pct"/>
          </w:tcPr>
          <w:p w14:paraId="2C9715E7" w14:textId="77777777" w:rsidR="00F5249F" w:rsidRPr="00411520" w:rsidRDefault="00F5249F" w:rsidP="00F52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1152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</w:t>
            </w:r>
          </w:p>
        </w:tc>
        <w:tc>
          <w:tcPr>
            <w:tcW w:w="742" w:type="pct"/>
          </w:tcPr>
          <w:p w14:paraId="3B301A8E" w14:textId="77777777" w:rsidR="00F5249F" w:rsidRPr="00411520" w:rsidRDefault="00F5249F" w:rsidP="00F524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after="0" w:line="240" w:lineRule="auto"/>
              <w:ind w:left="-110" w:right="-200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63" w:type="pct"/>
          </w:tcPr>
          <w:p w14:paraId="3F77990C" w14:textId="77777777" w:rsidR="00F5249F" w:rsidRPr="00411520" w:rsidRDefault="00F5249F" w:rsidP="00F524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after="0" w:line="240" w:lineRule="auto"/>
              <w:ind w:left="-110" w:right="-200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728" w:type="pct"/>
          </w:tcPr>
          <w:p w14:paraId="6A372491" w14:textId="77777777" w:rsidR="00F5249F" w:rsidRPr="00411520" w:rsidRDefault="00F5249F" w:rsidP="00F524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after="0" w:line="240" w:lineRule="auto"/>
              <w:ind w:left="-110" w:right="-2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5249F" w:rsidRPr="00CE458C" w14:paraId="1E559195" w14:textId="77777777" w:rsidTr="00D20EC9">
        <w:tc>
          <w:tcPr>
            <w:tcW w:w="3367" w:type="pct"/>
          </w:tcPr>
          <w:p w14:paraId="14E2C3F1" w14:textId="77777777" w:rsidR="00F5249F" w:rsidRPr="00411520" w:rsidRDefault="00F5249F" w:rsidP="00F5249F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1152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41152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ภายใต้สัญญาที่บอกเลิกไม่ได้</w:t>
            </w:r>
          </w:p>
        </w:tc>
        <w:tc>
          <w:tcPr>
            <w:tcW w:w="742" w:type="pct"/>
          </w:tcPr>
          <w:p w14:paraId="5A839E5C" w14:textId="77777777" w:rsidR="00F5249F" w:rsidRPr="00411520" w:rsidRDefault="00F5249F" w:rsidP="00F524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after="0" w:line="240" w:lineRule="auto"/>
              <w:ind w:left="-110" w:right="-200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63" w:type="pct"/>
          </w:tcPr>
          <w:p w14:paraId="065F16E7" w14:textId="77777777" w:rsidR="00F5249F" w:rsidRPr="00411520" w:rsidRDefault="00F5249F" w:rsidP="00F524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after="0" w:line="240" w:lineRule="auto"/>
              <w:ind w:left="-110" w:right="-200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728" w:type="pct"/>
          </w:tcPr>
          <w:p w14:paraId="08FE497A" w14:textId="77777777" w:rsidR="00F5249F" w:rsidRPr="00411520" w:rsidRDefault="00F5249F" w:rsidP="00F524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after="0" w:line="240" w:lineRule="auto"/>
              <w:ind w:left="-110" w:right="-2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5249F" w:rsidRPr="00CE458C" w14:paraId="6D3C8CE8" w14:textId="77777777" w:rsidTr="00D20EC9">
        <w:tc>
          <w:tcPr>
            <w:tcW w:w="3367" w:type="pct"/>
          </w:tcPr>
          <w:p w14:paraId="53BEC6D0" w14:textId="6D0A9BAF" w:rsidR="00F5249F" w:rsidRPr="00411520" w:rsidRDefault="00F5249F" w:rsidP="00F52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11520">
              <w:rPr>
                <w:rFonts w:ascii="Angsana New" w:hAnsi="Angsana New"/>
                <w:sz w:val="30"/>
                <w:szCs w:val="30"/>
                <w:cs/>
              </w:rPr>
              <w:t xml:space="preserve">ภายใน </w:t>
            </w:r>
            <w:r w:rsidRPr="00411520">
              <w:rPr>
                <w:rFonts w:ascii="Angsana New" w:hAnsi="Angsana New"/>
                <w:sz w:val="30"/>
                <w:szCs w:val="30"/>
              </w:rPr>
              <w:t>1</w:t>
            </w:r>
            <w:r w:rsidRPr="00411520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742" w:type="pct"/>
          </w:tcPr>
          <w:p w14:paraId="58DDF08E" w14:textId="0CCA2673" w:rsidR="00F5249F" w:rsidRPr="00411520" w:rsidRDefault="008F5754" w:rsidP="00F5249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left="-110" w:right="-200"/>
              <w:rPr>
                <w:rFonts w:ascii="Angsana New" w:hAnsi="Angsana New"/>
                <w:sz w:val="30"/>
                <w:szCs w:val="30"/>
              </w:rPr>
            </w:pPr>
            <w:r w:rsidRPr="008F5754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8F5754">
              <w:rPr>
                <w:rFonts w:ascii="Angsana New" w:hAnsi="Angsana New"/>
                <w:sz w:val="30"/>
                <w:szCs w:val="30"/>
              </w:rPr>
              <w:t>,</w:t>
            </w:r>
            <w:r w:rsidRPr="008F5754">
              <w:rPr>
                <w:rFonts w:ascii="Angsana New" w:hAnsi="Angsana New"/>
                <w:sz w:val="30"/>
                <w:szCs w:val="30"/>
                <w:cs/>
              </w:rPr>
              <w:t>902</w:t>
            </w:r>
          </w:p>
        </w:tc>
        <w:tc>
          <w:tcPr>
            <w:tcW w:w="163" w:type="pct"/>
          </w:tcPr>
          <w:p w14:paraId="55624D01" w14:textId="77777777" w:rsidR="00F5249F" w:rsidRPr="00411520" w:rsidRDefault="00F5249F" w:rsidP="00F524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after="0" w:line="240" w:lineRule="auto"/>
              <w:ind w:left="-110" w:right="-200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728" w:type="pct"/>
          </w:tcPr>
          <w:p w14:paraId="3730FBE7" w14:textId="1824D961" w:rsidR="00F5249F" w:rsidRPr="00411520" w:rsidRDefault="008F5754" w:rsidP="008F575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0" w:right="-2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5249F" w:rsidRPr="00CE458C" w14:paraId="1450F42A" w14:textId="77777777" w:rsidTr="00D20EC9">
        <w:tc>
          <w:tcPr>
            <w:tcW w:w="3367" w:type="pct"/>
          </w:tcPr>
          <w:p w14:paraId="46F67EC4" w14:textId="77E95E35" w:rsidR="00F5249F" w:rsidRPr="00411520" w:rsidRDefault="00F5249F" w:rsidP="00F52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11520">
              <w:rPr>
                <w:rFonts w:ascii="Angsana New" w:hAnsi="Angsana New"/>
                <w:sz w:val="30"/>
                <w:szCs w:val="30"/>
              </w:rPr>
              <w:t>1</w:t>
            </w:r>
            <w:r w:rsidR="006F14D2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411520">
              <w:rPr>
                <w:rFonts w:ascii="Angsana New" w:hAnsi="Angsana New"/>
                <w:sz w:val="30"/>
                <w:szCs w:val="30"/>
              </w:rPr>
              <w:t>5</w:t>
            </w:r>
            <w:r w:rsidRPr="00411520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742" w:type="pct"/>
            <w:tcBorders>
              <w:bottom w:val="single" w:sz="4" w:space="0" w:color="auto"/>
            </w:tcBorders>
          </w:tcPr>
          <w:p w14:paraId="796A00FD" w14:textId="0AE0A730" w:rsidR="00F5249F" w:rsidRPr="00411520" w:rsidRDefault="008F5754" w:rsidP="00F5249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left="-110" w:right="-200"/>
              <w:rPr>
                <w:rFonts w:ascii="Angsana New" w:hAnsi="Angsana New"/>
                <w:sz w:val="30"/>
                <w:szCs w:val="30"/>
              </w:rPr>
            </w:pPr>
            <w:r w:rsidRPr="008F5754">
              <w:rPr>
                <w:rFonts w:ascii="Angsana New" w:hAnsi="Angsana New"/>
                <w:sz w:val="30"/>
                <w:szCs w:val="30"/>
                <w:cs/>
              </w:rPr>
              <w:t>307</w:t>
            </w:r>
          </w:p>
        </w:tc>
        <w:tc>
          <w:tcPr>
            <w:tcW w:w="163" w:type="pct"/>
          </w:tcPr>
          <w:p w14:paraId="72B4D74D" w14:textId="77777777" w:rsidR="00F5249F" w:rsidRPr="00411520" w:rsidRDefault="00F5249F" w:rsidP="00F5249F">
            <w:pPr>
              <w:pStyle w:val="acctfourfigures"/>
              <w:shd w:val="clear" w:color="auto" w:fill="FFFFFF"/>
              <w:tabs>
                <w:tab w:val="clear" w:pos="765"/>
                <w:tab w:val="decimal" w:pos="1120"/>
              </w:tabs>
              <w:spacing w:line="240" w:lineRule="auto"/>
              <w:ind w:left="-110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8" w:type="pct"/>
            <w:tcBorders>
              <w:bottom w:val="single" w:sz="4" w:space="0" w:color="auto"/>
            </w:tcBorders>
          </w:tcPr>
          <w:p w14:paraId="1EB4ACAC" w14:textId="58B4117D" w:rsidR="00F5249F" w:rsidRPr="00411520" w:rsidRDefault="008F5754" w:rsidP="008F575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0" w:right="-2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5249F" w:rsidRPr="00CE458C" w14:paraId="7C474840" w14:textId="77777777" w:rsidTr="00D20EC9">
        <w:tc>
          <w:tcPr>
            <w:tcW w:w="3367" w:type="pct"/>
          </w:tcPr>
          <w:p w14:paraId="00B3B326" w14:textId="77777777" w:rsidR="00F5249F" w:rsidRPr="00411520" w:rsidRDefault="00F5249F" w:rsidP="00F52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1152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42" w:type="pct"/>
            <w:tcBorders>
              <w:top w:val="single" w:sz="4" w:space="0" w:color="auto"/>
              <w:bottom w:val="double" w:sz="4" w:space="0" w:color="auto"/>
            </w:tcBorders>
          </w:tcPr>
          <w:p w14:paraId="08EC5BA6" w14:textId="080D25B5" w:rsidR="00F5249F" w:rsidRPr="00411520" w:rsidRDefault="008F5754" w:rsidP="00F5249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left="-110" w:right="-20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F575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2</w:t>
            </w:r>
            <w:r w:rsidRPr="008F575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F575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209</w:t>
            </w:r>
          </w:p>
        </w:tc>
        <w:tc>
          <w:tcPr>
            <w:tcW w:w="163" w:type="pct"/>
          </w:tcPr>
          <w:p w14:paraId="6E84B489" w14:textId="77777777" w:rsidR="00F5249F" w:rsidRPr="00411520" w:rsidRDefault="00F5249F" w:rsidP="00F524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after="0" w:line="240" w:lineRule="auto"/>
              <w:ind w:left="-110" w:right="-200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728" w:type="pct"/>
            <w:tcBorders>
              <w:top w:val="single" w:sz="4" w:space="0" w:color="auto"/>
              <w:bottom w:val="double" w:sz="4" w:space="0" w:color="auto"/>
            </w:tcBorders>
          </w:tcPr>
          <w:p w14:paraId="740EF12D" w14:textId="0F0FD70C" w:rsidR="00F5249F" w:rsidRPr="008F5754" w:rsidRDefault="008F5754" w:rsidP="008F575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0" w:right="-2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F575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F5249F" w:rsidRPr="00833D8A" w14:paraId="06081A3B" w14:textId="77777777" w:rsidTr="00D20EC9">
        <w:tc>
          <w:tcPr>
            <w:tcW w:w="3367" w:type="pct"/>
          </w:tcPr>
          <w:p w14:paraId="55ABB7A9" w14:textId="77777777" w:rsidR="00F5249F" w:rsidRPr="00411520" w:rsidRDefault="00F5249F" w:rsidP="00F52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42" w:type="pct"/>
            <w:tcBorders>
              <w:top w:val="double" w:sz="4" w:space="0" w:color="auto"/>
            </w:tcBorders>
          </w:tcPr>
          <w:p w14:paraId="37B1A457" w14:textId="77777777" w:rsidR="00F5249F" w:rsidRPr="00411520" w:rsidRDefault="00F5249F" w:rsidP="00F524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after="0" w:line="240" w:lineRule="auto"/>
              <w:ind w:left="-110" w:right="-200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63" w:type="pct"/>
          </w:tcPr>
          <w:p w14:paraId="34FA5E32" w14:textId="77777777" w:rsidR="00F5249F" w:rsidRPr="00411520" w:rsidRDefault="00F5249F" w:rsidP="00F524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after="0" w:line="240" w:lineRule="auto"/>
              <w:ind w:left="-110" w:right="-200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728" w:type="pct"/>
            <w:tcBorders>
              <w:top w:val="double" w:sz="4" w:space="0" w:color="auto"/>
            </w:tcBorders>
          </w:tcPr>
          <w:p w14:paraId="03FC6DAC" w14:textId="77777777" w:rsidR="00F5249F" w:rsidRPr="00411520" w:rsidRDefault="00F5249F" w:rsidP="00F524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after="0" w:line="240" w:lineRule="auto"/>
              <w:ind w:left="-110" w:right="-2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5249F" w:rsidRPr="00CE458C" w14:paraId="05425875" w14:textId="77777777" w:rsidTr="00D20EC9">
        <w:tc>
          <w:tcPr>
            <w:tcW w:w="3367" w:type="pct"/>
          </w:tcPr>
          <w:p w14:paraId="7FE30C7E" w14:textId="77777777" w:rsidR="00F5249F" w:rsidRPr="00411520" w:rsidRDefault="00F5249F" w:rsidP="00F524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1152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 ๆ</w:t>
            </w:r>
          </w:p>
        </w:tc>
        <w:tc>
          <w:tcPr>
            <w:tcW w:w="742" w:type="pct"/>
            <w:shd w:val="clear" w:color="auto" w:fill="FFFFFF" w:themeFill="background1"/>
          </w:tcPr>
          <w:p w14:paraId="44632D6B" w14:textId="77777777" w:rsidR="00F5249F" w:rsidRPr="00411520" w:rsidRDefault="00F5249F" w:rsidP="00F5249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left="-110" w:right="-2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3" w:type="pct"/>
            <w:vAlign w:val="bottom"/>
          </w:tcPr>
          <w:p w14:paraId="2BD22E39" w14:textId="77777777" w:rsidR="00F5249F" w:rsidRPr="00411520" w:rsidRDefault="00F5249F" w:rsidP="00F524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after="0" w:line="240" w:lineRule="auto"/>
              <w:ind w:left="-110" w:right="-200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728" w:type="pct"/>
          </w:tcPr>
          <w:p w14:paraId="39441E12" w14:textId="77777777" w:rsidR="00F5249F" w:rsidRPr="00411520" w:rsidRDefault="00F5249F" w:rsidP="00F5249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left="-110" w:right="-200"/>
              <w:rPr>
                <w:rFonts w:ascii="Angsana New" w:hAnsi="Angsana New"/>
                <w:b/>
                <w:bCs/>
                <w:sz w:val="30"/>
                <w:szCs w:val="30"/>
                <w:highlight w:val="red"/>
              </w:rPr>
            </w:pPr>
          </w:p>
        </w:tc>
      </w:tr>
      <w:tr w:rsidR="00F5249F" w:rsidRPr="00CE458C" w14:paraId="0C96A72E" w14:textId="77777777" w:rsidTr="00D20EC9">
        <w:tc>
          <w:tcPr>
            <w:tcW w:w="3367" w:type="pct"/>
          </w:tcPr>
          <w:p w14:paraId="5D4831A8" w14:textId="77777777" w:rsidR="00F5249F" w:rsidRPr="00411520" w:rsidRDefault="00F5249F" w:rsidP="00F52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11520">
              <w:rPr>
                <w:rFonts w:ascii="Angsana New" w:hAnsi="Angsana New"/>
                <w:sz w:val="30"/>
                <w:szCs w:val="30"/>
                <w:cs/>
              </w:rPr>
              <w:t xml:space="preserve">หนังสือค้ำประกันจากธนาคาร </w:t>
            </w:r>
          </w:p>
        </w:tc>
        <w:tc>
          <w:tcPr>
            <w:tcW w:w="742" w:type="pct"/>
            <w:tcBorders>
              <w:bottom w:val="double" w:sz="4" w:space="0" w:color="auto"/>
            </w:tcBorders>
            <w:shd w:val="clear" w:color="auto" w:fill="FFFFFF" w:themeFill="background1"/>
          </w:tcPr>
          <w:p w14:paraId="35A5D9DE" w14:textId="22E2EF2C" w:rsidR="00F5249F" w:rsidRPr="00411520" w:rsidRDefault="008F5754" w:rsidP="00F5249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left="-110" w:right="-20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F5754">
              <w:rPr>
                <w:rFonts w:ascii="Angsana New" w:hAnsi="Angsana New"/>
                <w:b/>
                <w:bCs/>
                <w:sz w:val="30"/>
                <w:szCs w:val="30"/>
              </w:rPr>
              <w:t>26,599</w:t>
            </w:r>
          </w:p>
        </w:tc>
        <w:tc>
          <w:tcPr>
            <w:tcW w:w="163" w:type="pct"/>
            <w:vAlign w:val="bottom"/>
          </w:tcPr>
          <w:p w14:paraId="36A3D957" w14:textId="77777777" w:rsidR="00F5249F" w:rsidRPr="00411520" w:rsidRDefault="00F5249F" w:rsidP="00F524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after="0" w:line="240" w:lineRule="auto"/>
              <w:ind w:left="-110" w:right="-200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728" w:type="pct"/>
            <w:tcBorders>
              <w:bottom w:val="double" w:sz="4" w:space="0" w:color="auto"/>
            </w:tcBorders>
          </w:tcPr>
          <w:p w14:paraId="46D5A137" w14:textId="379AA2E8" w:rsidR="00F5249F" w:rsidRPr="00411520" w:rsidRDefault="008F5754" w:rsidP="00F5249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left="-110" w:right="-2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F5754">
              <w:rPr>
                <w:rFonts w:ascii="Angsana New" w:hAnsi="Angsana New"/>
                <w:b/>
                <w:bCs/>
                <w:sz w:val="30"/>
                <w:szCs w:val="30"/>
              </w:rPr>
              <w:t>3,189</w:t>
            </w:r>
          </w:p>
        </w:tc>
      </w:tr>
    </w:tbl>
    <w:p w14:paraId="6F622F3B" w14:textId="074FD0A8" w:rsidR="00F36CF4" w:rsidRDefault="00F36CF4" w:rsidP="00F36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outlineLvl w:val="0"/>
        <w:rPr>
          <w:rFonts w:ascii="Angsana New" w:hAnsi="Angsana New"/>
          <w:sz w:val="30"/>
          <w:szCs w:val="30"/>
        </w:rPr>
      </w:pPr>
    </w:p>
    <w:p w14:paraId="45F017EA" w14:textId="77777777" w:rsidR="00F15DE6" w:rsidRDefault="00F15DE6" w:rsidP="00F36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outlineLvl w:val="0"/>
        <w:rPr>
          <w:rFonts w:ascii="Angsana New" w:hAnsi="Angsana New"/>
          <w:sz w:val="30"/>
          <w:szCs w:val="30"/>
        </w:rPr>
      </w:pPr>
    </w:p>
    <w:p w14:paraId="69058793" w14:textId="77777777" w:rsidR="00F15DE6" w:rsidRDefault="00F15DE6" w:rsidP="00F36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outlineLvl w:val="0"/>
        <w:rPr>
          <w:rFonts w:ascii="Angsana New" w:hAnsi="Angsana New"/>
          <w:sz w:val="30"/>
          <w:szCs w:val="30"/>
        </w:rPr>
      </w:pPr>
    </w:p>
    <w:p w14:paraId="6AC76E8D" w14:textId="77777777" w:rsidR="00F15DE6" w:rsidRDefault="00F15DE6" w:rsidP="00F36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outlineLvl w:val="0"/>
        <w:rPr>
          <w:rFonts w:ascii="Angsana New" w:hAnsi="Angsana New"/>
          <w:sz w:val="30"/>
          <w:szCs w:val="30"/>
        </w:rPr>
      </w:pPr>
    </w:p>
    <w:p w14:paraId="28BF2A2E" w14:textId="77777777" w:rsidR="00F15DE6" w:rsidRDefault="00F15DE6" w:rsidP="00F36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outlineLvl w:val="0"/>
        <w:rPr>
          <w:rFonts w:ascii="Angsana New" w:hAnsi="Angsana New"/>
          <w:sz w:val="30"/>
          <w:szCs w:val="30"/>
        </w:rPr>
      </w:pPr>
    </w:p>
    <w:p w14:paraId="1B866D14" w14:textId="507AC364" w:rsidR="005C74C5" w:rsidRDefault="00A76224" w:rsidP="005C74C5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A76224"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เหตุการณ์ภายหลังรอบระยะเวลารายงาน</w:t>
      </w:r>
    </w:p>
    <w:p w14:paraId="0B0004C9" w14:textId="77777777" w:rsidR="002847D2" w:rsidRPr="00A57F17" w:rsidRDefault="002847D2" w:rsidP="002847D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</w:p>
    <w:p w14:paraId="690691B5" w14:textId="1493D440" w:rsidR="00F43BD5" w:rsidRDefault="00513010" w:rsidP="00BA68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4"/>
          <w:sz w:val="30"/>
          <w:szCs w:val="30"/>
        </w:rPr>
      </w:pPr>
      <w:r>
        <w:rPr>
          <w:rFonts w:ascii="Angsana New" w:hAnsi="Angsana New" w:hint="cs"/>
          <w:spacing w:val="4"/>
          <w:sz w:val="30"/>
          <w:szCs w:val="30"/>
          <w:cs/>
        </w:rPr>
        <w:t>ในการประชุมจัดตั้งบริษัท</w:t>
      </w:r>
      <w:r w:rsidR="00AF6FEE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="00120A3B" w:rsidRPr="00120A3B">
        <w:rPr>
          <w:rFonts w:ascii="Angsana New" w:hAnsi="Angsana New"/>
          <w:spacing w:val="4"/>
          <w:sz w:val="30"/>
          <w:szCs w:val="30"/>
          <w:cs/>
        </w:rPr>
        <w:t>อมรินทร์ อคาเดมิค จำกัด</w:t>
      </w:r>
      <w:r w:rsidR="00120A3B">
        <w:rPr>
          <w:rFonts w:ascii="Angsana New" w:hAnsi="Angsana New" w:hint="cs"/>
          <w:spacing w:val="4"/>
          <w:sz w:val="30"/>
          <w:szCs w:val="30"/>
          <w:cs/>
        </w:rPr>
        <w:t xml:space="preserve"> ซึ่งเป็นบริษัทย่อย</w:t>
      </w:r>
      <w:r>
        <w:rPr>
          <w:rFonts w:ascii="Angsana New" w:hAnsi="Angsana New" w:hint="cs"/>
          <w:spacing w:val="4"/>
          <w:sz w:val="30"/>
          <w:szCs w:val="30"/>
          <w:cs/>
        </w:rPr>
        <w:t xml:space="preserve">เมื่อวันที่ </w:t>
      </w:r>
      <w:r w:rsidR="00646DEB">
        <w:rPr>
          <w:rFonts w:ascii="Angsana New" w:hAnsi="Angsana New"/>
          <w:spacing w:val="4"/>
          <w:sz w:val="30"/>
          <w:szCs w:val="30"/>
        </w:rPr>
        <w:t>17</w:t>
      </w:r>
      <w:r>
        <w:rPr>
          <w:rFonts w:ascii="Angsana New" w:hAnsi="Angsana New"/>
          <w:spacing w:val="4"/>
          <w:sz w:val="30"/>
          <w:szCs w:val="30"/>
        </w:rPr>
        <w:t xml:space="preserve"> </w:t>
      </w:r>
      <w:r>
        <w:rPr>
          <w:rFonts w:ascii="Angsana New" w:hAnsi="Angsana New" w:hint="cs"/>
          <w:spacing w:val="4"/>
          <w:sz w:val="30"/>
          <w:szCs w:val="30"/>
          <w:cs/>
        </w:rPr>
        <w:t xml:space="preserve">เมษายน </w:t>
      </w:r>
      <w:r w:rsidR="00646DEB">
        <w:rPr>
          <w:rFonts w:ascii="Angsana New" w:hAnsi="Angsana New"/>
          <w:spacing w:val="4"/>
          <w:sz w:val="30"/>
          <w:szCs w:val="30"/>
        </w:rPr>
        <w:t>2569</w:t>
      </w:r>
      <w:r>
        <w:rPr>
          <w:rFonts w:ascii="Angsana New" w:hAnsi="Angsana New"/>
          <w:spacing w:val="4"/>
          <w:sz w:val="30"/>
          <w:szCs w:val="30"/>
        </w:rPr>
        <w:t xml:space="preserve"> </w:t>
      </w:r>
      <w:r w:rsidR="00830F01">
        <w:rPr>
          <w:rFonts w:ascii="Angsana New" w:hAnsi="Angsana New" w:hint="cs"/>
          <w:spacing w:val="4"/>
          <w:sz w:val="30"/>
          <w:szCs w:val="30"/>
          <w:cs/>
        </w:rPr>
        <w:t>ผู้ถือหุ้นของ</w:t>
      </w:r>
      <w:r w:rsidR="001F2BB7">
        <w:rPr>
          <w:rFonts w:ascii="Angsana New" w:hAnsi="Angsana New" w:hint="cs"/>
          <w:spacing w:val="4"/>
          <w:sz w:val="30"/>
          <w:szCs w:val="30"/>
          <w:cs/>
        </w:rPr>
        <w:t>บริษัท</w:t>
      </w:r>
      <w:r w:rsidR="00120A3B">
        <w:rPr>
          <w:rFonts w:ascii="Angsana New" w:hAnsi="Angsana New" w:hint="cs"/>
          <w:spacing w:val="4"/>
          <w:sz w:val="30"/>
          <w:szCs w:val="30"/>
          <w:cs/>
        </w:rPr>
        <w:t>ย่อย</w:t>
      </w:r>
      <w:r w:rsidR="00830F01">
        <w:rPr>
          <w:rFonts w:ascii="Angsana New" w:hAnsi="Angsana New" w:hint="cs"/>
          <w:spacing w:val="4"/>
          <w:sz w:val="30"/>
          <w:szCs w:val="30"/>
          <w:cs/>
        </w:rPr>
        <w:t>ได้</w:t>
      </w:r>
      <w:r w:rsidR="00646DEB">
        <w:rPr>
          <w:rFonts w:ascii="Angsana New" w:hAnsi="Angsana New" w:hint="cs"/>
          <w:spacing w:val="4"/>
          <w:sz w:val="30"/>
          <w:szCs w:val="30"/>
          <w:cs/>
        </w:rPr>
        <w:t>อนุมัติ</w:t>
      </w:r>
      <w:r w:rsidR="00444BEC">
        <w:rPr>
          <w:rFonts w:ascii="Angsana New" w:hAnsi="Angsana New" w:hint="cs"/>
          <w:spacing w:val="4"/>
          <w:sz w:val="30"/>
          <w:szCs w:val="30"/>
          <w:cs/>
        </w:rPr>
        <w:t>การ</w:t>
      </w:r>
      <w:r w:rsidR="00830F01">
        <w:rPr>
          <w:rFonts w:ascii="Angsana New" w:hAnsi="Angsana New" w:hint="cs"/>
          <w:spacing w:val="4"/>
          <w:sz w:val="30"/>
          <w:szCs w:val="30"/>
          <w:cs/>
        </w:rPr>
        <w:t>จดทะเบียนเงินทุน</w:t>
      </w:r>
      <w:r w:rsidR="00AB7D74">
        <w:rPr>
          <w:rFonts w:ascii="Angsana New" w:hAnsi="Angsana New" w:hint="cs"/>
          <w:spacing w:val="4"/>
          <w:sz w:val="30"/>
          <w:szCs w:val="30"/>
          <w:cs/>
        </w:rPr>
        <w:t>จัดตั้งบริษัท</w:t>
      </w:r>
      <w:r w:rsidR="00830F01">
        <w:rPr>
          <w:rFonts w:ascii="Angsana New" w:hAnsi="Angsana New" w:hint="cs"/>
          <w:spacing w:val="4"/>
          <w:sz w:val="30"/>
          <w:szCs w:val="30"/>
          <w:cs/>
        </w:rPr>
        <w:t>เป็น</w:t>
      </w:r>
      <w:r w:rsidR="00F43BD5" w:rsidRPr="00C95A2B">
        <w:rPr>
          <w:rFonts w:ascii="Angsana New" w:hAnsi="Angsana New" w:hint="cs"/>
          <w:spacing w:val="6"/>
          <w:sz w:val="30"/>
          <w:szCs w:val="30"/>
          <w:cs/>
        </w:rPr>
        <w:t>จำนวน</w:t>
      </w:r>
      <w:r w:rsidR="00AB7D74">
        <w:rPr>
          <w:rFonts w:ascii="Angsana New" w:hAnsi="Angsana New" w:hint="cs"/>
          <w:spacing w:val="6"/>
          <w:sz w:val="30"/>
          <w:szCs w:val="30"/>
          <w:cs/>
        </w:rPr>
        <w:t>เงิน</w:t>
      </w:r>
      <w:r w:rsidR="00F43BD5" w:rsidRPr="00C95A2B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="00F43BD5" w:rsidRPr="00C95A2B">
        <w:rPr>
          <w:rFonts w:ascii="Angsana New" w:hAnsi="Angsana New"/>
          <w:spacing w:val="6"/>
          <w:sz w:val="30"/>
          <w:szCs w:val="30"/>
        </w:rPr>
        <w:t>19</w:t>
      </w:r>
      <w:r w:rsidR="004A6B78">
        <w:rPr>
          <w:rFonts w:ascii="Angsana New" w:hAnsi="Angsana New"/>
          <w:spacing w:val="6"/>
          <w:sz w:val="30"/>
          <w:szCs w:val="30"/>
        </w:rPr>
        <w:t>.00</w:t>
      </w:r>
      <w:r w:rsidR="00F43BD5" w:rsidRPr="00C95A2B">
        <w:rPr>
          <w:rFonts w:ascii="Angsana New" w:hAnsi="Angsana New" w:hint="cs"/>
          <w:spacing w:val="6"/>
          <w:sz w:val="30"/>
          <w:szCs w:val="30"/>
          <w:cs/>
        </w:rPr>
        <w:t xml:space="preserve"> ล้านบาท </w:t>
      </w:r>
      <w:r w:rsidR="00F43BD5" w:rsidRPr="00C95A2B">
        <w:rPr>
          <w:rFonts w:ascii="Angsana New" w:hAnsi="Angsana New"/>
          <w:spacing w:val="6"/>
          <w:sz w:val="30"/>
          <w:szCs w:val="30"/>
        </w:rPr>
        <w:t>(</w:t>
      </w:r>
      <w:r w:rsidR="00F43BD5" w:rsidRPr="00C95A2B">
        <w:rPr>
          <w:rFonts w:ascii="Angsana New" w:hAnsi="Angsana New" w:hint="cs"/>
          <w:spacing w:val="6"/>
          <w:sz w:val="30"/>
          <w:szCs w:val="30"/>
          <w:cs/>
        </w:rPr>
        <w:t xml:space="preserve">หุ้นสามัญจำนวน </w:t>
      </w:r>
      <w:r w:rsidR="00F43BD5" w:rsidRPr="0005090C">
        <w:rPr>
          <w:rFonts w:ascii="Angsana New" w:hAnsi="Angsana New"/>
          <w:spacing w:val="2"/>
          <w:sz w:val="30"/>
          <w:szCs w:val="30"/>
        </w:rPr>
        <w:t xml:space="preserve">190,000 </w:t>
      </w:r>
      <w:r w:rsidR="00F43BD5" w:rsidRPr="0005090C">
        <w:rPr>
          <w:rFonts w:ascii="Angsana New" w:hAnsi="Angsana New" w:hint="cs"/>
          <w:spacing w:val="2"/>
          <w:sz w:val="30"/>
          <w:szCs w:val="30"/>
          <w:cs/>
        </w:rPr>
        <w:t xml:space="preserve">หุ้น </w:t>
      </w:r>
      <w:r w:rsidR="007C7E0B" w:rsidRPr="0005090C">
        <w:rPr>
          <w:rFonts w:ascii="Angsana New" w:hAnsi="Angsana New" w:hint="cs"/>
          <w:spacing w:val="2"/>
          <w:sz w:val="30"/>
          <w:szCs w:val="30"/>
          <w:cs/>
        </w:rPr>
        <w:t>มูลค่าที่ตราไว้</w:t>
      </w:r>
      <w:r w:rsidR="00F43BD5" w:rsidRPr="0005090C"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="00F43BD5" w:rsidRPr="0005090C">
        <w:rPr>
          <w:rFonts w:ascii="Angsana New" w:hAnsi="Angsana New"/>
          <w:spacing w:val="2"/>
          <w:sz w:val="30"/>
          <w:szCs w:val="30"/>
        </w:rPr>
        <w:t xml:space="preserve">100 </w:t>
      </w:r>
      <w:r w:rsidR="00F43BD5" w:rsidRPr="0005090C">
        <w:rPr>
          <w:rFonts w:ascii="Angsana New" w:hAnsi="Angsana New" w:hint="cs"/>
          <w:spacing w:val="2"/>
          <w:sz w:val="30"/>
          <w:szCs w:val="30"/>
          <w:cs/>
        </w:rPr>
        <w:t>บา</w:t>
      </w:r>
      <w:r w:rsidR="007C7E0B" w:rsidRPr="0005090C">
        <w:rPr>
          <w:rFonts w:ascii="Angsana New" w:hAnsi="Angsana New" w:hint="cs"/>
          <w:spacing w:val="2"/>
          <w:sz w:val="30"/>
          <w:szCs w:val="30"/>
          <w:cs/>
        </w:rPr>
        <w:t>ทต่อหุ้น</w:t>
      </w:r>
      <w:r w:rsidR="00F43BD5" w:rsidRPr="0005090C">
        <w:rPr>
          <w:rFonts w:ascii="Angsana New" w:hAnsi="Angsana New"/>
          <w:spacing w:val="2"/>
          <w:sz w:val="30"/>
          <w:szCs w:val="30"/>
        </w:rPr>
        <w:t>)</w:t>
      </w:r>
      <w:r w:rsidR="00F43BD5" w:rsidRPr="0005090C"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="00241648" w:rsidRPr="0005090C">
        <w:rPr>
          <w:rFonts w:ascii="Angsana New" w:hAnsi="Angsana New" w:hint="cs"/>
          <w:spacing w:val="2"/>
          <w:sz w:val="30"/>
          <w:szCs w:val="30"/>
          <w:cs/>
        </w:rPr>
        <w:t>ทั้งนี้บริษัท</w:t>
      </w:r>
      <w:r w:rsidR="00444BEC" w:rsidRPr="0005090C">
        <w:rPr>
          <w:rFonts w:ascii="Angsana New" w:hAnsi="Angsana New" w:hint="cs"/>
          <w:spacing w:val="2"/>
          <w:sz w:val="30"/>
          <w:szCs w:val="30"/>
          <w:cs/>
        </w:rPr>
        <w:t>ย่อย</w:t>
      </w:r>
      <w:r w:rsidR="00241648" w:rsidRPr="0005090C">
        <w:rPr>
          <w:rFonts w:ascii="Angsana New" w:hAnsi="Angsana New" w:hint="cs"/>
          <w:spacing w:val="2"/>
          <w:sz w:val="30"/>
          <w:szCs w:val="30"/>
          <w:cs/>
        </w:rPr>
        <w:t>ได้</w:t>
      </w:r>
      <w:r w:rsidR="00444BEC" w:rsidRPr="0005090C">
        <w:rPr>
          <w:rFonts w:ascii="Angsana New" w:hAnsi="Angsana New" w:hint="cs"/>
          <w:spacing w:val="2"/>
          <w:sz w:val="30"/>
          <w:szCs w:val="30"/>
          <w:cs/>
        </w:rPr>
        <w:t>เรียก</w:t>
      </w:r>
      <w:r w:rsidR="00241648" w:rsidRPr="0005090C">
        <w:rPr>
          <w:rFonts w:ascii="Angsana New" w:hAnsi="Angsana New" w:hint="cs"/>
          <w:spacing w:val="2"/>
          <w:sz w:val="30"/>
          <w:szCs w:val="30"/>
          <w:cs/>
        </w:rPr>
        <w:t xml:space="preserve">ชำระค่าหุ้นเริ่มแรกในอัตราร้อยละ </w:t>
      </w:r>
      <w:r w:rsidR="004A6B78" w:rsidRPr="0005090C">
        <w:rPr>
          <w:rFonts w:ascii="Angsana New" w:hAnsi="Angsana New"/>
          <w:spacing w:val="2"/>
          <w:sz w:val="30"/>
          <w:szCs w:val="30"/>
        </w:rPr>
        <w:t>25</w:t>
      </w:r>
      <w:r w:rsidR="00241648" w:rsidRPr="0005090C">
        <w:rPr>
          <w:rFonts w:ascii="Angsana New" w:hAnsi="Angsana New"/>
          <w:spacing w:val="2"/>
          <w:sz w:val="30"/>
          <w:szCs w:val="30"/>
        </w:rPr>
        <w:t xml:space="preserve"> </w:t>
      </w:r>
      <w:r w:rsidR="00241648" w:rsidRPr="0005090C">
        <w:rPr>
          <w:rFonts w:ascii="Angsana New" w:hAnsi="Angsana New" w:hint="cs"/>
          <w:spacing w:val="2"/>
          <w:sz w:val="30"/>
          <w:szCs w:val="30"/>
          <w:cs/>
        </w:rPr>
        <w:t>ของ</w:t>
      </w:r>
      <w:r w:rsidR="00241648" w:rsidRPr="0005090C">
        <w:rPr>
          <w:rFonts w:ascii="Angsana New" w:hAnsi="Angsana New" w:hint="cs"/>
          <w:spacing w:val="4"/>
          <w:sz w:val="30"/>
          <w:szCs w:val="30"/>
          <w:cs/>
        </w:rPr>
        <w:t xml:space="preserve">ทุนจดทะเบียน เป็นจำนวนเงิน </w:t>
      </w:r>
      <w:r w:rsidR="004A6B78" w:rsidRPr="0005090C">
        <w:rPr>
          <w:rFonts w:ascii="Angsana New" w:hAnsi="Angsana New"/>
          <w:spacing w:val="4"/>
          <w:sz w:val="30"/>
          <w:szCs w:val="30"/>
        </w:rPr>
        <w:t>4.75</w:t>
      </w:r>
      <w:r w:rsidR="00241648" w:rsidRPr="0005090C">
        <w:rPr>
          <w:rFonts w:ascii="Angsana New" w:hAnsi="Angsana New"/>
          <w:spacing w:val="4"/>
          <w:sz w:val="30"/>
          <w:szCs w:val="30"/>
        </w:rPr>
        <w:t xml:space="preserve"> </w:t>
      </w:r>
      <w:r w:rsidR="00241648" w:rsidRPr="0005090C">
        <w:rPr>
          <w:rFonts w:ascii="Angsana New" w:hAnsi="Angsana New" w:hint="cs"/>
          <w:spacing w:val="4"/>
          <w:sz w:val="30"/>
          <w:szCs w:val="30"/>
          <w:cs/>
        </w:rPr>
        <w:t xml:space="preserve">ล้านบาท </w:t>
      </w:r>
      <w:r w:rsidR="00AF6FEE" w:rsidRPr="0005090C">
        <w:rPr>
          <w:rFonts w:ascii="Angsana New" w:hAnsi="Angsana New" w:hint="cs"/>
          <w:spacing w:val="4"/>
          <w:sz w:val="30"/>
          <w:szCs w:val="30"/>
          <w:cs/>
        </w:rPr>
        <w:t>และได้</w:t>
      </w:r>
      <w:r w:rsidR="00F43BD5" w:rsidRPr="0005090C">
        <w:rPr>
          <w:rFonts w:ascii="Angsana New" w:hAnsi="Angsana New" w:hint="cs"/>
          <w:spacing w:val="4"/>
          <w:sz w:val="30"/>
          <w:szCs w:val="30"/>
          <w:cs/>
        </w:rPr>
        <w:t>จดทะเบียน</w:t>
      </w:r>
      <w:r w:rsidR="00BA68AE" w:rsidRPr="0005090C">
        <w:rPr>
          <w:rFonts w:ascii="Angsana New" w:hAnsi="Angsana New" w:hint="cs"/>
          <w:spacing w:val="4"/>
          <w:sz w:val="30"/>
          <w:szCs w:val="30"/>
          <w:cs/>
        </w:rPr>
        <w:t>เงินทุนจัดตั้งบริษัทต่อ</w:t>
      </w:r>
      <w:r w:rsidR="00F43BD5" w:rsidRPr="0005090C">
        <w:rPr>
          <w:rFonts w:ascii="Angsana New" w:hAnsi="Angsana New" w:hint="cs"/>
          <w:spacing w:val="4"/>
          <w:sz w:val="30"/>
          <w:szCs w:val="30"/>
          <w:cs/>
        </w:rPr>
        <w:t>กระทรวงพาณิชย์</w:t>
      </w:r>
      <w:r w:rsidR="00BA68AE" w:rsidRPr="0005090C">
        <w:rPr>
          <w:rFonts w:ascii="Angsana New" w:hAnsi="Angsana New" w:hint="cs"/>
          <w:spacing w:val="4"/>
          <w:sz w:val="30"/>
          <w:szCs w:val="30"/>
          <w:cs/>
        </w:rPr>
        <w:t>แล้ว</w:t>
      </w:r>
      <w:r w:rsidR="00F43BD5" w:rsidRPr="0005090C">
        <w:rPr>
          <w:rFonts w:ascii="Angsana New" w:hAnsi="Angsana New" w:hint="cs"/>
          <w:spacing w:val="4"/>
          <w:sz w:val="30"/>
          <w:szCs w:val="30"/>
          <w:cs/>
        </w:rPr>
        <w:t>เมื่อวันที่</w:t>
      </w:r>
      <w:r w:rsidR="0005090C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="00F43BD5" w:rsidRPr="0005090C">
        <w:rPr>
          <w:rFonts w:ascii="Angsana New" w:hAnsi="Angsana New"/>
          <w:spacing w:val="4"/>
          <w:sz w:val="30"/>
          <w:szCs w:val="30"/>
        </w:rPr>
        <w:t xml:space="preserve">30 </w:t>
      </w:r>
      <w:r w:rsidR="00F43BD5" w:rsidRPr="0005090C">
        <w:rPr>
          <w:rFonts w:ascii="Angsana New" w:hAnsi="Angsana New" w:hint="cs"/>
          <w:spacing w:val="4"/>
          <w:sz w:val="30"/>
          <w:szCs w:val="30"/>
          <w:cs/>
        </w:rPr>
        <w:t xml:space="preserve">เมษายน </w:t>
      </w:r>
      <w:r w:rsidR="00F43BD5" w:rsidRPr="0005090C">
        <w:rPr>
          <w:rFonts w:ascii="Angsana New" w:hAnsi="Angsana New"/>
          <w:spacing w:val="4"/>
          <w:sz w:val="30"/>
          <w:szCs w:val="30"/>
        </w:rPr>
        <w:t>2569</w:t>
      </w:r>
      <w:r w:rsidR="00F43BD5" w:rsidRPr="00C95A2B"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</w:p>
    <w:p w14:paraId="0954C34A" w14:textId="77777777" w:rsidR="00F43BD5" w:rsidRDefault="00F43BD5" w:rsidP="002847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540"/>
        <w:jc w:val="thaiDistribute"/>
        <w:rPr>
          <w:rFonts w:ascii="Angsana New" w:hAnsi="Angsana New"/>
          <w:spacing w:val="2"/>
          <w:sz w:val="30"/>
          <w:szCs w:val="30"/>
        </w:rPr>
      </w:pPr>
    </w:p>
    <w:p w14:paraId="19B76C6F" w14:textId="769D3DB2" w:rsidR="002847D2" w:rsidRDefault="002847D2" w:rsidP="002847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540"/>
        <w:jc w:val="thaiDistribute"/>
        <w:rPr>
          <w:rFonts w:ascii="Angsana New" w:hAnsi="Angsana New"/>
          <w:spacing w:val="4"/>
          <w:sz w:val="30"/>
          <w:szCs w:val="30"/>
        </w:rPr>
      </w:pPr>
      <w:r w:rsidRPr="002847D2">
        <w:rPr>
          <w:rFonts w:ascii="Angsana New" w:hAnsi="Angsana New" w:hint="cs"/>
          <w:spacing w:val="2"/>
          <w:sz w:val="30"/>
          <w:szCs w:val="30"/>
          <w:cs/>
        </w:rPr>
        <w:t>ในการประชุมสามัญ</w:t>
      </w:r>
      <w:r w:rsidR="00D53433">
        <w:rPr>
          <w:rFonts w:ascii="Angsana New" w:hAnsi="Angsana New" w:hint="cs"/>
          <w:spacing w:val="2"/>
          <w:sz w:val="30"/>
          <w:szCs w:val="30"/>
          <w:cs/>
        </w:rPr>
        <w:t>ประจำปี</w:t>
      </w:r>
      <w:r w:rsidRPr="002847D2">
        <w:rPr>
          <w:rFonts w:ascii="Angsana New" w:hAnsi="Angsana New" w:hint="cs"/>
          <w:spacing w:val="2"/>
          <w:sz w:val="30"/>
          <w:szCs w:val="30"/>
          <w:cs/>
        </w:rPr>
        <w:t>ผู้ถือหุ้นของ</w:t>
      </w:r>
      <w:r w:rsidRPr="002847D2">
        <w:rPr>
          <w:rFonts w:ascii="Angsana New" w:hAnsi="Angsana New"/>
          <w:spacing w:val="2"/>
          <w:sz w:val="30"/>
          <w:szCs w:val="30"/>
          <w:cs/>
        </w:rPr>
        <w:t xml:space="preserve">บริษัท </w:t>
      </w:r>
      <w:r w:rsidRPr="002847D2">
        <w:rPr>
          <w:rFonts w:ascii="Angsana New" w:hAnsi="Angsana New" w:hint="cs"/>
          <w:spacing w:val="2"/>
          <w:sz w:val="30"/>
          <w:szCs w:val="30"/>
          <w:cs/>
        </w:rPr>
        <w:t xml:space="preserve">เด็กดี อินเตอร์แอคทีฟ จำกัด ซึ่งเป็นบริษัทย่อย เมื่อวันที่ </w:t>
      </w:r>
      <w:r w:rsidR="00903625">
        <w:rPr>
          <w:rFonts w:ascii="Angsana New" w:hAnsi="Angsana New" w:hint="cs"/>
          <w:spacing w:val="2"/>
          <w:sz w:val="30"/>
          <w:szCs w:val="30"/>
          <w:cs/>
        </w:rPr>
        <w:t xml:space="preserve">             </w:t>
      </w:r>
      <w:r w:rsidRPr="002847D2">
        <w:rPr>
          <w:rFonts w:ascii="Angsana New" w:hAnsi="Angsana New"/>
          <w:spacing w:val="2"/>
          <w:sz w:val="30"/>
          <w:szCs w:val="30"/>
        </w:rPr>
        <w:t>17</w:t>
      </w:r>
      <w:r w:rsidRPr="002847D2">
        <w:rPr>
          <w:rFonts w:ascii="Angsana New" w:hAnsi="Angsana New" w:hint="cs"/>
          <w:spacing w:val="2"/>
          <w:sz w:val="30"/>
          <w:szCs w:val="30"/>
          <w:cs/>
        </w:rPr>
        <w:t xml:space="preserve"> เมษายน</w:t>
      </w:r>
      <w:r w:rsidRPr="002847D2">
        <w:rPr>
          <w:rFonts w:ascii="Angsana New" w:hAnsi="Angsana New" w:hint="cs"/>
          <w:spacing w:val="2"/>
          <w:sz w:val="30"/>
          <w:szCs w:val="30"/>
        </w:rPr>
        <w:t xml:space="preserve"> 256</w:t>
      </w:r>
      <w:r w:rsidR="004C49C7">
        <w:rPr>
          <w:rFonts w:ascii="Angsana New" w:hAnsi="Angsana New"/>
          <w:spacing w:val="2"/>
          <w:sz w:val="30"/>
          <w:szCs w:val="30"/>
        </w:rPr>
        <w:t>9</w:t>
      </w:r>
      <w:r w:rsidRPr="002847D2">
        <w:rPr>
          <w:rFonts w:ascii="Angsana New" w:hAnsi="Angsana New"/>
          <w:spacing w:val="4"/>
          <w:sz w:val="30"/>
          <w:szCs w:val="30"/>
        </w:rPr>
        <w:t xml:space="preserve"> </w:t>
      </w:r>
      <w:r w:rsidRPr="002847D2">
        <w:rPr>
          <w:rFonts w:ascii="Angsana New" w:hAnsi="Angsana New"/>
          <w:spacing w:val="4"/>
          <w:sz w:val="30"/>
          <w:szCs w:val="30"/>
          <w:cs/>
        </w:rPr>
        <w:t>ผู้ถือหุ้นมีมติอนุมัติการจัดสรรกำไร</w:t>
      </w:r>
      <w:r w:rsidR="00903625">
        <w:rPr>
          <w:rFonts w:ascii="Angsana New" w:hAnsi="Angsana New" w:hint="cs"/>
          <w:spacing w:val="4"/>
          <w:sz w:val="30"/>
          <w:szCs w:val="30"/>
          <w:cs/>
        </w:rPr>
        <w:t xml:space="preserve">สุทธิปี </w:t>
      </w:r>
      <w:r w:rsidR="00903625">
        <w:rPr>
          <w:rFonts w:ascii="Angsana New" w:hAnsi="Angsana New"/>
          <w:spacing w:val="4"/>
          <w:sz w:val="30"/>
          <w:szCs w:val="30"/>
        </w:rPr>
        <w:t xml:space="preserve">2568 </w:t>
      </w:r>
      <w:r w:rsidRPr="002847D2">
        <w:rPr>
          <w:rFonts w:ascii="Angsana New" w:hAnsi="Angsana New"/>
          <w:spacing w:val="4"/>
          <w:sz w:val="30"/>
          <w:szCs w:val="30"/>
          <w:cs/>
        </w:rPr>
        <w:t xml:space="preserve">เป็นเงินปันผลในอัตราหุ้นละ </w:t>
      </w:r>
      <w:r>
        <w:rPr>
          <w:rFonts w:ascii="Angsana New" w:hAnsi="Angsana New"/>
          <w:spacing w:val="4"/>
          <w:sz w:val="30"/>
          <w:szCs w:val="30"/>
        </w:rPr>
        <w:t>300</w:t>
      </w:r>
      <w:r w:rsidRPr="002847D2">
        <w:rPr>
          <w:rFonts w:ascii="Angsana New" w:hAnsi="Angsana New"/>
          <w:spacing w:val="4"/>
          <w:sz w:val="30"/>
          <w:szCs w:val="30"/>
          <w:cs/>
        </w:rPr>
        <w:t xml:space="preserve"> บาท เป็นจำนวนเงิน </w:t>
      </w:r>
      <w:r>
        <w:rPr>
          <w:rFonts w:ascii="Angsana New" w:hAnsi="Angsana New"/>
          <w:spacing w:val="4"/>
          <w:sz w:val="30"/>
          <w:szCs w:val="30"/>
        </w:rPr>
        <w:t>3.3</w:t>
      </w:r>
      <w:r w:rsidR="004C49C7">
        <w:rPr>
          <w:rFonts w:ascii="Angsana New" w:hAnsi="Angsana New"/>
          <w:spacing w:val="4"/>
          <w:sz w:val="30"/>
          <w:szCs w:val="30"/>
        </w:rPr>
        <w:t>3</w:t>
      </w:r>
      <w:r w:rsidRPr="002847D2">
        <w:rPr>
          <w:rFonts w:ascii="Angsana New" w:hAnsi="Angsana New"/>
          <w:spacing w:val="4"/>
          <w:sz w:val="30"/>
          <w:szCs w:val="30"/>
          <w:cs/>
        </w:rPr>
        <w:t xml:space="preserve"> ล้านบาท เงินปันผลดังกล่าวจะจ่ายแก่ผู้ถือหุ้นในเดือนพฤษภาคม </w:t>
      </w:r>
      <w:r w:rsidR="004C0BC2">
        <w:rPr>
          <w:rFonts w:ascii="Angsana New" w:hAnsi="Angsana New"/>
          <w:spacing w:val="4"/>
          <w:sz w:val="30"/>
          <w:szCs w:val="30"/>
        </w:rPr>
        <w:t>2569</w:t>
      </w:r>
    </w:p>
    <w:p w14:paraId="77DE1507" w14:textId="77777777" w:rsidR="002847D2" w:rsidRDefault="002847D2" w:rsidP="002847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540"/>
        <w:jc w:val="thaiDistribute"/>
        <w:rPr>
          <w:rFonts w:ascii="Angsana New" w:hAnsi="Angsana New"/>
          <w:spacing w:val="4"/>
          <w:sz w:val="30"/>
          <w:szCs w:val="30"/>
        </w:rPr>
      </w:pPr>
    </w:p>
    <w:sectPr w:rsidR="002847D2" w:rsidSect="00621170">
      <w:headerReference w:type="default" r:id="rId17"/>
      <w:footerReference w:type="default" r:id="rId18"/>
      <w:footerReference w:type="first" r:id="rId19"/>
      <w:pgSz w:w="11907" w:h="16840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F4A2B7" w14:textId="77777777" w:rsidR="00DF30B9" w:rsidRDefault="00DF30B9">
      <w:r>
        <w:separator/>
      </w:r>
    </w:p>
  </w:endnote>
  <w:endnote w:type="continuationSeparator" w:id="0">
    <w:p w14:paraId="6E83B32E" w14:textId="77777777" w:rsidR="00DF30B9" w:rsidRDefault="00DF30B9">
      <w:r>
        <w:continuationSeparator/>
      </w:r>
    </w:p>
  </w:endnote>
  <w:endnote w:type="continuationNotice" w:id="1">
    <w:p w14:paraId="737CB9FE" w14:textId="77777777" w:rsidR="00DF30B9" w:rsidRDefault="00DF30B9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EucrosiaUPC"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97A65E" w14:textId="2FF29AE8" w:rsidR="00482137" w:rsidRPr="007B3D4F" w:rsidRDefault="00482137" w:rsidP="00A43DD4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7B3D4F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7B3D4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B3D4F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2</w:t>
    </w:r>
    <w:r w:rsidR="007A682A" w:rsidRPr="007A682A">
      <w:rPr>
        <w:rStyle w:val="PageNumber"/>
        <w:rFonts w:ascii="Angsana New" w:hAnsi="Angsana New"/>
        <w:noProof/>
        <w:sz w:val="30"/>
        <w:szCs w:val="30"/>
      </w:rPr>
      <w:t>6</w:t>
    </w:r>
    <w:r w:rsidRPr="007B3D4F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0BD62FAE" w14:textId="77777777" w:rsidR="00482137" w:rsidRPr="00715470" w:rsidRDefault="00482137" w:rsidP="007B715D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D161A4" w14:textId="07086E3A" w:rsidR="00482137" w:rsidRPr="00CE24D0" w:rsidRDefault="00482137" w:rsidP="00CF1A4A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CE24D0">
      <w:rPr>
        <w:rStyle w:val="PageNumber"/>
        <w:rFonts w:ascii="Angsana New" w:hAnsi="Angsana New"/>
        <w:sz w:val="30"/>
        <w:szCs w:val="30"/>
      </w:rPr>
      <w:fldChar w:fldCharType="begin"/>
    </w:r>
    <w:r w:rsidRPr="00CE24D0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E24D0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3</w:t>
    </w:r>
    <w:r w:rsidR="007A682A" w:rsidRPr="007A682A">
      <w:rPr>
        <w:rStyle w:val="PageNumber"/>
        <w:rFonts w:ascii="Angsana New" w:hAnsi="Angsana New"/>
        <w:noProof/>
        <w:sz w:val="30"/>
        <w:szCs w:val="30"/>
      </w:rPr>
      <w:t>2</w:t>
    </w:r>
    <w:r w:rsidRPr="00CE24D0">
      <w:rPr>
        <w:rStyle w:val="PageNumber"/>
        <w:rFonts w:ascii="Angsana New" w:hAnsi="Angsana New"/>
        <w:sz w:val="30"/>
        <w:szCs w:val="30"/>
      </w:rPr>
      <w:fldChar w:fldCharType="end"/>
    </w:r>
  </w:p>
  <w:p w14:paraId="139BD055" w14:textId="77777777" w:rsidR="00482137" w:rsidRPr="00AC7B7C" w:rsidRDefault="00482137" w:rsidP="00CF1A4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4802"/>
      </w:tabs>
      <w:rPr>
        <w:rFonts w:ascii="Angsana New" w:hAnsi="Angsana New"/>
        <w:i/>
        <w:iCs/>
        <w:sz w:val="28"/>
        <w:szCs w:val="28"/>
        <w:cs/>
      </w:rPr>
    </w:pPr>
    <w:r>
      <w:rPr>
        <w:rFonts w:ascii="Angsana New" w:hAnsi="Angsana New"/>
        <w:i/>
        <w:iCs/>
        <w:sz w:val="28"/>
        <w:szCs w:val="28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DF9860" w14:textId="2CD75435" w:rsidR="00482137" w:rsidRPr="001E26BA" w:rsidRDefault="00482137" w:rsidP="007A4640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1E26B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1E26B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1E26BA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3</w:t>
    </w:r>
    <w:r w:rsidR="007A682A" w:rsidRPr="007A682A">
      <w:rPr>
        <w:rStyle w:val="PageNumber"/>
        <w:rFonts w:ascii="Angsana New" w:hAnsi="Angsana New"/>
        <w:noProof/>
        <w:sz w:val="30"/>
        <w:szCs w:val="30"/>
      </w:rPr>
      <w:t>6</w:t>
    </w:r>
    <w:r w:rsidRPr="001E26B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2FE5662E" w14:textId="77777777" w:rsidR="00482137" w:rsidRPr="00E4104E" w:rsidRDefault="00482137" w:rsidP="00E4104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550CC4" w14:textId="25870EBA" w:rsidR="00482137" w:rsidRPr="004B7A13" w:rsidRDefault="00482137" w:rsidP="004B7A1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9270"/>
        <w:tab w:val="left" w:pos="15210"/>
      </w:tabs>
      <w:rPr>
        <w:rFonts w:ascii="Angsana New" w:hAnsi="Angsana New"/>
        <w:sz w:val="30"/>
        <w:szCs w:val="30"/>
      </w:rPr>
    </w:pPr>
    <w:r w:rsidRPr="004B7A13">
      <w:rPr>
        <w:rFonts w:ascii="Angsana New" w:hAnsi="Angsana New"/>
        <w:sz w:val="30"/>
        <w:szCs w:val="30"/>
      </w:rPr>
      <w:fldChar w:fldCharType="begin"/>
    </w:r>
    <w:r w:rsidRPr="004B7A13">
      <w:rPr>
        <w:rFonts w:ascii="Angsana New" w:hAnsi="Angsana New"/>
        <w:sz w:val="30"/>
        <w:szCs w:val="30"/>
      </w:rPr>
      <w:instrText xml:space="preserve"> FILENAME </w:instrText>
    </w:r>
    <w:r w:rsidRPr="004B7A13">
      <w:rPr>
        <w:rFonts w:ascii="Angsana New" w:hAnsi="Angsana New"/>
        <w:sz w:val="30"/>
        <w:szCs w:val="30"/>
      </w:rPr>
      <w:fldChar w:fldCharType="separate"/>
    </w:r>
    <w:r w:rsidR="0048482D">
      <w:rPr>
        <w:rFonts w:ascii="Angsana New" w:hAnsi="Angsana New"/>
        <w:noProof/>
        <w:sz w:val="30"/>
        <w:szCs w:val="30"/>
      </w:rPr>
      <w:t>1828001_2026Dec_FSA_AMARIN CORPORATIONS PUBLIC COMPANY LIMITED_03t_Q1_2 3.docx</w:t>
    </w:r>
    <w:r w:rsidRPr="004B7A13">
      <w:rPr>
        <w:rFonts w:ascii="Angsana New" w:hAnsi="Angsana New"/>
        <w:sz w:val="30"/>
        <w:szCs w:val="30"/>
      </w:rPr>
      <w:fldChar w:fldCharType="end"/>
    </w:r>
    <w:r w:rsidRPr="004B7A13">
      <w:rPr>
        <w:rFonts w:ascii="Angsana New" w:hAnsi="Angsana New"/>
        <w:sz w:val="30"/>
        <w:szCs w:val="30"/>
        <w:cs/>
      </w:rPr>
      <w:t xml:space="preserve">            </w:t>
    </w:r>
    <w:r w:rsidRPr="004B7A13">
      <w:rPr>
        <w:rFonts w:ascii="Angsana New" w:hAnsi="Angsana New"/>
        <w:sz w:val="30"/>
        <w:szCs w:val="30"/>
      </w:rPr>
      <w:tab/>
    </w:r>
    <w:r w:rsidRPr="004B7A13">
      <w:rPr>
        <w:rFonts w:ascii="Angsana New" w:hAnsi="Angsana New"/>
        <w:sz w:val="30"/>
        <w:szCs w:val="30"/>
      </w:rPr>
      <w:fldChar w:fldCharType="begin"/>
    </w:r>
    <w:r w:rsidRPr="004B7A13">
      <w:rPr>
        <w:rFonts w:ascii="Angsana New" w:hAnsi="Angsana New"/>
        <w:sz w:val="30"/>
        <w:szCs w:val="30"/>
      </w:rPr>
      <w:instrText xml:space="preserve"> PAGE  \* MERGEFORMAT </w:instrText>
    </w:r>
    <w:r w:rsidRPr="004B7A13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11</w:t>
    </w:r>
    <w:r w:rsidR="007A682A" w:rsidRPr="007A682A">
      <w:rPr>
        <w:rFonts w:ascii="Angsana New" w:hAnsi="Angsana New"/>
        <w:noProof/>
        <w:sz w:val="30"/>
        <w:szCs w:val="30"/>
      </w:rPr>
      <w:t>1</w:t>
    </w:r>
    <w:r w:rsidRPr="004B7A13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32ADE6" w14:textId="77777777" w:rsidR="00DF30B9" w:rsidRDefault="00DF30B9">
      <w:r>
        <w:separator/>
      </w:r>
    </w:p>
  </w:footnote>
  <w:footnote w:type="continuationSeparator" w:id="0">
    <w:p w14:paraId="3ECEF418" w14:textId="77777777" w:rsidR="00DF30B9" w:rsidRDefault="00DF30B9">
      <w:r>
        <w:continuationSeparator/>
      </w:r>
    </w:p>
  </w:footnote>
  <w:footnote w:type="continuationNotice" w:id="1">
    <w:p w14:paraId="04E8FD4F" w14:textId="77777777" w:rsidR="00DF30B9" w:rsidRDefault="00DF30B9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9EEA3B" w14:textId="4DFBF444" w:rsidR="00482137" w:rsidRDefault="00EF74D5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3" behindDoc="1" locked="0" layoutInCell="1" allowOverlap="1" wp14:anchorId="527D2964" wp14:editId="5AE2E870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4543425" cy="1724025"/>
              <wp:effectExtent l="0" t="0" r="0" b="0"/>
              <wp:wrapNone/>
              <wp:docPr id="289103610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4543425" cy="17240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AB57D5F" w14:textId="77777777" w:rsidR="00482137" w:rsidRDefault="00482137" w:rsidP="004F3865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603D8E">
                            <w:rPr>
                              <w:rFonts w:ascii="Arial Black" w:hAnsi="Arial Black"/>
                              <w:color w:val="DDDDDD"/>
                              <w:sz w:val="192"/>
                              <w:szCs w:val="192"/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27D296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0;width:357.75pt;height:135.75pt;rotation:-45;z-index:-251658237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" filled="f" stroked="f">
              <o:lock v:ext="edit" shapetype="t"/>
              <v:textbox style="mso-fit-shape-to-text:t">
                <w:txbxContent>
                  <w:p w14:paraId="0AB57D5F" w14:textId="77777777" w:rsidR="00482137" w:rsidRDefault="00482137" w:rsidP="004F3865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603D8E">
                      <w:rPr>
                        <w:rFonts w:ascii="Arial Black" w:hAnsi="Arial Black"/>
                        <w:color w:val="DDDDDD"/>
                        <w:sz w:val="192"/>
                        <w:szCs w:val="192"/>
                      </w:rPr>
                      <w:t>DRAFT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05090C">
      <w:rPr>
        <w:noProof/>
      </w:rPr>
      <w:pict w14:anchorId="65FECEB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" o:spid="_x0000_s1027" type="#_x0000_t136" style="position:absolute;margin-left:0;margin-top:0;width:410.5pt;height:246.3pt;rotation:315;z-index:-251658239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FF0927" w14:textId="4548D0CC" w:rsidR="00E71048" w:rsidRPr="001C21FA" w:rsidRDefault="00225E44" w:rsidP="00983354">
    <w:pPr>
      <w:pStyle w:val="acctmainheading"/>
      <w:spacing w:after="0" w:line="240" w:lineRule="atLeast"/>
      <w:rPr>
        <w:rFonts w:ascii="Angsana New" w:hAnsi="Angsana New" w:cs="Angsana New"/>
        <w:bCs/>
        <w:sz w:val="32"/>
        <w:szCs w:val="32"/>
        <w:lang w:val="en-US" w:bidi="th-TH"/>
      </w:rPr>
    </w:pPr>
    <w:r w:rsidRPr="001C21FA">
      <w:rPr>
        <w:rFonts w:ascii="Angsana New" w:hAnsi="Angsana New" w:cs="Angsana New"/>
        <w:bCs/>
        <w:sz w:val="32"/>
        <w:szCs w:val="32"/>
        <w:cs/>
        <w:lang w:val="en-US" w:bidi="th-TH"/>
      </w:rPr>
      <w:t>บริษัท อมรินทร์ คอร์เปอเรชั่นส์ จำกัด (มหาชน) และบริษัทย่อย</w:t>
    </w:r>
  </w:p>
  <w:p w14:paraId="648E8338" w14:textId="77777777" w:rsidR="001C21FA" w:rsidRPr="001C21FA" w:rsidRDefault="001C21FA" w:rsidP="001C21FA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1C21FA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หมายเหตุประกอบงบการเงินระหว่างกาลแบบย่อ</w:t>
    </w:r>
  </w:p>
  <w:p w14:paraId="4A4CF69A" w14:textId="22B1EE19" w:rsidR="001C21FA" w:rsidRPr="001C21FA" w:rsidRDefault="001C21FA" w:rsidP="001C21FA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1C21FA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สำหรับงวดสามเดือนสิ้นสุดวันที่ </w:t>
    </w:r>
    <w:r w:rsidRPr="001C21FA">
      <w:rPr>
        <w:rFonts w:ascii="Angsana New" w:hAnsi="Angsana New" w:cs="Angsana New"/>
        <w:sz w:val="32"/>
        <w:szCs w:val="32"/>
        <w:lang w:val="en-US" w:bidi="th-TH"/>
      </w:rPr>
      <w:t>3</w:t>
    </w:r>
    <w:r w:rsidR="00A053A8">
      <w:rPr>
        <w:rFonts w:ascii="Angsana New" w:hAnsi="Angsana New" w:cs="Angsana New"/>
        <w:sz w:val="32"/>
        <w:szCs w:val="32"/>
        <w:lang w:val="en-US" w:bidi="th-TH"/>
      </w:rPr>
      <w:t>1</w:t>
    </w:r>
    <w:r w:rsidRPr="001C21FA">
      <w:rPr>
        <w:rFonts w:ascii="Angsana New" w:hAnsi="Angsana New" w:cs="Angsana New"/>
        <w:sz w:val="32"/>
        <w:szCs w:val="32"/>
        <w:lang w:val="en-US" w:bidi="th-TH"/>
      </w:rPr>
      <w:t xml:space="preserve"> </w:t>
    </w:r>
    <w:r w:rsidR="00A053A8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มีนาคม</w:t>
    </w:r>
    <w:r w:rsidRPr="001C21FA">
      <w:rPr>
        <w:rFonts w:ascii="Angsana New" w:hAnsi="Angsana New" w:cs="Angsana New"/>
        <w:sz w:val="32"/>
        <w:szCs w:val="32"/>
        <w:lang w:bidi="th-TH"/>
      </w:rPr>
      <w:t xml:space="preserve"> </w:t>
    </w:r>
    <w:r w:rsidRPr="001C21FA">
      <w:rPr>
        <w:rFonts w:ascii="Angsana New" w:hAnsi="Angsana New" w:cs="Angsana New"/>
        <w:sz w:val="32"/>
        <w:szCs w:val="32"/>
        <w:lang w:val="en-US" w:bidi="th-TH"/>
      </w:rPr>
      <w:t>256</w:t>
    </w:r>
    <w:r w:rsidR="00A053A8">
      <w:rPr>
        <w:rFonts w:ascii="Angsana New" w:hAnsi="Angsana New" w:cs="Angsana New"/>
        <w:sz w:val="32"/>
        <w:szCs w:val="32"/>
        <w:lang w:val="en-US" w:bidi="th-TH"/>
      </w:rPr>
      <w:t>9</w:t>
    </w:r>
    <w:r w:rsidRPr="001C21FA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(ไม่ได้ตรวจสอบ) </w:t>
    </w:r>
  </w:p>
  <w:p w14:paraId="37834FED" w14:textId="77777777" w:rsidR="00482137" w:rsidRPr="001C21FA" w:rsidRDefault="00482137" w:rsidP="00904B54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090067" w14:textId="77777777" w:rsidR="00482137" w:rsidRPr="004A6A7D" w:rsidRDefault="0005090C" w:rsidP="00495721">
    <w:pPr>
      <w:pStyle w:val="acctmainheading"/>
      <w:tabs>
        <w:tab w:val="left" w:pos="7810"/>
      </w:tabs>
      <w:spacing w:after="60"/>
      <w:rPr>
        <w:rFonts w:ascii="Angsana New" w:hAnsi="Angsana New" w:cs="Angsana New"/>
        <w:b w:val="0"/>
        <w:bCs/>
        <w:sz w:val="30"/>
        <w:szCs w:val="30"/>
        <w:lang w:bidi="th-TH"/>
      </w:rPr>
    </w:pPr>
    <w:r>
      <w:rPr>
        <w:b w:val="0"/>
        <w:bCs/>
        <w:noProof/>
        <w:sz w:val="30"/>
        <w:szCs w:val="30"/>
      </w:rPr>
      <w:pict w14:anchorId="7B4E1D7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" o:spid="_x0000_s1030" type="#_x0000_t136" style="position:absolute;margin-left:0;margin-top:0;width:410.5pt;height:246.3pt;rotation:315;z-index:-251658236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  <w:r w:rsidR="00482137" w:rsidRPr="004A6A7D"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 xml:space="preserve">บริษัท </w:t>
    </w:r>
    <w:r w:rsidR="00482137" w:rsidRPr="004A6A7D">
      <w:rPr>
        <w:rFonts w:ascii="Angsana New" w:hAnsi="Angsana New" w:cs="Angsana New"/>
        <w:b w:val="0"/>
        <w:bCs/>
        <w:sz w:val="30"/>
        <w:szCs w:val="30"/>
      </w:rPr>
      <w:t>[</w:t>
    </w:r>
    <w:r w:rsidR="00482137" w:rsidRPr="004A6A7D"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>กขค</w:t>
    </w:r>
    <w:r w:rsidR="00482137" w:rsidRPr="004A6A7D">
      <w:rPr>
        <w:rFonts w:ascii="Angsana New" w:hAnsi="Angsana New" w:cs="Angsana New"/>
        <w:b w:val="0"/>
        <w:bCs/>
        <w:sz w:val="30"/>
        <w:szCs w:val="30"/>
      </w:rPr>
      <w:t xml:space="preserve">] </w:t>
    </w:r>
    <w:r w:rsidR="00482137" w:rsidRPr="004A6A7D"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>จำกัด (มหาชน) และบริษัทย่อย</w:t>
    </w:r>
  </w:p>
  <w:p w14:paraId="6F6142D0" w14:textId="77777777" w:rsidR="00482137" w:rsidRPr="004A6A7D" w:rsidRDefault="00482137" w:rsidP="00495721">
    <w:pPr>
      <w:pStyle w:val="acctmainheading"/>
      <w:spacing w:after="60"/>
      <w:rPr>
        <w:rFonts w:ascii="Angsana New" w:hAnsi="Angsana New" w:cs="Angsana New"/>
        <w:b w:val="0"/>
        <w:bCs/>
        <w:sz w:val="30"/>
        <w:szCs w:val="30"/>
        <w:lang w:bidi="th-TH"/>
      </w:rPr>
    </w:pPr>
    <w:r w:rsidRPr="004A6A7D"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 xml:space="preserve">หมายเหตุประกอบงบการเงิน </w:t>
    </w:r>
  </w:p>
  <w:p w14:paraId="014D05C6" w14:textId="6AB4A39C" w:rsidR="00482137" w:rsidRPr="004A6A7D" w:rsidRDefault="00482137" w:rsidP="00495721">
    <w:pPr>
      <w:pStyle w:val="acctmainheading"/>
      <w:spacing w:after="60"/>
      <w:rPr>
        <w:rFonts w:ascii="Angsana New" w:hAnsi="Angsana New" w:cs="Angsana New"/>
        <w:b w:val="0"/>
        <w:bCs/>
        <w:sz w:val="30"/>
        <w:szCs w:val="30"/>
        <w:lang w:val="en-US" w:bidi="th-TH"/>
      </w:rPr>
    </w:pPr>
    <w:r w:rsidRPr="004A6A7D"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 xml:space="preserve">สำหรับแต่ละปีสิ้นสุดวันที่ </w:t>
    </w:r>
    <w:r w:rsidR="007A682A" w:rsidRPr="007A682A">
      <w:rPr>
        <w:rFonts w:ascii="Angsana New" w:hAnsi="Angsana New" w:cs="Angsana New" w:hint="cs"/>
        <w:b w:val="0"/>
        <w:bCs/>
        <w:sz w:val="30"/>
        <w:szCs w:val="30"/>
        <w:lang w:val="en-US" w:bidi="th-TH"/>
      </w:rPr>
      <w:t>31</w:t>
    </w:r>
    <w:r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 xml:space="preserve"> ธันวาคม </w:t>
    </w:r>
    <w:r w:rsidR="007A682A" w:rsidRPr="007A682A">
      <w:rPr>
        <w:rFonts w:ascii="Angsana New" w:hAnsi="Angsana New" w:cs="Angsana New" w:hint="cs"/>
        <w:b w:val="0"/>
        <w:bCs/>
        <w:sz w:val="30"/>
        <w:szCs w:val="30"/>
        <w:lang w:val="en-US" w:bidi="th-TH"/>
      </w:rPr>
      <w:t>2551</w:t>
    </w:r>
    <w:r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 xml:space="preserve"> และ </w:t>
    </w:r>
    <w:r w:rsidR="007A682A" w:rsidRPr="007A682A">
      <w:rPr>
        <w:rFonts w:ascii="Angsana New" w:hAnsi="Angsana New" w:cs="Angsana New" w:hint="cs"/>
        <w:b w:val="0"/>
        <w:bCs/>
        <w:sz w:val="30"/>
        <w:szCs w:val="30"/>
        <w:lang w:val="en-US" w:bidi="th-TH"/>
      </w:rPr>
      <w:t>2550</w:t>
    </w:r>
    <w:r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 xml:space="preserve"> </w:t>
    </w:r>
  </w:p>
  <w:p w14:paraId="02E3391A" w14:textId="6046C4A0" w:rsidR="00482137" w:rsidRPr="004A6A7D" w:rsidRDefault="00EF74D5">
    <w:pPr>
      <w:pStyle w:val="Header"/>
      <w:rPr>
        <w:b/>
        <w:sz w:val="30"/>
        <w:szCs w:val="30"/>
        <w:lang w:val="en-GB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5" behindDoc="1" locked="0" layoutInCell="1" allowOverlap="1" wp14:anchorId="3F3D7A83" wp14:editId="3D00BC5B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4543425" cy="1724025"/>
              <wp:effectExtent l="0" t="0" r="0" b="0"/>
              <wp:wrapNone/>
              <wp:docPr id="206448755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4543425" cy="17240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A2FAB40" w14:textId="77777777" w:rsidR="00482137" w:rsidRDefault="00482137" w:rsidP="004F3865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603D8E">
                            <w:rPr>
                              <w:rFonts w:ascii="Arial Black" w:hAnsi="Arial Black"/>
                              <w:color w:val="DDDDDD"/>
                              <w:sz w:val="192"/>
                              <w:szCs w:val="192"/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F3D7A83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0;margin-top:0;width:357.75pt;height:135.75pt;rotation:-45;z-index:-251658235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" filled="f" stroked="f">
              <o:lock v:ext="edit" shapetype="t"/>
              <v:textbox style="mso-fit-shape-to-text:t">
                <w:txbxContent>
                  <w:p w14:paraId="1A2FAB40" w14:textId="77777777" w:rsidR="00482137" w:rsidRDefault="00482137" w:rsidP="004F3865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603D8E">
                      <w:rPr>
                        <w:rFonts w:ascii="Arial Black" w:hAnsi="Arial Black"/>
                        <w:color w:val="DDDDDD"/>
                        <w:sz w:val="192"/>
                        <w:szCs w:val="192"/>
                      </w:rPr>
                      <w:t>DRAFT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05090C">
      <w:rPr>
        <w:noProof/>
        <w:sz w:val="30"/>
        <w:szCs w:val="30"/>
      </w:rPr>
      <w:pict w14:anchorId="637DD0E9">
        <v:shape id="PowerPlusWaterMarkObject7" o:spid="_x0000_s1026" type="#_x0000_t136" style="position:absolute;margin-left:0;margin-top:0;width:410.5pt;height:246.3pt;rotation:315;z-index:-251658240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  <w:r>
      <w:rPr>
        <w:noProof/>
      </w:rPr>
      <mc:AlternateContent>
        <mc:Choice Requires="wps">
          <w:drawing>
            <wp:anchor distT="0" distB="0" distL="114300" distR="114300" simplePos="0" relativeHeight="251658242" behindDoc="1" locked="0" layoutInCell="1" allowOverlap="1" wp14:anchorId="1E7D4747" wp14:editId="4DC941BE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4543425" cy="1724025"/>
              <wp:effectExtent l="0" t="0" r="0" b="0"/>
              <wp:wrapNone/>
              <wp:docPr id="1268792480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4543425" cy="17240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AA42B4F" w14:textId="77777777" w:rsidR="00482137" w:rsidRDefault="00482137" w:rsidP="004F3865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603D8E">
                            <w:rPr>
                              <w:rFonts w:ascii="Arial Black" w:hAnsi="Arial Black"/>
                              <w:color w:val="DDDDDD"/>
                              <w:sz w:val="192"/>
                              <w:szCs w:val="192"/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E7D4747" id="Text Box 1" o:spid="_x0000_s1028" type="#_x0000_t202" style="position:absolute;margin-left:0;margin-top:0;width:357.75pt;height:135.75pt;rotation:-45;z-index:-251658238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" filled="f" stroked="f">
              <o:lock v:ext="edit" shapetype="t"/>
              <v:textbox style="mso-fit-shape-to-text:t">
                <w:txbxContent>
                  <w:p w14:paraId="1AA42B4F" w14:textId="77777777" w:rsidR="00482137" w:rsidRDefault="00482137" w:rsidP="004F3865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603D8E">
                      <w:rPr>
                        <w:rFonts w:ascii="Arial Black" w:hAnsi="Arial Black"/>
                        <w:color w:val="DDDDDD"/>
                        <w:sz w:val="192"/>
                        <w:szCs w:val="192"/>
                      </w:rPr>
                      <w:t>DRAFT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9AED9E" w14:textId="77777777" w:rsidR="00EF6895" w:rsidRDefault="00EF6895" w:rsidP="00EF6895">
    <w:pPr>
      <w:pStyle w:val="acctmainheading"/>
      <w:spacing w:after="0" w:line="240" w:lineRule="atLeast"/>
      <w:rPr>
        <w:rFonts w:ascii="Angsana New" w:hAnsi="Angsana New" w:cs="Angsana New"/>
        <w:bCs/>
        <w:sz w:val="32"/>
        <w:szCs w:val="32"/>
        <w:lang w:val="en-US" w:bidi="th-TH"/>
      </w:rPr>
    </w:pPr>
    <w:r w:rsidRPr="00225E44">
      <w:rPr>
        <w:rFonts w:ascii="Angsana New" w:hAnsi="Angsana New" w:cs="Angsana New"/>
        <w:bCs/>
        <w:sz w:val="32"/>
        <w:szCs w:val="32"/>
        <w:cs/>
        <w:lang w:val="en-US" w:bidi="th-TH"/>
      </w:rPr>
      <w:t>บริษัท อมรินทร์ คอร์เปอเรชั่นส์ จำกัด (มหาชน) และบริษัทย่อย</w:t>
    </w:r>
  </w:p>
  <w:p w14:paraId="7E9A7F9A" w14:textId="77777777" w:rsidR="00EF6895" w:rsidRDefault="00EF6895" w:rsidP="00EF6895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8D22B2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  <w:r w:rsidRPr="009373B5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ระหว่างกาลแบบย่อ</w:t>
    </w:r>
  </w:p>
  <w:p w14:paraId="081E3E28" w14:textId="104CE806" w:rsidR="00EF6895" w:rsidRPr="008D22B2" w:rsidRDefault="00EF6895" w:rsidP="00EF6895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สำหรับงวดสามเดือนสิ้นสุดวันที่ </w:t>
    </w:r>
    <w:r w:rsidR="007A682A" w:rsidRPr="007A682A">
      <w:rPr>
        <w:rFonts w:ascii="Angsana New" w:hAnsi="Angsana New" w:cs="Angsana New"/>
        <w:sz w:val="32"/>
        <w:szCs w:val="32"/>
        <w:lang w:val="en-US" w:bidi="th-TH"/>
      </w:rPr>
      <w:t>3</w:t>
    </w:r>
    <w:r w:rsidR="00573A0C">
      <w:rPr>
        <w:rFonts w:ascii="Angsana New" w:hAnsi="Angsana New" w:cs="Angsana New"/>
        <w:sz w:val="32"/>
        <w:szCs w:val="32"/>
        <w:lang w:val="en-US" w:bidi="th-TH"/>
      </w:rPr>
      <w:t>1</w:t>
    </w:r>
    <w:r w:rsidRPr="003F64E0">
      <w:rPr>
        <w:rFonts w:ascii="Angsana New" w:hAnsi="Angsana New" w:cs="Angsana New"/>
        <w:sz w:val="32"/>
        <w:szCs w:val="32"/>
        <w:lang w:val="en-US" w:bidi="th-TH"/>
      </w:rPr>
      <w:t xml:space="preserve"> </w:t>
    </w:r>
    <w:r w:rsidR="00573A0C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มีนาคม</w:t>
    </w:r>
    <w:r w:rsidRPr="003F64E0">
      <w:rPr>
        <w:rFonts w:ascii="Angsana New" w:hAnsi="Angsana New" w:cs="Angsana New"/>
        <w:sz w:val="32"/>
        <w:szCs w:val="32"/>
        <w:lang w:bidi="th-TH"/>
      </w:rPr>
      <w:t xml:space="preserve"> </w:t>
    </w:r>
    <w:r w:rsidR="007A682A" w:rsidRPr="007A682A">
      <w:rPr>
        <w:rFonts w:ascii="Angsana New" w:hAnsi="Angsana New" w:cs="Angsana New"/>
        <w:sz w:val="32"/>
        <w:szCs w:val="32"/>
        <w:lang w:val="en-US" w:bidi="th-TH"/>
      </w:rPr>
      <w:t>256</w:t>
    </w:r>
    <w:r w:rsidR="00573A0C">
      <w:rPr>
        <w:rFonts w:ascii="Angsana New" w:hAnsi="Angsana New" w:cs="Angsana New"/>
        <w:sz w:val="32"/>
        <w:szCs w:val="32"/>
        <w:lang w:val="en-US" w:bidi="th-TH"/>
      </w:rPr>
      <w:t>9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(ไม่ได้ตรวจสอบ)</w:t>
    </w:r>
    <w:r w:rsidRPr="008D22B2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</w:p>
  <w:p w14:paraId="0E9982EF" w14:textId="77777777" w:rsidR="00482137" w:rsidRPr="00333087" w:rsidRDefault="00482137" w:rsidP="00CF1A4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419FE3" w14:textId="77777777" w:rsidR="001C21FA" w:rsidRDefault="001C21FA" w:rsidP="001C21FA">
    <w:pPr>
      <w:pStyle w:val="acctmainheading"/>
      <w:spacing w:after="0" w:line="240" w:lineRule="atLeast"/>
      <w:rPr>
        <w:rFonts w:ascii="Angsana New" w:hAnsi="Angsana New" w:cs="Angsana New"/>
        <w:bCs/>
        <w:sz w:val="32"/>
        <w:szCs w:val="32"/>
        <w:lang w:val="en-US" w:bidi="th-TH"/>
      </w:rPr>
    </w:pPr>
    <w:r w:rsidRPr="00225E44">
      <w:rPr>
        <w:rFonts w:ascii="Angsana New" w:hAnsi="Angsana New" w:cs="Angsana New"/>
        <w:bCs/>
        <w:sz w:val="32"/>
        <w:szCs w:val="32"/>
        <w:cs/>
        <w:lang w:val="en-US" w:bidi="th-TH"/>
      </w:rPr>
      <w:t>บริษัท อมรินทร์ คอร์เปอเรชั่นส์ จำกัด (มหาชน) และบริษัทย่อย</w:t>
    </w:r>
  </w:p>
  <w:p w14:paraId="569F8DAC" w14:textId="77777777" w:rsidR="001C21FA" w:rsidRDefault="001C21FA" w:rsidP="001C21FA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8D22B2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  <w:r w:rsidRPr="009373B5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ระหว่างกาลแบบย่อ</w:t>
    </w:r>
  </w:p>
  <w:p w14:paraId="420AE0E4" w14:textId="1B0B2244" w:rsidR="001C21FA" w:rsidRPr="008D22B2" w:rsidRDefault="001C21FA" w:rsidP="001C21FA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สำหรับงวดสามเดือนสิ้นสุดวันที่ </w:t>
    </w:r>
    <w:r w:rsidRPr="007A682A">
      <w:rPr>
        <w:rFonts w:ascii="Angsana New" w:hAnsi="Angsana New" w:cs="Angsana New"/>
        <w:sz w:val="32"/>
        <w:szCs w:val="32"/>
        <w:lang w:val="en-US" w:bidi="th-TH"/>
      </w:rPr>
      <w:t>3</w:t>
    </w:r>
    <w:r w:rsidR="00C203FF">
      <w:rPr>
        <w:rFonts w:ascii="Angsana New" w:hAnsi="Angsana New" w:cs="Angsana New"/>
        <w:sz w:val="32"/>
        <w:szCs w:val="32"/>
        <w:lang w:val="en-US" w:bidi="th-TH"/>
      </w:rPr>
      <w:t>1</w:t>
    </w:r>
    <w:r w:rsidRPr="003F64E0">
      <w:rPr>
        <w:rFonts w:ascii="Angsana New" w:hAnsi="Angsana New" w:cs="Angsana New"/>
        <w:sz w:val="32"/>
        <w:szCs w:val="32"/>
        <w:lang w:val="en-US" w:bidi="th-TH"/>
      </w:rPr>
      <w:t xml:space="preserve"> </w:t>
    </w:r>
    <w:r w:rsidR="00C203FF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มีนาคม</w:t>
    </w:r>
    <w:r w:rsidRPr="003F64E0">
      <w:rPr>
        <w:rFonts w:ascii="Angsana New" w:hAnsi="Angsana New" w:cs="Angsana New"/>
        <w:sz w:val="32"/>
        <w:szCs w:val="32"/>
        <w:lang w:bidi="th-TH"/>
      </w:rPr>
      <w:t xml:space="preserve"> </w:t>
    </w:r>
    <w:r w:rsidRPr="007A682A">
      <w:rPr>
        <w:rFonts w:ascii="Angsana New" w:hAnsi="Angsana New" w:cs="Angsana New"/>
        <w:sz w:val="32"/>
        <w:szCs w:val="32"/>
        <w:lang w:val="en-US" w:bidi="th-TH"/>
      </w:rPr>
      <w:t>256</w:t>
    </w:r>
    <w:r w:rsidR="00C203FF">
      <w:rPr>
        <w:rFonts w:ascii="Angsana New" w:hAnsi="Angsana New" w:cs="Angsana New"/>
        <w:sz w:val="32"/>
        <w:szCs w:val="32"/>
        <w:lang w:val="en-US" w:bidi="th-TH"/>
      </w:rPr>
      <w:t>9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(ไม่ได้ตรวจสอบ)</w:t>
    </w:r>
    <w:r w:rsidRPr="008D22B2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</w:p>
  <w:p w14:paraId="761A6417" w14:textId="77777777" w:rsidR="00482137" w:rsidRDefault="00482137" w:rsidP="00877C7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Cs/>
        <w:sz w:val="32"/>
        <w:szCs w:val="32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10A40B2A"/>
    <w:multiLevelType w:val="multilevel"/>
    <w:tmpl w:val="610C9C6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2" w15:restartNumberingAfterBreak="0">
    <w:nsid w:val="1A893A08"/>
    <w:multiLevelType w:val="hybridMultilevel"/>
    <w:tmpl w:val="B3F4058C"/>
    <w:lvl w:ilvl="0" w:tplc="A146914C">
      <w:start w:val="1"/>
      <w:numFmt w:val="decimal"/>
      <w:lvlText w:val="%1"/>
      <w:lvlJc w:val="left"/>
      <w:pPr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201D20B3"/>
    <w:multiLevelType w:val="hybridMultilevel"/>
    <w:tmpl w:val="7436A89E"/>
    <w:lvl w:ilvl="0" w:tplc="A78C5806">
      <w:start w:val="1"/>
      <w:numFmt w:val="decimal"/>
      <w:lvlText w:val="%1"/>
      <w:lvlJc w:val="left"/>
      <w:pPr>
        <w:ind w:left="45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372E8B"/>
    <w:multiLevelType w:val="hybridMultilevel"/>
    <w:tmpl w:val="AC22FEA6"/>
    <w:lvl w:ilvl="0" w:tplc="2DDE0C26">
      <w:start w:val="1"/>
      <w:numFmt w:val="thaiLetters"/>
      <w:lvlText w:val="(%1)"/>
      <w:lvlJc w:val="left"/>
      <w:pPr>
        <w:ind w:left="132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43" w:hanging="360"/>
      </w:pPr>
    </w:lvl>
    <w:lvl w:ilvl="2" w:tplc="0409001B" w:tentative="1">
      <w:start w:val="1"/>
      <w:numFmt w:val="lowerRoman"/>
      <w:lvlText w:val="%3."/>
      <w:lvlJc w:val="right"/>
      <w:pPr>
        <w:ind w:left="2763" w:hanging="180"/>
      </w:pPr>
    </w:lvl>
    <w:lvl w:ilvl="3" w:tplc="0409000F" w:tentative="1">
      <w:start w:val="1"/>
      <w:numFmt w:val="decimal"/>
      <w:lvlText w:val="%4."/>
      <w:lvlJc w:val="left"/>
      <w:pPr>
        <w:ind w:left="3483" w:hanging="360"/>
      </w:pPr>
    </w:lvl>
    <w:lvl w:ilvl="4" w:tplc="04090019" w:tentative="1">
      <w:start w:val="1"/>
      <w:numFmt w:val="lowerLetter"/>
      <w:lvlText w:val="%5."/>
      <w:lvlJc w:val="left"/>
      <w:pPr>
        <w:ind w:left="4203" w:hanging="360"/>
      </w:pPr>
    </w:lvl>
    <w:lvl w:ilvl="5" w:tplc="0409001B" w:tentative="1">
      <w:start w:val="1"/>
      <w:numFmt w:val="lowerRoman"/>
      <w:lvlText w:val="%6."/>
      <w:lvlJc w:val="right"/>
      <w:pPr>
        <w:ind w:left="4923" w:hanging="180"/>
      </w:pPr>
    </w:lvl>
    <w:lvl w:ilvl="6" w:tplc="0409000F" w:tentative="1">
      <w:start w:val="1"/>
      <w:numFmt w:val="decimal"/>
      <w:lvlText w:val="%7."/>
      <w:lvlJc w:val="left"/>
      <w:pPr>
        <w:ind w:left="5643" w:hanging="360"/>
      </w:pPr>
    </w:lvl>
    <w:lvl w:ilvl="7" w:tplc="04090019" w:tentative="1">
      <w:start w:val="1"/>
      <w:numFmt w:val="lowerLetter"/>
      <w:lvlText w:val="%8."/>
      <w:lvlJc w:val="left"/>
      <w:pPr>
        <w:ind w:left="6363" w:hanging="360"/>
      </w:pPr>
    </w:lvl>
    <w:lvl w:ilvl="8" w:tplc="0409001B" w:tentative="1">
      <w:start w:val="1"/>
      <w:numFmt w:val="lowerRoman"/>
      <w:lvlText w:val="%9."/>
      <w:lvlJc w:val="right"/>
      <w:pPr>
        <w:ind w:left="7083" w:hanging="180"/>
      </w:pPr>
    </w:lvl>
  </w:abstractNum>
  <w:abstractNum w:abstractNumId="16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7" w15:restartNumberingAfterBreak="0">
    <w:nsid w:val="2BD07F41"/>
    <w:multiLevelType w:val="hybridMultilevel"/>
    <w:tmpl w:val="7436A89E"/>
    <w:lvl w:ilvl="0" w:tplc="FFFFFFFF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434601"/>
    <w:multiLevelType w:val="hybridMultilevel"/>
    <w:tmpl w:val="D53CDEBE"/>
    <w:lvl w:ilvl="0" w:tplc="A70CE042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3BB1479C"/>
    <w:multiLevelType w:val="hybridMultilevel"/>
    <w:tmpl w:val="89C27888"/>
    <w:lvl w:ilvl="0" w:tplc="59B27DCC">
      <w:start w:val="1"/>
      <w:numFmt w:val="thaiLetters"/>
      <w:lvlText w:val="(%1)"/>
      <w:lvlJc w:val="left"/>
      <w:pPr>
        <w:ind w:left="922" w:hanging="360"/>
      </w:pPr>
      <w:rPr>
        <w:rFonts w:hint="default"/>
        <w:b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22" w15:restartNumberingAfterBreak="0">
    <w:nsid w:val="3EB85ACF"/>
    <w:multiLevelType w:val="hybridMultilevel"/>
    <w:tmpl w:val="A7B42616"/>
    <w:lvl w:ilvl="0" w:tplc="2AFA1180">
      <w:start w:val="1"/>
      <w:numFmt w:val="decimal"/>
      <w:lvlText w:val="%1."/>
      <w:lvlJc w:val="left"/>
      <w:pPr>
        <w:ind w:left="94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69" w:hanging="360"/>
      </w:pPr>
    </w:lvl>
    <w:lvl w:ilvl="2" w:tplc="0409001B" w:tentative="1">
      <w:start w:val="1"/>
      <w:numFmt w:val="lowerRoman"/>
      <w:lvlText w:val="%3."/>
      <w:lvlJc w:val="right"/>
      <w:pPr>
        <w:ind w:left="2389" w:hanging="180"/>
      </w:pPr>
    </w:lvl>
    <w:lvl w:ilvl="3" w:tplc="0409000F" w:tentative="1">
      <w:start w:val="1"/>
      <w:numFmt w:val="decimal"/>
      <w:lvlText w:val="%4."/>
      <w:lvlJc w:val="left"/>
      <w:pPr>
        <w:ind w:left="3109" w:hanging="360"/>
      </w:pPr>
    </w:lvl>
    <w:lvl w:ilvl="4" w:tplc="04090019" w:tentative="1">
      <w:start w:val="1"/>
      <w:numFmt w:val="lowerLetter"/>
      <w:lvlText w:val="%5."/>
      <w:lvlJc w:val="left"/>
      <w:pPr>
        <w:ind w:left="3829" w:hanging="360"/>
      </w:pPr>
    </w:lvl>
    <w:lvl w:ilvl="5" w:tplc="0409001B" w:tentative="1">
      <w:start w:val="1"/>
      <w:numFmt w:val="lowerRoman"/>
      <w:lvlText w:val="%6."/>
      <w:lvlJc w:val="right"/>
      <w:pPr>
        <w:ind w:left="4549" w:hanging="180"/>
      </w:pPr>
    </w:lvl>
    <w:lvl w:ilvl="6" w:tplc="0409000F" w:tentative="1">
      <w:start w:val="1"/>
      <w:numFmt w:val="decimal"/>
      <w:lvlText w:val="%7."/>
      <w:lvlJc w:val="left"/>
      <w:pPr>
        <w:ind w:left="5269" w:hanging="360"/>
      </w:pPr>
    </w:lvl>
    <w:lvl w:ilvl="7" w:tplc="04090019" w:tentative="1">
      <w:start w:val="1"/>
      <w:numFmt w:val="lowerLetter"/>
      <w:lvlText w:val="%8."/>
      <w:lvlJc w:val="left"/>
      <w:pPr>
        <w:ind w:left="5989" w:hanging="360"/>
      </w:pPr>
    </w:lvl>
    <w:lvl w:ilvl="8" w:tplc="0409001B" w:tentative="1">
      <w:start w:val="1"/>
      <w:numFmt w:val="lowerRoman"/>
      <w:lvlText w:val="%9."/>
      <w:lvlJc w:val="right"/>
      <w:pPr>
        <w:ind w:left="6709" w:hanging="180"/>
      </w:pPr>
    </w:lvl>
  </w:abstractNum>
  <w:abstractNum w:abstractNumId="2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402E5C8F"/>
    <w:multiLevelType w:val="hybridMultilevel"/>
    <w:tmpl w:val="2B4C70D2"/>
    <w:lvl w:ilvl="0" w:tplc="2DDE0C26">
      <w:start w:val="1"/>
      <w:numFmt w:val="thaiLetters"/>
      <w:lvlText w:val="(%1)"/>
      <w:lvlJc w:val="left"/>
      <w:pPr>
        <w:ind w:left="12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27" w15:restartNumberingAfterBreak="0">
    <w:nsid w:val="4ACC38D5"/>
    <w:multiLevelType w:val="hybridMultilevel"/>
    <w:tmpl w:val="87F2DE62"/>
    <w:lvl w:ilvl="0" w:tplc="B164DC42">
      <w:start w:val="1"/>
      <w:numFmt w:val="thaiLetters"/>
      <w:lvlText w:val="%1."/>
      <w:lvlJc w:val="left"/>
      <w:pPr>
        <w:ind w:left="144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4F135D2E"/>
    <w:multiLevelType w:val="hybridMultilevel"/>
    <w:tmpl w:val="421212DE"/>
    <w:lvl w:ilvl="0" w:tplc="1004AC3C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53B80EE4"/>
    <w:multiLevelType w:val="multilevel"/>
    <w:tmpl w:val="B5806F6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2" w15:restartNumberingAfterBreak="0">
    <w:nsid w:val="67771E14"/>
    <w:multiLevelType w:val="multilevel"/>
    <w:tmpl w:val="F75665E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3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4" w15:restartNumberingAfterBreak="0">
    <w:nsid w:val="70177FE1"/>
    <w:multiLevelType w:val="multilevel"/>
    <w:tmpl w:val="6E18EA8C"/>
    <w:lvl w:ilvl="0">
      <w:start w:val="1"/>
      <w:numFmt w:val="decimal"/>
      <w:lvlText w:val="%1."/>
      <w:lvlJc w:val="left"/>
      <w:pPr>
        <w:ind w:left="1191" w:hanging="360"/>
      </w:pPr>
      <w:rPr>
        <w:rFonts w:ascii="Angsana New" w:eastAsia="Times New Roman" w:hAnsi="Angsana New" w:cs="Angsana New"/>
      </w:rPr>
    </w:lvl>
    <w:lvl w:ilvl="1">
      <w:start w:val="1"/>
      <w:numFmt w:val="decimal"/>
      <w:isLgl/>
      <w:lvlText w:val="%1.%2"/>
      <w:lvlJc w:val="left"/>
      <w:pPr>
        <w:ind w:left="2001" w:hanging="360"/>
      </w:pPr>
      <w:rPr>
        <w:rFonts w:hint="default"/>
        <w:lang w:bidi="th-TH"/>
      </w:rPr>
    </w:lvl>
    <w:lvl w:ilvl="2">
      <w:start w:val="1"/>
      <w:numFmt w:val="decimal"/>
      <w:isLgl/>
      <w:lvlText w:val="%1.%2.%3"/>
      <w:lvlJc w:val="left"/>
      <w:pPr>
        <w:ind w:left="22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63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91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11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71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9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151" w:hanging="1440"/>
      </w:pPr>
      <w:rPr>
        <w:rFonts w:hint="default"/>
      </w:rPr>
    </w:lvl>
  </w:abstractNum>
  <w:abstractNum w:abstractNumId="35" w15:restartNumberingAfterBreak="0">
    <w:nsid w:val="72DE7070"/>
    <w:multiLevelType w:val="multilevel"/>
    <w:tmpl w:val="3F5ADB8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6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CB15C33"/>
    <w:multiLevelType w:val="hybridMultilevel"/>
    <w:tmpl w:val="05222802"/>
    <w:lvl w:ilvl="0" w:tplc="21503B12">
      <w:start w:val="1"/>
      <w:numFmt w:val="thaiLetters"/>
      <w:lvlText w:val="(%1)"/>
      <w:lvlJc w:val="left"/>
      <w:pPr>
        <w:ind w:left="1260" w:hanging="360"/>
      </w:pPr>
      <w:rPr>
        <w:rFonts w:ascii="Angsana New" w:hAnsi="Angsana New" w:cs="Angsana New" w:hint="cs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num w:numId="1" w16cid:durableId="41289949">
    <w:abstractNumId w:val="6"/>
  </w:num>
  <w:num w:numId="2" w16cid:durableId="821428498">
    <w:abstractNumId w:val="5"/>
  </w:num>
  <w:num w:numId="3" w16cid:durableId="284775136">
    <w:abstractNumId w:val="9"/>
  </w:num>
  <w:num w:numId="4" w16cid:durableId="1900745357">
    <w:abstractNumId w:val="7"/>
  </w:num>
  <w:num w:numId="5" w16cid:durableId="181406670">
    <w:abstractNumId w:val="8"/>
  </w:num>
  <w:num w:numId="6" w16cid:durableId="368797011">
    <w:abstractNumId w:val="3"/>
  </w:num>
  <w:num w:numId="7" w16cid:durableId="1608922314">
    <w:abstractNumId w:val="2"/>
  </w:num>
  <w:num w:numId="8" w16cid:durableId="22248748">
    <w:abstractNumId w:val="0"/>
  </w:num>
  <w:num w:numId="9" w16cid:durableId="865993726">
    <w:abstractNumId w:val="1"/>
  </w:num>
  <w:num w:numId="10" w16cid:durableId="269092979">
    <w:abstractNumId w:val="4"/>
  </w:num>
  <w:num w:numId="11" w16cid:durableId="1580822186">
    <w:abstractNumId w:val="20"/>
  </w:num>
  <w:num w:numId="12" w16cid:durableId="376245378">
    <w:abstractNumId w:val="16"/>
  </w:num>
  <w:num w:numId="13" w16cid:durableId="565720567">
    <w:abstractNumId w:val="31"/>
  </w:num>
  <w:num w:numId="14" w16cid:durableId="754862295">
    <w:abstractNumId w:val="19"/>
  </w:num>
  <w:num w:numId="15" w16cid:durableId="1008101295">
    <w:abstractNumId w:val="23"/>
  </w:num>
  <w:num w:numId="16" w16cid:durableId="1322738576">
    <w:abstractNumId w:val="11"/>
  </w:num>
  <w:num w:numId="17" w16cid:durableId="1071730664">
    <w:abstractNumId w:val="18"/>
  </w:num>
  <w:num w:numId="18" w16cid:durableId="322582972">
    <w:abstractNumId w:val="10"/>
  </w:num>
  <w:num w:numId="19" w16cid:durableId="60760907">
    <w:abstractNumId w:val="34"/>
  </w:num>
  <w:num w:numId="20" w16cid:durableId="850223946">
    <w:abstractNumId w:val="27"/>
  </w:num>
  <w:num w:numId="21" w16cid:durableId="673872552">
    <w:abstractNumId w:val="33"/>
  </w:num>
  <w:num w:numId="22" w16cid:durableId="249243545">
    <w:abstractNumId w:val="28"/>
  </w:num>
  <w:num w:numId="23" w16cid:durableId="1104493878">
    <w:abstractNumId w:val="22"/>
  </w:num>
  <w:num w:numId="24" w16cid:durableId="874344165">
    <w:abstractNumId w:val="13"/>
  </w:num>
  <w:num w:numId="25" w16cid:durableId="2132162263">
    <w:abstractNumId w:val="36"/>
  </w:num>
  <w:num w:numId="26" w16cid:durableId="383413295">
    <w:abstractNumId w:val="29"/>
  </w:num>
  <w:num w:numId="27" w16cid:durableId="1171526587">
    <w:abstractNumId w:val="25"/>
  </w:num>
  <w:num w:numId="28" w16cid:durableId="6105439">
    <w:abstractNumId w:val="21"/>
  </w:num>
  <w:num w:numId="29" w16cid:durableId="707485266">
    <w:abstractNumId w:val="24"/>
  </w:num>
  <w:num w:numId="30" w16cid:durableId="1262957565">
    <w:abstractNumId w:val="15"/>
  </w:num>
  <w:num w:numId="31" w16cid:durableId="1435322803">
    <w:abstractNumId w:val="14"/>
  </w:num>
  <w:num w:numId="32" w16cid:durableId="247423501">
    <w:abstractNumId w:val="12"/>
  </w:num>
  <w:num w:numId="33" w16cid:durableId="1343968517">
    <w:abstractNumId w:val="32"/>
  </w:num>
  <w:num w:numId="34" w16cid:durableId="870337650">
    <w:abstractNumId w:val="35"/>
  </w:num>
  <w:num w:numId="35" w16cid:durableId="1398700902">
    <w:abstractNumId w:val="30"/>
  </w:num>
  <w:num w:numId="36" w16cid:durableId="595213426">
    <w:abstractNumId w:val="17"/>
  </w:num>
  <w:num w:numId="37" w16cid:durableId="1973092571">
    <w:abstractNumId w:val="26"/>
  </w:num>
  <w:num w:numId="38" w16cid:durableId="938414021">
    <w:abstractNumId w:val="37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5939"/>
    <w:rsid w:val="000000CD"/>
    <w:rsid w:val="0000050B"/>
    <w:rsid w:val="000008A8"/>
    <w:rsid w:val="00000911"/>
    <w:rsid w:val="00000DF2"/>
    <w:rsid w:val="000010B2"/>
    <w:rsid w:val="0000118E"/>
    <w:rsid w:val="000012A2"/>
    <w:rsid w:val="00001385"/>
    <w:rsid w:val="0000142E"/>
    <w:rsid w:val="000014C8"/>
    <w:rsid w:val="000015E1"/>
    <w:rsid w:val="00001A62"/>
    <w:rsid w:val="00001B39"/>
    <w:rsid w:val="00001BAA"/>
    <w:rsid w:val="00001D2E"/>
    <w:rsid w:val="00002123"/>
    <w:rsid w:val="000026AE"/>
    <w:rsid w:val="00002E4C"/>
    <w:rsid w:val="000035E3"/>
    <w:rsid w:val="0000361A"/>
    <w:rsid w:val="00003D19"/>
    <w:rsid w:val="00003EEC"/>
    <w:rsid w:val="0000463B"/>
    <w:rsid w:val="00005628"/>
    <w:rsid w:val="00005682"/>
    <w:rsid w:val="000058F6"/>
    <w:rsid w:val="00005B3B"/>
    <w:rsid w:val="000060B3"/>
    <w:rsid w:val="000062F0"/>
    <w:rsid w:val="00006499"/>
    <w:rsid w:val="00006C56"/>
    <w:rsid w:val="00007083"/>
    <w:rsid w:val="0000749C"/>
    <w:rsid w:val="000076F5"/>
    <w:rsid w:val="00007BF6"/>
    <w:rsid w:val="00007C5B"/>
    <w:rsid w:val="00007F68"/>
    <w:rsid w:val="00010187"/>
    <w:rsid w:val="0001025E"/>
    <w:rsid w:val="00010566"/>
    <w:rsid w:val="00010AA3"/>
    <w:rsid w:val="00010B2D"/>
    <w:rsid w:val="00010F2D"/>
    <w:rsid w:val="0001102B"/>
    <w:rsid w:val="00011114"/>
    <w:rsid w:val="0001135C"/>
    <w:rsid w:val="00011511"/>
    <w:rsid w:val="00011D89"/>
    <w:rsid w:val="0001215B"/>
    <w:rsid w:val="00012211"/>
    <w:rsid w:val="00012304"/>
    <w:rsid w:val="0001249B"/>
    <w:rsid w:val="000125D2"/>
    <w:rsid w:val="000127EE"/>
    <w:rsid w:val="0001280D"/>
    <w:rsid w:val="0001281E"/>
    <w:rsid w:val="000133BD"/>
    <w:rsid w:val="0001352D"/>
    <w:rsid w:val="00013694"/>
    <w:rsid w:val="00013945"/>
    <w:rsid w:val="000139CC"/>
    <w:rsid w:val="00013B03"/>
    <w:rsid w:val="00013C25"/>
    <w:rsid w:val="00013DB4"/>
    <w:rsid w:val="00013EB3"/>
    <w:rsid w:val="00013F7D"/>
    <w:rsid w:val="00014121"/>
    <w:rsid w:val="00014241"/>
    <w:rsid w:val="00014D93"/>
    <w:rsid w:val="00015241"/>
    <w:rsid w:val="00015BCB"/>
    <w:rsid w:val="00015D63"/>
    <w:rsid w:val="00015F48"/>
    <w:rsid w:val="000160C4"/>
    <w:rsid w:val="0001616C"/>
    <w:rsid w:val="00016378"/>
    <w:rsid w:val="000164FD"/>
    <w:rsid w:val="00016611"/>
    <w:rsid w:val="00016752"/>
    <w:rsid w:val="0001689D"/>
    <w:rsid w:val="00016AFB"/>
    <w:rsid w:val="00016B39"/>
    <w:rsid w:val="00016E05"/>
    <w:rsid w:val="00016EA1"/>
    <w:rsid w:val="00016EB8"/>
    <w:rsid w:val="00016F75"/>
    <w:rsid w:val="00017219"/>
    <w:rsid w:val="00017B72"/>
    <w:rsid w:val="00020331"/>
    <w:rsid w:val="000204CD"/>
    <w:rsid w:val="00020593"/>
    <w:rsid w:val="000207E3"/>
    <w:rsid w:val="000208D9"/>
    <w:rsid w:val="000209F7"/>
    <w:rsid w:val="00020BF2"/>
    <w:rsid w:val="00020E0D"/>
    <w:rsid w:val="000219A7"/>
    <w:rsid w:val="00021CB8"/>
    <w:rsid w:val="00021D0E"/>
    <w:rsid w:val="0002213A"/>
    <w:rsid w:val="000221BA"/>
    <w:rsid w:val="0002244C"/>
    <w:rsid w:val="0002290B"/>
    <w:rsid w:val="00022B08"/>
    <w:rsid w:val="00022E4A"/>
    <w:rsid w:val="0002311B"/>
    <w:rsid w:val="000232E7"/>
    <w:rsid w:val="00023338"/>
    <w:rsid w:val="00023527"/>
    <w:rsid w:val="00023970"/>
    <w:rsid w:val="000239D0"/>
    <w:rsid w:val="00024377"/>
    <w:rsid w:val="000246AF"/>
    <w:rsid w:val="00024741"/>
    <w:rsid w:val="00024797"/>
    <w:rsid w:val="00024976"/>
    <w:rsid w:val="00024A64"/>
    <w:rsid w:val="00024CEE"/>
    <w:rsid w:val="00024F50"/>
    <w:rsid w:val="00025352"/>
    <w:rsid w:val="0002543D"/>
    <w:rsid w:val="000254DB"/>
    <w:rsid w:val="000256A5"/>
    <w:rsid w:val="00025941"/>
    <w:rsid w:val="00025CF5"/>
    <w:rsid w:val="0002619F"/>
    <w:rsid w:val="0002656A"/>
    <w:rsid w:val="0002674C"/>
    <w:rsid w:val="000269C8"/>
    <w:rsid w:val="00026BE1"/>
    <w:rsid w:val="0002700E"/>
    <w:rsid w:val="000277DA"/>
    <w:rsid w:val="00027E5C"/>
    <w:rsid w:val="000300ED"/>
    <w:rsid w:val="0003047C"/>
    <w:rsid w:val="000304CF"/>
    <w:rsid w:val="00030572"/>
    <w:rsid w:val="000308E3"/>
    <w:rsid w:val="00030BBF"/>
    <w:rsid w:val="00030ED3"/>
    <w:rsid w:val="000310D3"/>
    <w:rsid w:val="0003114D"/>
    <w:rsid w:val="00031619"/>
    <w:rsid w:val="00031726"/>
    <w:rsid w:val="0003176E"/>
    <w:rsid w:val="0003185C"/>
    <w:rsid w:val="00031956"/>
    <w:rsid w:val="00031A08"/>
    <w:rsid w:val="00031C37"/>
    <w:rsid w:val="00031F8D"/>
    <w:rsid w:val="000320A2"/>
    <w:rsid w:val="000322D6"/>
    <w:rsid w:val="00032346"/>
    <w:rsid w:val="00032554"/>
    <w:rsid w:val="00032918"/>
    <w:rsid w:val="00032DD3"/>
    <w:rsid w:val="00032F61"/>
    <w:rsid w:val="000335A7"/>
    <w:rsid w:val="0003374D"/>
    <w:rsid w:val="000338B6"/>
    <w:rsid w:val="00033EEF"/>
    <w:rsid w:val="0003425D"/>
    <w:rsid w:val="000342DC"/>
    <w:rsid w:val="00034301"/>
    <w:rsid w:val="0003454B"/>
    <w:rsid w:val="00034623"/>
    <w:rsid w:val="00034954"/>
    <w:rsid w:val="000349CB"/>
    <w:rsid w:val="00034A07"/>
    <w:rsid w:val="00034BB8"/>
    <w:rsid w:val="00034C10"/>
    <w:rsid w:val="00034CEA"/>
    <w:rsid w:val="00035027"/>
    <w:rsid w:val="00035259"/>
    <w:rsid w:val="00035302"/>
    <w:rsid w:val="0003554B"/>
    <w:rsid w:val="0003564F"/>
    <w:rsid w:val="000356BA"/>
    <w:rsid w:val="000359BE"/>
    <w:rsid w:val="000359C7"/>
    <w:rsid w:val="00035F3B"/>
    <w:rsid w:val="00035F6D"/>
    <w:rsid w:val="000361D7"/>
    <w:rsid w:val="000361D8"/>
    <w:rsid w:val="00036245"/>
    <w:rsid w:val="0003628C"/>
    <w:rsid w:val="000364B9"/>
    <w:rsid w:val="000364E2"/>
    <w:rsid w:val="000367A2"/>
    <w:rsid w:val="00036BEC"/>
    <w:rsid w:val="0003704C"/>
    <w:rsid w:val="000374FD"/>
    <w:rsid w:val="0003772C"/>
    <w:rsid w:val="00037BBB"/>
    <w:rsid w:val="00037C28"/>
    <w:rsid w:val="00037CDD"/>
    <w:rsid w:val="00037F1A"/>
    <w:rsid w:val="0004002E"/>
    <w:rsid w:val="00040A75"/>
    <w:rsid w:val="0004120F"/>
    <w:rsid w:val="00041233"/>
    <w:rsid w:val="000413F1"/>
    <w:rsid w:val="0004164F"/>
    <w:rsid w:val="00041B29"/>
    <w:rsid w:val="00041E15"/>
    <w:rsid w:val="00041E6E"/>
    <w:rsid w:val="0004206D"/>
    <w:rsid w:val="00042286"/>
    <w:rsid w:val="0004274A"/>
    <w:rsid w:val="00042777"/>
    <w:rsid w:val="000429D6"/>
    <w:rsid w:val="00042AD7"/>
    <w:rsid w:val="00042B40"/>
    <w:rsid w:val="00042CCB"/>
    <w:rsid w:val="00042E6E"/>
    <w:rsid w:val="00042EE6"/>
    <w:rsid w:val="00043257"/>
    <w:rsid w:val="00043283"/>
    <w:rsid w:val="000434EE"/>
    <w:rsid w:val="00043A5B"/>
    <w:rsid w:val="00043B5A"/>
    <w:rsid w:val="00043E2A"/>
    <w:rsid w:val="00043FE3"/>
    <w:rsid w:val="00044391"/>
    <w:rsid w:val="0004444F"/>
    <w:rsid w:val="00044584"/>
    <w:rsid w:val="000447C9"/>
    <w:rsid w:val="000449B1"/>
    <w:rsid w:val="00044EC2"/>
    <w:rsid w:val="000453BA"/>
    <w:rsid w:val="0004591E"/>
    <w:rsid w:val="00045D7E"/>
    <w:rsid w:val="00045ECF"/>
    <w:rsid w:val="00045F37"/>
    <w:rsid w:val="000465F4"/>
    <w:rsid w:val="00046696"/>
    <w:rsid w:val="00046F76"/>
    <w:rsid w:val="00047067"/>
    <w:rsid w:val="000470E9"/>
    <w:rsid w:val="00047125"/>
    <w:rsid w:val="00047389"/>
    <w:rsid w:val="000473F2"/>
    <w:rsid w:val="00047A7A"/>
    <w:rsid w:val="00047C73"/>
    <w:rsid w:val="00047D8B"/>
    <w:rsid w:val="00047FDA"/>
    <w:rsid w:val="00050828"/>
    <w:rsid w:val="0005090C"/>
    <w:rsid w:val="00050C53"/>
    <w:rsid w:val="00051285"/>
    <w:rsid w:val="00051299"/>
    <w:rsid w:val="0005146F"/>
    <w:rsid w:val="0005184E"/>
    <w:rsid w:val="00051925"/>
    <w:rsid w:val="00051C4C"/>
    <w:rsid w:val="00051CFE"/>
    <w:rsid w:val="00051F3C"/>
    <w:rsid w:val="0005208D"/>
    <w:rsid w:val="00052332"/>
    <w:rsid w:val="00052333"/>
    <w:rsid w:val="00052738"/>
    <w:rsid w:val="000527EE"/>
    <w:rsid w:val="00052A8A"/>
    <w:rsid w:val="00052D02"/>
    <w:rsid w:val="00052F28"/>
    <w:rsid w:val="00053015"/>
    <w:rsid w:val="00053733"/>
    <w:rsid w:val="00053D6E"/>
    <w:rsid w:val="00053DDD"/>
    <w:rsid w:val="00053E50"/>
    <w:rsid w:val="00053EA2"/>
    <w:rsid w:val="00053F5D"/>
    <w:rsid w:val="00053FAE"/>
    <w:rsid w:val="0005416F"/>
    <w:rsid w:val="0005425D"/>
    <w:rsid w:val="00054312"/>
    <w:rsid w:val="000543A0"/>
    <w:rsid w:val="00054588"/>
    <w:rsid w:val="0005460B"/>
    <w:rsid w:val="0005482D"/>
    <w:rsid w:val="000548D8"/>
    <w:rsid w:val="00054D35"/>
    <w:rsid w:val="0005507A"/>
    <w:rsid w:val="000554B8"/>
    <w:rsid w:val="00056175"/>
    <w:rsid w:val="000561AA"/>
    <w:rsid w:val="00056690"/>
    <w:rsid w:val="00056CFE"/>
    <w:rsid w:val="00057122"/>
    <w:rsid w:val="00057A15"/>
    <w:rsid w:val="000602DB"/>
    <w:rsid w:val="0006051A"/>
    <w:rsid w:val="000608F1"/>
    <w:rsid w:val="00060918"/>
    <w:rsid w:val="00060DFF"/>
    <w:rsid w:val="000612BE"/>
    <w:rsid w:val="00061700"/>
    <w:rsid w:val="00061CA1"/>
    <w:rsid w:val="00061CE4"/>
    <w:rsid w:val="00061D5A"/>
    <w:rsid w:val="00061E48"/>
    <w:rsid w:val="00062182"/>
    <w:rsid w:val="000625CF"/>
    <w:rsid w:val="000625DB"/>
    <w:rsid w:val="00062600"/>
    <w:rsid w:val="00062640"/>
    <w:rsid w:val="0006274E"/>
    <w:rsid w:val="0006284F"/>
    <w:rsid w:val="00062D28"/>
    <w:rsid w:val="00062E18"/>
    <w:rsid w:val="00063272"/>
    <w:rsid w:val="000632AF"/>
    <w:rsid w:val="000632EE"/>
    <w:rsid w:val="00063E9C"/>
    <w:rsid w:val="0006405A"/>
    <w:rsid w:val="000642F3"/>
    <w:rsid w:val="000647B3"/>
    <w:rsid w:val="000647B4"/>
    <w:rsid w:val="000647F8"/>
    <w:rsid w:val="000648D5"/>
    <w:rsid w:val="00064996"/>
    <w:rsid w:val="00064D08"/>
    <w:rsid w:val="00064D98"/>
    <w:rsid w:val="000651A1"/>
    <w:rsid w:val="000654D3"/>
    <w:rsid w:val="000655F1"/>
    <w:rsid w:val="000657CA"/>
    <w:rsid w:val="00065A5B"/>
    <w:rsid w:val="00066212"/>
    <w:rsid w:val="000662C9"/>
    <w:rsid w:val="00066605"/>
    <w:rsid w:val="00066625"/>
    <w:rsid w:val="00066873"/>
    <w:rsid w:val="000668A7"/>
    <w:rsid w:val="00066A80"/>
    <w:rsid w:val="00066DA8"/>
    <w:rsid w:val="00067062"/>
    <w:rsid w:val="0006716F"/>
    <w:rsid w:val="000674A8"/>
    <w:rsid w:val="0006761C"/>
    <w:rsid w:val="0006764D"/>
    <w:rsid w:val="0006784C"/>
    <w:rsid w:val="0006791F"/>
    <w:rsid w:val="0006799D"/>
    <w:rsid w:val="00067C17"/>
    <w:rsid w:val="00067DBE"/>
    <w:rsid w:val="00070054"/>
    <w:rsid w:val="00070422"/>
    <w:rsid w:val="0007075F"/>
    <w:rsid w:val="000707D9"/>
    <w:rsid w:val="000709CB"/>
    <w:rsid w:val="00070BC6"/>
    <w:rsid w:val="00070CA0"/>
    <w:rsid w:val="00070D5A"/>
    <w:rsid w:val="00070F56"/>
    <w:rsid w:val="000710F1"/>
    <w:rsid w:val="000711A0"/>
    <w:rsid w:val="000712AB"/>
    <w:rsid w:val="000718EB"/>
    <w:rsid w:val="00071ADA"/>
    <w:rsid w:val="00071C3F"/>
    <w:rsid w:val="00071DEC"/>
    <w:rsid w:val="00071E45"/>
    <w:rsid w:val="00071E61"/>
    <w:rsid w:val="0007213A"/>
    <w:rsid w:val="00072357"/>
    <w:rsid w:val="000723D2"/>
    <w:rsid w:val="00072C13"/>
    <w:rsid w:val="00072CA9"/>
    <w:rsid w:val="00072CDE"/>
    <w:rsid w:val="000730A5"/>
    <w:rsid w:val="000734F3"/>
    <w:rsid w:val="000737E9"/>
    <w:rsid w:val="00073898"/>
    <w:rsid w:val="00073A56"/>
    <w:rsid w:val="00073A73"/>
    <w:rsid w:val="000740DD"/>
    <w:rsid w:val="00074147"/>
    <w:rsid w:val="00074279"/>
    <w:rsid w:val="00074398"/>
    <w:rsid w:val="00074735"/>
    <w:rsid w:val="000749A4"/>
    <w:rsid w:val="00074AC1"/>
    <w:rsid w:val="00074B3F"/>
    <w:rsid w:val="000750EA"/>
    <w:rsid w:val="0007524F"/>
    <w:rsid w:val="00075292"/>
    <w:rsid w:val="000752A6"/>
    <w:rsid w:val="00075B3B"/>
    <w:rsid w:val="00075C68"/>
    <w:rsid w:val="0007607D"/>
    <w:rsid w:val="00076476"/>
    <w:rsid w:val="000764B2"/>
    <w:rsid w:val="0007655A"/>
    <w:rsid w:val="000765A5"/>
    <w:rsid w:val="00076709"/>
    <w:rsid w:val="0007684C"/>
    <w:rsid w:val="000768CA"/>
    <w:rsid w:val="00076A05"/>
    <w:rsid w:val="00076B1B"/>
    <w:rsid w:val="00076DEC"/>
    <w:rsid w:val="00076E7D"/>
    <w:rsid w:val="00076EFB"/>
    <w:rsid w:val="000771EA"/>
    <w:rsid w:val="00077382"/>
    <w:rsid w:val="000777BB"/>
    <w:rsid w:val="00077C97"/>
    <w:rsid w:val="00077CAF"/>
    <w:rsid w:val="00077E06"/>
    <w:rsid w:val="00077F3F"/>
    <w:rsid w:val="00080546"/>
    <w:rsid w:val="00080553"/>
    <w:rsid w:val="00080688"/>
    <w:rsid w:val="00080900"/>
    <w:rsid w:val="00080D5A"/>
    <w:rsid w:val="00080F97"/>
    <w:rsid w:val="00081568"/>
    <w:rsid w:val="00081771"/>
    <w:rsid w:val="00081954"/>
    <w:rsid w:val="00081BFB"/>
    <w:rsid w:val="00081FC8"/>
    <w:rsid w:val="00082352"/>
    <w:rsid w:val="000823A8"/>
    <w:rsid w:val="000823FA"/>
    <w:rsid w:val="00082455"/>
    <w:rsid w:val="00082873"/>
    <w:rsid w:val="00082C3E"/>
    <w:rsid w:val="000832C3"/>
    <w:rsid w:val="00083CA4"/>
    <w:rsid w:val="00083EDC"/>
    <w:rsid w:val="00083F41"/>
    <w:rsid w:val="00084149"/>
    <w:rsid w:val="0008415F"/>
    <w:rsid w:val="000843FA"/>
    <w:rsid w:val="00084CAB"/>
    <w:rsid w:val="0008556F"/>
    <w:rsid w:val="00085638"/>
    <w:rsid w:val="00085CD9"/>
    <w:rsid w:val="00086043"/>
    <w:rsid w:val="0008635C"/>
    <w:rsid w:val="000867AA"/>
    <w:rsid w:val="00086D70"/>
    <w:rsid w:val="00086DC1"/>
    <w:rsid w:val="00086E2A"/>
    <w:rsid w:val="00086E56"/>
    <w:rsid w:val="000871FA"/>
    <w:rsid w:val="0008744B"/>
    <w:rsid w:val="00087836"/>
    <w:rsid w:val="00087963"/>
    <w:rsid w:val="000879E9"/>
    <w:rsid w:val="00087ABC"/>
    <w:rsid w:val="00087BF6"/>
    <w:rsid w:val="00090095"/>
    <w:rsid w:val="0009070B"/>
    <w:rsid w:val="0009077A"/>
    <w:rsid w:val="00090F6B"/>
    <w:rsid w:val="00091066"/>
    <w:rsid w:val="0009120C"/>
    <w:rsid w:val="0009154F"/>
    <w:rsid w:val="000917D6"/>
    <w:rsid w:val="00091F4C"/>
    <w:rsid w:val="000921A2"/>
    <w:rsid w:val="000928A3"/>
    <w:rsid w:val="00092944"/>
    <w:rsid w:val="00092BA7"/>
    <w:rsid w:val="000932ED"/>
    <w:rsid w:val="0009333E"/>
    <w:rsid w:val="00093389"/>
    <w:rsid w:val="00093447"/>
    <w:rsid w:val="00093736"/>
    <w:rsid w:val="00093F3C"/>
    <w:rsid w:val="0009417A"/>
    <w:rsid w:val="0009419B"/>
    <w:rsid w:val="00094447"/>
    <w:rsid w:val="000945CD"/>
    <w:rsid w:val="00094BD7"/>
    <w:rsid w:val="000950D5"/>
    <w:rsid w:val="0009518B"/>
    <w:rsid w:val="000951B7"/>
    <w:rsid w:val="000955D0"/>
    <w:rsid w:val="00095A5B"/>
    <w:rsid w:val="00095C4B"/>
    <w:rsid w:val="0009654D"/>
    <w:rsid w:val="00096658"/>
    <w:rsid w:val="000966F6"/>
    <w:rsid w:val="00096A81"/>
    <w:rsid w:val="00096B72"/>
    <w:rsid w:val="00096BA2"/>
    <w:rsid w:val="00096D61"/>
    <w:rsid w:val="0009745D"/>
    <w:rsid w:val="00097744"/>
    <w:rsid w:val="0009782D"/>
    <w:rsid w:val="0009796F"/>
    <w:rsid w:val="00097A35"/>
    <w:rsid w:val="00097DD1"/>
    <w:rsid w:val="00097F4E"/>
    <w:rsid w:val="00097FC6"/>
    <w:rsid w:val="000A019F"/>
    <w:rsid w:val="000A05C9"/>
    <w:rsid w:val="000A07DB"/>
    <w:rsid w:val="000A09C1"/>
    <w:rsid w:val="000A0C50"/>
    <w:rsid w:val="000A0F37"/>
    <w:rsid w:val="000A10C7"/>
    <w:rsid w:val="000A14B5"/>
    <w:rsid w:val="000A174A"/>
    <w:rsid w:val="000A1773"/>
    <w:rsid w:val="000A1CDD"/>
    <w:rsid w:val="000A21CF"/>
    <w:rsid w:val="000A232B"/>
    <w:rsid w:val="000A2721"/>
    <w:rsid w:val="000A2777"/>
    <w:rsid w:val="000A2861"/>
    <w:rsid w:val="000A30FC"/>
    <w:rsid w:val="000A32AC"/>
    <w:rsid w:val="000A3329"/>
    <w:rsid w:val="000A3E00"/>
    <w:rsid w:val="000A4130"/>
    <w:rsid w:val="000A4813"/>
    <w:rsid w:val="000A483C"/>
    <w:rsid w:val="000A4C16"/>
    <w:rsid w:val="000A4E6D"/>
    <w:rsid w:val="000A503F"/>
    <w:rsid w:val="000A50D3"/>
    <w:rsid w:val="000A544F"/>
    <w:rsid w:val="000A598F"/>
    <w:rsid w:val="000A5C5E"/>
    <w:rsid w:val="000A60F2"/>
    <w:rsid w:val="000A62A0"/>
    <w:rsid w:val="000A630F"/>
    <w:rsid w:val="000A64BB"/>
    <w:rsid w:val="000A6A51"/>
    <w:rsid w:val="000A6BAE"/>
    <w:rsid w:val="000A6EA9"/>
    <w:rsid w:val="000A7373"/>
    <w:rsid w:val="000A7D4E"/>
    <w:rsid w:val="000A7E06"/>
    <w:rsid w:val="000A7FA6"/>
    <w:rsid w:val="000B00CD"/>
    <w:rsid w:val="000B02BF"/>
    <w:rsid w:val="000B051D"/>
    <w:rsid w:val="000B0CC4"/>
    <w:rsid w:val="000B0D4B"/>
    <w:rsid w:val="000B0EF3"/>
    <w:rsid w:val="000B1068"/>
    <w:rsid w:val="000B13F1"/>
    <w:rsid w:val="000B1748"/>
    <w:rsid w:val="000B18C6"/>
    <w:rsid w:val="000B1A80"/>
    <w:rsid w:val="000B1A8E"/>
    <w:rsid w:val="000B1ACE"/>
    <w:rsid w:val="000B1E61"/>
    <w:rsid w:val="000B1FF0"/>
    <w:rsid w:val="000B2041"/>
    <w:rsid w:val="000B2188"/>
    <w:rsid w:val="000B22AD"/>
    <w:rsid w:val="000B232C"/>
    <w:rsid w:val="000B23BA"/>
    <w:rsid w:val="000B243C"/>
    <w:rsid w:val="000B2B32"/>
    <w:rsid w:val="000B2BE0"/>
    <w:rsid w:val="000B2F10"/>
    <w:rsid w:val="000B2F94"/>
    <w:rsid w:val="000B31CD"/>
    <w:rsid w:val="000B35A7"/>
    <w:rsid w:val="000B3A25"/>
    <w:rsid w:val="000B409C"/>
    <w:rsid w:val="000B41D2"/>
    <w:rsid w:val="000B4285"/>
    <w:rsid w:val="000B431C"/>
    <w:rsid w:val="000B4481"/>
    <w:rsid w:val="000B4847"/>
    <w:rsid w:val="000B4933"/>
    <w:rsid w:val="000B495E"/>
    <w:rsid w:val="000B4A2D"/>
    <w:rsid w:val="000B4A7F"/>
    <w:rsid w:val="000B4BFD"/>
    <w:rsid w:val="000B4EC0"/>
    <w:rsid w:val="000B5075"/>
    <w:rsid w:val="000B5143"/>
    <w:rsid w:val="000B5376"/>
    <w:rsid w:val="000B5799"/>
    <w:rsid w:val="000B598F"/>
    <w:rsid w:val="000B5A4A"/>
    <w:rsid w:val="000B5E19"/>
    <w:rsid w:val="000B5F36"/>
    <w:rsid w:val="000B687F"/>
    <w:rsid w:val="000B69EE"/>
    <w:rsid w:val="000B6D8D"/>
    <w:rsid w:val="000B6DE0"/>
    <w:rsid w:val="000B726B"/>
    <w:rsid w:val="000B7465"/>
    <w:rsid w:val="000B7472"/>
    <w:rsid w:val="000C054A"/>
    <w:rsid w:val="000C05D8"/>
    <w:rsid w:val="000C0621"/>
    <w:rsid w:val="000C0647"/>
    <w:rsid w:val="000C08C9"/>
    <w:rsid w:val="000C095E"/>
    <w:rsid w:val="000C0AC3"/>
    <w:rsid w:val="000C0E6A"/>
    <w:rsid w:val="000C0E6F"/>
    <w:rsid w:val="000C0EE1"/>
    <w:rsid w:val="000C1472"/>
    <w:rsid w:val="000C1BC9"/>
    <w:rsid w:val="000C2531"/>
    <w:rsid w:val="000C2568"/>
    <w:rsid w:val="000C26BC"/>
    <w:rsid w:val="000C26DF"/>
    <w:rsid w:val="000C27DC"/>
    <w:rsid w:val="000C27E3"/>
    <w:rsid w:val="000C29E5"/>
    <w:rsid w:val="000C2B17"/>
    <w:rsid w:val="000C2DC1"/>
    <w:rsid w:val="000C320E"/>
    <w:rsid w:val="000C342C"/>
    <w:rsid w:val="000C3562"/>
    <w:rsid w:val="000C3DB4"/>
    <w:rsid w:val="000C3FD5"/>
    <w:rsid w:val="000C401E"/>
    <w:rsid w:val="000C4BD0"/>
    <w:rsid w:val="000C4DC3"/>
    <w:rsid w:val="000C4E26"/>
    <w:rsid w:val="000C5180"/>
    <w:rsid w:val="000C5204"/>
    <w:rsid w:val="000C5367"/>
    <w:rsid w:val="000C59E1"/>
    <w:rsid w:val="000C6217"/>
    <w:rsid w:val="000C6391"/>
    <w:rsid w:val="000C662B"/>
    <w:rsid w:val="000C6B2E"/>
    <w:rsid w:val="000C7598"/>
    <w:rsid w:val="000C78F4"/>
    <w:rsid w:val="000C799A"/>
    <w:rsid w:val="000C7B9B"/>
    <w:rsid w:val="000C7CDE"/>
    <w:rsid w:val="000D043D"/>
    <w:rsid w:val="000D04BD"/>
    <w:rsid w:val="000D04D1"/>
    <w:rsid w:val="000D062E"/>
    <w:rsid w:val="000D067A"/>
    <w:rsid w:val="000D0A35"/>
    <w:rsid w:val="000D0B16"/>
    <w:rsid w:val="000D0B6B"/>
    <w:rsid w:val="000D11E2"/>
    <w:rsid w:val="000D122F"/>
    <w:rsid w:val="000D171B"/>
    <w:rsid w:val="000D17BF"/>
    <w:rsid w:val="000D1C7D"/>
    <w:rsid w:val="000D21AC"/>
    <w:rsid w:val="000D229F"/>
    <w:rsid w:val="000D23B0"/>
    <w:rsid w:val="000D24E6"/>
    <w:rsid w:val="000D29A6"/>
    <w:rsid w:val="000D2E95"/>
    <w:rsid w:val="000D2EC9"/>
    <w:rsid w:val="000D3062"/>
    <w:rsid w:val="000D3086"/>
    <w:rsid w:val="000D32BA"/>
    <w:rsid w:val="000D353E"/>
    <w:rsid w:val="000D38D0"/>
    <w:rsid w:val="000D3AE0"/>
    <w:rsid w:val="000D3F52"/>
    <w:rsid w:val="000D4054"/>
    <w:rsid w:val="000D415C"/>
    <w:rsid w:val="000D42CA"/>
    <w:rsid w:val="000D43D3"/>
    <w:rsid w:val="000D4705"/>
    <w:rsid w:val="000D4C01"/>
    <w:rsid w:val="000D4E96"/>
    <w:rsid w:val="000D587B"/>
    <w:rsid w:val="000D58D4"/>
    <w:rsid w:val="000D5D4A"/>
    <w:rsid w:val="000D63C6"/>
    <w:rsid w:val="000D6BE9"/>
    <w:rsid w:val="000D6FD2"/>
    <w:rsid w:val="000D6FEF"/>
    <w:rsid w:val="000D7461"/>
    <w:rsid w:val="000D748A"/>
    <w:rsid w:val="000D7843"/>
    <w:rsid w:val="000D7E3D"/>
    <w:rsid w:val="000E07A4"/>
    <w:rsid w:val="000E080F"/>
    <w:rsid w:val="000E08CC"/>
    <w:rsid w:val="000E093B"/>
    <w:rsid w:val="000E0A01"/>
    <w:rsid w:val="000E0AD5"/>
    <w:rsid w:val="000E0E9F"/>
    <w:rsid w:val="000E0EEB"/>
    <w:rsid w:val="000E1A80"/>
    <w:rsid w:val="000E1C30"/>
    <w:rsid w:val="000E22D4"/>
    <w:rsid w:val="000E24DC"/>
    <w:rsid w:val="000E2AA7"/>
    <w:rsid w:val="000E2D0A"/>
    <w:rsid w:val="000E2D1B"/>
    <w:rsid w:val="000E2DC2"/>
    <w:rsid w:val="000E2EE8"/>
    <w:rsid w:val="000E305F"/>
    <w:rsid w:val="000E3430"/>
    <w:rsid w:val="000E353F"/>
    <w:rsid w:val="000E363D"/>
    <w:rsid w:val="000E36D8"/>
    <w:rsid w:val="000E38AD"/>
    <w:rsid w:val="000E3937"/>
    <w:rsid w:val="000E39CD"/>
    <w:rsid w:val="000E3FC1"/>
    <w:rsid w:val="000E409A"/>
    <w:rsid w:val="000E44CA"/>
    <w:rsid w:val="000E4913"/>
    <w:rsid w:val="000E4B37"/>
    <w:rsid w:val="000E4B8A"/>
    <w:rsid w:val="000E4C8C"/>
    <w:rsid w:val="000E4C99"/>
    <w:rsid w:val="000E542C"/>
    <w:rsid w:val="000E5888"/>
    <w:rsid w:val="000E5939"/>
    <w:rsid w:val="000E598F"/>
    <w:rsid w:val="000E5B7B"/>
    <w:rsid w:val="000E5E41"/>
    <w:rsid w:val="000E64F9"/>
    <w:rsid w:val="000E6555"/>
    <w:rsid w:val="000E696D"/>
    <w:rsid w:val="000E6F00"/>
    <w:rsid w:val="000E6FCA"/>
    <w:rsid w:val="000E71ED"/>
    <w:rsid w:val="000E77E0"/>
    <w:rsid w:val="000E790F"/>
    <w:rsid w:val="000E79B9"/>
    <w:rsid w:val="000F02D9"/>
    <w:rsid w:val="000F0763"/>
    <w:rsid w:val="000F07DF"/>
    <w:rsid w:val="000F0AC3"/>
    <w:rsid w:val="000F0EC3"/>
    <w:rsid w:val="000F1056"/>
    <w:rsid w:val="000F17EB"/>
    <w:rsid w:val="000F1827"/>
    <w:rsid w:val="000F18F0"/>
    <w:rsid w:val="000F1A6B"/>
    <w:rsid w:val="000F1B5F"/>
    <w:rsid w:val="000F1FC1"/>
    <w:rsid w:val="000F200D"/>
    <w:rsid w:val="000F2063"/>
    <w:rsid w:val="000F2288"/>
    <w:rsid w:val="000F2349"/>
    <w:rsid w:val="000F2842"/>
    <w:rsid w:val="000F2ED0"/>
    <w:rsid w:val="000F32DB"/>
    <w:rsid w:val="000F3725"/>
    <w:rsid w:val="000F387E"/>
    <w:rsid w:val="000F3A0E"/>
    <w:rsid w:val="000F3A17"/>
    <w:rsid w:val="000F3BB5"/>
    <w:rsid w:val="000F3EB2"/>
    <w:rsid w:val="000F454F"/>
    <w:rsid w:val="000F4962"/>
    <w:rsid w:val="000F4F1B"/>
    <w:rsid w:val="000F57F9"/>
    <w:rsid w:val="000F5801"/>
    <w:rsid w:val="000F58BC"/>
    <w:rsid w:val="000F58E7"/>
    <w:rsid w:val="000F5BC7"/>
    <w:rsid w:val="000F5D03"/>
    <w:rsid w:val="000F5E9B"/>
    <w:rsid w:val="000F6774"/>
    <w:rsid w:val="000F6C0A"/>
    <w:rsid w:val="000F72C2"/>
    <w:rsid w:val="000F7423"/>
    <w:rsid w:val="000F760B"/>
    <w:rsid w:val="000F7687"/>
    <w:rsid w:val="000F7C10"/>
    <w:rsid w:val="000F7F3F"/>
    <w:rsid w:val="0010002F"/>
    <w:rsid w:val="001001BD"/>
    <w:rsid w:val="00100ADB"/>
    <w:rsid w:val="00100CED"/>
    <w:rsid w:val="00101020"/>
    <w:rsid w:val="001012DE"/>
    <w:rsid w:val="00101BA7"/>
    <w:rsid w:val="00101FB2"/>
    <w:rsid w:val="0010205E"/>
    <w:rsid w:val="001020A3"/>
    <w:rsid w:val="0010227C"/>
    <w:rsid w:val="0010262C"/>
    <w:rsid w:val="00102A7F"/>
    <w:rsid w:val="001032B4"/>
    <w:rsid w:val="00103353"/>
    <w:rsid w:val="001033E0"/>
    <w:rsid w:val="00103828"/>
    <w:rsid w:val="0010391D"/>
    <w:rsid w:val="00103BFC"/>
    <w:rsid w:val="00103C8B"/>
    <w:rsid w:val="001041E3"/>
    <w:rsid w:val="00104961"/>
    <w:rsid w:val="00104A98"/>
    <w:rsid w:val="00104AD3"/>
    <w:rsid w:val="00104B7D"/>
    <w:rsid w:val="001051BB"/>
    <w:rsid w:val="0010537A"/>
    <w:rsid w:val="001053B9"/>
    <w:rsid w:val="00105557"/>
    <w:rsid w:val="00105B85"/>
    <w:rsid w:val="00105EB5"/>
    <w:rsid w:val="00106106"/>
    <w:rsid w:val="00106162"/>
    <w:rsid w:val="00106701"/>
    <w:rsid w:val="0010674E"/>
    <w:rsid w:val="001067B0"/>
    <w:rsid w:val="001068B6"/>
    <w:rsid w:val="00106901"/>
    <w:rsid w:val="00106B89"/>
    <w:rsid w:val="00107460"/>
    <w:rsid w:val="00107747"/>
    <w:rsid w:val="0010794C"/>
    <w:rsid w:val="00107C13"/>
    <w:rsid w:val="00110039"/>
    <w:rsid w:val="00110463"/>
    <w:rsid w:val="001104F2"/>
    <w:rsid w:val="00110E6E"/>
    <w:rsid w:val="00110E8A"/>
    <w:rsid w:val="001112F2"/>
    <w:rsid w:val="0011184D"/>
    <w:rsid w:val="00111922"/>
    <w:rsid w:val="00111CFE"/>
    <w:rsid w:val="0011219F"/>
    <w:rsid w:val="001122B2"/>
    <w:rsid w:val="001124F9"/>
    <w:rsid w:val="00112646"/>
    <w:rsid w:val="00112889"/>
    <w:rsid w:val="00112D1C"/>
    <w:rsid w:val="00112D64"/>
    <w:rsid w:val="00112F82"/>
    <w:rsid w:val="001134B2"/>
    <w:rsid w:val="0011361F"/>
    <w:rsid w:val="0011362C"/>
    <w:rsid w:val="00113654"/>
    <w:rsid w:val="001138EF"/>
    <w:rsid w:val="00113B22"/>
    <w:rsid w:val="00113C5E"/>
    <w:rsid w:val="00113EC0"/>
    <w:rsid w:val="00113F6E"/>
    <w:rsid w:val="00114118"/>
    <w:rsid w:val="001141EE"/>
    <w:rsid w:val="0011448E"/>
    <w:rsid w:val="001145D4"/>
    <w:rsid w:val="00114C17"/>
    <w:rsid w:val="00114E63"/>
    <w:rsid w:val="0011517E"/>
    <w:rsid w:val="00115456"/>
    <w:rsid w:val="00115470"/>
    <w:rsid w:val="001154BD"/>
    <w:rsid w:val="001155B1"/>
    <w:rsid w:val="0011566A"/>
    <w:rsid w:val="001157C0"/>
    <w:rsid w:val="0011604B"/>
    <w:rsid w:val="001165FA"/>
    <w:rsid w:val="00116710"/>
    <w:rsid w:val="001167B0"/>
    <w:rsid w:val="001169AC"/>
    <w:rsid w:val="00116D85"/>
    <w:rsid w:val="00116DA2"/>
    <w:rsid w:val="0011736C"/>
    <w:rsid w:val="00117A72"/>
    <w:rsid w:val="00117CD8"/>
    <w:rsid w:val="00117FE4"/>
    <w:rsid w:val="00120148"/>
    <w:rsid w:val="00120296"/>
    <w:rsid w:val="001205DF"/>
    <w:rsid w:val="001206FB"/>
    <w:rsid w:val="00120A3B"/>
    <w:rsid w:val="00120A96"/>
    <w:rsid w:val="00120A9F"/>
    <w:rsid w:val="00120AAC"/>
    <w:rsid w:val="00120CAA"/>
    <w:rsid w:val="00120E9F"/>
    <w:rsid w:val="0012106B"/>
    <w:rsid w:val="00121116"/>
    <w:rsid w:val="00121257"/>
    <w:rsid w:val="00121427"/>
    <w:rsid w:val="00121B28"/>
    <w:rsid w:val="00121B8F"/>
    <w:rsid w:val="00121EB6"/>
    <w:rsid w:val="0012209B"/>
    <w:rsid w:val="00122248"/>
    <w:rsid w:val="001225E0"/>
    <w:rsid w:val="00122610"/>
    <w:rsid w:val="00122B1A"/>
    <w:rsid w:val="00122E2F"/>
    <w:rsid w:val="00122F24"/>
    <w:rsid w:val="00122FFC"/>
    <w:rsid w:val="00123228"/>
    <w:rsid w:val="0012324A"/>
    <w:rsid w:val="001233E4"/>
    <w:rsid w:val="00123789"/>
    <w:rsid w:val="00123935"/>
    <w:rsid w:val="00123A1E"/>
    <w:rsid w:val="00123A2C"/>
    <w:rsid w:val="0012418B"/>
    <w:rsid w:val="0012432A"/>
    <w:rsid w:val="0012444E"/>
    <w:rsid w:val="00124463"/>
    <w:rsid w:val="00124A32"/>
    <w:rsid w:val="00124AEF"/>
    <w:rsid w:val="00124B2F"/>
    <w:rsid w:val="00124DF2"/>
    <w:rsid w:val="001251A8"/>
    <w:rsid w:val="0012523B"/>
    <w:rsid w:val="001253F9"/>
    <w:rsid w:val="001254C6"/>
    <w:rsid w:val="00125548"/>
    <w:rsid w:val="001256A9"/>
    <w:rsid w:val="00125715"/>
    <w:rsid w:val="0012602A"/>
    <w:rsid w:val="0012691E"/>
    <w:rsid w:val="00126B46"/>
    <w:rsid w:val="00126C9F"/>
    <w:rsid w:val="00126E57"/>
    <w:rsid w:val="00127396"/>
    <w:rsid w:val="001275C6"/>
    <w:rsid w:val="001279CB"/>
    <w:rsid w:val="00127B38"/>
    <w:rsid w:val="00127BD5"/>
    <w:rsid w:val="00130025"/>
    <w:rsid w:val="001300B6"/>
    <w:rsid w:val="001300DE"/>
    <w:rsid w:val="001303A8"/>
    <w:rsid w:val="00130416"/>
    <w:rsid w:val="0013043E"/>
    <w:rsid w:val="00130483"/>
    <w:rsid w:val="0013053D"/>
    <w:rsid w:val="0013062F"/>
    <w:rsid w:val="0013078D"/>
    <w:rsid w:val="001308BD"/>
    <w:rsid w:val="00130B4C"/>
    <w:rsid w:val="00130C1D"/>
    <w:rsid w:val="00130C49"/>
    <w:rsid w:val="00130C5B"/>
    <w:rsid w:val="00130D2B"/>
    <w:rsid w:val="00130D37"/>
    <w:rsid w:val="00130E71"/>
    <w:rsid w:val="001316DD"/>
    <w:rsid w:val="001316F3"/>
    <w:rsid w:val="00131876"/>
    <w:rsid w:val="00131B66"/>
    <w:rsid w:val="00131BEA"/>
    <w:rsid w:val="00131EC9"/>
    <w:rsid w:val="001320D5"/>
    <w:rsid w:val="00132257"/>
    <w:rsid w:val="00132269"/>
    <w:rsid w:val="001324E7"/>
    <w:rsid w:val="0013254E"/>
    <w:rsid w:val="00132874"/>
    <w:rsid w:val="001328DF"/>
    <w:rsid w:val="00132B64"/>
    <w:rsid w:val="00132F2E"/>
    <w:rsid w:val="001330B6"/>
    <w:rsid w:val="00133286"/>
    <w:rsid w:val="00133490"/>
    <w:rsid w:val="00133C4A"/>
    <w:rsid w:val="001341F5"/>
    <w:rsid w:val="001344AF"/>
    <w:rsid w:val="00134B29"/>
    <w:rsid w:val="00134F62"/>
    <w:rsid w:val="001353DF"/>
    <w:rsid w:val="00135570"/>
    <w:rsid w:val="001355AF"/>
    <w:rsid w:val="001356CD"/>
    <w:rsid w:val="00135903"/>
    <w:rsid w:val="00135F0C"/>
    <w:rsid w:val="00136098"/>
    <w:rsid w:val="001360FE"/>
    <w:rsid w:val="00136217"/>
    <w:rsid w:val="001366B4"/>
    <w:rsid w:val="001366EB"/>
    <w:rsid w:val="0013693B"/>
    <w:rsid w:val="00136941"/>
    <w:rsid w:val="001378C0"/>
    <w:rsid w:val="001379FE"/>
    <w:rsid w:val="00137C71"/>
    <w:rsid w:val="00140107"/>
    <w:rsid w:val="0014027D"/>
    <w:rsid w:val="0014078D"/>
    <w:rsid w:val="00140A87"/>
    <w:rsid w:val="00140D40"/>
    <w:rsid w:val="0014135C"/>
    <w:rsid w:val="001414F5"/>
    <w:rsid w:val="001419A3"/>
    <w:rsid w:val="00141A17"/>
    <w:rsid w:val="00141A6A"/>
    <w:rsid w:val="00141CE3"/>
    <w:rsid w:val="00141D2C"/>
    <w:rsid w:val="00141FBD"/>
    <w:rsid w:val="00142857"/>
    <w:rsid w:val="001428A7"/>
    <w:rsid w:val="00142A5B"/>
    <w:rsid w:val="00142AD6"/>
    <w:rsid w:val="00142F02"/>
    <w:rsid w:val="001430A7"/>
    <w:rsid w:val="0014311F"/>
    <w:rsid w:val="0014350C"/>
    <w:rsid w:val="001437BD"/>
    <w:rsid w:val="001437D9"/>
    <w:rsid w:val="00143987"/>
    <w:rsid w:val="00143B8E"/>
    <w:rsid w:val="00143CDA"/>
    <w:rsid w:val="00144386"/>
    <w:rsid w:val="00144D5B"/>
    <w:rsid w:val="00144F43"/>
    <w:rsid w:val="001451A2"/>
    <w:rsid w:val="00145601"/>
    <w:rsid w:val="0014579B"/>
    <w:rsid w:val="00145911"/>
    <w:rsid w:val="00145CC3"/>
    <w:rsid w:val="001461A3"/>
    <w:rsid w:val="00146D9D"/>
    <w:rsid w:val="00146FC4"/>
    <w:rsid w:val="0014714A"/>
    <w:rsid w:val="001474A4"/>
    <w:rsid w:val="001477E9"/>
    <w:rsid w:val="0014796C"/>
    <w:rsid w:val="00147B94"/>
    <w:rsid w:val="00147CD0"/>
    <w:rsid w:val="00150189"/>
    <w:rsid w:val="0015048A"/>
    <w:rsid w:val="001504F7"/>
    <w:rsid w:val="001509F3"/>
    <w:rsid w:val="00150A4A"/>
    <w:rsid w:val="00151379"/>
    <w:rsid w:val="00151D07"/>
    <w:rsid w:val="00151F34"/>
    <w:rsid w:val="00152182"/>
    <w:rsid w:val="001521BA"/>
    <w:rsid w:val="0015267A"/>
    <w:rsid w:val="001526BB"/>
    <w:rsid w:val="00152FB9"/>
    <w:rsid w:val="001532C5"/>
    <w:rsid w:val="00153E8A"/>
    <w:rsid w:val="00153F35"/>
    <w:rsid w:val="00154163"/>
    <w:rsid w:val="0015446D"/>
    <w:rsid w:val="00154A5D"/>
    <w:rsid w:val="00154A65"/>
    <w:rsid w:val="00154B40"/>
    <w:rsid w:val="00154F70"/>
    <w:rsid w:val="00155269"/>
    <w:rsid w:val="00155360"/>
    <w:rsid w:val="001555BC"/>
    <w:rsid w:val="0015576A"/>
    <w:rsid w:val="0015580B"/>
    <w:rsid w:val="00155ACF"/>
    <w:rsid w:val="0015722F"/>
    <w:rsid w:val="001572E9"/>
    <w:rsid w:val="0015733E"/>
    <w:rsid w:val="0015763F"/>
    <w:rsid w:val="0015767F"/>
    <w:rsid w:val="001577E9"/>
    <w:rsid w:val="00160059"/>
    <w:rsid w:val="00160A35"/>
    <w:rsid w:val="00160AF2"/>
    <w:rsid w:val="00160D00"/>
    <w:rsid w:val="00160D26"/>
    <w:rsid w:val="00160E6C"/>
    <w:rsid w:val="001610DF"/>
    <w:rsid w:val="00161101"/>
    <w:rsid w:val="00161467"/>
    <w:rsid w:val="001614BC"/>
    <w:rsid w:val="00161791"/>
    <w:rsid w:val="001617DB"/>
    <w:rsid w:val="00161A36"/>
    <w:rsid w:val="00161DDA"/>
    <w:rsid w:val="00162094"/>
    <w:rsid w:val="001622BB"/>
    <w:rsid w:val="00162440"/>
    <w:rsid w:val="001624AC"/>
    <w:rsid w:val="001627C9"/>
    <w:rsid w:val="001627FC"/>
    <w:rsid w:val="0016298D"/>
    <w:rsid w:val="00162C42"/>
    <w:rsid w:val="00162DD0"/>
    <w:rsid w:val="00162DF3"/>
    <w:rsid w:val="00163377"/>
    <w:rsid w:val="001634D7"/>
    <w:rsid w:val="00163D8D"/>
    <w:rsid w:val="00164413"/>
    <w:rsid w:val="00164715"/>
    <w:rsid w:val="00164943"/>
    <w:rsid w:val="00164987"/>
    <w:rsid w:val="001649C5"/>
    <w:rsid w:val="00164B74"/>
    <w:rsid w:val="00164D08"/>
    <w:rsid w:val="00164D6A"/>
    <w:rsid w:val="00164F8E"/>
    <w:rsid w:val="0016517C"/>
    <w:rsid w:val="00165264"/>
    <w:rsid w:val="0016527A"/>
    <w:rsid w:val="001652DE"/>
    <w:rsid w:val="001656D2"/>
    <w:rsid w:val="00165703"/>
    <w:rsid w:val="0016586E"/>
    <w:rsid w:val="00165AA9"/>
    <w:rsid w:val="00165D74"/>
    <w:rsid w:val="00166276"/>
    <w:rsid w:val="0016645E"/>
    <w:rsid w:val="00166700"/>
    <w:rsid w:val="00166847"/>
    <w:rsid w:val="001668C9"/>
    <w:rsid w:val="00166F9B"/>
    <w:rsid w:val="001671AB"/>
    <w:rsid w:val="0016747E"/>
    <w:rsid w:val="00167482"/>
    <w:rsid w:val="001676FC"/>
    <w:rsid w:val="00167856"/>
    <w:rsid w:val="001679F1"/>
    <w:rsid w:val="00167BAE"/>
    <w:rsid w:val="00167BE5"/>
    <w:rsid w:val="00167C9A"/>
    <w:rsid w:val="00167F17"/>
    <w:rsid w:val="00167FB9"/>
    <w:rsid w:val="0017021E"/>
    <w:rsid w:val="001704AF"/>
    <w:rsid w:val="0017063F"/>
    <w:rsid w:val="0017118E"/>
    <w:rsid w:val="001715E5"/>
    <w:rsid w:val="001719CD"/>
    <w:rsid w:val="00171ED2"/>
    <w:rsid w:val="0017209C"/>
    <w:rsid w:val="0017269C"/>
    <w:rsid w:val="001730A8"/>
    <w:rsid w:val="001730F2"/>
    <w:rsid w:val="00173167"/>
    <w:rsid w:val="0017317D"/>
    <w:rsid w:val="001731E5"/>
    <w:rsid w:val="00173641"/>
    <w:rsid w:val="00173C08"/>
    <w:rsid w:val="00173D5A"/>
    <w:rsid w:val="00173E01"/>
    <w:rsid w:val="001740D4"/>
    <w:rsid w:val="0017421C"/>
    <w:rsid w:val="00174626"/>
    <w:rsid w:val="00174A10"/>
    <w:rsid w:val="0017539E"/>
    <w:rsid w:val="00175610"/>
    <w:rsid w:val="00175630"/>
    <w:rsid w:val="00175892"/>
    <w:rsid w:val="00175DF2"/>
    <w:rsid w:val="00176325"/>
    <w:rsid w:val="001763EB"/>
    <w:rsid w:val="001768F9"/>
    <w:rsid w:val="00176963"/>
    <w:rsid w:val="00176CC5"/>
    <w:rsid w:val="00176CC9"/>
    <w:rsid w:val="00176DA0"/>
    <w:rsid w:val="00176E4C"/>
    <w:rsid w:val="001772A8"/>
    <w:rsid w:val="00177810"/>
    <w:rsid w:val="001803E0"/>
    <w:rsid w:val="001805B8"/>
    <w:rsid w:val="00180673"/>
    <w:rsid w:val="0018087D"/>
    <w:rsid w:val="00180ADF"/>
    <w:rsid w:val="00180B53"/>
    <w:rsid w:val="00180B7F"/>
    <w:rsid w:val="00180B99"/>
    <w:rsid w:val="00180B9A"/>
    <w:rsid w:val="00180BCD"/>
    <w:rsid w:val="00180BF7"/>
    <w:rsid w:val="00180D38"/>
    <w:rsid w:val="00180D6A"/>
    <w:rsid w:val="00181017"/>
    <w:rsid w:val="00181544"/>
    <w:rsid w:val="0018158C"/>
    <w:rsid w:val="0018197D"/>
    <w:rsid w:val="001825DF"/>
    <w:rsid w:val="001826BF"/>
    <w:rsid w:val="00182E14"/>
    <w:rsid w:val="00182E1F"/>
    <w:rsid w:val="001830C5"/>
    <w:rsid w:val="001830DE"/>
    <w:rsid w:val="001831A2"/>
    <w:rsid w:val="00183221"/>
    <w:rsid w:val="0018357C"/>
    <w:rsid w:val="00183590"/>
    <w:rsid w:val="00183744"/>
    <w:rsid w:val="001837D2"/>
    <w:rsid w:val="00183B14"/>
    <w:rsid w:val="001841C9"/>
    <w:rsid w:val="001849FF"/>
    <w:rsid w:val="00184C3F"/>
    <w:rsid w:val="00184DF4"/>
    <w:rsid w:val="0018516C"/>
    <w:rsid w:val="00185A5E"/>
    <w:rsid w:val="00185E75"/>
    <w:rsid w:val="001861A3"/>
    <w:rsid w:val="00186B07"/>
    <w:rsid w:val="00186C3B"/>
    <w:rsid w:val="00186C55"/>
    <w:rsid w:val="00187954"/>
    <w:rsid w:val="00187982"/>
    <w:rsid w:val="00187F48"/>
    <w:rsid w:val="00190115"/>
    <w:rsid w:val="001905AF"/>
    <w:rsid w:val="001907BE"/>
    <w:rsid w:val="0019095D"/>
    <w:rsid w:val="00190AEE"/>
    <w:rsid w:val="00190BE5"/>
    <w:rsid w:val="00190F28"/>
    <w:rsid w:val="001916A2"/>
    <w:rsid w:val="00191905"/>
    <w:rsid w:val="00191E06"/>
    <w:rsid w:val="001920F0"/>
    <w:rsid w:val="00192527"/>
    <w:rsid w:val="00192611"/>
    <w:rsid w:val="00192AC2"/>
    <w:rsid w:val="00192B9F"/>
    <w:rsid w:val="00192DBF"/>
    <w:rsid w:val="0019339E"/>
    <w:rsid w:val="001935C5"/>
    <w:rsid w:val="001937B6"/>
    <w:rsid w:val="00193946"/>
    <w:rsid w:val="00193A3C"/>
    <w:rsid w:val="0019415F"/>
    <w:rsid w:val="001945B4"/>
    <w:rsid w:val="001947CC"/>
    <w:rsid w:val="00194D51"/>
    <w:rsid w:val="00194DA0"/>
    <w:rsid w:val="001950A9"/>
    <w:rsid w:val="00195101"/>
    <w:rsid w:val="001956BC"/>
    <w:rsid w:val="001956DE"/>
    <w:rsid w:val="00195857"/>
    <w:rsid w:val="00195876"/>
    <w:rsid w:val="001958E5"/>
    <w:rsid w:val="00195BC3"/>
    <w:rsid w:val="00195C2B"/>
    <w:rsid w:val="00195D17"/>
    <w:rsid w:val="00195FD7"/>
    <w:rsid w:val="00196000"/>
    <w:rsid w:val="001962EA"/>
    <w:rsid w:val="001965A7"/>
    <w:rsid w:val="001968C9"/>
    <w:rsid w:val="00196939"/>
    <w:rsid w:val="00196974"/>
    <w:rsid w:val="001969F0"/>
    <w:rsid w:val="001969FD"/>
    <w:rsid w:val="00196C0A"/>
    <w:rsid w:val="00197151"/>
    <w:rsid w:val="001974C8"/>
    <w:rsid w:val="00197514"/>
    <w:rsid w:val="00197808"/>
    <w:rsid w:val="001979FC"/>
    <w:rsid w:val="00197B5D"/>
    <w:rsid w:val="00197D2B"/>
    <w:rsid w:val="00197D51"/>
    <w:rsid w:val="001A01B0"/>
    <w:rsid w:val="001A0338"/>
    <w:rsid w:val="001A0A9F"/>
    <w:rsid w:val="001A0D4C"/>
    <w:rsid w:val="001A110F"/>
    <w:rsid w:val="001A14FB"/>
    <w:rsid w:val="001A17B9"/>
    <w:rsid w:val="001A17CC"/>
    <w:rsid w:val="001A196C"/>
    <w:rsid w:val="001A196F"/>
    <w:rsid w:val="001A1ADF"/>
    <w:rsid w:val="001A1D26"/>
    <w:rsid w:val="001A1F80"/>
    <w:rsid w:val="001A2025"/>
    <w:rsid w:val="001A2106"/>
    <w:rsid w:val="001A2117"/>
    <w:rsid w:val="001A2206"/>
    <w:rsid w:val="001A2331"/>
    <w:rsid w:val="001A26E4"/>
    <w:rsid w:val="001A2C4A"/>
    <w:rsid w:val="001A33A6"/>
    <w:rsid w:val="001A3F0F"/>
    <w:rsid w:val="001A40E5"/>
    <w:rsid w:val="001A41DF"/>
    <w:rsid w:val="001A47A9"/>
    <w:rsid w:val="001A4817"/>
    <w:rsid w:val="001A4952"/>
    <w:rsid w:val="001A4BB9"/>
    <w:rsid w:val="001A5232"/>
    <w:rsid w:val="001A5811"/>
    <w:rsid w:val="001A5B63"/>
    <w:rsid w:val="001A5CEF"/>
    <w:rsid w:val="001A6020"/>
    <w:rsid w:val="001A62E6"/>
    <w:rsid w:val="001A6B16"/>
    <w:rsid w:val="001A6F28"/>
    <w:rsid w:val="001A7753"/>
    <w:rsid w:val="001A7A8A"/>
    <w:rsid w:val="001B0081"/>
    <w:rsid w:val="001B016A"/>
    <w:rsid w:val="001B0261"/>
    <w:rsid w:val="001B0395"/>
    <w:rsid w:val="001B04FF"/>
    <w:rsid w:val="001B055A"/>
    <w:rsid w:val="001B06A4"/>
    <w:rsid w:val="001B13B0"/>
    <w:rsid w:val="001B14DE"/>
    <w:rsid w:val="001B1500"/>
    <w:rsid w:val="001B1574"/>
    <w:rsid w:val="001B1585"/>
    <w:rsid w:val="001B185D"/>
    <w:rsid w:val="001B1947"/>
    <w:rsid w:val="001B1A4A"/>
    <w:rsid w:val="001B1B37"/>
    <w:rsid w:val="001B1C6E"/>
    <w:rsid w:val="001B1DF7"/>
    <w:rsid w:val="001B1F39"/>
    <w:rsid w:val="001B1F6E"/>
    <w:rsid w:val="001B204D"/>
    <w:rsid w:val="001B22B4"/>
    <w:rsid w:val="001B26B9"/>
    <w:rsid w:val="001B2B33"/>
    <w:rsid w:val="001B2C46"/>
    <w:rsid w:val="001B2D5C"/>
    <w:rsid w:val="001B2EE2"/>
    <w:rsid w:val="001B3437"/>
    <w:rsid w:val="001B3565"/>
    <w:rsid w:val="001B35FB"/>
    <w:rsid w:val="001B3612"/>
    <w:rsid w:val="001B3746"/>
    <w:rsid w:val="001B3BB6"/>
    <w:rsid w:val="001B3DA7"/>
    <w:rsid w:val="001B3ECB"/>
    <w:rsid w:val="001B41C9"/>
    <w:rsid w:val="001B4279"/>
    <w:rsid w:val="001B4365"/>
    <w:rsid w:val="001B44E9"/>
    <w:rsid w:val="001B4529"/>
    <w:rsid w:val="001B48DC"/>
    <w:rsid w:val="001B4B11"/>
    <w:rsid w:val="001B4C14"/>
    <w:rsid w:val="001B4DA9"/>
    <w:rsid w:val="001B4F07"/>
    <w:rsid w:val="001B505C"/>
    <w:rsid w:val="001B516A"/>
    <w:rsid w:val="001B519F"/>
    <w:rsid w:val="001B532D"/>
    <w:rsid w:val="001B5ADD"/>
    <w:rsid w:val="001B5DD8"/>
    <w:rsid w:val="001B5E83"/>
    <w:rsid w:val="001B62D9"/>
    <w:rsid w:val="001B6B19"/>
    <w:rsid w:val="001B6E7B"/>
    <w:rsid w:val="001B71F7"/>
    <w:rsid w:val="001B727C"/>
    <w:rsid w:val="001B7360"/>
    <w:rsid w:val="001B7556"/>
    <w:rsid w:val="001B7BA0"/>
    <w:rsid w:val="001B7BC0"/>
    <w:rsid w:val="001B7CAB"/>
    <w:rsid w:val="001C044E"/>
    <w:rsid w:val="001C091A"/>
    <w:rsid w:val="001C0B96"/>
    <w:rsid w:val="001C1020"/>
    <w:rsid w:val="001C10B2"/>
    <w:rsid w:val="001C1288"/>
    <w:rsid w:val="001C12D0"/>
    <w:rsid w:val="001C13E7"/>
    <w:rsid w:val="001C143E"/>
    <w:rsid w:val="001C16AC"/>
    <w:rsid w:val="001C16F7"/>
    <w:rsid w:val="001C1C6E"/>
    <w:rsid w:val="001C2151"/>
    <w:rsid w:val="001C21FA"/>
    <w:rsid w:val="001C22CB"/>
    <w:rsid w:val="001C2962"/>
    <w:rsid w:val="001C2A06"/>
    <w:rsid w:val="001C2B34"/>
    <w:rsid w:val="001C3186"/>
    <w:rsid w:val="001C3207"/>
    <w:rsid w:val="001C3259"/>
    <w:rsid w:val="001C340C"/>
    <w:rsid w:val="001C375D"/>
    <w:rsid w:val="001C3A10"/>
    <w:rsid w:val="001C3FA3"/>
    <w:rsid w:val="001C43CE"/>
    <w:rsid w:val="001C48B4"/>
    <w:rsid w:val="001C4918"/>
    <w:rsid w:val="001C4932"/>
    <w:rsid w:val="001C49DE"/>
    <w:rsid w:val="001C4F9D"/>
    <w:rsid w:val="001C52F5"/>
    <w:rsid w:val="001C595E"/>
    <w:rsid w:val="001C5A49"/>
    <w:rsid w:val="001C5E91"/>
    <w:rsid w:val="001C5F5B"/>
    <w:rsid w:val="001C642A"/>
    <w:rsid w:val="001C679B"/>
    <w:rsid w:val="001C69BD"/>
    <w:rsid w:val="001C69FA"/>
    <w:rsid w:val="001C6BD7"/>
    <w:rsid w:val="001C73EB"/>
    <w:rsid w:val="001C745C"/>
    <w:rsid w:val="001C74B5"/>
    <w:rsid w:val="001C7585"/>
    <w:rsid w:val="001C7840"/>
    <w:rsid w:val="001C784A"/>
    <w:rsid w:val="001C7B5F"/>
    <w:rsid w:val="001D0694"/>
    <w:rsid w:val="001D0970"/>
    <w:rsid w:val="001D0B72"/>
    <w:rsid w:val="001D13BD"/>
    <w:rsid w:val="001D13EE"/>
    <w:rsid w:val="001D143A"/>
    <w:rsid w:val="001D144F"/>
    <w:rsid w:val="001D1809"/>
    <w:rsid w:val="001D1C34"/>
    <w:rsid w:val="001D2209"/>
    <w:rsid w:val="001D233C"/>
    <w:rsid w:val="001D2367"/>
    <w:rsid w:val="001D24C9"/>
    <w:rsid w:val="001D2650"/>
    <w:rsid w:val="001D2763"/>
    <w:rsid w:val="001D2824"/>
    <w:rsid w:val="001D2CBF"/>
    <w:rsid w:val="001D3012"/>
    <w:rsid w:val="001D32DC"/>
    <w:rsid w:val="001D3474"/>
    <w:rsid w:val="001D362E"/>
    <w:rsid w:val="001D384F"/>
    <w:rsid w:val="001D3CD5"/>
    <w:rsid w:val="001D3FE3"/>
    <w:rsid w:val="001D4D94"/>
    <w:rsid w:val="001D4F2A"/>
    <w:rsid w:val="001D4FB7"/>
    <w:rsid w:val="001D5250"/>
    <w:rsid w:val="001D530E"/>
    <w:rsid w:val="001D5699"/>
    <w:rsid w:val="001D57DA"/>
    <w:rsid w:val="001D5AAA"/>
    <w:rsid w:val="001D5B4C"/>
    <w:rsid w:val="001D5BBB"/>
    <w:rsid w:val="001D5BDE"/>
    <w:rsid w:val="001D5C54"/>
    <w:rsid w:val="001D5EB4"/>
    <w:rsid w:val="001D61F7"/>
    <w:rsid w:val="001D6335"/>
    <w:rsid w:val="001D65E2"/>
    <w:rsid w:val="001D693E"/>
    <w:rsid w:val="001D6C2B"/>
    <w:rsid w:val="001D6D03"/>
    <w:rsid w:val="001D76DF"/>
    <w:rsid w:val="001D790D"/>
    <w:rsid w:val="001D7943"/>
    <w:rsid w:val="001D7F00"/>
    <w:rsid w:val="001E0473"/>
    <w:rsid w:val="001E066E"/>
    <w:rsid w:val="001E0B57"/>
    <w:rsid w:val="001E0DEC"/>
    <w:rsid w:val="001E1038"/>
    <w:rsid w:val="001E14A6"/>
    <w:rsid w:val="001E18DB"/>
    <w:rsid w:val="001E1B42"/>
    <w:rsid w:val="001E22D7"/>
    <w:rsid w:val="001E2483"/>
    <w:rsid w:val="001E24AC"/>
    <w:rsid w:val="001E26BA"/>
    <w:rsid w:val="001E26D0"/>
    <w:rsid w:val="001E298B"/>
    <w:rsid w:val="001E2AAB"/>
    <w:rsid w:val="001E2F3C"/>
    <w:rsid w:val="001E2F41"/>
    <w:rsid w:val="001E33C5"/>
    <w:rsid w:val="001E3562"/>
    <w:rsid w:val="001E3809"/>
    <w:rsid w:val="001E3892"/>
    <w:rsid w:val="001E38B7"/>
    <w:rsid w:val="001E38B9"/>
    <w:rsid w:val="001E3B29"/>
    <w:rsid w:val="001E3C05"/>
    <w:rsid w:val="001E3DD7"/>
    <w:rsid w:val="001E443B"/>
    <w:rsid w:val="001E4B97"/>
    <w:rsid w:val="001E4DA8"/>
    <w:rsid w:val="001E4F5A"/>
    <w:rsid w:val="001E4F61"/>
    <w:rsid w:val="001E4FD2"/>
    <w:rsid w:val="001E53F9"/>
    <w:rsid w:val="001E5B36"/>
    <w:rsid w:val="001E5EB4"/>
    <w:rsid w:val="001E67F9"/>
    <w:rsid w:val="001E6B37"/>
    <w:rsid w:val="001E6D27"/>
    <w:rsid w:val="001E6D4A"/>
    <w:rsid w:val="001E6F74"/>
    <w:rsid w:val="001E746B"/>
    <w:rsid w:val="001E7921"/>
    <w:rsid w:val="001E79F5"/>
    <w:rsid w:val="001E7D2C"/>
    <w:rsid w:val="001E7F85"/>
    <w:rsid w:val="001E7F9F"/>
    <w:rsid w:val="001F007E"/>
    <w:rsid w:val="001F026A"/>
    <w:rsid w:val="001F08A0"/>
    <w:rsid w:val="001F08ED"/>
    <w:rsid w:val="001F0953"/>
    <w:rsid w:val="001F0B6E"/>
    <w:rsid w:val="001F0D56"/>
    <w:rsid w:val="001F1170"/>
    <w:rsid w:val="001F13D6"/>
    <w:rsid w:val="001F13F4"/>
    <w:rsid w:val="001F1494"/>
    <w:rsid w:val="001F15BF"/>
    <w:rsid w:val="001F177B"/>
    <w:rsid w:val="001F1885"/>
    <w:rsid w:val="001F19CC"/>
    <w:rsid w:val="001F19D6"/>
    <w:rsid w:val="001F1A4F"/>
    <w:rsid w:val="001F1BD2"/>
    <w:rsid w:val="001F1D81"/>
    <w:rsid w:val="001F2A00"/>
    <w:rsid w:val="001F2BB7"/>
    <w:rsid w:val="001F2D21"/>
    <w:rsid w:val="001F2D52"/>
    <w:rsid w:val="001F328F"/>
    <w:rsid w:val="001F36EC"/>
    <w:rsid w:val="001F3CB3"/>
    <w:rsid w:val="001F3F81"/>
    <w:rsid w:val="001F40D7"/>
    <w:rsid w:val="001F4130"/>
    <w:rsid w:val="001F4135"/>
    <w:rsid w:val="001F41DF"/>
    <w:rsid w:val="001F4461"/>
    <w:rsid w:val="001F46A2"/>
    <w:rsid w:val="001F5057"/>
    <w:rsid w:val="001F517B"/>
    <w:rsid w:val="001F51B4"/>
    <w:rsid w:val="001F58EB"/>
    <w:rsid w:val="001F607A"/>
    <w:rsid w:val="001F66C7"/>
    <w:rsid w:val="001F6A6A"/>
    <w:rsid w:val="001F7017"/>
    <w:rsid w:val="001F744C"/>
    <w:rsid w:val="001F788F"/>
    <w:rsid w:val="001F78A8"/>
    <w:rsid w:val="001F78AB"/>
    <w:rsid w:val="001F78AD"/>
    <w:rsid w:val="001F7935"/>
    <w:rsid w:val="001F79A2"/>
    <w:rsid w:val="001F7A42"/>
    <w:rsid w:val="001F7B29"/>
    <w:rsid w:val="001F7BF7"/>
    <w:rsid w:val="001F7CA3"/>
    <w:rsid w:val="001F7EE5"/>
    <w:rsid w:val="002000AC"/>
    <w:rsid w:val="002000F3"/>
    <w:rsid w:val="00200200"/>
    <w:rsid w:val="002008E0"/>
    <w:rsid w:val="00200D53"/>
    <w:rsid w:val="00200EB6"/>
    <w:rsid w:val="00201218"/>
    <w:rsid w:val="002012CE"/>
    <w:rsid w:val="002014AA"/>
    <w:rsid w:val="00201545"/>
    <w:rsid w:val="002015F1"/>
    <w:rsid w:val="00201AF9"/>
    <w:rsid w:val="00201BBF"/>
    <w:rsid w:val="00201DE9"/>
    <w:rsid w:val="00202067"/>
    <w:rsid w:val="002024EE"/>
    <w:rsid w:val="002027B5"/>
    <w:rsid w:val="00202A50"/>
    <w:rsid w:val="00202EA2"/>
    <w:rsid w:val="00203442"/>
    <w:rsid w:val="00203B32"/>
    <w:rsid w:val="00203CC7"/>
    <w:rsid w:val="00203DCF"/>
    <w:rsid w:val="00204377"/>
    <w:rsid w:val="0020492C"/>
    <w:rsid w:val="00204AB6"/>
    <w:rsid w:val="00204C57"/>
    <w:rsid w:val="00204F6D"/>
    <w:rsid w:val="00205060"/>
    <w:rsid w:val="00205463"/>
    <w:rsid w:val="00205E0F"/>
    <w:rsid w:val="002060C9"/>
    <w:rsid w:val="00206511"/>
    <w:rsid w:val="00206551"/>
    <w:rsid w:val="002067CD"/>
    <w:rsid w:val="002068A7"/>
    <w:rsid w:val="00206B81"/>
    <w:rsid w:val="00206C35"/>
    <w:rsid w:val="002075C6"/>
    <w:rsid w:val="00207764"/>
    <w:rsid w:val="0020788E"/>
    <w:rsid w:val="002079C0"/>
    <w:rsid w:val="00207A24"/>
    <w:rsid w:val="00207CB7"/>
    <w:rsid w:val="00207DA2"/>
    <w:rsid w:val="00207E0F"/>
    <w:rsid w:val="00207F20"/>
    <w:rsid w:val="002101A5"/>
    <w:rsid w:val="002104D1"/>
    <w:rsid w:val="00210A7F"/>
    <w:rsid w:val="00210CA8"/>
    <w:rsid w:val="002110EE"/>
    <w:rsid w:val="002111C7"/>
    <w:rsid w:val="00211507"/>
    <w:rsid w:val="00211685"/>
    <w:rsid w:val="0021174A"/>
    <w:rsid w:val="002119E7"/>
    <w:rsid w:val="00211D01"/>
    <w:rsid w:val="00211E62"/>
    <w:rsid w:val="00212301"/>
    <w:rsid w:val="002125C1"/>
    <w:rsid w:val="00212B7A"/>
    <w:rsid w:val="00212E89"/>
    <w:rsid w:val="00212EA0"/>
    <w:rsid w:val="00213170"/>
    <w:rsid w:val="00213323"/>
    <w:rsid w:val="0021354B"/>
    <w:rsid w:val="00213C2D"/>
    <w:rsid w:val="00213F7A"/>
    <w:rsid w:val="00214110"/>
    <w:rsid w:val="002147FE"/>
    <w:rsid w:val="00214A83"/>
    <w:rsid w:val="00214BA2"/>
    <w:rsid w:val="00214D1A"/>
    <w:rsid w:val="0021519D"/>
    <w:rsid w:val="002151F9"/>
    <w:rsid w:val="00215343"/>
    <w:rsid w:val="002155EC"/>
    <w:rsid w:val="0021567F"/>
    <w:rsid w:val="002157EC"/>
    <w:rsid w:val="00215A36"/>
    <w:rsid w:val="00215CD5"/>
    <w:rsid w:val="00215DDA"/>
    <w:rsid w:val="00215E00"/>
    <w:rsid w:val="00216341"/>
    <w:rsid w:val="00216579"/>
    <w:rsid w:val="00216620"/>
    <w:rsid w:val="00216B70"/>
    <w:rsid w:val="00216C4B"/>
    <w:rsid w:val="00216CB1"/>
    <w:rsid w:val="00216D9B"/>
    <w:rsid w:val="0021722E"/>
    <w:rsid w:val="0021744E"/>
    <w:rsid w:val="00217783"/>
    <w:rsid w:val="002178A7"/>
    <w:rsid w:val="00217B43"/>
    <w:rsid w:val="00217C02"/>
    <w:rsid w:val="00217CD6"/>
    <w:rsid w:val="00217F27"/>
    <w:rsid w:val="0022016E"/>
    <w:rsid w:val="00220801"/>
    <w:rsid w:val="0022090D"/>
    <w:rsid w:val="0022097C"/>
    <w:rsid w:val="002209DA"/>
    <w:rsid w:val="00220C80"/>
    <w:rsid w:val="002212C7"/>
    <w:rsid w:val="00221431"/>
    <w:rsid w:val="00221B1D"/>
    <w:rsid w:val="00221F0C"/>
    <w:rsid w:val="002220E0"/>
    <w:rsid w:val="00222618"/>
    <w:rsid w:val="00222625"/>
    <w:rsid w:val="002226C8"/>
    <w:rsid w:val="002227ED"/>
    <w:rsid w:val="00222877"/>
    <w:rsid w:val="00222A01"/>
    <w:rsid w:val="00222C1B"/>
    <w:rsid w:val="00222E95"/>
    <w:rsid w:val="00222FDA"/>
    <w:rsid w:val="0022325C"/>
    <w:rsid w:val="00224141"/>
    <w:rsid w:val="0022465F"/>
    <w:rsid w:val="002247B0"/>
    <w:rsid w:val="002247D3"/>
    <w:rsid w:val="002248AC"/>
    <w:rsid w:val="002249E5"/>
    <w:rsid w:val="00224A1E"/>
    <w:rsid w:val="00224A21"/>
    <w:rsid w:val="00224A42"/>
    <w:rsid w:val="00224EC8"/>
    <w:rsid w:val="00224F71"/>
    <w:rsid w:val="00224FC6"/>
    <w:rsid w:val="0022506E"/>
    <w:rsid w:val="002250C5"/>
    <w:rsid w:val="0022563E"/>
    <w:rsid w:val="00225C74"/>
    <w:rsid w:val="00225CFB"/>
    <w:rsid w:val="00225D25"/>
    <w:rsid w:val="00225E44"/>
    <w:rsid w:val="00225F5E"/>
    <w:rsid w:val="002262FE"/>
    <w:rsid w:val="002263F4"/>
    <w:rsid w:val="002266BA"/>
    <w:rsid w:val="00226720"/>
    <w:rsid w:val="00226C58"/>
    <w:rsid w:val="00226CF1"/>
    <w:rsid w:val="002270BC"/>
    <w:rsid w:val="00227126"/>
    <w:rsid w:val="00227388"/>
    <w:rsid w:val="00227886"/>
    <w:rsid w:val="00227A59"/>
    <w:rsid w:val="00227ED8"/>
    <w:rsid w:val="002300C8"/>
    <w:rsid w:val="00230137"/>
    <w:rsid w:val="002301B3"/>
    <w:rsid w:val="0023043A"/>
    <w:rsid w:val="00230A04"/>
    <w:rsid w:val="00230CDB"/>
    <w:rsid w:val="00231526"/>
    <w:rsid w:val="002315F1"/>
    <w:rsid w:val="00231889"/>
    <w:rsid w:val="00231926"/>
    <w:rsid w:val="0023193F"/>
    <w:rsid w:val="00231C58"/>
    <w:rsid w:val="00232320"/>
    <w:rsid w:val="00232580"/>
    <w:rsid w:val="00232B28"/>
    <w:rsid w:val="00232BB7"/>
    <w:rsid w:val="00232BE0"/>
    <w:rsid w:val="00232C9C"/>
    <w:rsid w:val="00232F3A"/>
    <w:rsid w:val="00233085"/>
    <w:rsid w:val="00233235"/>
    <w:rsid w:val="0023335A"/>
    <w:rsid w:val="002333AC"/>
    <w:rsid w:val="0023342D"/>
    <w:rsid w:val="0023355B"/>
    <w:rsid w:val="0023389E"/>
    <w:rsid w:val="00233CE2"/>
    <w:rsid w:val="00233F6D"/>
    <w:rsid w:val="002341A7"/>
    <w:rsid w:val="0023431C"/>
    <w:rsid w:val="002344EE"/>
    <w:rsid w:val="00234D12"/>
    <w:rsid w:val="00234EAF"/>
    <w:rsid w:val="00234FBA"/>
    <w:rsid w:val="00235B5C"/>
    <w:rsid w:val="00235D78"/>
    <w:rsid w:val="0023632C"/>
    <w:rsid w:val="002365A5"/>
    <w:rsid w:val="00236874"/>
    <w:rsid w:val="0023690E"/>
    <w:rsid w:val="00236B36"/>
    <w:rsid w:val="00236C4E"/>
    <w:rsid w:val="00236F29"/>
    <w:rsid w:val="00236F60"/>
    <w:rsid w:val="00237019"/>
    <w:rsid w:val="002371CF"/>
    <w:rsid w:val="002372E1"/>
    <w:rsid w:val="002373A4"/>
    <w:rsid w:val="002376C2"/>
    <w:rsid w:val="002378C6"/>
    <w:rsid w:val="0024010F"/>
    <w:rsid w:val="00240345"/>
    <w:rsid w:val="0024098B"/>
    <w:rsid w:val="00240D7A"/>
    <w:rsid w:val="00240DB1"/>
    <w:rsid w:val="00240ECE"/>
    <w:rsid w:val="00240EF5"/>
    <w:rsid w:val="0024109E"/>
    <w:rsid w:val="00241648"/>
    <w:rsid w:val="00241763"/>
    <w:rsid w:val="00241993"/>
    <w:rsid w:val="00241BC8"/>
    <w:rsid w:val="00241F34"/>
    <w:rsid w:val="0024206F"/>
    <w:rsid w:val="00242446"/>
    <w:rsid w:val="002426C6"/>
    <w:rsid w:val="002428F1"/>
    <w:rsid w:val="00242DBA"/>
    <w:rsid w:val="002433AD"/>
    <w:rsid w:val="002437AB"/>
    <w:rsid w:val="00243810"/>
    <w:rsid w:val="00244252"/>
    <w:rsid w:val="002443E1"/>
    <w:rsid w:val="002445C2"/>
    <w:rsid w:val="00244992"/>
    <w:rsid w:val="00244DFA"/>
    <w:rsid w:val="00244EF2"/>
    <w:rsid w:val="00244F60"/>
    <w:rsid w:val="00245499"/>
    <w:rsid w:val="0024551C"/>
    <w:rsid w:val="0024564B"/>
    <w:rsid w:val="00245A8E"/>
    <w:rsid w:val="00245D2E"/>
    <w:rsid w:val="00245D59"/>
    <w:rsid w:val="00245FDF"/>
    <w:rsid w:val="00246B7C"/>
    <w:rsid w:val="00246B9E"/>
    <w:rsid w:val="00247232"/>
    <w:rsid w:val="00247677"/>
    <w:rsid w:val="002476AB"/>
    <w:rsid w:val="002479DC"/>
    <w:rsid w:val="00247D9E"/>
    <w:rsid w:val="00247F10"/>
    <w:rsid w:val="00250140"/>
    <w:rsid w:val="002502D6"/>
    <w:rsid w:val="0025033E"/>
    <w:rsid w:val="00250472"/>
    <w:rsid w:val="0025085F"/>
    <w:rsid w:val="002509A3"/>
    <w:rsid w:val="00250B99"/>
    <w:rsid w:val="00250BEA"/>
    <w:rsid w:val="00250C45"/>
    <w:rsid w:val="00251020"/>
    <w:rsid w:val="0025170E"/>
    <w:rsid w:val="002517D4"/>
    <w:rsid w:val="00251CC2"/>
    <w:rsid w:val="00251CCA"/>
    <w:rsid w:val="00252033"/>
    <w:rsid w:val="0025223B"/>
    <w:rsid w:val="0025275A"/>
    <w:rsid w:val="00252783"/>
    <w:rsid w:val="0025280E"/>
    <w:rsid w:val="002528B9"/>
    <w:rsid w:val="00253AC4"/>
    <w:rsid w:val="00253AC7"/>
    <w:rsid w:val="00253D54"/>
    <w:rsid w:val="0025402C"/>
    <w:rsid w:val="002540BE"/>
    <w:rsid w:val="00254439"/>
    <w:rsid w:val="00254550"/>
    <w:rsid w:val="00254CB5"/>
    <w:rsid w:val="00254DBA"/>
    <w:rsid w:val="00255223"/>
    <w:rsid w:val="00255285"/>
    <w:rsid w:val="002553F6"/>
    <w:rsid w:val="00255781"/>
    <w:rsid w:val="00255AA5"/>
    <w:rsid w:val="00255E58"/>
    <w:rsid w:val="00256002"/>
    <w:rsid w:val="0025607F"/>
    <w:rsid w:val="00256309"/>
    <w:rsid w:val="002567FC"/>
    <w:rsid w:val="00256AAE"/>
    <w:rsid w:val="002576AC"/>
    <w:rsid w:val="002603DE"/>
    <w:rsid w:val="00260405"/>
    <w:rsid w:val="00260BC6"/>
    <w:rsid w:val="00260D12"/>
    <w:rsid w:val="00260EA2"/>
    <w:rsid w:val="0026101D"/>
    <w:rsid w:val="002611EA"/>
    <w:rsid w:val="002613E5"/>
    <w:rsid w:val="002614A4"/>
    <w:rsid w:val="002614A9"/>
    <w:rsid w:val="00261C0E"/>
    <w:rsid w:val="002625C8"/>
    <w:rsid w:val="002626FC"/>
    <w:rsid w:val="00262AD4"/>
    <w:rsid w:val="00262EE3"/>
    <w:rsid w:val="00262F4F"/>
    <w:rsid w:val="00263138"/>
    <w:rsid w:val="00263197"/>
    <w:rsid w:val="002636E1"/>
    <w:rsid w:val="00263BB0"/>
    <w:rsid w:val="00263D87"/>
    <w:rsid w:val="00263E46"/>
    <w:rsid w:val="002647D0"/>
    <w:rsid w:val="00264BEA"/>
    <w:rsid w:val="00264C5F"/>
    <w:rsid w:val="002652FB"/>
    <w:rsid w:val="00265354"/>
    <w:rsid w:val="002654E3"/>
    <w:rsid w:val="00265561"/>
    <w:rsid w:val="002655EB"/>
    <w:rsid w:val="00265663"/>
    <w:rsid w:val="002657D5"/>
    <w:rsid w:val="00265822"/>
    <w:rsid w:val="0026673B"/>
    <w:rsid w:val="002668AC"/>
    <w:rsid w:val="00266A2F"/>
    <w:rsid w:val="00266A62"/>
    <w:rsid w:val="00266AEE"/>
    <w:rsid w:val="00266D22"/>
    <w:rsid w:val="0026703F"/>
    <w:rsid w:val="002670DB"/>
    <w:rsid w:val="002673D0"/>
    <w:rsid w:val="002675D0"/>
    <w:rsid w:val="00267652"/>
    <w:rsid w:val="002676F5"/>
    <w:rsid w:val="002678BC"/>
    <w:rsid w:val="00267BEC"/>
    <w:rsid w:val="00270261"/>
    <w:rsid w:val="00270529"/>
    <w:rsid w:val="00270B3B"/>
    <w:rsid w:val="00270F7F"/>
    <w:rsid w:val="002711EE"/>
    <w:rsid w:val="00271766"/>
    <w:rsid w:val="0027198A"/>
    <w:rsid w:val="00271A39"/>
    <w:rsid w:val="00271AB5"/>
    <w:rsid w:val="00271EB6"/>
    <w:rsid w:val="00272192"/>
    <w:rsid w:val="002728B2"/>
    <w:rsid w:val="00272AEE"/>
    <w:rsid w:val="00272CAB"/>
    <w:rsid w:val="00272E94"/>
    <w:rsid w:val="002732C4"/>
    <w:rsid w:val="002735A5"/>
    <w:rsid w:val="002737D0"/>
    <w:rsid w:val="002737EC"/>
    <w:rsid w:val="00273914"/>
    <w:rsid w:val="00273D99"/>
    <w:rsid w:val="00273E1A"/>
    <w:rsid w:val="002745CD"/>
    <w:rsid w:val="00274677"/>
    <w:rsid w:val="00274C16"/>
    <w:rsid w:val="00274DB5"/>
    <w:rsid w:val="00275092"/>
    <w:rsid w:val="002751C4"/>
    <w:rsid w:val="00275277"/>
    <w:rsid w:val="00276111"/>
    <w:rsid w:val="00276133"/>
    <w:rsid w:val="002762E6"/>
    <w:rsid w:val="002764E8"/>
    <w:rsid w:val="002768F5"/>
    <w:rsid w:val="00276AFF"/>
    <w:rsid w:val="00276D70"/>
    <w:rsid w:val="00276FEF"/>
    <w:rsid w:val="0027725A"/>
    <w:rsid w:val="00277266"/>
    <w:rsid w:val="002776E2"/>
    <w:rsid w:val="00277C6A"/>
    <w:rsid w:val="00277D9A"/>
    <w:rsid w:val="0028018D"/>
    <w:rsid w:val="0028023F"/>
    <w:rsid w:val="0028033B"/>
    <w:rsid w:val="00280363"/>
    <w:rsid w:val="00280847"/>
    <w:rsid w:val="002809E0"/>
    <w:rsid w:val="00280D38"/>
    <w:rsid w:val="0028124C"/>
    <w:rsid w:val="002812DB"/>
    <w:rsid w:val="002817FA"/>
    <w:rsid w:val="002818F9"/>
    <w:rsid w:val="00281926"/>
    <w:rsid w:val="00281DDA"/>
    <w:rsid w:val="00281FC1"/>
    <w:rsid w:val="002820D1"/>
    <w:rsid w:val="00282186"/>
    <w:rsid w:val="002823FB"/>
    <w:rsid w:val="002825BA"/>
    <w:rsid w:val="00282684"/>
    <w:rsid w:val="00282D70"/>
    <w:rsid w:val="00282E91"/>
    <w:rsid w:val="00282E99"/>
    <w:rsid w:val="002831DC"/>
    <w:rsid w:val="0028331B"/>
    <w:rsid w:val="00283441"/>
    <w:rsid w:val="00283602"/>
    <w:rsid w:val="0028375B"/>
    <w:rsid w:val="00283E27"/>
    <w:rsid w:val="00283EBB"/>
    <w:rsid w:val="0028406D"/>
    <w:rsid w:val="002840C1"/>
    <w:rsid w:val="00284462"/>
    <w:rsid w:val="00284710"/>
    <w:rsid w:val="002847D2"/>
    <w:rsid w:val="00284F26"/>
    <w:rsid w:val="00284F9E"/>
    <w:rsid w:val="00285030"/>
    <w:rsid w:val="0028503B"/>
    <w:rsid w:val="00285142"/>
    <w:rsid w:val="002856A6"/>
    <w:rsid w:val="0028570F"/>
    <w:rsid w:val="00285B34"/>
    <w:rsid w:val="00286049"/>
    <w:rsid w:val="00286258"/>
    <w:rsid w:val="0028632E"/>
    <w:rsid w:val="00286580"/>
    <w:rsid w:val="002866FF"/>
    <w:rsid w:val="00286A52"/>
    <w:rsid w:val="00286A6D"/>
    <w:rsid w:val="00286C26"/>
    <w:rsid w:val="00286D13"/>
    <w:rsid w:val="002871F6"/>
    <w:rsid w:val="002872C0"/>
    <w:rsid w:val="00287447"/>
    <w:rsid w:val="002874DE"/>
    <w:rsid w:val="00287A70"/>
    <w:rsid w:val="00290012"/>
    <w:rsid w:val="0029004B"/>
    <w:rsid w:val="0029028B"/>
    <w:rsid w:val="00290561"/>
    <w:rsid w:val="00290821"/>
    <w:rsid w:val="002908A2"/>
    <w:rsid w:val="00291022"/>
    <w:rsid w:val="0029148F"/>
    <w:rsid w:val="0029186B"/>
    <w:rsid w:val="00291A09"/>
    <w:rsid w:val="0029200C"/>
    <w:rsid w:val="002921D8"/>
    <w:rsid w:val="0029227C"/>
    <w:rsid w:val="0029232F"/>
    <w:rsid w:val="002924EE"/>
    <w:rsid w:val="00292C35"/>
    <w:rsid w:val="00292E01"/>
    <w:rsid w:val="002931F4"/>
    <w:rsid w:val="00293336"/>
    <w:rsid w:val="0029333F"/>
    <w:rsid w:val="00293574"/>
    <w:rsid w:val="00293AD8"/>
    <w:rsid w:val="00293B8B"/>
    <w:rsid w:val="00293BB8"/>
    <w:rsid w:val="00293F54"/>
    <w:rsid w:val="00293FCD"/>
    <w:rsid w:val="00294384"/>
    <w:rsid w:val="002944FB"/>
    <w:rsid w:val="00294597"/>
    <w:rsid w:val="002948E2"/>
    <w:rsid w:val="00294C70"/>
    <w:rsid w:val="00295260"/>
    <w:rsid w:val="002953A9"/>
    <w:rsid w:val="00295902"/>
    <w:rsid w:val="00295B74"/>
    <w:rsid w:val="00295BA9"/>
    <w:rsid w:val="00295CD7"/>
    <w:rsid w:val="00295E32"/>
    <w:rsid w:val="002962A0"/>
    <w:rsid w:val="00296419"/>
    <w:rsid w:val="00296674"/>
    <w:rsid w:val="002967A1"/>
    <w:rsid w:val="00296A9B"/>
    <w:rsid w:val="00296CC7"/>
    <w:rsid w:val="00296CE9"/>
    <w:rsid w:val="00296CEC"/>
    <w:rsid w:val="00296FA5"/>
    <w:rsid w:val="00296FC2"/>
    <w:rsid w:val="00297073"/>
    <w:rsid w:val="002974B9"/>
    <w:rsid w:val="002975DE"/>
    <w:rsid w:val="00297670"/>
    <w:rsid w:val="00297892"/>
    <w:rsid w:val="00297B72"/>
    <w:rsid w:val="00297FFB"/>
    <w:rsid w:val="002A00C1"/>
    <w:rsid w:val="002A0B6F"/>
    <w:rsid w:val="002A0CAC"/>
    <w:rsid w:val="002A0CB6"/>
    <w:rsid w:val="002A15EB"/>
    <w:rsid w:val="002A17B7"/>
    <w:rsid w:val="002A1851"/>
    <w:rsid w:val="002A1906"/>
    <w:rsid w:val="002A1DF4"/>
    <w:rsid w:val="002A1EE5"/>
    <w:rsid w:val="002A209A"/>
    <w:rsid w:val="002A23AE"/>
    <w:rsid w:val="002A256D"/>
    <w:rsid w:val="002A257D"/>
    <w:rsid w:val="002A2DB3"/>
    <w:rsid w:val="002A2FCA"/>
    <w:rsid w:val="002A31EE"/>
    <w:rsid w:val="002A33E4"/>
    <w:rsid w:val="002A33F5"/>
    <w:rsid w:val="002A36D3"/>
    <w:rsid w:val="002A3909"/>
    <w:rsid w:val="002A3AF5"/>
    <w:rsid w:val="002A41F1"/>
    <w:rsid w:val="002A464C"/>
    <w:rsid w:val="002A49F0"/>
    <w:rsid w:val="002A4A3B"/>
    <w:rsid w:val="002A4D6D"/>
    <w:rsid w:val="002A4E81"/>
    <w:rsid w:val="002A5160"/>
    <w:rsid w:val="002A52A3"/>
    <w:rsid w:val="002A5623"/>
    <w:rsid w:val="002A5640"/>
    <w:rsid w:val="002A5ACA"/>
    <w:rsid w:val="002A5E64"/>
    <w:rsid w:val="002A5F7C"/>
    <w:rsid w:val="002A60D7"/>
    <w:rsid w:val="002A6276"/>
    <w:rsid w:val="002A6C70"/>
    <w:rsid w:val="002A6EE3"/>
    <w:rsid w:val="002A6F84"/>
    <w:rsid w:val="002A6FE1"/>
    <w:rsid w:val="002A75F2"/>
    <w:rsid w:val="002A760B"/>
    <w:rsid w:val="002A774A"/>
    <w:rsid w:val="002B00C1"/>
    <w:rsid w:val="002B0215"/>
    <w:rsid w:val="002B037A"/>
    <w:rsid w:val="002B09B4"/>
    <w:rsid w:val="002B0CCA"/>
    <w:rsid w:val="002B1045"/>
    <w:rsid w:val="002B1325"/>
    <w:rsid w:val="002B16E1"/>
    <w:rsid w:val="002B19F2"/>
    <w:rsid w:val="002B1A8F"/>
    <w:rsid w:val="002B1CCC"/>
    <w:rsid w:val="002B224A"/>
    <w:rsid w:val="002B2983"/>
    <w:rsid w:val="002B2EC4"/>
    <w:rsid w:val="002B2EF8"/>
    <w:rsid w:val="002B2F31"/>
    <w:rsid w:val="002B3003"/>
    <w:rsid w:val="002B3052"/>
    <w:rsid w:val="002B3217"/>
    <w:rsid w:val="002B35AC"/>
    <w:rsid w:val="002B3C8A"/>
    <w:rsid w:val="002B3DC3"/>
    <w:rsid w:val="002B4594"/>
    <w:rsid w:val="002B479C"/>
    <w:rsid w:val="002B49AF"/>
    <w:rsid w:val="002B4C2A"/>
    <w:rsid w:val="002B4CBF"/>
    <w:rsid w:val="002B5A02"/>
    <w:rsid w:val="002B5B22"/>
    <w:rsid w:val="002B5D20"/>
    <w:rsid w:val="002B6295"/>
    <w:rsid w:val="002B6835"/>
    <w:rsid w:val="002B6AF6"/>
    <w:rsid w:val="002B6FC4"/>
    <w:rsid w:val="002B71F3"/>
    <w:rsid w:val="002B71F9"/>
    <w:rsid w:val="002B7293"/>
    <w:rsid w:val="002B7679"/>
    <w:rsid w:val="002B7ACC"/>
    <w:rsid w:val="002B7BB7"/>
    <w:rsid w:val="002B7CBD"/>
    <w:rsid w:val="002B7FE3"/>
    <w:rsid w:val="002C023D"/>
    <w:rsid w:val="002C09C7"/>
    <w:rsid w:val="002C0D3F"/>
    <w:rsid w:val="002C0DC7"/>
    <w:rsid w:val="002C0F4D"/>
    <w:rsid w:val="002C0F5C"/>
    <w:rsid w:val="002C102B"/>
    <w:rsid w:val="002C19CA"/>
    <w:rsid w:val="002C1CC8"/>
    <w:rsid w:val="002C1D7C"/>
    <w:rsid w:val="002C1F22"/>
    <w:rsid w:val="002C26F7"/>
    <w:rsid w:val="002C29C0"/>
    <w:rsid w:val="002C2AC0"/>
    <w:rsid w:val="002C2B3C"/>
    <w:rsid w:val="002C2CD1"/>
    <w:rsid w:val="002C312C"/>
    <w:rsid w:val="002C324C"/>
    <w:rsid w:val="002C3343"/>
    <w:rsid w:val="002C36EB"/>
    <w:rsid w:val="002C3743"/>
    <w:rsid w:val="002C38DA"/>
    <w:rsid w:val="002C38FA"/>
    <w:rsid w:val="002C3900"/>
    <w:rsid w:val="002C396D"/>
    <w:rsid w:val="002C3C92"/>
    <w:rsid w:val="002C3DA3"/>
    <w:rsid w:val="002C443E"/>
    <w:rsid w:val="002C47BA"/>
    <w:rsid w:val="002C4A4A"/>
    <w:rsid w:val="002C5259"/>
    <w:rsid w:val="002C5262"/>
    <w:rsid w:val="002C5348"/>
    <w:rsid w:val="002C53BA"/>
    <w:rsid w:val="002C53C6"/>
    <w:rsid w:val="002C5416"/>
    <w:rsid w:val="002C56B6"/>
    <w:rsid w:val="002C5A69"/>
    <w:rsid w:val="002C5CED"/>
    <w:rsid w:val="002C612C"/>
    <w:rsid w:val="002C62A7"/>
    <w:rsid w:val="002C632C"/>
    <w:rsid w:val="002C6422"/>
    <w:rsid w:val="002C644F"/>
    <w:rsid w:val="002C6998"/>
    <w:rsid w:val="002C6DE0"/>
    <w:rsid w:val="002C6F3A"/>
    <w:rsid w:val="002C6FF9"/>
    <w:rsid w:val="002C709F"/>
    <w:rsid w:val="002C71DC"/>
    <w:rsid w:val="002C7B24"/>
    <w:rsid w:val="002C7FD5"/>
    <w:rsid w:val="002D0681"/>
    <w:rsid w:val="002D0881"/>
    <w:rsid w:val="002D09B6"/>
    <w:rsid w:val="002D09BB"/>
    <w:rsid w:val="002D0E57"/>
    <w:rsid w:val="002D11F9"/>
    <w:rsid w:val="002D1277"/>
    <w:rsid w:val="002D174B"/>
    <w:rsid w:val="002D1C5C"/>
    <w:rsid w:val="002D1CCA"/>
    <w:rsid w:val="002D1D72"/>
    <w:rsid w:val="002D24A1"/>
    <w:rsid w:val="002D24AC"/>
    <w:rsid w:val="002D257C"/>
    <w:rsid w:val="002D2695"/>
    <w:rsid w:val="002D26F4"/>
    <w:rsid w:val="002D2837"/>
    <w:rsid w:val="002D2A77"/>
    <w:rsid w:val="002D2DA6"/>
    <w:rsid w:val="002D2E3F"/>
    <w:rsid w:val="002D3165"/>
    <w:rsid w:val="002D3586"/>
    <w:rsid w:val="002D367C"/>
    <w:rsid w:val="002D382D"/>
    <w:rsid w:val="002D3937"/>
    <w:rsid w:val="002D3BD7"/>
    <w:rsid w:val="002D3D85"/>
    <w:rsid w:val="002D4546"/>
    <w:rsid w:val="002D4AB8"/>
    <w:rsid w:val="002D4DFD"/>
    <w:rsid w:val="002D5075"/>
    <w:rsid w:val="002D551C"/>
    <w:rsid w:val="002D55B3"/>
    <w:rsid w:val="002D55B6"/>
    <w:rsid w:val="002D618E"/>
    <w:rsid w:val="002D6305"/>
    <w:rsid w:val="002D671F"/>
    <w:rsid w:val="002D694D"/>
    <w:rsid w:val="002D6B00"/>
    <w:rsid w:val="002D6C11"/>
    <w:rsid w:val="002D6CA8"/>
    <w:rsid w:val="002D6CC9"/>
    <w:rsid w:val="002D6DA9"/>
    <w:rsid w:val="002D6DC8"/>
    <w:rsid w:val="002D6F82"/>
    <w:rsid w:val="002D7083"/>
    <w:rsid w:val="002D72B8"/>
    <w:rsid w:val="002D7367"/>
    <w:rsid w:val="002D739D"/>
    <w:rsid w:val="002D73E6"/>
    <w:rsid w:val="002D7A3F"/>
    <w:rsid w:val="002D7CE1"/>
    <w:rsid w:val="002E023F"/>
    <w:rsid w:val="002E038B"/>
    <w:rsid w:val="002E08F5"/>
    <w:rsid w:val="002E0EE8"/>
    <w:rsid w:val="002E0F15"/>
    <w:rsid w:val="002E13FE"/>
    <w:rsid w:val="002E17FC"/>
    <w:rsid w:val="002E1DC1"/>
    <w:rsid w:val="002E2484"/>
    <w:rsid w:val="002E2978"/>
    <w:rsid w:val="002E330D"/>
    <w:rsid w:val="002E33E7"/>
    <w:rsid w:val="002E3580"/>
    <w:rsid w:val="002E3676"/>
    <w:rsid w:val="002E3A89"/>
    <w:rsid w:val="002E3AC3"/>
    <w:rsid w:val="002E3B04"/>
    <w:rsid w:val="002E3B46"/>
    <w:rsid w:val="002E3BEC"/>
    <w:rsid w:val="002E41B4"/>
    <w:rsid w:val="002E4281"/>
    <w:rsid w:val="002E479E"/>
    <w:rsid w:val="002E489B"/>
    <w:rsid w:val="002E4B37"/>
    <w:rsid w:val="002E4B57"/>
    <w:rsid w:val="002E4E98"/>
    <w:rsid w:val="002E5195"/>
    <w:rsid w:val="002E519B"/>
    <w:rsid w:val="002E5937"/>
    <w:rsid w:val="002E5E85"/>
    <w:rsid w:val="002E62D0"/>
    <w:rsid w:val="002E63A6"/>
    <w:rsid w:val="002E650C"/>
    <w:rsid w:val="002E68AF"/>
    <w:rsid w:val="002E69CC"/>
    <w:rsid w:val="002E6A8A"/>
    <w:rsid w:val="002E6D1D"/>
    <w:rsid w:val="002E70DE"/>
    <w:rsid w:val="002E71E0"/>
    <w:rsid w:val="002E7314"/>
    <w:rsid w:val="002E73B8"/>
    <w:rsid w:val="002E79A4"/>
    <w:rsid w:val="002E7AD7"/>
    <w:rsid w:val="002F00F9"/>
    <w:rsid w:val="002F01E6"/>
    <w:rsid w:val="002F050C"/>
    <w:rsid w:val="002F10BA"/>
    <w:rsid w:val="002F1466"/>
    <w:rsid w:val="002F16A7"/>
    <w:rsid w:val="002F177D"/>
    <w:rsid w:val="002F1988"/>
    <w:rsid w:val="002F1A24"/>
    <w:rsid w:val="002F1B4E"/>
    <w:rsid w:val="002F1ED6"/>
    <w:rsid w:val="002F20E9"/>
    <w:rsid w:val="002F2B2B"/>
    <w:rsid w:val="002F2F1A"/>
    <w:rsid w:val="002F33B3"/>
    <w:rsid w:val="002F3603"/>
    <w:rsid w:val="002F37B3"/>
    <w:rsid w:val="002F38E7"/>
    <w:rsid w:val="002F3B04"/>
    <w:rsid w:val="002F3BF9"/>
    <w:rsid w:val="002F41C7"/>
    <w:rsid w:val="002F42CE"/>
    <w:rsid w:val="002F47D9"/>
    <w:rsid w:val="002F48B4"/>
    <w:rsid w:val="002F5359"/>
    <w:rsid w:val="002F548D"/>
    <w:rsid w:val="002F5CE7"/>
    <w:rsid w:val="002F5DD0"/>
    <w:rsid w:val="002F6210"/>
    <w:rsid w:val="002F64A6"/>
    <w:rsid w:val="002F6A29"/>
    <w:rsid w:val="002F6AB5"/>
    <w:rsid w:val="002F6FB7"/>
    <w:rsid w:val="002F7024"/>
    <w:rsid w:val="002F7287"/>
    <w:rsid w:val="002F79A7"/>
    <w:rsid w:val="002F7B43"/>
    <w:rsid w:val="002F7CF5"/>
    <w:rsid w:val="002F7F2F"/>
    <w:rsid w:val="002F7F39"/>
    <w:rsid w:val="00300872"/>
    <w:rsid w:val="00300C16"/>
    <w:rsid w:val="00300D6F"/>
    <w:rsid w:val="00300E42"/>
    <w:rsid w:val="00301040"/>
    <w:rsid w:val="00301074"/>
    <w:rsid w:val="003012A5"/>
    <w:rsid w:val="003015BE"/>
    <w:rsid w:val="003017EA"/>
    <w:rsid w:val="0030180B"/>
    <w:rsid w:val="0030189F"/>
    <w:rsid w:val="00301B34"/>
    <w:rsid w:val="0030274D"/>
    <w:rsid w:val="003027D0"/>
    <w:rsid w:val="00302FBF"/>
    <w:rsid w:val="003030FB"/>
    <w:rsid w:val="0030334A"/>
    <w:rsid w:val="003034F1"/>
    <w:rsid w:val="003036F3"/>
    <w:rsid w:val="00303C2B"/>
    <w:rsid w:val="00304000"/>
    <w:rsid w:val="00304541"/>
    <w:rsid w:val="003047D8"/>
    <w:rsid w:val="00304A4E"/>
    <w:rsid w:val="00304A86"/>
    <w:rsid w:val="00304DDC"/>
    <w:rsid w:val="00305593"/>
    <w:rsid w:val="003055EC"/>
    <w:rsid w:val="00305622"/>
    <w:rsid w:val="00305768"/>
    <w:rsid w:val="003057AA"/>
    <w:rsid w:val="003057F0"/>
    <w:rsid w:val="003057FE"/>
    <w:rsid w:val="00305C34"/>
    <w:rsid w:val="00306616"/>
    <w:rsid w:val="00306936"/>
    <w:rsid w:val="00306E30"/>
    <w:rsid w:val="00307156"/>
    <w:rsid w:val="003073DD"/>
    <w:rsid w:val="003075F5"/>
    <w:rsid w:val="00307926"/>
    <w:rsid w:val="003079B8"/>
    <w:rsid w:val="00307A76"/>
    <w:rsid w:val="00307B90"/>
    <w:rsid w:val="003102C5"/>
    <w:rsid w:val="00310987"/>
    <w:rsid w:val="00310DD8"/>
    <w:rsid w:val="00310F7E"/>
    <w:rsid w:val="00311501"/>
    <w:rsid w:val="003116A9"/>
    <w:rsid w:val="00311907"/>
    <w:rsid w:val="00311ACD"/>
    <w:rsid w:val="00311CE3"/>
    <w:rsid w:val="00311D92"/>
    <w:rsid w:val="003121A1"/>
    <w:rsid w:val="0031280F"/>
    <w:rsid w:val="003129A7"/>
    <w:rsid w:val="00312A46"/>
    <w:rsid w:val="00312FB1"/>
    <w:rsid w:val="0031322A"/>
    <w:rsid w:val="003139FB"/>
    <w:rsid w:val="00313D06"/>
    <w:rsid w:val="00313D65"/>
    <w:rsid w:val="00313DBD"/>
    <w:rsid w:val="003144C0"/>
    <w:rsid w:val="003148E6"/>
    <w:rsid w:val="00314D93"/>
    <w:rsid w:val="00314E8F"/>
    <w:rsid w:val="003157FF"/>
    <w:rsid w:val="00315F74"/>
    <w:rsid w:val="00315F81"/>
    <w:rsid w:val="00316224"/>
    <w:rsid w:val="003167E7"/>
    <w:rsid w:val="0031681C"/>
    <w:rsid w:val="0031696E"/>
    <w:rsid w:val="00316FE1"/>
    <w:rsid w:val="00317004"/>
    <w:rsid w:val="003170FD"/>
    <w:rsid w:val="003173BE"/>
    <w:rsid w:val="00317511"/>
    <w:rsid w:val="0031771F"/>
    <w:rsid w:val="0032011C"/>
    <w:rsid w:val="00320291"/>
    <w:rsid w:val="00320334"/>
    <w:rsid w:val="00320372"/>
    <w:rsid w:val="003204C1"/>
    <w:rsid w:val="003204F0"/>
    <w:rsid w:val="0032052A"/>
    <w:rsid w:val="0032068C"/>
    <w:rsid w:val="00320708"/>
    <w:rsid w:val="0032071B"/>
    <w:rsid w:val="003207A1"/>
    <w:rsid w:val="003207AA"/>
    <w:rsid w:val="0032095B"/>
    <w:rsid w:val="00320CF6"/>
    <w:rsid w:val="003213A9"/>
    <w:rsid w:val="00321603"/>
    <w:rsid w:val="003217EE"/>
    <w:rsid w:val="00321A46"/>
    <w:rsid w:val="00321DFD"/>
    <w:rsid w:val="00321F81"/>
    <w:rsid w:val="00321F9F"/>
    <w:rsid w:val="003220E1"/>
    <w:rsid w:val="003224A6"/>
    <w:rsid w:val="0032258C"/>
    <w:rsid w:val="003227B9"/>
    <w:rsid w:val="00322A4F"/>
    <w:rsid w:val="00322C22"/>
    <w:rsid w:val="00322E67"/>
    <w:rsid w:val="00323895"/>
    <w:rsid w:val="00323B11"/>
    <w:rsid w:val="00323BEF"/>
    <w:rsid w:val="003243F5"/>
    <w:rsid w:val="003244A3"/>
    <w:rsid w:val="003244E4"/>
    <w:rsid w:val="00324541"/>
    <w:rsid w:val="0032493B"/>
    <w:rsid w:val="00324974"/>
    <w:rsid w:val="003249B3"/>
    <w:rsid w:val="00324DBC"/>
    <w:rsid w:val="00324FA4"/>
    <w:rsid w:val="00325556"/>
    <w:rsid w:val="003255DC"/>
    <w:rsid w:val="003256BC"/>
    <w:rsid w:val="00325729"/>
    <w:rsid w:val="00325786"/>
    <w:rsid w:val="00325E67"/>
    <w:rsid w:val="003263BD"/>
    <w:rsid w:val="00326AD9"/>
    <w:rsid w:val="00326D68"/>
    <w:rsid w:val="0032705F"/>
    <w:rsid w:val="0032748C"/>
    <w:rsid w:val="00327789"/>
    <w:rsid w:val="00327BD5"/>
    <w:rsid w:val="00327C3C"/>
    <w:rsid w:val="00327E2B"/>
    <w:rsid w:val="00327F34"/>
    <w:rsid w:val="00327F7C"/>
    <w:rsid w:val="003306C3"/>
    <w:rsid w:val="00330B38"/>
    <w:rsid w:val="00330F60"/>
    <w:rsid w:val="0033107C"/>
    <w:rsid w:val="00331AEA"/>
    <w:rsid w:val="00331BCE"/>
    <w:rsid w:val="00331EF8"/>
    <w:rsid w:val="003321AA"/>
    <w:rsid w:val="0033221F"/>
    <w:rsid w:val="0033229B"/>
    <w:rsid w:val="003322D6"/>
    <w:rsid w:val="0033241A"/>
    <w:rsid w:val="0033272F"/>
    <w:rsid w:val="00332789"/>
    <w:rsid w:val="00332898"/>
    <w:rsid w:val="00332BF9"/>
    <w:rsid w:val="00332D7D"/>
    <w:rsid w:val="00332DDE"/>
    <w:rsid w:val="0033307E"/>
    <w:rsid w:val="003332C8"/>
    <w:rsid w:val="00333669"/>
    <w:rsid w:val="00333686"/>
    <w:rsid w:val="003336E5"/>
    <w:rsid w:val="00333AA7"/>
    <w:rsid w:val="00333C61"/>
    <w:rsid w:val="00333E3D"/>
    <w:rsid w:val="00333F89"/>
    <w:rsid w:val="003346AD"/>
    <w:rsid w:val="00334798"/>
    <w:rsid w:val="00334A7B"/>
    <w:rsid w:val="00334AE8"/>
    <w:rsid w:val="00334E54"/>
    <w:rsid w:val="0033502E"/>
    <w:rsid w:val="0033515B"/>
    <w:rsid w:val="0033566D"/>
    <w:rsid w:val="003357D0"/>
    <w:rsid w:val="00335861"/>
    <w:rsid w:val="00335B9F"/>
    <w:rsid w:val="00335DC5"/>
    <w:rsid w:val="00335F1F"/>
    <w:rsid w:val="0033623F"/>
    <w:rsid w:val="0033698F"/>
    <w:rsid w:val="00336BCD"/>
    <w:rsid w:val="00336C1B"/>
    <w:rsid w:val="0033722A"/>
    <w:rsid w:val="0033738C"/>
    <w:rsid w:val="00337399"/>
    <w:rsid w:val="003373BF"/>
    <w:rsid w:val="003373C4"/>
    <w:rsid w:val="0033776E"/>
    <w:rsid w:val="003378AA"/>
    <w:rsid w:val="0033793F"/>
    <w:rsid w:val="00337B71"/>
    <w:rsid w:val="00337F22"/>
    <w:rsid w:val="00340053"/>
    <w:rsid w:val="003405B3"/>
    <w:rsid w:val="003405C2"/>
    <w:rsid w:val="0034069F"/>
    <w:rsid w:val="00340994"/>
    <w:rsid w:val="00340AAC"/>
    <w:rsid w:val="00340B7E"/>
    <w:rsid w:val="00340D11"/>
    <w:rsid w:val="00341125"/>
    <w:rsid w:val="003411CD"/>
    <w:rsid w:val="00341266"/>
    <w:rsid w:val="0034146E"/>
    <w:rsid w:val="003414E7"/>
    <w:rsid w:val="00341592"/>
    <w:rsid w:val="00341626"/>
    <w:rsid w:val="00341656"/>
    <w:rsid w:val="0034187B"/>
    <w:rsid w:val="003419B7"/>
    <w:rsid w:val="00341F03"/>
    <w:rsid w:val="0034261F"/>
    <w:rsid w:val="00342641"/>
    <w:rsid w:val="00342662"/>
    <w:rsid w:val="00342771"/>
    <w:rsid w:val="0034282A"/>
    <w:rsid w:val="00342AAA"/>
    <w:rsid w:val="00342EFF"/>
    <w:rsid w:val="0034302A"/>
    <w:rsid w:val="0034350F"/>
    <w:rsid w:val="0034355A"/>
    <w:rsid w:val="003435A0"/>
    <w:rsid w:val="003435F5"/>
    <w:rsid w:val="00343763"/>
    <w:rsid w:val="00343961"/>
    <w:rsid w:val="00343ED1"/>
    <w:rsid w:val="003446B3"/>
    <w:rsid w:val="003446B8"/>
    <w:rsid w:val="003446F0"/>
    <w:rsid w:val="00344DBD"/>
    <w:rsid w:val="00344E03"/>
    <w:rsid w:val="00344E60"/>
    <w:rsid w:val="003453B0"/>
    <w:rsid w:val="00345417"/>
    <w:rsid w:val="00345652"/>
    <w:rsid w:val="00345680"/>
    <w:rsid w:val="003456CA"/>
    <w:rsid w:val="00345843"/>
    <w:rsid w:val="003459A5"/>
    <w:rsid w:val="00345BEE"/>
    <w:rsid w:val="00345C1F"/>
    <w:rsid w:val="00345DD7"/>
    <w:rsid w:val="00345E15"/>
    <w:rsid w:val="0034632B"/>
    <w:rsid w:val="003463F2"/>
    <w:rsid w:val="0034675F"/>
    <w:rsid w:val="00346E1D"/>
    <w:rsid w:val="00346F7B"/>
    <w:rsid w:val="00346F7C"/>
    <w:rsid w:val="00346FF6"/>
    <w:rsid w:val="00347292"/>
    <w:rsid w:val="00347443"/>
    <w:rsid w:val="003475BE"/>
    <w:rsid w:val="003475FA"/>
    <w:rsid w:val="003477E6"/>
    <w:rsid w:val="00347AD7"/>
    <w:rsid w:val="00347BF8"/>
    <w:rsid w:val="003500A0"/>
    <w:rsid w:val="003500A1"/>
    <w:rsid w:val="0035036D"/>
    <w:rsid w:val="003503C7"/>
    <w:rsid w:val="0035054B"/>
    <w:rsid w:val="00350667"/>
    <w:rsid w:val="00350993"/>
    <w:rsid w:val="00350B1F"/>
    <w:rsid w:val="00350FE9"/>
    <w:rsid w:val="00351F25"/>
    <w:rsid w:val="00352486"/>
    <w:rsid w:val="00352647"/>
    <w:rsid w:val="0035271A"/>
    <w:rsid w:val="00352851"/>
    <w:rsid w:val="00352949"/>
    <w:rsid w:val="003529A3"/>
    <w:rsid w:val="00352EE5"/>
    <w:rsid w:val="00352F5E"/>
    <w:rsid w:val="0035309E"/>
    <w:rsid w:val="003533C1"/>
    <w:rsid w:val="00353442"/>
    <w:rsid w:val="00353528"/>
    <w:rsid w:val="003536CC"/>
    <w:rsid w:val="00353B6D"/>
    <w:rsid w:val="0035438F"/>
    <w:rsid w:val="0035440C"/>
    <w:rsid w:val="00354EE5"/>
    <w:rsid w:val="0035513E"/>
    <w:rsid w:val="00355747"/>
    <w:rsid w:val="0035574C"/>
    <w:rsid w:val="00355993"/>
    <w:rsid w:val="00355AA0"/>
    <w:rsid w:val="00355DA8"/>
    <w:rsid w:val="00355DBC"/>
    <w:rsid w:val="00355E4F"/>
    <w:rsid w:val="0035606A"/>
    <w:rsid w:val="0035645B"/>
    <w:rsid w:val="00357045"/>
    <w:rsid w:val="003570BA"/>
    <w:rsid w:val="003571A5"/>
    <w:rsid w:val="00357B9E"/>
    <w:rsid w:val="00360184"/>
    <w:rsid w:val="003601DC"/>
    <w:rsid w:val="00360329"/>
    <w:rsid w:val="00360359"/>
    <w:rsid w:val="0036046E"/>
    <w:rsid w:val="00360FC4"/>
    <w:rsid w:val="00361746"/>
    <w:rsid w:val="0036183E"/>
    <w:rsid w:val="0036199E"/>
    <w:rsid w:val="00361A94"/>
    <w:rsid w:val="00361B44"/>
    <w:rsid w:val="00361F6C"/>
    <w:rsid w:val="003620DD"/>
    <w:rsid w:val="003623AC"/>
    <w:rsid w:val="00362796"/>
    <w:rsid w:val="003627EE"/>
    <w:rsid w:val="00362826"/>
    <w:rsid w:val="003628DD"/>
    <w:rsid w:val="00362C63"/>
    <w:rsid w:val="00362EF6"/>
    <w:rsid w:val="00362FC5"/>
    <w:rsid w:val="003631CC"/>
    <w:rsid w:val="0036338A"/>
    <w:rsid w:val="0036338F"/>
    <w:rsid w:val="00363633"/>
    <w:rsid w:val="0036368C"/>
    <w:rsid w:val="00363740"/>
    <w:rsid w:val="0036387A"/>
    <w:rsid w:val="003639FB"/>
    <w:rsid w:val="003640A7"/>
    <w:rsid w:val="003645B3"/>
    <w:rsid w:val="00364645"/>
    <w:rsid w:val="003646BE"/>
    <w:rsid w:val="0036472D"/>
    <w:rsid w:val="003649F3"/>
    <w:rsid w:val="00364A00"/>
    <w:rsid w:val="00364BEC"/>
    <w:rsid w:val="00364D3C"/>
    <w:rsid w:val="00364F95"/>
    <w:rsid w:val="00365285"/>
    <w:rsid w:val="00365592"/>
    <w:rsid w:val="003655F1"/>
    <w:rsid w:val="003660F6"/>
    <w:rsid w:val="0036631F"/>
    <w:rsid w:val="003664E0"/>
    <w:rsid w:val="003664F2"/>
    <w:rsid w:val="00366513"/>
    <w:rsid w:val="0036668F"/>
    <w:rsid w:val="00366EED"/>
    <w:rsid w:val="003672C8"/>
    <w:rsid w:val="00367355"/>
    <w:rsid w:val="00367AD9"/>
    <w:rsid w:val="00370018"/>
    <w:rsid w:val="0037001D"/>
    <w:rsid w:val="0037018B"/>
    <w:rsid w:val="00370631"/>
    <w:rsid w:val="0037068B"/>
    <w:rsid w:val="00370BF7"/>
    <w:rsid w:val="00370CB6"/>
    <w:rsid w:val="00370EB5"/>
    <w:rsid w:val="00371020"/>
    <w:rsid w:val="00371263"/>
    <w:rsid w:val="0037134B"/>
    <w:rsid w:val="00371456"/>
    <w:rsid w:val="003714EC"/>
    <w:rsid w:val="0037155F"/>
    <w:rsid w:val="00371B2D"/>
    <w:rsid w:val="00371B66"/>
    <w:rsid w:val="00371DBC"/>
    <w:rsid w:val="00371FAD"/>
    <w:rsid w:val="00371FFB"/>
    <w:rsid w:val="00372079"/>
    <w:rsid w:val="003721DE"/>
    <w:rsid w:val="0037298D"/>
    <w:rsid w:val="003729D0"/>
    <w:rsid w:val="00372A4A"/>
    <w:rsid w:val="00372C48"/>
    <w:rsid w:val="00372E51"/>
    <w:rsid w:val="00372F51"/>
    <w:rsid w:val="0037310B"/>
    <w:rsid w:val="003732D3"/>
    <w:rsid w:val="00373609"/>
    <w:rsid w:val="00373A06"/>
    <w:rsid w:val="00373DDF"/>
    <w:rsid w:val="00374125"/>
    <w:rsid w:val="003741C0"/>
    <w:rsid w:val="0037440E"/>
    <w:rsid w:val="00374BB3"/>
    <w:rsid w:val="00374D05"/>
    <w:rsid w:val="003759EA"/>
    <w:rsid w:val="00375E6A"/>
    <w:rsid w:val="00375E99"/>
    <w:rsid w:val="00375F0C"/>
    <w:rsid w:val="0037609E"/>
    <w:rsid w:val="003762F7"/>
    <w:rsid w:val="00376513"/>
    <w:rsid w:val="00376CE2"/>
    <w:rsid w:val="003770D4"/>
    <w:rsid w:val="0037773E"/>
    <w:rsid w:val="00377AA1"/>
    <w:rsid w:val="00377C29"/>
    <w:rsid w:val="00377D18"/>
    <w:rsid w:val="00377D6C"/>
    <w:rsid w:val="00380501"/>
    <w:rsid w:val="0038068C"/>
    <w:rsid w:val="0038078D"/>
    <w:rsid w:val="00380B70"/>
    <w:rsid w:val="00380CF9"/>
    <w:rsid w:val="00380D5E"/>
    <w:rsid w:val="00381187"/>
    <w:rsid w:val="00381259"/>
    <w:rsid w:val="003813A5"/>
    <w:rsid w:val="00381587"/>
    <w:rsid w:val="00381623"/>
    <w:rsid w:val="00381790"/>
    <w:rsid w:val="003819C6"/>
    <w:rsid w:val="00381ED2"/>
    <w:rsid w:val="00382934"/>
    <w:rsid w:val="003829E2"/>
    <w:rsid w:val="00382B93"/>
    <w:rsid w:val="00382FE0"/>
    <w:rsid w:val="00382FF0"/>
    <w:rsid w:val="00383543"/>
    <w:rsid w:val="003838B3"/>
    <w:rsid w:val="00383F11"/>
    <w:rsid w:val="00383F81"/>
    <w:rsid w:val="00383F9B"/>
    <w:rsid w:val="003842B0"/>
    <w:rsid w:val="003846B7"/>
    <w:rsid w:val="003846C3"/>
    <w:rsid w:val="0038494E"/>
    <w:rsid w:val="00384C95"/>
    <w:rsid w:val="00384F3A"/>
    <w:rsid w:val="00384F78"/>
    <w:rsid w:val="00384FE7"/>
    <w:rsid w:val="00385367"/>
    <w:rsid w:val="003853FE"/>
    <w:rsid w:val="0038550F"/>
    <w:rsid w:val="00385603"/>
    <w:rsid w:val="00385B22"/>
    <w:rsid w:val="00386172"/>
    <w:rsid w:val="003863C0"/>
    <w:rsid w:val="003864F8"/>
    <w:rsid w:val="003867E2"/>
    <w:rsid w:val="003868A8"/>
    <w:rsid w:val="00386C98"/>
    <w:rsid w:val="00386F68"/>
    <w:rsid w:val="00387445"/>
    <w:rsid w:val="00387FDC"/>
    <w:rsid w:val="00390153"/>
    <w:rsid w:val="003902CE"/>
    <w:rsid w:val="0039053F"/>
    <w:rsid w:val="0039090C"/>
    <w:rsid w:val="00390BCD"/>
    <w:rsid w:val="00390D32"/>
    <w:rsid w:val="00390F23"/>
    <w:rsid w:val="00390FB9"/>
    <w:rsid w:val="00390FD0"/>
    <w:rsid w:val="0039129D"/>
    <w:rsid w:val="003912A9"/>
    <w:rsid w:val="00391841"/>
    <w:rsid w:val="00391B38"/>
    <w:rsid w:val="00391D4F"/>
    <w:rsid w:val="00391DC4"/>
    <w:rsid w:val="003921CF"/>
    <w:rsid w:val="00392769"/>
    <w:rsid w:val="003927E8"/>
    <w:rsid w:val="00392D9E"/>
    <w:rsid w:val="00392EBA"/>
    <w:rsid w:val="00393611"/>
    <w:rsid w:val="00393749"/>
    <w:rsid w:val="00393866"/>
    <w:rsid w:val="00393AEF"/>
    <w:rsid w:val="00393D44"/>
    <w:rsid w:val="00393E83"/>
    <w:rsid w:val="00394546"/>
    <w:rsid w:val="0039472F"/>
    <w:rsid w:val="003947B5"/>
    <w:rsid w:val="00394CAD"/>
    <w:rsid w:val="00394D9C"/>
    <w:rsid w:val="00394E1F"/>
    <w:rsid w:val="00394F10"/>
    <w:rsid w:val="00395005"/>
    <w:rsid w:val="00395171"/>
    <w:rsid w:val="003953A3"/>
    <w:rsid w:val="003955B4"/>
    <w:rsid w:val="0039582B"/>
    <w:rsid w:val="00395A1F"/>
    <w:rsid w:val="00395F7E"/>
    <w:rsid w:val="003961DF"/>
    <w:rsid w:val="003962BF"/>
    <w:rsid w:val="003962F0"/>
    <w:rsid w:val="00396315"/>
    <w:rsid w:val="00396520"/>
    <w:rsid w:val="0039663F"/>
    <w:rsid w:val="00396AB4"/>
    <w:rsid w:val="00397322"/>
    <w:rsid w:val="0039758D"/>
    <w:rsid w:val="003978BA"/>
    <w:rsid w:val="00397A42"/>
    <w:rsid w:val="00397BFC"/>
    <w:rsid w:val="00397C09"/>
    <w:rsid w:val="00397D5C"/>
    <w:rsid w:val="00397F99"/>
    <w:rsid w:val="00397FF9"/>
    <w:rsid w:val="003A011F"/>
    <w:rsid w:val="003A031F"/>
    <w:rsid w:val="003A065A"/>
    <w:rsid w:val="003A071C"/>
    <w:rsid w:val="003A09E3"/>
    <w:rsid w:val="003A0D85"/>
    <w:rsid w:val="003A0D99"/>
    <w:rsid w:val="003A102A"/>
    <w:rsid w:val="003A146A"/>
    <w:rsid w:val="003A157F"/>
    <w:rsid w:val="003A1891"/>
    <w:rsid w:val="003A194A"/>
    <w:rsid w:val="003A1C8A"/>
    <w:rsid w:val="003A1D02"/>
    <w:rsid w:val="003A2364"/>
    <w:rsid w:val="003A2585"/>
    <w:rsid w:val="003A2670"/>
    <w:rsid w:val="003A2742"/>
    <w:rsid w:val="003A2F0E"/>
    <w:rsid w:val="003A2F25"/>
    <w:rsid w:val="003A3252"/>
    <w:rsid w:val="003A329F"/>
    <w:rsid w:val="003A36A3"/>
    <w:rsid w:val="003A3943"/>
    <w:rsid w:val="003A3D50"/>
    <w:rsid w:val="003A3F8A"/>
    <w:rsid w:val="003A432A"/>
    <w:rsid w:val="003A4762"/>
    <w:rsid w:val="003A4895"/>
    <w:rsid w:val="003A490C"/>
    <w:rsid w:val="003A495F"/>
    <w:rsid w:val="003A4B16"/>
    <w:rsid w:val="003A5158"/>
    <w:rsid w:val="003A520A"/>
    <w:rsid w:val="003A5570"/>
    <w:rsid w:val="003A5623"/>
    <w:rsid w:val="003A5CB0"/>
    <w:rsid w:val="003A6005"/>
    <w:rsid w:val="003A618C"/>
    <w:rsid w:val="003A63BD"/>
    <w:rsid w:val="003A6535"/>
    <w:rsid w:val="003A687D"/>
    <w:rsid w:val="003A6C09"/>
    <w:rsid w:val="003A6EC1"/>
    <w:rsid w:val="003A7206"/>
    <w:rsid w:val="003A7E29"/>
    <w:rsid w:val="003A7E5B"/>
    <w:rsid w:val="003A7F37"/>
    <w:rsid w:val="003B011E"/>
    <w:rsid w:val="003B038E"/>
    <w:rsid w:val="003B0593"/>
    <w:rsid w:val="003B07B9"/>
    <w:rsid w:val="003B101E"/>
    <w:rsid w:val="003B1148"/>
    <w:rsid w:val="003B12CC"/>
    <w:rsid w:val="003B149C"/>
    <w:rsid w:val="003B197A"/>
    <w:rsid w:val="003B1E4D"/>
    <w:rsid w:val="003B1E74"/>
    <w:rsid w:val="003B1EDF"/>
    <w:rsid w:val="003B2274"/>
    <w:rsid w:val="003B2584"/>
    <w:rsid w:val="003B264B"/>
    <w:rsid w:val="003B2D00"/>
    <w:rsid w:val="003B2D20"/>
    <w:rsid w:val="003B30E3"/>
    <w:rsid w:val="003B31CF"/>
    <w:rsid w:val="003B39CB"/>
    <w:rsid w:val="003B39E2"/>
    <w:rsid w:val="003B3DEE"/>
    <w:rsid w:val="003B3E87"/>
    <w:rsid w:val="003B3FA8"/>
    <w:rsid w:val="003B4116"/>
    <w:rsid w:val="003B428B"/>
    <w:rsid w:val="003B437D"/>
    <w:rsid w:val="003B44DB"/>
    <w:rsid w:val="003B4670"/>
    <w:rsid w:val="003B49BF"/>
    <w:rsid w:val="003B4D3D"/>
    <w:rsid w:val="003B4DBD"/>
    <w:rsid w:val="003B50E4"/>
    <w:rsid w:val="003B5518"/>
    <w:rsid w:val="003B5529"/>
    <w:rsid w:val="003B5C43"/>
    <w:rsid w:val="003B5CC2"/>
    <w:rsid w:val="003B5E27"/>
    <w:rsid w:val="003B6099"/>
    <w:rsid w:val="003B60BF"/>
    <w:rsid w:val="003B6331"/>
    <w:rsid w:val="003B65D4"/>
    <w:rsid w:val="003B6772"/>
    <w:rsid w:val="003B679A"/>
    <w:rsid w:val="003B67EC"/>
    <w:rsid w:val="003B6A45"/>
    <w:rsid w:val="003B6A7B"/>
    <w:rsid w:val="003B6B56"/>
    <w:rsid w:val="003B6E71"/>
    <w:rsid w:val="003B6F2C"/>
    <w:rsid w:val="003B7046"/>
    <w:rsid w:val="003B7053"/>
    <w:rsid w:val="003B71E6"/>
    <w:rsid w:val="003B7234"/>
    <w:rsid w:val="003B7493"/>
    <w:rsid w:val="003B7715"/>
    <w:rsid w:val="003B78A2"/>
    <w:rsid w:val="003B78F7"/>
    <w:rsid w:val="003B7A14"/>
    <w:rsid w:val="003B7A32"/>
    <w:rsid w:val="003B7C94"/>
    <w:rsid w:val="003B7D63"/>
    <w:rsid w:val="003B7DE0"/>
    <w:rsid w:val="003B7E1B"/>
    <w:rsid w:val="003B7F33"/>
    <w:rsid w:val="003C010A"/>
    <w:rsid w:val="003C0794"/>
    <w:rsid w:val="003C07F9"/>
    <w:rsid w:val="003C0824"/>
    <w:rsid w:val="003C0916"/>
    <w:rsid w:val="003C0AAC"/>
    <w:rsid w:val="003C0EF6"/>
    <w:rsid w:val="003C10F7"/>
    <w:rsid w:val="003C1495"/>
    <w:rsid w:val="003C1782"/>
    <w:rsid w:val="003C1B38"/>
    <w:rsid w:val="003C1F02"/>
    <w:rsid w:val="003C1F51"/>
    <w:rsid w:val="003C20A3"/>
    <w:rsid w:val="003C21DB"/>
    <w:rsid w:val="003C2616"/>
    <w:rsid w:val="003C28E9"/>
    <w:rsid w:val="003C2A77"/>
    <w:rsid w:val="003C2BEE"/>
    <w:rsid w:val="003C30F2"/>
    <w:rsid w:val="003C3199"/>
    <w:rsid w:val="003C32F2"/>
    <w:rsid w:val="003C3320"/>
    <w:rsid w:val="003C33D0"/>
    <w:rsid w:val="003C33D5"/>
    <w:rsid w:val="003C38A1"/>
    <w:rsid w:val="003C3CB0"/>
    <w:rsid w:val="003C41E8"/>
    <w:rsid w:val="003C440E"/>
    <w:rsid w:val="003C56D2"/>
    <w:rsid w:val="003C56FF"/>
    <w:rsid w:val="003C5D57"/>
    <w:rsid w:val="003C5F1D"/>
    <w:rsid w:val="003C6026"/>
    <w:rsid w:val="003C6435"/>
    <w:rsid w:val="003C65C4"/>
    <w:rsid w:val="003C65FF"/>
    <w:rsid w:val="003C66B9"/>
    <w:rsid w:val="003C6834"/>
    <w:rsid w:val="003C69D5"/>
    <w:rsid w:val="003C6DF9"/>
    <w:rsid w:val="003C7056"/>
    <w:rsid w:val="003C7196"/>
    <w:rsid w:val="003C7388"/>
    <w:rsid w:val="003C7C4A"/>
    <w:rsid w:val="003C7CFC"/>
    <w:rsid w:val="003C7EC1"/>
    <w:rsid w:val="003C7F05"/>
    <w:rsid w:val="003D0064"/>
    <w:rsid w:val="003D0387"/>
    <w:rsid w:val="003D060E"/>
    <w:rsid w:val="003D0847"/>
    <w:rsid w:val="003D08DF"/>
    <w:rsid w:val="003D0995"/>
    <w:rsid w:val="003D0BA0"/>
    <w:rsid w:val="003D107B"/>
    <w:rsid w:val="003D14CA"/>
    <w:rsid w:val="003D155C"/>
    <w:rsid w:val="003D1815"/>
    <w:rsid w:val="003D1970"/>
    <w:rsid w:val="003D1ADB"/>
    <w:rsid w:val="003D1D12"/>
    <w:rsid w:val="003D221F"/>
    <w:rsid w:val="003D233C"/>
    <w:rsid w:val="003D244A"/>
    <w:rsid w:val="003D245D"/>
    <w:rsid w:val="003D2772"/>
    <w:rsid w:val="003D27EF"/>
    <w:rsid w:val="003D2839"/>
    <w:rsid w:val="003D2BA9"/>
    <w:rsid w:val="003D2D84"/>
    <w:rsid w:val="003D2F84"/>
    <w:rsid w:val="003D3173"/>
    <w:rsid w:val="003D3423"/>
    <w:rsid w:val="003D3556"/>
    <w:rsid w:val="003D36EB"/>
    <w:rsid w:val="003D371A"/>
    <w:rsid w:val="003D3809"/>
    <w:rsid w:val="003D3B8C"/>
    <w:rsid w:val="003D3DA8"/>
    <w:rsid w:val="003D406F"/>
    <w:rsid w:val="003D43F1"/>
    <w:rsid w:val="003D4E38"/>
    <w:rsid w:val="003D4E92"/>
    <w:rsid w:val="003D4F7F"/>
    <w:rsid w:val="003D53FD"/>
    <w:rsid w:val="003D5B5B"/>
    <w:rsid w:val="003D5BFF"/>
    <w:rsid w:val="003D5CF8"/>
    <w:rsid w:val="003D6185"/>
    <w:rsid w:val="003D6258"/>
    <w:rsid w:val="003D63F6"/>
    <w:rsid w:val="003D6644"/>
    <w:rsid w:val="003D6660"/>
    <w:rsid w:val="003D6AE2"/>
    <w:rsid w:val="003D6B57"/>
    <w:rsid w:val="003D6CE2"/>
    <w:rsid w:val="003D7336"/>
    <w:rsid w:val="003D74E7"/>
    <w:rsid w:val="003D7709"/>
    <w:rsid w:val="003E004A"/>
    <w:rsid w:val="003E014B"/>
    <w:rsid w:val="003E0744"/>
    <w:rsid w:val="003E08CB"/>
    <w:rsid w:val="003E1077"/>
    <w:rsid w:val="003E11D2"/>
    <w:rsid w:val="003E13F9"/>
    <w:rsid w:val="003E18B9"/>
    <w:rsid w:val="003E2248"/>
    <w:rsid w:val="003E2306"/>
    <w:rsid w:val="003E25CA"/>
    <w:rsid w:val="003E2DE9"/>
    <w:rsid w:val="003E2E4D"/>
    <w:rsid w:val="003E3A5E"/>
    <w:rsid w:val="003E3D2C"/>
    <w:rsid w:val="003E3DEB"/>
    <w:rsid w:val="003E3E5A"/>
    <w:rsid w:val="003E3F74"/>
    <w:rsid w:val="003E4176"/>
    <w:rsid w:val="003E422D"/>
    <w:rsid w:val="003E44CD"/>
    <w:rsid w:val="003E4531"/>
    <w:rsid w:val="003E466C"/>
    <w:rsid w:val="003E4C40"/>
    <w:rsid w:val="003E5441"/>
    <w:rsid w:val="003E551C"/>
    <w:rsid w:val="003E5565"/>
    <w:rsid w:val="003E5B18"/>
    <w:rsid w:val="003E5BE1"/>
    <w:rsid w:val="003E5C1B"/>
    <w:rsid w:val="003E6078"/>
    <w:rsid w:val="003E62CF"/>
    <w:rsid w:val="003E648E"/>
    <w:rsid w:val="003E6B4C"/>
    <w:rsid w:val="003E6E9C"/>
    <w:rsid w:val="003E72F3"/>
    <w:rsid w:val="003E79B6"/>
    <w:rsid w:val="003E7B64"/>
    <w:rsid w:val="003E7C8A"/>
    <w:rsid w:val="003E7EA7"/>
    <w:rsid w:val="003E7F61"/>
    <w:rsid w:val="003F065E"/>
    <w:rsid w:val="003F0EA9"/>
    <w:rsid w:val="003F1517"/>
    <w:rsid w:val="003F1B35"/>
    <w:rsid w:val="003F1FB0"/>
    <w:rsid w:val="003F2471"/>
    <w:rsid w:val="003F2A26"/>
    <w:rsid w:val="003F2B74"/>
    <w:rsid w:val="003F2D62"/>
    <w:rsid w:val="003F2F09"/>
    <w:rsid w:val="003F32EE"/>
    <w:rsid w:val="003F3C74"/>
    <w:rsid w:val="003F4013"/>
    <w:rsid w:val="003F4344"/>
    <w:rsid w:val="003F49C2"/>
    <w:rsid w:val="003F4AB1"/>
    <w:rsid w:val="003F4E48"/>
    <w:rsid w:val="003F4EC6"/>
    <w:rsid w:val="003F5B44"/>
    <w:rsid w:val="003F5C03"/>
    <w:rsid w:val="003F5D9C"/>
    <w:rsid w:val="003F60B4"/>
    <w:rsid w:val="003F61B9"/>
    <w:rsid w:val="003F64E0"/>
    <w:rsid w:val="003F6609"/>
    <w:rsid w:val="003F68BC"/>
    <w:rsid w:val="003F6B1F"/>
    <w:rsid w:val="003F6C2C"/>
    <w:rsid w:val="003F6CCB"/>
    <w:rsid w:val="003F6D33"/>
    <w:rsid w:val="003F7160"/>
    <w:rsid w:val="003F7E92"/>
    <w:rsid w:val="00400311"/>
    <w:rsid w:val="00400312"/>
    <w:rsid w:val="004005B5"/>
    <w:rsid w:val="0040067A"/>
    <w:rsid w:val="00400908"/>
    <w:rsid w:val="00400F4A"/>
    <w:rsid w:val="0040145F"/>
    <w:rsid w:val="004014D5"/>
    <w:rsid w:val="00401A1B"/>
    <w:rsid w:val="00401C57"/>
    <w:rsid w:val="004024E4"/>
    <w:rsid w:val="004025B5"/>
    <w:rsid w:val="0040269B"/>
    <w:rsid w:val="00402DB1"/>
    <w:rsid w:val="00402EBA"/>
    <w:rsid w:val="0040326B"/>
    <w:rsid w:val="004033F6"/>
    <w:rsid w:val="00403A3C"/>
    <w:rsid w:val="00403C55"/>
    <w:rsid w:val="00403C9E"/>
    <w:rsid w:val="00403CF5"/>
    <w:rsid w:val="004044F8"/>
    <w:rsid w:val="00404508"/>
    <w:rsid w:val="004046C1"/>
    <w:rsid w:val="0040483E"/>
    <w:rsid w:val="00404DF3"/>
    <w:rsid w:val="00404E5E"/>
    <w:rsid w:val="00405130"/>
    <w:rsid w:val="004051D0"/>
    <w:rsid w:val="004051E6"/>
    <w:rsid w:val="004056A7"/>
    <w:rsid w:val="00405D9B"/>
    <w:rsid w:val="004060DD"/>
    <w:rsid w:val="004060E9"/>
    <w:rsid w:val="00406662"/>
    <w:rsid w:val="00406970"/>
    <w:rsid w:val="00406C49"/>
    <w:rsid w:val="00406DD1"/>
    <w:rsid w:val="004074E7"/>
    <w:rsid w:val="0040772E"/>
    <w:rsid w:val="004100F9"/>
    <w:rsid w:val="004101DE"/>
    <w:rsid w:val="004102CF"/>
    <w:rsid w:val="0041064D"/>
    <w:rsid w:val="0041071D"/>
    <w:rsid w:val="00410880"/>
    <w:rsid w:val="00410D1F"/>
    <w:rsid w:val="00410E40"/>
    <w:rsid w:val="00411143"/>
    <w:rsid w:val="004111D9"/>
    <w:rsid w:val="00411520"/>
    <w:rsid w:val="004115D3"/>
    <w:rsid w:val="00411742"/>
    <w:rsid w:val="00411A64"/>
    <w:rsid w:val="00411BB9"/>
    <w:rsid w:val="00411BC3"/>
    <w:rsid w:val="00411E7F"/>
    <w:rsid w:val="0041234C"/>
    <w:rsid w:val="004125E9"/>
    <w:rsid w:val="004126FE"/>
    <w:rsid w:val="00412790"/>
    <w:rsid w:val="00412795"/>
    <w:rsid w:val="00412F69"/>
    <w:rsid w:val="0041330E"/>
    <w:rsid w:val="0041338D"/>
    <w:rsid w:val="004136BB"/>
    <w:rsid w:val="004136CD"/>
    <w:rsid w:val="0041386E"/>
    <w:rsid w:val="004139C3"/>
    <w:rsid w:val="00413D14"/>
    <w:rsid w:val="00413DFB"/>
    <w:rsid w:val="004141CF"/>
    <w:rsid w:val="0041423D"/>
    <w:rsid w:val="004146C5"/>
    <w:rsid w:val="0041484B"/>
    <w:rsid w:val="00414889"/>
    <w:rsid w:val="00414C6D"/>
    <w:rsid w:val="00414E5D"/>
    <w:rsid w:val="0041506F"/>
    <w:rsid w:val="004153AB"/>
    <w:rsid w:val="00415635"/>
    <w:rsid w:val="0041593B"/>
    <w:rsid w:val="00415C9D"/>
    <w:rsid w:val="00415CD6"/>
    <w:rsid w:val="00415CE8"/>
    <w:rsid w:val="0041625D"/>
    <w:rsid w:val="0041634B"/>
    <w:rsid w:val="00416473"/>
    <w:rsid w:val="0041650B"/>
    <w:rsid w:val="004165ED"/>
    <w:rsid w:val="00416A3D"/>
    <w:rsid w:val="00416ACD"/>
    <w:rsid w:val="00416C41"/>
    <w:rsid w:val="00416E96"/>
    <w:rsid w:val="004172B8"/>
    <w:rsid w:val="0041759F"/>
    <w:rsid w:val="00417BCA"/>
    <w:rsid w:val="00417C0A"/>
    <w:rsid w:val="00420057"/>
    <w:rsid w:val="00420120"/>
    <w:rsid w:val="0042019D"/>
    <w:rsid w:val="00420468"/>
    <w:rsid w:val="0042080B"/>
    <w:rsid w:val="00420A85"/>
    <w:rsid w:val="00420E9A"/>
    <w:rsid w:val="00421120"/>
    <w:rsid w:val="004213C8"/>
    <w:rsid w:val="0042140B"/>
    <w:rsid w:val="0042182C"/>
    <w:rsid w:val="004219C5"/>
    <w:rsid w:val="00421D13"/>
    <w:rsid w:val="00421D32"/>
    <w:rsid w:val="00421D3E"/>
    <w:rsid w:val="00422124"/>
    <w:rsid w:val="00422C92"/>
    <w:rsid w:val="00422CE5"/>
    <w:rsid w:val="00422DA0"/>
    <w:rsid w:val="00422E50"/>
    <w:rsid w:val="00423027"/>
    <w:rsid w:val="0042309C"/>
    <w:rsid w:val="004233A5"/>
    <w:rsid w:val="004238CE"/>
    <w:rsid w:val="00423B1D"/>
    <w:rsid w:val="00423E0D"/>
    <w:rsid w:val="004247FB"/>
    <w:rsid w:val="0042496B"/>
    <w:rsid w:val="00424FDC"/>
    <w:rsid w:val="004259D2"/>
    <w:rsid w:val="00425FD1"/>
    <w:rsid w:val="004268CC"/>
    <w:rsid w:val="00426CBB"/>
    <w:rsid w:val="00426DE1"/>
    <w:rsid w:val="00426E9B"/>
    <w:rsid w:val="0042701F"/>
    <w:rsid w:val="0042738E"/>
    <w:rsid w:val="004276F7"/>
    <w:rsid w:val="0042791D"/>
    <w:rsid w:val="00427B3A"/>
    <w:rsid w:val="00427D16"/>
    <w:rsid w:val="00427FC8"/>
    <w:rsid w:val="00427FDB"/>
    <w:rsid w:val="004308C4"/>
    <w:rsid w:val="00430A18"/>
    <w:rsid w:val="00430C15"/>
    <w:rsid w:val="0043100C"/>
    <w:rsid w:val="004312BF"/>
    <w:rsid w:val="004313C7"/>
    <w:rsid w:val="00431592"/>
    <w:rsid w:val="0043165C"/>
    <w:rsid w:val="00431A79"/>
    <w:rsid w:val="00431B21"/>
    <w:rsid w:val="00431C2E"/>
    <w:rsid w:val="00431DD1"/>
    <w:rsid w:val="00431F90"/>
    <w:rsid w:val="00432038"/>
    <w:rsid w:val="0043216A"/>
    <w:rsid w:val="00432874"/>
    <w:rsid w:val="00432974"/>
    <w:rsid w:val="00432F7D"/>
    <w:rsid w:val="004330E9"/>
    <w:rsid w:val="00433279"/>
    <w:rsid w:val="004332F9"/>
    <w:rsid w:val="0043349D"/>
    <w:rsid w:val="00433CC6"/>
    <w:rsid w:val="00434523"/>
    <w:rsid w:val="00434E30"/>
    <w:rsid w:val="0043515D"/>
    <w:rsid w:val="00435419"/>
    <w:rsid w:val="0043578E"/>
    <w:rsid w:val="00435830"/>
    <w:rsid w:val="00435999"/>
    <w:rsid w:val="00435AEB"/>
    <w:rsid w:val="00435B9A"/>
    <w:rsid w:val="00435EB1"/>
    <w:rsid w:val="00436287"/>
    <w:rsid w:val="0043679B"/>
    <w:rsid w:val="0043696A"/>
    <w:rsid w:val="00436AC1"/>
    <w:rsid w:val="00437007"/>
    <w:rsid w:val="0043714B"/>
    <w:rsid w:val="0043753F"/>
    <w:rsid w:val="00437A1E"/>
    <w:rsid w:val="00440BBF"/>
    <w:rsid w:val="00440D5E"/>
    <w:rsid w:val="00441081"/>
    <w:rsid w:val="00441756"/>
    <w:rsid w:val="00441DAD"/>
    <w:rsid w:val="00441EF9"/>
    <w:rsid w:val="00442146"/>
    <w:rsid w:val="004425E0"/>
    <w:rsid w:val="00442676"/>
    <w:rsid w:val="004429E4"/>
    <w:rsid w:val="00442BE1"/>
    <w:rsid w:val="00442EA8"/>
    <w:rsid w:val="0044332F"/>
    <w:rsid w:val="004434FB"/>
    <w:rsid w:val="004435CF"/>
    <w:rsid w:val="004437D9"/>
    <w:rsid w:val="0044441E"/>
    <w:rsid w:val="004445D6"/>
    <w:rsid w:val="0044470B"/>
    <w:rsid w:val="00444A73"/>
    <w:rsid w:val="00444BE2"/>
    <w:rsid w:val="00444BEC"/>
    <w:rsid w:val="00444C7D"/>
    <w:rsid w:val="00444E00"/>
    <w:rsid w:val="0044514B"/>
    <w:rsid w:val="00445334"/>
    <w:rsid w:val="0044546D"/>
    <w:rsid w:val="004456DC"/>
    <w:rsid w:val="0044622F"/>
    <w:rsid w:val="00446245"/>
    <w:rsid w:val="0044643E"/>
    <w:rsid w:val="00446453"/>
    <w:rsid w:val="0044692B"/>
    <w:rsid w:val="00446985"/>
    <w:rsid w:val="004469A5"/>
    <w:rsid w:val="00446B84"/>
    <w:rsid w:val="00446C61"/>
    <w:rsid w:val="00446CE8"/>
    <w:rsid w:val="00446ED0"/>
    <w:rsid w:val="004470C0"/>
    <w:rsid w:val="0044726B"/>
    <w:rsid w:val="004474EB"/>
    <w:rsid w:val="004475B9"/>
    <w:rsid w:val="004477B4"/>
    <w:rsid w:val="004479DE"/>
    <w:rsid w:val="00447A7B"/>
    <w:rsid w:val="00447CF5"/>
    <w:rsid w:val="00450223"/>
    <w:rsid w:val="004503C5"/>
    <w:rsid w:val="0045063A"/>
    <w:rsid w:val="00450789"/>
    <w:rsid w:val="00450ADC"/>
    <w:rsid w:val="00450C56"/>
    <w:rsid w:val="00450CA1"/>
    <w:rsid w:val="00450EBE"/>
    <w:rsid w:val="00450EDB"/>
    <w:rsid w:val="00451080"/>
    <w:rsid w:val="00451121"/>
    <w:rsid w:val="00451585"/>
    <w:rsid w:val="004515D6"/>
    <w:rsid w:val="004516DC"/>
    <w:rsid w:val="00451706"/>
    <w:rsid w:val="00451921"/>
    <w:rsid w:val="0045196A"/>
    <w:rsid w:val="00451B51"/>
    <w:rsid w:val="00451ECF"/>
    <w:rsid w:val="00451FA5"/>
    <w:rsid w:val="0045214D"/>
    <w:rsid w:val="0045225D"/>
    <w:rsid w:val="004522AF"/>
    <w:rsid w:val="004522B8"/>
    <w:rsid w:val="00452718"/>
    <w:rsid w:val="004527FA"/>
    <w:rsid w:val="00452F2A"/>
    <w:rsid w:val="004532E2"/>
    <w:rsid w:val="00453410"/>
    <w:rsid w:val="0045343E"/>
    <w:rsid w:val="004535C7"/>
    <w:rsid w:val="004535D7"/>
    <w:rsid w:val="00453A5E"/>
    <w:rsid w:val="00453AF0"/>
    <w:rsid w:val="00453FF9"/>
    <w:rsid w:val="0045440E"/>
    <w:rsid w:val="00454A2B"/>
    <w:rsid w:val="00454A65"/>
    <w:rsid w:val="00454AA6"/>
    <w:rsid w:val="00455503"/>
    <w:rsid w:val="0045570E"/>
    <w:rsid w:val="00455A6A"/>
    <w:rsid w:val="00455B78"/>
    <w:rsid w:val="00455E77"/>
    <w:rsid w:val="00455E94"/>
    <w:rsid w:val="00456211"/>
    <w:rsid w:val="004562EC"/>
    <w:rsid w:val="004563C0"/>
    <w:rsid w:val="004566C7"/>
    <w:rsid w:val="00456DDD"/>
    <w:rsid w:val="00457263"/>
    <w:rsid w:val="00457CA8"/>
    <w:rsid w:val="00457EFE"/>
    <w:rsid w:val="004607A2"/>
    <w:rsid w:val="00460832"/>
    <w:rsid w:val="0046086D"/>
    <w:rsid w:val="00460A48"/>
    <w:rsid w:val="00460B30"/>
    <w:rsid w:val="00460BA8"/>
    <w:rsid w:val="00460F78"/>
    <w:rsid w:val="00461324"/>
    <w:rsid w:val="00461333"/>
    <w:rsid w:val="00461566"/>
    <w:rsid w:val="0046161D"/>
    <w:rsid w:val="0046180A"/>
    <w:rsid w:val="0046199A"/>
    <w:rsid w:val="00461BB3"/>
    <w:rsid w:val="00461E5F"/>
    <w:rsid w:val="004627BD"/>
    <w:rsid w:val="00462A3C"/>
    <w:rsid w:val="00462A69"/>
    <w:rsid w:val="004630EF"/>
    <w:rsid w:val="004630FF"/>
    <w:rsid w:val="0046327E"/>
    <w:rsid w:val="00463416"/>
    <w:rsid w:val="00463479"/>
    <w:rsid w:val="00463502"/>
    <w:rsid w:val="0046351A"/>
    <w:rsid w:val="004636B3"/>
    <w:rsid w:val="00463B86"/>
    <w:rsid w:val="00463CC1"/>
    <w:rsid w:val="004644E0"/>
    <w:rsid w:val="004646D9"/>
    <w:rsid w:val="004654D6"/>
    <w:rsid w:val="00465C67"/>
    <w:rsid w:val="00466115"/>
    <w:rsid w:val="00466407"/>
    <w:rsid w:val="0046684D"/>
    <w:rsid w:val="00466963"/>
    <w:rsid w:val="00466E87"/>
    <w:rsid w:val="004670FB"/>
    <w:rsid w:val="00467557"/>
    <w:rsid w:val="0046784B"/>
    <w:rsid w:val="00467B16"/>
    <w:rsid w:val="00467EDF"/>
    <w:rsid w:val="00470025"/>
    <w:rsid w:val="00470304"/>
    <w:rsid w:val="004705F1"/>
    <w:rsid w:val="0047067E"/>
    <w:rsid w:val="004708BE"/>
    <w:rsid w:val="00470C8F"/>
    <w:rsid w:val="00470D4D"/>
    <w:rsid w:val="00470F4F"/>
    <w:rsid w:val="0047105F"/>
    <w:rsid w:val="00471084"/>
    <w:rsid w:val="0047113F"/>
    <w:rsid w:val="00471390"/>
    <w:rsid w:val="004718F6"/>
    <w:rsid w:val="00471A08"/>
    <w:rsid w:val="00471AA7"/>
    <w:rsid w:val="00471D5A"/>
    <w:rsid w:val="00471ED2"/>
    <w:rsid w:val="00472251"/>
    <w:rsid w:val="00472424"/>
    <w:rsid w:val="00472762"/>
    <w:rsid w:val="00472786"/>
    <w:rsid w:val="004728C4"/>
    <w:rsid w:val="00472EED"/>
    <w:rsid w:val="00472F34"/>
    <w:rsid w:val="00473265"/>
    <w:rsid w:val="00473615"/>
    <w:rsid w:val="00473743"/>
    <w:rsid w:val="00473AEE"/>
    <w:rsid w:val="00473D95"/>
    <w:rsid w:val="00473EDA"/>
    <w:rsid w:val="00473F9B"/>
    <w:rsid w:val="00473FE1"/>
    <w:rsid w:val="004740A0"/>
    <w:rsid w:val="0047488C"/>
    <w:rsid w:val="00474892"/>
    <w:rsid w:val="004748E0"/>
    <w:rsid w:val="00474AB7"/>
    <w:rsid w:val="00474C4A"/>
    <w:rsid w:val="00474D14"/>
    <w:rsid w:val="00474E05"/>
    <w:rsid w:val="00474E78"/>
    <w:rsid w:val="00474F2E"/>
    <w:rsid w:val="0047506E"/>
    <w:rsid w:val="00475367"/>
    <w:rsid w:val="004757E1"/>
    <w:rsid w:val="00475857"/>
    <w:rsid w:val="00475970"/>
    <w:rsid w:val="00475A5B"/>
    <w:rsid w:val="00475C83"/>
    <w:rsid w:val="00475DCF"/>
    <w:rsid w:val="00475E97"/>
    <w:rsid w:val="004762A9"/>
    <w:rsid w:val="00476B34"/>
    <w:rsid w:val="00476EB9"/>
    <w:rsid w:val="00477232"/>
    <w:rsid w:val="004773FF"/>
    <w:rsid w:val="004774CA"/>
    <w:rsid w:val="004775BC"/>
    <w:rsid w:val="0047771B"/>
    <w:rsid w:val="0047774C"/>
    <w:rsid w:val="00477788"/>
    <w:rsid w:val="00477A43"/>
    <w:rsid w:val="00477B5D"/>
    <w:rsid w:val="00480654"/>
    <w:rsid w:val="00480A78"/>
    <w:rsid w:val="00480C77"/>
    <w:rsid w:val="004812A1"/>
    <w:rsid w:val="0048179C"/>
    <w:rsid w:val="00482137"/>
    <w:rsid w:val="0048273C"/>
    <w:rsid w:val="0048278A"/>
    <w:rsid w:val="00482824"/>
    <w:rsid w:val="00482E4E"/>
    <w:rsid w:val="00482E86"/>
    <w:rsid w:val="00482F28"/>
    <w:rsid w:val="0048305B"/>
    <w:rsid w:val="00483128"/>
    <w:rsid w:val="0048316A"/>
    <w:rsid w:val="00483384"/>
    <w:rsid w:val="00483D7D"/>
    <w:rsid w:val="004840EC"/>
    <w:rsid w:val="00484155"/>
    <w:rsid w:val="004841F6"/>
    <w:rsid w:val="00484276"/>
    <w:rsid w:val="004842EB"/>
    <w:rsid w:val="0048482D"/>
    <w:rsid w:val="00484CBE"/>
    <w:rsid w:val="00484EE8"/>
    <w:rsid w:val="00484FD5"/>
    <w:rsid w:val="00485066"/>
    <w:rsid w:val="0048509A"/>
    <w:rsid w:val="004857F9"/>
    <w:rsid w:val="00485AD5"/>
    <w:rsid w:val="00485AF4"/>
    <w:rsid w:val="00485BF3"/>
    <w:rsid w:val="00485D4E"/>
    <w:rsid w:val="00485E08"/>
    <w:rsid w:val="0048620D"/>
    <w:rsid w:val="0048632C"/>
    <w:rsid w:val="0048649D"/>
    <w:rsid w:val="004867CF"/>
    <w:rsid w:val="00486999"/>
    <w:rsid w:val="0048699E"/>
    <w:rsid w:val="00486C94"/>
    <w:rsid w:val="00487C12"/>
    <w:rsid w:val="00487CE6"/>
    <w:rsid w:val="00490291"/>
    <w:rsid w:val="00490765"/>
    <w:rsid w:val="0049094E"/>
    <w:rsid w:val="00490A5E"/>
    <w:rsid w:val="00490A89"/>
    <w:rsid w:val="00490A98"/>
    <w:rsid w:val="00490CD8"/>
    <w:rsid w:val="00490D53"/>
    <w:rsid w:val="00491270"/>
    <w:rsid w:val="0049138E"/>
    <w:rsid w:val="004917CF"/>
    <w:rsid w:val="00491E7B"/>
    <w:rsid w:val="00491EA3"/>
    <w:rsid w:val="00491F31"/>
    <w:rsid w:val="00492932"/>
    <w:rsid w:val="00492B82"/>
    <w:rsid w:val="00492B9B"/>
    <w:rsid w:val="00492BCA"/>
    <w:rsid w:val="00492D93"/>
    <w:rsid w:val="00492FB0"/>
    <w:rsid w:val="004933D7"/>
    <w:rsid w:val="00493559"/>
    <w:rsid w:val="00493C8F"/>
    <w:rsid w:val="00493EB5"/>
    <w:rsid w:val="00493EB6"/>
    <w:rsid w:val="00494039"/>
    <w:rsid w:val="00494306"/>
    <w:rsid w:val="004944FD"/>
    <w:rsid w:val="00494847"/>
    <w:rsid w:val="00494ABE"/>
    <w:rsid w:val="00494DCB"/>
    <w:rsid w:val="00494DE8"/>
    <w:rsid w:val="00495052"/>
    <w:rsid w:val="00495054"/>
    <w:rsid w:val="00495087"/>
    <w:rsid w:val="00495130"/>
    <w:rsid w:val="0049514F"/>
    <w:rsid w:val="004951C7"/>
    <w:rsid w:val="0049529A"/>
    <w:rsid w:val="00495350"/>
    <w:rsid w:val="00495455"/>
    <w:rsid w:val="00495487"/>
    <w:rsid w:val="0049566A"/>
    <w:rsid w:val="00495721"/>
    <w:rsid w:val="00495DFC"/>
    <w:rsid w:val="00495F56"/>
    <w:rsid w:val="004960BC"/>
    <w:rsid w:val="00496466"/>
    <w:rsid w:val="0049674D"/>
    <w:rsid w:val="004968A4"/>
    <w:rsid w:val="0049698A"/>
    <w:rsid w:val="00496AD3"/>
    <w:rsid w:val="00496B83"/>
    <w:rsid w:val="00496BC9"/>
    <w:rsid w:val="00496DC5"/>
    <w:rsid w:val="0049716D"/>
    <w:rsid w:val="004971C0"/>
    <w:rsid w:val="004978A2"/>
    <w:rsid w:val="00497BF2"/>
    <w:rsid w:val="00497D04"/>
    <w:rsid w:val="00497D4D"/>
    <w:rsid w:val="00497D57"/>
    <w:rsid w:val="00497D6D"/>
    <w:rsid w:val="004A002F"/>
    <w:rsid w:val="004A01BD"/>
    <w:rsid w:val="004A01D9"/>
    <w:rsid w:val="004A0210"/>
    <w:rsid w:val="004A028A"/>
    <w:rsid w:val="004A049F"/>
    <w:rsid w:val="004A08B7"/>
    <w:rsid w:val="004A0C34"/>
    <w:rsid w:val="004A0C61"/>
    <w:rsid w:val="004A0DD0"/>
    <w:rsid w:val="004A0FD4"/>
    <w:rsid w:val="004A0FE4"/>
    <w:rsid w:val="004A111C"/>
    <w:rsid w:val="004A1570"/>
    <w:rsid w:val="004A1CDC"/>
    <w:rsid w:val="004A1CDD"/>
    <w:rsid w:val="004A1D33"/>
    <w:rsid w:val="004A1D8C"/>
    <w:rsid w:val="004A1E30"/>
    <w:rsid w:val="004A1ECA"/>
    <w:rsid w:val="004A2129"/>
    <w:rsid w:val="004A22B9"/>
    <w:rsid w:val="004A234A"/>
    <w:rsid w:val="004A271A"/>
    <w:rsid w:val="004A27BC"/>
    <w:rsid w:val="004A28C0"/>
    <w:rsid w:val="004A2906"/>
    <w:rsid w:val="004A3267"/>
    <w:rsid w:val="004A33E1"/>
    <w:rsid w:val="004A34A2"/>
    <w:rsid w:val="004A3B65"/>
    <w:rsid w:val="004A3F56"/>
    <w:rsid w:val="004A4F13"/>
    <w:rsid w:val="004A5925"/>
    <w:rsid w:val="004A5A15"/>
    <w:rsid w:val="004A5BFC"/>
    <w:rsid w:val="004A5FE9"/>
    <w:rsid w:val="004A6607"/>
    <w:rsid w:val="004A6634"/>
    <w:rsid w:val="004A6B78"/>
    <w:rsid w:val="004A6CF6"/>
    <w:rsid w:val="004A7039"/>
    <w:rsid w:val="004A73A9"/>
    <w:rsid w:val="004A77B6"/>
    <w:rsid w:val="004A7B68"/>
    <w:rsid w:val="004A7E19"/>
    <w:rsid w:val="004B0039"/>
    <w:rsid w:val="004B01C2"/>
    <w:rsid w:val="004B0349"/>
    <w:rsid w:val="004B0D43"/>
    <w:rsid w:val="004B0DF2"/>
    <w:rsid w:val="004B0E57"/>
    <w:rsid w:val="004B175F"/>
    <w:rsid w:val="004B1CC3"/>
    <w:rsid w:val="004B252F"/>
    <w:rsid w:val="004B29CC"/>
    <w:rsid w:val="004B2B95"/>
    <w:rsid w:val="004B30D4"/>
    <w:rsid w:val="004B33C7"/>
    <w:rsid w:val="004B364C"/>
    <w:rsid w:val="004B3F7F"/>
    <w:rsid w:val="004B45D5"/>
    <w:rsid w:val="004B4C47"/>
    <w:rsid w:val="004B4EAF"/>
    <w:rsid w:val="004B4FB7"/>
    <w:rsid w:val="004B53AA"/>
    <w:rsid w:val="004B54B3"/>
    <w:rsid w:val="004B54B7"/>
    <w:rsid w:val="004B5702"/>
    <w:rsid w:val="004B5B97"/>
    <w:rsid w:val="004B5BC0"/>
    <w:rsid w:val="004B5CA7"/>
    <w:rsid w:val="004B5D1D"/>
    <w:rsid w:val="004B61C3"/>
    <w:rsid w:val="004B61F4"/>
    <w:rsid w:val="004B689B"/>
    <w:rsid w:val="004B6B6A"/>
    <w:rsid w:val="004B731D"/>
    <w:rsid w:val="004B75BF"/>
    <w:rsid w:val="004B7668"/>
    <w:rsid w:val="004B76C4"/>
    <w:rsid w:val="004B78D7"/>
    <w:rsid w:val="004B7A13"/>
    <w:rsid w:val="004B7C6D"/>
    <w:rsid w:val="004B7F96"/>
    <w:rsid w:val="004C013B"/>
    <w:rsid w:val="004C060D"/>
    <w:rsid w:val="004C0868"/>
    <w:rsid w:val="004C0955"/>
    <w:rsid w:val="004C0A7C"/>
    <w:rsid w:val="004C0BC2"/>
    <w:rsid w:val="004C14C2"/>
    <w:rsid w:val="004C14C6"/>
    <w:rsid w:val="004C179C"/>
    <w:rsid w:val="004C19CB"/>
    <w:rsid w:val="004C1AB9"/>
    <w:rsid w:val="004C1B73"/>
    <w:rsid w:val="004C1F69"/>
    <w:rsid w:val="004C22A8"/>
    <w:rsid w:val="004C2651"/>
    <w:rsid w:val="004C2A3B"/>
    <w:rsid w:val="004C2B93"/>
    <w:rsid w:val="004C307C"/>
    <w:rsid w:val="004C3BD3"/>
    <w:rsid w:val="004C3E89"/>
    <w:rsid w:val="004C42AD"/>
    <w:rsid w:val="004C44B9"/>
    <w:rsid w:val="004C4808"/>
    <w:rsid w:val="004C48B9"/>
    <w:rsid w:val="004C49C7"/>
    <w:rsid w:val="004C4A43"/>
    <w:rsid w:val="004C4AB6"/>
    <w:rsid w:val="004C4CD9"/>
    <w:rsid w:val="004C4D20"/>
    <w:rsid w:val="004C4E85"/>
    <w:rsid w:val="004C4F8A"/>
    <w:rsid w:val="004C5083"/>
    <w:rsid w:val="004C50D1"/>
    <w:rsid w:val="004C5160"/>
    <w:rsid w:val="004C5172"/>
    <w:rsid w:val="004C5301"/>
    <w:rsid w:val="004C5CE9"/>
    <w:rsid w:val="004C5DC4"/>
    <w:rsid w:val="004C61EB"/>
    <w:rsid w:val="004C65E3"/>
    <w:rsid w:val="004C6697"/>
    <w:rsid w:val="004C68B1"/>
    <w:rsid w:val="004C6BCF"/>
    <w:rsid w:val="004C6FCD"/>
    <w:rsid w:val="004C71B4"/>
    <w:rsid w:val="004C7665"/>
    <w:rsid w:val="004C7874"/>
    <w:rsid w:val="004C7D8C"/>
    <w:rsid w:val="004C7EAE"/>
    <w:rsid w:val="004D048F"/>
    <w:rsid w:val="004D0526"/>
    <w:rsid w:val="004D0692"/>
    <w:rsid w:val="004D097A"/>
    <w:rsid w:val="004D09CA"/>
    <w:rsid w:val="004D0A35"/>
    <w:rsid w:val="004D0FCA"/>
    <w:rsid w:val="004D1102"/>
    <w:rsid w:val="004D1294"/>
    <w:rsid w:val="004D151A"/>
    <w:rsid w:val="004D15D6"/>
    <w:rsid w:val="004D1611"/>
    <w:rsid w:val="004D16AF"/>
    <w:rsid w:val="004D1869"/>
    <w:rsid w:val="004D1A0C"/>
    <w:rsid w:val="004D25FC"/>
    <w:rsid w:val="004D2675"/>
    <w:rsid w:val="004D27E4"/>
    <w:rsid w:val="004D2BA4"/>
    <w:rsid w:val="004D2BD1"/>
    <w:rsid w:val="004D2C4E"/>
    <w:rsid w:val="004D2D0E"/>
    <w:rsid w:val="004D2D63"/>
    <w:rsid w:val="004D382B"/>
    <w:rsid w:val="004D390F"/>
    <w:rsid w:val="004D3AA1"/>
    <w:rsid w:val="004D3BC7"/>
    <w:rsid w:val="004D40C7"/>
    <w:rsid w:val="004D41FC"/>
    <w:rsid w:val="004D44EA"/>
    <w:rsid w:val="004D453F"/>
    <w:rsid w:val="004D4833"/>
    <w:rsid w:val="004D4A96"/>
    <w:rsid w:val="004D4ACD"/>
    <w:rsid w:val="004D4C1B"/>
    <w:rsid w:val="004D4D08"/>
    <w:rsid w:val="004D4D7B"/>
    <w:rsid w:val="004D4EB4"/>
    <w:rsid w:val="004D5660"/>
    <w:rsid w:val="004D5788"/>
    <w:rsid w:val="004D5B99"/>
    <w:rsid w:val="004D6033"/>
    <w:rsid w:val="004D60CA"/>
    <w:rsid w:val="004D60ED"/>
    <w:rsid w:val="004D639C"/>
    <w:rsid w:val="004D664F"/>
    <w:rsid w:val="004D66AA"/>
    <w:rsid w:val="004D66CD"/>
    <w:rsid w:val="004D67BE"/>
    <w:rsid w:val="004D67F4"/>
    <w:rsid w:val="004D703E"/>
    <w:rsid w:val="004D72DB"/>
    <w:rsid w:val="004D739A"/>
    <w:rsid w:val="004D790A"/>
    <w:rsid w:val="004D79AE"/>
    <w:rsid w:val="004D7C86"/>
    <w:rsid w:val="004D7D20"/>
    <w:rsid w:val="004E0091"/>
    <w:rsid w:val="004E02C9"/>
    <w:rsid w:val="004E03AD"/>
    <w:rsid w:val="004E067A"/>
    <w:rsid w:val="004E0997"/>
    <w:rsid w:val="004E0A5B"/>
    <w:rsid w:val="004E0EF7"/>
    <w:rsid w:val="004E113A"/>
    <w:rsid w:val="004E11F5"/>
    <w:rsid w:val="004E147B"/>
    <w:rsid w:val="004E1C9E"/>
    <w:rsid w:val="004E1E02"/>
    <w:rsid w:val="004E1F1A"/>
    <w:rsid w:val="004E20C5"/>
    <w:rsid w:val="004E2B50"/>
    <w:rsid w:val="004E2E71"/>
    <w:rsid w:val="004E2E9D"/>
    <w:rsid w:val="004E2ECC"/>
    <w:rsid w:val="004E3176"/>
    <w:rsid w:val="004E32C9"/>
    <w:rsid w:val="004E3422"/>
    <w:rsid w:val="004E38C1"/>
    <w:rsid w:val="004E3C3C"/>
    <w:rsid w:val="004E3EA5"/>
    <w:rsid w:val="004E4135"/>
    <w:rsid w:val="004E418C"/>
    <w:rsid w:val="004E44D2"/>
    <w:rsid w:val="004E477E"/>
    <w:rsid w:val="004E47E4"/>
    <w:rsid w:val="004E49F0"/>
    <w:rsid w:val="004E4AD7"/>
    <w:rsid w:val="004E4AFD"/>
    <w:rsid w:val="004E4D8E"/>
    <w:rsid w:val="004E4EA3"/>
    <w:rsid w:val="004E4FB0"/>
    <w:rsid w:val="004E51A9"/>
    <w:rsid w:val="004E53E4"/>
    <w:rsid w:val="004E5454"/>
    <w:rsid w:val="004E54A8"/>
    <w:rsid w:val="004E5AD6"/>
    <w:rsid w:val="004E61DC"/>
    <w:rsid w:val="004E685F"/>
    <w:rsid w:val="004E6D82"/>
    <w:rsid w:val="004E6DE3"/>
    <w:rsid w:val="004E6F4E"/>
    <w:rsid w:val="004E7004"/>
    <w:rsid w:val="004E70F1"/>
    <w:rsid w:val="004E76CD"/>
    <w:rsid w:val="004E78B5"/>
    <w:rsid w:val="004E7967"/>
    <w:rsid w:val="004E7FC8"/>
    <w:rsid w:val="004F0698"/>
    <w:rsid w:val="004F0A29"/>
    <w:rsid w:val="004F0E13"/>
    <w:rsid w:val="004F1042"/>
    <w:rsid w:val="004F13DC"/>
    <w:rsid w:val="004F1C94"/>
    <w:rsid w:val="004F20FC"/>
    <w:rsid w:val="004F226B"/>
    <w:rsid w:val="004F231B"/>
    <w:rsid w:val="004F2528"/>
    <w:rsid w:val="004F259C"/>
    <w:rsid w:val="004F2AA4"/>
    <w:rsid w:val="004F2CBF"/>
    <w:rsid w:val="004F2D2B"/>
    <w:rsid w:val="004F3213"/>
    <w:rsid w:val="004F33ED"/>
    <w:rsid w:val="004F357A"/>
    <w:rsid w:val="004F367B"/>
    <w:rsid w:val="004F3865"/>
    <w:rsid w:val="004F3BDF"/>
    <w:rsid w:val="004F3D4A"/>
    <w:rsid w:val="004F4419"/>
    <w:rsid w:val="004F44E4"/>
    <w:rsid w:val="004F4721"/>
    <w:rsid w:val="004F4AC5"/>
    <w:rsid w:val="004F4E59"/>
    <w:rsid w:val="004F4E8C"/>
    <w:rsid w:val="004F4F2A"/>
    <w:rsid w:val="004F5098"/>
    <w:rsid w:val="004F52AA"/>
    <w:rsid w:val="004F578B"/>
    <w:rsid w:val="004F5B40"/>
    <w:rsid w:val="004F5DC8"/>
    <w:rsid w:val="004F5DD3"/>
    <w:rsid w:val="004F5F46"/>
    <w:rsid w:val="004F5FED"/>
    <w:rsid w:val="004F6106"/>
    <w:rsid w:val="004F61DE"/>
    <w:rsid w:val="004F6468"/>
    <w:rsid w:val="004F6680"/>
    <w:rsid w:val="004F6838"/>
    <w:rsid w:val="004F6C51"/>
    <w:rsid w:val="004F7087"/>
    <w:rsid w:val="004F72D1"/>
    <w:rsid w:val="004F748D"/>
    <w:rsid w:val="004F7B10"/>
    <w:rsid w:val="004F7B2D"/>
    <w:rsid w:val="004F7C16"/>
    <w:rsid w:val="004F7C4E"/>
    <w:rsid w:val="004F7E17"/>
    <w:rsid w:val="004F7E81"/>
    <w:rsid w:val="0050009F"/>
    <w:rsid w:val="005000D0"/>
    <w:rsid w:val="005004C9"/>
    <w:rsid w:val="00500626"/>
    <w:rsid w:val="00500666"/>
    <w:rsid w:val="00500878"/>
    <w:rsid w:val="00500975"/>
    <w:rsid w:val="00500C68"/>
    <w:rsid w:val="0050121C"/>
    <w:rsid w:val="00501403"/>
    <w:rsid w:val="005014C6"/>
    <w:rsid w:val="005016E7"/>
    <w:rsid w:val="0050189B"/>
    <w:rsid w:val="00501AC1"/>
    <w:rsid w:val="00502329"/>
    <w:rsid w:val="00502448"/>
    <w:rsid w:val="0050273A"/>
    <w:rsid w:val="00503054"/>
    <w:rsid w:val="00503154"/>
    <w:rsid w:val="0050333C"/>
    <w:rsid w:val="0050389D"/>
    <w:rsid w:val="00503DB1"/>
    <w:rsid w:val="00504866"/>
    <w:rsid w:val="00504B2A"/>
    <w:rsid w:val="00504F10"/>
    <w:rsid w:val="00504F20"/>
    <w:rsid w:val="005050A4"/>
    <w:rsid w:val="00505245"/>
    <w:rsid w:val="005055C2"/>
    <w:rsid w:val="00505905"/>
    <w:rsid w:val="00505B61"/>
    <w:rsid w:val="0050617C"/>
    <w:rsid w:val="0050626E"/>
    <w:rsid w:val="00506C5E"/>
    <w:rsid w:val="00506E67"/>
    <w:rsid w:val="0050729F"/>
    <w:rsid w:val="005072ED"/>
    <w:rsid w:val="00507903"/>
    <w:rsid w:val="00507DDD"/>
    <w:rsid w:val="005100DF"/>
    <w:rsid w:val="005102FB"/>
    <w:rsid w:val="0051048A"/>
    <w:rsid w:val="0051082B"/>
    <w:rsid w:val="00510842"/>
    <w:rsid w:val="00510B97"/>
    <w:rsid w:val="00510E72"/>
    <w:rsid w:val="00510ECC"/>
    <w:rsid w:val="005115E4"/>
    <w:rsid w:val="0051166C"/>
    <w:rsid w:val="005118D8"/>
    <w:rsid w:val="00511A1C"/>
    <w:rsid w:val="00511CBC"/>
    <w:rsid w:val="00511F3A"/>
    <w:rsid w:val="00512100"/>
    <w:rsid w:val="00512300"/>
    <w:rsid w:val="00512385"/>
    <w:rsid w:val="005127C7"/>
    <w:rsid w:val="00512B00"/>
    <w:rsid w:val="00512BCB"/>
    <w:rsid w:val="00512D66"/>
    <w:rsid w:val="00513010"/>
    <w:rsid w:val="005134EF"/>
    <w:rsid w:val="00513BF8"/>
    <w:rsid w:val="00513CF3"/>
    <w:rsid w:val="00513D36"/>
    <w:rsid w:val="005140AE"/>
    <w:rsid w:val="00514283"/>
    <w:rsid w:val="005142BE"/>
    <w:rsid w:val="00514998"/>
    <w:rsid w:val="00514C39"/>
    <w:rsid w:val="00514DBA"/>
    <w:rsid w:val="00515259"/>
    <w:rsid w:val="005152EA"/>
    <w:rsid w:val="00515740"/>
    <w:rsid w:val="00515774"/>
    <w:rsid w:val="0051591E"/>
    <w:rsid w:val="00515D2C"/>
    <w:rsid w:val="00515FB7"/>
    <w:rsid w:val="0051603C"/>
    <w:rsid w:val="00516184"/>
    <w:rsid w:val="005162F9"/>
    <w:rsid w:val="00516DBF"/>
    <w:rsid w:val="00516E1B"/>
    <w:rsid w:val="00516E55"/>
    <w:rsid w:val="00516FC5"/>
    <w:rsid w:val="00517230"/>
    <w:rsid w:val="00517253"/>
    <w:rsid w:val="005173BA"/>
    <w:rsid w:val="0051766F"/>
    <w:rsid w:val="00517A1A"/>
    <w:rsid w:val="00517D6F"/>
    <w:rsid w:val="00520885"/>
    <w:rsid w:val="0052090A"/>
    <w:rsid w:val="00520B02"/>
    <w:rsid w:val="00520BFE"/>
    <w:rsid w:val="00521278"/>
    <w:rsid w:val="00521473"/>
    <w:rsid w:val="0052191C"/>
    <w:rsid w:val="00521D48"/>
    <w:rsid w:val="00521ED1"/>
    <w:rsid w:val="005222D6"/>
    <w:rsid w:val="005223C5"/>
    <w:rsid w:val="00522439"/>
    <w:rsid w:val="0052262C"/>
    <w:rsid w:val="00522784"/>
    <w:rsid w:val="005227FC"/>
    <w:rsid w:val="005229E9"/>
    <w:rsid w:val="00522A2C"/>
    <w:rsid w:val="00522DE1"/>
    <w:rsid w:val="00522FC6"/>
    <w:rsid w:val="005238D2"/>
    <w:rsid w:val="0052427A"/>
    <w:rsid w:val="0052434A"/>
    <w:rsid w:val="005246E1"/>
    <w:rsid w:val="0052474F"/>
    <w:rsid w:val="005249B6"/>
    <w:rsid w:val="00524B7F"/>
    <w:rsid w:val="00524D2A"/>
    <w:rsid w:val="00524DE2"/>
    <w:rsid w:val="00524E52"/>
    <w:rsid w:val="00524F7F"/>
    <w:rsid w:val="00525029"/>
    <w:rsid w:val="005250B2"/>
    <w:rsid w:val="00525319"/>
    <w:rsid w:val="005254E2"/>
    <w:rsid w:val="005254F8"/>
    <w:rsid w:val="00525967"/>
    <w:rsid w:val="00525B7C"/>
    <w:rsid w:val="00525CCC"/>
    <w:rsid w:val="00525D95"/>
    <w:rsid w:val="00525E77"/>
    <w:rsid w:val="0052652C"/>
    <w:rsid w:val="00526596"/>
    <w:rsid w:val="00526642"/>
    <w:rsid w:val="00526807"/>
    <w:rsid w:val="00526DBE"/>
    <w:rsid w:val="00527104"/>
    <w:rsid w:val="00527132"/>
    <w:rsid w:val="005271FE"/>
    <w:rsid w:val="005273CF"/>
    <w:rsid w:val="00527568"/>
    <w:rsid w:val="00527844"/>
    <w:rsid w:val="00527C7D"/>
    <w:rsid w:val="00530291"/>
    <w:rsid w:val="0053040B"/>
    <w:rsid w:val="0053042E"/>
    <w:rsid w:val="005305B0"/>
    <w:rsid w:val="0053067E"/>
    <w:rsid w:val="005306BC"/>
    <w:rsid w:val="00530BFB"/>
    <w:rsid w:val="00530CE4"/>
    <w:rsid w:val="00530E3B"/>
    <w:rsid w:val="00530EFC"/>
    <w:rsid w:val="005310C0"/>
    <w:rsid w:val="0053114B"/>
    <w:rsid w:val="005311E6"/>
    <w:rsid w:val="005313F0"/>
    <w:rsid w:val="0053173A"/>
    <w:rsid w:val="0053175D"/>
    <w:rsid w:val="005317A6"/>
    <w:rsid w:val="00531DEC"/>
    <w:rsid w:val="005321A0"/>
    <w:rsid w:val="0053237E"/>
    <w:rsid w:val="005327AD"/>
    <w:rsid w:val="00532A94"/>
    <w:rsid w:val="00532C4F"/>
    <w:rsid w:val="00532CF0"/>
    <w:rsid w:val="00532D0A"/>
    <w:rsid w:val="00532E67"/>
    <w:rsid w:val="005330D6"/>
    <w:rsid w:val="005332F7"/>
    <w:rsid w:val="00533580"/>
    <w:rsid w:val="005336B8"/>
    <w:rsid w:val="0053394D"/>
    <w:rsid w:val="005339BA"/>
    <w:rsid w:val="00533AFF"/>
    <w:rsid w:val="00533C31"/>
    <w:rsid w:val="00533C55"/>
    <w:rsid w:val="00533E55"/>
    <w:rsid w:val="00533E99"/>
    <w:rsid w:val="005349FA"/>
    <w:rsid w:val="00535011"/>
    <w:rsid w:val="005350C7"/>
    <w:rsid w:val="00535287"/>
    <w:rsid w:val="005355FF"/>
    <w:rsid w:val="00535617"/>
    <w:rsid w:val="0053567E"/>
    <w:rsid w:val="00535890"/>
    <w:rsid w:val="00535CFA"/>
    <w:rsid w:val="00535D33"/>
    <w:rsid w:val="00536263"/>
    <w:rsid w:val="0053630D"/>
    <w:rsid w:val="005364F3"/>
    <w:rsid w:val="00536607"/>
    <w:rsid w:val="00536736"/>
    <w:rsid w:val="005369E3"/>
    <w:rsid w:val="00536A82"/>
    <w:rsid w:val="00536B76"/>
    <w:rsid w:val="00536C25"/>
    <w:rsid w:val="00536D0E"/>
    <w:rsid w:val="0053707D"/>
    <w:rsid w:val="0053750B"/>
    <w:rsid w:val="00537579"/>
    <w:rsid w:val="00537666"/>
    <w:rsid w:val="00537920"/>
    <w:rsid w:val="00537A73"/>
    <w:rsid w:val="00537B8F"/>
    <w:rsid w:val="00537C76"/>
    <w:rsid w:val="00537CB4"/>
    <w:rsid w:val="00537F52"/>
    <w:rsid w:val="00540502"/>
    <w:rsid w:val="005407B1"/>
    <w:rsid w:val="00540A60"/>
    <w:rsid w:val="00540DB7"/>
    <w:rsid w:val="00540E2F"/>
    <w:rsid w:val="00540EA1"/>
    <w:rsid w:val="00540F98"/>
    <w:rsid w:val="005410D4"/>
    <w:rsid w:val="00541183"/>
    <w:rsid w:val="00541340"/>
    <w:rsid w:val="005414E8"/>
    <w:rsid w:val="00541591"/>
    <w:rsid w:val="005415AB"/>
    <w:rsid w:val="0054162D"/>
    <w:rsid w:val="00541832"/>
    <w:rsid w:val="005419C8"/>
    <w:rsid w:val="00541B5F"/>
    <w:rsid w:val="00541BA4"/>
    <w:rsid w:val="00541C2F"/>
    <w:rsid w:val="00541F73"/>
    <w:rsid w:val="00542579"/>
    <w:rsid w:val="005429C2"/>
    <w:rsid w:val="00542A12"/>
    <w:rsid w:val="00543230"/>
    <w:rsid w:val="005434E3"/>
    <w:rsid w:val="005436A1"/>
    <w:rsid w:val="00543A26"/>
    <w:rsid w:val="00543AE1"/>
    <w:rsid w:val="00543E73"/>
    <w:rsid w:val="00543EB9"/>
    <w:rsid w:val="00544013"/>
    <w:rsid w:val="005440C3"/>
    <w:rsid w:val="0054412D"/>
    <w:rsid w:val="005441D6"/>
    <w:rsid w:val="005441FD"/>
    <w:rsid w:val="005442E6"/>
    <w:rsid w:val="00544695"/>
    <w:rsid w:val="00544762"/>
    <w:rsid w:val="0054476B"/>
    <w:rsid w:val="00544A22"/>
    <w:rsid w:val="00544E33"/>
    <w:rsid w:val="0054502D"/>
    <w:rsid w:val="0054579A"/>
    <w:rsid w:val="00545BD9"/>
    <w:rsid w:val="00545C81"/>
    <w:rsid w:val="00545CB1"/>
    <w:rsid w:val="005461E5"/>
    <w:rsid w:val="005463A7"/>
    <w:rsid w:val="00546576"/>
    <w:rsid w:val="005475C3"/>
    <w:rsid w:val="00547616"/>
    <w:rsid w:val="00547667"/>
    <w:rsid w:val="005477D5"/>
    <w:rsid w:val="00547C96"/>
    <w:rsid w:val="00547CE7"/>
    <w:rsid w:val="00547CFF"/>
    <w:rsid w:val="00550217"/>
    <w:rsid w:val="00550612"/>
    <w:rsid w:val="00550C05"/>
    <w:rsid w:val="00550C1E"/>
    <w:rsid w:val="00551589"/>
    <w:rsid w:val="00551707"/>
    <w:rsid w:val="00551808"/>
    <w:rsid w:val="005518D2"/>
    <w:rsid w:val="00551FDB"/>
    <w:rsid w:val="005522EB"/>
    <w:rsid w:val="00552412"/>
    <w:rsid w:val="005528DE"/>
    <w:rsid w:val="00552F68"/>
    <w:rsid w:val="00553365"/>
    <w:rsid w:val="005534EA"/>
    <w:rsid w:val="005537FF"/>
    <w:rsid w:val="005539FA"/>
    <w:rsid w:val="00553D2D"/>
    <w:rsid w:val="005543C1"/>
    <w:rsid w:val="00554758"/>
    <w:rsid w:val="00554951"/>
    <w:rsid w:val="00554CE7"/>
    <w:rsid w:val="00554E52"/>
    <w:rsid w:val="00554EC2"/>
    <w:rsid w:val="00554F3E"/>
    <w:rsid w:val="005551A6"/>
    <w:rsid w:val="005553EE"/>
    <w:rsid w:val="00555400"/>
    <w:rsid w:val="0055564E"/>
    <w:rsid w:val="00555672"/>
    <w:rsid w:val="00555703"/>
    <w:rsid w:val="0055575A"/>
    <w:rsid w:val="0055577B"/>
    <w:rsid w:val="00555ABB"/>
    <w:rsid w:val="00555CBC"/>
    <w:rsid w:val="0055645F"/>
    <w:rsid w:val="00556A31"/>
    <w:rsid w:val="00556F4D"/>
    <w:rsid w:val="0055707C"/>
    <w:rsid w:val="005570DC"/>
    <w:rsid w:val="0055718E"/>
    <w:rsid w:val="005572FE"/>
    <w:rsid w:val="0055731D"/>
    <w:rsid w:val="005574AA"/>
    <w:rsid w:val="00557547"/>
    <w:rsid w:val="00557894"/>
    <w:rsid w:val="00557D7A"/>
    <w:rsid w:val="00557DCF"/>
    <w:rsid w:val="00557F6F"/>
    <w:rsid w:val="0056085A"/>
    <w:rsid w:val="00560867"/>
    <w:rsid w:val="0056086E"/>
    <w:rsid w:val="005608C8"/>
    <w:rsid w:val="00560A61"/>
    <w:rsid w:val="0056109B"/>
    <w:rsid w:val="00561139"/>
    <w:rsid w:val="005612E1"/>
    <w:rsid w:val="00561653"/>
    <w:rsid w:val="005619F3"/>
    <w:rsid w:val="00561F94"/>
    <w:rsid w:val="0056248B"/>
    <w:rsid w:val="00562601"/>
    <w:rsid w:val="005626D3"/>
    <w:rsid w:val="00562912"/>
    <w:rsid w:val="00562D56"/>
    <w:rsid w:val="00562F15"/>
    <w:rsid w:val="00562FF3"/>
    <w:rsid w:val="0056328D"/>
    <w:rsid w:val="00563486"/>
    <w:rsid w:val="00563762"/>
    <w:rsid w:val="00563AAE"/>
    <w:rsid w:val="00563CB9"/>
    <w:rsid w:val="00563DEA"/>
    <w:rsid w:val="00563E58"/>
    <w:rsid w:val="00564278"/>
    <w:rsid w:val="00564C2B"/>
    <w:rsid w:val="00564D13"/>
    <w:rsid w:val="005652A5"/>
    <w:rsid w:val="00565350"/>
    <w:rsid w:val="005654BE"/>
    <w:rsid w:val="00565740"/>
    <w:rsid w:val="005658B2"/>
    <w:rsid w:val="00565B1C"/>
    <w:rsid w:val="00565B23"/>
    <w:rsid w:val="005661E6"/>
    <w:rsid w:val="0056650D"/>
    <w:rsid w:val="005665F5"/>
    <w:rsid w:val="0056699C"/>
    <w:rsid w:val="00566ECB"/>
    <w:rsid w:val="00566F29"/>
    <w:rsid w:val="00566F99"/>
    <w:rsid w:val="0056700F"/>
    <w:rsid w:val="005670B4"/>
    <w:rsid w:val="005671FB"/>
    <w:rsid w:val="00567213"/>
    <w:rsid w:val="0056775B"/>
    <w:rsid w:val="005679FE"/>
    <w:rsid w:val="00567ADE"/>
    <w:rsid w:val="00567BF2"/>
    <w:rsid w:val="00567C00"/>
    <w:rsid w:val="00567DE9"/>
    <w:rsid w:val="00567E24"/>
    <w:rsid w:val="00567E4F"/>
    <w:rsid w:val="00570117"/>
    <w:rsid w:val="005704A3"/>
    <w:rsid w:val="005704B2"/>
    <w:rsid w:val="00570523"/>
    <w:rsid w:val="0057085D"/>
    <w:rsid w:val="00570A34"/>
    <w:rsid w:val="00570AAA"/>
    <w:rsid w:val="00570ABA"/>
    <w:rsid w:val="00570BEE"/>
    <w:rsid w:val="00570D03"/>
    <w:rsid w:val="00570D42"/>
    <w:rsid w:val="00571168"/>
    <w:rsid w:val="005712EF"/>
    <w:rsid w:val="0057141B"/>
    <w:rsid w:val="0057159E"/>
    <w:rsid w:val="00571740"/>
    <w:rsid w:val="00571868"/>
    <w:rsid w:val="00571A6D"/>
    <w:rsid w:val="00571AD2"/>
    <w:rsid w:val="00571BAB"/>
    <w:rsid w:val="00571BF0"/>
    <w:rsid w:val="00571C05"/>
    <w:rsid w:val="0057203E"/>
    <w:rsid w:val="00572294"/>
    <w:rsid w:val="0057249C"/>
    <w:rsid w:val="0057266E"/>
    <w:rsid w:val="00572D11"/>
    <w:rsid w:val="00572E7F"/>
    <w:rsid w:val="0057306F"/>
    <w:rsid w:val="00573227"/>
    <w:rsid w:val="0057325D"/>
    <w:rsid w:val="005735F1"/>
    <w:rsid w:val="00573A0C"/>
    <w:rsid w:val="00573A13"/>
    <w:rsid w:val="00573B74"/>
    <w:rsid w:val="0057456C"/>
    <w:rsid w:val="00574575"/>
    <w:rsid w:val="00574613"/>
    <w:rsid w:val="00574797"/>
    <w:rsid w:val="00574E1E"/>
    <w:rsid w:val="00575448"/>
    <w:rsid w:val="005755A7"/>
    <w:rsid w:val="0057573D"/>
    <w:rsid w:val="00575797"/>
    <w:rsid w:val="00575A34"/>
    <w:rsid w:val="00575DA2"/>
    <w:rsid w:val="00576084"/>
    <w:rsid w:val="00576413"/>
    <w:rsid w:val="00576484"/>
    <w:rsid w:val="00576796"/>
    <w:rsid w:val="00576ADA"/>
    <w:rsid w:val="00576AF5"/>
    <w:rsid w:val="00576C62"/>
    <w:rsid w:val="00576D3A"/>
    <w:rsid w:val="00576ECF"/>
    <w:rsid w:val="0057738D"/>
    <w:rsid w:val="00577401"/>
    <w:rsid w:val="005779D2"/>
    <w:rsid w:val="00577C06"/>
    <w:rsid w:val="00577F79"/>
    <w:rsid w:val="0058024E"/>
    <w:rsid w:val="0058050F"/>
    <w:rsid w:val="0058084A"/>
    <w:rsid w:val="005808A6"/>
    <w:rsid w:val="00580C87"/>
    <w:rsid w:val="00580D24"/>
    <w:rsid w:val="00580D5F"/>
    <w:rsid w:val="00580ECF"/>
    <w:rsid w:val="00580F2F"/>
    <w:rsid w:val="00580F86"/>
    <w:rsid w:val="0058180B"/>
    <w:rsid w:val="005821FD"/>
    <w:rsid w:val="00582268"/>
    <w:rsid w:val="00582703"/>
    <w:rsid w:val="0058290E"/>
    <w:rsid w:val="00583260"/>
    <w:rsid w:val="00583715"/>
    <w:rsid w:val="005837AA"/>
    <w:rsid w:val="00583DEB"/>
    <w:rsid w:val="00583E3A"/>
    <w:rsid w:val="005843C1"/>
    <w:rsid w:val="00584E05"/>
    <w:rsid w:val="00584F45"/>
    <w:rsid w:val="00585254"/>
    <w:rsid w:val="00585516"/>
    <w:rsid w:val="00585725"/>
    <w:rsid w:val="005858F1"/>
    <w:rsid w:val="00585BB6"/>
    <w:rsid w:val="005860DB"/>
    <w:rsid w:val="005862A8"/>
    <w:rsid w:val="005863EE"/>
    <w:rsid w:val="005867A1"/>
    <w:rsid w:val="00586951"/>
    <w:rsid w:val="00586A29"/>
    <w:rsid w:val="00586B18"/>
    <w:rsid w:val="00587221"/>
    <w:rsid w:val="0058724C"/>
    <w:rsid w:val="00587654"/>
    <w:rsid w:val="00587661"/>
    <w:rsid w:val="005876C7"/>
    <w:rsid w:val="00587D43"/>
    <w:rsid w:val="00590C9E"/>
    <w:rsid w:val="00591138"/>
    <w:rsid w:val="00591148"/>
    <w:rsid w:val="0059128C"/>
    <w:rsid w:val="005913D0"/>
    <w:rsid w:val="00591593"/>
    <w:rsid w:val="005915DE"/>
    <w:rsid w:val="005915F3"/>
    <w:rsid w:val="00591B0F"/>
    <w:rsid w:val="00591B19"/>
    <w:rsid w:val="00591B53"/>
    <w:rsid w:val="00591C44"/>
    <w:rsid w:val="00591E95"/>
    <w:rsid w:val="00591F53"/>
    <w:rsid w:val="0059214E"/>
    <w:rsid w:val="00592463"/>
    <w:rsid w:val="00592498"/>
    <w:rsid w:val="00592B60"/>
    <w:rsid w:val="00592DF0"/>
    <w:rsid w:val="00592FC9"/>
    <w:rsid w:val="00593384"/>
    <w:rsid w:val="0059344F"/>
    <w:rsid w:val="00593610"/>
    <w:rsid w:val="00593EF3"/>
    <w:rsid w:val="0059407C"/>
    <w:rsid w:val="005946F4"/>
    <w:rsid w:val="00595146"/>
    <w:rsid w:val="00595D77"/>
    <w:rsid w:val="00595F49"/>
    <w:rsid w:val="005960F3"/>
    <w:rsid w:val="005961AE"/>
    <w:rsid w:val="0059659E"/>
    <w:rsid w:val="005969DB"/>
    <w:rsid w:val="00596E19"/>
    <w:rsid w:val="00596EA7"/>
    <w:rsid w:val="00597024"/>
    <w:rsid w:val="0059713C"/>
    <w:rsid w:val="005972A4"/>
    <w:rsid w:val="0059742E"/>
    <w:rsid w:val="005976E9"/>
    <w:rsid w:val="00597776"/>
    <w:rsid w:val="00597BEE"/>
    <w:rsid w:val="00597DED"/>
    <w:rsid w:val="005A053D"/>
    <w:rsid w:val="005A05A7"/>
    <w:rsid w:val="005A064E"/>
    <w:rsid w:val="005A0CE6"/>
    <w:rsid w:val="005A0D4D"/>
    <w:rsid w:val="005A106B"/>
    <w:rsid w:val="005A114E"/>
    <w:rsid w:val="005A13BE"/>
    <w:rsid w:val="005A1460"/>
    <w:rsid w:val="005A14CF"/>
    <w:rsid w:val="005A1A07"/>
    <w:rsid w:val="005A1C56"/>
    <w:rsid w:val="005A1DF0"/>
    <w:rsid w:val="005A23B3"/>
    <w:rsid w:val="005A23B6"/>
    <w:rsid w:val="005A23F0"/>
    <w:rsid w:val="005A272F"/>
    <w:rsid w:val="005A28D2"/>
    <w:rsid w:val="005A299A"/>
    <w:rsid w:val="005A2A7A"/>
    <w:rsid w:val="005A2C90"/>
    <w:rsid w:val="005A30A2"/>
    <w:rsid w:val="005A3452"/>
    <w:rsid w:val="005A3D46"/>
    <w:rsid w:val="005A3ECF"/>
    <w:rsid w:val="005A4130"/>
    <w:rsid w:val="005A44F1"/>
    <w:rsid w:val="005A47F0"/>
    <w:rsid w:val="005A48BF"/>
    <w:rsid w:val="005A49F2"/>
    <w:rsid w:val="005A4B5E"/>
    <w:rsid w:val="005A4DA4"/>
    <w:rsid w:val="005A5460"/>
    <w:rsid w:val="005A552C"/>
    <w:rsid w:val="005A56A2"/>
    <w:rsid w:val="005A5BFE"/>
    <w:rsid w:val="005A5DA5"/>
    <w:rsid w:val="005A60B2"/>
    <w:rsid w:val="005A6102"/>
    <w:rsid w:val="005A6127"/>
    <w:rsid w:val="005A62F7"/>
    <w:rsid w:val="005A632E"/>
    <w:rsid w:val="005A6439"/>
    <w:rsid w:val="005A6704"/>
    <w:rsid w:val="005A695B"/>
    <w:rsid w:val="005A6A33"/>
    <w:rsid w:val="005A6DB6"/>
    <w:rsid w:val="005A6ED3"/>
    <w:rsid w:val="005A6FE7"/>
    <w:rsid w:val="005A7314"/>
    <w:rsid w:val="005A7341"/>
    <w:rsid w:val="005A781B"/>
    <w:rsid w:val="005A7F79"/>
    <w:rsid w:val="005B02CD"/>
    <w:rsid w:val="005B0351"/>
    <w:rsid w:val="005B041A"/>
    <w:rsid w:val="005B0656"/>
    <w:rsid w:val="005B0695"/>
    <w:rsid w:val="005B072A"/>
    <w:rsid w:val="005B11E7"/>
    <w:rsid w:val="005B1412"/>
    <w:rsid w:val="005B169B"/>
    <w:rsid w:val="005B182B"/>
    <w:rsid w:val="005B1B58"/>
    <w:rsid w:val="005B2070"/>
    <w:rsid w:val="005B226B"/>
    <w:rsid w:val="005B297D"/>
    <w:rsid w:val="005B2A18"/>
    <w:rsid w:val="005B2A44"/>
    <w:rsid w:val="005B2B8C"/>
    <w:rsid w:val="005B2D8E"/>
    <w:rsid w:val="005B3012"/>
    <w:rsid w:val="005B310E"/>
    <w:rsid w:val="005B32A4"/>
    <w:rsid w:val="005B35E9"/>
    <w:rsid w:val="005B3674"/>
    <w:rsid w:val="005B367B"/>
    <w:rsid w:val="005B3C3C"/>
    <w:rsid w:val="005B3F74"/>
    <w:rsid w:val="005B4011"/>
    <w:rsid w:val="005B4497"/>
    <w:rsid w:val="005B4615"/>
    <w:rsid w:val="005B4881"/>
    <w:rsid w:val="005B48F9"/>
    <w:rsid w:val="005B4A43"/>
    <w:rsid w:val="005B50A0"/>
    <w:rsid w:val="005B5464"/>
    <w:rsid w:val="005B55EA"/>
    <w:rsid w:val="005B56D6"/>
    <w:rsid w:val="005B59DB"/>
    <w:rsid w:val="005B5A7C"/>
    <w:rsid w:val="005B5D69"/>
    <w:rsid w:val="005B5EF7"/>
    <w:rsid w:val="005B5FFD"/>
    <w:rsid w:val="005B6094"/>
    <w:rsid w:val="005B6367"/>
    <w:rsid w:val="005B6629"/>
    <w:rsid w:val="005B666B"/>
    <w:rsid w:val="005B68B9"/>
    <w:rsid w:val="005B6BCC"/>
    <w:rsid w:val="005B6C31"/>
    <w:rsid w:val="005B6CC0"/>
    <w:rsid w:val="005B6EEB"/>
    <w:rsid w:val="005B6F45"/>
    <w:rsid w:val="005B7029"/>
    <w:rsid w:val="005B711D"/>
    <w:rsid w:val="005B7367"/>
    <w:rsid w:val="005B73A2"/>
    <w:rsid w:val="005B7C89"/>
    <w:rsid w:val="005B7F03"/>
    <w:rsid w:val="005C02CE"/>
    <w:rsid w:val="005C0453"/>
    <w:rsid w:val="005C0783"/>
    <w:rsid w:val="005C09C1"/>
    <w:rsid w:val="005C0CF0"/>
    <w:rsid w:val="005C0E01"/>
    <w:rsid w:val="005C1657"/>
    <w:rsid w:val="005C1DAE"/>
    <w:rsid w:val="005C26C9"/>
    <w:rsid w:val="005C276F"/>
    <w:rsid w:val="005C2DFE"/>
    <w:rsid w:val="005C2F56"/>
    <w:rsid w:val="005C3082"/>
    <w:rsid w:val="005C344D"/>
    <w:rsid w:val="005C3805"/>
    <w:rsid w:val="005C383A"/>
    <w:rsid w:val="005C3898"/>
    <w:rsid w:val="005C3AAD"/>
    <w:rsid w:val="005C4034"/>
    <w:rsid w:val="005C42FF"/>
    <w:rsid w:val="005C4550"/>
    <w:rsid w:val="005C4569"/>
    <w:rsid w:val="005C45C8"/>
    <w:rsid w:val="005C468A"/>
    <w:rsid w:val="005C4871"/>
    <w:rsid w:val="005C49C7"/>
    <w:rsid w:val="005C49F7"/>
    <w:rsid w:val="005C4BD0"/>
    <w:rsid w:val="005C4DDA"/>
    <w:rsid w:val="005C53D1"/>
    <w:rsid w:val="005C5751"/>
    <w:rsid w:val="005C579F"/>
    <w:rsid w:val="005C5AAC"/>
    <w:rsid w:val="005C5C90"/>
    <w:rsid w:val="005C5DBF"/>
    <w:rsid w:val="005C611A"/>
    <w:rsid w:val="005C62C5"/>
    <w:rsid w:val="005C631B"/>
    <w:rsid w:val="005C633C"/>
    <w:rsid w:val="005C639F"/>
    <w:rsid w:val="005C6684"/>
    <w:rsid w:val="005C6904"/>
    <w:rsid w:val="005C711F"/>
    <w:rsid w:val="005C716E"/>
    <w:rsid w:val="005C71AB"/>
    <w:rsid w:val="005C7219"/>
    <w:rsid w:val="005C725C"/>
    <w:rsid w:val="005C74C5"/>
    <w:rsid w:val="005C74FF"/>
    <w:rsid w:val="005C75A7"/>
    <w:rsid w:val="005C7716"/>
    <w:rsid w:val="005C7FBB"/>
    <w:rsid w:val="005D0133"/>
    <w:rsid w:val="005D01F0"/>
    <w:rsid w:val="005D04B4"/>
    <w:rsid w:val="005D0C2A"/>
    <w:rsid w:val="005D0E9E"/>
    <w:rsid w:val="005D0ED9"/>
    <w:rsid w:val="005D1191"/>
    <w:rsid w:val="005D13C7"/>
    <w:rsid w:val="005D1626"/>
    <w:rsid w:val="005D16BD"/>
    <w:rsid w:val="005D1889"/>
    <w:rsid w:val="005D19C4"/>
    <w:rsid w:val="005D1BEF"/>
    <w:rsid w:val="005D1D2A"/>
    <w:rsid w:val="005D1D37"/>
    <w:rsid w:val="005D1E03"/>
    <w:rsid w:val="005D1ECA"/>
    <w:rsid w:val="005D1FC5"/>
    <w:rsid w:val="005D20EA"/>
    <w:rsid w:val="005D22B7"/>
    <w:rsid w:val="005D231E"/>
    <w:rsid w:val="005D2480"/>
    <w:rsid w:val="005D2937"/>
    <w:rsid w:val="005D2D6F"/>
    <w:rsid w:val="005D2E2F"/>
    <w:rsid w:val="005D3245"/>
    <w:rsid w:val="005D348C"/>
    <w:rsid w:val="005D36AD"/>
    <w:rsid w:val="005D3A3D"/>
    <w:rsid w:val="005D4447"/>
    <w:rsid w:val="005D44F2"/>
    <w:rsid w:val="005D46BE"/>
    <w:rsid w:val="005D46C3"/>
    <w:rsid w:val="005D497D"/>
    <w:rsid w:val="005D4DF2"/>
    <w:rsid w:val="005D5023"/>
    <w:rsid w:val="005D5145"/>
    <w:rsid w:val="005D552A"/>
    <w:rsid w:val="005D5ED3"/>
    <w:rsid w:val="005D611B"/>
    <w:rsid w:val="005D61FB"/>
    <w:rsid w:val="005D66D7"/>
    <w:rsid w:val="005D690E"/>
    <w:rsid w:val="005D6C73"/>
    <w:rsid w:val="005D6CB6"/>
    <w:rsid w:val="005D6EE1"/>
    <w:rsid w:val="005D7151"/>
    <w:rsid w:val="005D71D0"/>
    <w:rsid w:val="005D72D3"/>
    <w:rsid w:val="005D7493"/>
    <w:rsid w:val="005D7541"/>
    <w:rsid w:val="005D79DE"/>
    <w:rsid w:val="005E0226"/>
    <w:rsid w:val="005E03AE"/>
    <w:rsid w:val="005E03F3"/>
    <w:rsid w:val="005E04DB"/>
    <w:rsid w:val="005E0686"/>
    <w:rsid w:val="005E09A0"/>
    <w:rsid w:val="005E0F09"/>
    <w:rsid w:val="005E0F47"/>
    <w:rsid w:val="005E1856"/>
    <w:rsid w:val="005E1BB1"/>
    <w:rsid w:val="005E23F1"/>
    <w:rsid w:val="005E25B0"/>
    <w:rsid w:val="005E2AA7"/>
    <w:rsid w:val="005E2BAF"/>
    <w:rsid w:val="005E2C8F"/>
    <w:rsid w:val="005E336F"/>
    <w:rsid w:val="005E39E5"/>
    <w:rsid w:val="005E3B99"/>
    <w:rsid w:val="005E3C14"/>
    <w:rsid w:val="005E3E0E"/>
    <w:rsid w:val="005E3E23"/>
    <w:rsid w:val="005E41FB"/>
    <w:rsid w:val="005E4503"/>
    <w:rsid w:val="005E4619"/>
    <w:rsid w:val="005E4640"/>
    <w:rsid w:val="005E4895"/>
    <w:rsid w:val="005E4F08"/>
    <w:rsid w:val="005E5312"/>
    <w:rsid w:val="005E55E5"/>
    <w:rsid w:val="005E56CF"/>
    <w:rsid w:val="005E5A73"/>
    <w:rsid w:val="005E60BE"/>
    <w:rsid w:val="005E60E3"/>
    <w:rsid w:val="005E638D"/>
    <w:rsid w:val="005E6533"/>
    <w:rsid w:val="005E6581"/>
    <w:rsid w:val="005E669F"/>
    <w:rsid w:val="005E6906"/>
    <w:rsid w:val="005E7184"/>
    <w:rsid w:val="005E738E"/>
    <w:rsid w:val="005E758B"/>
    <w:rsid w:val="005E78E3"/>
    <w:rsid w:val="005E7A34"/>
    <w:rsid w:val="005E7C9A"/>
    <w:rsid w:val="005F03E8"/>
    <w:rsid w:val="005F0528"/>
    <w:rsid w:val="005F0652"/>
    <w:rsid w:val="005F0797"/>
    <w:rsid w:val="005F084A"/>
    <w:rsid w:val="005F1180"/>
    <w:rsid w:val="005F13F5"/>
    <w:rsid w:val="005F1593"/>
    <w:rsid w:val="005F15A6"/>
    <w:rsid w:val="005F164B"/>
    <w:rsid w:val="005F1AC8"/>
    <w:rsid w:val="005F1B2C"/>
    <w:rsid w:val="005F1BE6"/>
    <w:rsid w:val="005F2406"/>
    <w:rsid w:val="005F2563"/>
    <w:rsid w:val="005F274F"/>
    <w:rsid w:val="005F2EF2"/>
    <w:rsid w:val="005F2FC3"/>
    <w:rsid w:val="005F2FEA"/>
    <w:rsid w:val="005F30A0"/>
    <w:rsid w:val="005F3274"/>
    <w:rsid w:val="005F3A11"/>
    <w:rsid w:val="005F3D18"/>
    <w:rsid w:val="005F412A"/>
    <w:rsid w:val="005F41CC"/>
    <w:rsid w:val="005F43A2"/>
    <w:rsid w:val="005F43BE"/>
    <w:rsid w:val="005F43CF"/>
    <w:rsid w:val="005F4512"/>
    <w:rsid w:val="005F4784"/>
    <w:rsid w:val="005F4AFB"/>
    <w:rsid w:val="005F4CEE"/>
    <w:rsid w:val="005F4D66"/>
    <w:rsid w:val="005F52C2"/>
    <w:rsid w:val="005F52E0"/>
    <w:rsid w:val="005F533E"/>
    <w:rsid w:val="005F54E3"/>
    <w:rsid w:val="005F5FA3"/>
    <w:rsid w:val="005F5FF8"/>
    <w:rsid w:val="005F632D"/>
    <w:rsid w:val="005F6854"/>
    <w:rsid w:val="005F6E8C"/>
    <w:rsid w:val="005F73F8"/>
    <w:rsid w:val="005F7505"/>
    <w:rsid w:val="005F76B5"/>
    <w:rsid w:val="005F775F"/>
    <w:rsid w:val="005F7963"/>
    <w:rsid w:val="005F79E4"/>
    <w:rsid w:val="005F7C4F"/>
    <w:rsid w:val="005F7ECF"/>
    <w:rsid w:val="006001C0"/>
    <w:rsid w:val="0060029A"/>
    <w:rsid w:val="00600995"/>
    <w:rsid w:val="00600BBF"/>
    <w:rsid w:val="00600C8F"/>
    <w:rsid w:val="00600CB5"/>
    <w:rsid w:val="00600F7D"/>
    <w:rsid w:val="00601066"/>
    <w:rsid w:val="0060107F"/>
    <w:rsid w:val="00601408"/>
    <w:rsid w:val="0060159F"/>
    <w:rsid w:val="00601850"/>
    <w:rsid w:val="006018DD"/>
    <w:rsid w:val="006019C1"/>
    <w:rsid w:val="00601AB5"/>
    <w:rsid w:val="00601EF7"/>
    <w:rsid w:val="00602190"/>
    <w:rsid w:val="00602197"/>
    <w:rsid w:val="0060239E"/>
    <w:rsid w:val="0060248D"/>
    <w:rsid w:val="00602507"/>
    <w:rsid w:val="00602A46"/>
    <w:rsid w:val="00602B94"/>
    <w:rsid w:val="00602CB5"/>
    <w:rsid w:val="00602E62"/>
    <w:rsid w:val="0060327A"/>
    <w:rsid w:val="0060369F"/>
    <w:rsid w:val="00603773"/>
    <w:rsid w:val="00603921"/>
    <w:rsid w:val="00603BC1"/>
    <w:rsid w:val="00603C09"/>
    <w:rsid w:val="00603D8E"/>
    <w:rsid w:val="00604001"/>
    <w:rsid w:val="006042F1"/>
    <w:rsid w:val="00604E0D"/>
    <w:rsid w:val="00604E44"/>
    <w:rsid w:val="00604ED4"/>
    <w:rsid w:val="0060523C"/>
    <w:rsid w:val="006056D8"/>
    <w:rsid w:val="0060624A"/>
    <w:rsid w:val="0060680C"/>
    <w:rsid w:val="00606868"/>
    <w:rsid w:val="00606B1E"/>
    <w:rsid w:val="006071D5"/>
    <w:rsid w:val="006073B3"/>
    <w:rsid w:val="006074F3"/>
    <w:rsid w:val="00607A77"/>
    <w:rsid w:val="00607DA6"/>
    <w:rsid w:val="00607ECB"/>
    <w:rsid w:val="00607F54"/>
    <w:rsid w:val="00610686"/>
    <w:rsid w:val="006109C5"/>
    <w:rsid w:val="00610D3A"/>
    <w:rsid w:val="00610DE1"/>
    <w:rsid w:val="00610F0A"/>
    <w:rsid w:val="00610F8E"/>
    <w:rsid w:val="00610FEE"/>
    <w:rsid w:val="006110E9"/>
    <w:rsid w:val="006112BB"/>
    <w:rsid w:val="00611483"/>
    <w:rsid w:val="00611AB0"/>
    <w:rsid w:val="00612353"/>
    <w:rsid w:val="006127F0"/>
    <w:rsid w:val="00612E5C"/>
    <w:rsid w:val="00612F78"/>
    <w:rsid w:val="00613038"/>
    <w:rsid w:val="00613232"/>
    <w:rsid w:val="00613304"/>
    <w:rsid w:val="00613542"/>
    <w:rsid w:val="00613922"/>
    <w:rsid w:val="00613F4F"/>
    <w:rsid w:val="00614789"/>
    <w:rsid w:val="006147F7"/>
    <w:rsid w:val="00614990"/>
    <w:rsid w:val="00614CCB"/>
    <w:rsid w:val="00614E0B"/>
    <w:rsid w:val="006157F8"/>
    <w:rsid w:val="00615801"/>
    <w:rsid w:val="0061597E"/>
    <w:rsid w:val="00615B86"/>
    <w:rsid w:val="00615C80"/>
    <w:rsid w:val="00615DBB"/>
    <w:rsid w:val="00615E95"/>
    <w:rsid w:val="006161C7"/>
    <w:rsid w:val="00616AF2"/>
    <w:rsid w:val="00616CEB"/>
    <w:rsid w:val="00616DB8"/>
    <w:rsid w:val="00616FA5"/>
    <w:rsid w:val="00617362"/>
    <w:rsid w:val="006175D9"/>
    <w:rsid w:val="006178D1"/>
    <w:rsid w:val="00617A6E"/>
    <w:rsid w:val="00617B9A"/>
    <w:rsid w:val="00617F83"/>
    <w:rsid w:val="006200F6"/>
    <w:rsid w:val="00620138"/>
    <w:rsid w:val="00620549"/>
    <w:rsid w:val="00620771"/>
    <w:rsid w:val="00620A14"/>
    <w:rsid w:val="00620A8A"/>
    <w:rsid w:val="00620DF0"/>
    <w:rsid w:val="00620FCE"/>
    <w:rsid w:val="006210CB"/>
    <w:rsid w:val="00621170"/>
    <w:rsid w:val="00621649"/>
    <w:rsid w:val="00621A62"/>
    <w:rsid w:val="00622192"/>
    <w:rsid w:val="0062227A"/>
    <w:rsid w:val="006223A5"/>
    <w:rsid w:val="0062243A"/>
    <w:rsid w:val="00622465"/>
    <w:rsid w:val="006228C7"/>
    <w:rsid w:val="00622B5A"/>
    <w:rsid w:val="00622D72"/>
    <w:rsid w:val="00622D76"/>
    <w:rsid w:val="00622FF8"/>
    <w:rsid w:val="00623100"/>
    <w:rsid w:val="00623690"/>
    <w:rsid w:val="00623694"/>
    <w:rsid w:val="006237B5"/>
    <w:rsid w:val="006239B6"/>
    <w:rsid w:val="00623AE1"/>
    <w:rsid w:val="00623BC4"/>
    <w:rsid w:val="00623D85"/>
    <w:rsid w:val="00624328"/>
    <w:rsid w:val="006249B3"/>
    <w:rsid w:val="006255ED"/>
    <w:rsid w:val="00625626"/>
    <w:rsid w:val="00626507"/>
    <w:rsid w:val="006265DB"/>
    <w:rsid w:val="00626641"/>
    <w:rsid w:val="00626746"/>
    <w:rsid w:val="0062682A"/>
    <w:rsid w:val="0062682D"/>
    <w:rsid w:val="00626AAF"/>
    <w:rsid w:val="00626AEA"/>
    <w:rsid w:val="00626DE6"/>
    <w:rsid w:val="00626DEA"/>
    <w:rsid w:val="00626F00"/>
    <w:rsid w:val="00627023"/>
    <w:rsid w:val="0062707C"/>
    <w:rsid w:val="00627284"/>
    <w:rsid w:val="00627314"/>
    <w:rsid w:val="00627377"/>
    <w:rsid w:val="0062746F"/>
    <w:rsid w:val="006276DF"/>
    <w:rsid w:val="00627A27"/>
    <w:rsid w:val="00627BAA"/>
    <w:rsid w:val="00627CFE"/>
    <w:rsid w:val="00627D86"/>
    <w:rsid w:val="00627E76"/>
    <w:rsid w:val="00630033"/>
    <w:rsid w:val="00630618"/>
    <w:rsid w:val="00630805"/>
    <w:rsid w:val="006308F0"/>
    <w:rsid w:val="00630DDC"/>
    <w:rsid w:val="00630E31"/>
    <w:rsid w:val="00631000"/>
    <w:rsid w:val="00631003"/>
    <w:rsid w:val="00631168"/>
    <w:rsid w:val="0063152A"/>
    <w:rsid w:val="006315FA"/>
    <w:rsid w:val="00631655"/>
    <w:rsid w:val="006316F6"/>
    <w:rsid w:val="00631BD0"/>
    <w:rsid w:val="006322AD"/>
    <w:rsid w:val="0063231A"/>
    <w:rsid w:val="0063234A"/>
    <w:rsid w:val="00632710"/>
    <w:rsid w:val="00632786"/>
    <w:rsid w:val="00632A44"/>
    <w:rsid w:val="00632B52"/>
    <w:rsid w:val="006330A0"/>
    <w:rsid w:val="0063339C"/>
    <w:rsid w:val="00633592"/>
    <w:rsid w:val="006336DC"/>
    <w:rsid w:val="00633A02"/>
    <w:rsid w:val="00633B02"/>
    <w:rsid w:val="006341CE"/>
    <w:rsid w:val="0063431E"/>
    <w:rsid w:val="00634856"/>
    <w:rsid w:val="00634DE6"/>
    <w:rsid w:val="00634F26"/>
    <w:rsid w:val="00635074"/>
    <w:rsid w:val="006351C0"/>
    <w:rsid w:val="00635291"/>
    <w:rsid w:val="006355EB"/>
    <w:rsid w:val="006358B7"/>
    <w:rsid w:val="00635BAC"/>
    <w:rsid w:val="00635DFD"/>
    <w:rsid w:val="00636246"/>
    <w:rsid w:val="00636260"/>
    <w:rsid w:val="0063651E"/>
    <w:rsid w:val="00636537"/>
    <w:rsid w:val="00636541"/>
    <w:rsid w:val="0063665A"/>
    <w:rsid w:val="006368AC"/>
    <w:rsid w:val="006368FC"/>
    <w:rsid w:val="006373E0"/>
    <w:rsid w:val="00637638"/>
    <w:rsid w:val="006376F1"/>
    <w:rsid w:val="0063785D"/>
    <w:rsid w:val="00637DF2"/>
    <w:rsid w:val="00637EE8"/>
    <w:rsid w:val="00640145"/>
    <w:rsid w:val="006401A2"/>
    <w:rsid w:val="006403C5"/>
    <w:rsid w:val="00640752"/>
    <w:rsid w:val="00640A65"/>
    <w:rsid w:val="00640C31"/>
    <w:rsid w:val="00640C83"/>
    <w:rsid w:val="00640F24"/>
    <w:rsid w:val="0064113B"/>
    <w:rsid w:val="00641322"/>
    <w:rsid w:val="006414A5"/>
    <w:rsid w:val="006417DB"/>
    <w:rsid w:val="00641AE5"/>
    <w:rsid w:val="00641C76"/>
    <w:rsid w:val="00641EBD"/>
    <w:rsid w:val="006420A5"/>
    <w:rsid w:val="0064212E"/>
    <w:rsid w:val="00642A08"/>
    <w:rsid w:val="00642D91"/>
    <w:rsid w:val="00642E98"/>
    <w:rsid w:val="00643087"/>
    <w:rsid w:val="00643325"/>
    <w:rsid w:val="00643374"/>
    <w:rsid w:val="00643941"/>
    <w:rsid w:val="00643A49"/>
    <w:rsid w:val="00643E65"/>
    <w:rsid w:val="00644127"/>
    <w:rsid w:val="00644749"/>
    <w:rsid w:val="006447D2"/>
    <w:rsid w:val="0064487E"/>
    <w:rsid w:val="006449C2"/>
    <w:rsid w:val="00644A9F"/>
    <w:rsid w:val="0064511E"/>
    <w:rsid w:val="00645348"/>
    <w:rsid w:val="0064534C"/>
    <w:rsid w:val="006453D7"/>
    <w:rsid w:val="00645427"/>
    <w:rsid w:val="00645547"/>
    <w:rsid w:val="00645822"/>
    <w:rsid w:val="00645959"/>
    <w:rsid w:val="006459EF"/>
    <w:rsid w:val="00645AEA"/>
    <w:rsid w:val="00645B8F"/>
    <w:rsid w:val="006460F0"/>
    <w:rsid w:val="00646501"/>
    <w:rsid w:val="006466BE"/>
    <w:rsid w:val="006467D8"/>
    <w:rsid w:val="006467E0"/>
    <w:rsid w:val="00646B36"/>
    <w:rsid w:val="00646C0E"/>
    <w:rsid w:val="00646DE8"/>
    <w:rsid w:val="00646DEA"/>
    <w:rsid w:val="00646DEB"/>
    <w:rsid w:val="00646E8F"/>
    <w:rsid w:val="00646EF2"/>
    <w:rsid w:val="006470E8"/>
    <w:rsid w:val="00647504"/>
    <w:rsid w:val="00647D4E"/>
    <w:rsid w:val="00647D56"/>
    <w:rsid w:val="0065010F"/>
    <w:rsid w:val="006502D2"/>
    <w:rsid w:val="006504CD"/>
    <w:rsid w:val="00650744"/>
    <w:rsid w:val="00650D2B"/>
    <w:rsid w:val="00650FF3"/>
    <w:rsid w:val="00651228"/>
    <w:rsid w:val="00651235"/>
    <w:rsid w:val="00651484"/>
    <w:rsid w:val="00651744"/>
    <w:rsid w:val="006517FA"/>
    <w:rsid w:val="006518AE"/>
    <w:rsid w:val="00651E5E"/>
    <w:rsid w:val="006520CA"/>
    <w:rsid w:val="00652592"/>
    <w:rsid w:val="00652C29"/>
    <w:rsid w:val="00652E68"/>
    <w:rsid w:val="00652F13"/>
    <w:rsid w:val="00653654"/>
    <w:rsid w:val="00653659"/>
    <w:rsid w:val="006536F1"/>
    <w:rsid w:val="00653A07"/>
    <w:rsid w:val="00653B6A"/>
    <w:rsid w:val="00653D2E"/>
    <w:rsid w:val="00653DDC"/>
    <w:rsid w:val="00653FA2"/>
    <w:rsid w:val="00653FEB"/>
    <w:rsid w:val="006547DF"/>
    <w:rsid w:val="00654DFE"/>
    <w:rsid w:val="006553C2"/>
    <w:rsid w:val="006553F3"/>
    <w:rsid w:val="006559CC"/>
    <w:rsid w:val="00655E11"/>
    <w:rsid w:val="00656035"/>
    <w:rsid w:val="006560E1"/>
    <w:rsid w:val="006562FC"/>
    <w:rsid w:val="00656778"/>
    <w:rsid w:val="00656EDB"/>
    <w:rsid w:val="00656FD6"/>
    <w:rsid w:val="00657237"/>
    <w:rsid w:val="0065732D"/>
    <w:rsid w:val="0065736F"/>
    <w:rsid w:val="006574FA"/>
    <w:rsid w:val="006577D3"/>
    <w:rsid w:val="0065794A"/>
    <w:rsid w:val="00657AB4"/>
    <w:rsid w:val="006600B2"/>
    <w:rsid w:val="00660676"/>
    <w:rsid w:val="006606D2"/>
    <w:rsid w:val="00660786"/>
    <w:rsid w:val="00660B4B"/>
    <w:rsid w:val="006619F1"/>
    <w:rsid w:val="00661A5A"/>
    <w:rsid w:val="00661E55"/>
    <w:rsid w:val="0066211A"/>
    <w:rsid w:val="006629D3"/>
    <w:rsid w:val="00662AB3"/>
    <w:rsid w:val="00662AFA"/>
    <w:rsid w:val="00663425"/>
    <w:rsid w:val="006637F0"/>
    <w:rsid w:val="00663800"/>
    <w:rsid w:val="00663B8A"/>
    <w:rsid w:val="00663DF2"/>
    <w:rsid w:val="00664034"/>
    <w:rsid w:val="00664091"/>
    <w:rsid w:val="00664522"/>
    <w:rsid w:val="00664A3D"/>
    <w:rsid w:val="00664AF0"/>
    <w:rsid w:val="00664C1E"/>
    <w:rsid w:val="00665428"/>
    <w:rsid w:val="006658AD"/>
    <w:rsid w:val="006658CD"/>
    <w:rsid w:val="00665A7D"/>
    <w:rsid w:val="00665F4D"/>
    <w:rsid w:val="00666079"/>
    <w:rsid w:val="00666363"/>
    <w:rsid w:val="00666626"/>
    <w:rsid w:val="00666765"/>
    <w:rsid w:val="006668D2"/>
    <w:rsid w:val="00666E41"/>
    <w:rsid w:val="00666E61"/>
    <w:rsid w:val="00666E63"/>
    <w:rsid w:val="0066700A"/>
    <w:rsid w:val="0066711E"/>
    <w:rsid w:val="0066746F"/>
    <w:rsid w:val="00667517"/>
    <w:rsid w:val="00667E75"/>
    <w:rsid w:val="006701F3"/>
    <w:rsid w:val="0067027B"/>
    <w:rsid w:val="0067034C"/>
    <w:rsid w:val="006705F7"/>
    <w:rsid w:val="00670797"/>
    <w:rsid w:val="00670B30"/>
    <w:rsid w:val="00670C03"/>
    <w:rsid w:val="00670D55"/>
    <w:rsid w:val="00670DBA"/>
    <w:rsid w:val="00670F5F"/>
    <w:rsid w:val="00671987"/>
    <w:rsid w:val="00671AC7"/>
    <w:rsid w:val="00671DBC"/>
    <w:rsid w:val="00671DD3"/>
    <w:rsid w:val="00672094"/>
    <w:rsid w:val="006723B6"/>
    <w:rsid w:val="006725EE"/>
    <w:rsid w:val="006727D9"/>
    <w:rsid w:val="006728D2"/>
    <w:rsid w:val="00672A08"/>
    <w:rsid w:val="00672A2C"/>
    <w:rsid w:val="00672A50"/>
    <w:rsid w:val="00672AB2"/>
    <w:rsid w:val="00672CC4"/>
    <w:rsid w:val="00672E4E"/>
    <w:rsid w:val="00672FAA"/>
    <w:rsid w:val="006733E4"/>
    <w:rsid w:val="006738BC"/>
    <w:rsid w:val="00673BE6"/>
    <w:rsid w:val="00673D8F"/>
    <w:rsid w:val="00673D9F"/>
    <w:rsid w:val="00674003"/>
    <w:rsid w:val="006741AC"/>
    <w:rsid w:val="00674414"/>
    <w:rsid w:val="00674C9F"/>
    <w:rsid w:val="0067500C"/>
    <w:rsid w:val="0067523E"/>
    <w:rsid w:val="00675637"/>
    <w:rsid w:val="006756FC"/>
    <w:rsid w:val="0067575D"/>
    <w:rsid w:val="00675992"/>
    <w:rsid w:val="00675A10"/>
    <w:rsid w:val="00675AC3"/>
    <w:rsid w:val="00675B3F"/>
    <w:rsid w:val="00675DA8"/>
    <w:rsid w:val="00675F4E"/>
    <w:rsid w:val="0067604D"/>
    <w:rsid w:val="0067615E"/>
    <w:rsid w:val="006767B5"/>
    <w:rsid w:val="006767F5"/>
    <w:rsid w:val="006768CB"/>
    <w:rsid w:val="00676AE9"/>
    <w:rsid w:val="00676B5C"/>
    <w:rsid w:val="00676B5F"/>
    <w:rsid w:val="00676E90"/>
    <w:rsid w:val="006770D6"/>
    <w:rsid w:val="00677701"/>
    <w:rsid w:val="00677967"/>
    <w:rsid w:val="00677A06"/>
    <w:rsid w:val="00677DD3"/>
    <w:rsid w:val="00677DE1"/>
    <w:rsid w:val="00677EC9"/>
    <w:rsid w:val="00680047"/>
    <w:rsid w:val="00680377"/>
    <w:rsid w:val="00680729"/>
    <w:rsid w:val="006807B0"/>
    <w:rsid w:val="006808A1"/>
    <w:rsid w:val="00680D14"/>
    <w:rsid w:val="00680FF0"/>
    <w:rsid w:val="0068128D"/>
    <w:rsid w:val="006812E8"/>
    <w:rsid w:val="006816D3"/>
    <w:rsid w:val="006817C3"/>
    <w:rsid w:val="00681AA1"/>
    <w:rsid w:val="00681BD9"/>
    <w:rsid w:val="00681FB8"/>
    <w:rsid w:val="006820D6"/>
    <w:rsid w:val="00682126"/>
    <w:rsid w:val="00682321"/>
    <w:rsid w:val="0068253E"/>
    <w:rsid w:val="006827D1"/>
    <w:rsid w:val="006828E1"/>
    <w:rsid w:val="00682BBF"/>
    <w:rsid w:val="00682BD1"/>
    <w:rsid w:val="00682D5C"/>
    <w:rsid w:val="006832BA"/>
    <w:rsid w:val="006835BD"/>
    <w:rsid w:val="00683602"/>
    <w:rsid w:val="00683634"/>
    <w:rsid w:val="00683B4C"/>
    <w:rsid w:val="00683E7B"/>
    <w:rsid w:val="0068407A"/>
    <w:rsid w:val="006841ED"/>
    <w:rsid w:val="00684322"/>
    <w:rsid w:val="006844E6"/>
    <w:rsid w:val="006845E1"/>
    <w:rsid w:val="00684692"/>
    <w:rsid w:val="006849E1"/>
    <w:rsid w:val="00684CF2"/>
    <w:rsid w:val="00684EC9"/>
    <w:rsid w:val="00685383"/>
    <w:rsid w:val="006853A7"/>
    <w:rsid w:val="00685689"/>
    <w:rsid w:val="00685698"/>
    <w:rsid w:val="0068630F"/>
    <w:rsid w:val="00686337"/>
    <w:rsid w:val="00686B28"/>
    <w:rsid w:val="00686CDB"/>
    <w:rsid w:val="00686E28"/>
    <w:rsid w:val="0068704D"/>
    <w:rsid w:val="006874FB"/>
    <w:rsid w:val="00687DF0"/>
    <w:rsid w:val="00690133"/>
    <w:rsid w:val="00690247"/>
    <w:rsid w:val="00690329"/>
    <w:rsid w:val="0069049C"/>
    <w:rsid w:val="006906F7"/>
    <w:rsid w:val="00690752"/>
    <w:rsid w:val="006909FB"/>
    <w:rsid w:val="00690A6F"/>
    <w:rsid w:val="006910AF"/>
    <w:rsid w:val="0069114D"/>
    <w:rsid w:val="0069141F"/>
    <w:rsid w:val="0069147D"/>
    <w:rsid w:val="006914FA"/>
    <w:rsid w:val="006915F0"/>
    <w:rsid w:val="00691783"/>
    <w:rsid w:val="00691866"/>
    <w:rsid w:val="00691AF1"/>
    <w:rsid w:val="00691DF2"/>
    <w:rsid w:val="00691EB1"/>
    <w:rsid w:val="006925D9"/>
    <w:rsid w:val="0069284E"/>
    <w:rsid w:val="00692A71"/>
    <w:rsid w:val="0069331B"/>
    <w:rsid w:val="006934CF"/>
    <w:rsid w:val="006935C0"/>
    <w:rsid w:val="0069368E"/>
    <w:rsid w:val="00693793"/>
    <w:rsid w:val="00693A23"/>
    <w:rsid w:val="00693A85"/>
    <w:rsid w:val="00693D0D"/>
    <w:rsid w:val="00693D32"/>
    <w:rsid w:val="00693DC5"/>
    <w:rsid w:val="00693DE1"/>
    <w:rsid w:val="00694518"/>
    <w:rsid w:val="0069455E"/>
    <w:rsid w:val="006946D3"/>
    <w:rsid w:val="006949B2"/>
    <w:rsid w:val="00694DD6"/>
    <w:rsid w:val="006950F8"/>
    <w:rsid w:val="00695D73"/>
    <w:rsid w:val="00695E46"/>
    <w:rsid w:val="006961B4"/>
    <w:rsid w:val="00696B98"/>
    <w:rsid w:val="00696DBF"/>
    <w:rsid w:val="00696E39"/>
    <w:rsid w:val="00696F58"/>
    <w:rsid w:val="00696FD6"/>
    <w:rsid w:val="0069703B"/>
    <w:rsid w:val="006971F0"/>
    <w:rsid w:val="00697535"/>
    <w:rsid w:val="006975D9"/>
    <w:rsid w:val="00697D5C"/>
    <w:rsid w:val="006A0721"/>
    <w:rsid w:val="006A072E"/>
    <w:rsid w:val="006A0B48"/>
    <w:rsid w:val="006A0E88"/>
    <w:rsid w:val="006A0EC1"/>
    <w:rsid w:val="006A1104"/>
    <w:rsid w:val="006A1224"/>
    <w:rsid w:val="006A14CA"/>
    <w:rsid w:val="006A16AE"/>
    <w:rsid w:val="006A1B16"/>
    <w:rsid w:val="006A2189"/>
    <w:rsid w:val="006A2706"/>
    <w:rsid w:val="006A284F"/>
    <w:rsid w:val="006A2987"/>
    <w:rsid w:val="006A2CD4"/>
    <w:rsid w:val="006A3231"/>
    <w:rsid w:val="006A3316"/>
    <w:rsid w:val="006A3432"/>
    <w:rsid w:val="006A3A3D"/>
    <w:rsid w:val="006A3AC5"/>
    <w:rsid w:val="006A3DFF"/>
    <w:rsid w:val="006A3F32"/>
    <w:rsid w:val="006A476F"/>
    <w:rsid w:val="006A4B7A"/>
    <w:rsid w:val="006A4D77"/>
    <w:rsid w:val="006A4F55"/>
    <w:rsid w:val="006A534A"/>
    <w:rsid w:val="006A5ACC"/>
    <w:rsid w:val="006A6319"/>
    <w:rsid w:val="006A6451"/>
    <w:rsid w:val="006A64F9"/>
    <w:rsid w:val="006A676C"/>
    <w:rsid w:val="006A7135"/>
    <w:rsid w:val="006A7146"/>
    <w:rsid w:val="006A7201"/>
    <w:rsid w:val="006A74DC"/>
    <w:rsid w:val="006A76A3"/>
    <w:rsid w:val="006A78C2"/>
    <w:rsid w:val="006A7BCA"/>
    <w:rsid w:val="006B0158"/>
    <w:rsid w:val="006B05AC"/>
    <w:rsid w:val="006B0FA5"/>
    <w:rsid w:val="006B112B"/>
    <w:rsid w:val="006B11AD"/>
    <w:rsid w:val="006B11B9"/>
    <w:rsid w:val="006B15E2"/>
    <w:rsid w:val="006B162E"/>
    <w:rsid w:val="006B19F3"/>
    <w:rsid w:val="006B1B5F"/>
    <w:rsid w:val="006B1DA4"/>
    <w:rsid w:val="006B225E"/>
    <w:rsid w:val="006B245B"/>
    <w:rsid w:val="006B2460"/>
    <w:rsid w:val="006B25B7"/>
    <w:rsid w:val="006B25CB"/>
    <w:rsid w:val="006B26B0"/>
    <w:rsid w:val="006B2751"/>
    <w:rsid w:val="006B27FC"/>
    <w:rsid w:val="006B2864"/>
    <w:rsid w:val="006B2896"/>
    <w:rsid w:val="006B2C93"/>
    <w:rsid w:val="006B2E45"/>
    <w:rsid w:val="006B2F35"/>
    <w:rsid w:val="006B354E"/>
    <w:rsid w:val="006B3748"/>
    <w:rsid w:val="006B390A"/>
    <w:rsid w:val="006B3A3F"/>
    <w:rsid w:val="006B43BE"/>
    <w:rsid w:val="006B4634"/>
    <w:rsid w:val="006B4671"/>
    <w:rsid w:val="006B4749"/>
    <w:rsid w:val="006B47B0"/>
    <w:rsid w:val="006B497B"/>
    <w:rsid w:val="006B4BC7"/>
    <w:rsid w:val="006B4F45"/>
    <w:rsid w:val="006B5166"/>
    <w:rsid w:val="006B5338"/>
    <w:rsid w:val="006B570F"/>
    <w:rsid w:val="006B5DA2"/>
    <w:rsid w:val="006B6018"/>
    <w:rsid w:val="006B607C"/>
    <w:rsid w:val="006B61F8"/>
    <w:rsid w:val="006B66F5"/>
    <w:rsid w:val="006B66FA"/>
    <w:rsid w:val="006B672A"/>
    <w:rsid w:val="006B68B5"/>
    <w:rsid w:val="006B6952"/>
    <w:rsid w:val="006B6975"/>
    <w:rsid w:val="006B7166"/>
    <w:rsid w:val="006B7181"/>
    <w:rsid w:val="006B74F0"/>
    <w:rsid w:val="006B77D8"/>
    <w:rsid w:val="006B7827"/>
    <w:rsid w:val="006B784F"/>
    <w:rsid w:val="006B7C1A"/>
    <w:rsid w:val="006B7C35"/>
    <w:rsid w:val="006C0240"/>
    <w:rsid w:val="006C05A1"/>
    <w:rsid w:val="006C0927"/>
    <w:rsid w:val="006C0C73"/>
    <w:rsid w:val="006C0E28"/>
    <w:rsid w:val="006C0E29"/>
    <w:rsid w:val="006C1391"/>
    <w:rsid w:val="006C1BA4"/>
    <w:rsid w:val="006C1CDF"/>
    <w:rsid w:val="006C1D57"/>
    <w:rsid w:val="006C1EE2"/>
    <w:rsid w:val="006C237D"/>
    <w:rsid w:val="006C253B"/>
    <w:rsid w:val="006C2A66"/>
    <w:rsid w:val="006C2C97"/>
    <w:rsid w:val="006C33DF"/>
    <w:rsid w:val="006C3433"/>
    <w:rsid w:val="006C3681"/>
    <w:rsid w:val="006C3A1A"/>
    <w:rsid w:val="006C3C69"/>
    <w:rsid w:val="006C4106"/>
    <w:rsid w:val="006C41D7"/>
    <w:rsid w:val="006C479B"/>
    <w:rsid w:val="006C47F5"/>
    <w:rsid w:val="006C492A"/>
    <w:rsid w:val="006C4B68"/>
    <w:rsid w:val="006C5226"/>
    <w:rsid w:val="006C57DD"/>
    <w:rsid w:val="006C5E11"/>
    <w:rsid w:val="006C63F5"/>
    <w:rsid w:val="006C69AB"/>
    <w:rsid w:val="006C6A12"/>
    <w:rsid w:val="006C6B7B"/>
    <w:rsid w:val="006C6C3F"/>
    <w:rsid w:val="006C7731"/>
    <w:rsid w:val="006C7859"/>
    <w:rsid w:val="006C7AAA"/>
    <w:rsid w:val="006C7FC0"/>
    <w:rsid w:val="006D01D0"/>
    <w:rsid w:val="006D02D0"/>
    <w:rsid w:val="006D075F"/>
    <w:rsid w:val="006D0B94"/>
    <w:rsid w:val="006D0DAB"/>
    <w:rsid w:val="006D0F49"/>
    <w:rsid w:val="006D1167"/>
    <w:rsid w:val="006D1401"/>
    <w:rsid w:val="006D1645"/>
    <w:rsid w:val="006D16DC"/>
    <w:rsid w:val="006D18CC"/>
    <w:rsid w:val="006D18EF"/>
    <w:rsid w:val="006D1B21"/>
    <w:rsid w:val="006D1BE3"/>
    <w:rsid w:val="006D1D14"/>
    <w:rsid w:val="006D1E4F"/>
    <w:rsid w:val="006D21AB"/>
    <w:rsid w:val="006D24AB"/>
    <w:rsid w:val="006D2519"/>
    <w:rsid w:val="006D258A"/>
    <w:rsid w:val="006D2BC4"/>
    <w:rsid w:val="006D2D7B"/>
    <w:rsid w:val="006D2D8F"/>
    <w:rsid w:val="006D353A"/>
    <w:rsid w:val="006D35CB"/>
    <w:rsid w:val="006D368F"/>
    <w:rsid w:val="006D391F"/>
    <w:rsid w:val="006D3ACC"/>
    <w:rsid w:val="006D3B71"/>
    <w:rsid w:val="006D4039"/>
    <w:rsid w:val="006D441D"/>
    <w:rsid w:val="006D4757"/>
    <w:rsid w:val="006D5010"/>
    <w:rsid w:val="006D55C0"/>
    <w:rsid w:val="006D5624"/>
    <w:rsid w:val="006D585A"/>
    <w:rsid w:val="006D6187"/>
    <w:rsid w:val="006D6220"/>
    <w:rsid w:val="006D6461"/>
    <w:rsid w:val="006D654D"/>
    <w:rsid w:val="006D6C0D"/>
    <w:rsid w:val="006D6EA8"/>
    <w:rsid w:val="006D71C0"/>
    <w:rsid w:val="006D7238"/>
    <w:rsid w:val="006D76A8"/>
    <w:rsid w:val="006D7D72"/>
    <w:rsid w:val="006D7FF3"/>
    <w:rsid w:val="006E0142"/>
    <w:rsid w:val="006E0302"/>
    <w:rsid w:val="006E047B"/>
    <w:rsid w:val="006E052E"/>
    <w:rsid w:val="006E0877"/>
    <w:rsid w:val="006E0AF7"/>
    <w:rsid w:val="006E0D05"/>
    <w:rsid w:val="006E0D71"/>
    <w:rsid w:val="006E0E43"/>
    <w:rsid w:val="006E0F4A"/>
    <w:rsid w:val="006E1633"/>
    <w:rsid w:val="006E170A"/>
    <w:rsid w:val="006E1917"/>
    <w:rsid w:val="006E19ED"/>
    <w:rsid w:val="006E20AF"/>
    <w:rsid w:val="006E225F"/>
    <w:rsid w:val="006E23E2"/>
    <w:rsid w:val="006E25E2"/>
    <w:rsid w:val="006E2703"/>
    <w:rsid w:val="006E2759"/>
    <w:rsid w:val="006E2C0C"/>
    <w:rsid w:val="006E2D1C"/>
    <w:rsid w:val="006E2EF0"/>
    <w:rsid w:val="006E332F"/>
    <w:rsid w:val="006E392A"/>
    <w:rsid w:val="006E39B6"/>
    <w:rsid w:val="006E3AA6"/>
    <w:rsid w:val="006E3AE4"/>
    <w:rsid w:val="006E3E4B"/>
    <w:rsid w:val="006E3F2C"/>
    <w:rsid w:val="006E4408"/>
    <w:rsid w:val="006E4666"/>
    <w:rsid w:val="006E47EC"/>
    <w:rsid w:val="006E4A0B"/>
    <w:rsid w:val="006E4B5B"/>
    <w:rsid w:val="006E504D"/>
    <w:rsid w:val="006E5060"/>
    <w:rsid w:val="006E5375"/>
    <w:rsid w:val="006E53C7"/>
    <w:rsid w:val="006E56C7"/>
    <w:rsid w:val="006E589C"/>
    <w:rsid w:val="006E594F"/>
    <w:rsid w:val="006E5B40"/>
    <w:rsid w:val="006E5C56"/>
    <w:rsid w:val="006E640D"/>
    <w:rsid w:val="006E674A"/>
    <w:rsid w:val="006E6A41"/>
    <w:rsid w:val="006E6A8A"/>
    <w:rsid w:val="006E6CFA"/>
    <w:rsid w:val="006E6FBC"/>
    <w:rsid w:val="006E70C1"/>
    <w:rsid w:val="006E7432"/>
    <w:rsid w:val="006E773A"/>
    <w:rsid w:val="006E7880"/>
    <w:rsid w:val="006E7B5E"/>
    <w:rsid w:val="006E7DED"/>
    <w:rsid w:val="006E7FDA"/>
    <w:rsid w:val="006F00EF"/>
    <w:rsid w:val="006F02DD"/>
    <w:rsid w:val="006F05B0"/>
    <w:rsid w:val="006F07C1"/>
    <w:rsid w:val="006F09EF"/>
    <w:rsid w:val="006F0A13"/>
    <w:rsid w:val="006F0DD7"/>
    <w:rsid w:val="006F0EFC"/>
    <w:rsid w:val="006F0F8B"/>
    <w:rsid w:val="006F1184"/>
    <w:rsid w:val="006F1352"/>
    <w:rsid w:val="006F14D2"/>
    <w:rsid w:val="006F1737"/>
    <w:rsid w:val="006F17B7"/>
    <w:rsid w:val="006F20D1"/>
    <w:rsid w:val="006F2192"/>
    <w:rsid w:val="006F2642"/>
    <w:rsid w:val="006F2B13"/>
    <w:rsid w:val="006F2BE3"/>
    <w:rsid w:val="006F2F28"/>
    <w:rsid w:val="006F2FE3"/>
    <w:rsid w:val="006F378C"/>
    <w:rsid w:val="006F391C"/>
    <w:rsid w:val="006F3AED"/>
    <w:rsid w:val="006F3F40"/>
    <w:rsid w:val="006F4326"/>
    <w:rsid w:val="006F44CA"/>
    <w:rsid w:val="006F47A3"/>
    <w:rsid w:val="006F481D"/>
    <w:rsid w:val="006F4931"/>
    <w:rsid w:val="006F4A4A"/>
    <w:rsid w:val="006F4B3A"/>
    <w:rsid w:val="006F4C57"/>
    <w:rsid w:val="006F4DC7"/>
    <w:rsid w:val="006F55A7"/>
    <w:rsid w:val="006F5620"/>
    <w:rsid w:val="006F56F7"/>
    <w:rsid w:val="006F5A24"/>
    <w:rsid w:val="006F5CC8"/>
    <w:rsid w:val="006F5F4C"/>
    <w:rsid w:val="006F5FDB"/>
    <w:rsid w:val="006F677A"/>
    <w:rsid w:val="006F6A4F"/>
    <w:rsid w:val="006F6CF5"/>
    <w:rsid w:val="006F6D6E"/>
    <w:rsid w:val="006F6DED"/>
    <w:rsid w:val="006F6FBA"/>
    <w:rsid w:val="006F6FDE"/>
    <w:rsid w:val="006F6FF3"/>
    <w:rsid w:val="006F73F7"/>
    <w:rsid w:val="006F787E"/>
    <w:rsid w:val="006F792F"/>
    <w:rsid w:val="006F7D1B"/>
    <w:rsid w:val="006F7FB7"/>
    <w:rsid w:val="00700086"/>
    <w:rsid w:val="00700443"/>
    <w:rsid w:val="0070048B"/>
    <w:rsid w:val="00700D73"/>
    <w:rsid w:val="0070123B"/>
    <w:rsid w:val="00701A77"/>
    <w:rsid w:val="00701C6E"/>
    <w:rsid w:val="00701F6F"/>
    <w:rsid w:val="00702095"/>
    <w:rsid w:val="007023F2"/>
    <w:rsid w:val="007028E1"/>
    <w:rsid w:val="00702947"/>
    <w:rsid w:val="00702C93"/>
    <w:rsid w:val="00702CF2"/>
    <w:rsid w:val="00702F53"/>
    <w:rsid w:val="00702FB1"/>
    <w:rsid w:val="0070307A"/>
    <w:rsid w:val="0070309A"/>
    <w:rsid w:val="00703324"/>
    <w:rsid w:val="007036EB"/>
    <w:rsid w:val="00703744"/>
    <w:rsid w:val="00703C84"/>
    <w:rsid w:val="00703F43"/>
    <w:rsid w:val="00703F92"/>
    <w:rsid w:val="007041C3"/>
    <w:rsid w:val="0070434F"/>
    <w:rsid w:val="00704508"/>
    <w:rsid w:val="0070480E"/>
    <w:rsid w:val="00704999"/>
    <w:rsid w:val="00704B1E"/>
    <w:rsid w:val="00704D0B"/>
    <w:rsid w:val="0070530B"/>
    <w:rsid w:val="00705901"/>
    <w:rsid w:val="00705D39"/>
    <w:rsid w:val="00705EEC"/>
    <w:rsid w:val="007060C6"/>
    <w:rsid w:val="007065DF"/>
    <w:rsid w:val="007068E3"/>
    <w:rsid w:val="007069B8"/>
    <w:rsid w:val="007069D0"/>
    <w:rsid w:val="00706D13"/>
    <w:rsid w:val="00706D74"/>
    <w:rsid w:val="00707092"/>
    <w:rsid w:val="00707134"/>
    <w:rsid w:val="00707412"/>
    <w:rsid w:val="00707D64"/>
    <w:rsid w:val="0071008F"/>
    <w:rsid w:val="007102B0"/>
    <w:rsid w:val="007102E4"/>
    <w:rsid w:val="007108DE"/>
    <w:rsid w:val="00710962"/>
    <w:rsid w:val="00710A5F"/>
    <w:rsid w:val="00710ACC"/>
    <w:rsid w:val="00710C73"/>
    <w:rsid w:val="00710F4B"/>
    <w:rsid w:val="0071107C"/>
    <w:rsid w:val="00711279"/>
    <w:rsid w:val="0071127A"/>
    <w:rsid w:val="00711327"/>
    <w:rsid w:val="0071143D"/>
    <w:rsid w:val="00711448"/>
    <w:rsid w:val="0071176C"/>
    <w:rsid w:val="007118BB"/>
    <w:rsid w:val="00711C2C"/>
    <w:rsid w:val="00711C7D"/>
    <w:rsid w:val="0071222C"/>
    <w:rsid w:val="007122D5"/>
    <w:rsid w:val="007122FE"/>
    <w:rsid w:val="0071244A"/>
    <w:rsid w:val="00712563"/>
    <w:rsid w:val="00712622"/>
    <w:rsid w:val="0071265E"/>
    <w:rsid w:val="0071275E"/>
    <w:rsid w:val="007129FF"/>
    <w:rsid w:val="00712ED8"/>
    <w:rsid w:val="00713084"/>
    <w:rsid w:val="007133E8"/>
    <w:rsid w:val="00713446"/>
    <w:rsid w:val="00713A64"/>
    <w:rsid w:val="00713D71"/>
    <w:rsid w:val="00713D92"/>
    <w:rsid w:val="007141E8"/>
    <w:rsid w:val="00714254"/>
    <w:rsid w:val="00714349"/>
    <w:rsid w:val="007146AE"/>
    <w:rsid w:val="00714A00"/>
    <w:rsid w:val="00714C84"/>
    <w:rsid w:val="00714CBC"/>
    <w:rsid w:val="00714E99"/>
    <w:rsid w:val="00715000"/>
    <w:rsid w:val="007152F6"/>
    <w:rsid w:val="00715470"/>
    <w:rsid w:val="007154EE"/>
    <w:rsid w:val="00715526"/>
    <w:rsid w:val="00715551"/>
    <w:rsid w:val="007155BA"/>
    <w:rsid w:val="00715630"/>
    <w:rsid w:val="00715636"/>
    <w:rsid w:val="0071578D"/>
    <w:rsid w:val="00715892"/>
    <w:rsid w:val="00715C91"/>
    <w:rsid w:val="00715F6E"/>
    <w:rsid w:val="00716186"/>
    <w:rsid w:val="00716F60"/>
    <w:rsid w:val="0071710D"/>
    <w:rsid w:val="007173DF"/>
    <w:rsid w:val="0071769F"/>
    <w:rsid w:val="007177A8"/>
    <w:rsid w:val="00717816"/>
    <w:rsid w:val="007178A0"/>
    <w:rsid w:val="00717D4D"/>
    <w:rsid w:val="00717D74"/>
    <w:rsid w:val="0072050D"/>
    <w:rsid w:val="00720520"/>
    <w:rsid w:val="00720B2E"/>
    <w:rsid w:val="00720F2B"/>
    <w:rsid w:val="00721166"/>
    <w:rsid w:val="00721925"/>
    <w:rsid w:val="00721B36"/>
    <w:rsid w:val="00722055"/>
    <w:rsid w:val="007221DF"/>
    <w:rsid w:val="00722478"/>
    <w:rsid w:val="0072256D"/>
    <w:rsid w:val="00722E93"/>
    <w:rsid w:val="00722EC1"/>
    <w:rsid w:val="00722FAE"/>
    <w:rsid w:val="00723214"/>
    <w:rsid w:val="00723316"/>
    <w:rsid w:val="00723448"/>
    <w:rsid w:val="007235AD"/>
    <w:rsid w:val="00723704"/>
    <w:rsid w:val="00723D91"/>
    <w:rsid w:val="00724156"/>
    <w:rsid w:val="007244F1"/>
    <w:rsid w:val="0072454F"/>
    <w:rsid w:val="007245C6"/>
    <w:rsid w:val="007245E0"/>
    <w:rsid w:val="00724626"/>
    <w:rsid w:val="00724764"/>
    <w:rsid w:val="007247AC"/>
    <w:rsid w:val="00724934"/>
    <w:rsid w:val="00724C90"/>
    <w:rsid w:val="00724DE3"/>
    <w:rsid w:val="00725139"/>
    <w:rsid w:val="0072521C"/>
    <w:rsid w:val="00725644"/>
    <w:rsid w:val="00725A6A"/>
    <w:rsid w:val="00725C09"/>
    <w:rsid w:val="00725D92"/>
    <w:rsid w:val="00725EA9"/>
    <w:rsid w:val="00726282"/>
    <w:rsid w:val="00726534"/>
    <w:rsid w:val="007265C5"/>
    <w:rsid w:val="00726604"/>
    <w:rsid w:val="007266C1"/>
    <w:rsid w:val="00726CA8"/>
    <w:rsid w:val="007272AF"/>
    <w:rsid w:val="007273DC"/>
    <w:rsid w:val="00727413"/>
    <w:rsid w:val="0072765D"/>
    <w:rsid w:val="00727C4A"/>
    <w:rsid w:val="00727FF6"/>
    <w:rsid w:val="007301BA"/>
    <w:rsid w:val="00730B2B"/>
    <w:rsid w:val="00730D10"/>
    <w:rsid w:val="00730EBA"/>
    <w:rsid w:val="00730EF4"/>
    <w:rsid w:val="007318D9"/>
    <w:rsid w:val="00731CD4"/>
    <w:rsid w:val="00731D72"/>
    <w:rsid w:val="00731D86"/>
    <w:rsid w:val="00731DFA"/>
    <w:rsid w:val="007320B1"/>
    <w:rsid w:val="0073219C"/>
    <w:rsid w:val="00732546"/>
    <w:rsid w:val="007328FD"/>
    <w:rsid w:val="00732ABB"/>
    <w:rsid w:val="00732C36"/>
    <w:rsid w:val="00732C8F"/>
    <w:rsid w:val="00732C94"/>
    <w:rsid w:val="00732C99"/>
    <w:rsid w:val="00732D79"/>
    <w:rsid w:val="00732ECA"/>
    <w:rsid w:val="007330CF"/>
    <w:rsid w:val="007331A4"/>
    <w:rsid w:val="00733497"/>
    <w:rsid w:val="007338A1"/>
    <w:rsid w:val="00733FD1"/>
    <w:rsid w:val="00734196"/>
    <w:rsid w:val="0073477F"/>
    <w:rsid w:val="00734A4C"/>
    <w:rsid w:val="00734B5F"/>
    <w:rsid w:val="00734C23"/>
    <w:rsid w:val="00734EB9"/>
    <w:rsid w:val="0073510D"/>
    <w:rsid w:val="007351E6"/>
    <w:rsid w:val="007352D5"/>
    <w:rsid w:val="0073564A"/>
    <w:rsid w:val="007358C4"/>
    <w:rsid w:val="007359A9"/>
    <w:rsid w:val="00735A0B"/>
    <w:rsid w:val="00735BC9"/>
    <w:rsid w:val="00735C92"/>
    <w:rsid w:val="00735D2D"/>
    <w:rsid w:val="00735D35"/>
    <w:rsid w:val="00735E7F"/>
    <w:rsid w:val="00735F56"/>
    <w:rsid w:val="0073617A"/>
    <w:rsid w:val="00736216"/>
    <w:rsid w:val="00736511"/>
    <w:rsid w:val="00736603"/>
    <w:rsid w:val="00736A64"/>
    <w:rsid w:val="00736B87"/>
    <w:rsid w:val="00737435"/>
    <w:rsid w:val="007379AB"/>
    <w:rsid w:val="00737E94"/>
    <w:rsid w:val="00737FCA"/>
    <w:rsid w:val="00740311"/>
    <w:rsid w:val="00740701"/>
    <w:rsid w:val="007408DD"/>
    <w:rsid w:val="00740B84"/>
    <w:rsid w:val="00740F1C"/>
    <w:rsid w:val="0074108C"/>
    <w:rsid w:val="007415F1"/>
    <w:rsid w:val="00741739"/>
    <w:rsid w:val="00741761"/>
    <w:rsid w:val="00741859"/>
    <w:rsid w:val="00741A44"/>
    <w:rsid w:val="00741C03"/>
    <w:rsid w:val="00741FED"/>
    <w:rsid w:val="007424CB"/>
    <w:rsid w:val="007425B0"/>
    <w:rsid w:val="00742D0C"/>
    <w:rsid w:val="00742D11"/>
    <w:rsid w:val="00742E20"/>
    <w:rsid w:val="00743232"/>
    <w:rsid w:val="007432A1"/>
    <w:rsid w:val="00743315"/>
    <w:rsid w:val="00743558"/>
    <w:rsid w:val="007437E0"/>
    <w:rsid w:val="00743B5B"/>
    <w:rsid w:val="00743C72"/>
    <w:rsid w:val="00743DDD"/>
    <w:rsid w:val="0074417F"/>
    <w:rsid w:val="007442F8"/>
    <w:rsid w:val="00744490"/>
    <w:rsid w:val="007444DB"/>
    <w:rsid w:val="00744554"/>
    <w:rsid w:val="007445D7"/>
    <w:rsid w:val="007446B7"/>
    <w:rsid w:val="0074491F"/>
    <w:rsid w:val="00744ABE"/>
    <w:rsid w:val="00744C40"/>
    <w:rsid w:val="00744F02"/>
    <w:rsid w:val="0074501B"/>
    <w:rsid w:val="007452A3"/>
    <w:rsid w:val="0074593F"/>
    <w:rsid w:val="00745EB9"/>
    <w:rsid w:val="00745F04"/>
    <w:rsid w:val="0074619F"/>
    <w:rsid w:val="00746261"/>
    <w:rsid w:val="007462D6"/>
    <w:rsid w:val="0074690A"/>
    <w:rsid w:val="00746BBA"/>
    <w:rsid w:val="00746CA6"/>
    <w:rsid w:val="00746E5D"/>
    <w:rsid w:val="00746F1B"/>
    <w:rsid w:val="007470B3"/>
    <w:rsid w:val="007471CB"/>
    <w:rsid w:val="0074765B"/>
    <w:rsid w:val="0074785A"/>
    <w:rsid w:val="007479C7"/>
    <w:rsid w:val="00747EDE"/>
    <w:rsid w:val="007500EF"/>
    <w:rsid w:val="007505E6"/>
    <w:rsid w:val="0075099D"/>
    <w:rsid w:val="00750A40"/>
    <w:rsid w:val="00750CE5"/>
    <w:rsid w:val="00750DAD"/>
    <w:rsid w:val="00750F70"/>
    <w:rsid w:val="00750FBE"/>
    <w:rsid w:val="00751538"/>
    <w:rsid w:val="007519E0"/>
    <w:rsid w:val="00751D84"/>
    <w:rsid w:val="00751FFA"/>
    <w:rsid w:val="00752089"/>
    <w:rsid w:val="007520C7"/>
    <w:rsid w:val="00752173"/>
    <w:rsid w:val="00752461"/>
    <w:rsid w:val="0075260E"/>
    <w:rsid w:val="007527A3"/>
    <w:rsid w:val="00752B3C"/>
    <w:rsid w:val="00752D8E"/>
    <w:rsid w:val="00752E90"/>
    <w:rsid w:val="00752FC5"/>
    <w:rsid w:val="00752FEC"/>
    <w:rsid w:val="007531A9"/>
    <w:rsid w:val="00753509"/>
    <w:rsid w:val="00753B1A"/>
    <w:rsid w:val="00753C93"/>
    <w:rsid w:val="00753E64"/>
    <w:rsid w:val="00753EC1"/>
    <w:rsid w:val="0075406A"/>
    <w:rsid w:val="007542EA"/>
    <w:rsid w:val="0075446B"/>
    <w:rsid w:val="007548A8"/>
    <w:rsid w:val="00754C2B"/>
    <w:rsid w:val="00754C8B"/>
    <w:rsid w:val="0075502E"/>
    <w:rsid w:val="00755243"/>
    <w:rsid w:val="007552EF"/>
    <w:rsid w:val="0075530D"/>
    <w:rsid w:val="00755567"/>
    <w:rsid w:val="00755761"/>
    <w:rsid w:val="00755868"/>
    <w:rsid w:val="00755DEB"/>
    <w:rsid w:val="007564EA"/>
    <w:rsid w:val="00756618"/>
    <w:rsid w:val="00756840"/>
    <w:rsid w:val="00756A15"/>
    <w:rsid w:val="00756C2E"/>
    <w:rsid w:val="00756FAE"/>
    <w:rsid w:val="00757574"/>
    <w:rsid w:val="00757B1A"/>
    <w:rsid w:val="00757D4C"/>
    <w:rsid w:val="00757DD6"/>
    <w:rsid w:val="00757E10"/>
    <w:rsid w:val="00760300"/>
    <w:rsid w:val="007607E6"/>
    <w:rsid w:val="0076090A"/>
    <w:rsid w:val="00760CA1"/>
    <w:rsid w:val="0076144D"/>
    <w:rsid w:val="00761A30"/>
    <w:rsid w:val="00761A60"/>
    <w:rsid w:val="00761F0C"/>
    <w:rsid w:val="0076200D"/>
    <w:rsid w:val="007624DB"/>
    <w:rsid w:val="00762660"/>
    <w:rsid w:val="00762C23"/>
    <w:rsid w:val="00762CA4"/>
    <w:rsid w:val="00763307"/>
    <w:rsid w:val="0076332B"/>
    <w:rsid w:val="0076426E"/>
    <w:rsid w:val="007643B7"/>
    <w:rsid w:val="00764C8F"/>
    <w:rsid w:val="00764CB1"/>
    <w:rsid w:val="00764D76"/>
    <w:rsid w:val="00764FB6"/>
    <w:rsid w:val="0076507C"/>
    <w:rsid w:val="00765163"/>
    <w:rsid w:val="00765458"/>
    <w:rsid w:val="0076563E"/>
    <w:rsid w:val="00765654"/>
    <w:rsid w:val="00765802"/>
    <w:rsid w:val="0076584B"/>
    <w:rsid w:val="00765A0C"/>
    <w:rsid w:val="00765EA5"/>
    <w:rsid w:val="00765F09"/>
    <w:rsid w:val="0076665B"/>
    <w:rsid w:val="007668CB"/>
    <w:rsid w:val="00766DBA"/>
    <w:rsid w:val="00766F1F"/>
    <w:rsid w:val="00766F45"/>
    <w:rsid w:val="007672E1"/>
    <w:rsid w:val="00767382"/>
    <w:rsid w:val="007675DB"/>
    <w:rsid w:val="007678DD"/>
    <w:rsid w:val="007679E1"/>
    <w:rsid w:val="00767A12"/>
    <w:rsid w:val="00767D42"/>
    <w:rsid w:val="00767D93"/>
    <w:rsid w:val="00767DD6"/>
    <w:rsid w:val="0077049D"/>
    <w:rsid w:val="00770912"/>
    <w:rsid w:val="00770DB5"/>
    <w:rsid w:val="00771483"/>
    <w:rsid w:val="00771A25"/>
    <w:rsid w:val="00771A47"/>
    <w:rsid w:val="00771B70"/>
    <w:rsid w:val="00771D9D"/>
    <w:rsid w:val="00771EEC"/>
    <w:rsid w:val="00771F90"/>
    <w:rsid w:val="00772107"/>
    <w:rsid w:val="0077244C"/>
    <w:rsid w:val="00772F70"/>
    <w:rsid w:val="00772FAD"/>
    <w:rsid w:val="00772FE5"/>
    <w:rsid w:val="00773040"/>
    <w:rsid w:val="0077353F"/>
    <w:rsid w:val="007738D2"/>
    <w:rsid w:val="00773EE2"/>
    <w:rsid w:val="00773EF3"/>
    <w:rsid w:val="00773F39"/>
    <w:rsid w:val="0077459A"/>
    <w:rsid w:val="00774BC0"/>
    <w:rsid w:val="00774C19"/>
    <w:rsid w:val="00774C3D"/>
    <w:rsid w:val="00774D6B"/>
    <w:rsid w:val="007751D3"/>
    <w:rsid w:val="0077584C"/>
    <w:rsid w:val="007759FE"/>
    <w:rsid w:val="00776145"/>
    <w:rsid w:val="00776265"/>
    <w:rsid w:val="007764D8"/>
    <w:rsid w:val="00776709"/>
    <w:rsid w:val="007768AE"/>
    <w:rsid w:val="00776D65"/>
    <w:rsid w:val="00777063"/>
    <w:rsid w:val="0077709E"/>
    <w:rsid w:val="00777107"/>
    <w:rsid w:val="00777193"/>
    <w:rsid w:val="007771E2"/>
    <w:rsid w:val="007772B0"/>
    <w:rsid w:val="007772C9"/>
    <w:rsid w:val="007773E1"/>
    <w:rsid w:val="0077750C"/>
    <w:rsid w:val="0077783C"/>
    <w:rsid w:val="0078002C"/>
    <w:rsid w:val="007805AB"/>
    <w:rsid w:val="007806C1"/>
    <w:rsid w:val="00780CB7"/>
    <w:rsid w:val="00780FC1"/>
    <w:rsid w:val="00781978"/>
    <w:rsid w:val="00781B5C"/>
    <w:rsid w:val="00781BB0"/>
    <w:rsid w:val="007820B7"/>
    <w:rsid w:val="007820F3"/>
    <w:rsid w:val="0078258B"/>
    <w:rsid w:val="007829A7"/>
    <w:rsid w:val="00782B90"/>
    <w:rsid w:val="00782EE2"/>
    <w:rsid w:val="00783295"/>
    <w:rsid w:val="007832CC"/>
    <w:rsid w:val="00783312"/>
    <w:rsid w:val="007833BC"/>
    <w:rsid w:val="0078354A"/>
    <w:rsid w:val="00783816"/>
    <w:rsid w:val="00784076"/>
    <w:rsid w:val="007842B7"/>
    <w:rsid w:val="00784682"/>
    <w:rsid w:val="00784C1D"/>
    <w:rsid w:val="00784C98"/>
    <w:rsid w:val="00784E94"/>
    <w:rsid w:val="00784EA1"/>
    <w:rsid w:val="007857CA"/>
    <w:rsid w:val="00785B15"/>
    <w:rsid w:val="0078611D"/>
    <w:rsid w:val="007865B0"/>
    <w:rsid w:val="00786905"/>
    <w:rsid w:val="00787214"/>
    <w:rsid w:val="00787580"/>
    <w:rsid w:val="00787C7C"/>
    <w:rsid w:val="00787EC6"/>
    <w:rsid w:val="00790050"/>
    <w:rsid w:val="007907AC"/>
    <w:rsid w:val="00790D9F"/>
    <w:rsid w:val="00791084"/>
    <w:rsid w:val="007910CA"/>
    <w:rsid w:val="0079112F"/>
    <w:rsid w:val="007913B8"/>
    <w:rsid w:val="007917C3"/>
    <w:rsid w:val="00791DA0"/>
    <w:rsid w:val="00792145"/>
    <w:rsid w:val="00792387"/>
    <w:rsid w:val="00792509"/>
    <w:rsid w:val="007928DE"/>
    <w:rsid w:val="00792902"/>
    <w:rsid w:val="00792994"/>
    <w:rsid w:val="00792EA1"/>
    <w:rsid w:val="00793402"/>
    <w:rsid w:val="00793865"/>
    <w:rsid w:val="0079392A"/>
    <w:rsid w:val="00793984"/>
    <w:rsid w:val="00793F1D"/>
    <w:rsid w:val="00793FE8"/>
    <w:rsid w:val="007942A6"/>
    <w:rsid w:val="00794D1F"/>
    <w:rsid w:val="0079515F"/>
    <w:rsid w:val="007955B9"/>
    <w:rsid w:val="00795704"/>
    <w:rsid w:val="00795742"/>
    <w:rsid w:val="00795848"/>
    <w:rsid w:val="00795944"/>
    <w:rsid w:val="00796537"/>
    <w:rsid w:val="007967DD"/>
    <w:rsid w:val="007967E4"/>
    <w:rsid w:val="00796812"/>
    <w:rsid w:val="00796A0B"/>
    <w:rsid w:val="00796F05"/>
    <w:rsid w:val="00797042"/>
    <w:rsid w:val="00797183"/>
    <w:rsid w:val="00797619"/>
    <w:rsid w:val="007976CE"/>
    <w:rsid w:val="00797837"/>
    <w:rsid w:val="00797B53"/>
    <w:rsid w:val="007A06EC"/>
    <w:rsid w:val="007A07F7"/>
    <w:rsid w:val="007A0805"/>
    <w:rsid w:val="007A0B0E"/>
    <w:rsid w:val="007A1899"/>
    <w:rsid w:val="007A1AC3"/>
    <w:rsid w:val="007A2258"/>
    <w:rsid w:val="007A23D6"/>
    <w:rsid w:val="007A2412"/>
    <w:rsid w:val="007A2427"/>
    <w:rsid w:val="007A2E3A"/>
    <w:rsid w:val="007A2F40"/>
    <w:rsid w:val="007A315F"/>
    <w:rsid w:val="007A32A2"/>
    <w:rsid w:val="007A335E"/>
    <w:rsid w:val="007A3790"/>
    <w:rsid w:val="007A385E"/>
    <w:rsid w:val="007A3904"/>
    <w:rsid w:val="007A3A76"/>
    <w:rsid w:val="007A3D08"/>
    <w:rsid w:val="007A3F8C"/>
    <w:rsid w:val="007A400B"/>
    <w:rsid w:val="007A43E9"/>
    <w:rsid w:val="007A44A7"/>
    <w:rsid w:val="007A4640"/>
    <w:rsid w:val="007A4656"/>
    <w:rsid w:val="007A4D75"/>
    <w:rsid w:val="007A4D91"/>
    <w:rsid w:val="007A551C"/>
    <w:rsid w:val="007A58E7"/>
    <w:rsid w:val="007A5ABA"/>
    <w:rsid w:val="007A5CB3"/>
    <w:rsid w:val="007A5CDD"/>
    <w:rsid w:val="007A5D9F"/>
    <w:rsid w:val="007A609F"/>
    <w:rsid w:val="007A6360"/>
    <w:rsid w:val="007A661B"/>
    <w:rsid w:val="007A662C"/>
    <w:rsid w:val="007A6752"/>
    <w:rsid w:val="007A682A"/>
    <w:rsid w:val="007A6B21"/>
    <w:rsid w:val="007A6F05"/>
    <w:rsid w:val="007A6F6F"/>
    <w:rsid w:val="007A6FB9"/>
    <w:rsid w:val="007A729F"/>
    <w:rsid w:val="007A73DA"/>
    <w:rsid w:val="007A7429"/>
    <w:rsid w:val="007A7568"/>
    <w:rsid w:val="007A757C"/>
    <w:rsid w:val="007A78F2"/>
    <w:rsid w:val="007A7F30"/>
    <w:rsid w:val="007B0C77"/>
    <w:rsid w:val="007B11DF"/>
    <w:rsid w:val="007B133A"/>
    <w:rsid w:val="007B17F2"/>
    <w:rsid w:val="007B19F7"/>
    <w:rsid w:val="007B1F96"/>
    <w:rsid w:val="007B208B"/>
    <w:rsid w:val="007B21BA"/>
    <w:rsid w:val="007B2231"/>
    <w:rsid w:val="007B2271"/>
    <w:rsid w:val="007B2CEA"/>
    <w:rsid w:val="007B300D"/>
    <w:rsid w:val="007B3222"/>
    <w:rsid w:val="007B3251"/>
    <w:rsid w:val="007B32D5"/>
    <w:rsid w:val="007B37EB"/>
    <w:rsid w:val="007B3C00"/>
    <w:rsid w:val="007B3C1D"/>
    <w:rsid w:val="007B3D42"/>
    <w:rsid w:val="007B3D4F"/>
    <w:rsid w:val="007B3DF0"/>
    <w:rsid w:val="007B3F0D"/>
    <w:rsid w:val="007B408D"/>
    <w:rsid w:val="007B4560"/>
    <w:rsid w:val="007B45E4"/>
    <w:rsid w:val="007B4916"/>
    <w:rsid w:val="007B5455"/>
    <w:rsid w:val="007B5AAE"/>
    <w:rsid w:val="007B5E76"/>
    <w:rsid w:val="007B615B"/>
    <w:rsid w:val="007B6394"/>
    <w:rsid w:val="007B650F"/>
    <w:rsid w:val="007B65E3"/>
    <w:rsid w:val="007B671E"/>
    <w:rsid w:val="007B6867"/>
    <w:rsid w:val="007B69AC"/>
    <w:rsid w:val="007B69F1"/>
    <w:rsid w:val="007B69FE"/>
    <w:rsid w:val="007B6B73"/>
    <w:rsid w:val="007B6BF4"/>
    <w:rsid w:val="007B6E62"/>
    <w:rsid w:val="007B715D"/>
    <w:rsid w:val="007B725B"/>
    <w:rsid w:val="007B73F9"/>
    <w:rsid w:val="007B762F"/>
    <w:rsid w:val="007B77D7"/>
    <w:rsid w:val="007B788E"/>
    <w:rsid w:val="007C01F8"/>
    <w:rsid w:val="007C07E6"/>
    <w:rsid w:val="007C08D2"/>
    <w:rsid w:val="007C0AD6"/>
    <w:rsid w:val="007C0E2E"/>
    <w:rsid w:val="007C1241"/>
    <w:rsid w:val="007C1601"/>
    <w:rsid w:val="007C165B"/>
    <w:rsid w:val="007C18ED"/>
    <w:rsid w:val="007C1C2C"/>
    <w:rsid w:val="007C1F62"/>
    <w:rsid w:val="007C1FF6"/>
    <w:rsid w:val="007C22AB"/>
    <w:rsid w:val="007C240A"/>
    <w:rsid w:val="007C2FDD"/>
    <w:rsid w:val="007C3176"/>
    <w:rsid w:val="007C34D3"/>
    <w:rsid w:val="007C3514"/>
    <w:rsid w:val="007C3534"/>
    <w:rsid w:val="007C3AB8"/>
    <w:rsid w:val="007C4033"/>
    <w:rsid w:val="007C423C"/>
    <w:rsid w:val="007C4499"/>
    <w:rsid w:val="007C44FA"/>
    <w:rsid w:val="007C456E"/>
    <w:rsid w:val="007C46F9"/>
    <w:rsid w:val="007C49F2"/>
    <w:rsid w:val="007C4AA8"/>
    <w:rsid w:val="007C4C7D"/>
    <w:rsid w:val="007C4D51"/>
    <w:rsid w:val="007C4DBA"/>
    <w:rsid w:val="007C507D"/>
    <w:rsid w:val="007C5372"/>
    <w:rsid w:val="007C537D"/>
    <w:rsid w:val="007C560B"/>
    <w:rsid w:val="007C566D"/>
    <w:rsid w:val="007C56BB"/>
    <w:rsid w:val="007C5908"/>
    <w:rsid w:val="007C5BB4"/>
    <w:rsid w:val="007C5CAD"/>
    <w:rsid w:val="007C6027"/>
    <w:rsid w:val="007C617E"/>
    <w:rsid w:val="007C64B8"/>
    <w:rsid w:val="007C65D6"/>
    <w:rsid w:val="007C6A24"/>
    <w:rsid w:val="007C6E11"/>
    <w:rsid w:val="007C6F29"/>
    <w:rsid w:val="007C6F2E"/>
    <w:rsid w:val="007C7C4A"/>
    <w:rsid w:val="007C7E0B"/>
    <w:rsid w:val="007C7E5F"/>
    <w:rsid w:val="007C7F0F"/>
    <w:rsid w:val="007C7F91"/>
    <w:rsid w:val="007D014B"/>
    <w:rsid w:val="007D04EB"/>
    <w:rsid w:val="007D0513"/>
    <w:rsid w:val="007D08A8"/>
    <w:rsid w:val="007D0B2F"/>
    <w:rsid w:val="007D1172"/>
    <w:rsid w:val="007D121D"/>
    <w:rsid w:val="007D16C8"/>
    <w:rsid w:val="007D192D"/>
    <w:rsid w:val="007D19AE"/>
    <w:rsid w:val="007D1C80"/>
    <w:rsid w:val="007D1E1C"/>
    <w:rsid w:val="007D1F20"/>
    <w:rsid w:val="007D21EA"/>
    <w:rsid w:val="007D2461"/>
    <w:rsid w:val="007D2482"/>
    <w:rsid w:val="007D24D1"/>
    <w:rsid w:val="007D2547"/>
    <w:rsid w:val="007D29EB"/>
    <w:rsid w:val="007D2C49"/>
    <w:rsid w:val="007D2D69"/>
    <w:rsid w:val="007D2D8E"/>
    <w:rsid w:val="007D2E41"/>
    <w:rsid w:val="007D3023"/>
    <w:rsid w:val="007D309A"/>
    <w:rsid w:val="007D330A"/>
    <w:rsid w:val="007D34BA"/>
    <w:rsid w:val="007D3578"/>
    <w:rsid w:val="007D388C"/>
    <w:rsid w:val="007D3ADF"/>
    <w:rsid w:val="007D3EAE"/>
    <w:rsid w:val="007D465C"/>
    <w:rsid w:val="007D486D"/>
    <w:rsid w:val="007D4980"/>
    <w:rsid w:val="007D4BEE"/>
    <w:rsid w:val="007D4CB3"/>
    <w:rsid w:val="007D4EA1"/>
    <w:rsid w:val="007D52CB"/>
    <w:rsid w:val="007D54B2"/>
    <w:rsid w:val="007D5925"/>
    <w:rsid w:val="007D5A51"/>
    <w:rsid w:val="007D5A97"/>
    <w:rsid w:val="007D5C24"/>
    <w:rsid w:val="007D6071"/>
    <w:rsid w:val="007D6566"/>
    <w:rsid w:val="007D66CE"/>
    <w:rsid w:val="007D6915"/>
    <w:rsid w:val="007D697C"/>
    <w:rsid w:val="007D6EDB"/>
    <w:rsid w:val="007D78D2"/>
    <w:rsid w:val="007D7A43"/>
    <w:rsid w:val="007D7C37"/>
    <w:rsid w:val="007D7C56"/>
    <w:rsid w:val="007D7E66"/>
    <w:rsid w:val="007D7F03"/>
    <w:rsid w:val="007E02C4"/>
    <w:rsid w:val="007E03A3"/>
    <w:rsid w:val="007E0B05"/>
    <w:rsid w:val="007E0C3B"/>
    <w:rsid w:val="007E114F"/>
    <w:rsid w:val="007E116D"/>
    <w:rsid w:val="007E138E"/>
    <w:rsid w:val="007E142A"/>
    <w:rsid w:val="007E151F"/>
    <w:rsid w:val="007E1752"/>
    <w:rsid w:val="007E1875"/>
    <w:rsid w:val="007E1A36"/>
    <w:rsid w:val="007E2004"/>
    <w:rsid w:val="007E22A8"/>
    <w:rsid w:val="007E230D"/>
    <w:rsid w:val="007E2330"/>
    <w:rsid w:val="007E23F8"/>
    <w:rsid w:val="007E297C"/>
    <w:rsid w:val="007E2984"/>
    <w:rsid w:val="007E2E91"/>
    <w:rsid w:val="007E312E"/>
    <w:rsid w:val="007E37F5"/>
    <w:rsid w:val="007E3850"/>
    <w:rsid w:val="007E3C4D"/>
    <w:rsid w:val="007E3D50"/>
    <w:rsid w:val="007E3FBB"/>
    <w:rsid w:val="007E41F7"/>
    <w:rsid w:val="007E4423"/>
    <w:rsid w:val="007E4F5C"/>
    <w:rsid w:val="007E4FA6"/>
    <w:rsid w:val="007E51E7"/>
    <w:rsid w:val="007E521C"/>
    <w:rsid w:val="007E53F6"/>
    <w:rsid w:val="007E5690"/>
    <w:rsid w:val="007E5ED4"/>
    <w:rsid w:val="007E6591"/>
    <w:rsid w:val="007E65E8"/>
    <w:rsid w:val="007E69BB"/>
    <w:rsid w:val="007E70C3"/>
    <w:rsid w:val="007E7A6A"/>
    <w:rsid w:val="007E7B8A"/>
    <w:rsid w:val="007E7D04"/>
    <w:rsid w:val="007E7EF0"/>
    <w:rsid w:val="007E7F2E"/>
    <w:rsid w:val="007F0162"/>
    <w:rsid w:val="007F09B2"/>
    <w:rsid w:val="007F0A25"/>
    <w:rsid w:val="007F0A42"/>
    <w:rsid w:val="007F0B97"/>
    <w:rsid w:val="007F0C6E"/>
    <w:rsid w:val="007F0E1B"/>
    <w:rsid w:val="007F0E2B"/>
    <w:rsid w:val="007F0F4A"/>
    <w:rsid w:val="007F138A"/>
    <w:rsid w:val="007F18FA"/>
    <w:rsid w:val="007F1B3F"/>
    <w:rsid w:val="007F1BE2"/>
    <w:rsid w:val="007F2290"/>
    <w:rsid w:val="007F274D"/>
    <w:rsid w:val="007F2ABB"/>
    <w:rsid w:val="007F2BDA"/>
    <w:rsid w:val="007F2C25"/>
    <w:rsid w:val="007F2ECF"/>
    <w:rsid w:val="007F2F8D"/>
    <w:rsid w:val="007F30B0"/>
    <w:rsid w:val="007F33A9"/>
    <w:rsid w:val="007F3425"/>
    <w:rsid w:val="007F3833"/>
    <w:rsid w:val="007F38C2"/>
    <w:rsid w:val="007F3EBD"/>
    <w:rsid w:val="007F40B1"/>
    <w:rsid w:val="007F40D3"/>
    <w:rsid w:val="007F4586"/>
    <w:rsid w:val="007F458B"/>
    <w:rsid w:val="007F46B3"/>
    <w:rsid w:val="007F4711"/>
    <w:rsid w:val="007F499E"/>
    <w:rsid w:val="007F4AA0"/>
    <w:rsid w:val="007F4AC0"/>
    <w:rsid w:val="007F4BDA"/>
    <w:rsid w:val="007F4C36"/>
    <w:rsid w:val="007F4FD7"/>
    <w:rsid w:val="007F503C"/>
    <w:rsid w:val="007F54D7"/>
    <w:rsid w:val="007F597D"/>
    <w:rsid w:val="007F60C2"/>
    <w:rsid w:val="007F6381"/>
    <w:rsid w:val="007F6A24"/>
    <w:rsid w:val="007F6CCA"/>
    <w:rsid w:val="007F6E61"/>
    <w:rsid w:val="007F6ED9"/>
    <w:rsid w:val="007F6FD1"/>
    <w:rsid w:val="007F6FF8"/>
    <w:rsid w:val="007F7034"/>
    <w:rsid w:val="007F74DB"/>
    <w:rsid w:val="007F7712"/>
    <w:rsid w:val="007F7969"/>
    <w:rsid w:val="007F7CD2"/>
    <w:rsid w:val="007F7E07"/>
    <w:rsid w:val="00800012"/>
    <w:rsid w:val="00800019"/>
    <w:rsid w:val="008003FF"/>
    <w:rsid w:val="00800410"/>
    <w:rsid w:val="00800491"/>
    <w:rsid w:val="008008A8"/>
    <w:rsid w:val="008011DE"/>
    <w:rsid w:val="0080128B"/>
    <w:rsid w:val="00801304"/>
    <w:rsid w:val="008013BD"/>
    <w:rsid w:val="0080152A"/>
    <w:rsid w:val="00801BC2"/>
    <w:rsid w:val="00802A41"/>
    <w:rsid w:val="00802B64"/>
    <w:rsid w:val="00802B87"/>
    <w:rsid w:val="00802FD3"/>
    <w:rsid w:val="00803421"/>
    <w:rsid w:val="00803769"/>
    <w:rsid w:val="0080392D"/>
    <w:rsid w:val="00803FAC"/>
    <w:rsid w:val="00804420"/>
    <w:rsid w:val="00804B8F"/>
    <w:rsid w:val="00804B99"/>
    <w:rsid w:val="00804BFA"/>
    <w:rsid w:val="008059B1"/>
    <w:rsid w:val="00805DE7"/>
    <w:rsid w:val="00805E60"/>
    <w:rsid w:val="00805EFB"/>
    <w:rsid w:val="00806082"/>
    <w:rsid w:val="00806526"/>
    <w:rsid w:val="00806598"/>
    <w:rsid w:val="00806B87"/>
    <w:rsid w:val="00806DF8"/>
    <w:rsid w:val="00807845"/>
    <w:rsid w:val="008079B5"/>
    <w:rsid w:val="0081066C"/>
    <w:rsid w:val="008106E0"/>
    <w:rsid w:val="008108DD"/>
    <w:rsid w:val="00810AED"/>
    <w:rsid w:val="00810CA5"/>
    <w:rsid w:val="00810D60"/>
    <w:rsid w:val="00810E79"/>
    <w:rsid w:val="00810EA7"/>
    <w:rsid w:val="00810F07"/>
    <w:rsid w:val="00810FE2"/>
    <w:rsid w:val="008110A6"/>
    <w:rsid w:val="0081110E"/>
    <w:rsid w:val="0081111E"/>
    <w:rsid w:val="008115AD"/>
    <w:rsid w:val="008116D6"/>
    <w:rsid w:val="008117E3"/>
    <w:rsid w:val="00811EC9"/>
    <w:rsid w:val="00811ED5"/>
    <w:rsid w:val="00811EEE"/>
    <w:rsid w:val="00811F99"/>
    <w:rsid w:val="00812371"/>
    <w:rsid w:val="0081255A"/>
    <w:rsid w:val="0081285E"/>
    <w:rsid w:val="00812987"/>
    <w:rsid w:val="00812B08"/>
    <w:rsid w:val="00812B91"/>
    <w:rsid w:val="00813A22"/>
    <w:rsid w:val="00813ACB"/>
    <w:rsid w:val="00813C47"/>
    <w:rsid w:val="00814013"/>
    <w:rsid w:val="00814056"/>
    <w:rsid w:val="008144DA"/>
    <w:rsid w:val="008146DA"/>
    <w:rsid w:val="008146EA"/>
    <w:rsid w:val="00814BF7"/>
    <w:rsid w:val="008154CB"/>
    <w:rsid w:val="00815BBC"/>
    <w:rsid w:val="00815C92"/>
    <w:rsid w:val="00816340"/>
    <w:rsid w:val="008165BF"/>
    <w:rsid w:val="0081671F"/>
    <w:rsid w:val="00816C6B"/>
    <w:rsid w:val="00816FF3"/>
    <w:rsid w:val="0081701D"/>
    <w:rsid w:val="00817051"/>
    <w:rsid w:val="008175F6"/>
    <w:rsid w:val="00817687"/>
    <w:rsid w:val="008179D9"/>
    <w:rsid w:val="008179DD"/>
    <w:rsid w:val="008202E5"/>
    <w:rsid w:val="00820438"/>
    <w:rsid w:val="008207B6"/>
    <w:rsid w:val="00820868"/>
    <w:rsid w:val="00820896"/>
    <w:rsid w:val="00820AFD"/>
    <w:rsid w:val="00820B98"/>
    <w:rsid w:val="00820C23"/>
    <w:rsid w:val="00821220"/>
    <w:rsid w:val="008214A1"/>
    <w:rsid w:val="0082159B"/>
    <w:rsid w:val="0082196C"/>
    <w:rsid w:val="00821A37"/>
    <w:rsid w:val="00821FFC"/>
    <w:rsid w:val="008220EB"/>
    <w:rsid w:val="0082239F"/>
    <w:rsid w:val="00822836"/>
    <w:rsid w:val="00822B96"/>
    <w:rsid w:val="00822C4D"/>
    <w:rsid w:val="00822C57"/>
    <w:rsid w:val="00822E41"/>
    <w:rsid w:val="00822E8C"/>
    <w:rsid w:val="008233F0"/>
    <w:rsid w:val="008235AF"/>
    <w:rsid w:val="008236FD"/>
    <w:rsid w:val="00823754"/>
    <w:rsid w:val="00823802"/>
    <w:rsid w:val="00823BA3"/>
    <w:rsid w:val="00824309"/>
    <w:rsid w:val="008246D7"/>
    <w:rsid w:val="00824889"/>
    <w:rsid w:val="00824B5D"/>
    <w:rsid w:val="00824CA0"/>
    <w:rsid w:val="00824DEA"/>
    <w:rsid w:val="00824E0B"/>
    <w:rsid w:val="00824E53"/>
    <w:rsid w:val="008252EA"/>
    <w:rsid w:val="0082530D"/>
    <w:rsid w:val="00825816"/>
    <w:rsid w:val="008258CD"/>
    <w:rsid w:val="00825BCD"/>
    <w:rsid w:val="00825F30"/>
    <w:rsid w:val="00826077"/>
    <w:rsid w:val="008262C1"/>
    <w:rsid w:val="008269D9"/>
    <w:rsid w:val="00826D86"/>
    <w:rsid w:val="00826D95"/>
    <w:rsid w:val="00826EC5"/>
    <w:rsid w:val="00827074"/>
    <w:rsid w:val="008273B9"/>
    <w:rsid w:val="00827981"/>
    <w:rsid w:val="008279D0"/>
    <w:rsid w:val="008279DC"/>
    <w:rsid w:val="00827B89"/>
    <w:rsid w:val="00827DBB"/>
    <w:rsid w:val="008300B0"/>
    <w:rsid w:val="0083062A"/>
    <w:rsid w:val="0083069A"/>
    <w:rsid w:val="00830983"/>
    <w:rsid w:val="00830A5A"/>
    <w:rsid w:val="00830B13"/>
    <w:rsid w:val="00830F01"/>
    <w:rsid w:val="008313C1"/>
    <w:rsid w:val="008314C4"/>
    <w:rsid w:val="0083168D"/>
    <w:rsid w:val="008317E1"/>
    <w:rsid w:val="00831D55"/>
    <w:rsid w:val="00831D68"/>
    <w:rsid w:val="00831D8F"/>
    <w:rsid w:val="008321F1"/>
    <w:rsid w:val="008326F6"/>
    <w:rsid w:val="00832AA4"/>
    <w:rsid w:val="00832F16"/>
    <w:rsid w:val="00832F6F"/>
    <w:rsid w:val="00832FD4"/>
    <w:rsid w:val="0083322F"/>
    <w:rsid w:val="0083368D"/>
    <w:rsid w:val="008336ED"/>
    <w:rsid w:val="0083374E"/>
    <w:rsid w:val="008339D3"/>
    <w:rsid w:val="008339D5"/>
    <w:rsid w:val="00833D8A"/>
    <w:rsid w:val="00833F67"/>
    <w:rsid w:val="00833F72"/>
    <w:rsid w:val="00834023"/>
    <w:rsid w:val="008340EA"/>
    <w:rsid w:val="00834191"/>
    <w:rsid w:val="00834366"/>
    <w:rsid w:val="0083478B"/>
    <w:rsid w:val="008347CA"/>
    <w:rsid w:val="008347D5"/>
    <w:rsid w:val="00834A0D"/>
    <w:rsid w:val="00834C44"/>
    <w:rsid w:val="008351F3"/>
    <w:rsid w:val="008353A2"/>
    <w:rsid w:val="00835550"/>
    <w:rsid w:val="00835E56"/>
    <w:rsid w:val="00836724"/>
    <w:rsid w:val="008370B0"/>
    <w:rsid w:val="0083732F"/>
    <w:rsid w:val="0083743F"/>
    <w:rsid w:val="00837764"/>
    <w:rsid w:val="008377C7"/>
    <w:rsid w:val="00837AA8"/>
    <w:rsid w:val="00837CFB"/>
    <w:rsid w:val="00837E29"/>
    <w:rsid w:val="008402F4"/>
    <w:rsid w:val="00840486"/>
    <w:rsid w:val="00840A6F"/>
    <w:rsid w:val="008416B6"/>
    <w:rsid w:val="008416CB"/>
    <w:rsid w:val="00841719"/>
    <w:rsid w:val="00841743"/>
    <w:rsid w:val="008418BF"/>
    <w:rsid w:val="00841BA9"/>
    <w:rsid w:val="00841BAD"/>
    <w:rsid w:val="00842758"/>
    <w:rsid w:val="00842A88"/>
    <w:rsid w:val="00842B0B"/>
    <w:rsid w:val="00842B0E"/>
    <w:rsid w:val="00842D38"/>
    <w:rsid w:val="00843385"/>
    <w:rsid w:val="00843AFC"/>
    <w:rsid w:val="00843B64"/>
    <w:rsid w:val="00843E84"/>
    <w:rsid w:val="00843F52"/>
    <w:rsid w:val="00844151"/>
    <w:rsid w:val="00844242"/>
    <w:rsid w:val="00844301"/>
    <w:rsid w:val="00844E9E"/>
    <w:rsid w:val="00845078"/>
    <w:rsid w:val="0084541C"/>
    <w:rsid w:val="0084573C"/>
    <w:rsid w:val="008457FF"/>
    <w:rsid w:val="00845D31"/>
    <w:rsid w:val="0084623E"/>
    <w:rsid w:val="008462C1"/>
    <w:rsid w:val="008463ED"/>
    <w:rsid w:val="00846512"/>
    <w:rsid w:val="0084660E"/>
    <w:rsid w:val="00846684"/>
    <w:rsid w:val="008466EF"/>
    <w:rsid w:val="008469F9"/>
    <w:rsid w:val="00846A84"/>
    <w:rsid w:val="0084780F"/>
    <w:rsid w:val="00847935"/>
    <w:rsid w:val="0084797B"/>
    <w:rsid w:val="008479CA"/>
    <w:rsid w:val="00847E02"/>
    <w:rsid w:val="00847EB3"/>
    <w:rsid w:val="00847F0D"/>
    <w:rsid w:val="00850477"/>
    <w:rsid w:val="0085047E"/>
    <w:rsid w:val="008504F0"/>
    <w:rsid w:val="00850667"/>
    <w:rsid w:val="00850699"/>
    <w:rsid w:val="0085091E"/>
    <w:rsid w:val="00850BBF"/>
    <w:rsid w:val="00850C29"/>
    <w:rsid w:val="00850D7D"/>
    <w:rsid w:val="00850FEE"/>
    <w:rsid w:val="008512CE"/>
    <w:rsid w:val="00851494"/>
    <w:rsid w:val="00851868"/>
    <w:rsid w:val="0085194A"/>
    <w:rsid w:val="00851D82"/>
    <w:rsid w:val="00851DB2"/>
    <w:rsid w:val="0085289B"/>
    <w:rsid w:val="00852D5F"/>
    <w:rsid w:val="00852DB7"/>
    <w:rsid w:val="00852DFB"/>
    <w:rsid w:val="00852EF2"/>
    <w:rsid w:val="00852F1B"/>
    <w:rsid w:val="00853132"/>
    <w:rsid w:val="008532C5"/>
    <w:rsid w:val="00853A8C"/>
    <w:rsid w:val="00853C84"/>
    <w:rsid w:val="00853E77"/>
    <w:rsid w:val="008545DD"/>
    <w:rsid w:val="00854760"/>
    <w:rsid w:val="00854FED"/>
    <w:rsid w:val="0085514B"/>
    <w:rsid w:val="00855320"/>
    <w:rsid w:val="0085544B"/>
    <w:rsid w:val="00855A64"/>
    <w:rsid w:val="008560B2"/>
    <w:rsid w:val="008563BC"/>
    <w:rsid w:val="008563C8"/>
    <w:rsid w:val="00856569"/>
    <w:rsid w:val="00856643"/>
    <w:rsid w:val="008568F2"/>
    <w:rsid w:val="0085693E"/>
    <w:rsid w:val="00856AD6"/>
    <w:rsid w:val="00856C33"/>
    <w:rsid w:val="00856E93"/>
    <w:rsid w:val="00857033"/>
    <w:rsid w:val="00857837"/>
    <w:rsid w:val="00857C8B"/>
    <w:rsid w:val="00857E2B"/>
    <w:rsid w:val="008604EF"/>
    <w:rsid w:val="00860683"/>
    <w:rsid w:val="00860799"/>
    <w:rsid w:val="00860987"/>
    <w:rsid w:val="00860B02"/>
    <w:rsid w:val="00860BF4"/>
    <w:rsid w:val="00860C65"/>
    <w:rsid w:val="00860EB1"/>
    <w:rsid w:val="00861835"/>
    <w:rsid w:val="008618AD"/>
    <w:rsid w:val="00861A0C"/>
    <w:rsid w:val="00861B2C"/>
    <w:rsid w:val="00861FCD"/>
    <w:rsid w:val="008620ED"/>
    <w:rsid w:val="008623B0"/>
    <w:rsid w:val="008626BC"/>
    <w:rsid w:val="00862C88"/>
    <w:rsid w:val="00862F28"/>
    <w:rsid w:val="00863026"/>
    <w:rsid w:val="008631EA"/>
    <w:rsid w:val="00863641"/>
    <w:rsid w:val="008636D3"/>
    <w:rsid w:val="008638AC"/>
    <w:rsid w:val="00863AD0"/>
    <w:rsid w:val="00863C0E"/>
    <w:rsid w:val="00864171"/>
    <w:rsid w:val="00864197"/>
    <w:rsid w:val="008643A7"/>
    <w:rsid w:val="008644C4"/>
    <w:rsid w:val="008644DC"/>
    <w:rsid w:val="008644F8"/>
    <w:rsid w:val="0086483B"/>
    <w:rsid w:val="00864876"/>
    <w:rsid w:val="00864A55"/>
    <w:rsid w:val="00864BD3"/>
    <w:rsid w:val="00864D45"/>
    <w:rsid w:val="00864E79"/>
    <w:rsid w:val="0086559C"/>
    <w:rsid w:val="008655A4"/>
    <w:rsid w:val="008656DE"/>
    <w:rsid w:val="00865863"/>
    <w:rsid w:val="0086589B"/>
    <w:rsid w:val="008658E7"/>
    <w:rsid w:val="00865C6E"/>
    <w:rsid w:val="00865F9E"/>
    <w:rsid w:val="008661EB"/>
    <w:rsid w:val="00866408"/>
    <w:rsid w:val="00866737"/>
    <w:rsid w:val="008667E2"/>
    <w:rsid w:val="00866813"/>
    <w:rsid w:val="00866941"/>
    <w:rsid w:val="0086696E"/>
    <w:rsid w:val="00866AB3"/>
    <w:rsid w:val="00866F34"/>
    <w:rsid w:val="008670D7"/>
    <w:rsid w:val="0086717F"/>
    <w:rsid w:val="00867212"/>
    <w:rsid w:val="0086747B"/>
    <w:rsid w:val="008674D9"/>
    <w:rsid w:val="00867C5D"/>
    <w:rsid w:val="00867E02"/>
    <w:rsid w:val="00867E95"/>
    <w:rsid w:val="00867EBE"/>
    <w:rsid w:val="00870060"/>
    <w:rsid w:val="0087037E"/>
    <w:rsid w:val="00870A1A"/>
    <w:rsid w:val="00870C73"/>
    <w:rsid w:val="00870C79"/>
    <w:rsid w:val="00870F2C"/>
    <w:rsid w:val="00871191"/>
    <w:rsid w:val="008712B8"/>
    <w:rsid w:val="0087197F"/>
    <w:rsid w:val="00871B9E"/>
    <w:rsid w:val="00871C80"/>
    <w:rsid w:val="0087217D"/>
    <w:rsid w:val="008722BD"/>
    <w:rsid w:val="00872388"/>
    <w:rsid w:val="00872661"/>
    <w:rsid w:val="008727A1"/>
    <w:rsid w:val="00872C34"/>
    <w:rsid w:val="00872CCA"/>
    <w:rsid w:val="00872EA8"/>
    <w:rsid w:val="00872FDA"/>
    <w:rsid w:val="008734A4"/>
    <w:rsid w:val="008736D7"/>
    <w:rsid w:val="00873744"/>
    <w:rsid w:val="00873936"/>
    <w:rsid w:val="00873CDB"/>
    <w:rsid w:val="00874095"/>
    <w:rsid w:val="008740BE"/>
    <w:rsid w:val="008740F9"/>
    <w:rsid w:val="0087427F"/>
    <w:rsid w:val="008742E3"/>
    <w:rsid w:val="00874D95"/>
    <w:rsid w:val="008751EA"/>
    <w:rsid w:val="00875262"/>
    <w:rsid w:val="008753CD"/>
    <w:rsid w:val="008753FC"/>
    <w:rsid w:val="008757E3"/>
    <w:rsid w:val="00876004"/>
    <w:rsid w:val="0087611A"/>
    <w:rsid w:val="00876207"/>
    <w:rsid w:val="008764B8"/>
    <w:rsid w:val="00876535"/>
    <w:rsid w:val="008767AC"/>
    <w:rsid w:val="00876988"/>
    <w:rsid w:val="008769CF"/>
    <w:rsid w:val="00876C9E"/>
    <w:rsid w:val="00876CCD"/>
    <w:rsid w:val="00876F2B"/>
    <w:rsid w:val="0087729D"/>
    <w:rsid w:val="008773C8"/>
    <w:rsid w:val="00877441"/>
    <w:rsid w:val="00877535"/>
    <w:rsid w:val="00877810"/>
    <w:rsid w:val="00877A08"/>
    <w:rsid w:val="00877B20"/>
    <w:rsid w:val="00877B83"/>
    <w:rsid w:val="00877C75"/>
    <w:rsid w:val="00877C86"/>
    <w:rsid w:val="00877EE3"/>
    <w:rsid w:val="00880178"/>
    <w:rsid w:val="00880B81"/>
    <w:rsid w:val="00880CD9"/>
    <w:rsid w:val="00881114"/>
    <w:rsid w:val="008813D6"/>
    <w:rsid w:val="00881737"/>
    <w:rsid w:val="008817F4"/>
    <w:rsid w:val="00881826"/>
    <w:rsid w:val="00881990"/>
    <w:rsid w:val="00881B57"/>
    <w:rsid w:val="00881B65"/>
    <w:rsid w:val="00881CAC"/>
    <w:rsid w:val="00881D09"/>
    <w:rsid w:val="008822E5"/>
    <w:rsid w:val="008823B2"/>
    <w:rsid w:val="008824AD"/>
    <w:rsid w:val="00882527"/>
    <w:rsid w:val="00882CB5"/>
    <w:rsid w:val="00882CC9"/>
    <w:rsid w:val="0088336E"/>
    <w:rsid w:val="008834D2"/>
    <w:rsid w:val="00883650"/>
    <w:rsid w:val="0088397A"/>
    <w:rsid w:val="00883ADC"/>
    <w:rsid w:val="00883B30"/>
    <w:rsid w:val="00883DB4"/>
    <w:rsid w:val="00883F2E"/>
    <w:rsid w:val="00884373"/>
    <w:rsid w:val="0088445E"/>
    <w:rsid w:val="00884489"/>
    <w:rsid w:val="008845C4"/>
    <w:rsid w:val="0088461E"/>
    <w:rsid w:val="00884B8F"/>
    <w:rsid w:val="0088520A"/>
    <w:rsid w:val="0088523F"/>
    <w:rsid w:val="0088530F"/>
    <w:rsid w:val="00885504"/>
    <w:rsid w:val="0088553A"/>
    <w:rsid w:val="00885BC1"/>
    <w:rsid w:val="00885CF9"/>
    <w:rsid w:val="0088661E"/>
    <w:rsid w:val="008867FD"/>
    <w:rsid w:val="0088693E"/>
    <w:rsid w:val="008872FD"/>
    <w:rsid w:val="008876B9"/>
    <w:rsid w:val="0088780B"/>
    <w:rsid w:val="00887957"/>
    <w:rsid w:val="00887A69"/>
    <w:rsid w:val="00887C50"/>
    <w:rsid w:val="00890107"/>
    <w:rsid w:val="00890177"/>
    <w:rsid w:val="00890181"/>
    <w:rsid w:val="0089026B"/>
    <w:rsid w:val="00890427"/>
    <w:rsid w:val="0089057A"/>
    <w:rsid w:val="0089060A"/>
    <w:rsid w:val="0089077E"/>
    <w:rsid w:val="008908C0"/>
    <w:rsid w:val="00890947"/>
    <w:rsid w:val="00890A65"/>
    <w:rsid w:val="00890C01"/>
    <w:rsid w:val="00890E62"/>
    <w:rsid w:val="00890E85"/>
    <w:rsid w:val="00891150"/>
    <w:rsid w:val="008911FF"/>
    <w:rsid w:val="00891225"/>
    <w:rsid w:val="00891B02"/>
    <w:rsid w:val="00891B29"/>
    <w:rsid w:val="00891CBE"/>
    <w:rsid w:val="00891DDE"/>
    <w:rsid w:val="00892049"/>
    <w:rsid w:val="0089255D"/>
    <w:rsid w:val="008927AD"/>
    <w:rsid w:val="00892959"/>
    <w:rsid w:val="00892A47"/>
    <w:rsid w:val="00892B79"/>
    <w:rsid w:val="00892B7E"/>
    <w:rsid w:val="00892F5C"/>
    <w:rsid w:val="0089319B"/>
    <w:rsid w:val="0089368A"/>
    <w:rsid w:val="00893828"/>
    <w:rsid w:val="008938FF"/>
    <w:rsid w:val="00893F85"/>
    <w:rsid w:val="008946CB"/>
    <w:rsid w:val="008948DE"/>
    <w:rsid w:val="00894947"/>
    <w:rsid w:val="00894DAA"/>
    <w:rsid w:val="00894FFF"/>
    <w:rsid w:val="0089513B"/>
    <w:rsid w:val="008958B6"/>
    <w:rsid w:val="00895FCA"/>
    <w:rsid w:val="00896209"/>
    <w:rsid w:val="008962A3"/>
    <w:rsid w:val="0089637B"/>
    <w:rsid w:val="008963D7"/>
    <w:rsid w:val="008965E9"/>
    <w:rsid w:val="008966F7"/>
    <w:rsid w:val="00896782"/>
    <w:rsid w:val="00896B69"/>
    <w:rsid w:val="00897082"/>
    <w:rsid w:val="00897213"/>
    <w:rsid w:val="00897372"/>
    <w:rsid w:val="008976B7"/>
    <w:rsid w:val="00897745"/>
    <w:rsid w:val="00897A11"/>
    <w:rsid w:val="00897B46"/>
    <w:rsid w:val="00897C93"/>
    <w:rsid w:val="008A0019"/>
    <w:rsid w:val="008A003E"/>
    <w:rsid w:val="008A0063"/>
    <w:rsid w:val="008A00E5"/>
    <w:rsid w:val="008A0653"/>
    <w:rsid w:val="008A06E4"/>
    <w:rsid w:val="008A08A0"/>
    <w:rsid w:val="008A1000"/>
    <w:rsid w:val="008A101B"/>
    <w:rsid w:val="008A11D5"/>
    <w:rsid w:val="008A14D5"/>
    <w:rsid w:val="008A171C"/>
    <w:rsid w:val="008A1B81"/>
    <w:rsid w:val="008A1D54"/>
    <w:rsid w:val="008A1E10"/>
    <w:rsid w:val="008A1FC7"/>
    <w:rsid w:val="008A2028"/>
    <w:rsid w:val="008A217D"/>
    <w:rsid w:val="008A29A3"/>
    <w:rsid w:val="008A29C9"/>
    <w:rsid w:val="008A2F8F"/>
    <w:rsid w:val="008A32AA"/>
    <w:rsid w:val="008A35A4"/>
    <w:rsid w:val="008A38F6"/>
    <w:rsid w:val="008A395D"/>
    <w:rsid w:val="008A39A7"/>
    <w:rsid w:val="008A3B1B"/>
    <w:rsid w:val="008A40B0"/>
    <w:rsid w:val="008A41B5"/>
    <w:rsid w:val="008A41C0"/>
    <w:rsid w:val="008A42D9"/>
    <w:rsid w:val="008A4379"/>
    <w:rsid w:val="008A48E7"/>
    <w:rsid w:val="008A4B8A"/>
    <w:rsid w:val="008A4CBF"/>
    <w:rsid w:val="008A4D15"/>
    <w:rsid w:val="008A4F5E"/>
    <w:rsid w:val="008A54AD"/>
    <w:rsid w:val="008A5519"/>
    <w:rsid w:val="008A55A2"/>
    <w:rsid w:val="008A56F5"/>
    <w:rsid w:val="008A5ECE"/>
    <w:rsid w:val="008A5FE5"/>
    <w:rsid w:val="008A60C8"/>
    <w:rsid w:val="008A61DD"/>
    <w:rsid w:val="008A6303"/>
    <w:rsid w:val="008A6A2B"/>
    <w:rsid w:val="008A717B"/>
    <w:rsid w:val="008A71DC"/>
    <w:rsid w:val="008A7309"/>
    <w:rsid w:val="008A7415"/>
    <w:rsid w:val="008A7900"/>
    <w:rsid w:val="008A7F6D"/>
    <w:rsid w:val="008B0065"/>
    <w:rsid w:val="008B0320"/>
    <w:rsid w:val="008B0594"/>
    <w:rsid w:val="008B0623"/>
    <w:rsid w:val="008B077E"/>
    <w:rsid w:val="008B086C"/>
    <w:rsid w:val="008B08A4"/>
    <w:rsid w:val="008B0A02"/>
    <w:rsid w:val="008B0BBE"/>
    <w:rsid w:val="008B0C84"/>
    <w:rsid w:val="008B0ED0"/>
    <w:rsid w:val="008B103F"/>
    <w:rsid w:val="008B11AA"/>
    <w:rsid w:val="008B1451"/>
    <w:rsid w:val="008B176B"/>
    <w:rsid w:val="008B17BD"/>
    <w:rsid w:val="008B17DC"/>
    <w:rsid w:val="008B1F78"/>
    <w:rsid w:val="008B236A"/>
    <w:rsid w:val="008B286E"/>
    <w:rsid w:val="008B2BBD"/>
    <w:rsid w:val="008B2BD7"/>
    <w:rsid w:val="008B2DF0"/>
    <w:rsid w:val="008B30C8"/>
    <w:rsid w:val="008B3282"/>
    <w:rsid w:val="008B3686"/>
    <w:rsid w:val="008B39AB"/>
    <w:rsid w:val="008B3BBA"/>
    <w:rsid w:val="008B3C2A"/>
    <w:rsid w:val="008B40CD"/>
    <w:rsid w:val="008B4266"/>
    <w:rsid w:val="008B42CB"/>
    <w:rsid w:val="008B457F"/>
    <w:rsid w:val="008B4645"/>
    <w:rsid w:val="008B46A0"/>
    <w:rsid w:val="008B5071"/>
    <w:rsid w:val="008B53C9"/>
    <w:rsid w:val="008B55EC"/>
    <w:rsid w:val="008B5A4B"/>
    <w:rsid w:val="008B5A56"/>
    <w:rsid w:val="008B5BFA"/>
    <w:rsid w:val="008B5C8D"/>
    <w:rsid w:val="008B5D0E"/>
    <w:rsid w:val="008B5E08"/>
    <w:rsid w:val="008B6009"/>
    <w:rsid w:val="008B626C"/>
    <w:rsid w:val="008B6537"/>
    <w:rsid w:val="008B6785"/>
    <w:rsid w:val="008B67A2"/>
    <w:rsid w:val="008B6909"/>
    <w:rsid w:val="008B6956"/>
    <w:rsid w:val="008B6A02"/>
    <w:rsid w:val="008B7299"/>
    <w:rsid w:val="008B72C7"/>
    <w:rsid w:val="008B7647"/>
    <w:rsid w:val="008B777E"/>
    <w:rsid w:val="008B79A4"/>
    <w:rsid w:val="008C02E4"/>
    <w:rsid w:val="008C0705"/>
    <w:rsid w:val="008C0AE9"/>
    <w:rsid w:val="008C0BFA"/>
    <w:rsid w:val="008C0F4D"/>
    <w:rsid w:val="008C123E"/>
    <w:rsid w:val="008C1516"/>
    <w:rsid w:val="008C1797"/>
    <w:rsid w:val="008C1C0E"/>
    <w:rsid w:val="008C1DBC"/>
    <w:rsid w:val="008C1E6D"/>
    <w:rsid w:val="008C1F15"/>
    <w:rsid w:val="008C1F32"/>
    <w:rsid w:val="008C21BE"/>
    <w:rsid w:val="008C225C"/>
    <w:rsid w:val="008C2286"/>
    <w:rsid w:val="008C28E5"/>
    <w:rsid w:val="008C2A3F"/>
    <w:rsid w:val="008C317D"/>
    <w:rsid w:val="008C31BE"/>
    <w:rsid w:val="008C3B2E"/>
    <w:rsid w:val="008C3D99"/>
    <w:rsid w:val="008C3E64"/>
    <w:rsid w:val="008C3ECB"/>
    <w:rsid w:val="008C3FB9"/>
    <w:rsid w:val="008C4300"/>
    <w:rsid w:val="008C44DB"/>
    <w:rsid w:val="008C46A5"/>
    <w:rsid w:val="008C46B4"/>
    <w:rsid w:val="008C476C"/>
    <w:rsid w:val="008C4819"/>
    <w:rsid w:val="008C485D"/>
    <w:rsid w:val="008C4912"/>
    <w:rsid w:val="008C494C"/>
    <w:rsid w:val="008C4991"/>
    <w:rsid w:val="008C4C18"/>
    <w:rsid w:val="008C4EF3"/>
    <w:rsid w:val="008C54F6"/>
    <w:rsid w:val="008C58AA"/>
    <w:rsid w:val="008C5C7E"/>
    <w:rsid w:val="008C61DD"/>
    <w:rsid w:val="008C6520"/>
    <w:rsid w:val="008C65A7"/>
    <w:rsid w:val="008C668E"/>
    <w:rsid w:val="008C6893"/>
    <w:rsid w:val="008C764B"/>
    <w:rsid w:val="008C7786"/>
    <w:rsid w:val="008C77EC"/>
    <w:rsid w:val="008C7D00"/>
    <w:rsid w:val="008C7DE9"/>
    <w:rsid w:val="008C7F62"/>
    <w:rsid w:val="008D00BE"/>
    <w:rsid w:val="008D08C3"/>
    <w:rsid w:val="008D0BDF"/>
    <w:rsid w:val="008D1583"/>
    <w:rsid w:val="008D1B5F"/>
    <w:rsid w:val="008D1C53"/>
    <w:rsid w:val="008D1D7D"/>
    <w:rsid w:val="008D2015"/>
    <w:rsid w:val="008D203B"/>
    <w:rsid w:val="008D217A"/>
    <w:rsid w:val="008D2287"/>
    <w:rsid w:val="008D22B2"/>
    <w:rsid w:val="008D2324"/>
    <w:rsid w:val="008D23BA"/>
    <w:rsid w:val="008D2687"/>
    <w:rsid w:val="008D286E"/>
    <w:rsid w:val="008D2CEF"/>
    <w:rsid w:val="008D3080"/>
    <w:rsid w:val="008D30EA"/>
    <w:rsid w:val="008D31E7"/>
    <w:rsid w:val="008D373C"/>
    <w:rsid w:val="008D37E5"/>
    <w:rsid w:val="008D3956"/>
    <w:rsid w:val="008D3FE2"/>
    <w:rsid w:val="008D4275"/>
    <w:rsid w:val="008D42A1"/>
    <w:rsid w:val="008D43C9"/>
    <w:rsid w:val="008D459F"/>
    <w:rsid w:val="008D4832"/>
    <w:rsid w:val="008D494A"/>
    <w:rsid w:val="008D5AF0"/>
    <w:rsid w:val="008D5CE7"/>
    <w:rsid w:val="008D5E33"/>
    <w:rsid w:val="008D60B2"/>
    <w:rsid w:val="008D622F"/>
    <w:rsid w:val="008D634E"/>
    <w:rsid w:val="008D67D3"/>
    <w:rsid w:val="008D683F"/>
    <w:rsid w:val="008D6ADE"/>
    <w:rsid w:val="008D6B5A"/>
    <w:rsid w:val="008D6BCF"/>
    <w:rsid w:val="008D6D41"/>
    <w:rsid w:val="008D6EAB"/>
    <w:rsid w:val="008D6F4A"/>
    <w:rsid w:val="008D70CF"/>
    <w:rsid w:val="008D71CF"/>
    <w:rsid w:val="008D7270"/>
    <w:rsid w:val="008D774E"/>
    <w:rsid w:val="008D7775"/>
    <w:rsid w:val="008D7AF9"/>
    <w:rsid w:val="008D7B35"/>
    <w:rsid w:val="008D7C28"/>
    <w:rsid w:val="008D7CCE"/>
    <w:rsid w:val="008E029F"/>
    <w:rsid w:val="008E0749"/>
    <w:rsid w:val="008E0820"/>
    <w:rsid w:val="008E09BF"/>
    <w:rsid w:val="008E0BB3"/>
    <w:rsid w:val="008E0E58"/>
    <w:rsid w:val="008E0FBD"/>
    <w:rsid w:val="008E10FB"/>
    <w:rsid w:val="008E139A"/>
    <w:rsid w:val="008E148B"/>
    <w:rsid w:val="008E15AB"/>
    <w:rsid w:val="008E1B01"/>
    <w:rsid w:val="008E1B2B"/>
    <w:rsid w:val="008E1E73"/>
    <w:rsid w:val="008E23E6"/>
    <w:rsid w:val="008E2636"/>
    <w:rsid w:val="008E27DB"/>
    <w:rsid w:val="008E283B"/>
    <w:rsid w:val="008E28CF"/>
    <w:rsid w:val="008E2AD3"/>
    <w:rsid w:val="008E2B5D"/>
    <w:rsid w:val="008E2CE7"/>
    <w:rsid w:val="008E2E78"/>
    <w:rsid w:val="008E304B"/>
    <w:rsid w:val="008E348D"/>
    <w:rsid w:val="008E3BAC"/>
    <w:rsid w:val="008E3E8C"/>
    <w:rsid w:val="008E429F"/>
    <w:rsid w:val="008E435C"/>
    <w:rsid w:val="008E456F"/>
    <w:rsid w:val="008E4B10"/>
    <w:rsid w:val="008E4CFE"/>
    <w:rsid w:val="008E4DFE"/>
    <w:rsid w:val="008E4E09"/>
    <w:rsid w:val="008E4E2F"/>
    <w:rsid w:val="008E4F5E"/>
    <w:rsid w:val="008E5063"/>
    <w:rsid w:val="008E51BB"/>
    <w:rsid w:val="008E5481"/>
    <w:rsid w:val="008E5566"/>
    <w:rsid w:val="008E58E2"/>
    <w:rsid w:val="008E5B91"/>
    <w:rsid w:val="008E5D3D"/>
    <w:rsid w:val="008E5ECF"/>
    <w:rsid w:val="008E6064"/>
    <w:rsid w:val="008E6395"/>
    <w:rsid w:val="008E6552"/>
    <w:rsid w:val="008E6619"/>
    <w:rsid w:val="008E67EF"/>
    <w:rsid w:val="008E6FD1"/>
    <w:rsid w:val="008E6FFB"/>
    <w:rsid w:val="008E7102"/>
    <w:rsid w:val="008E7495"/>
    <w:rsid w:val="008E76F4"/>
    <w:rsid w:val="008E7978"/>
    <w:rsid w:val="008F0268"/>
    <w:rsid w:val="008F02E3"/>
    <w:rsid w:val="008F0761"/>
    <w:rsid w:val="008F0A86"/>
    <w:rsid w:val="008F0AFF"/>
    <w:rsid w:val="008F1333"/>
    <w:rsid w:val="008F1550"/>
    <w:rsid w:val="008F172F"/>
    <w:rsid w:val="008F1744"/>
    <w:rsid w:val="008F1A88"/>
    <w:rsid w:val="008F1B23"/>
    <w:rsid w:val="008F1C32"/>
    <w:rsid w:val="008F1C51"/>
    <w:rsid w:val="008F20C7"/>
    <w:rsid w:val="008F2943"/>
    <w:rsid w:val="008F2A5E"/>
    <w:rsid w:val="008F31B5"/>
    <w:rsid w:val="008F3292"/>
    <w:rsid w:val="008F363C"/>
    <w:rsid w:val="008F38EF"/>
    <w:rsid w:val="008F3B37"/>
    <w:rsid w:val="008F4097"/>
    <w:rsid w:val="008F423F"/>
    <w:rsid w:val="008F441F"/>
    <w:rsid w:val="008F44AF"/>
    <w:rsid w:val="008F44E6"/>
    <w:rsid w:val="008F463D"/>
    <w:rsid w:val="008F4729"/>
    <w:rsid w:val="008F482D"/>
    <w:rsid w:val="008F4889"/>
    <w:rsid w:val="008F49B3"/>
    <w:rsid w:val="008F4AD6"/>
    <w:rsid w:val="008F52CE"/>
    <w:rsid w:val="008F547F"/>
    <w:rsid w:val="008F5754"/>
    <w:rsid w:val="008F5C02"/>
    <w:rsid w:val="008F5EB5"/>
    <w:rsid w:val="008F601C"/>
    <w:rsid w:val="008F624E"/>
    <w:rsid w:val="008F68E5"/>
    <w:rsid w:val="008F6AE3"/>
    <w:rsid w:val="008F6C90"/>
    <w:rsid w:val="008F6CCF"/>
    <w:rsid w:val="008F6FFB"/>
    <w:rsid w:val="008F70B4"/>
    <w:rsid w:val="008F7610"/>
    <w:rsid w:val="008F780F"/>
    <w:rsid w:val="008F7EBF"/>
    <w:rsid w:val="008F7EE4"/>
    <w:rsid w:val="008F7EFA"/>
    <w:rsid w:val="0090020A"/>
    <w:rsid w:val="00900BAD"/>
    <w:rsid w:val="00900C8A"/>
    <w:rsid w:val="00900FA0"/>
    <w:rsid w:val="0090102E"/>
    <w:rsid w:val="00901279"/>
    <w:rsid w:val="0090170D"/>
    <w:rsid w:val="00902D35"/>
    <w:rsid w:val="00902D9B"/>
    <w:rsid w:val="00903146"/>
    <w:rsid w:val="0090320D"/>
    <w:rsid w:val="0090348B"/>
    <w:rsid w:val="00903573"/>
    <w:rsid w:val="009035B2"/>
    <w:rsid w:val="00903625"/>
    <w:rsid w:val="0090366D"/>
    <w:rsid w:val="00903817"/>
    <w:rsid w:val="00903870"/>
    <w:rsid w:val="009039F5"/>
    <w:rsid w:val="00903B65"/>
    <w:rsid w:val="00903E4F"/>
    <w:rsid w:val="00903F3D"/>
    <w:rsid w:val="009042D3"/>
    <w:rsid w:val="009046F9"/>
    <w:rsid w:val="00904846"/>
    <w:rsid w:val="009048D5"/>
    <w:rsid w:val="009049D0"/>
    <w:rsid w:val="00904A4C"/>
    <w:rsid w:val="00904B54"/>
    <w:rsid w:val="00904E95"/>
    <w:rsid w:val="00904F0A"/>
    <w:rsid w:val="00904FD2"/>
    <w:rsid w:val="00905102"/>
    <w:rsid w:val="009056DA"/>
    <w:rsid w:val="00905767"/>
    <w:rsid w:val="009057AE"/>
    <w:rsid w:val="00905D54"/>
    <w:rsid w:val="00905FA3"/>
    <w:rsid w:val="0090674D"/>
    <w:rsid w:val="00906819"/>
    <w:rsid w:val="00906829"/>
    <w:rsid w:val="0090687F"/>
    <w:rsid w:val="00906CB3"/>
    <w:rsid w:val="00906F9E"/>
    <w:rsid w:val="0090703B"/>
    <w:rsid w:val="009070A8"/>
    <w:rsid w:val="00907E2A"/>
    <w:rsid w:val="0091049D"/>
    <w:rsid w:val="00910702"/>
    <w:rsid w:val="00910B68"/>
    <w:rsid w:val="009110E9"/>
    <w:rsid w:val="009113B4"/>
    <w:rsid w:val="00911562"/>
    <w:rsid w:val="00911619"/>
    <w:rsid w:val="009117EE"/>
    <w:rsid w:val="00911A63"/>
    <w:rsid w:val="009121AA"/>
    <w:rsid w:val="009123C1"/>
    <w:rsid w:val="009126C1"/>
    <w:rsid w:val="0091272D"/>
    <w:rsid w:val="009129D0"/>
    <w:rsid w:val="00912A0C"/>
    <w:rsid w:val="00912A14"/>
    <w:rsid w:val="00912EB1"/>
    <w:rsid w:val="00912F11"/>
    <w:rsid w:val="00913748"/>
    <w:rsid w:val="00913894"/>
    <w:rsid w:val="0091396B"/>
    <w:rsid w:val="0091408C"/>
    <w:rsid w:val="009140C8"/>
    <w:rsid w:val="009147D3"/>
    <w:rsid w:val="00914BDF"/>
    <w:rsid w:val="00915034"/>
    <w:rsid w:val="0091526A"/>
    <w:rsid w:val="0091529D"/>
    <w:rsid w:val="00915832"/>
    <w:rsid w:val="00915863"/>
    <w:rsid w:val="009158B7"/>
    <w:rsid w:val="009158CF"/>
    <w:rsid w:val="00915CF7"/>
    <w:rsid w:val="00915D07"/>
    <w:rsid w:val="00915D15"/>
    <w:rsid w:val="00915D49"/>
    <w:rsid w:val="00915D79"/>
    <w:rsid w:val="00915EAF"/>
    <w:rsid w:val="00915FC8"/>
    <w:rsid w:val="00916A82"/>
    <w:rsid w:val="00916B47"/>
    <w:rsid w:val="00916D7B"/>
    <w:rsid w:val="00916DEC"/>
    <w:rsid w:val="009176E3"/>
    <w:rsid w:val="009201B7"/>
    <w:rsid w:val="009201F6"/>
    <w:rsid w:val="009204C9"/>
    <w:rsid w:val="00920616"/>
    <w:rsid w:val="0092067F"/>
    <w:rsid w:val="00920840"/>
    <w:rsid w:val="009209E0"/>
    <w:rsid w:val="00920E4C"/>
    <w:rsid w:val="00920E8B"/>
    <w:rsid w:val="00921041"/>
    <w:rsid w:val="009214BE"/>
    <w:rsid w:val="009217AC"/>
    <w:rsid w:val="009217B1"/>
    <w:rsid w:val="009219B6"/>
    <w:rsid w:val="00921E29"/>
    <w:rsid w:val="00921EED"/>
    <w:rsid w:val="0092206D"/>
    <w:rsid w:val="0092216D"/>
    <w:rsid w:val="00922211"/>
    <w:rsid w:val="00922771"/>
    <w:rsid w:val="0092297F"/>
    <w:rsid w:val="009229B1"/>
    <w:rsid w:val="00923176"/>
    <w:rsid w:val="00923183"/>
    <w:rsid w:val="009231B4"/>
    <w:rsid w:val="009234C3"/>
    <w:rsid w:val="00923E74"/>
    <w:rsid w:val="00923E85"/>
    <w:rsid w:val="00923FBA"/>
    <w:rsid w:val="0092453F"/>
    <w:rsid w:val="00924A46"/>
    <w:rsid w:val="00924D7F"/>
    <w:rsid w:val="00925344"/>
    <w:rsid w:val="00925392"/>
    <w:rsid w:val="00925826"/>
    <w:rsid w:val="00925847"/>
    <w:rsid w:val="00925A64"/>
    <w:rsid w:val="00925D3A"/>
    <w:rsid w:val="009264FF"/>
    <w:rsid w:val="009265B8"/>
    <w:rsid w:val="00926768"/>
    <w:rsid w:val="00926871"/>
    <w:rsid w:val="0092689D"/>
    <w:rsid w:val="00926A68"/>
    <w:rsid w:val="0092781C"/>
    <w:rsid w:val="00927D42"/>
    <w:rsid w:val="0093001A"/>
    <w:rsid w:val="00930055"/>
    <w:rsid w:val="00930372"/>
    <w:rsid w:val="009306DC"/>
    <w:rsid w:val="00930863"/>
    <w:rsid w:val="00930BE7"/>
    <w:rsid w:val="00930CA3"/>
    <w:rsid w:val="00930F53"/>
    <w:rsid w:val="0093175A"/>
    <w:rsid w:val="00931CB1"/>
    <w:rsid w:val="00931E5C"/>
    <w:rsid w:val="00932134"/>
    <w:rsid w:val="009321CE"/>
    <w:rsid w:val="0093267A"/>
    <w:rsid w:val="0093282C"/>
    <w:rsid w:val="00932B2B"/>
    <w:rsid w:val="00932BFC"/>
    <w:rsid w:val="0093332F"/>
    <w:rsid w:val="00933864"/>
    <w:rsid w:val="00933B18"/>
    <w:rsid w:val="00933DA5"/>
    <w:rsid w:val="00933F3D"/>
    <w:rsid w:val="0093432D"/>
    <w:rsid w:val="0093435D"/>
    <w:rsid w:val="009343EB"/>
    <w:rsid w:val="0093445B"/>
    <w:rsid w:val="0093472C"/>
    <w:rsid w:val="00934973"/>
    <w:rsid w:val="00934C3B"/>
    <w:rsid w:val="00934F74"/>
    <w:rsid w:val="0093546B"/>
    <w:rsid w:val="00935AEE"/>
    <w:rsid w:val="00935BA7"/>
    <w:rsid w:val="00935D1B"/>
    <w:rsid w:val="009361CE"/>
    <w:rsid w:val="0093623C"/>
    <w:rsid w:val="0093670F"/>
    <w:rsid w:val="00936833"/>
    <w:rsid w:val="009369DB"/>
    <w:rsid w:val="00936E0C"/>
    <w:rsid w:val="00936E3A"/>
    <w:rsid w:val="00936ECE"/>
    <w:rsid w:val="00937042"/>
    <w:rsid w:val="009373B5"/>
    <w:rsid w:val="009373F9"/>
    <w:rsid w:val="0093757B"/>
    <w:rsid w:val="00937734"/>
    <w:rsid w:val="0093777E"/>
    <w:rsid w:val="00937942"/>
    <w:rsid w:val="00937EBF"/>
    <w:rsid w:val="0094006D"/>
    <w:rsid w:val="00940076"/>
    <w:rsid w:val="00940491"/>
    <w:rsid w:val="0094068C"/>
    <w:rsid w:val="00940795"/>
    <w:rsid w:val="00940A34"/>
    <w:rsid w:val="00941240"/>
    <w:rsid w:val="009412D8"/>
    <w:rsid w:val="00941375"/>
    <w:rsid w:val="0094139A"/>
    <w:rsid w:val="009413F0"/>
    <w:rsid w:val="009414B7"/>
    <w:rsid w:val="00941978"/>
    <w:rsid w:val="00941C81"/>
    <w:rsid w:val="00942196"/>
    <w:rsid w:val="00942557"/>
    <w:rsid w:val="00942565"/>
    <w:rsid w:val="00942926"/>
    <w:rsid w:val="00942AAB"/>
    <w:rsid w:val="00942D1A"/>
    <w:rsid w:val="00942D42"/>
    <w:rsid w:val="00942E47"/>
    <w:rsid w:val="00942E69"/>
    <w:rsid w:val="00942F0B"/>
    <w:rsid w:val="009431F6"/>
    <w:rsid w:val="00943871"/>
    <w:rsid w:val="009442E3"/>
    <w:rsid w:val="009442F1"/>
    <w:rsid w:val="009443C8"/>
    <w:rsid w:val="009447E8"/>
    <w:rsid w:val="009447FE"/>
    <w:rsid w:val="009449D2"/>
    <w:rsid w:val="00944E29"/>
    <w:rsid w:val="0094537A"/>
    <w:rsid w:val="00945597"/>
    <w:rsid w:val="009455B5"/>
    <w:rsid w:val="00945717"/>
    <w:rsid w:val="00945A06"/>
    <w:rsid w:val="00946022"/>
    <w:rsid w:val="00946422"/>
    <w:rsid w:val="009464F3"/>
    <w:rsid w:val="009469EF"/>
    <w:rsid w:val="00946BDC"/>
    <w:rsid w:val="009470C1"/>
    <w:rsid w:val="009470E7"/>
    <w:rsid w:val="009473C4"/>
    <w:rsid w:val="009474EE"/>
    <w:rsid w:val="00947614"/>
    <w:rsid w:val="0094780C"/>
    <w:rsid w:val="0094790B"/>
    <w:rsid w:val="0095032E"/>
    <w:rsid w:val="009503D0"/>
    <w:rsid w:val="0095091D"/>
    <w:rsid w:val="00950D4B"/>
    <w:rsid w:val="00950E60"/>
    <w:rsid w:val="0095105D"/>
    <w:rsid w:val="009510C6"/>
    <w:rsid w:val="009511C7"/>
    <w:rsid w:val="0095167E"/>
    <w:rsid w:val="009516C9"/>
    <w:rsid w:val="009516E9"/>
    <w:rsid w:val="009516F1"/>
    <w:rsid w:val="00951C30"/>
    <w:rsid w:val="009524BC"/>
    <w:rsid w:val="00952634"/>
    <w:rsid w:val="00952A27"/>
    <w:rsid w:val="00952A6A"/>
    <w:rsid w:val="00952BD3"/>
    <w:rsid w:val="0095303D"/>
    <w:rsid w:val="0095317E"/>
    <w:rsid w:val="009533AA"/>
    <w:rsid w:val="00953D2E"/>
    <w:rsid w:val="00953F41"/>
    <w:rsid w:val="00954441"/>
    <w:rsid w:val="009545A6"/>
    <w:rsid w:val="0095462C"/>
    <w:rsid w:val="00954ADA"/>
    <w:rsid w:val="00954D28"/>
    <w:rsid w:val="00954DDE"/>
    <w:rsid w:val="00954DFC"/>
    <w:rsid w:val="0095513C"/>
    <w:rsid w:val="0095541C"/>
    <w:rsid w:val="00955555"/>
    <w:rsid w:val="009559C6"/>
    <w:rsid w:val="009559F9"/>
    <w:rsid w:val="00955B7A"/>
    <w:rsid w:val="0095619B"/>
    <w:rsid w:val="009562BF"/>
    <w:rsid w:val="00956326"/>
    <w:rsid w:val="009565D7"/>
    <w:rsid w:val="00956616"/>
    <w:rsid w:val="0095682B"/>
    <w:rsid w:val="009568CD"/>
    <w:rsid w:val="00956E03"/>
    <w:rsid w:val="009570C3"/>
    <w:rsid w:val="00957782"/>
    <w:rsid w:val="0095789A"/>
    <w:rsid w:val="00957C3F"/>
    <w:rsid w:val="00957D25"/>
    <w:rsid w:val="00957E4B"/>
    <w:rsid w:val="00960148"/>
    <w:rsid w:val="009603A1"/>
    <w:rsid w:val="0096052D"/>
    <w:rsid w:val="0096057C"/>
    <w:rsid w:val="0096066E"/>
    <w:rsid w:val="00960892"/>
    <w:rsid w:val="009608F4"/>
    <w:rsid w:val="0096093A"/>
    <w:rsid w:val="009609EC"/>
    <w:rsid w:val="00960B22"/>
    <w:rsid w:val="00960C78"/>
    <w:rsid w:val="00960D60"/>
    <w:rsid w:val="0096103B"/>
    <w:rsid w:val="00961164"/>
    <w:rsid w:val="0096130D"/>
    <w:rsid w:val="00961582"/>
    <w:rsid w:val="0096280C"/>
    <w:rsid w:val="009629BA"/>
    <w:rsid w:val="00962D55"/>
    <w:rsid w:val="0096346E"/>
    <w:rsid w:val="009634F7"/>
    <w:rsid w:val="00963B26"/>
    <w:rsid w:val="00963B5E"/>
    <w:rsid w:val="00964423"/>
    <w:rsid w:val="00964485"/>
    <w:rsid w:val="0096450A"/>
    <w:rsid w:val="00964A7D"/>
    <w:rsid w:val="00964C51"/>
    <w:rsid w:val="0096555E"/>
    <w:rsid w:val="009657B3"/>
    <w:rsid w:val="00965C59"/>
    <w:rsid w:val="009664F8"/>
    <w:rsid w:val="00966847"/>
    <w:rsid w:val="00966B96"/>
    <w:rsid w:val="00966BE3"/>
    <w:rsid w:val="00966ED3"/>
    <w:rsid w:val="00967183"/>
    <w:rsid w:val="00967689"/>
    <w:rsid w:val="0096771B"/>
    <w:rsid w:val="00967A09"/>
    <w:rsid w:val="00967A39"/>
    <w:rsid w:val="00967FDA"/>
    <w:rsid w:val="009702C8"/>
    <w:rsid w:val="00970571"/>
    <w:rsid w:val="00970638"/>
    <w:rsid w:val="0097073C"/>
    <w:rsid w:val="00970B54"/>
    <w:rsid w:val="00970C52"/>
    <w:rsid w:val="00970C93"/>
    <w:rsid w:val="00970CCD"/>
    <w:rsid w:val="00970D87"/>
    <w:rsid w:val="00970E33"/>
    <w:rsid w:val="00970E75"/>
    <w:rsid w:val="009714CF"/>
    <w:rsid w:val="009714E4"/>
    <w:rsid w:val="00971F8F"/>
    <w:rsid w:val="0097217B"/>
    <w:rsid w:val="009721C5"/>
    <w:rsid w:val="009721F5"/>
    <w:rsid w:val="0097220C"/>
    <w:rsid w:val="00972261"/>
    <w:rsid w:val="009723A0"/>
    <w:rsid w:val="009724A7"/>
    <w:rsid w:val="009727C1"/>
    <w:rsid w:val="00972D48"/>
    <w:rsid w:val="00973556"/>
    <w:rsid w:val="00973662"/>
    <w:rsid w:val="00973B07"/>
    <w:rsid w:val="00974713"/>
    <w:rsid w:val="009748CF"/>
    <w:rsid w:val="009748D4"/>
    <w:rsid w:val="0097499F"/>
    <w:rsid w:val="009749E9"/>
    <w:rsid w:val="00974CEE"/>
    <w:rsid w:val="00975218"/>
    <w:rsid w:val="00975246"/>
    <w:rsid w:val="00975252"/>
    <w:rsid w:val="009755E0"/>
    <w:rsid w:val="0097564E"/>
    <w:rsid w:val="00975A56"/>
    <w:rsid w:val="00975B0C"/>
    <w:rsid w:val="00975BDD"/>
    <w:rsid w:val="00975FCF"/>
    <w:rsid w:val="0097619E"/>
    <w:rsid w:val="0097635C"/>
    <w:rsid w:val="0097662B"/>
    <w:rsid w:val="00976A8C"/>
    <w:rsid w:val="00976CF8"/>
    <w:rsid w:val="00976F5B"/>
    <w:rsid w:val="009775BF"/>
    <w:rsid w:val="009777FC"/>
    <w:rsid w:val="0098010D"/>
    <w:rsid w:val="0098018B"/>
    <w:rsid w:val="00980A54"/>
    <w:rsid w:val="00980C0F"/>
    <w:rsid w:val="00981471"/>
    <w:rsid w:val="0098177E"/>
    <w:rsid w:val="00981A39"/>
    <w:rsid w:val="00981C9B"/>
    <w:rsid w:val="0098213F"/>
    <w:rsid w:val="0098290B"/>
    <w:rsid w:val="00982E1C"/>
    <w:rsid w:val="00982F56"/>
    <w:rsid w:val="00983354"/>
    <w:rsid w:val="00983783"/>
    <w:rsid w:val="0098398D"/>
    <w:rsid w:val="00983A1E"/>
    <w:rsid w:val="00984BDE"/>
    <w:rsid w:val="00984EAF"/>
    <w:rsid w:val="00984F32"/>
    <w:rsid w:val="00984FCB"/>
    <w:rsid w:val="00985301"/>
    <w:rsid w:val="009858BF"/>
    <w:rsid w:val="0098598E"/>
    <w:rsid w:val="00985AC3"/>
    <w:rsid w:val="00985D04"/>
    <w:rsid w:val="0098602F"/>
    <w:rsid w:val="00986340"/>
    <w:rsid w:val="009864C4"/>
    <w:rsid w:val="009868AA"/>
    <w:rsid w:val="00986DAB"/>
    <w:rsid w:val="00987107"/>
    <w:rsid w:val="0098781A"/>
    <w:rsid w:val="00987A30"/>
    <w:rsid w:val="00987AE3"/>
    <w:rsid w:val="00987C46"/>
    <w:rsid w:val="00987F6C"/>
    <w:rsid w:val="00990751"/>
    <w:rsid w:val="0099098A"/>
    <w:rsid w:val="00990A15"/>
    <w:rsid w:val="009910C0"/>
    <w:rsid w:val="009912BB"/>
    <w:rsid w:val="009912E4"/>
    <w:rsid w:val="00991395"/>
    <w:rsid w:val="009913D6"/>
    <w:rsid w:val="0099147A"/>
    <w:rsid w:val="0099155E"/>
    <w:rsid w:val="009916AE"/>
    <w:rsid w:val="0099181E"/>
    <w:rsid w:val="0099192E"/>
    <w:rsid w:val="00991AF3"/>
    <w:rsid w:val="00991D79"/>
    <w:rsid w:val="0099267C"/>
    <w:rsid w:val="009926AB"/>
    <w:rsid w:val="00992870"/>
    <w:rsid w:val="00992A9E"/>
    <w:rsid w:val="00992E82"/>
    <w:rsid w:val="00992F6B"/>
    <w:rsid w:val="00993478"/>
    <w:rsid w:val="00993C50"/>
    <w:rsid w:val="00994292"/>
    <w:rsid w:val="00994494"/>
    <w:rsid w:val="00994814"/>
    <w:rsid w:val="0099494C"/>
    <w:rsid w:val="009949D9"/>
    <w:rsid w:val="00994B94"/>
    <w:rsid w:val="00994CD2"/>
    <w:rsid w:val="00994D08"/>
    <w:rsid w:val="009956DD"/>
    <w:rsid w:val="0099580F"/>
    <w:rsid w:val="00995A1B"/>
    <w:rsid w:val="00995DAC"/>
    <w:rsid w:val="00995E4E"/>
    <w:rsid w:val="00995FC1"/>
    <w:rsid w:val="00995FDF"/>
    <w:rsid w:val="009962E1"/>
    <w:rsid w:val="00996368"/>
    <w:rsid w:val="009963BD"/>
    <w:rsid w:val="0099647C"/>
    <w:rsid w:val="009964D7"/>
    <w:rsid w:val="00996542"/>
    <w:rsid w:val="00996A01"/>
    <w:rsid w:val="00996C94"/>
    <w:rsid w:val="00996FDF"/>
    <w:rsid w:val="009974D1"/>
    <w:rsid w:val="009978DE"/>
    <w:rsid w:val="00997B13"/>
    <w:rsid w:val="00997F8A"/>
    <w:rsid w:val="009A01CF"/>
    <w:rsid w:val="009A07EA"/>
    <w:rsid w:val="009A0C94"/>
    <w:rsid w:val="009A0D48"/>
    <w:rsid w:val="009A111A"/>
    <w:rsid w:val="009A1242"/>
    <w:rsid w:val="009A132F"/>
    <w:rsid w:val="009A1667"/>
    <w:rsid w:val="009A16D1"/>
    <w:rsid w:val="009A16FF"/>
    <w:rsid w:val="009A178D"/>
    <w:rsid w:val="009A1F49"/>
    <w:rsid w:val="009A1FB8"/>
    <w:rsid w:val="009A2751"/>
    <w:rsid w:val="009A2777"/>
    <w:rsid w:val="009A2F56"/>
    <w:rsid w:val="009A3003"/>
    <w:rsid w:val="009A369D"/>
    <w:rsid w:val="009A377F"/>
    <w:rsid w:val="009A3CC6"/>
    <w:rsid w:val="009A3D0C"/>
    <w:rsid w:val="009A3D1C"/>
    <w:rsid w:val="009A44D8"/>
    <w:rsid w:val="009A458B"/>
    <w:rsid w:val="009A4CE2"/>
    <w:rsid w:val="009A5163"/>
    <w:rsid w:val="009A532E"/>
    <w:rsid w:val="009A5DBA"/>
    <w:rsid w:val="009A5DE4"/>
    <w:rsid w:val="009A5EEC"/>
    <w:rsid w:val="009A6257"/>
    <w:rsid w:val="009A6AC5"/>
    <w:rsid w:val="009A6C8A"/>
    <w:rsid w:val="009A6D82"/>
    <w:rsid w:val="009A6FA5"/>
    <w:rsid w:val="009A70E1"/>
    <w:rsid w:val="009A72B9"/>
    <w:rsid w:val="009A73C5"/>
    <w:rsid w:val="009A7839"/>
    <w:rsid w:val="009A793E"/>
    <w:rsid w:val="009A7973"/>
    <w:rsid w:val="009B006C"/>
    <w:rsid w:val="009B01E8"/>
    <w:rsid w:val="009B0293"/>
    <w:rsid w:val="009B0CE3"/>
    <w:rsid w:val="009B1072"/>
    <w:rsid w:val="009B1282"/>
    <w:rsid w:val="009B17E6"/>
    <w:rsid w:val="009B1C24"/>
    <w:rsid w:val="009B1DF2"/>
    <w:rsid w:val="009B1F9A"/>
    <w:rsid w:val="009B2250"/>
    <w:rsid w:val="009B2B52"/>
    <w:rsid w:val="009B2FEB"/>
    <w:rsid w:val="009B30EF"/>
    <w:rsid w:val="009B376D"/>
    <w:rsid w:val="009B3947"/>
    <w:rsid w:val="009B3993"/>
    <w:rsid w:val="009B3D7B"/>
    <w:rsid w:val="009B4023"/>
    <w:rsid w:val="009B41B7"/>
    <w:rsid w:val="009B4788"/>
    <w:rsid w:val="009B4C04"/>
    <w:rsid w:val="009B4CB6"/>
    <w:rsid w:val="009B51E7"/>
    <w:rsid w:val="009B5204"/>
    <w:rsid w:val="009B5261"/>
    <w:rsid w:val="009B5295"/>
    <w:rsid w:val="009B5925"/>
    <w:rsid w:val="009B5B61"/>
    <w:rsid w:val="009B5C0E"/>
    <w:rsid w:val="009B5DB9"/>
    <w:rsid w:val="009B5EB9"/>
    <w:rsid w:val="009B61FC"/>
    <w:rsid w:val="009B70CA"/>
    <w:rsid w:val="009B75C3"/>
    <w:rsid w:val="009B7752"/>
    <w:rsid w:val="009B78E4"/>
    <w:rsid w:val="009B7A98"/>
    <w:rsid w:val="009B7E3E"/>
    <w:rsid w:val="009C0077"/>
    <w:rsid w:val="009C00E0"/>
    <w:rsid w:val="009C07A4"/>
    <w:rsid w:val="009C0906"/>
    <w:rsid w:val="009C0ABA"/>
    <w:rsid w:val="009C1422"/>
    <w:rsid w:val="009C1693"/>
    <w:rsid w:val="009C170A"/>
    <w:rsid w:val="009C1765"/>
    <w:rsid w:val="009C17DA"/>
    <w:rsid w:val="009C1E0E"/>
    <w:rsid w:val="009C2021"/>
    <w:rsid w:val="009C21BA"/>
    <w:rsid w:val="009C23EB"/>
    <w:rsid w:val="009C2470"/>
    <w:rsid w:val="009C2793"/>
    <w:rsid w:val="009C2A58"/>
    <w:rsid w:val="009C3353"/>
    <w:rsid w:val="009C33C1"/>
    <w:rsid w:val="009C344B"/>
    <w:rsid w:val="009C3600"/>
    <w:rsid w:val="009C3738"/>
    <w:rsid w:val="009C39F5"/>
    <w:rsid w:val="009C3AAB"/>
    <w:rsid w:val="009C3F37"/>
    <w:rsid w:val="009C41AB"/>
    <w:rsid w:val="009C429D"/>
    <w:rsid w:val="009C43F1"/>
    <w:rsid w:val="009C44F3"/>
    <w:rsid w:val="009C4BFC"/>
    <w:rsid w:val="009C4E8E"/>
    <w:rsid w:val="009C4F85"/>
    <w:rsid w:val="009C5425"/>
    <w:rsid w:val="009C545B"/>
    <w:rsid w:val="009C5478"/>
    <w:rsid w:val="009C55DC"/>
    <w:rsid w:val="009C5B94"/>
    <w:rsid w:val="009C5F3E"/>
    <w:rsid w:val="009C6464"/>
    <w:rsid w:val="009C6959"/>
    <w:rsid w:val="009C6AA1"/>
    <w:rsid w:val="009C73E7"/>
    <w:rsid w:val="009C745E"/>
    <w:rsid w:val="009C76EB"/>
    <w:rsid w:val="009C7DB6"/>
    <w:rsid w:val="009C7E5A"/>
    <w:rsid w:val="009D03EE"/>
    <w:rsid w:val="009D079B"/>
    <w:rsid w:val="009D0B26"/>
    <w:rsid w:val="009D0C4F"/>
    <w:rsid w:val="009D0CBC"/>
    <w:rsid w:val="009D0DD3"/>
    <w:rsid w:val="009D0F25"/>
    <w:rsid w:val="009D0F45"/>
    <w:rsid w:val="009D11DC"/>
    <w:rsid w:val="009D1505"/>
    <w:rsid w:val="009D18BA"/>
    <w:rsid w:val="009D1A5B"/>
    <w:rsid w:val="009D1C83"/>
    <w:rsid w:val="009D2152"/>
    <w:rsid w:val="009D218D"/>
    <w:rsid w:val="009D21AC"/>
    <w:rsid w:val="009D22B4"/>
    <w:rsid w:val="009D2509"/>
    <w:rsid w:val="009D2511"/>
    <w:rsid w:val="009D2590"/>
    <w:rsid w:val="009D286D"/>
    <w:rsid w:val="009D2971"/>
    <w:rsid w:val="009D2976"/>
    <w:rsid w:val="009D2E19"/>
    <w:rsid w:val="009D2E1B"/>
    <w:rsid w:val="009D3369"/>
    <w:rsid w:val="009D36B9"/>
    <w:rsid w:val="009D36F3"/>
    <w:rsid w:val="009D3AF6"/>
    <w:rsid w:val="009D40D1"/>
    <w:rsid w:val="009D471A"/>
    <w:rsid w:val="009D4AC5"/>
    <w:rsid w:val="009D4AC7"/>
    <w:rsid w:val="009D4FB8"/>
    <w:rsid w:val="009D51FF"/>
    <w:rsid w:val="009D568A"/>
    <w:rsid w:val="009D572F"/>
    <w:rsid w:val="009D57B7"/>
    <w:rsid w:val="009D5ACE"/>
    <w:rsid w:val="009D604B"/>
    <w:rsid w:val="009D62DD"/>
    <w:rsid w:val="009D6600"/>
    <w:rsid w:val="009D6699"/>
    <w:rsid w:val="009D66C4"/>
    <w:rsid w:val="009D67CB"/>
    <w:rsid w:val="009D6876"/>
    <w:rsid w:val="009D687B"/>
    <w:rsid w:val="009D6BE3"/>
    <w:rsid w:val="009D6CF6"/>
    <w:rsid w:val="009D6EAC"/>
    <w:rsid w:val="009D6EE0"/>
    <w:rsid w:val="009D71F3"/>
    <w:rsid w:val="009D7438"/>
    <w:rsid w:val="009D7672"/>
    <w:rsid w:val="009D769D"/>
    <w:rsid w:val="009D7FF9"/>
    <w:rsid w:val="009E01E7"/>
    <w:rsid w:val="009E0321"/>
    <w:rsid w:val="009E03C8"/>
    <w:rsid w:val="009E0529"/>
    <w:rsid w:val="009E0AA9"/>
    <w:rsid w:val="009E0AE1"/>
    <w:rsid w:val="009E0B9F"/>
    <w:rsid w:val="009E0D56"/>
    <w:rsid w:val="009E0E5D"/>
    <w:rsid w:val="009E0F6A"/>
    <w:rsid w:val="009E10B8"/>
    <w:rsid w:val="009E1580"/>
    <w:rsid w:val="009E16DA"/>
    <w:rsid w:val="009E177A"/>
    <w:rsid w:val="009E1C7A"/>
    <w:rsid w:val="009E1CA5"/>
    <w:rsid w:val="009E1DEB"/>
    <w:rsid w:val="009E1E36"/>
    <w:rsid w:val="009E2405"/>
    <w:rsid w:val="009E2450"/>
    <w:rsid w:val="009E261D"/>
    <w:rsid w:val="009E26CD"/>
    <w:rsid w:val="009E29FF"/>
    <w:rsid w:val="009E312E"/>
    <w:rsid w:val="009E35EA"/>
    <w:rsid w:val="009E3CA9"/>
    <w:rsid w:val="009E3D07"/>
    <w:rsid w:val="009E3DDE"/>
    <w:rsid w:val="009E45B8"/>
    <w:rsid w:val="009E4C34"/>
    <w:rsid w:val="009E4C4B"/>
    <w:rsid w:val="009E4C4E"/>
    <w:rsid w:val="009E4E71"/>
    <w:rsid w:val="009E4ED5"/>
    <w:rsid w:val="009E4F60"/>
    <w:rsid w:val="009E5343"/>
    <w:rsid w:val="009E5409"/>
    <w:rsid w:val="009E565E"/>
    <w:rsid w:val="009E5A9E"/>
    <w:rsid w:val="009E602D"/>
    <w:rsid w:val="009E6116"/>
    <w:rsid w:val="009E6162"/>
    <w:rsid w:val="009E63DE"/>
    <w:rsid w:val="009E678E"/>
    <w:rsid w:val="009E689C"/>
    <w:rsid w:val="009E68A5"/>
    <w:rsid w:val="009E6CF7"/>
    <w:rsid w:val="009E7E79"/>
    <w:rsid w:val="009E7F05"/>
    <w:rsid w:val="009F01F4"/>
    <w:rsid w:val="009F0406"/>
    <w:rsid w:val="009F09DE"/>
    <w:rsid w:val="009F0A82"/>
    <w:rsid w:val="009F0D6F"/>
    <w:rsid w:val="009F0D95"/>
    <w:rsid w:val="009F1144"/>
    <w:rsid w:val="009F12DF"/>
    <w:rsid w:val="009F1671"/>
    <w:rsid w:val="009F16BF"/>
    <w:rsid w:val="009F16EE"/>
    <w:rsid w:val="009F174E"/>
    <w:rsid w:val="009F19D4"/>
    <w:rsid w:val="009F1D39"/>
    <w:rsid w:val="009F1D7D"/>
    <w:rsid w:val="009F1F54"/>
    <w:rsid w:val="009F26F8"/>
    <w:rsid w:val="009F282C"/>
    <w:rsid w:val="009F29DC"/>
    <w:rsid w:val="009F3285"/>
    <w:rsid w:val="009F369A"/>
    <w:rsid w:val="009F36B4"/>
    <w:rsid w:val="009F3F70"/>
    <w:rsid w:val="009F3FF5"/>
    <w:rsid w:val="009F44E1"/>
    <w:rsid w:val="009F468B"/>
    <w:rsid w:val="009F4C7A"/>
    <w:rsid w:val="009F4D8A"/>
    <w:rsid w:val="009F5235"/>
    <w:rsid w:val="009F5418"/>
    <w:rsid w:val="009F544C"/>
    <w:rsid w:val="009F5514"/>
    <w:rsid w:val="009F594F"/>
    <w:rsid w:val="009F5997"/>
    <w:rsid w:val="009F5AC8"/>
    <w:rsid w:val="009F5FC5"/>
    <w:rsid w:val="009F64C8"/>
    <w:rsid w:val="009F66BD"/>
    <w:rsid w:val="009F727E"/>
    <w:rsid w:val="009F7726"/>
    <w:rsid w:val="009F79F6"/>
    <w:rsid w:val="009F7B8C"/>
    <w:rsid w:val="009F7C95"/>
    <w:rsid w:val="009F7F63"/>
    <w:rsid w:val="00A00358"/>
    <w:rsid w:val="00A004F9"/>
    <w:rsid w:val="00A005AC"/>
    <w:rsid w:val="00A0073B"/>
    <w:rsid w:val="00A00A28"/>
    <w:rsid w:val="00A00A5B"/>
    <w:rsid w:val="00A00D78"/>
    <w:rsid w:val="00A00DD1"/>
    <w:rsid w:val="00A00F04"/>
    <w:rsid w:val="00A011B2"/>
    <w:rsid w:val="00A012BC"/>
    <w:rsid w:val="00A013A9"/>
    <w:rsid w:val="00A01572"/>
    <w:rsid w:val="00A019B8"/>
    <w:rsid w:val="00A01D12"/>
    <w:rsid w:val="00A01D62"/>
    <w:rsid w:val="00A02114"/>
    <w:rsid w:val="00A02357"/>
    <w:rsid w:val="00A02914"/>
    <w:rsid w:val="00A02AFC"/>
    <w:rsid w:val="00A02B36"/>
    <w:rsid w:val="00A02FE0"/>
    <w:rsid w:val="00A0389F"/>
    <w:rsid w:val="00A03B3B"/>
    <w:rsid w:val="00A03D4E"/>
    <w:rsid w:val="00A040D4"/>
    <w:rsid w:val="00A04347"/>
    <w:rsid w:val="00A046D3"/>
    <w:rsid w:val="00A047E8"/>
    <w:rsid w:val="00A0480D"/>
    <w:rsid w:val="00A048BF"/>
    <w:rsid w:val="00A04A4C"/>
    <w:rsid w:val="00A04B37"/>
    <w:rsid w:val="00A04B86"/>
    <w:rsid w:val="00A04B8B"/>
    <w:rsid w:val="00A04C01"/>
    <w:rsid w:val="00A04D15"/>
    <w:rsid w:val="00A05037"/>
    <w:rsid w:val="00A051B0"/>
    <w:rsid w:val="00A051B2"/>
    <w:rsid w:val="00A052BB"/>
    <w:rsid w:val="00A053A8"/>
    <w:rsid w:val="00A05403"/>
    <w:rsid w:val="00A056B4"/>
    <w:rsid w:val="00A05724"/>
    <w:rsid w:val="00A05B6A"/>
    <w:rsid w:val="00A05B97"/>
    <w:rsid w:val="00A05BC9"/>
    <w:rsid w:val="00A05C81"/>
    <w:rsid w:val="00A06127"/>
    <w:rsid w:val="00A062EC"/>
    <w:rsid w:val="00A063D7"/>
    <w:rsid w:val="00A064AE"/>
    <w:rsid w:val="00A065F2"/>
    <w:rsid w:val="00A06A5B"/>
    <w:rsid w:val="00A06B56"/>
    <w:rsid w:val="00A06DA0"/>
    <w:rsid w:val="00A06DFA"/>
    <w:rsid w:val="00A07638"/>
    <w:rsid w:val="00A07A5C"/>
    <w:rsid w:val="00A07C62"/>
    <w:rsid w:val="00A1009A"/>
    <w:rsid w:val="00A1038F"/>
    <w:rsid w:val="00A103F6"/>
    <w:rsid w:val="00A10451"/>
    <w:rsid w:val="00A104A8"/>
    <w:rsid w:val="00A105F0"/>
    <w:rsid w:val="00A108BB"/>
    <w:rsid w:val="00A10B9B"/>
    <w:rsid w:val="00A11051"/>
    <w:rsid w:val="00A112A6"/>
    <w:rsid w:val="00A1147F"/>
    <w:rsid w:val="00A115A6"/>
    <w:rsid w:val="00A11684"/>
    <w:rsid w:val="00A116CA"/>
    <w:rsid w:val="00A1192D"/>
    <w:rsid w:val="00A119A3"/>
    <w:rsid w:val="00A11B62"/>
    <w:rsid w:val="00A11C8D"/>
    <w:rsid w:val="00A11D3B"/>
    <w:rsid w:val="00A11DD6"/>
    <w:rsid w:val="00A11FE9"/>
    <w:rsid w:val="00A121E6"/>
    <w:rsid w:val="00A12C56"/>
    <w:rsid w:val="00A1326A"/>
    <w:rsid w:val="00A13292"/>
    <w:rsid w:val="00A1332A"/>
    <w:rsid w:val="00A133FD"/>
    <w:rsid w:val="00A139D4"/>
    <w:rsid w:val="00A13F2C"/>
    <w:rsid w:val="00A14098"/>
    <w:rsid w:val="00A14542"/>
    <w:rsid w:val="00A1476C"/>
    <w:rsid w:val="00A147D1"/>
    <w:rsid w:val="00A147E3"/>
    <w:rsid w:val="00A14827"/>
    <w:rsid w:val="00A14F3A"/>
    <w:rsid w:val="00A14FAE"/>
    <w:rsid w:val="00A14FEB"/>
    <w:rsid w:val="00A15013"/>
    <w:rsid w:val="00A1502C"/>
    <w:rsid w:val="00A15151"/>
    <w:rsid w:val="00A1560B"/>
    <w:rsid w:val="00A15872"/>
    <w:rsid w:val="00A15A01"/>
    <w:rsid w:val="00A15BCC"/>
    <w:rsid w:val="00A15C29"/>
    <w:rsid w:val="00A15DEA"/>
    <w:rsid w:val="00A1617A"/>
    <w:rsid w:val="00A16830"/>
    <w:rsid w:val="00A16835"/>
    <w:rsid w:val="00A16BBA"/>
    <w:rsid w:val="00A16D1A"/>
    <w:rsid w:val="00A16FB6"/>
    <w:rsid w:val="00A17035"/>
    <w:rsid w:val="00A1732B"/>
    <w:rsid w:val="00A1775E"/>
    <w:rsid w:val="00A17802"/>
    <w:rsid w:val="00A17C03"/>
    <w:rsid w:val="00A17D6A"/>
    <w:rsid w:val="00A17F4C"/>
    <w:rsid w:val="00A206FF"/>
    <w:rsid w:val="00A207A6"/>
    <w:rsid w:val="00A207B8"/>
    <w:rsid w:val="00A20C9E"/>
    <w:rsid w:val="00A20D20"/>
    <w:rsid w:val="00A20EDC"/>
    <w:rsid w:val="00A2163B"/>
    <w:rsid w:val="00A21696"/>
    <w:rsid w:val="00A218B9"/>
    <w:rsid w:val="00A2199B"/>
    <w:rsid w:val="00A21BB5"/>
    <w:rsid w:val="00A22041"/>
    <w:rsid w:val="00A22218"/>
    <w:rsid w:val="00A22341"/>
    <w:rsid w:val="00A226B2"/>
    <w:rsid w:val="00A226E7"/>
    <w:rsid w:val="00A22B63"/>
    <w:rsid w:val="00A22CE4"/>
    <w:rsid w:val="00A22EC6"/>
    <w:rsid w:val="00A2313F"/>
    <w:rsid w:val="00A2320F"/>
    <w:rsid w:val="00A232A2"/>
    <w:rsid w:val="00A2336F"/>
    <w:rsid w:val="00A235E0"/>
    <w:rsid w:val="00A23712"/>
    <w:rsid w:val="00A2381D"/>
    <w:rsid w:val="00A23C85"/>
    <w:rsid w:val="00A23CBE"/>
    <w:rsid w:val="00A23D75"/>
    <w:rsid w:val="00A24127"/>
    <w:rsid w:val="00A243E6"/>
    <w:rsid w:val="00A24B41"/>
    <w:rsid w:val="00A24BF0"/>
    <w:rsid w:val="00A24FE8"/>
    <w:rsid w:val="00A252BC"/>
    <w:rsid w:val="00A254C3"/>
    <w:rsid w:val="00A255ED"/>
    <w:rsid w:val="00A2572A"/>
    <w:rsid w:val="00A25D52"/>
    <w:rsid w:val="00A25FBD"/>
    <w:rsid w:val="00A263CF"/>
    <w:rsid w:val="00A26507"/>
    <w:rsid w:val="00A2650E"/>
    <w:rsid w:val="00A26647"/>
    <w:rsid w:val="00A267B5"/>
    <w:rsid w:val="00A26CF3"/>
    <w:rsid w:val="00A27039"/>
    <w:rsid w:val="00A27257"/>
    <w:rsid w:val="00A27852"/>
    <w:rsid w:val="00A279B0"/>
    <w:rsid w:val="00A279F7"/>
    <w:rsid w:val="00A27B8B"/>
    <w:rsid w:val="00A27FDC"/>
    <w:rsid w:val="00A302AE"/>
    <w:rsid w:val="00A3037C"/>
    <w:rsid w:val="00A3081F"/>
    <w:rsid w:val="00A308CE"/>
    <w:rsid w:val="00A30A54"/>
    <w:rsid w:val="00A30F81"/>
    <w:rsid w:val="00A311B4"/>
    <w:rsid w:val="00A31236"/>
    <w:rsid w:val="00A312FB"/>
    <w:rsid w:val="00A31B1A"/>
    <w:rsid w:val="00A31FED"/>
    <w:rsid w:val="00A32109"/>
    <w:rsid w:val="00A327E3"/>
    <w:rsid w:val="00A32952"/>
    <w:rsid w:val="00A32EC2"/>
    <w:rsid w:val="00A32EF7"/>
    <w:rsid w:val="00A32F1C"/>
    <w:rsid w:val="00A33027"/>
    <w:rsid w:val="00A331F7"/>
    <w:rsid w:val="00A33252"/>
    <w:rsid w:val="00A3359E"/>
    <w:rsid w:val="00A33AAC"/>
    <w:rsid w:val="00A33D88"/>
    <w:rsid w:val="00A33DCF"/>
    <w:rsid w:val="00A33F89"/>
    <w:rsid w:val="00A34027"/>
    <w:rsid w:val="00A34A05"/>
    <w:rsid w:val="00A34BF2"/>
    <w:rsid w:val="00A34FC4"/>
    <w:rsid w:val="00A35241"/>
    <w:rsid w:val="00A35582"/>
    <w:rsid w:val="00A35679"/>
    <w:rsid w:val="00A35718"/>
    <w:rsid w:val="00A35B3B"/>
    <w:rsid w:val="00A35B47"/>
    <w:rsid w:val="00A35B8E"/>
    <w:rsid w:val="00A35BAF"/>
    <w:rsid w:val="00A35D0E"/>
    <w:rsid w:val="00A36642"/>
    <w:rsid w:val="00A367CB"/>
    <w:rsid w:val="00A36B38"/>
    <w:rsid w:val="00A37068"/>
    <w:rsid w:val="00A375DB"/>
    <w:rsid w:val="00A37630"/>
    <w:rsid w:val="00A376EC"/>
    <w:rsid w:val="00A3782C"/>
    <w:rsid w:val="00A37B45"/>
    <w:rsid w:val="00A37D5D"/>
    <w:rsid w:val="00A37F80"/>
    <w:rsid w:val="00A4012D"/>
    <w:rsid w:val="00A40263"/>
    <w:rsid w:val="00A40675"/>
    <w:rsid w:val="00A407E2"/>
    <w:rsid w:val="00A40D51"/>
    <w:rsid w:val="00A4161C"/>
    <w:rsid w:val="00A41792"/>
    <w:rsid w:val="00A417D0"/>
    <w:rsid w:val="00A418D4"/>
    <w:rsid w:val="00A419B8"/>
    <w:rsid w:val="00A41CDC"/>
    <w:rsid w:val="00A41CFA"/>
    <w:rsid w:val="00A41F7D"/>
    <w:rsid w:val="00A420DA"/>
    <w:rsid w:val="00A42128"/>
    <w:rsid w:val="00A421FF"/>
    <w:rsid w:val="00A42296"/>
    <w:rsid w:val="00A4289D"/>
    <w:rsid w:val="00A428F9"/>
    <w:rsid w:val="00A4290F"/>
    <w:rsid w:val="00A42B35"/>
    <w:rsid w:val="00A42BE9"/>
    <w:rsid w:val="00A4337F"/>
    <w:rsid w:val="00A43386"/>
    <w:rsid w:val="00A433F0"/>
    <w:rsid w:val="00A43434"/>
    <w:rsid w:val="00A43880"/>
    <w:rsid w:val="00A43ACE"/>
    <w:rsid w:val="00A43CBF"/>
    <w:rsid w:val="00A43DD4"/>
    <w:rsid w:val="00A44AD8"/>
    <w:rsid w:val="00A44CEA"/>
    <w:rsid w:val="00A44FD2"/>
    <w:rsid w:val="00A44FE4"/>
    <w:rsid w:val="00A450C3"/>
    <w:rsid w:val="00A4559B"/>
    <w:rsid w:val="00A455FA"/>
    <w:rsid w:val="00A45B87"/>
    <w:rsid w:val="00A45F96"/>
    <w:rsid w:val="00A45FC7"/>
    <w:rsid w:val="00A46471"/>
    <w:rsid w:val="00A46674"/>
    <w:rsid w:val="00A46690"/>
    <w:rsid w:val="00A4681F"/>
    <w:rsid w:val="00A46B5A"/>
    <w:rsid w:val="00A46C17"/>
    <w:rsid w:val="00A46D9D"/>
    <w:rsid w:val="00A47598"/>
    <w:rsid w:val="00A47879"/>
    <w:rsid w:val="00A47AA0"/>
    <w:rsid w:val="00A47FD4"/>
    <w:rsid w:val="00A500DA"/>
    <w:rsid w:val="00A5017D"/>
    <w:rsid w:val="00A50186"/>
    <w:rsid w:val="00A5077F"/>
    <w:rsid w:val="00A5090C"/>
    <w:rsid w:val="00A50918"/>
    <w:rsid w:val="00A50A5E"/>
    <w:rsid w:val="00A510B9"/>
    <w:rsid w:val="00A513C6"/>
    <w:rsid w:val="00A51645"/>
    <w:rsid w:val="00A51749"/>
    <w:rsid w:val="00A519B0"/>
    <w:rsid w:val="00A51A66"/>
    <w:rsid w:val="00A51D47"/>
    <w:rsid w:val="00A51DC8"/>
    <w:rsid w:val="00A51FA4"/>
    <w:rsid w:val="00A52396"/>
    <w:rsid w:val="00A5248F"/>
    <w:rsid w:val="00A5278A"/>
    <w:rsid w:val="00A5292B"/>
    <w:rsid w:val="00A529B7"/>
    <w:rsid w:val="00A52C5F"/>
    <w:rsid w:val="00A52CA3"/>
    <w:rsid w:val="00A52D07"/>
    <w:rsid w:val="00A52E61"/>
    <w:rsid w:val="00A52E6E"/>
    <w:rsid w:val="00A52F29"/>
    <w:rsid w:val="00A53144"/>
    <w:rsid w:val="00A53562"/>
    <w:rsid w:val="00A53620"/>
    <w:rsid w:val="00A5362B"/>
    <w:rsid w:val="00A53B7C"/>
    <w:rsid w:val="00A53F21"/>
    <w:rsid w:val="00A5410D"/>
    <w:rsid w:val="00A54240"/>
    <w:rsid w:val="00A54388"/>
    <w:rsid w:val="00A543FE"/>
    <w:rsid w:val="00A5449A"/>
    <w:rsid w:val="00A54572"/>
    <w:rsid w:val="00A5490D"/>
    <w:rsid w:val="00A54BB9"/>
    <w:rsid w:val="00A554E7"/>
    <w:rsid w:val="00A5570D"/>
    <w:rsid w:val="00A5587C"/>
    <w:rsid w:val="00A55916"/>
    <w:rsid w:val="00A55A02"/>
    <w:rsid w:val="00A55BF8"/>
    <w:rsid w:val="00A55DF5"/>
    <w:rsid w:val="00A55E68"/>
    <w:rsid w:val="00A560B3"/>
    <w:rsid w:val="00A561D2"/>
    <w:rsid w:val="00A56262"/>
    <w:rsid w:val="00A562AD"/>
    <w:rsid w:val="00A5646A"/>
    <w:rsid w:val="00A565AD"/>
    <w:rsid w:val="00A565FB"/>
    <w:rsid w:val="00A56840"/>
    <w:rsid w:val="00A57049"/>
    <w:rsid w:val="00A5709B"/>
    <w:rsid w:val="00A570C0"/>
    <w:rsid w:val="00A5729E"/>
    <w:rsid w:val="00A573B8"/>
    <w:rsid w:val="00A57733"/>
    <w:rsid w:val="00A57913"/>
    <w:rsid w:val="00A57A6E"/>
    <w:rsid w:val="00A57F17"/>
    <w:rsid w:val="00A60A86"/>
    <w:rsid w:val="00A60A88"/>
    <w:rsid w:val="00A60AE2"/>
    <w:rsid w:val="00A60D51"/>
    <w:rsid w:val="00A613BE"/>
    <w:rsid w:val="00A614DD"/>
    <w:rsid w:val="00A615BE"/>
    <w:rsid w:val="00A61B5C"/>
    <w:rsid w:val="00A61BC9"/>
    <w:rsid w:val="00A61C52"/>
    <w:rsid w:val="00A62262"/>
    <w:rsid w:val="00A62C02"/>
    <w:rsid w:val="00A62C20"/>
    <w:rsid w:val="00A6327D"/>
    <w:rsid w:val="00A6349F"/>
    <w:rsid w:val="00A63908"/>
    <w:rsid w:val="00A641E5"/>
    <w:rsid w:val="00A64402"/>
    <w:rsid w:val="00A644D4"/>
    <w:rsid w:val="00A649AA"/>
    <w:rsid w:val="00A64ADB"/>
    <w:rsid w:val="00A64E74"/>
    <w:rsid w:val="00A64E95"/>
    <w:rsid w:val="00A65489"/>
    <w:rsid w:val="00A657AA"/>
    <w:rsid w:val="00A658AA"/>
    <w:rsid w:val="00A65977"/>
    <w:rsid w:val="00A65D8A"/>
    <w:rsid w:val="00A65F15"/>
    <w:rsid w:val="00A66065"/>
    <w:rsid w:val="00A6607B"/>
    <w:rsid w:val="00A66101"/>
    <w:rsid w:val="00A661A3"/>
    <w:rsid w:val="00A66276"/>
    <w:rsid w:val="00A663F6"/>
    <w:rsid w:val="00A66503"/>
    <w:rsid w:val="00A6660B"/>
    <w:rsid w:val="00A66638"/>
    <w:rsid w:val="00A6668A"/>
    <w:rsid w:val="00A6684C"/>
    <w:rsid w:val="00A6699E"/>
    <w:rsid w:val="00A66A1B"/>
    <w:rsid w:val="00A66AA2"/>
    <w:rsid w:val="00A66BE7"/>
    <w:rsid w:val="00A66EDB"/>
    <w:rsid w:val="00A66F8A"/>
    <w:rsid w:val="00A673CF"/>
    <w:rsid w:val="00A67610"/>
    <w:rsid w:val="00A6772C"/>
    <w:rsid w:val="00A678C7"/>
    <w:rsid w:val="00A67D48"/>
    <w:rsid w:val="00A70058"/>
    <w:rsid w:val="00A704DA"/>
    <w:rsid w:val="00A70539"/>
    <w:rsid w:val="00A705B8"/>
    <w:rsid w:val="00A70799"/>
    <w:rsid w:val="00A70888"/>
    <w:rsid w:val="00A70A40"/>
    <w:rsid w:val="00A711E2"/>
    <w:rsid w:val="00A713D4"/>
    <w:rsid w:val="00A7170F"/>
    <w:rsid w:val="00A71ABC"/>
    <w:rsid w:val="00A71BEC"/>
    <w:rsid w:val="00A71C5C"/>
    <w:rsid w:val="00A72210"/>
    <w:rsid w:val="00A72453"/>
    <w:rsid w:val="00A7269B"/>
    <w:rsid w:val="00A72899"/>
    <w:rsid w:val="00A72A81"/>
    <w:rsid w:val="00A72AA7"/>
    <w:rsid w:val="00A72AF1"/>
    <w:rsid w:val="00A72BE8"/>
    <w:rsid w:val="00A72EE9"/>
    <w:rsid w:val="00A73972"/>
    <w:rsid w:val="00A73A03"/>
    <w:rsid w:val="00A73AEE"/>
    <w:rsid w:val="00A73E88"/>
    <w:rsid w:val="00A740CA"/>
    <w:rsid w:val="00A747F1"/>
    <w:rsid w:val="00A74C03"/>
    <w:rsid w:val="00A750A2"/>
    <w:rsid w:val="00A7513F"/>
    <w:rsid w:val="00A758CF"/>
    <w:rsid w:val="00A75914"/>
    <w:rsid w:val="00A75939"/>
    <w:rsid w:val="00A75946"/>
    <w:rsid w:val="00A75964"/>
    <w:rsid w:val="00A75B73"/>
    <w:rsid w:val="00A75C78"/>
    <w:rsid w:val="00A75F40"/>
    <w:rsid w:val="00A7600A"/>
    <w:rsid w:val="00A76205"/>
    <w:rsid w:val="00A76224"/>
    <w:rsid w:val="00A76289"/>
    <w:rsid w:val="00A76455"/>
    <w:rsid w:val="00A76583"/>
    <w:rsid w:val="00A76C70"/>
    <w:rsid w:val="00A773CD"/>
    <w:rsid w:val="00A77725"/>
    <w:rsid w:val="00A777E3"/>
    <w:rsid w:val="00A77A6F"/>
    <w:rsid w:val="00A77B66"/>
    <w:rsid w:val="00A801A8"/>
    <w:rsid w:val="00A8020A"/>
    <w:rsid w:val="00A80406"/>
    <w:rsid w:val="00A80473"/>
    <w:rsid w:val="00A8075E"/>
    <w:rsid w:val="00A807DA"/>
    <w:rsid w:val="00A80B93"/>
    <w:rsid w:val="00A80E78"/>
    <w:rsid w:val="00A80FF9"/>
    <w:rsid w:val="00A812C1"/>
    <w:rsid w:val="00A81408"/>
    <w:rsid w:val="00A814F5"/>
    <w:rsid w:val="00A81E92"/>
    <w:rsid w:val="00A81FE6"/>
    <w:rsid w:val="00A8204B"/>
    <w:rsid w:val="00A8261D"/>
    <w:rsid w:val="00A826F1"/>
    <w:rsid w:val="00A82DEB"/>
    <w:rsid w:val="00A83047"/>
    <w:rsid w:val="00A8327D"/>
    <w:rsid w:val="00A839A0"/>
    <w:rsid w:val="00A83C7C"/>
    <w:rsid w:val="00A83C9B"/>
    <w:rsid w:val="00A83D00"/>
    <w:rsid w:val="00A842BD"/>
    <w:rsid w:val="00A84B08"/>
    <w:rsid w:val="00A84D9A"/>
    <w:rsid w:val="00A850A7"/>
    <w:rsid w:val="00A855B4"/>
    <w:rsid w:val="00A85702"/>
    <w:rsid w:val="00A858E5"/>
    <w:rsid w:val="00A85968"/>
    <w:rsid w:val="00A85AF9"/>
    <w:rsid w:val="00A85E5A"/>
    <w:rsid w:val="00A85ECD"/>
    <w:rsid w:val="00A85F25"/>
    <w:rsid w:val="00A85F87"/>
    <w:rsid w:val="00A8651B"/>
    <w:rsid w:val="00A86A9D"/>
    <w:rsid w:val="00A86F5C"/>
    <w:rsid w:val="00A87288"/>
    <w:rsid w:val="00A8741E"/>
    <w:rsid w:val="00A879C2"/>
    <w:rsid w:val="00A87A58"/>
    <w:rsid w:val="00A87F6B"/>
    <w:rsid w:val="00A87FAE"/>
    <w:rsid w:val="00A87FB0"/>
    <w:rsid w:val="00A901BA"/>
    <w:rsid w:val="00A90392"/>
    <w:rsid w:val="00A906CC"/>
    <w:rsid w:val="00A908EB"/>
    <w:rsid w:val="00A9099A"/>
    <w:rsid w:val="00A90C61"/>
    <w:rsid w:val="00A90D1D"/>
    <w:rsid w:val="00A90FED"/>
    <w:rsid w:val="00A9111F"/>
    <w:rsid w:val="00A9157E"/>
    <w:rsid w:val="00A915C1"/>
    <w:rsid w:val="00A918D5"/>
    <w:rsid w:val="00A91A38"/>
    <w:rsid w:val="00A92693"/>
    <w:rsid w:val="00A9297E"/>
    <w:rsid w:val="00A929FE"/>
    <w:rsid w:val="00A92D25"/>
    <w:rsid w:val="00A92DB6"/>
    <w:rsid w:val="00A93214"/>
    <w:rsid w:val="00A93362"/>
    <w:rsid w:val="00A93364"/>
    <w:rsid w:val="00A933CD"/>
    <w:rsid w:val="00A9359E"/>
    <w:rsid w:val="00A936E5"/>
    <w:rsid w:val="00A93811"/>
    <w:rsid w:val="00A93920"/>
    <w:rsid w:val="00A93DB0"/>
    <w:rsid w:val="00A93DDC"/>
    <w:rsid w:val="00A94052"/>
    <w:rsid w:val="00A941B6"/>
    <w:rsid w:val="00A94852"/>
    <w:rsid w:val="00A94A0B"/>
    <w:rsid w:val="00A94ABD"/>
    <w:rsid w:val="00A94CFA"/>
    <w:rsid w:val="00A9500D"/>
    <w:rsid w:val="00A95121"/>
    <w:rsid w:val="00A951F5"/>
    <w:rsid w:val="00A953B5"/>
    <w:rsid w:val="00A95591"/>
    <w:rsid w:val="00A966EC"/>
    <w:rsid w:val="00A96763"/>
    <w:rsid w:val="00A967A4"/>
    <w:rsid w:val="00A967DE"/>
    <w:rsid w:val="00A96A78"/>
    <w:rsid w:val="00A96C64"/>
    <w:rsid w:val="00A96EBB"/>
    <w:rsid w:val="00A972A0"/>
    <w:rsid w:val="00A974B6"/>
    <w:rsid w:val="00A979EC"/>
    <w:rsid w:val="00A97AC9"/>
    <w:rsid w:val="00A97B5F"/>
    <w:rsid w:val="00A97EAD"/>
    <w:rsid w:val="00A97FCC"/>
    <w:rsid w:val="00AA00A8"/>
    <w:rsid w:val="00AA01B7"/>
    <w:rsid w:val="00AA0944"/>
    <w:rsid w:val="00AA09C2"/>
    <w:rsid w:val="00AA0C8D"/>
    <w:rsid w:val="00AA0CDA"/>
    <w:rsid w:val="00AA0E55"/>
    <w:rsid w:val="00AA14EB"/>
    <w:rsid w:val="00AA15FA"/>
    <w:rsid w:val="00AA171F"/>
    <w:rsid w:val="00AA18BF"/>
    <w:rsid w:val="00AA195C"/>
    <w:rsid w:val="00AA1B4A"/>
    <w:rsid w:val="00AA1DE1"/>
    <w:rsid w:val="00AA1EAA"/>
    <w:rsid w:val="00AA23EC"/>
    <w:rsid w:val="00AA28EE"/>
    <w:rsid w:val="00AA28EF"/>
    <w:rsid w:val="00AA2ADB"/>
    <w:rsid w:val="00AA2DC8"/>
    <w:rsid w:val="00AA3DAB"/>
    <w:rsid w:val="00AA3F0A"/>
    <w:rsid w:val="00AA417A"/>
    <w:rsid w:val="00AA4219"/>
    <w:rsid w:val="00AA4621"/>
    <w:rsid w:val="00AA46B4"/>
    <w:rsid w:val="00AA4ABE"/>
    <w:rsid w:val="00AA4CF0"/>
    <w:rsid w:val="00AA4D04"/>
    <w:rsid w:val="00AA5622"/>
    <w:rsid w:val="00AA56F2"/>
    <w:rsid w:val="00AA574F"/>
    <w:rsid w:val="00AA5770"/>
    <w:rsid w:val="00AA58F0"/>
    <w:rsid w:val="00AA5FE5"/>
    <w:rsid w:val="00AA682B"/>
    <w:rsid w:val="00AA752E"/>
    <w:rsid w:val="00AA75E1"/>
    <w:rsid w:val="00AA77B1"/>
    <w:rsid w:val="00AA7C9E"/>
    <w:rsid w:val="00AA7D1B"/>
    <w:rsid w:val="00AA7E35"/>
    <w:rsid w:val="00AB02CE"/>
    <w:rsid w:val="00AB0394"/>
    <w:rsid w:val="00AB04C7"/>
    <w:rsid w:val="00AB086B"/>
    <w:rsid w:val="00AB0A4A"/>
    <w:rsid w:val="00AB0A93"/>
    <w:rsid w:val="00AB0AAB"/>
    <w:rsid w:val="00AB0C49"/>
    <w:rsid w:val="00AB0C4A"/>
    <w:rsid w:val="00AB0CF6"/>
    <w:rsid w:val="00AB0DE3"/>
    <w:rsid w:val="00AB0E4C"/>
    <w:rsid w:val="00AB105D"/>
    <w:rsid w:val="00AB141F"/>
    <w:rsid w:val="00AB1B50"/>
    <w:rsid w:val="00AB21FD"/>
    <w:rsid w:val="00AB225D"/>
    <w:rsid w:val="00AB2698"/>
    <w:rsid w:val="00AB292E"/>
    <w:rsid w:val="00AB2CBA"/>
    <w:rsid w:val="00AB2CE4"/>
    <w:rsid w:val="00AB2F52"/>
    <w:rsid w:val="00AB2FDA"/>
    <w:rsid w:val="00AB34FC"/>
    <w:rsid w:val="00AB3790"/>
    <w:rsid w:val="00AB393A"/>
    <w:rsid w:val="00AB3A58"/>
    <w:rsid w:val="00AB3AFD"/>
    <w:rsid w:val="00AB3D49"/>
    <w:rsid w:val="00AB4124"/>
    <w:rsid w:val="00AB43D7"/>
    <w:rsid w:val="00AB45A3"/>
    <w:rsid w:val="00AB46F4"/>
    <w:rsid w:val="00AB5023"/>
    <w:rsid w:val="00AB519D"/>
    <w:rsid w:val="00AB52AB"/>
    <w:rsid w:val="00AB5517"/>
    <w:rsid w:val="00AB5825"/>
    <w:rsid w:val="00AB59C3"/>
    <w:rsid w:val="00AB5EA5"/>
    <w:rsid w:val="00AB648F"/>
    <w:rsid w:val="00AB64D9"/>
    <w:rsid w:val="00AB66D5"/>
    <w:rsid w:val="00AB67AE"/>
    <w:rsid w:val="00AB689B"/>
    <w:rsid w:val="00AB6A28"/>
    <w:rsid w:val="00AB6A5C"/>
    <w:rsid w:val="00AB6A7D"/>
    <w:rsid w:val="00AB6CF2"/>
    <w:rsid w:val="00AB6DD2"/>
    <w:rsid w:val="00AB6E11"/>
    <w:rsid w:val="00AB6F2F"/>
    <w:rsid w:val="00AB701E"/>
    <w:rsid w:val="00AB7113"/>
    <w:rsid w:val="00AB71B9"/>
    <w:rsid w:val="00AB7538"/>
    <w:rsid w:val="00AB7881"/>
    <w:rsid w:val="00AB7D14"/>
    <w:rsid w:val="00AB7D74"/>
    <w:rsid w:val="00AB7E5E"/>
    <w:rsid w:val="00AB7E7E"/>
    <w:rsid w:val="00AC01F2"/>
    <w:rsid w:val="00AC0398"/>
    <w:rsid w:val="00AC0831"/>
    <w:rsid w:val="00AC0AFF"/>
    <w:rsid w:val="00AC0B32"/>
    <w:rsid w:val="00AC0B85"/>
    <w:rsid w:val="00AC0DF9"/>
    <w:rsid w:val="00AC101F"/>
    <w:rsid w:val="00AC1151"/>
    <w:rsid w:val="00AC1347"/>
    <w:rsid w:val="00AC1617"/>
    <w:rsid w:val="00AC1892"/>
    <w:rsid w:val="00AC18C8"/>
    <w:rsid w:val="00AC18D8"/>
    <w:rsid w:val="00AC1A04"/>
    <w:rsid w:val="00AC1D15"/>
    <w:rsid w:val="00AC1ED0"/>
    <w:rsid w:val="00AC31EB"/>
    <w:rsid w:val="00AC339A"/>
    <w:rsid w:val="00AC33D5"/>
    <w:rsid w:val="00AC3619"/>
    <w:rsid w:val="00AC366D"/>
    <w:rsid w:val="00AC3936"/>
    <w:rsid w:val="00AC39AD"/>
    <w:rsid w:val="00AC3A1A"/>
    <w:rsid w:val="00AC3B16"/>
    <w:rsid w:val="00AC4375"/>
    <w:rsid w:val="00AC439A"/>
    <w:rsid w:val="00AC482F"/>
    <w:rsid w:val="00AC48AB"/>
    <w:rsid w:val="00AC49CC"/>
    <w:rsid w:val="00AC5237"/>
    <w:rsid w:val="00AC53F5"/>
    <w:rsid w:val="00AC55C3"/>
    <w:rsid w:val="00AC5652"/>
    <w:rsid w:val="00AC5890"/>
    <w:rsid w:val="00AC6043"/>
    <w:rsid w:val="00AC6166"/>
    <w:rsid w:val="00AC6465"/>
    <w:rsid w:val="00AC65E8"/>
    <w:rsid w:val="00AC6742"/>
    <w:rsid w:val="00AC67CF"/>
    <w:rsid w:val="00AC6862"/>
    <w:rsid w:val="00AC6869"/>
    <w:rsid w:val="00AC6A81"/>
    <w:rsid w:val="00AC6AA2"/>
    <w:rsid w:val="00AC6E47"/>
    <w:rsid w:val="00AC70DC"/>
    <w:rsid w:val="00AC72F6"/>
    <w:rsid w:val="00AC730A"/>
    <w:rsid w:val="00AC75CB"/>
    <w:rsid w:val="00AC7900"/>
    <w:rsid w:val="00AC7926"/>
    <w:rsid w:val="00AC7B7C"/>
    <w:rsid w:val="00AC7E0B"/>
    <w:rsid w:val="00AD0275"/>
    <w:rsid w:val="00AD09AB"/>
    <w:rsid w:val="00AD09C3"/>
    <w:rsid w:val="00AD0B68"/>
    <w:rsid w:val="00AD1123"/>
    <w:rsid w:val="00AD1422"/>
    <w:rsid w:val="00AD1581"/>
    <w:rsid w:val="00AD1DD7"/>
    <w:rsid w:val="00AD1DE6"/>
    <w:rsid w:val="00AD1F64"/>
    <w:rsid w:val="00AD23DB"/>
    <w:rsid w:val="00AD2B1C"/>
    <w:rsid w:val="00AD2DE5"/>
    <w:rsid w:val="00AD2E4D"/>
    <w:rsid w:val="00AD3324"/>
    <w:rsid w:val="00AD39AA"/>
    <w:rsid w:val="00AD40CF"/>
    <w:rsid w:val="00AD4184"/>
    <w:rsid w:val="00AD4204"/>
    <w:rsid w:val="00AD4472"/>
    <w:rsid w:val="00AD44EC"/>
    <w:rsid w:val="00AD4CE5"/>
    <w:rsid w:val="00AD4D18"/>
    <w:rsid w:val="00AD504B"/>
    <w:rsid w:val="00AD5060"/>
    <w:rsid w:val="00AD563E"/>
    <w:rsid w:val="00AD5C3D"/>
    <w:rsid w:val="00AD5D37"/>
    <w:rsid w:val="00AD5F28"/>
    <w:rsid w:val="00AD650D"/>
    <w:rsid w:val="00AD6512"/>
    <w:rsid w:val="00AD6665"/>
    <w:rsid w:val="00AD6758"/>
    <w:rsid w:val="00AD6A4F"/>
    <w:rsid w:val="00AD70FA"/>
    <w:rsid w:val="00AD7149"/>
    <w:rsid w:val="00AD7B6F"/>
    <w:rsid w:val="00AE023B"/>
    <w:rsid w:val="00AE0B59"/>
    <w:rsid w:val="00AE10D5"/>
    <w:rsid w:val="00AE11C7"/>
    <w:rsid w:val="00AE13D8"/>
    <w:rsid w:val="00AE1630"/>
    <w:rsid w:val="00AE188E"/>
    <w:rsid w:val="00AE1B89"/>
    <w:rsid w:val="00AE1EC8"/>
    <w:rsid w:val="00AE23A6"/>
    <w:rsid w:val="00AE2AF0"/>
    <w:rsid w:val="00AE3298"/>
    <w:rsid w:val="00AE333A"/>
    <w:rsid w:val="00AE35C2"/>
    <w:rsid w:val="00AE3663"/>
    <w:rsid w:val="00AE3B96"/>
    <w:rsid w:val="00AE3F91"/>
    <w:rsid w:val="00AE4216"/>
    <w:rsid w:val="00AE4368"/>
    <w:rsid w:val="00AE45BA"/>
    <w:rsid w:val="00AE4AB4"/>
    <w:rsid w:val="00AE4B69"/>
    <w:rsid w:val="00AE4EA2"/>
    <w:rsid w:val="00AE5024"/>
    <w:rsid w:val="00AE5494"/>
    <w:rsid w:val="00AE597B"/>
    <w:rsid w:val="00AE5DBA"/>
    <w:rsid w:val="00AE60DD"/>
    <w:rsid w:val="00AE6185"/>
    <w:rsid w:val="00AE63EA"/>
    <w:rsid w:val="00AE64A7"/>
    <w:rsid w:val="00AE6546"/>
    <w:rsid w:val="00AE69A7"/>
    <w:rsid w:val="00AE6BA9"/>
    <w:rsid w:val="00AE7181"/>
    <w:rsid w:val="00AE7396"/>
    <w:rsid w:val="00AE763A"/>
    <w:rsid w:val="00AE7CF9"/>
    <w:rsid w:val="00AF01A7"/>
    <w:rsid w:val="00AF0412"/>
    <w:rsid w:val="00AF042F"/>
    <w:rsid w:val="00AF04A3"/>
    <w:rsid w:val="00AF07A2"/>
    <w:rsid w:val="00AF0826"/>
    <w:rsid w:val="00AF0A84"/>
    <w:rsid w:val="00AF0AC1"/>
    <w:rsid w:val="00AF0C76"/>
    <w:rsid w:val="00AF0C83"/>
    <w:rsid w:val="00AF0D1C"/>
    <w:rsid w:val="00AF0F83"/>
    <w:rsid w:val="00AF11DC"/>
    <w:rsid w:val="00AF11F6"/>
    <w:rsid w:val="00AF16AC"/>
    <w:rsid w:val="00AF18B2"/>
    <w:rsid w:val="00AF1AFA"/>
    <w:rsid w:val="00AF1BA1"/>
    <w:rsid w:val="00AF1C5B"/>
    <w:rsid w:val="00AF1CC6"/>
    <w:rsid w:val="00AF1D36"/>
    <w:rsid w:val="00AF1F03"/>
    <w:rsid w:val="00AF202D"/>
    <w:rsid w:val="00AF2301"/>
    <w:rsid w:val="00AF2F7B"/>
    <w:rsid w:val="00AF3211"/>
    <w:rsid w:val="00AF3379"/>
    <w:rsid w:val="00AF352A"/>
    <w:rsid w:val="00AF3EA9"/>
    <w:rsid w:val="00AF3EB1"/>
    <w:rsid w:val="00AF41AB"/>
    <w:rsid w:val="00AF41E9"/>
    <w:rsid w:val="00AF4209"/>
    <w:rsid w:val="00AF4432"/>
    <w:rsid w:val="00AF4712"/>
    <w:rsid w:val="00AF48EB"/>
    <w:rsid w:val="00AF4984"/>
    <w:rsid w:val="00AF4A5E"/>
    <w:rsid w:val="00AF4C55"/>
    <w:rsid w:val="00AF501D"/>
    <w:rsid w:val="00AF53A7"/>
    <w:rsid w:val="00AF5741"/>
    <w:rsid w:val="00AF5782"/>
    <w:rsid w:val="00AF579D"/>
    <w:rsid w:val="00AF579E"/>
    <w:rsid w:val="00AF60C0"/>
    <w:rsid w:val="00AF6235"/>
    <w:rsid w:val="00AF68A1"/>
    <w:rsid w:val="00AF68F0"/>
    <w:rsid w:val="00AF69EB"/>
    <w:rsid w:val="00AF6E23"/>
    <w:rsid w:val="00AF6E41"/>
    <w:rsid w:val="00AF6FEE"/>
    <w:rsid w:val="00AF70E2"/>
    <w:rsid w:val="00AF74AE"/>
    <w:rsid w:val="00AF75BD"/>
    <w:rsid w:val="00AF78FF"/>
    <w:rsid w:val="00AF799A"/>
    <w:rsid w:val="00AF7AC2"/>
    <w:rsid w:val="00AF7CBA"/>
    <w:rsid w:val="00B00101"/>
    <w:rsid w:val="00B001BC"/>
    <w:rsid w:val="00B0039A"/>
    <w:rsid w:val="00B006C9"/>
    <w:rsid w:val="00B008D9"/>
    <w:rsid w:val="00B00B29"/>
    <w:rsid w:val="00B00B93"/>
    <w:rsid w:val="00B00BCE"/>
    <w:rsid w:val="00B00E93"/>
    <w:rsid w:val="00B0100F"/>
    <w:rsid w:val="00B0164C"/>
    <w:rsid w:val="00B01679"/>
    <w:rsid w:val="00B018FD"/>
    <w:rsid w:val="00B019A9"/>
    <w:rsid w:val="00B01A59"/>
    <w:rsid w:val="00B01A84"/>
    <w:rsid w:val="00B0236F"/>
    <w:rsid w:val="00B0240E"/>
    <w:rsid w:val="00B02423"/>
    <w:rsid w:val="00B024EF"/>
    <w:rsid w:val="00B02AC6"/>
    <w:rsid w:val="00B02F09"/>
    <w:rsid w:val="00B03164"/>
    <w:rsid w:val="00B032DF"/>
    <w:rsid w:val="00B03308"/>
    <w:rsid w:val="00B038BF"/>
    <w:rsid w:val="00B03CA4"/>
    <w:rsid w:val="00B03EF7"/>
    <w:rsid w:val="00B03F12"/>
    <w:rsid w:val="00B041E6"/>
    <w:rsid w:val="00B04476"/>
    <w:rsid w:val="00B046B1"/>
    <w:rsid w:val="00B04998"/>
    <w:rsid w:val="00B04BB6"/>
    <w:rsid w:val="00B053B6"/>
    <w:rsid w:val="00B05462"/>
    <w:rsid w:val="00B059B2"/>
    <w:rsid w:val="00B059BB"/>
    <w:rsid w:val="00B05D6A"/>
    <w:rsid w:val="00B067E3"/>
    <w:rsid w:val="00B06CFF"/>
    <w:rsid w:val="00B07002"/>
    <w:rsid w:val="00B0780D"/>
    <w:rsid w:val="00B07B6F"/>
    <w:rsid w:val="00B100F2"/>
    <w:rsid w:val="00B10104"/>
    <w:rsid w:val="00B103B8"/>
    <w:rsid w:val="00B103CE"/>
    <w:rsid w:val="00B1053B"/>
    <w:rsid w:val="00B1089A"/>
    <w:rsid w:val="00B10BE9"/>
    <w:rsid w:val="00B10EA8"/>
    <w:rsid w:val="00B11035"/>
    <w:rsid w:val="00B110FD"/>
    <w:rsid w:val="00B1120F"/>
    <w:rsid w:val="00B1162C"/>
    <w:rsid w:val="00B11833"/>
    <w:rsid w:val="00B118C8"/>
    <w:rsid w:val="00B12144"/>
    <w:rsid w:val="00B1218D"/>
    <w:rsid w:val="00B12263"/>
    <w:rsid w:val="00B12544"/>
    <w:rsid w:val="00B127FD"/>
    <w:rsid w:val="00B1296E"/>
    <w:rsid w:val="00B130F2"/>
    <w:rsid w:val="00B135ED"/>
    <w:rsid w:val="00B13866"/>
    <w:rsid w:val="00B13976"/>
    <w:rsid w:val="00B13D49"/>
    <w:rsid w:val="00B13DD9"/>
    <w:rsid w:val="00B142D2"/>
    <w:rsid w:val="00B143EC"/>
    <w:rsid w:val="00B144C2"/>
    <w:rsid w:val="00B146BF"/>
    <w:rsid w:val="00B14815"/>
    <w:rsid w:val="00B14953"/>
    <w:rsid w:val="00B14DA3"/>
    <w:rsid w:val="00B14F89"/>
    <w:rsid w:val="00B15216"/>
    <w:rsid w:val="00B1571E"/>
    <w:rsid w:val="00B15724"/>
    <w:rsid w:val="00B16121"/>
    <w:rsid w:val="00B16358"/>
    <w:rsid w:val="00B165CE"/>
    <w:rsid w:val="00B16B8D"/>
    <w:rsid w:val="00B17122"/>
    <w:rsid w:val="00B17245"/>
    <w:rsid w:val="00B177AA"/>
    <w:rsid w:val="00B17BEE"/>
    <w:rsid w:val="00B17E44"/>
    <w:rsid w:val="00B17F7A"/>
    <w:rsid w:val="00B2001F"/>
    <w:rsid w:val="00B20351"/>
    <w:rsid w:val="00B20777"/>
    <w:rsid w:val="00B209C6"/>
    <w:rsid w:val="00B21179"/>
    <w:rsid w:val="00B212CA"/>
    <w:rsid w:val="00B214FB"/>
    <w:rsid w:val="00B21890"/>
    <w:rsid w:val="00B21983"/>
    <w:rsid w:val="00B219E2"/>
    <w:rsid w:val="00B21D52"/>
    <w:rsid w:val="00B22242"/>
    <w:rsid w:val="00B22286"/>
    <w:rsid w:val="00B22465"/>
    <w:rsid w:val="00B228DA"/>
    <w:rsid w:val="00B22E59"/>
    <w:rsid w:val="00B23089"/>
    <w:rsid w:val="00B2348B"/>
    <w:rsid w:val="00B234A6"/>
    <w:rsid w:val="00B23610"/>
    <w:rsid w:val="00B23D90"/>
    <w:rsid w:val="00B23F0C"/>
    <w:rsid w:val="00B24097"/>
    <w:rsid w:val="00B24189"/>
    <w:rsid w:val="00B241C6"/>
    <w:rsid w:val="00B24216"/>
    <w:rsid w:val="00B242A3"/>
    <w:rsid w:val="00B24306"/>
    <w:rsid w:val="00B24362"/>
    <w:rsid w:val="00B247FB"/>
    <w:rsid w:val="00B24824"/>
    <w:rsid w:val="00B24A06"/>
    <w:rsid w:val="00B24E4E"/>
    <w:rsid w:val="00B24F7C"/>
    <w:rsid w:val="00B25758"/>
    <w:rsid w:val="00B258D0"/>
    <w:rsid w:val="00B25977"/>
    <w:rsid w:val="00B25B0E"/>
    <w:rsid w:val="00B25E7B"/>
    <w:rsid w:val="00B2607B"/>
    <w:rsid w:val="00B27623"/>
    <w:rsid w:val="00B277A8"/>
    <w:rsid w:val="00B27819"/>
    <w:rsid w:val="00B27A51"/>
    <w:rsid w:val="00B27ACE"/>
    <w:rsid w:val="00B27B89"/>
    <w:rsid w:val="00B27CB7"/>
    <w:rsid w:val="00B27E75"/>
    <w:rsid w:val="00B27EC5"/>
    <w:rsid w:val="00B3011B"/>
    <w:rsid w:val="00B30152"/>
    <w:rsid w:val="00B30173"/>
    <w:rsid w:val="00B3026C"/>
    <w:rsid w:val="00B3037A"/>
    <w:rsid w:val="00B30904"/>
    <w:rsid w:val="00B30A4A"/>
    <w:rsid w:val="00B30C74"/>
    <w:rsid w:val="00B311A9"/>
    <w:rsid w:val="00B31461"/>
    <w:rsid w:val="00B314E2"/>
    <w:rsid w:val="00B3190E"/>
    <w:rsid w:val="00B319AD"/>
    <w:rsid w:val="00B31C2E"/>
    <w:rsid w:val="00B31F42"/>
    <w:rsid w:val="00B3310F"/>
    <w:rsid w:val="00B33635"/>
    <w:rsid w:val="00B3373E"/>
    <w:rsid w:val="00B33B4A"/>
    <w:rsid w:val="00B33C26"/>
    <w:rsid w:val="00B344A8"/>
    <w:rsid w:val="00B345E3"/>
    <w:rsid w:val="00B34A74"/>
    <w:rsid w:val="00B34E7B"/>
    <w:rsid w:val="00B35A5F"/>
    <w:rsid w:val="00B36AD6"/>
    <w:rsid w:val="00B36AFC"/>
    <w:rsid w:val="00B36BDA"/>
    <w:rsid w:val="00B36E40"/>
    <w:rsid w:val="00B372EC"/>
    <w:rsid w:val="00B37306"/>
    <w:rsid w:val="00B373A7"/>
    <w:rsid w:val="00B3753A"/>
    <w:rsid w:val="00B376D2"/>
    <w:rsid w:val="00B377E6"/>
    <w:rsid w:val="00B37826"/>
    <w:rsid w:val="00B37B5F"/>
    <w:rsid w:val="00B37C97"/>
    <w:rsid w:val="00B37DBE"/>
    <w:rsid w:val="00B37EA1"/>
    <w:rsid w:val="00B37F08"/>
    <w:rsid w:val="00B40280"/>
    <w:rsid w:val="00B4081E"/>
    <w:rsid w:val="00B40BE9"/>
    <w:rsid w:val="00B41462"/>
    <w:rsid w:val="00B41740"/>
    <w:rsid w:val="00B41B1B"/>
    <w:rsid w:val="00B41F57"/>
    <w:rsid w:val="00B4210E"/>
    <w:rsid w:val="00B42163"/>
    <w:rsid w:val="00B425DD"/>
    <w:rsid w:val="00B42AA8"/>
    <w:rsid w:val="00B42D43"/>
    <w:rsid w:val="00B4301D"/>
    <w:rsid w:val="00B43138"/>
    <w:rsid w:val="00B4316E"/>
    <w:rsid w:val="00B434F7"/>
    <w:rsid w:val="00B43598"/>
    <w:rsid w:val="00B43637"/>
    <w:rsid w:val="00B43666"/>
    <w:rsid w:val="00B43992"/>
    <w:rsid w:val="00B43A2E"/>
    <w:rsid w:val="00B43B77"/>
    <w:rsid w:val="00B43BE1"/>
    <w:rsid w:val="00B43DC1"/>
    <w:rsid w:val="00B43E24"/>
    <w:rsid w:val="00B43E8D"/>
    <w:rsid w:val="00B43FCB"/>
    <w:rsid w:val="00B443E5"/>
    <w:rsid w:val="00B444AA"/>
    <w:rsid w:val="00B445FC"/>
    <w:rsid w:val="00B450AC"/>
    <w:rsid w:val="00B4517B"/>
    <w:rsid w:val="00B4536F"/>
    <w:rsid w:val="00B45557"/>
    <w:rsid w:val="00B4577E"/>
    <w:rsid w:val="00B45847"/>
    <w:rsid w:val="00B45C16"/>
    <w:rsid w:val="00B464F2"/>
    <w:rsid w:val="00B46783"/>
    <w:rsid w:val="00B4692C"/>
    <w:rsid w:val="00B46A5B"/>
    <w:rsid w:val="00B46B69"/>
    <w:rsid w:val="00B46D8F"/>
    <w:rsid w:val="00B46EA6"/>
    <w:rsid w:val="00B473A7"/>
    <w:rsid w:val="00B47709"/>
    <w:rsid w:val="00B477D8"/>
    <w:rsid w:val="00B477E3"/>
    <w:rsid w:val="00B47AFF"/>
    <w:rsid w:val="00B47B77"/>
    <w:rsid w:val="00B47C33"/>
    <w:rsid w:val="00B50101"/>
    <w:rsid w:val="00B50621"/>
    <w:rsid w:val="00B509E0"/>
    <w:rsid w:val="00B5133D"/>
    <w:rsid w:val="00B51408"/>
    <w:rsid w:val="00B5164C"/>
    <w:rsid w:val="00B51822"/>
    <w:rsid w:val="00B51A42"/>
    <w:rsid w:val="00B51AB6"/>
    <w:rsid w:val="00B51CC4"/>
    <w:rsid w:val="00B52094"/>
    <w:rsid w:val="00B52251"/>
    <w:rsid w:val="00B529A7"/>
    <w:rsid w:val="00B52E6B"/>
    <w:rsid w:val="00B52ED3"/>
    <w:rsid w:val="00B532E9"/>
    <w:rsid w:val="00B533E2"/>
    <w:rsid w:val="00B5371C"/>
    <w:rsid w:val="00B538C5"/>
    <w:rsid w:val="00B53D85"/>
    <w:rsid w:val="00B53DB4"/>
    <w:rsid w:val="00B5417F"/>
    <w:rsid w:val="00B54226"/>
    <w:rsid w:val="00B54496"/>
    <w:rsid w:val="00B5478F"/>
    <w:rsid w:val="00B549A0"/>
    <w:rsid w:val="00B54D01"/>
    <w:rsid w:val="00B54E78"/>
    <w:rsid w:val="00B54EDD"/>
    <w:rsid w:val="00B54F80"/>
    <w:rsid w:val="00B54FD0"/>
    <w:rsid w:val="00B55C35"/>
    <w:rsid w:val="00B55C4B"/>
    <w:rsid w:val="00B55DB8"/>
    <w:rsid w:val="00B5605D"/>
    <w:rsid w:val="00B5610D"/>
    <w:rsid w:val="00B5645E"/>
    <w:rsid w:val="00B5671F"/>
    <w:rsid w:val="00B569E5"/>
    <w:rsid w:val="00B56D08"/>
    <w:rsid w:val="00B56E22"/>
    <w:rsid w:val="00B56EEE"/>
    <w:rsid w:val="00B56F55"/>
    <w:rsid w:val="00B5736F"/>
    <w:rsid w:val="00B57609"/>
    <w:rsid w:val="00B5788A"/>
    <w:rsid w:val="00B602C8"/>
    <w:rsid w:val="00B60541"/>
    <w:rsid w:val="00B61489"/>
    <w:rsid w:val="00B614FD"/>
    <w:rsid w:val="00B61544"/>
    <w:rsid w:val="00B617FB"/>
    <w:rsid w:val="00B61846"/>
    <w:rsid w:val="00B61AF6"/>
    <w:rsid w:val="00B61D7A"/>
    <w:rsid w:val="00B61F3B"/>
    <w:rsid w:val="00B620D2"/>
    <w:rsid w:val="00B621C4"/>
    <w:rsid w:val="00B621F1"/>
    <w:rsid w:val="00B623D7"/>
    <w:rsid w:val="00B623F9"/>
    <w:rsid w:val="00B62508"/>
    <w:rsid w:val="00B6278E"/>
    <w:rsid w:val="00B628A5"/>
    <w:rsid w:val="00B62BCC"/>
    <w:rsid w:val="00B6355D"/>
    <w:rsid w:val="00B63A72"/>
    <w:rsid w:val="00B63C62"/>
    <w:rsid w:val="00B63D42"/>
    <w:rsid w:val="00B63F65"/>
    <w:rsid w:val="00B6416C"/>
    <w:rsid w:val="00B644F2"/>
    <w:rsid w:val="00B64506"/>
    <w:rsid w:val="00B64D34"/>
    <w:rsid w:val="00B64FE2"/>
    <w:rsid w:val="00B65218"/>
    <w:rsid w:val="00B6532E"/>
    <w:rsid w:val="00B6563D"/>
    <w:rsid w:val="00B65D1C"/>
    <w:rsid w:val="00B65E4D"/>
    <w:rsid w:val="00B65F81"/>
    <w:rsid w:val="00B66140"/>
    <w:rsid w:val="00B66492"/>
    <w:rsid w:val="00B667F5"/>
    <w:rsid w:val="00B6694B"/>
    <w:rsid w:val="00B66A89"/>
    <w:rsid w:val="00B66C1C"/>
    <w:rsid w:val="00B67070"/>
    <w:rsid w:val="00B67DA1"/>
    <w:rsid w:val="00B704ED"/>
    <w:rsid w:val="00B7051D"/>
    <w:rsid w:val="00B705A1"/>
    <w:rsid w:val="00B7061D"/>
    <w:rsid w:val="00B70650"/>
    <w:rsid w:val="00B70F50"/>
    <w:rsid w:val="00B71257"/>
    <w:rsid w:val="00B71399"/>
    <w:rsid w:val="00B718D5"/>
    <w:rsid w:val="00B71D6C"/>
    <w:rsid w:val="00B7209C"/>
    <w:rsid w:val="00B72218"/>
    <w:rsid w:val="00B723A8"/>
    <w:rsid w:val="00B723F2"/>
    <w:rsid w:val="00B725CD"/>
    <w:rsid w:val="00B72680"/>
    <w:rsid w:val="00B72A3B"/>
    <w:rsid w:val="00B72EA5"/>
    <w:rsid w:val="00B73088"/>
    <w:rsid w:val="00B73631"/>
    <w:rsid w:val="00B73814"/>
    <w:rsid w:val="00B73B4E"/>
    <w:rsid w:val="00B73BB6"/>
    <w:rsid w:val="00B73BB7"/>
    <w:rsid w:val="00B73FFD"/>
    <w:rsid w:val="00B742B4"/>
    <w:rsid w:val="00B7431A"/>
    <w:rsid w:val="00B7475F"/>
    <w:rsid w:val="00B748D9"/>
    <w:rsid w:val="00B7493C"/>
    <w:rsid w:val="00B74CD9"/>
    <w:rsid w:val="00B752B3"/>
    <w:rsid w:val="00B75337"/>
    <w:rsid w:val="00B7534E"/>
    <w:rsid w:val="00B7541B"/>
    <w:rsid w:val="00B75624"/>
    <w:rsid w:val="00B75836"/>
    <w:rsid w:val="00B75A89"/>
    <w:rsid w:val="00B75C41"/>
    <w:rsid w:val="00B75D87"/>
    <w:rsid w:val="00B75F9E"/>
    <w:rsid w:val="00B760C1"/>
    <w:rsid w:val="00B7617D"/>
    <w:rsid w:val="00B76208"/>
    <w:rsid w:val="00B763B6"/>
    <w:rsid w:val="00B764DB"/>
    <w:rsid w:val="00B76678"/>
    <w:rsid w:val="00B7667C"/>
    <w:rsid w:val="00B76E0F"/>
    <w:rsid w:val="00B76F77"/>
    <w:rsid w:val="00B770AF"/>
    <w:rsid w:val="00B77416"/>
    <w:rsid w:val="00B775FB"/>
    <w:rsid w:val="00B7776B"/>
    <w:rsid w:val="00B778DA"/>
    <w:rsid w:val="00B77CB8"/>
    <w:rsid w:val="00B77F87"/>
    <w:rsid w:val="00B8022F"/>
    <w:rsid w:val="00B8054F"/>
    <w:rsid w:val="00B80616"/>
    <w:rsid w:val="00B806A0"/>
    <w:rsid w:val="00B80896"/>
    <w:rsid w:val="00B80931"/>
    <w:rsid w:val="00B80BD0"/>
    <w:rsid w:val="00B80D72"/>
    <w:rsid w:val="00B81092"/>
    <w:rsid w:val="00B811E0"/>
    <w:rsid w:val="00B81291"/>
    <w:rsid w:val="00B81434"/>
    <w:rsid w:val="00B81A00"/>
    <w:rsid w:val="00B81D57"/>
    <w:rsid w:val="00B81FDA"/>
    <w:rsid w:val="00B82600"/>
    <w:rsid w:val="00B829F1"/>
    <w:rsid w:val="00B82A34"/>
    <w:rsid w:val="00B82C76"/>
    <w:rsid w:val="00B82CA3"/>
    <w:rsid w:val="00B82E03"/>
    <w:rsid w:val="00B83284"/>
    <w:rsid w:val="00B83ACC"/>
    <w:rsid w:val="00B83B93"/>
    <w:rsid w:val="00B83BB2"/>
    <w:rsid w:val="00B83D35"/>
    <w:rsid w:val="00B84093"/>
    <w:rsid w:val="00B8498C"/>
    <w:rsid w:val="00B849F6"/>
    <w:rsid w:val="00B84BE8"/>
    <w:rsid w:val="00B84DD2"/>
    <w:rsid w:val="00B84DDE"/>
    <w:rsid w:val="00B851E6"/>
    <w:rsid w:val="00B859A7"/>
    <w:rsid w:val="00B85CC1"/>
    <w:rsid w:val="00B85D29"/>
    <w:rsid w:val="00B865EB"/>
    <w:rsid w:val="00B86D32"/>
    <w:rsid w:val="00B86F24"/>
    <w:rsid w:val="00B872A6"/>
    <w:rsid w:val="00B877CA"/>
    <w:rsid w:val="00B87AC9"/>
    <w:rsid w:val="00B87BD7"/>
    <w:rsid w:val="00B87F68"/>
    <w:rsid w:val="00B9012A"/>
    <w:rsid w:val="00B90277"/>
    <w:rsid w:val="00B904B8"/>
    <w:rsid w:val="00B907BB"/>
    <w:rsid w:val="00B90807"/>
    <w:rsid w:val="00B9085B"/>
    <w:rsid w:val="00B908BA"/>
    <w:rsid w:val="00B908C1"/>
    <w:rsid w:val="00B90A50"/>
    <w:rsid w:val="00B90B14"/>
    <w:rsid w:val="00B90BCD"/>
    <w:rsid w:val="00B90DCB"/>
    <w:rsid w:val="00B9102E"/>
    <w:rsid w:val="00B91165"/>
    <w:rsid w:val="00B9116C"/>
    <w:rsid w:val="00B91379"/>
    <w:rsid w:val="00B913FF"/>
    <w:rsid w:val="00B9153F"/>
    <w:rsid w:val="00B91B5B"/>
    <w:rsid w:val="00B91BAC"/>
    <w:rsid w:val="00B921DC"/>
    <w:rsid w:val="00B922F2"/>
    <w:rsid w:val="00B92422"/>
    <w:rsid w:val="00B92484"/>
    <w:rsid w:val="00B92860"/>
    <w:rsid w:val="00B928F6"/>
    <w:rsid w:val="00B92901"/>
    <w:rsid w:val="00B92A3C"/>
    <w:rsid w:val="00B92AB2"/>
    <w:rsid w:val="00B92B8B"/>
    <w:rsid w:val="00B92CE9"/>
    <w:rsid w:val="00B92D7B"/>
    <w:rsid w:val="00B92E0D"/>
    <w:rsid w:val="00B9301B"/>
    <w:rsid w:val="00B930DB"/>
    <w:rsid w:val="00B93165"/>
    <w:rsid w:val="00B93258"/>
    <w:rsid w:val="00B936CE"/>
    <w:rsid w:val="00B93841"/>
    <w:rsid w:val="00B93E96"/>
    <w:rsid w:val="00B94114"/>
    <w:rsid w:val="00B94193"/>
    <w:rsid w:val="00B9455D"/>
    <w:rsid w:val="00B945DB"/>
    <w:rsid w:val="00B948CA"/>
    <w:rsid w:val="00B94BC3"/>
    <w:rsid w:val="00B94CD2"/>
    <w:rsid w:val="00B94F6B"/>
    <w:rsid w:val="00B95168"/>
    <w:rsid w:val="00B951AA"/>
    <w:rsid w:val="00B952BC"/>
    <w:rsid w:val="00B9548B"/>
    <w:rsid w:val="00B955ED"/>
    <w:rsid w:val="00B95B72"/>
    <w:rsid w:val="00B95BD0"/>
    <w:rsid w:val="00B95E15"/>
    <w:rsid w:val="00B95F32"/>
    <w:rsid w:val="00B9618B"/>
    <w:rsid w:val="00B963A4"/>
    <w:rsid w:val="00B9652A"/>
    <w:rsid w:val="00B968AA"/>
    <w:rsid w:val="00B96A32"/>
    <w:rsid w:val="00B96B72"/>
    <w:rsid w:val="00B96F90"/>
    <w:rsid w:val="00B970BF"/>
    <w:rsid w:val="00B9719C"/>
    <w:rsid w:val="00B97368"/>
    <w:rsid w:val="00B97457"/>
    <w:rsid w:val="00B9776B"/>
    <w:rsid w:val="00B97827"/>
    <w:rsid w:val="00B97905"/>
    <w:rsid w:val="00B97AD1"/>
    <w:rsid w:val="00BA022D"/>
    <w:rsid w:val="00BA025D"/>
    <w:rsid w:val="00BA02DF"/>
    <w:rsid w:val="00BA0389"/>
    <w:rsid w:val="00BA03CE"/>
    <w:rsid w:val="00BA096D"/>
    <w:rsid w:val="00BA0B82"/>
    <w:rsid w:val="00BA1009"/>
    <w:rsid w:val="00BA1232"/>
    <w:rsid w:val="00BA1788"/>
    <w:rsid w:val="00BA1C3E"/>
    <w:rsid w:val="00BA1C49"/>
    <w:rsid w:val="00BA1D6A"/>
    <w:rsid w:val="00BA1DB7"/>
    <w:rsid w:val="00BA1E3B"/>
    <w:rsid w:val="00BA1E52"/>
    <w:rsid w:val="00BA1F0D"/>
    <w:rsid w:val="00BA2034"/>
    <w:rsid w:val="00BA22BE"/>
    <w:rsid w:val="00BA24F0"/>
    <w:rsid w:val="00BA2983"/>
    <w:rsid w:val="00BA2FFA"/>
    <w:rsid w:val="00BA3354"/>
    <w:rsid w:val="00BA3541"/>
    <w:rsid w:val="00BA3569"/>
    <w:rsid w:val="00BA380C"/>
    <w:rsid w:val="00BA381C"/>
    <w:rsid w:val="00BA3A10"/>
    <w:rsid w:val="00BA3A6A"/>
    <w:rsid w:val="00BA3B50"/>
    <w:rsid w:val="00BA4661"/>
    <w:rsid w:val="00BA488A"/>
    <w:rsid w:val="00BA4D99"/>
    <w:rsid w:val="00BA5365"/>
    <w:rsid w:val="00BA53A8"/>
    <w:rsid w:val="00BA543C"/>
    <w:rsid w:val="00BA569E"/>
    <w:rsid w:val="00BA5712"/>
    <w:rsid w:val="00BA5A32"/>
    <w:rsid w:val="00BA5CAE"/>
    <w:rsid w:val="00BA5D08"/>
    <w:rsid w:val="00BA5E40"/>
    <w:rsid w:val="00BA5F7B"/>
    <w:rsid w:val="00BA6102"/>
    <w:rsid w:val="00BA628E"/>
    <w:rsid w:val="00BA62B2"/>
    <w:rsid w:val="00BA630C"/>
    <w:rsid w:val="00BA68AE"/>
    <w:rsid w:val="00BA69B7"/>
    <w:rsid w:val="00BA6D81"/>
    <w:rsid w:val="00BA6E6D"/>
    <w:rsid w:val="00BA6F77"/>
    <w:rsid w:val="00BA6FFA"/>
    <w:rsid w:val="00BA7A4C"/>
    <w:rsid w:val="00BA7BC1"/>
    <w:rsid w:val="00BA7BC5"/>
    <w:rsid w:val="00BA7CF8"/>
    <w:rsid w:val="00BA7D14"/>
    <w:rsid w:val="00BA7F30"/>
    <w:rsid w:val="00BB01D0"/>
    <w:rsid w:val="00BB0399"/>
    <w:rsid w:val="00BB041A"/>
    <w:rsid w:val="00BB067B"/>
    <w:rsid w:val="00BB090B"/>
    <w:rsid w:val="00BB092F"/>
    <w:rsid w:val="00BB0A28"/>
    <w:rsid w:val="00BB0F7B"/>
    <w:rsid w:val="00BB0FB2"/>
    <w:rsid w:val="00BB10F9"/>
    <w:rsid w:val="00BB19F9"/>
    <w:rsid w:val="00BB1D23"/>
    <w:rsid w:val="00BB1D6C"/>
    <w:rsid w:val="00BB1E2B"/>
    <w:rsid w:val="00BB1F28"/>
    <w:rsid w:val="00BB239C"/>
    <w:rsid w:val="00BB2562"/>
    <w:rsid w:val="00BB2664"/>
    <w:rsid w:val="00BB26E7"/>
    <w:rsid w:val="00BB2A96"/>
    <w:rsid w:val="00BB2BB4"/>
    <w:rsid w:val="00BB2C98"/>
    <w:rsid w:val="00BB3000"/>
    <w:rsid w:val="00BB3189"/>
    <w:rsid w:val="00BB3677"/>
    <w:rsid w:val="00BB39EA"/>
    <w:rsid w:val="00BB3A1F"/>
    <w:rsid w:val="00BB3C6F"/>
    <w:rsid w:val="00BB3D78"/>
    <w:rsid w:val="00BB3E71"/>
    <w:rsid w:val="00BB3E9B"/>
    <w:rsid w:val="00BB442B"/>
    <w:rsid w:val="00BB44B4"/>
    <w:rsid w:val="00BB487E"/>
    <w:rsid w:val="00BB492B"/>
    <w:rsid w:val="00BB4AE4"/>
    <w:rsid w:val="00BB4B13"/>
    <w:rsid w:val="00BB4D8B"/>
    <w:rsid w:val="00BB50AE"/>
    <w:rsid w:val="00BB5386"/>
    <w:rsid w:val="00BB5460"/>
    <w:rsid w:val="00BB55BE"/>
    <w:rsid w:val="00BB5780"/>
    <w:rsid w:val="00BB5B4A"/>
    <w:rsid w:val="00BB5C99"/>
    <w:rsid w:val="00BB5E06"/>
    <w:rsid w:val="00BB6079"/>
    <w:rsid w:val="00BB61FB"/>
    <w:rsid w:val="00BB62FD"/>
    <w:rsid w:val="00BB644F"/>
    <w:rsid w:val="00BB6BC2"/>
    <w:rsid w:val="00BB6D76"/>
    <w:rsid w:val="00BB742C"/>
    <w:rsid w:val="00BB76E3"/>
    <w:rsid w:val="00BB77BA"/>
    <w:rsid w:val="00BB7918"/>
    <w:rsid w:val="00BB7C08"/>
    <w:rsid w:val="00BB7E32"/>
    <w:rsid w:val="00BC0444"/>
    <w:rsid w:val="00BC1040"/>
    <w:rsid w:val="00BC1041"/>
    <w:rsid w:val="00BC1162"/>
    <w:rsid w:val="00BC1219"/>
    <w:rsid w:val="00BC14FD"/>
    <w:rsid w:val="00BC16C4"/>
    <w:rsid w:val="00BC192D"/>
    <w:rsid w:val="00BC1CEE"/>
    <w:rsid w:val="00BC1E12"/>
    <w:rsid w:val="00BC1F42"/>
    <w:rsid w:val="00BC1FA2"/>
    <w:rsid w:val="00BC215B"/>
    <w:rsid w:val="00BC216C"/>
    <w:rsid w:val="00BC240F"/>
    <w:rsid w:val="00BC24EC"/>
    <w:rsid w:val="00BC265A"/>
    <w:rsid w:val="00BC2E02"/>
    <w:rsid w:val="00BC2E05"/>
    <w:rsid w:val="00BC31C5"/>
    <w:rsid w:val="00BC353C"/>
    <w:rsid w:val="00BC3604"/>
    <w:rsid w:val="00BC3836"/>
    <w:rsid w:val="00BC3D04"/>
    <w:rsid w:val="00BC3F79"/>
    <w:rsid w:val="00BC404F"/>
    <w:rsid w:val="00BC416F"/>
    <w:rsid w:val="00BC41D0"/>
    <w:rsid w:val="00BC454E"/>
    <w:rsid w:val="00BC4611"/>
    <w:rsid w:val="00BC465F"/>
    <w:rsid w:val="00BC4760"/>
    <w:rsid w:val="00BC4804"/>
    <w:rsid w:val="00BC4A10"/>
    <w:rsid w:val="00BC4C20"/>
    <w:rsid w:val="00BC4DD2"/>
    <w:rsid w:val="00BC4E3E"/>
    <w:rsid w:val="00BC4E95"/>
    <w:rsid w:val="00BC5000"/>
    <w:rsid w:val="00BC5055"/>
    <w:rsid w:val="00BC506D"/>
    <w:rsid w:val="00BC540F"/>
    <w:rsid w:val="00BC57D0"/>
    <w:rsid w:val="00BC591A"/>
    <w:rsid w:val="00BC62C2"/>
    <w:rsid w:val="00BC65A3"/>
    <w:rsid w:val="00BC66B5"/>
    <w:rsid w:val="00BC6904"/>
    <w:rsid w:val="00BC745B"/>
    <w:rsid w:val="00BC796D"/>
    <w:rsid w:val="00BC79DF"/>
    <w:rsid w:val="00BC7C67"/>
    <w:rsid w:val="00BC7F3A"/>
    <w:rsid w:val="00BC7F41"/>
    <w:rsid w:val="00BC7FE3"/>
    <w:rsid w:val="00BD0248"/>
    <w:rsid w:val="00BD0E7A"/>
    <w:rsid w:val="00BD0FF7"/>
    <w:rsid w:val="00BD101D"/>
    <w:rsid w:val="00BD1323"/>
    <w:rsid w:val="00BD1686"/>
    <w:rsid w:val="00BD1CA4"/>
    <w:rsid w:val="00BD2587"/>
    <w:rsid w:val="00BD260C"/>
    <w:rsid w:val="00BD275D"/>
    <w:rsid w:val="00BD2D41"/>
    <w:rsid w:val="00BD2ED5"/>
    <w:rsid w:val="00BD36BA"/>
    <w:rsid w:val="00BD39BF"/>
    <w:rsid w:val="00BD3B80"/>
    <w:rsid w:val="00BD3D47"/>
    <w:rsid w:val="00BD4789"/>
    <w:rsid w:val="00BD48E0"/>
    <w:rsid w:val="00BD4BCC"/>
    <w:rsid w:val="00BD4C2B"/>
    <w:rsid w:val="00BD5232"/>
    <w:rsid w:val="00BD53AC"/>
    <w:rsid w:val="00BD53C7"/>
    <w:rsid w:val="00BD5401"/>
    <w:rsid w:val="00BD554B"/>
    <w:rsid w:val="00BD55CA"/>
    <w:rsid w:val="00BD5615"/>
    <w:rsid w:val="00BD5A12"/>
    <w:rsid w:val="00BD5A2F"/>
    <w:rsid w:val="00BD5B0B"/>
    <w:rsid w:val="00BD5D96"/>
    <w:rsid w:val="00BD5E6A"/>
    <w:rsid w:val="00BD5EFA"/>
    <w:rsid w:val="00BD5FCE"/>
    <w:rsid w:val="00BD6459"/>
    <w:rsid w:val="00BD6BD6"/>
    <w:rsid w:val="00BD6DD9"/>
    <w:rsid w:val="00BD6E10"/>
    <w:rsid w:val="00BD7076"/>
    <w:rsid w:val="00BD7719"/>
    <w:rsid w:val="00BD7C8A"/>
    <w:rsid w:val="00BD7F9D"/>
    <w:rsid w:val="00BE01ED"/>
    <w:rsid w:val="00BE0398"/>
    <w:rsid w:val="00BE0BF8"/>
    <w:rsid w:val="00BE0DBD"/>
    <w:rsid w:val="00BE10B1"/>
    <w:rsid w:val="00BE138F"/>
    <w:rsid w:val="00BE16E0"/>
    <w:rsid w:val="00BE193D"/>
    <w:rsid w:val="00BE1ADC"/>
    <w:rsid w:val="00BE1EF3"/>
    <w:rsid w:val="00BE1F63"/>
    <w:rsid w:val="00BE21BB"/>
    <w:rsid w:val="00BE257E"/>
    <w:rsid w:val="00BE259A"/>
    <w:rsid w:val="00BE2EB0"/>
    <w:rsid w:val="00BE300A"/>
    <w:rsid w:val="00BE310C"/>
    <w:rsid w:val="00BE316A"/>
    <w:rsid w:val="00BE3218"/>
    <w:rsid w:val="00BE3772"/>
    <w:rsid w:val="00BE3843"/>
    <w:rsid w:val="00BE3959"/>
    <w:rsid w:val="00BE3AFC"/>
    <w:rsid w:val="00BE3EAB"/>
    <w:rsid w:val="00BE40D9"/>
    <w:rsid w:val="00BE46B7"/>
    <w:rsid w:val="00BE48F9"/>
    <w:rsid w:val="00BE4E0D"/>
    <w:rsid w:val="00BE5000"/>
    <w:rsid w:val="00BE540A"/>
    <w:rsid w:val="00BE551B"/>
    <w:rsid w:val="00BE5B20"/>
    <w:rsid w:val="00BE606A"/>
    <w:rsid w:val="00BE624F"/>
    <w:rsid w:val="00BE66DF"/>
    <w:rsid w:val="00BE66E9"/>
    <w:rsid w:val="00BE69FF"/>
    <w:rsid w:val="00BE6CB1"/>
    <w:rsid w:val="00BE6EBA"/>
    <w:rsid w:val="00BE743D"/>
    <w:rsid w:val="00BE77E1"/>
    <w:rsid w:val="00BE7845"/>
    <w:rsid w:val="00BE7847"/>
    <w:rsid w:val="00BE787A"/>
    <w:rsid w:val="00BF026B"/>
    <w:rsid w:val="00BF0386"/>
    <w:rsid w:val="00BF09CF"/>
    <w:rsid w:val="00BF0DA1"/>
    <w:rsid w:val="00BF0E06"/>
    <w:rsid w:val="00BF0E0B"/>
    <w:rsid w:val="00BF1024"/>
    <w:rsid w:val="00BF1C4D"/>
    <w:rsid w:val="00BF1CC7"/>
    <w:rsid w:val="00BF1E2F"/>
    <w:rsid w:val="00BF1FB5"/>
    <w:rsid w:val="00BF21B9"/>
    <w:rsid w:val="00BF2333"/>
    <w:rsid w:val="00BF258B"/>
    <w:rsid w:val="00BF2913"/>
    <w:rsid w:val="00BF2B18"/>
    <w:rsid w:val="00BF2B66"/>
    <w:rsid w:val="00BF2FA3"/>
    <w:rsid w:val="00BF302B"/>
    <w:rsid w:val="00BF389E"/>
    <w:rsid w:val="00BF3A4C"/>
    <w:rsid w:val="00BF3DC2"/>
    <w:rsid w:val="00BF3ED2"/>
    <w:rsid w:val="00BF3F86"/>
    <w:rsid w:val="00BF41C8"/>
    <w:rsid w:val="00BF4507"/>
    <w:rsid w:val="00BF478B"/>
    <w:rsid w:val="00BF498A"/>
    <w:rsid w:val="00BF4A70"/>
    <w:rsid w:val="00BF4C96"/>
    <w:rsid w:val="00BF4DAC"/>
    <w:rsid w:val="00BF4DB7"/>
    <w:rsid w:val="00BF53FD"/>
    <w:rsid w:val="00BF541C"/>
    <w:rsid w:val="00BF54CE"/>
    <w:rsid w:val="00BF568B"/>
    <w:rsid w:val="00BF591E"/>
    <w:rsid w:val="00BF5A8D"/>
    <w:rsid w:val="00BF5B35"/>
    <w:rsid w:val="00BF5D99"/>
    <w:rsid w:val="00BF5EC2"/>
    <w:rsid w:val="00BF5FC7"/>
    <w:rsid w:val="00BF6404"/>
    <w:rsid w:val="00BF6580"/>
    <w:rsid w:val="00BF678E"/>
    <w:rsid w:val="00BF68A0"/>
    <w:rsid w:val="00BF694B"/>
    <w:rsid w:val="00BF6AE4"/>
    <w:rsid w:val="00BF6ECF"/>
    <w:rsid w:val="00BF7277"/>
    <w:rsid w:val="00BF746B"/>
    <w:rsid w:val="00BF78B7"/>
    <w:rsid w:val="00BF7E71"/>
    <w:rsid w:val="00C001BA"/>
    <w:rsid w:val="00C0070C"/>
    <w:rsid w:val="00C011B2"/>
    <w:rsid w:val="00C011D8"/>
    <w:rsid w:val="00C01236"/>
    <w:rsid w:val="00C013AC"/>
    <w:rsid w:val="00C01989"/>
    <w:rsid w:val="00C01991"/>
    <w:rsid w:val="00C01A39"/>
    <w:rsid w:val="00C01C4E"/>
    <w:rsid w:val="00C01D58"/>
    <w:rsid w:val="00C01D59"/>
    <w:rsid w:val="00C01E2C"/>
    <w:rsid w:val="00C0235C"/>
    <w:rsid w:val="00C02B27"/>
    <w:rsid w:val="00C02D0C"/>
    <w:rsid w:val="00C02D93"/>
    <w:rsid w:val="00C02F9E"/>
    <w:rsid w:val="00C0305D"/>
    <w:rsid w:val="00C03095"/>
    <w:rsid w:val="00C0311D"/>
    <w:rsid w:val="00C0333F"/>
    <w:rsid w:val="00C038A8"/>
    <w:rsid w:val="00C03A62"/>
    <w:rsid w:val="00C03B01"/>
    <w:rsid w:val="00C04364"/>
    <w:rsid w:val="00C0459C"/>
    <w:rsid w:val="00C04C31"/>
    <w:rsid w:val="00C051B4"/>
    <w:rsid w:val="00C05405"/>
    <w:rsid w:val="00C056EF"/>
    <w:rsid w:val="00C0574A"/>
    <w:rsid w:val="00C05CC5"/>
    <w:rsid w:val="00C05CDB"/>
    <w:rsid w:val="00C05D4B"/>
    <w:rsid w:val="00C05FEC"/>
    <w:rsid w:val="00C0614F"/>
    <w:rsid w:val="00C061FE"/>
    <w:rsid w:val="00C06494"/>
    <w:rsid w:val="00C06CBC"/>
    <w:rsid w:val="00C06E67"/>
    <w:rsid w:val="00C06F55"/>
    <w:rsid w:val="00C07223"/>
    <w:rsid w:val="00C0751B"/>
    <w:rsid w:val="00C075E6"/>
    <w:rsid w:val="00C07D63"/>
    <w:rsid w:val="00C103C0"/>
    <w:rsid w:val="00C10580"/>
    <w:rsid w:val="00C10674"/>
    <w:rsid w:val="00C106D0"/>
    <w:rsid w:val="00C1072F"/>
    <w:rsid w:val="00C1091A"/>
    <w:rsid w:val="00C10C6D"/>
    <w:rsid w:val="00C111FA"/>
    <w:rsid w:val="00C1131F"/>
    <w:rsid w:val="00C11FE3"/>
    <w:rsid w:val="00C120D0"/>
    <w:rsid w:val="00C120E9"/>
    <w:rsid w:val="00C126F7"/>
    <w:rsid w:val="00C12C70"/>
    <w:rsid w:val="00C13320"/>
    <w:rsid w:val="00C134A8"/>
    <w:rsid w:val="00C13607"/>
    <w:rsid w:val="00C13B71"/>
    <w:rsid w:val="00C13D1E"/>
    <w:rsid w:val="00C141C5"/>
    <w:rsid w:val="00C14790"/>
    <w:rsid w:val="00C14BBE"/>
    <w:rsid w:val="00C15059"/>
    <w:rsid w:val="00C150E7"/>
    <w:rsid w:val="00C15107"/>
    <w:rsid w:val="00C15259"/>
    <w:rsid w:val="00C15F2A"/>
    <w:rsid w:val="00C161A9"/>
    <w:rsid w:val="00C1655D"/>
    <w:rsid w:val="00C167C8"/>
    <w:rsid w:val="00C167DD"/>
    <w:rsid w:val="00C16BF8"/>
    <w:rsid w:val="00C16D0C"/>
    <w:rsid w:val="00C16DCD"/>
    <w:rsid w:val="00C17293"/>
    <w:rsid w:val="00C1789D"/>
    <w:rsid w:val="00C178D4"/>
    <w:rsid w:val="00C17915"/>
    <w:rsid w:val="00C17AA7"/>
    <w:rsid w:val="00C17F15"/>
    <w:rsid w:val="00C17F35"/>
    <w:rsid w:val="00C20160"/>
    <w:rsid w:val="00C20232"/>
    <w:rsid w:val="00C203FF"/>
    <w:rsid w:val="00C20461"/>
    <w:rsid w:val="00C20529"/>
    <w:rsid w:val="00C205C8"/>
    <w:rsid w:val="00C20C34"/>
    <w:rsid w:val="00C20EEA"/>
    <w:rsid w:val="00C2113E"/>
    <w:rsid w:val="00C215B7"/>
    <w:rsid w:val="00C216FE"/>
    <w:rsid w:val="00C2181B"/>
    <w:rsid w:val="00C218AD"/>
    <w:rsid w:val="00C2191D"/>
    <w:rsid w:val="00C21CB3"/>
    <w:rsid w:val="00C21D5F"/>
    <w:rsid w:val="00C2299C"/>
    <w:rsid w:val="00C22B78"/>
    <w:rsid w:val="00C22CFE"/>
    <w:rsid w:val="00C22D28"/>
    <w:rsid w:val="00C22ECE"/>
    <w:rsid w:val="00C22F29"/>
    <w:rsid w:val="00C230D7"/>
    <w:rsid w:val="00C23173"/>
    <w:rsid w:val="00C23440"/>
    <w:rsid w:val="00C237AC"/>
    <w:rsid w:val="00C23BF7"/>
    <w:rsid w:val="00C243DF"/>
    <w:rsid w:val="00C2481E"/>
    <w:rsid w:val="00C2486D"/>
    <w:rsid w:val="00C24A5B"/>
    <w:rsid w:val="00C24B80"/>
    <w:rsid w:val="00C24C62"/>
    <w:rsid w:val="00C24EBE"/>
    <w:rsid w:val="00C24F06"/>
    <w:rsid w:val="00C25169"/>
    <w:rsid w:val="00C251BC"/>
    <w:rsid w:val="00C25204"/>
    <w:rsid w:val="00C25215"/>
    <w:rsid w:val="00C2537D"/>
    <w:rsid w:val="00C255C3"/>
    <w:rsid w:val="00C25F95"/>
    <w:rsid w:val="00C260D4"/>
    <w:rsid w:val="00C262FB"/>
    <w:rsid w:val="00C265F4"/>
    <w:rsid w:val="00C268A3"/>
    <w:rsid w:val="00C26B9E"/>
    <w:rsid w:val="00C26D44"/>
    <w:rsid w:val="00C27095"/>
    <w:rsid w:val="00C271AC"/>
    <w:rsid w:val="00C27298"/>
    <w:rsid w:val="00C272F4"/>
    <w:rsid w:val="00C27432"/>
    <w:rsid w:val="00C274A8"/>
    <w:rsid w:val="00C27690"/>
    <w:rsid w:val="00C2787A"/>
    <w:rsid w:val="00C27998"/>
    <w:rsid w:val="00C27B6F"/>
    <w:rsid w:val="00C27DD7"/>
    <w:rsid w:val="00C27F4D"/>
    <w:rsid w:val="00C30005"/>
    <w:rsid w:val="00C3048D"/>
    <w:rsid w:val="00C305E9"/>
    <w:rsid w:val="00C30B3E"/>
    <w:rsid w:val="00C30C06"/>
    <w:rsid w:val="00C30CD3"/>
    <w:rsid w:val="00C312CF"/>
    <w:rsid w:val="00C3155A"/>
    <w:rsid w:val="00C315CD"/>
    <w:rsid w:val="00C316A4"/>
    <w:rsid w:val="00C31720"/>
    <w:rsid w:val="00C3196C"/>
    <w:rsid w:val="00C31AD2"/>
    <w:rsid w:val="00C31B19"/>
    <w:rsid w:val="00C31DFF"/>
    <w:rsid w:val="00C31F4C"/>
    <w:rsid w:val="00C321C6"/>
    <w:rsid w:val="00C3223B"/>
    <w:rsid w:val="00C32309"/>
    <w:rsid w:val="00C325BB"/>
    <w:rsid w:val="00C32AC7"/>
    <w:rsid w:val="00C33014"/>
    <w:rsid w:val="00C3308C"/>
    <w:rsid w:val="00C333F3"/>
    <w:rsid w:val="00C33A7F"/>
    <w:rsid w:val="00C33A88"/>
    <w:rsid w:val="00C33CE6"/>
    <w:rsid w:val="00C3409C"/>
    <w:rsid w:val="00C3429F"/>
    <w:rsid w:val="00C342CD"/>
    <w:rsid w:val="00C34382"/>
    <w:rsid w:val="00C3475F"/>
    <w:rsid w:val="00C349BA"/>
    <w:rsid w:val="00C350A6"/>
    <w:rsid w:val="00C350C4"/>
    <w:rsid w:val="00C352BA"/>
    <w:rsid w:val="00C35557"/>
    <w:rsid w:val="00C35629"/>
    <w:rsid w:val="00C35AC4"/>
    <w:rsid w:val="00C35AD2"/>
    <w:rsid w:val="00C35B34"/>
    <w:rsid w:val="00C361F6"/>
    <w:rsid w:val="00C36373"/>
    <w:rsid w:val="00C36519"/>
    <w:rsid w:val="00C36566"/>
    <w:rsid w:val="00C36679"/>
    <w:rsid w:val="00C36755"/>
    <w:rsid w:val="00C369DC"/>
    <w:rsid w:val="00C36B8C"/>
    <w:rsid w:val="00C36BA5"/>
    <w:rsid w:val="00C36D80"/>
    <w:rsid w:val="00C36E3F"/>
    <w:rsid w:val="00C3732D"/>
    <w:rsid w:val="00C3746A"/>
    <w:rsid w:val="00C3747A"/>
    <w:rsid w:val="00C37865"/>
    <w:rsid w:val="00C37888"/>
    <w:rsid w:val="00C37895"/>
    <w:rsid w:val="00C37BB3"/>
    <w:rsid w:val="00C37CAF"/>
    <w:rsid w:val="00C37F42"/>
    <w:rsid w:val="00C4000B"/>
    <w:rsid w:val="00C40105"/>
    <w:rsid w:val="00C40431"/>
    <w:rsid w:val="00C40467"/>
    <w:rsid w:val="00C40729"/>
    <w:rsid w:val="00C407FA"/>
    <w:rsid w:val="00C40946"/>
    <w:rsid w:val="00C40C02"/>
    <w:rsid w:val="00C40CAF"/>
    <w:rsid w:val="00C412F2"/>
    <w:rsid w:val="00C4175C"/>
    <w:rsid w:val="00C41859"/>
    <w:rsid w:val="00C418AA"/>
    <w:rsid w:val="00C41B1C"/>
    <w:rsid w:val="00C41BF6"/>
    <w:rsid w:val="00C41F1D"/>
    <w:rsid w:val="00C41F5C"/>
    <w:rsid w:val="00C420CB"/>
    <w:rsid w:val="00C42169"/>
    <w:rsid w:val="00C42377"/>
    <w:rsid w:val="00C42845"/>
    <w:rsid w:val="00C42934"/>
    <w:rsid w:val="00C42FE5"/>
    <w:rsid w:val="00C438BA"/>
    <w:rsid w:val="00C43CBD"/>
    <w:rsid w:val="00C43CFF"/>
    <w:rsid w:val="00C43DBA"/>
    <w:rsid w:val="00C43E35"/>
    <w:rsid w:val="00C440BA"/>
    <w:rsid w:val="00C441AE"/>
    <w:rsid w:val="00C44558"/>
    <w:rsid w:val="00C44A76"/>
    <w:rsid w:val="00C44D65"/>
    <w:rsid w:val="00C4504A"/>
    <w:rsid w:val="00C45144"/>
    <w:rsid w:val="00C45188"/>
    <w:rsid w:val="00C4545D"/>
    <w:rsid w:val="00C45812"/>
    <w:rsid w:val="00C45BB2"/>
    <w:rsid w:val="00C45D58"/>
    <w:rsid w:val="00C45F08"/>
    <w:rsid w:val="00C4603D"/>
    <w:rsid w:val="00C4643D"/>
    <w:rsid w:val="00C4650A"/>
    <w:rsid w:val="00C46543"/>
    <w:rsid w:val="00C46CDA"/>
    <w:rsid w:val="00C46D41"/>
    <w:rsid w:val="00C46E62"/>
    <w:rsid w:val="00C47710"/>
    <w:rsid w:val="00C4774D"/>
    <w:rsid w:val="00C479F6"/>
    <w:rsid w:val="00C47B32"/>
    <w:rsid w:val="00C47FEA"/>
    <w:rsid w:val="00C50042"/>
    <w:rsid w:val="00C50188"/>
    <w:rsid w:val="00C501B6"/>
    <w:rsid w:val="00C5037C"/>
    <w:rsid w:val="00C5056C"/>
    <w:rsid w:val="00C50934"/>
    <w:rsid w:val="00C50B58"/>
    <w:rsid w:val="00C50BEC"/>
    <w:rsid w:val="00C50FF9"/>
    <w:rsid w:val="00C51722"/>
    <w:rsid w:val="00C51A23"/>
    <w:rsid w:val="00C51AD3"/>
    <w:rsid w:val="00C51C9D"/>
    <w:rsid w:val="00C51E1C"/>
    <w:rsid w:val="00C51E69"/>
    <w:rsid w:val="00C52351"/>
    <w:rsid w:val="00C5257D"/>
    <w:rsid w:val="00C5280E"/>
    <w:rsid w:val="00C528E0"/>
    <w:rsid w:val="00C52927"/>
    <w:rsid w:val="00C52AA2"/>
    <w:rsid w:val="00C52B85"/>
    <w:rsid w:val="00C530BB"/>
    <w:rsid w:val="00C5313A"/>
    <w:rsid w:val="00C53345"/>
    <w:rsid w:val="00C534B7"/>
    <w:rsid w:val="00C539ED"/>
    <w:rsid w:val="00C53A1D"/>
    <w:rsid w:val="00C53F52"/>
    <w:rsid w:val="00C53FFB"/>
    <w:rsid w:val="00C546A8"/>
    <w:rsid w:val="00C54BC8"/>
    <w:rsid w:val="00C54D2B"/>
    <w:rsid w:val="00C558EC"/>
    <w:rsid w:val="00C55E3C"/>
    <w:rsid w:val="00C56108"/>
    <w:rsid w:val="00C56216"/>
    <w:rsid w:val="00C5646D"/>
    <w:rsid w:val="00C56563"/>
    <w:rsid w:val="00C567C2"/>
    <w:rsid w:val="00C57148"/>
    <w:rsid w:val="00C57329"/>
    <w:rsid w:val="00C578B2"/>
    <w:rsid w:val="00C5795F"/>
    <w:rsid w:val="00C57FEB"/>
    <w:rsid w:val="00C6095B"/>
    <w:rsid w:val="00C60A4D"/>
    <w:rsid w:val="00C61881"/>
    <w:rsid w:val="00C61884"/>
    <w:rsid w:val="00C61BCB"/>
    <w:rsid w:val="00C61DB0"/>
    <w:rsid w:val="00C6209A"/>
    <w:rsid w:val="00C6231A"/>
    <w:rsid w:val="00C6301F"/>
    <w:rsid w:val="00C6343B"/>
    <w:rsid w:val="00C63A8C"/>
    <w:rsid w:val="00C63AAC"/>
    <w:rsid w:val="00C63ABC"/>
    <w:rsid w:val="00C63D85"/>
    <w:rsid w:val="00C63DD4"/>
    <w:rsid w:val="00C63E06"/>
    <w:rsid w:val="00C6419F"/>
    <w:rsid w:val="00C64637"/>
    <w:rsid w:val="00C646CA"/>
    <w:rsid w:val="00C64DF1"/>
    <w:rsid w:val="00C6513D"/>
    <w:rsid w:val="00C651EA"/>
    <w:rsid w:val="00C65605"/>
    <w:rsid w:val="00C65711"/>
    <w:rsid w:val="00C65851"/>
    <w:rsid w:val="00C65C2D"/>
    <w:rsid w:val="00C6615E"/>
    <w:rsid w:val="00C66242"/>
    <w:rsid w:val="00C6684F"/>
    <w:rsid w:val="00C66933"/>
    <w:rsid w:val="00C66980"/>
    <w:rsid w:val="00C669D3"/>
    <w:rsid w:val="00C66AF9"/>
    <w:rsid w:val="00C66BFC"/>
    <w:rsid w:val="00C66EE8"/>
    <w:rsid w:val="00C66FE6"/>
    <w:rsid w:val="00C671D2"/>
    <w:rsid w:val="00C67377"/>
    <w:rsid w:val="00C67B97"/>
    <w:rsid w:val="00C67E52"/>
    <w:rsid w:val="00C67EE4"/>
    <w:rsid w:val="00C7012D"/>
    <w:rsid w:val="00C70159"/>
    <w:rsid w:val="00C70989"/>
    <w:rsid w:val="00C70ACE"/>
    <w:rsid w:val="00C70B67"/>
    <w:rsid w:val="00C70E2F"/>
    <w:rsid w:val="00C70E6B"/>
    <w:rsid w:val="00C71208"/>
    <w:rsid w:val="00C7134A"/>
    <w:rsid w:val="00C715C4"/>
    <w:rsid w:val="00C71945"/>
    <w:rsid w:val="00C71A42"/>
    <w:rsid w:val="00C71CDE"/>
    <w:rsid w:val="00C71E1C"/>
    <w:rsid w:val="00C723CF"/>
    <w:rsid w:val="00C72408"/>
    <w:rsid w:val="00C7289E"/>
    <w:rsid w:val="00C72975"/>
    <w:rsid w:val="00C729F7"/>
    <w:rsid w:val="00C73471"/>
    <w:rsid w:val="00C73BCD"/>
    <w:rsid w:val="00C73C0C"/>
    <w:rsid w:val="00C73D89"/>
    <w:rsid w:val="00C74195"/>
    <w:rsid w:val="00C74437"/>
    <w:rsid w:val="00C745DF"/>
    <w:rsid w:val="00C746CE"/>
    <w:rsid w:val="00C74940"/>
    <w:rsid w:val="00C74A70"/>
    <w:rsid w:val="00C74C1C"/>
    <w:rsid w:val="00C74D3F"/>
    <w:rsid w:val="00C75800"/>
    <w:rsid w:val="00C7589A"/>
    <w:rsid w:val="00C75D7F"/>
    <w:rsid w:val="00C75FED"/>
    <w:rsid w:val="00C7609B"/>
    <w:rsid w:val="00C76629"/>
    <w:rsid w:val="00C7683E"/>
    <w:rsid w:val="00C76920"/>
    <w:rsid w:val="00C76DEA"/>
    <w:rsid w:val="00C76E60"/>
    <w:rsid w:val="00C7773A"/>
    <w:rsid w:val="00C77908"/>
    <w:rsid w:val="00C77A7C"/>
    <w:rsid w:val="00C77BB1"/>
    <w:rsid w:val="00C77CBA"/>
    <w:rsid w:val="00C801DD"/>
    <w:rsid w:val="00C803AD"/>
    <w:rsid w:val="00C803AF"/>
    <w:rsid w:val="00C80594"/>
    <w:rsid w:val="00C80AC3"/>
    <w:rsid w:val="00C812F8"/>
    <w:rsid w:val="00C8131B"/>
    <w:rsid w:val="00C8134B"/>
    <w:rsid w:val="00C81593"/>
    <w:rsid w:val="00C81617"/>
    <w:rsid w:val="00C818FF"/>
    <w:rsid w:val="00C8190B"/>
    <w:rsid w:val="00C81C90"/>
    <w:rsid w:val="00C82138"/>
    <w:rsid w:val="00C8213B"/>
    <w:rsid w:val="00C8216E"/>
    <w:rsid w:val="00C826CD"/>
    <w:rsid w:val="00C827B2"/>
    <w:rsid w:val="00C82892"/>
    <w:rsid w:val="00C82B87"/>
    <w:rsid w:val="00C82BFB"/>
    <w:rsid w:val="00C82D5B"/>
    <w:rsid w:val="00C82F36"/>
    <w:rsid w:val="00C83334"/>
    <w:rsid w:val="00C83798"/>
    <w:rsid w:val="00C83C59"/>
    <w:rsid w:val="00C83E4B"/>
    <w:rsid w:val="00C84F2A"/>
    <w:rsid w:val="00C85085"/>
    <w:rsid w:val="00C8522E"/>
    <w:rsid w:val="00C855E9"/>
    <w:rsid w:val="00C859D0"/>
    <w:rsid w:val="00C85AD4"/>
    <w:rsid w:val="00C85C96"/>
    <w:rsid w:val="00C85D3E"/>
    <w:rsid w:val="00C860D9"/>
    <w:rsid w:val="00C8621E"/>
    <w:rsid w:val="00C865A1"/>
    <w:rsid w:val="00C865C3"/>
    <w:rsid w:val="00C869D4"/>
    <w:rsid w:val="00C86AAD"/>
    <w:rsid w:val="00C87166"/>
    <w:rsid w:val="00C8717E"/>
    <w:rsid w:val="00C8728B"/>
    <w:rsid w:val="00C872FE"/>
    <w:rsid w:val="00C87381"/>
    <w:rsid w:val="00C873A9"/>
    <w:rsid w:val="00C87715"/>
    <w:rsid w:val="00C87C5D"/>
    <w:rsid w:val="00C87F9A"/>
    <w:rsid w:val="00C90147"/>
    <w:rsid w:val="00C903E6"/>
    <w:rsid w:val="00C90965"/>
    <w:rsid w:val="00C90A3D"/>
    <w:rsid w:val="00C90E4B"/>
    <w:rsid w:val="00C90F65"/>
    <w:rsid w:val="00C910CF"/>
    <w:rsid w:val="00C910FA"/>
    <w:rsid w:val="00C91590"/>
    <w:rsid w:val="00C917C5"/>
    <w:rsid w:val="00C91CED"/>
    <w:rsid w:val="00C91D1F"/>
    <w:rsid w:val="00C91E7E"/>
    <w:rsid w:val="00C91EB2"/>
    <w:rsid w:val="00C91FE8"/>
    <w:rsid w:val="00C921B7"/>
    <w:rsid w:val="00C925D3"/>
    <w:rsid w:val="00C927BD"/>
    <w:rsid w:val="00C927EC"/>
    <w:rsid w:val="00C92888"/>
    <w:rsid w:val="00C92B96"/>
    <w:rsid w:val="00C92C16"/>
    <w:rsid w:val="00C92E3E"/>
    <w:rsid w:val="00C92FAB"/>
    <w:rsid w:val="00C93086"/>
    <w:rsid w:val="00C930F5"/>
    <w:rsid w:val="00C9313D"/>
    <w:rsid w:val="00C93148"/>
    <w:rsid w:val="00C9316F"/>
    <w:rsid w:val="00C933B6"/>
    <w:rsid w:val="00C93588"/>
    <w:rsid w:val="00C938D3"/>
    <w:rsid w:val="00C93B72"/>
    <w:rsid w:val="00C93BA9"/>
    <w:rsid w:val="00C93D8D"/>
    <w:rsid w:val="00C93E72"/>
    <w:rsid w:val="00C93FBC"/>
    <w:rsid w:val="00C942CB"/>
    <w:rsid w:val="00C94787"/>
    <w:rsid w:val="00C9494C"/>
    <w:rsid w:val="00C94990"/>
    <w:rsid w:val="00C94ABD"/>
    <w:rsid w:val="00C94B4B"/>
    <w:rsid w:val="00C94EDD"/>
    <w:rsid w:val="00C9511C"/>
    <w:rsid w:val="00C9516B"/>
    <w:rsid w:val="00C95170"/>
    <w:rsid w:val="00C95235"/>
    <w:rsid w:val="00C956CC"/>
    <w:rsid w:val="00C95A2B"/>
    <w:rsid w:val="00C95B2C"/>
    <w:rsid w:val="00C96786"/>
    <w:rsid w:val="00C967EC"/>
    <w:rsid w:val="00C96A29"/>
    <w:rsid w:val="00C96BFC"/>
    <w:rsid w:val="00C970AC"/>
    <w:rsid w:val="00C975C4"/>
    <w:rsid w:val="00C97A9A"/>
    <w:rsid w:val="00C97B45"/>
    <w:rsid w:val="00C97B5D"/>
    <w:rsid w:val="00C97D36"/>
    <w:rsid w:val="00CA0053"/>
    <w:rsid w:val="00CA0544"/>
    <w:rsid w:val="00CA06C8"/>
    <w:rsid w:val="00CA070E"/>
    <w:rsid w:val="00CA07F8"/>
    <w:rsid w:val="00CA0BCD"/>
    <w:rsid w:val="00CA0D43"/>
    <w:rsid w:val="00CA0EF0"/>
    <w:rsid w:val="00CA1826"/>
    <w:rsid w:val="00CA1BF9"/>
    <w:rsid w:val="00CA22D3"/>
    <w:rsid w:val="00CA2615"/>
    <w:rsid w:val="00CA271F"/>
    <w:rsid w:val="00CA2CB9"/>
    <w:rsid w:val="00CA2E64"/>
    <w:rsid w:val="00CA3315"/>
    <w:rsid w:val="00CA3475"/>
    <w:rsid w:val="00CA3489"/>
    <w:rsid w:val="00CA3600"/>
    <w:rsid w:val="00CA386D"/>
    <w:rsid w:val="00CA3B3A"/>
    <w:rsid w:val="00CA3CD4"/>
    <w:rsid w:val="00CA3DAD"/>
    <w:rsid w:val="00CA3EB9"/>
    <w:rsid w:val="00CA3F8B"/>
    <w:rsid w:val="00CA405D"/>
    <w:rsid w:val="00CA43D3"/>
    <w:rsid w:val="00CA4453"/>
    <w:rsid w:val="00CA4910"/>
    <w:rsid w:val="00CA4C91"/>
    <w:rsid w:val="00CA4E2C"/>
    <w:rsid w:val="00CA4E9B"/>
    <w:rsid w:val="00CA5117"/>
    <w:rsid w:val="00CA524D"/>
    <w:rsid w:val="00CA52EF"/>
    <w:rsid w:val="00CA56D8"/>
    <w:rsid w:val="00CA5808"/>
    <w:rsid w:val="00CA5C13"/>
    <w:rsid w:val="00CA5F3E"/>
    <w:rsid w:val="00CA604F"/>
    <w:rsid w:val="00CA61DB"/>
    <w:rsid w:val="00CA6A47"/>
    <w:rsid w:val="00CA6B52"/>
    <w:rsid w:val="00CA6B93"/>
    <w:rsid w:val="00CA6C3D"/>
    <w:rsid w:val="00CA6C4D"/>
    <w:rsid w:val="00CA6C7C"/>
    <w:rsid w:val="00CA6CA3"/>
    <w:rsid w:val="00CA6EEA"/>
    <w:rsid w:val="00CA6FCE"/>
    <w:rsid w:val="00CA7175"/>
    <w:rsid w:val="00CA75B3"/>
    <w:rsid w:val="00CA7702"/>
    <w:rsid w:val="00CA7A01"/>
    <w:rsid w:val="00CA7D95"/>
    <w:rsid w:val="00CA7FB7"/>
    <w:rsid w:val="00CB00EB"/>
    <w:rsid w:val="00CB0133"/>
    <w:rsid w:val="00CB0214"/>
    <w:rsid w:val="00CB0933"/>
    <w:rsid w:val="00CB0AD5"/>
    <w:rsid w:val="00CB0D64"/>
    <w:rsid w:val="00CB14EF"/>
    <w:rsid w:val="00CB1A6E"/>
    <w:rsid w:val="00CB1A95"/>
    <w:rsid w:val="00CB1EA8"/>
    <w:rsid w:val="00CB1EBE"/>
    <w:rsid w:val="00CB201A"/>
    <w:rsid w:val="00CB2034"/>
    <w:rsid w:val="00CB2050"/>
    <w:rsid w:val="00CB2081"/>
    <w:rsid w:val="00CB2286"/>
    <w:rsid w:val="00CB23DF"/>
    <w:rsid w:val="00CB240F"/>
    <w:rsid w:val="00CB26B2"/>
    <w:rsid w:val="00CB270D"/>
    <w:rsid w:val="00CB29A8"/>
    <w:rsid w:val="00CB2CB5"/>
    <w:rsid w:val="00CB2D30"/>
    <w:rsid w:val="00CB2E57"/>
    <w:rsid w:val="00CB2F83"/>
    <w:rsid w:val="00CB3A1F"/>
    <w:rsid w:val="00CB3FD7"/>
    <w:rsid w:val="00CB4148"/>
    <w:rsid w:val="00CB41DB"/>
    <w:rsid w:val="00CB46C5"/>
    <w:rsid w:val="00CB48C9"/>
    <w:rsid w:val="00CB4A6B"/>
    <w:rsid w:val="00CB505F"/>
    <w:rsid w:val="00CB5133"/>
    <w:rsid w:val="00CB530C"/>
    <w:rsid w:val="00CB5323"/>
    <w:rsid w:val="00CB5335"/>
    <w:rsid w:val="00CB5429"/>
    <w:rsid w:val="00CB5C80"/>
    <w:rsid w:val="00CB5CAA"/>
    <w:rsid w:val="00CB5D28"/>
    <w:rsid w:val="00CB5F06"/>
    <w:rsid w:val="00CB5FF9"/>
    <w:rsid w:val="00CB61CD"/>
    <w:rsid w:val="00CB622D"/>
    <w:rsid w:val="00CB6332"/>
    <w:rsid w:val="00CB661E"/>
    <w:rsid w:val="00CB683E"/>
    <w:rsid w:val="00CB68F1"/>
    <w:rsid w:val="00CB6D9D"/>
    <w:rsid w:val="00CB7240"/>
    <w:rsid w:val="00CB75EB"/>
    <w:rsid w:val="00CB76A5"/>
    <w:rsid w:val="00CB76E6"/>
    <w:rsid w:val="00CC020A"/>
    <w:rsid w:val="00CC056C"/>
    <w:rsid w:val="00CC0712"/>
    <w:rsid w:val="00CC0F54"/>
    <w:rsid w:val="00CC0F69"/>
    <w:rsid w:val="00CC1341"/>
    <w:rsid w:val="00CC1391"/>
    <w:rsid w:val="00CC13E5"/>
    <w:rsid w:val="00CC149A"/>
    <w:rsid w:val="00CC1867"/>
    <w:rsid w:val="00CC1A22"/>
    <w:rsid w:val="00CC1AF5"/>
    <w:rsid w:val="00CC1C13"/>
    <w:rsid w:val="00CC1CD6"/>
    <w:rsid w:val="00CC20ED"/>
    <w:rsid w:val="00CC265B"/>
    <w:rsid w:val="00CC2E3B"/>
    <w:rsid w:val="00CC2E87"/>
    <w:rsid w:val="00CC3046"/>
    <w:rsid w:val="00CC3194"/>
    <w:rsid w:val="00CC32CC"/>
    <w:rsid w:val="00CC3378"/>
    <w:rsid w:val="00CC33DC"/>
    <w:rsid w:val="00CC351E"/>
    <w:rsid w:val="00CC3607"/>
    <w:rsid w:val="00CC3991"/>
    <w:rsid w:val="00CC39BA"/>
    <w:rsid w:val="00CC45F7"/>
    <w:rsid w:val="00CC4AAA"/>
    <w:rsid w:val="00CC4EBF"/>
    <w:rsid w:val="00CC54E8"/>
    <w:rsid w:val="00CC5547"/>
    <w:rsid w:val="00CC5D0E"/>
    <w:rsid w:val="00CC5D60"/>
    <w:rsid w:val="00CC5F93"/>
    <w:rsid w:val="00CC6365"/>
    <w:rsid w:val="00CC6BC5"/>
    <w:rsid w:val="00CC6EC5"/>
    <w:rsid w:val="00CC7001"/>
    <w:rsid w:val="00CC7027"/>
    <w:rsid w:val="00CC7270"/>
    <w:rsid w:val="00CC7592"/>
    <w:rsid w:val="00CC792D"/>
    <w:rsid w:val="00CC7A5F"/>
    <w:rsid w:val="00CC7C40"/>
    <w:rsid w:val="00CC7EBF"/>
    <w:rsid w:val="00CD00A7"/>
    <w:rsid w:val="00CD0393"/>
    <w:rsid w:val="00CD03A7"/>
    <w:rsid w:val="00CD06EE"/>
    <w:rsid w:val="00CD0A02"/>
    <w:rsid w:val="00CD0EA8"/>
    <w:rsid w:val="00CD1197"/>
    <w:rsid w:val="00CD1470"/>
    <w:rsid w:val="00CD19E8"/>
    <w:rsid w:val="00CD1AFA"/>
    <w:rsid w:val="00CD1BE2"/>
    <w:rsid w:val="00CD1C78"/>
    <w:rsid w:val="00CD211A"/>
    <w:rsid w:val="00CD242E"/>
    <w:rsid w:val="00CD246E"/>
    <w:rsid w:val="00CD2542"/>
    <w:rsid w:val="00CD2AD4"/>
    <w:rsid w:val="00CD2B46"/>
    <w:rsid w:val="00CD2EEC"/>
    <w:rsid w:val="00CD3161"/>
    <w:rsid w:val="00CD3312"/>
    <w:rsid w:val="00CD3499"/>
    <w:rsid w:val="00CD3B85"/>
    <w:rsid w:val="00CD3C5E"/>
    <w:rsid w:val="00CD3E11"/>
    <w:rsid w:val="00CD3E27"/>
    <w:rsid w:val="00CD3E46"/>
    <w:rsid w:val="00CD46E7"/>
    <w:rsid w:val="00CD4913"/>
    <w:rsid w:val="00CD49C1"/>
    <w:rsid w:val="00CD4AE0"/>
    <w:rsid w:val="00CD517F"/>
    <w:rsid w:val="00CD5290"/>
    <w:rsid w:val="00CD52FC"/>
    <w:rsid w:val="00CD5611"/>
    <w:rsid w:val="00CD5B77"/>
    <w:rsid w:val="00CD5B79"/>
    <w:rsid w:val="00CD5BEE"/>
    <w:rsid w:val="00CD5C2A"/>
    <w:rsid w:val="00CD5C38"/>
    <w:rsid w:val="00CD5C90"/>
    <w:rsid w:val="00CD5FBE"/>
    <w:rsid w:val="00CD60F0"/>
    <w:rsid w:val="00CD6493"/>
    <w:rsid w:val="00CD67A1"/>
    <w:rsid w:val="00CD6E0A"/>
    <w:rsid w:val="00CD6F2B"/>
    <w:rsid w:val="00CD725F"/>
    <w:rsid w:val="00CD7557"/>
    <w:rsid w:val="00CD795E"/>
    <w:rsid w:val="00CD7D00"/>
    <w:rsid w:val="00CD7E59"/>
    <w:rsid w:val="00CD7EBE"/>
    <w:rsid w:val="00CD7ED7"/>
    <w:rsid w:val="00CE0169"/>
    <w:rsid w:val="00CE01B1"/>
    <w:rsid w:val="00CE0510"/>
    <w:rsid w:val="00CE062F"/>
    <w:rsid w:val="00CE092F"/>
    <w:rsid w:val="00CE0D4C"/>
    <w:rsid w:val="00CE134A"/>
    <w:rsid w:val="00CE16EF"/>
    <w:rsid w:val="00CE1920"/>
    <w:rsid w:val="00CE1A25"/>
    <w:rsid w:val="00CE1E08"/>
    <w:rsid w:val="00CE1E58"/>
    <w:rsid w:val="00CE21BF"/>
    <w:rsid w:val="00CE22B8"/>
    <w:rsid w:val="00CE2413"/>
    <w:rsid w:val="00CE2A96"/>
    <w:rsid w:val="00CE2C8B"/>
    <w:rsid w:val="00CE3051"/>
    <w:rsid w:val="00CE33D7"/>
    <w:rsid w:val="00CE3446"/>
    <w:rsid w:val="00CE354A"/>
    <w:rsid w:val="00CE3563"/>
    <w:rsid w:val="00CE3640"/>
    <w:rsid w:val="00CE364C"/>
    <w:rsid w:val="00CE386D"/>
    <w:rsid w:val="00CE39D1"/>
    <w:rsid w:val="00CE3CD4"/>
    <w:rsid w:val="00CE3D4A"/>
    <w:rsid w:val="00CE3EDA"/>
    <w:rsid w:val="00CE42FF"/>
    <w:rsid w:val="00CE44AC"/>
    <w:rsid w:val="00CE458C"/>
    <w:rsid w:val="00CE47A9"/>
    <w:rsid w:val="00CE49B4"/>
    <w:rsid w:val="00CE4D39"/>
    <w:rsid w:val="00CE4EE0"/>
    <w:rsid w:val="00CE4F6F"/>
    <w:rsid w:val="00CE51A3"/>
    <w:rsid w:val="00CE53A4"/>
    <w:rsid w:val="00CE5819"/>
    <w:rsid w:val="00CE5BB9"/>
    <w:rsid w:val="00CE5D46"/>
    <w:rsid w:val="00CE602E"/>
    <w:rsid w:val="00CE6730"/>
    <w:rsid w:val="00CE67D6"/>
    <w:rsid w:val="00CE6A48"/>
    <w:rsid w:val="00CE6D48"/>
    <w:rsid w:val="00CE6DC5"/>
    <w:rsid w:val="00CE6F52"/>
    <w:rsid w:val="00CE6FD5"/>
    <w:rsid w:val="00CE73B6"/>
    <w:rsid w:val="00CE73F7"/>
    <w:rsid w:val="00CE76FD"/>
    <w:rsid w:val="00CE78E9"/>
    <w:rsid w:val="00CE7C2D"/>
    <w:rsid w:val="00CE7FA1"/>
    <w:rsid w:val="00CF02C0"/>
    <w:rsid w:val="00CF0790"/>
    <w:rsid w:val="00CF0B5A"/>
    <w:rsid w:val="00CF0DB0"/>
    <w:rsid w:val="00CF0E31"/>
    <w:rsid w:val="00CF0E68"/>
    <w:rsid w:val="00CF104D"/>
    <w:rsid w:val="00CF1082"/>
    <w:rsid w:val="00CF1710"/>
    <w:rsid w:val="00CF1907"/>
    <w:rsid w:val="00CF1A4A"/>
    <w:rsid w:val="00CF1A58"/>
    <w:rsid w:val="00CF1C65"/>
    <w:rsid w:val="00CF20C8"/>
    <w:rsid w:val="00CF2335"/>
    <w:rsid w:val="00CF25CE"/>
    <w:rsid w:val="00CF2B31"/>
    <w:rsid w:val="00CF319E"/>
    <w:rsid w:val="00CF3324"/>
    <w:rsid w:val="00CF37A1"/>
    <w:rsid w:val="00CF3978"/>
    <w:rsid w:val="00CF3D56"/>
    <w:rsid w:val="00CF3FEB"/>
    <w:rsid w:val="00CF46A7"/>
    <w:rsid w:val="00CF4A93"/>
    <w:rsid w:val="00CF4ECE"/>
    <w:rsid w:val="00CF4FF6"/>
    <w:rsid w:val="00CF5067"/>
    <w:rsid w:val="00CF54E2"/>
    <w:rsid w:val="00CF563D"/>
    <w:rsid w:val="00CF5995"/>
    <w:rsid w:val="00CF5BA6"/>
    <w:rsid w:val="00CF5ECC"/>
    <w:rsid w:val="00CF5FA1"/>
    <w:rsid w:val="00CF6160"/>
    <w:rsid w:val="00CF62D4"/>
    <w:rsid w:val="00CF6499"/>
    <w:rsid w:val="00CF6638"/>
    <w:rsid w:val="00CF678F"/>
    <w:rsid w:val="00CF6D5D"/>
    <w:rsid w:val="00CF6FD5"/>
    <w:rsid w:val="00CF7104"/>
    <w:rsid w:val="00CF748E"/>
    <w:rsid w:val="00CF7DE8"/>
    <w:rsid w:val="00D0036B"/>
    <w:rsid w:val="00D006DE"/>
    <w:rsid w:val="00D0097B"/>
    <w:rsid w:val="00D00A8D"/>
    <w:rsid w:val="00D00CE2"/>
    <w:rsid w:val="00D011A1"/>
    <w:rsid w:val="00D011AF"/>
    <w:rsid w:val="00D01844"/>
    <w:rsid w:val="00D01921"/>
    <w:rsid w:val="00D01D21"/>
    <w:rsid w:val="00D01DB2"/>
    <w:rsid w:val="00D021FE"/>
    <w:rsid w:val="00D0225E"/>
    <w:rsid w:val="00D025F2"/>
    <w:rsid w:val="00D02872"/>
    <w:rsid w:val="00D02C34"/>
    <w:rsid w:val="00D0312B"/>
    <w:rsid w:val="00D03528"/>
    <w:rsid w:val="00D03D5B"/>
    <w:rsid w:val="00D041DC"/>
    <w:rsid w:val="00D0421D"/>
    <w:rsid w:val="00D04236"/>
    <w:rsid w:val="00D043A9"/>
    <w:rsid w:val="00D04651"/>
    <w:rsid w:val="00D04A21"/>
    <w:rsid w:val="00D04AD2"/>
    <w:rsid w:val="00D04C8B"/>
    <w:rsid w:val="00D0543D"/>
    <w:rsid w:val="00D05BBD"/>
    <w:rsid w:val="00D05CE3"/>
    <w:rsid w:val="00D05E93"/>
    <w:rsid w:val="00D0657B"/>
    <w:rsid w:val="00D0682A"/>
    <w:rsid w:val="00D06D13"/>
    <w:rsid w:val="00D06F45"/>
    <w:rsid w:val="00D07172"/>
    <w:rsid w:val="00D071D4"/>
    <w:rsid w:val="00D0728D"/>
    <w:rsid w:val="00D074BF"/>
    <w:rsid w:val="00D0782B"/>
    <w:rsid w:val="00D07BE5"/>
    <w:rsid w:val="00D100AA"/>
    <w:rsid w:val="00D1031F"/>
    <w:rsid w:val="00D10677"/>
    <w:rsid w:val="00D1073A"/>
    <w:rsid w:val="00D10775"/>
    <w:rsid w:val="00D10912"/>
    <w:rsid w:val="00D10937"/>
    <w:rsid w:val="00D10B21"/>
    <w:rsid w:val="00D10B8B"/>
    <w:rsid w:val="00D10C84"/>
    <w:rsid w:val="00D10D11"/>
    <w:rsid w:val="00D1110F"/>
    <w:rsid w:val="00D11154"/>
    <w:rsid w:val="00D1141F"/>
    <w:rsid w:val="00D1186B"/>
    <w:rsid w:val="00D11C01"/>
    <w:rsid w:val="00D125C5"/>
    <w:rsid w:val="00D12B01"/>
    <w:rsid w:val="00D12BBD"/>
    <w:rsid w:val="00D12DC8"/>
    <w:rsid w:val="00D13208"/>
    <w:rsid w:val="00D1354D"/>
    <w:rsid w:val="00D1377B"/>
    <w:rsid w:val="00D13933"/>
    <w:rsid w:val="00D13A3E"/>
    <w:rsid w:val="00D13B7B"/>
    <w:rsid w:val="00D13E1E"/>
    <w:rsid w:val="00D13EDF"/>
    <w:rsid w:val="00D1403F"/>
    <w:rsid w:val="00D14368"/>
    <w:rsid w:val="00D1452C"/>
    <w:rsid w:val="00D14BD8"/>
    <w:rsid w:val="00D14BF2"/>
    <w:rsid w:val="00D14F8E"/>
    <w:rsid w:val="00D14FC0"/>
    <w:rsid w:val="00D15058"/>
    <w:rsid w:val="00D159B7"/>
    <w:rsid w:val="00D15A85"/>
    <w:rsid w:val="00D15D86"/>
    <w:rsid w:val="00D15F56"/>
    <w:rsid w:val="00D1620C"/>
    <w:rsid w:val="00D16276"/>
    <w:rsid w:val="00D162EC"/>
    <w:rsid w:val="00D16455"/>
    <w:rsid w:val="00D16726"/>
    <w:rsid w:val="00D16894"/>
    <w:rsid w:val="00D16BEB"/>
    <w:rsid w:val="00D17032"/>
    <w:rsid w:val="00D17040"/>
    <w:rsid w:val="00D17562"/>
    <w:rsid w:val="00D17657"/>
    <w:rsid w:val="00D17BCE"/>
    <w:rsid w:val="00D17EB9"/>
    <w:rsid w:val="00D17F37"/>
    <w:rsid w:val="00D200E9"/>
    <w:rsid w:val="00D2048E"/>
    <w:rsid w:val="00D20981"/>
    <w:rsid w:val="00D209D0"/>
    <w:rsid w:val="00D20DEE"/>
    <w:rsid w:val="00D211FA"/>
    <w:rsid w:val="00D21590"/>
    <w:rsid w:val="00D2165B"/>
    <w:rsid w:val="00D216C5"/>
    <w:rsid w:val="00D21A71"/>
    <w:rsid w:val="00D224D9"/>
    <w:rsid w:val="00D22AFA"/>
    <w:rsid w:val="00D22BEA"/>
    <w:rsid w:val="00D22EA7"/>
    <w:rsid w:val="00D23230"/>
    <w:rsid w:val="00D23C14"/>
    <w:rsid w:val="00D23F01"/>
    <w:rsid w:val="00D24402"/>
    <w:rsid w:val="00D248A9"/>
    <w:rsid w:val="00D249AB"/>
    <w:rsid w:val="00D24A75"/>
    <w:rsid w:val="00D24C54"/>
    <w:rsid w:val="00D24F83"/>
    <w:rsid w:val="00D25185"/>
    <w:rsid w:val="00D255AA"/>
    <w:rsid w:val="00D25662"/>
    <w:rsid w:val="00D25A73"/>
    <w:rsid w:val="00D25C0B"/>
    <w:rsid w:val="00D25D4C"/>
    <w:rsid w:val="00D25F89"/>
    <w:rsid w:val="00D2603D"/>
    <w:rsid w:val="00D260D5"/>
    <w:rsid w:val="00D26130"/>
    <w:rsid w:val="00D264A6"/>
    <w:rsid w:val="00D26B3E"/>
    <w:rsid w:val="00D26DAD"/>
    <w:rsid w:val="00D27088"/>
    <w:rsid w:val="00D27E99"/>
    <w:rsid w:val="00D3015B"/>
    <w:rsid w:val="00D3020B"/>
    <w:rsid w:val="00D303FF"/>
    <w:rsid w:val="00D3058F"/>
    <w:rsid w:val="00D305B7"/>
    <w:rsid w:val="00D3065F"/>
    <w:rsid w:val="00D30B25"/>
    <w:rsid w:val="00D30CD6"/>
    <w:rsid w:val="00D30DA3"/>
    <w:rsid w:val="00D30E5F"/>
    <w:rsid w:val="00D30EAA"/>
    <w:rsid w:val="00D312E3"/>
    <w:rsid w:val="00D3163E"/>
    <w:rsid w:val="00D31BD7"/>
    <w:rsid w:val="00D31CF9"/>
    <w:rsid w:val="00D3247E"/>
    <w:rsid w:val="00D327C8"/>
    <w:rsid w:val="00D32E79"/>
    <w:rsid w:val="00D3338F"/>
    <w:rsid w:val="00D33917"/>
    <w:rsid w:val="00D3399D"/>
    <w:rsid w:val="00D33EC8"/>
    <w:rsid w:val="00D33FC3"/>
    <w:rsid w:val="00D33FE1"/>
    <w:rsid w:val="00D34271"/>
    <w:rsid w:val="00D34353"/>
    <w:rsid w:val="00D3436B"/>
    <w:rsid w:val="00D3438A"/>
    <w:rsid w:val="00D34782"/>
    <w:rsid w:val="00D34822"/>
    <w:rsid w:val="00D34ACD"/>
    <w:rsid w:val="00D34B68"/>
    <w:rsid w:val="00D34C54"/>
    <w:rsid w:val="00D350F6"/>
    <w:rsid w:val="00D35262"/>
    <w:rsid w:val="00D35305"/>
    <w:rsid w:val="00D35401"/>
    <w:rsid w:val="00D35552"/>
    <w:rsid w:val="00D35859"/>
    <w:rsid w:val="00D3617C"/>
    <w:rsid w:val="00D36443"/>
    <w:rsid w:val="00D36D4F"/>
    <w:rsid w:val="00D36EC8"/>
    <w:rsid w:val="00D36F0A"/>
    <w:rsid w:val="00D371E0"/>
    <w:rsid w:val="00D37278"/>
    <w:rsid w:val="00D377DF"/>
    <w:rsid w:val="00D37877"/>
    <w:rsid w:val="00D378C5"/>
    <w:rsid w:val="00D37961"/>
    <w:rsid w:val="00D37D6F"/>
    <w:rsid w:val="00D401DD"/>
    <w:rsid w:val="00D406D7"/>
    <w:rsid w:val="00D409D8"/>
    <w:rsid w:val="00D40DCE"/>
    <w:rsid w:val="00D411FA"/>
    <w:rsid w:val="00D4120B"/>
    <w:rsid w:val="00D41214"/>
    <w:rsid w:val="00D41629"/>
    <w:rsid w:val="00D41714"/>
    <w:rsid w:val="00D41A90"/>
    <w:rsid w:val="00D41AD2"/>
    <w:rsid w:val="00D41B98"/>
    <w:rsid w:val="00D41E36"/>
    <w:rsid w:val="00D42312"/>
    <w:rsid w:val="00D42611"/>
    <w:rsid w:val="00D4280B"/>
    <w:rsid w:val="00D42CEF"/>
    <w:rsid w:val="00D42D06"/>
    <w:rsid w:val="00D43224"/>
    <w:rsid w:val="00D435ED"/>
    <w:rsid w:val="00D439A9"/>
    <w:rsid w:val="00D439C3"/>
    <w:rsid w:val="00D43A3D"/>
    <w:rsid w:val="00D43B8C"/>
    <w:rsid w:val="00D4411D"/>
    <w:rsid w:val="00D4435C"/>
    <w:rsid w:val="00D44561"/>
    <w:rsid w:val="00D447F3"/>
    <w:rsid w:val="00D449B4"/>
    <w:rsid w:val="00D44BC9"/>
    <w:rsid w:val="00D44C5A"/>
    <w:rsid w:val="00D44C81"/>
    <w:rsid w:val="00D44EBB"/>
    <w:rsid w:val="00D44EF4"/>
    <w:rsid w:val="00D4501D"/>
    <w:rsid w:val="00D453C7"/>
    <w:rsid w:val="00D457BF"/>
    <w:rsid w:val="00D45854"/>
    <w:rsid w:val="00D46113"/>
    <w:rsid w:val="00D464B2"/>
    <w:rsid w:val="00D465A4"/>
    <w:rsid w:val="00D46884"/>
    <w:rsid w:val="00D46D6C"/>
    <w:rsid w:val="00D470D4"/>
    <w:rsid w:val="00D47394"/>
    <w:rsid w:val="00D47BFA"/>
    <w:rsid w:val="00D47C57"/>
    <w:rsid w:val="00D47DFD"/>
    <w:rsid w:val="00D504D5"/>
    <w:rsid w:val="00D50714"/>
    <w:rsid w:val="00D508F5"/>
    <w:rsid w:val="00D50BFA"/>
    <w:rsid w:val="00D50CBD"/>
    <w:rsid w:val="00D50FA4"/>
    <w:rsid w:val="00D51175"/>
    <w:rsid w:val="00D5176D"/>
    <w:rsid w:val="00D517E4"/>
    <w:rsid w:val="00D519CA"/>
    <w:rsid w:val="00D51A9D"/>
    <w:rsid w:val="00D51BBC"/>
    <w:rsid w:val="00D51F1D"/>
    <w:rsid w:val="00D51FBA"/>
    <w:rsid w:val="00D5212E"/>
    <w:rsid w:val="00D523D8"/>
    <w:rsid w:val="00D52949"/>
    <w:rsid w:val="00D52CD6"/>
    <w:rsid w:val="00D52DAC"/>
    <w:rsid w:val="00D53314"/>
    <w:rsid w:val="00D53433"/>
    <w:rsid w:val="00D5358A"/>
    <w:rsid w:val="00D53649"/>
    <w:rsid w:val="00D5370E"/>
    <w:rsid w:val="00D539E0"/>
    <w:rsid w:val="00D53C5E"/>
    <w:rsid w:val="00D53E11"/>
    <w:rsid w:val="00D54040"/>
    <w:rsid w:val="00D54277"/>
    <w:rsid w:val="00D5441A"/>
    <w:rsid w:val="00D54448"/>
    <w:rsid w:val="00D54479"/>
    <w:rsid w:val="00D544A9"/>
    <w:rsid w:val="00D54CA5"/>
    <w:rsid w:val="00D54DD3"/>
    <w:rsid w:val="00D54E5E"/>
    <w:rsid w:val="00D54F45"/>
    <w:rsid w:val="00D55134"/>
    <w:rsid w:val="00D55987"/>
    <w:rsid w:val="00D560C2"/>
    <w:rsid w:val="00D562BA"/>
    <w:rsid w:val="00D56424"/>
    <w:rsid w:val="00D5665B"/>
    <w:rsid w:val="00D5677E"/>
    <w:rsid w:val="00D567A0"/>
    <w:rsid w:val="00D567DF"/>
    <w:rsid w:val="00D56BAB"/>
    <w:rsid w:val="00D56C7A"/>
    <w:rsid w:val="00D56D3D"/>
    <w:rsid w:val="00D57268"/>
    <w:rsid w:val="00D57496"/>
    <w:rsid w:val="00D574D8"/>
    <w:rsid w:val="00D57953"/>
    <w:rsid w:val="00D57A69"/>
    <w:rsid w:val="00D57AE6"/>
    <w:rsid w:val="00D57C23"/>
    <w:rsid w:val="00D57DA2"/>
    <w:rsid w:val="00D57E00"/>
    <w:rsid w:val="00D57E7F"/>
    <w:rsid w:val="00D57EF8"/>
    <w:rsid w:val="00D602A5"/>
    <w:rsid w:val="00D603D9"/>
    <w:rsid w:val="00D60559"/>
    <w:rsid w:val="00D60B43"/>
    <w:rsid w:val="00D60B8B"/>
    <w:rsid w:val="00D60BDF"/>
    <w:rsid w:val="00D60C0B"/>
    <w:rsid w:val="00D60C75"/>
    <w:rsid w:val="00D60D44"/>
    <w:rsid w:val="00D61360"/>
    <w:rsid w:val="00D613BB"/>
    <w:rsid w:val="00D61491"/>
    <w:rsid w:val="00D61F0A"/>
    <w:rsid w:val="00D62150"/>
    <w:rsid w:val="00D62533"/>
    <w:rsid w:val="00D62612"/>
    <w:rsid w:val="00D627E6"/>
    <w:rsid w:val="00D6285E"/>
    <w:rsid w:val="00D629E6"/>
    <w:rsid w:val="00D62BCC"/>
    <w:rsid w:val="00D62D37"/>
    <w:rsid w:val="00D62DDE"/>
    <w:rsid w:val="00D62EB2"/>
    <w:rsid w:val="00D62FF8"/>
    <w:rsid w:val="00D63369"/>
    <w:rsid w:val="00D633E9"/>
    <w:rsid w:val="00D6346B"/>
    <w:rsid w:val="00D6355F"/>
    <w:rsid w:val="00D6361D"/>
    <w:rsid w:val="00D637E3"/>
    <w:rsid w:val="00D63D8B"/>
    <w:rsid w:val="00D63E89"/>
    <w:rsid w:val="00D641CD"/>
    <w:rsid w:val="00D64428"/>
    <w:rsid w:val="00D645FC"/>
    <w:rsid w:val="00D65046"/>
    <w:rsid w:val="00D654A0"/>
    <w:rsid w:val="00D6572A"/>
    <w:rsid w:val="00D659FF"/>
    <w:rsid w:val="00D6611B"/>
    <w:rsid w:val="00D661C3"/>
    <w:rsid w:val="00D6657D"/>
    <w:rsid w:val="00D665D6"/>
    <w:rsid w:val="00D66840"/>
    <w:rsid w:val="00D66B94"/>
    <w:rsid w:val="00D66C47"/>
    <w:rsid w:val="00D67372"/>
    <w:rsid w:val="00D6769F"/>
    <w:rsid w:val="00D676F0"/>
    <w:rsid w:val="00D67B4E"/>
    <w:rsid w:val="00D67BA1"/>
    <w:rsid w:val="00D67E23"/>
    <w:rsid w:val="00D67E3B"/>
    <w:rsid w:val="00D70209"/>
    <w:rsid w:val="00D7034B"/>
    <w:rsid w:val="00D7083C"/>
    <w:rsid w:val="00D70A4C"/>
    <w:rsid w:val="00D70B1D"/>
    <w:rsid w:val="00D70C04"/>
    <w:rsid w:val="00D7108F"/>
    <w:rsid w:val="00D712CE"/>
    <w:rsid w:val="00D71408"/>
    <w:rsid w:val="00D714B2"/>
    <w:rsid w:val="00D716E5"/>
    <w:rsid w:val="00D71A03"/>
    <w:rsid w:val="00D71CF7"/>
    <w:rsid w:val="00D71D0B"/>
    <w:rsid w:val="00D71D41"/>
    <w:rsid w:val="00D71F8A"/>
    <w:rsid w:val="00D72038"/>
    <w:rsid w:val="00D7267A"/>
    <w:rsid w:val="00D728E2"/>
    <w:rsid w:val="00D72905"/>
    <w:rsid w:val="00D72B73"/>
    <w:rsid w:val="00D72EF5"/>
    <w:rsid w:val="00D72F4E"/>
    <w:rsid w:val="00D7320A"/>
    <w:rsid w:val="00D7328A"/>
    <w:rsid w:val="00D735D2"/>
    <w:rsid w:val="00D7381D"/>
    <w:rsid w:val="00D73905"/>
    <w:rsid w:val="00D7393C"/>
    <w:rsid w:val="00D73A0D"/>
    <w:rsid w:val="00D73BE6"/>
    <w:rsid w:val="00D73CBC"/>
    <w:rsid w:val="00D7444F"/>
    <w:rsid w:val="00D747AB"/>
    <w:rsid w:val="00D74817"/>
    <w:rsid w:val="00D748F4"/>
    <w:rsid w:val="00D7505B"/>
    <w:rsid w:val="00D75255"/>
    <w:rsid w:val="00D7536C"/>
    <w:rsid w:val="00D755A8"/>
    <w:rsid w:val="00D75D5C"/>
    <w:rsid w:val="00D7660F"/>
    <w:rsid w:val="00D76718"/>
    <w:rsid w:val="00D76739"/>
    <w:rsid w:val="00D7692A"/>
    <w:rsid w:val="00D76AFE"/>
    <w:rsid w:val="00D76BE7"/>
    <w:rsid w:val="00D76D4A"/>
    <w:rsid w:val="00D76DA3"/>
    <w:rsid w:val="00D76F3F"/>
    <w:rsid w:val="00D7774F"/>
    <w:rsid w:val="00D777B4"/>
    <w:rsid w:val="00D77A14"/>
    <w:rsid w:val="00D77A44"/>
    <w:rsid w:val="00D77CF0"/>
    <w:rsid w:val="00D80504"/>
    <w:rsid w:val="00D80DF4"/>
    <w:rsid w:val="00D81134"/>
    <w:rsid w:val="00D81138"/>
    <w:rsid w:val="00D81892"/>
    <w:rsid w:val="00D81AD6"/>
    <w:rsid w:val="00D8203D"/>
    <w:rsid w:val="00D8223B"/>
    <w:rsid w:val="00D82392"/>
    <w:rsid w:val="00D827EB"/>
    <w:rsid w:val="00D8288C"/>
    <w:rsid w:val="00D82909"/>
    <w:rsid w:val="00D829E7"/>
    <w:rsid w:val="00D82CCC"/>
    <w:rsid w:val="00D8328A"/>
    <w:rsid w:val="00D83516"/>
    <w:rsid w:val="00D836FA"/>
    <w:rsid w:val="00D83874"/>
    <w:rsid w:val="00D838B5"/>
    <w:rsid w:val="00D838D3"/>
    <w:rsid w:val="00D83AA0"/>
    <w:rsid w:val="00D83AA6"/>
    <w:rsid w:val="00D83E67"/>
    <w:rsid w:val="00D83FD9"/>
    <w:rsid w:val="00D846AA"/>
    <w:rsid w:val="00D846B6"/>
    <w:rsid w:val="00D846EE"/>
    <w:rsid w:val="00D847B8"/>
    <w:rsid w:val="00D84A9A"/>
    <w:rsid w:val="00D84DCA"/>
    <w:rsid w:val="00D85074"/>
    <w:rsid w:val="00D85365"/>
    <w:rsid w:val="00D856FB"/>
    <w:rsid w:val="00D85A4A"/>
    <w:rsid w:val="00D85C31"/>
    <w:rsid w:val="00D8640B"/>
    <w:rsid w:val="00D86439"/>
    <w:rsid w:val="00D86643"/>
    <w:rsid w:val="00D8671E"/>
    <w:rsid w:val="00D8682F"/>
    <w:rsid w:val="00D86C77"/>
    <w:rsid w:val="00D86DBA"/>
    <w:rsid w:val="00D875DB"/>
    <w:rsid w:val="00D87799"/>
    <w:rsid w:val="00D87B7F"/>
    <w:rsid w:val="00D90017"/>
    <w:rsid w:val="00D901D4"/>
    <w:rsid w:val="00D909B6"/>
    <w:rsid w:val="00D90BA1"/>
    <w:rsid w:val="00D90F33"/>
    <w:rsid w:val="00D90F3C"/>
    <w:rsid w:val="00D9124C"/>
    <w:rsid w:val="00D91380"/>
    <w:rsid w:val="00D91451"/>
    <w:rsid w:val="00D915FA"/>
    <w:rsid w:val="00D91629"/>
    <w:rsid w:val="00D916D8"/>
    <w:rsid w:val="00D917F3"/>
    <w:rsid w:val="00D91A5F"/>
    <w:rsid w:val="00D9203F"/>
    <w:rsid w:val="00D926BC"/>
    <w:rsid w:val="00D926D5"/>
    <w:rsid w:val="00D929F0"/>
    <w:rsid w:val="00D92E7A"/>
    <w:rsid w:val="00D9309C"/>
    <w:rsid w:val="00D9324C"/>
    <w:rsid w:val="00D937A4"/>
    <w:rsid w:val="00D93A4A"/>
    <w:rsid w:val="00D93BD0"/>
    <w:rsid w:val="00D945B7"/>
    <w:rsid w:val="00D94859"/>
    <w:rsid w:val="00D94D94"/>
    <w:rsid w:val="00D9501C"/>
    <w:rsid w:val="00D95EBE"/>
    <w:rsid w:val="00D95EC0"/>
    <w:rsid w:val="00D95EE9"/>
    <w:rsid w:val="00D95FA9"/>
    <w:rsid w:val="00D9614D"/>
    <w:rsid w:val="00D965AD"/>
    <w:rsid w:val="00D96649"/>
    <w:rsid w:val="00D967A8"/>
    <w:rsid w:val="00D96877"/>
    <w:rsid w:val="00D96F3C"/>
    <w:rsid w:val="00D96FCC"/>
    <w:rsid w:val="00D972D6"/>
    <w:rsid w:val="00D9744B"/>
    <w:rsid w:val="00D97888"/>
    <w:rsid w:val="00D97BD7"/>
    <w:rsid w:val="00D97C2B"/>
    <w:rsid w:val="00D97CD9"/>
    <w:rsid w:val="00D97EBC"/>
    <w:rsid w:val="00D97F6C"/>
    <w:rsid w:val="00DA0436"/>
    <w:rsid w:val="00DA049F"/>
    <w:rsid w:val="00DA0C1C"/>
    <w:rsid w:val="00DA0CE4"/>
    <w:rsid w:val="00DA1056"/>
    <w:rsid w:val="00DA17A5"/>
    <w:rsid w:val="00DA1885"/>
    <w:rsid w:val="00DA1BAC"/>
    <w:rsid w:val="00DA1DDF"/>
    <w:rsid w:val="00DA1E8C"/>
    <w:rsid w:val="00DA213E"/>
    <w:rsid w:val="00DA234F"/>
    <w:rsid w:val="00DA266E"/>
    <w:rsid w:val="00DA2724"/>
    <w:rsid w:val="00DA2749"/>
    <w:rsid w:val="00DA2836"/>
    <w:rsid w:val="00DA3005"/>
    <w:rsid w:val="00DA3127"/>
    <w:rsid w:val="00DA3446"/>
    <w:rsid w:val="00DA36BE"/>
    <w:rsid w:val="00DA39CA"/>
    <w:rsid w:val="00DA3C05"/>
    <w:rsid w:val="00DA409B"/>
    <w:rsid w:val="00DA4240"/>
    <w:rsid w:val="00DA4290"/>
    <w:rsid w:val="00DA43F2"/>
    <w:rsid w:val="00DA4640"/>
    <w:rsid w:val="00DA46AF"/>
    <w:rsid w:val="00DA487F"/>
    <w:rsid w:val="00DA48C3"/>
    <w:rsid w:val="00DA4B76"/>
    <w:rsid w:val="00DA4C76"/>
    <w:rsid w:val="00DA4E32"/>
    <w:rsid w:val="00DA4F72"/>
    <w:rsid w:val="00DA57EC"/>
    <w:rsid w:val="00DA586D"/>
    <w:rsid w:val="00DA5972"/>
    <w:rsid w:val="00DA5BD0"/>
    <w:rsid w:val="00DA5BF6"/>
    <w:rsid w:val="00DA5D9B"/>
    <w:rsid w:val="00DA603B"/>
    <w:rsid w:val="00DA7413"/>
    <w:rsid w:val="00DA747B"/>
    <w:rsid w:val="00DA74AC"/>
    <w:rsid w:val="00DA74FC"/>
    <w:rsid w:val="00DA756C"/>
    <w:rsid w:val="00DA7583"/>
    <w:rsid w:val="00DA75F1"/>
    <w:rsid w:val="00DA7710"/>
    <w:rsid w:val="00DA7783"/>
    <w:rsid w:val="00DA7897"/>
    <w:rsid w:val="00DA7901"/>
    <w:rsid w:val="00DA7AA2"/>
    <w:rsid w:val="00DA7BD5"/>
    <w:rsid w:val="00DA7D0E"/>
    <w:rsid w:val="00DB0027"/>
    <w:rsid w:val="00DB0397"/>
    <w:rsid w:val="00DB0576"/>
    <w:rsid w:val="00DB0616"/>
    <w:rsid w:val="00DB071A"/>
    <w:rsid w:val="00DB0721"/>
    <w:rsid w:val="00DB07E4"/>
    <w:rsid w:val="00DB07F5"/>
    <w:rsid w:val="00DB1AC0"/>
    <w:rsid w:val="00DB1C0B"/>
    <w:rsid w:val="00DB1C12"/>
    <w:rsid w:val="00DB1DFB"/>
    <w:rsid w:val="00DB2448"/>
    <w:rsid w:val="00DB257C"/>
    <w:rsid w:val="00DB25B4"/>
    <w:rsid w:val="00DB25CD"/>
    <w:rsid w:val="00DB26F3"/>
    <w:rsid w:val="00DB2787"/>
    <w:rsid w:val="00DB282F"/>
    <w:rsid w:val="00DB2D61"/>
    <w:rsid w:val="00DB3072"/>
    <w:rsid w:val="00DB31BC"/>
    <w:rsid w:val="00DB350A"/>
    <w:rsid w:val="00DB3796"/>
    <w:rsid w:val="00DB386F"/>
    <w:rsid w:val="00DB3AD3"/>
    <w:rsid w:val="00DB3B3B"/>
    <w:rsid w:val="00DB44C3"/>
    <w:rsid w:val="00DB49F2"/>
    <w:rsid w:val="00DB4C2C"/>
    <w:rsid w:val="00DB4EE9"/>
    <w:rsid w:val="00DB5201"/>
    <w:rsid w:val="00DB54BA"/>
    <w:rsid w:val="00DB56F9"/>
    <w:rsid w:val="00DB572B"/>
    <w:rsid w:val="00DB59E3"/>
    <w:rsid w:val="00DB5DDC"/>
    <w:rsid w:val="00DB5E31"/>
    <w:rsid w:val="00DB6054"/>
    <w:rsid w:val="00DB6301"/>
    <w:rsid w:val="00DB6462"/>
    <w:rsid w:val="00DB668C"/>
    <w:rsid w:val="00DB66CB"/>
    <w:rsid w:val="00DB67FB"/>
    <w:rsid w:val="00DB68E4"/>
    <w:rsid w:val="00DB68F7"/>
    <w:rsid w:val="00DB6A3A"/>
    <w:rsid w:val="00DB6B02"/>
    <w:rsid w:val="00DB6C1F"/>
    <w:rsid w:val="00DB6F4F"/>
    <w:rsid w:val="00DB719E"/>
    <w:rsid w:val="00DB723F"/>
    <w:rsid w:val="00DB75D3"/>
    <w:rsid w:val="00DB7729"/>
    <w:rsid w:val="00DB7937"/>
    <w:rsid w:val="00DB79AE"/>
    <w:rsid w:val="00DB7BA0"/>
    <w:rsid w:val="00DB7BE3"/>
    <w:rsid w:val="00DB7C6A"/>
    <w:rsid w:val="00DC034E"/>
    <w:rsid w:val="00DC0C26"/>
    <w:rsid w:val="00DC0DF8"/>
    <w:rsid w:val="00DC117A"/>
    <w:rsid w:val="00DC1201"/>
    <w:rsid w:val="00DC1265"/>
    <w:rsid w:val="00DC1462"/>
    <w:rsid w:val="00DC1613"/>
    <w:rsid w:val="00DC19C9"/>
    <w:rsid w:val="00DC1AB3"/>
    <w:rsid w:val="00DC1B49"/>
    <w:rsid w:val="00DC1B95"/>
    <w:rsid w:val="00DC2068"/>
    <w:rsid w:val="00DC216B"/>
    <w:rsid w:val="00DC2370"/>
    <w:rsid w:val="00DC23E9"/>
    <w:rsid w:val="00DC2444"/>
    <w:rsid w:val="00DC248E"/>
    <w:rsid w:val="00DC27CB"/>
    <w:rsid w:val="00DC2F73"/>
    <w:rsid w:val="00DC318F"/>
    <w:rsid w:val="00DC341E"/>
    <w:rsid w:val="00DC3466"/>
    <w:rsid w:val="00DC3B1C"/>
    <w:rsid w:val="00DC3C1F"/>
    <w:rsid w:val="00DC3F66"/>
    <w:rsid w:val="00DC3FA0"/>
    <w:rsid w:val="00DC49D4"/>
    <w:rsid w:val="00DC4D8C"/>
    <w:rsid w:val="00DC4DAE"/>
    <w:rsid w:val="00DC50ED"/>
    <w:rsid w:val="00DC581B"/>
    <w:rsid w:val="00DC59AC"/>
    <w:rsid w:val="00DC5ECA"/>
    <w:rsid w:val="00DC65FC"/>
    <w:rsid w:val="00DC6750"/>
    <w:rsid w:val="00DC6753"/>
    <w:rsid w:val="00DC6806"/>
    <w:rsid w:val="00DC6DD9"/>
    <w:rsid w:val="00DC73A3"/>
    <w:rsid w:val="00DC7453"/>
    <w:rsid w:val="00DC74F7"/>
    <w:rsid w:val="00DC7504"/>
    <w:rsid w:val="00DC77A6"/>
    <w:rsid w:val="00DC794B"/>
    <w:rsid w:val="00DC7ADE"/>
    <w:rsid w:val="00DD0168"/>
    <w:rsid w:val="00DD0188"/>
    <w:rsid w:val="00DD0642"/>
    <w:rsid w:val="00DD08C3"/>
    <w:rsid w:val="00DD0AA4"/>
    <w:rsid w:val="00DD0BD8"/>
    <w:rsid w:val="00DD0C1E"/>
    <w:rsid w:val="00DD1193"/>
    <w:rsid w:val="00DD157E"/>
    <w:rsid w:val="00DD1C84"/>
    <w:rsid w:val="00DD1CF6"/>
    <w:rsid w:val="00DD20EA"/>
    <w:rsid w:val="00DD25F5"/>
    <w:rsid w:val="00DD2826"/>
    <w:rsid w:val="00DD2BEC"/>
    <w:rsid w:val="00DD2F9B"/>
    <w:rsid w:val="00DD3130"/>
    <w:rsid w:val="00DD315D"/>
    <w:rsid w:val="00DD3506"/>
    <w:rsid w:val="00DD3544"/>
    <w:rsid w:val="00DD37DC"/>
    <w:rsid w:val="00DD3A22"/>
    <w:rsid w:val="00DD3DFE"/>
    <w:rsid w:val="00DD3F32"/>
    <w:rsid w:val="00DD410C"/>
    <w:rsid w:val="00DD4482"/>
    <w:rsid w:val="00DD45F7"/>
    <w:rsid w:val="00DD4626"/>
    <w:rsid w:val="00DD4855"/>
    <w:rsid w:val="00DD4A46"/>
    <w:rsid w:val="00DD4B80"/>
    <w:rsid w:val="00DD4E40"/>
    <w:rsid w:val="00DD5077"/>
    <w:rsid w:val="00DD50B6"/>
    <w:rsid w:val="00DD586E"/>
    <w:rsid w:val="00DD5A91"/>
    <w:rsid w:val="00DD5D50"/>
    <w:rsid w:val="00DD5DD6"/>
    <w:rsid w:val="00DD689E"/>
    <w:rsid w:val="00DD6B14"/>
    <w:rsid w:val="00DD6F57"/>
    <w:rsid w:val="00DD709C"/>
    <w:rsid w:val="00DD70C1"/>
    <w:rsid w:val="00DD70CC"/>
    <w:rsid w:val="00DD7149"/>
    <w:rsid w:val="00DD7410"/>
    <w:rsid w:val="00DD751A"/>
    <w:rsid w:val="00DD7810"/>
    <w:rsid w:val="00DD79F0"/>
    <w:rsid w:val="00DD7C8B"/>
    <w:rsid w:val="00DE0A85"/>
    <w:rsid w:val="00DE0A89"/>
    <w:rsid w:val="00DE0E80"/>
    <w:rsid w:val="00DE10E4"/>
    <w:rsid w:val="00DE1C23"/>
    <w:rsid w:val="00DE22CC"/>
    <w:rsid w:val="00DE236E"/>
    <w:rsid w:val="00DE24BB"/>
    <w:rsid w:val="00DE2641"/>
    <w:rsid w:val="00DE28EB"/>
    <w:rsid w:val="00DE29C8"/>
    <w:rsid w:val="00DE2ACC"/>
    <w:rsid w:val="00DE2BC4"/>
    <w:rsid w:val="00DE2E5E"/>
    <w:rsid w:val="00DE35ED"/>
    <w:rsid w:val="00DE36AC"/>
    <w:rsid w:val="00DE3768"/>
    <w:rsid w:val="00DE3869"/>
    <w:rsid w:val="00DE39FC"/>
    <w:rsid w:val="00DE3E6E"/>
    <w:rsid w:val="00DE3F3A"/>
    <w:rsid w:val="00DE4079"/>
    <w:rsid w:val="00DE428C"/>
    <w:rsid w:val="00DE4332"/>
    <w:rsid w:val="00DE49F8"/>
    <w:rsid w:val="00DE4CBE"/>
    <w:rsid w:val="00DE4E50"/>
    <w:rsid w:val="00DE51A2"/>
    <w:rsid w:val="00DE5332"/>
    <w:rsid w:val="00DE533B"/>
    <w:rsid w:val="00DE535A"/>
    <w:rsid w:val="00DE536A"/>
    <w:rsid w:val="00DE5C8C"/>
    <w:rsid w:val="00DE5DD1"/>
    <w:rsid w:val="00DE5F7E"/>
    <w:rsid w:val="00DE6004"/>
    <w:rsid w:val="00DE602A"/>
    <w:rsid w:val="00DE60B9"/>
    <w:rsid w:val="00DE60BA"/>
    <w:rsid w:val="00DE6737"/>
    <w:rsid w:val="00DE68AE"/>
    <w:rsid w:val="00DE6984"/>
    <w:rsid w:val="00DE6E4C"/>
    <w:rsid w:val="00DE7164"/>
    <w:rsid w:val="00DE719A"/>
    <w:rsid w:val="00DE779D"/>
    <w:rsid w:val="00DE785E"/>
    <w:rsid w:val="00DE7DE0"/>
    <w:rsid w:val="00DE7F06"/>
    <w:rsid w:val="00DF068F"/>
    <w:rsid w:val="00DF0761"/>
    <w:rsid w:val="00DF076C"/>
    <w:rsid w:val="00DF0B8C"/>
    <w:rsid w:val="00DF0DC9"/>
    <w:rsid w:val="00DF0F8F"/>
    <w:rsid w:val="00DF10BF"/>
    <w:rsid w:val="00DF1744"/>
    <w:rsid w:val="00DF1F1F"/>
    <w:rsid w:val="00DF29FD"/>
    <w:rsid w:val="00DF2AF3"/>
    <w:rsid w:val="00DF2C2F"/>
    <w:rsid w:val="00DF3046"/>
    <w:rsid w:val="00DF30B9"/>
    <w:rsid w:val="00DF31A8"/>
    <w:rsid w:val="00DF3205"/>
    <w:rsid w:val="00DF32ED"/>
    <w:rsid w:val="00DF38DC"/>
    <w:rsid w:val="00DF442E"/>
    <w:rsid w:val="00DF4443"/>
    <w:rsid w:val="00DF474A"/>
    <w:rsid w:val="00DF480D"/>
    <w:rsid w:val="00DF4B2B"/>
    <w:rsid w:val="00DF4DF0"/>
    <w:rsid w:val="00DF52A6"/>
    <w:rsid w:val="00DF5393"/>
    <w:rsid w:val="00DF562C"/>
    <w:rsid w:val="00DF5754"/>
    <w:rsid w:val="00DF5F71"/>
    <w:rsid w:val="00DF60F7"/>
    <w:rsid w:val="00DF649A"/>
    <w:rsid w:val="00DF66EE"/>
    <w:rsid w:val="00DF69EE"/>
    <w:rsid w:val="00DF6A86"/>
    <w:rsid w:val="00DF6C93"/>
    <w:rsid w:val="00DF6CB3"/>
    <w:rsid w:val="00DF6D4D"/>
    <w:rsid w:val="00DF7133"/>
    <w:rsid w:val="00DF7362"/>
    <w:rsid w:val="00DF79E4"/>
    <w:rsid w:val="00DF7B07"/>
    <w:rsid w:val="00DF7C03"/>
    <w:rsid w:val="00DF7C95"/>
    <w:rsid w:val="00DF7F48"/>
    <w:rsid w:val="00E0018F"/>
    <w:rsid w:val="00E00569"/>
    <w:rsid w:val="00E0078A"/>
    <w:rsid w:val="00E0084E"/>
    <w:rsid w:val="00E00932"/>
    <w:rsid w:val="00E00CCC"/>
    <w:rsid w:val="00E00D9F"/>
    <w:rsid w:val="00E00E8E"/>
    <w:rsid w:val="00E01171"/>
    <w:rsid w:val="00E011F4"/>
    <w:rsid w:val="00E0124E"/>
    <w:rsid w:val="00E015C5"/>
    <w:rsid w:val="00E01DBA"/>
    <w:rsid w:val="00E01FC9"/>
    <w:rsid w:val="00E02433"/>
    <w:rsid w:val="00E0255F"/>
    <w:rsid w:val="00E0260D"/>
    <w:rsid w:val="00E0324D"/>
    <w:rsid w:val="00E034D8"/>
    <w:rsid w:val="00E0368C"/>
    <w:rsid w:val="00E036FB"/>
    <w:rsid w:val="00E038B3"/>
    <w:rsid w:val="00E03918"/>
    <w:rsid w:val="00E03BC3"/>
    <w:rsid w:val="00E03CDB"/>
    <w:rsid w:val="00E04153"/>
    <w:rsid w:val="00E04335"/>
    <w:rsid w:val="00E043EC"/>
    <w:rsid w:val="00E044D5"/>
    <w:rsid w:val="00E04649"/>
    <w:rsid w:val="00E0464C"/>
    <w:rsid w:val="00E04AB4"/>
    <w:rsid w:val="00E04B87"/>
    <w:rsid w:val="00E04BCC"/>
    <w:rsid w:val="00E04DCF"/>
    <w:rsid w:val="00E04F31"/>
    <w:rsid w:val="00E05231"/>
    <w:rsid w:val="00E053A2"/>
    <w:rsid w:val="00E055B2"/>
    <w:rsid w:val="00E057E9"/>
    <w:rsid w:val="00E057FC"/>
    <w:rsid w:val="00E05961"/>
    <w:rsid w:val="00E059D0"/>
    <w:rsid w:val="00E05C37"/>
    <w:rsid w:val="00E05CDF"/>
    <w:rsid w:val="00E05E40"/>
    <w:rsid w:val="00E05EAD"/>
    <w:rsid w:val="00E0613A"/>
    <w:rsid w:val="00E0683C"/>
    <w:rsid w:val="00E068DF"/>
    <w:rsid w:val="00E0699A"/>
    <w:rsid w:val="00E06B48"/>
    <w:rsid w:val="00E07891"/>
    <w:rsid w:val="00E07964"/>
    <w:rsid w:val="00E07C9E"/>
    <w:rsid w:val="00E07DBA"/>
    <w:rsid w:val="00E07E97"/>
    <w:rsid w:val="00E10240"/>
    <w:rsid w:val="00E106FC"/>
    <w:rsid w:val="00E10704"/>
    <w:rsid w:val="00E1094E"/>
    <w:rsid w:val="00E10C03"/>
    <w:rsid w:val="00E10E4E"/>
    <w:rsid w:val="00E111EF"/>
    <w:rsid w:val="00E1162E"/>
    <w:rsid w:val="00E11820"/>
    <w:rsid w:val="00E119ED"/>
    <w:rsid w:val="00E119F7"/>
    <w:rsid w:val="00E11D8C"/>
    <w:rsid w:val="00E11F27"/>
    <w:rsid w:val="00E11F70"/>
    <w:rsid w:val="00E12103"/>
    <w:rsid w:val="00E1244D"/>
    <w:rsid w:val="00E1246B"/>
    <w:rsid w:val="00E12633"/>
    <w:rsid w:val="00E12730"/>
    <w:rsid w:val="00E127DF"/>
    <w:rsid w:val="00E12B68"/>
    <w:rsid w:val="00E12C54"/>
    <w:rsid w:val="00E12D5E"/>
    <w:rsid w:val="00E12DFF"/>
    <w:rsid w:val="00E1346F"/>
    <w:rsid w:val="00E1349D"/>
    <w:rsid w:val="00E13698"/>
    <w:rsid w:val="00E13B47"/>
    <w:rsid w:val="00E13C94"/>
    <w:rsid w:val="00E13D44"/>
    <w:rsid w:val="00E1409B"/>
    <w:rsid w:val="00E140CD"/>
    <w:rsid w:val="00E144EF"/>
    <w:rsid w:val="00E1476F"/>
    <w:rsid w:val="00E14C9B"/>
    <w:rsid w:val="00E1539D"/>
    <w:rsid w:val="00E1567E"/>
    <w:rsid w:val="00E156C0"/>
    <w:rsid w:val="00E156F0"/>
    <w:rsid w:val="00E15A39"/>
    <w:rsid w:val="00E15A62"/>
    <w:rsid w:val="00E15BF0"/>
    <w:rsid w:val="00E15C51"/>
    <w:rsid w:val="00E15C8B"/>
    <w:rsid w:val="00E1608D"/>
    <w:rsid w:val="00E16604"/>
    <w:rsid w:val="00E16932"/>
    <w:rsid w:val="00E16E69"/>
    <w:rsid w:val="00E16EF1"/>
    <w:rsid w:val="00E16F68"/>
    <w:rsid w:val="00E16FE8"/>
    <w:rsid w:val="00E170AD"/>
    <w:rsid w:val="00E2093C"/>
    <w:rsid w:val="00E2096A"/>
    <w:rsid w:val="00E2099B"/>
    <w:rsid w:val="00E20CCB"/>
    <w:rsid w:val="00E20F8B"/>
    <w:rsid w:val="00E210E1"/>
    <w:rsid w:val="00E21297"/>
    <w:rsid w:val="00E2132A"/>
    <w:rsid w:val="00E2180A"/>
    <w:rsid w:val="00E21821"/>
    <w:rsid w:val="00E21881"/>
    <w:rsid w:val="00E21B45"/>
    <w:rsid w:val="00E21ECB"/>
    <w:rsid w:val="00E21F2D"/>
    <w:rsid w:val="00E22156"/>
    <w:rsid w:val="00E222F2"/>
    <w:rsid w:val="00E2249B"/>
    <w:rsid w:val="00E22DE9"/>
    <w:rsid w:val="00E23097"/>
    <w:rsid w:val="00E231E5"/>
    <w:rsid w:val="00E233E4"/>
    <w:rsid w:val="00E23677"/>
    <w:rsid w:val="00E236BD"/>
    <w:rsid w:val="00E23ABB"/>
    <w:rsid w:val="00E23B41"/>
    <w:rsid w:val="00E23F16"/>
    <w:rsid w:val="00E240F5"/>
    <w:rsid w:val="00E2410C"/>
    <w:rsid w:val="00E2494D"/>
    <w:rsid w:val="00E24A89"/>
    <w:rsid w:val="00E24C60"/>
    <w:rsid w:val="00E24D58"/>
    <w:rsid w:val="00E25428"/>
    <w:rsid w:val="00E25528"/>
    <w:rsid w:val="00E2596B"/>
    <w:rsid w:val="00E2600F"/>
    <w:rsid w:val="00E26409"/>
    <w:rsid w:val="00E26610"/>
    <w:rsid w:val="00E26900"/>
    <w:rsid w:val="00E26DE5"/>
    <w:rsid w:val="00E2700B"/>
    <w:rsid w:val="00E270E1"/>
    <w:rsid w:val="00E27415"/>
    <w:rsid w:val="00E27C84"/>
    <w:rsid w:val="00E27D69"/>
    <w:rsid w:val="00E27DEF"/>
    <w:rsid w:val="00E300D4"/>
    <w:rsid w:val="00E300E1"/>
    <w:rsid w:val="00E301E0"/>
    <w:rsid w:val="00E3031C"/>
    <w:rsid w:val="00E306FD"/>
    <w:rsid w:val="00E3073B"/>
    <w:rsid w:val="00E30FCC"/>
    <w:rsid w:val="00E31103"/>
    <w:rsid w:val="00E3157A"/>
    <w:rsid w:val="00E3173B"/>
    <w:rsid w:val="00E318AD"/>
    <w:rsid w:val="00E31B42"/>
    <w:rsid w:val="00E31B54"/>
    <w:rsid w:val="00E31C2D"/>
    <w:rsid w:val="00E31D0F"/>
    <w:rsid w:val="00E320E5"/>
    <w:rsid w:val="00E32909"/>
    <w:rsid w:val="00E32913"/>
    <w:rsid w:val="00E32CD0"/>
    <w:rsid w:val="00E32D2E"/>
    <w:rsid w:val="00E330C8"/>
    <w:rsid w:val="00E3311B"/>
    <w:rsid w:val="00E331F4"/>
    <w:rsid w:val="00E334DF"/>
    <w:rsid w:val="00E33655"/>
    <w:rsid w:val="00E33750"/>
    <w:rsid w:val="00E344DA"/>
    <w:rsid w:val="00E34729"/>
    <w:rsid w:val="00E34A02"/>
    <w:rsid w:val="00E34B7E"/>
    <w:rsid w:val="00E34D41"/>
    <w:rsid w:val="00E35013"/>
    <w:rsid w:val="00E356D8"/>
    <w:rsid w:val="00E35749"/>
    <w:rsid w:val="00E35A6A"/>
    <w:rsid w:val="00E35F62"/>
    <w:rsid w:val="00E360F1"/>
    <w:rsid w:val="00E36485"/>
    <w:rsid w:val="00E36707"/>
    <w:rsid w:val="00E36757"/>
    <w:rsid w:val="00E3679C"/>
    <w:rsid w:val="00E36A24"/>
    <w:rsid w:val="00E36D0B"/>
    <w:rsid w:val="00E36FEC"/>
    <w:rsid w:val="00E37352"/>
    <w:rsid w:val="00E37952"/>
    <w:rsid w:val="00E37E99"/>
    <w:rsid w:val="00E403C9"/>
    <w:rsid w:val="00E4050E"/>
    <w:rsid w:val="00E40628"/>
    <w:rsid w:val="00E40C63"/>
    <w:rsid w:val="00E40D1D"/>
    <w:rsid w:val="00E4104E"/>
    <w:rsid w:val="00E41357"/>
    <w:rsid w:val="00E414A5"/>
    <w:rsid w:val="00E41D14"/>
    <w:rsid w:val="00E41D1D"/>
    <w:rsid w:val="00E41D62"/>
    <w:rsid w:val="00E42C30"/>
    <w:rsid w:val="00E42D35"/>
    <w:rsid w:val="00E42D4A"/>
    <w:rsid w:val="00E4327E"/>
    <w:rsid w:val="00E43553"/>
    <w:rsid w:val="00E4367C"/>
    <w:rsid w:val="00E43716"/>
    <w:rsid w:val="00E4397D"/>
    <w:rsid w:val="00E43A0E"/>
    <w:rsid w:val="00E440A8"/>
    <w:rsid w:val="00E4443F"/>
    <w:rsid w:val="00E4495B"/>
    <w:rsid w:val="00E44A92"/>
    <w:rsid w:val="00E44AE3"/>
    <w:rsid w:val="00E44BE3"/>
    <w:rsid w:val="00E44CE0"/>
    <w:rsid w:val="00E44CF5"/>
    <w:rsid w:val="00E44E93"/>
    <w:rsid w:val="00E45453"/>
    <w:rsid w:val="00E455B6"/>
    <w:rsid w:val="00E4580D"/>
    <w:rsid w:val="00E45BFE"/>
    <w:rsid w:val="00E45F8E"/>
    <w:rsid w:val="00E4602F"/>
    <w:rsid w:val="00E46542"/>
    <w:rsid w:val="00E468DD"/>
    <w:rsid w:val="00E46998"/>
    <w:rsid w:val="00E46AA1"/>
    <w:rsid w:val="00E46C0C"/>
    <w:rsid w:val="00E46DC9"/>
    <w:rsid w:val="00E47400"/>
    <w:rsid w:val="00E478C8"/>
    <w:rsid w:val="00E479D1"/>
    <w:rsid w:val="00E47BE8"/>
    <w:rsid w:val="00E47E89"/>
    <w:rsid w:val="00E47EFE"/>
    <w:rsid w:val="00E5009F"/>
    <w:rsid w:val="00E5018E"/>
    <w:rsid w:val="00E5027A"/>
    <w:rsid w:val="00E5035B"/>
    <w:rsid w:val="00E505CF"/>
    <w:rsid w:val="00E50736"/>
    <w:rsid w:val="00E509D7"/>
    <w:rsid w:val="00E50A0C"/>
    <w:rsid w:val="00E50A2A"/>
    <w:rsid w:val="00E50C14"/>
    <w:rsid w:val="00E50C47"/>
    <w:rsid w:val="00E50DE9"/>
    <w:rsid w:val="00E510A4"/>
    <w:rsid w:val="00E510FF"/>
    <w:rsid w:val="00E51292"/>
    <w:rsid w:val="00E513E9"/>
    <w:rsid w:val="00E51CBA"/>
    <w:rsid w:val="00E51D63"/>
    <w:rsid w:val="00E51E63"/>
    <w:rsid w:val="00E51F06"/>
    <w:rsid w:val="00E5220A"/>
    <w:rsid w:val="00E5228E"/>
    <w:rsid w:val="00E5254B"/>
    <w:rsid w:val="00E52573"/>
    <w:rsid w:val="00E52AAD"/>
    <w:rsid w:val="00E52F09"/>
    <w:rsid w:val="00E52F74"/>
    <w:rsid w:val="00E53197"/>
    <w:rsid w:val="00E532EE"/>
    <w:rsid w:val="00E53401"/>
    <w:rsid w:val="00E534A3"/>
    <w:rsid w:val="00E53AD5"/>
    <w:rsid w:val="00E53EFD"/>
    <w:rsid w:val="00E54604"/>
    <w:rsid w:val="00E549F7"/>
    <w:rsid w:val="00E54AD7"/>
    <w:rsid w:val="00E54D2D"/>
    <w:rsid w:val="00E54F22"/>
    <w:rsid w:val="00E55885"/>
    <w:rsid w:val="00E55996"/>
    <w:rsid w:val="00E55C00"/>
    <w:rsid w:val="00E55CC6"/>
    <w:rsid w:val="00E55D73"/>
    <w:rsid w:val="00E55DFF"/>
    <w:rsid w:val="00E55FEF"/>
    <w:rsid w:val="00E55FF6"/>
    <w:rsid w:val="00E56027"/>
    <w:rsid w:val="00E56308"/>
    <w:rsid w:val="00E56488"/>
    <w:rsid w:val="00E5648E"/>
    <w:rsid w:val="00E5653E"/>
    <w:rsid w:val="00E565B6"/>
    <w:rsid w:val="00E565F4"/>
    <w:rsid w:val="00E567D0"/>
    <w:rsid w:val="00E56A88"/>
    <w:rsid w:val="00E56AB6"/>
    <w:rsid w:val="00E56B4C"/>
    <w:rsid w:val="00E56F63"/>
    <w:rsid w:val="00E56FF0"/>
    <w:rsid w:val="00E57133"/>
    <w:rsid w:val="00E5725B"/>
    <w:rsid w:val="00E5733C"/>
    <w:rsid w:val="00E5748D"/>
    <w:rsid w:val="00E57A65"/>
    <w:rsid w:val="00E57F72"/>
    <w:rsid w:val="00E57FC4"/>
    <w:rsid w:val="00E60129"/>
    <w:rsid w:val="00E601C5"/>
    <w:rsid w:val="00E60577"/>
    <w:rsid w:val="00E60725"/>
    <w:rsid w:val="00E609A6"/>
    <w:rsid w:val="00E60A52"/>
    <w:rsid w:val="00E60B20"/>
    <w:rsid w:val="00E60BE0"/>
    <w:rsid w:val="00E60DE3"/>
    <w:rsid w:val="00E61042"/>
    <w:rsid w:val="00E61140"/>
    <w:rsid w:val="00E61147"/>
    <w:rsid w:val="00E61176"/>
    <w:rsid w:val="00E61471"/>
    <w:rsid w:val="00E61C29"/>
    <w:rsid w:val="00E61F0B"/>
    <w:rsid w:val="00E62188"/>
    <w:rsid w:val="00E6219B"/>
    <w:rsid w:val="00E6219E"/>
    <w:rsid w:val="00E62350"/>
    <w:rsid w:val="00E623C4"/>
    <w:rsid w:val="00E62401"/>
    <w:rsid w:val="00E62692"/>
    <w:rsid w:val="00E62888"/>
    <w:rsid w:val="00E62F64"/>
    <w:rsid w:val="00E6382E"/>
    <w:rsid w:val="00E63F49"/>
    <w:rsid w:val="00E6406E"/>
    <w:rsid w:val="00E64187"/>
    <w:rsid w:val="00E6421C"/>
    <w:rsid w:val="00E643A5"/>
    <w:rsid w:val="00E64846"/>
    <w:rsid w:val="00E64949"/>
    <w:rsid w:val="00E64A37"/>
    <w:rsid w:val="00E64E71"/>
    <w:rsid w:val="00E6504C"/>
    <w:rsid w:val="00E652B9"/>
    <w:rsid w:val="00E652E3"/>
    <w:rsid w:val="00E65369"/>
    <w:rsid w:val="00E654FC"/>
    <w:rsid w:val="00E65CB2"/>
    <w:rsid w:val="00E65D5D"/>
    <w:rsid w:val="00E6623B"/>
    <w:rsid w:val="00E664E0"/>
    <w:rsid w:val="00E664E6"/>
    <w:rsid w:val="00E66574"/>
    <w:rsid w:val="00E66596"/>
    <w:rsid w:val="00E66B73"/>
    <w:rsid w:val="00E66BA2"/>
    <w:rsid w:val="00E66D6E"/>
    <w:rsid w:val="00E66DDA"/>
    <w:rsid w:val="00E66ECE"/>
    <w:rsid w:val="00E66F98"/>
    <w:rsid w:val="00E7010C"/>
    <w:rsid w:val="00E702D2"/>
    <w:rsid w:val="00E705B3"/>
    <w:rsid w:val="00E706E9"/>
    <w:rsid w:val="00E70F70"/>
    <w:rsid w:val="00E71048"/>
    <w:rsid w:val="00E710BE"/>
    <w:rsid w:val="00E71606"/>
    <w:rsid w:val="00E71863"/>
    <w:rsid w:val="00E71A98"/>
    <w:rsid w:val="00E71B33"/>
    <w:rsid w:val="00E71D2D"/>
    <w:rsid w:val="00E71E71"/>
    <w:rsid w:val="00E7205E"/>
    <w:rsid w:val="00E72510"/>
    <w:rsid w:val="00E725AC"/>
    <w:rsid w:val="00E72774"/>
    <w:rsid w:val="00E72A67"/>
    <w:rsid w:val="00E72B5B"/>
    <w:rsid w:val="00E72CC9"/>
    <w:rsid w:val="00E72EB8"/>
    <w:rsid w:val="00E731B9"/>
    <w:rsid w:val="00E7364A"/>
    <w:rsid w:val="00E7404D"/>
    <w:rsid w:val="00E740CA"/>
    <w:rsid w:val="00E7425B"/>
    <w:rsid w:val="00E7435F"/>
    <w:rsid w:val="00E745CA"/>
    <w:rsid w:val="00E747E9"/>
    <w:rsid w:val="00E74BAB"/>
    <w:rsid w:val="00E74C79"/>
    <w:rsid w:val="00E74EB7"/>
    <w:rsid w:val="00E74F6B"/>
    <w:rsid w:val="00E752A1"/>
    <w:rsid w:val="00E75328"/>
    <w:rsid w:val="00E75887"/>
    <w:rsid w:val="00E75B19"/>
    <w:rsid w:val="00E75B7B"/>
    <w:rsid w:val="00E76171"/>
    <w:rsid w:val="00E76212"/>
    <w:rsid w:val="00E768E7"/>
    <w:rsid w:val="00E76AD2"/>
    <w:rsid w:val="00E770ED"/>
    <w:rsid w:val="00E773E9"/>
    <w:rsid w:val="00E77471"/>
    <w:rsid w:val="00E774E1"/>
    <w:rsid w:val="00E77D15"/>
    <w:rsid w:val="00E80274"/>
    <w:rsid w:val="00E803E0"/>
    <w:rsid w:val="00E8051D"/>
    <w:rsid w:val="00E809AA"/>
    <w:rsid w:val="00E80EC2"/>
    <w:rsid w:val="00E815CA"/>
    <w:rsid w:val="00E81952"/>
    <w:rsid w:val="00E81C80"/>
    <w:rsid w:val="00E81FFC"/>
    <w:rsid w:val="00E826DA"/>
    <w:rsid w:val="00E82CB8"/>
    <w:rsid w:val="00E83017"/>
    <w:rsid w:val="00E83580"/>
    <w:rsid w:val="00E8364A"/>
    <w:rsid w:val="00E83A5B"/>
    <w:rsid w:val="00E83B14"/>
    <w:rsid w:val="00E83D2F"/>
    <w:rsid w:val="00E83F9F"/>
    <w:rsid w:val="00E843B4"/>
    <w:rsid w:val="00E844AE"/>
    <w:rsid w:val="00E84753"/>
    <w:rsid w:val="00E8475D"/>
    <w:rsid w:val="00E84B02"/>
    <w:rsid w:val="00E8540D"/>
    <w:rsid w:val="00E854E3"/>
    <w:rsid w:val="00E8563F"/>
    <w:rsid w:val="00E85CD0"/>
    <w:rsid w:val="00E85E28"/>
    <w:rsid w:val="00E86408"/>
    <w:rsid w:val="00E86477"/>
    <w:rsid w:val="00E8649C"/>
    <w:rsid w:val="00E86649"/>
    <w:rsid w:val="00E866ED"/>
    <w:rsid w:val="00E8697F"/>
    <w:rsid w:val="00E86B9A"/>
    <w:rsid w:val="00E86C15"/>
    <w:rsid w:val="00E86C56"/>
    <w:rsid w:val="00E86F0A"/>
    <w:rsid w:val="00E86FB8"/>
    <w:rsid w:val="00E870C7"/>
    <w:rsid w:val="00E871D7"/>
    <w:rsid w:val="00E874F7"/>
    <w:rsid w:val="00E87802"/>
    <w:rsid w:val="00E87DF7"/>
    <w:rsid w:val="00E9006F"/>
    <w:rsid w:val="00E900C2"/>
    <w:rsid w:val="00E905BF"/>
    <w:rsid w:val="00E90741"/>
    <w:rsid w:val="00E909C8"/>
    <w:rsid w:val="00E90BA9"/>
    <w:rsid w:val="00E90CBA"/>
    <w:rsid w:val="00E911CE"/>
    <w:rsid w:val="00E9152D"/>
    <w:rsid w:val="00E91752"/>
    <w:rsid w:val="00E919F9"/>
    <w:rsid w:val="00E91B7B"/>
    <w:rsid w:val="00E91D13"/>
    <w:rsid w:val="00E91DE2"/>
    <w:rsid w:val="00E91F48"/>
    <w:rsid w:val="00E91FC9"/>
    <w:rsid w:val="00E9263A"/>
    <w:rsid w:val="00E927BB"/>
    <w:rsid w:val="00E92872"/>
    <w:rsid w:val="00E92882"/>
    <w:rsid w:val="00E92AC0"/>
    <w:rsid w:val="00E92C65"/>
    <w:rsid w:val="00E931F6"/>
    <w:rsid w:val="00E93973"/>
    <w:rsid w:val="00E94333"/>
    <w:rsid w:val="00E94351"/>
    <w:rsid w:val="00E9443A"/>
    <w:rsid w:val="00E9456B"/>
    <w:rsid w:val="00E94EB9"/>
    <w:rsid w:val="00E95072"/>
    <w:rsid w:val="00E951DE"/>
    <w:rsid w:val="00E9595D"/>
    <w:rsid w:val="00E959CB"/>
    <w:rsid w:val="00E95BD5"/>
    <w:rsid w:val="00E95CE8"/>
    <w:rsid w:val="00E96083"/>
    <w:rsid w:val="00E96568"/>
    <w:rsid w:val="00E9696F"/>
    <w:rsid w:val="00E9730F"/>
    <w:rsid w:val="00E97CCB"/>
    <w:rsid w:val="00E97D60"/>
    <w:rsid w:val="00EA0010"/>
    <w:rsid w:val="00EA01B5"/>
    <w:rsid w:val="00EA022E"/>
    <w:rsid w:val="00EA04D4"/>
    <w:rsid w:val="00EA0AE4"/>
    <w:rsid w:val="00EA0F92"/>
    <w:rsid w:val="00EA14B8"/>
    <w:rsid w:val="00EA1563"/>
    <w:rsid w:val="00EA189C"/>
    <w:rsid w:val="00EA1BD7"/>
    <w:rsid w:val="00EA1C42"/>
    <w:rsid w:val="00EA228D"/>
    <w:rsid w:val="00EA257B"/>
    <w:rsid w:val="00EA29B1"/>
    <w:rsid w:val="00EA3094"/>
    <w:rsid w:val="00EA30CB"/>
    <w:rsid w:val="00EA315D"/>
    <w:rsid w:val="00EA343C"/>
    <w:rsid w:val="00EA3490"/>
    <w:rsid w:val="00EA353A"/>
    <w:rsid w:val="00EA3642"/>
    <w:rsid w:val="00EA3722"/>
    <w:rsid w:val="00EA373B"/>
    <w:rsid w:val="00EA38B1"/>
    <w:rsid w:val="00EA3A6B"/>
    <w:rsid w:val="00EA3CA6"/>
    <w:rsid w:val="00EA4040"/>
    <w:rsid w:val="00EA41CB"/>
    <w:rsid w:val="00EA4507"/>
    <w:rsid w:val="00EA4812"/>
    <w:rsid w:val="00EA4860"/>
    <w:rsid w:val="00EA4B60"/>
    <w:rsid w:val="00EA4D2F"/>
    <w:rsid w:val="00EA5520"/>
    <w:rsid w:val="00EA5AE3"/>
    <w:rsid w:val="00EA5E11"/>
    <w:rsid w:val="00EA6098"/>
    <w:rsid w:val="00EA62B6"/>
    <w:rsid w:val="00EA633F"/>
    <w:rsid w:val="00EA6CF6"/>
    <w:rsid w:val="00EA6EA0"/>
    <w:rsid w:val="00EA7097"/>
    <w:rsid w:val="00EA7349"/>
    <w:rsid w:val="00EA750E"/>
    <w:rsid w:val="00EA779C"/>
    <w:rsid w:val="00EA782D"/>
    <w:rsid w:val="00EA7CDE"/>
    <w:rsid w:val="00EB0037"/>
    <w:rsid w:val="00EB032D"/>
    <w:rsid w:val="00EB0376"/>
    <w:rsid w:val="00EB0382"/>
    <w:rsid w:val="00EB0BB6"/>
    <w:rsid w:val="00EB0C64"/>
    <w:rsid w:val="00EB0CA5"/>
    <w:rsid w:val="00EB0F09"/>
    <w:rsid w:val="00EB0F43"/>
    <w:rsid w:val="00EB118F"/>
    <w:rsid w:val="00EB119D"/>
    <w:rsid w:val="00EB13B6"/>
    <w:rsid w:val="00EB16B3"/>
    <w:rsid w:val="00EB19BC"/>
    <w:rsid w:val="00EB213D"/>
    <w:rsid w:val="00EB21F1"/>
    <w:rsid w:val="00EB2522"/>
    <w:rsid w:val="00EB25EF"/>
    <w:rsid w:val="00EB2745"/>
    <w:rsid w:val="00EB2834"/>
    <w:rsid w:val="00EB2860"/>
    <w:rsid w:val="00EB2A9E"/>
    <w:rsid w:val="00EB2F42"/>
    <w:rsid w:val="00EB2FAA"/>
    <w:rsid w:val="00EB3302"/>
    <w:rsid w:val="00EB342D"/>
    <w:rsid w:val="00EB3530"/>
    <w:rsid w:val="00EB355C"/>
    <w:rsid w:val="00EB35C7"/>
    <w:rsid w:val="00EB3C20"/>
    <w:rsid w:val="00EB3E2C"/>
    <w:rsid w:val="00EB3E36"/>
    <w:rsid w:val="00EB3E93"/>
    <w:rsid w:val="00EB47CC"/>
    <w:rsid w:val="00EB4D54"/>
    <w:rsid w:val="00EB4DFB"/>
    <w:rsid w:val="00EB55A0"/>
    <w:rsid w:val="00EB56A3"/>
    <w:rsid w:val="00EB5867"/>
    <w:rsid w:val="00EB5BF0"/>
    <w:rsid w:val="00EB5D38"/>
    <w:rsid w:val="00EB5E9B"/>
    <w:rsid w:val="00EB5F28"/>
    <w:rsid w:val="00EB616B"/>
    <w:rsid w:val="00EB654D"/>
    <w:rsid w:val="00EB66BB"/>
    <w:rsid w:val="00EB77EA"/>
    <w:rsid w:val="00EB7811"/>
    <w:rsid w:val="00EC0072"/>
    <w:rsid w:val="00EC00F5"/>
    <w:rsid w:val="00EC0716"/>
    <w:rsid w:val="00EC0744"/>
    <w:rsid w:val="00EC0A54"/>
    <w:rsid w:val="00EC0CB8"/>
    <w:rsid w:val="00EC0F87"/>
    <w:rsid w:val="00EC118E"/>
    <w:rsid w:val="00EC125E"/>
    <w:rsid w:val="00EC18A3"/>
    <w:rsid w:val="00EC1C8A"/>
    <w:rsid w:val="00EC2101"/>
    <w:rsid w:val="00EC277E"/>
    <w:rsid w:val="00EC2796"/>
    <w:rsid w:val="00EC2B65"/>
    <w:rsid w:val="00EC2FCE"/>
    <w:rsid w:val="00EC2FEC"/>
    <w:rsid w:val="00EC3216"/>
    <w:rsid w:val="00EC329B"/>
    <w:rsid w:val="00EC3331"/>
    <w:rsid w:val="00EC363F"/>
    <w:rsid w:val="00EC364E"/>
    <w:rsid w:val="00EC36F2"/>
    <w:rsid w:val="00EC3DE0"/>
    <w:rsid w:val="00EC42B7"/>
    <w:rsid w:val="00EC451C"/>
    <w:rsid w:val="00EC47A7"/>
    <w:rsid w:val="00EC47E0"/>
    <w:rsid w:val="00EC4BD4"/>
    <w:rsid w:val="00EC53FC"/>
    <w:rsid w:val="00EC572B"/>
    <w:rsid w:val="00EC57AA"/>
    <w:rsid w:val="00EC59D3"/>
    <w:rsid w:val="00EC5AE7"/>
    <w:rsid w:val="00EC61C7"/>
    <w:rsid w:val="00EC65C0"/>
    <w:rsid w:val="00EC6A92"/>
    <w:rsid w:val="00EC6C38"/>
    <w:rsid w:val="00EC6CC5"/>
    <w:rsid w:val="00EC7191"/>
    <w:rsid w:val="00EC73D9"/>
    <w:rsid w:val="00EC74B8"/>
    <w:rsid w:val="00EC7603"/>
    <w:rsid w:val="00EC7A34"/>
    <w:rsid w:val="00EC7A82"/>
    <w:rsid w:val="00EC7CD9"/>
    <w:rsid w:val="00EC7CED"/>
    <w:rsid w:val="00EC7FD7"/>
    <w:rsid w:val="00ED0192"/>
    <w:rsid w:val="00ED01C1"/>
    <w:rsid w:val="00ED0204"/>
    <w:rsid w:val="00ED0383"/>
    <w:rsid w:val="00ED0747"/>
    <w:rsid w:val="00ED0A51"/>
    <w:rsid w:val="00ED0B68"/>
    <w:rsid w:val="00ED0D47"/>
    <w:rsid w:val="00ED1194"/>
    <w:rsid w:val="00ED1556"/>
    <w:rsid w:val="00ED1CA5"/>
    <w:rsid w:val="00ED21BB"/>
    <w:rsid w:val="00ED2356"/>
    <w:rsid w:val="00ED28F1"/>
    <w:rsid w:val="00ED28F2"/>
    <w:rsid w:val="00ED2DC1"/>
    <w:rsid w:val="00ED2E4A"/>
    <w:rsid w:val="00ED361B"/>
    <w:rsid w:val="00ED3699"/>
    <w:rsid w:val="00ED383C"/>
    <w:rsid w:val="00ED3AB3"/>
    <w:rsid w:val="00ED3C6D"/>
    <w:rsid w:val="00ED44FD"/>
    <w:rsid w:val="00ED4589"/>
    <w:rsid w:val="00ED4B43"/>
    <w:rsid w:val="00ED53C6"/>
    <w:rsid w:val="00ED5467"/>
    <w:rsid w:val="00ED56F5"/>
    <w:rsid w:val="00ED5757"/>
    <w:rsid w:val="00ED582B"/>
    <w:rsid w:val="00ED5A5B"/>
    <w:rsid w:val="00ED5B53"/>
    <w:rsid w:val="00ED5EE7"/>
    <w:rsid w:val="00ED604D"/>
    <w:rsid w:val="00ED6122"/>
    <w:rsid w:val="00ED6389"/>
    <w:rsid w:val="00ED63AA"/>
    <w:rsid w:val="00ED643D"/>
    <w:rsid w:val="00ED667B"/>
    <w:rsid w:val="00ED6EA3"/>
    <w:rsid w:val="00ED6ED0"/>
    <w:rsid w:val="00ED6F38"/>
    <w:rsid w:val="00ED6FF7"/>
    <w:rsid w:val="00ED72B8"/>
    <w:rsid w:val="00ED73FB"/>
    <w:rsid w:val="00ED74AB"/>
    <w:rsid w:val="00ED7540"/>
    <w:rsid w:val="00ED75B5"/>
    <w:rsid w:val="00ED7658"/>
    <w:rsid w:val="00ED789F"/>
    <w:rsid w:val="00ED78CB"/>
    <w:rsid w:val="00ED7D7C"/>
    <w:rsid w:val="00ED7DEE"/>
    <w:rsid w:val="00ED7E96"/>
    <w:rsid w:val="00ED7FF8"/>
    <w:rsid w:val="00EE0036"/>
    <w:rsid w:val="00EE047B"/>
    <w:rsid w:val="00EE06DA"/>
    <w:rsid w:val="00EE0A03"/>
    <w:rsid w:val="00EE0C31"/>
    <w:rsid w:val="00EE0E8D"/>
    <w:rsid w:val="00EE0F6B"/>
    <w:rsid w:val="00EE1249"/>
    <w:rsid w:val="00EE1876"/>
    <w:rsid w:val="00EE18D5"/>
    <w:rsid w:val="00EE19BA"/>
    <w:rsid w:val="00EE1A50"/>
    <w:rsid w:val="00EE1ACE"/>
    <w:rsid w:val="00EE232F"/>
    <w:rsid w:val="00EE27A0"/>
    <w:rsid w:val="00EE2950"/>
    <w:rsid w:val="00EE2AE6"/>
    <w:rsid w:val="00EE2C7B"/>
    <w:rsid w:val="00EE2CD2"/>
    <w:rsid w:val="00EE2F81"/>
    <w:rsid w:val="00EE310C"/>
    <w:rsid w:val="00EE33DC"/>
    <w:rsid w:val="00EE3621"/>
    <w:rsid w:val="00EE374A"/>
    <w:rsid w:val="00EE385B"/>
    <w:rsid w:val="00EE3BF5"/>
    <w:rsid w:val="00EE3CBE"/>
    <w:rsid w:val="00EE3CFD"/>
    <w:rsid w:val="00EE3F04"/>
    <w:rsid w:val="00EE41C0"/>
    <w:rsid w:val="00EE45B5"/>
    <w:rsid w:val="00EE48B0"/>
    <w:rsid w:val="00EE4B33"/>
    <w:rsid w:val="00EE4E0B"/>
    <w:rsid w:val="00EE4EAE"/>
    <w:rsid w:val="00EE4FE6"/>
    <w:rsid w:val="00EE56BD"/>
    <w:rsid w:val="00EE59B7"/>
    <w:rsid w:val="00EE5B22"/>
    <w:rsid w:val="00EE6129"/>
    <w:rsid w:val="00EE625E"/>
    <w:rsid w:val="00EE6352"/>
    <w:rsid w:val="00EE6503"/>
    <w:rsid w:val="00EE65FC"/>
    <w:rsid w:val="00EE67DC"/>
    <w:rsid w:val="00EE6C6A"/>
    <w:rsid w:val="00EE72BD"/>
    <w:rsid w:val="00EE7A35"/>
    <w:rsid w:val="00EE7A92"/>
    <w:rsid w:val="00EE7B13"/>
    <w:rsid w:val="00EE7F43"/>
    <w:rsid w:val="00EF0303"/>
    <w:rsid w:val="00EF071B"/>
    <w:rsid w:val="00EF081C"/>
    <w:rsid w:val="00EF0ABA"/>
    <w:rsid w:val="00EF0B15"/>
    <w:rsid w:val="00EF0B6C"/>
    <w:rsid w:val="00EF0B8A"/>
    <w:rsid w:val="00EF0CC5"/>
    <w:rsid w:val="00EF0EBA"/>
    <w:rsid w:val="00EF0F01"/>
    <w:rsid w:val="00EF16B7"/>
    <w:rsid w:val="00EF198B"/>
    <w:rsid w:val="00EF1A5E"/>
    <w:rsid w:val="00EF1AAA"/>
    <w:rsid w:val="00EF1D64"/>
    <w:rsid w:val="00EF1F1C"/>
    <w:rsid w:val="00EF21D4"/>
    <w:rsid w:val="00EF2A1A"/>
    <w:rsid w:val="00EF31E6"/>
    <w:rsid w:val="00EF350C"/>
    <w:rsid w:val="00EF3538"/>
    <w:rsid w:val="00EF3669"/>
    <w:rsid w:val="00EF3BFC"/>
    <w:rsid w:val="00EF3DFD"/>
    <w:rsid w:val="00EF420C"/>
    <w:rsid w:val="00EF4459"/>
    <w:rsid w:val="00EF477C"/>
    <w:rsid w:val="00EF48FC"/>
    <w:rsid w:val="00EF504A"/>
    <w:rsid w:val="00EF55D7"/>
    <w:rsid w:val="00EF57A5"/>
    <w:rsid w:val="00EF57D9"/>
    <w:rsid w:val="00EF5BFC"/>
    <w:rsid w:val="00EF5D04"/>
    <w:rsid w:val="00EF5D0F"/>
    <w:rsid w:val="00EF66BB"/>
    <w:rsid w:val="00EF6895"/>
    <w:rsid w:val="00EF6915"/>
    <w:rsid w:val="00EF6B7E"/>
    <w:rsid w:val="00EF6BC3"/>
    <w:rsid w:val="00EF6C1B"/>
    <w:rsid w:val="00EF6ED1"/>
    <w:rsid w:val="00EF6EEC"/>
    <w:rsid w:val="00EF7291"/>
    <w:rsid w:val="00EF7398"/>
    <w:rsid w:val="00EF7471"/>
    <w:rsid w:val="00EF74CA"/>
    <w:rsid w:val="00EF74D5"/>
    <w:rsid w:val="00EF7608"/>
    <w:rsid w:val="00EF7688"/>
    <w:rsid w:val="00EF77B3"/>
    <w:rsid w:val="00EF7969"/>
    <w:rsid w:val="00EF7C1A"/>
    <w:rsid w:val="00EF7F8E"/>
    <w:rsid w:val="00F00034"/>
    <w:rsid w:val="00F00AA2"/>
    <w:rsid w:val="00F0104B"/>
    <w:rsid w:val="00F0110B"/>
    <w:rsid w:val="00F01489"/>
    <w:rsid w:val="00F0180D"/>
    <w:rsid w:val="00F01975"/>
    <w:rsid w:val="00F02080"/>
    <w:rsid w:val="00F020A1"/>
    <w:rsid w:val="00F02820"/>
    <w:rsid w:val="00F028FD"/>
    <w:rsid w:val="00F0294C"/>
    <w:rsid w:val="00F02BB1"/>
    <w:rsid w:val="00F02BB6"/>
    <w:rsid w:val="00F02C8F"/>
    <w:rsid w:val="00F02DC4"/>
    <w:rsid w:val="00F03369"/>
    <w:rsid w:val="00F034AC"/>
    <w:rsid w:val="00F03501"/>
    <w:rsid w:val="00F0350F"/>
    <w:rsid w:val="00F035BA"/>
    <w:rsid w:val="00F037D2"/>
    <w:rsid w:val="00F03801"/>
    <w:rsid w:val="00F039D4"/>
    <w:rsid w:val="00F03EBB"/>
    <w:rsid w:val="00F043CC"/>
    <w:rsid w:val="00F044EC"/>
    <w:rsid w:val="00F04DC3"/>
    <w:rsid w:val="00F04DE5"/>
    <w:rsid w:val="00F054D5"/>
    <w:rsid w:val="00F056AD"/>
    <w:rsid w:val="00F056BE"/>
    <w:rsid w:val="00F05B20"/>
    <w:rsid w:val="00F05BDC"/>
    <w:rsid w:val="00F05C99"/>
    <w:rsid w:val="00F05DA4"/>
    <w:rsid w:val="00F05EAD"/>
    <w:rsid w:val="00F061E7"/>
    <w:rsid w:val="00F0639A"/>
    <w:rsid w:val="00F06815"/>
    <w:rsid w:val="00F06940"/>
    <w:rsid w:val="00F06961"/>
    <w:rsid w:val="00F06B4D"/>
    <w:rsid w:val="00F075D4"/>
    <w:rsid w:val="00F07B52"/>
    <w:rsid w:val="00F07DBA"/>
    <w:rsid w:val="00F07E0B"/>
    <w:rsid w:val="00F07E6E"/>
    <w:rsid w:val="00F1024D"/>
    <w:rsid w:val="00F10586"/>
    <w:rsid w:val="00F105ED"/>
    <w:rsid w:val="00F105EF"/>
    <w:rsid w:val="00F10E85"/>
    <w:rsid w:val="00F10F65"/>
    <w:rsid w:val="00F1106C"/>
    <w:rsid w:val="00F11178"/>
    <w:rsid w:val="00F1121C"/>
    <w:rsid w:val="00F113E3"/>
    <w:rsid w:val="00F116F7"/>
    <w:rsid w:val="00F11B29"/>
    <w:rsid w:val="00F11E15"/>
    <w:rsid w:val="00F12266"/>
    <w:rsid w:val="00F122B4"/>
    <w:rsid w:val="00F1251B"/>
    <w:rsid w:val="00F1253E"/>
    <w:rsid w:val="00F1268A"/>
    <w:rsid w:val="00F12AA4"/>
    <w:rsid w:val="00F12B56"/>
    <w:rsid w:val="00F12C9B"/>
    <w:rsid w:val="00F12E95"/>
    <w:rsid w:val="00F135E1"/>
    <w:rsid w:val="00F1398C"/>
    <w:rsid w:val="00F13A63"/>
    <w:rsid w:val="00F13FD3"/>
    <w:rsid w:val="00F140C6"/>
    <w:rsid w:val="00F142F3"/>
    <w:rsid w:val="00F14331"/>
    <w:rsid w:val="00F14A4B"/>
    <w:rsid w:val="00F14E9A"/>
    <w:rsid w:val="00F14EE6"/>
    <w:rsid w:val="00F159A5"/>
    <w:rsid w:val="00F15B43"/>
    <w:rsid w:val="00F15DE6"/>
    <w:rsid w:val="00F164B6"/>
    <w:rsid w:val="00F1664D"/>
    <w:rsid w:val="00F1669B"/>
    <w:rsid w:val="00F166F0"/>
    <w:rsid w:val="00F1671C"/>
    <w:rsid w:val="00F169AD"/>
    <w:rsid w:val="00F16A29"/>
    <w:rsid w:val="00F16A73"/>
    <w:rsid w:val="00F16BBD"/>
    <w:rsid w:val="00F16C91"/>
    <w:rsid w:val="00F16CBB"/>
    <w:rsid w:val="00F16F7B"/>
    <w:rsid w:val="00F170DC"/>
    <w:rsid w:val="00F17365"/>
    <w:rsid w:val="00F17538"/>
    <w:rsid w:val="00F1759E"/>
    <w:rsid w:val="00F177ED"/>
    <w:rsid w:val="00F17BE0"/>
    <w:rsid w:val="00F20103"/>
    <w:rsid w:val="00F202C2"/>
    <w:rsid w:val="00F20324"/>
    <w:rsid w:val="00F20509"/>
    <w:rsid w:val="00F206F7"/>
    <w:rsid w:val="00F209B7"/>
    <w:rsid w:val="00F209D4"/>
    <w:rsid w:val="00F20C1A"/>
    <w:rsid w:val="00F20C26"/>
    <w:rsid w:val="00F211B6"/>
    <w:rsid w:val="00F211E9"/>
    <w:rsid w:val="00F217DB"/>
    <w:rsid w:val="00F21B1C"/>
    <w:rsid w:val="00F21BB5"/>
    <w:rsid w:val="00F21DF2"/>
    <w:rsid w:val="00F21E5B"/>
    <w:rsid w:val="00F21E9A"/>
    <w:rsid w:val="00F21FA5"/>
    <w:rsid w:val="00F22100"/>
    <w:rsid w:val="00F2213A"/>
    <w:rsid w:val="00F221DF"/>
    <w:rsid w:val="00F223D4"/>
    <w:rsid w:val="00F225DD"/>
    <w:rsid w:val="00F226CB"/>
    <w:rsid w:val="00F226FD"/>
    <w:rsid w:val="00F2270A"/>
    <w:rsid w:val="00F22CA5"/>
    <w:rsid w:val="00F22D6D"/>
    <w:rsid w:val="00F230B8"/>
    <w:rsid w:val="00F2326E"/>
    <w:rsid w:val="00F23591"/>
    <w:rsid w:val="00F23729"/>
    <w:rsid w:val="00F2386A"/>
    <w:rsid w:val="00F23BB3"/>
    <w:rsid w:val="00F24227"/>
    <w:rsid w:val="00F24244"/>
    <w:rsid w:val="00F242DE"/>
    <w:rsid w:val="00F243E7"/>
    <w:rsid w:val="00F247B1"/>
    <w:rsid w:val="00F24839"/>
    <w:rsid w:val="00F2488C"/>
    <w:rsid w:val="00F24924"/>
    <w:rsid w:val="00F24940"/>
    <w:rsid w:val="00F24D51"/>
    <w:rsid w:val="00F2506C"/>
    <w:rsid w:val="00F25236"/>
    <w:rsid w:val="00F254B0"/>
    <w:rsid w:val="00F25651"/>
    <w:rsid w:val="00F2585E"/>
    <w:rsid w:val="00F25B59"/>
    <w:rsid w:val="00F265CA"/>
    <w:rsid w:val="00F26DD6"/>
    <w:rsid w:val="00F27049"/>
    <w:rsid w:val="00F273C6"/>
    <w:rsid w:val="00F2740A"/>
    <w:rsid w:val="00F274EE"/>
    <w:rsid w:val="00F2755E"/>
    <w:rsid w:val="00F27667"/>
    <w:rsid w:val="00F27AB2"/>
    <w:rsid w:val="00F27BD5"/>
    <w:rsid w:val="00F30081"/>
    <w:rsid w:val="00F30732"/>
    <w:rsid w:val="00F30E73"/>
    <w:rsid w:val="00F31145"/>
    <w:rsid w:val="00F313FD"/>
    <w:rsid w:val="00F31A4E"/>
    <w:rsid w:val="00F31CAE"/>
    <w:rsid w:val="00F31DC7"/>
    <w:rsid w:val="00F31F33"/>
    <w:rsid w:val="00F31FD4"/>
    <w:rsid w:val="00F3252D"/>
    <w:rsid w:val="00F32542"/>
    <w:rsid w:val="00F327C0"/>
    <w:rsid w:val="00F32C49"/>
    <w:rsid w:val="00F32F37"/>
    <w:rsid w:val="00F338DC"/>
    <w:rsid w:val="00F33C94"/>
    <w:rsid w:val="00F33EAC"/>
    <w:rsid w:val="00F33F1C"/>
    <w:rsid w:val="00F33F5F"/>
    <w:rsid w:val="00F33F6F"/>
    <w:rsid w:val="00F341DB"/>
    <w:rsid w:val="00F344C3"/>
    <w:rsid w:val="00F34CC0"/>
    <w:rsid w:val="00F34D1C"/>
    <w:rsid w:val="00F34DF5"/>
    <w:rsid w:val="00F35157"/>
    <w:rsid w:val="00F35411"/>
    <w:rsid w:val="00F354F8"/>
    <w:rsid w:val="00F355BD"/>
    <w:rsid w:val="00F35712"/>
    <w:rsid w:val="00F3596F"/>
    <w:rsid w:val="00F35A01"/>
    <w:rsid w:val="00F35F11"/>
    <w:rsid w:val="00F36142"/>
    <w:rsid w:val="00F36170"/>
    <w:rsid w:val="00F36CF4"/>
    <w:rsid w:val="00F36D3F"/>
    <w:rsid w:val="00F3726C"/>
    <w:rsid w:val="00F374FD"/>
    <w:rsid w:val="00F37721"/>
    <w:rsid w:val="00F37739"/>
    <w:rsid w:val="00F37771"/>
    <w:rsid w:val="00F3778C"/>
    <w:rsid w:val="00F37CFF"/>
    <w:rsid w:val="00F40257"/>
    <w:rsid w:val="00F40B49"/>
    <w:rsid w:val="00F4132B"/>
    <w:rsid w:val="00F4180B"/>
    <w:rsid w:val="00F41DE5"/>
    <w:rsid w:val="00F41EBC"/>
    <w:rsid w:val="00F42001"/>
    <w:rsid w:val="00F4259A"/>
    <w:rsid w:val="00F426AE"/>
    <w:rsid w:val="00F42947"/>
    <w:rsid w:val="00F42B29"/>
    <w:rsid w:val="00F42D28"/>
    <w:rsid w:val="00F42E43"/>
    <w:rsid w:val="00F4302B"/>
    <w:rsid w:val="00F432D4"/>
    <w:rsid w:val="00F43455"/>
    <w:rsid w:val="00F439CD"/>
    <w:rsid w:val="00F43AFC"/>
    <w:rsid w:val="00F43BD5"/>
    <w:rsid w:val="00F43C10"/>
    <w:rsid w:val="00F43CED"/>
    <w:rsid w:val="00F43EB7"/>
    <w:rsid w:val="00F441C3"/>
    <w:rsid w:val="00F44830"/>
    <w:rsid w:val="00F448A9"/>
    <w:rsid w:val="00F44992"/>
    <w:rsid w:val="00F44BEA"/>
    <w:rsid w:val="00F45122"/>
    <w:rsid w:val="00F45372"/>
    <w:rsid w:val="00F45557"/>
    <w:rsid w:val="00F45917"/>
    <w:rsid w:val="00F45A0A"/>
    <w:rsid w:val="00F45A10"/>
    <w:rsid w:val="00F45B0A"/>
    <w:rsid w:val="00F45F75"/>
    <w:rsid w:val="00F46353"/>
    <w:rsid w:val="00F4685B"/>
    <w:rsid w:val="00F46CB3"/>
    <w:rsid w:val="00F46DB0"/>
    <w:rsid w:val="00F471FC"/>
    <w:rsid w:val="00F475E9"/>
    <w:rsid w:val="00F4797F"/>
    <w:rsid w:val="00F50179"/>
    <w:rsid w:val="00F505FA"/>
    <w:rsid w:val="00F50600"/>
    <w:rsid w:val="00F5099A"/>
    <w:rsid w:val="00F50A6D"/>
    <w:rsid w:val="00F50C4E"/>
    <w:rsid w:val="00F50F71"/>
    <w:rsid w:val="00F513D4"/>
    <w:rsid w:val="00F51B20"/>
    <w:rsid w:val="00F52009"/>
    <w:rsid w:val="00F5211A"/>
    <w:rsid w:val="00F5222A"/>
    <w:rsid w:val="00F5249F"/>
    <w:rsid w:val="00F52C25"/>
    <w:rsid w:val="00F52C93"/>
    <w:rsid w:val="00F52E71"/>
    <w:rsid w:val="00F530DF"/>
    <w:rsid w:val="00F53937"/>
    <w:rsid w:val="00F53D82"/>
    <w:rsid w:val="00F53D97"/>
    <w:rsid w:val="00F54605"/>
    <w:rsid w:val="00F5495B"/>
    <w:rsid w:val="00F54AC7"/>
    <w:rsid w:val="00F54BC7"/>
    <w:rsid w:val="00F54D3E"/>
    <w:rsid w:val="00F54E08"/>
    <w:rsid w:val="00F54E0A"/>
    <w:rsid w:val="00F54F8D"/>
    <w:rsid w:val="00F54FA9"/>
    <w:rsid w:val="00F550E5"/>
    <w:rsid w:val="00F5538F"/>
    <w:rsid w:val="00F553F1"/>
    <w:rsid w:val="00F55BF6"/>
    <w:rsid w:val="00F55C25"/>
    <w:rsid w:val="00F55CE1"/>
    <w:rsid w:val="00F56144"/>
    <w:rsid w:val="00F56269"/>
    <w:rsid w:val="00F5639F"/>
    <w:rsid w:val="00F563F2"/>
    <w:rsid w:val="00F56B71"/>
    <w:rsid w:val="00F56FF9"/>
    <w:rsid w:val="00F571E8"/>
    <w:rsid w:val="00F57432"/>
    <w:rsid w:val="00F5762C"/>
    <w:rsid w:val="00F576B0"/>
    <w:rsid w:val="00F5797E"/>
    <w:rsid w:val="00F57D81"/>
    <w:rsid w:val="00F57ED7"/>
    <w:rsid w:val="00F57EED"/>
    <w:rsid w:val="00F6009F"/>
    <w:rsid w:val="00F603EC"/>
    <w:rsid w:val="00F60451"/>
    <w:rsid w:val="00F6056B"/>
    <w:rsid w:val="00F60659"/>
    <w:rsid w:val="00F607B8"/>
    <w:rsid w:val="00F60888"/>
    <w:rsid w:val="00F6089E"/>
    <w:rsid w:val="00F60B0E"/>
    <w:rsid w:val="00F60C34"/>
    <w:rsid w:val="00F60D15"/>
    <w:rsid w:val="00F6155E"/>
    <w:rsid w:val="00F616EE"/>
    <w:rsid w:val="00F623AD"/>
    <w:rsid w:val="00F6243A"/>
    <w:rsid w:val="00F625A2"/>
    <w:rsid w:val="00F6277B"/>
    <w:rsid w:val="00F627BC"/>
    <w:rsid w:val="00F627DD"/>
    <w:rsid w:val="00F62E97"/>
    <w:rsid w:val="00F62F5A"/>
    <w:rsid w:val="00F63101"/>
    <w:rsid w:val="00F632AB"/>
    <w:rsid w:val="00F6365F"/>
    <w:rsid w:val="00F636E4"/>
    <w:rsid w:val="00F63959"/>
    <w:rsid w:val="00F63A6F"/>
    <w:rsid w:val="00F63B80"/>
    <w:rsid w:val="00F63CE1"/>
    <w:rsid w:val="00F640FE"/>
    <w:rsid w:val="00F642DD"/>
    <w:rsid w:val="00F64329"/>
    <w:rsid w:val="00F64ADA"/>
    <w:rsid w:val="00F64AF1"/>
    <w:rsid w:val="00F64ED5"/>
    <w:rsid w:val="00F64FD3"/>
    <w:rsid w:val="00F65351"/>
    <w:rsid w:val="00F654D6"/>
    <w:rsid w:val="00F656A6"/>
    <w:rsid w:val="00F6599D"/>
    <w:rsid w:val="00F65B75"/>
    <w:rsid w:val="00F65DC8"/>
    <w:rsid w:val="00F65E10"/>
    <w:rsid w:val="00F65EE6"/>
    <w:rsid w:val="00F66039"/>
    <w:rsid w:val="00F660BD"/>
    <w:rsid w:val="00F66540"/>
    <w:rsid w:val="00F66BA7"/>
    <w:rsid w:val="00F6715C"/>
    <w:rsid w:val="00F67330"/>
    <w:rsid w:val="00F673BF"/>
    <w:rsid w:val="00F674E8"/>
    <w:rsid w:val="00F67733"/>
    <w:rsid w:val="00F67752"/>
    <w:rsid w:val="00F67F38"/>
    <w:rsid w:val="00F67FCD"/>
    <w:rsid w:val="00F70402"/>
    <w:rsid w:val="00F70664"/>
    <w:rsid w:val="00F70BB7"/>
    <w:rsid w:val="00F70C2D"/>
    <w:rsid w:val="00F70C63"/>
    <w:rsid w:val="00F70CCC"/>
    <w:rsid w:val="00F713DB"/>
    <w:rsid w:val="00F71564"/>
    <w:rsid w:val="00F71616"/>
    <w:rsid w:val="00F717C2"/>
    <w:rsid w:val="00F71896"/>
    <w:rsid w:val="00F719CC"/>
    <w:rsid w:val="00F71E1A"/>
    <w:rsid w:val="00F71F44"/>
    <w:rsid w:val="00F71FE7"/>
    <w:rsid w:val="00F7200A"/>
    <w:rsid w:val="00F7206B"/>
    <w:rsid w:val="00F720D3"/>
    <w:rsid w:val="00F7225A"/>
    <w:rsid w:val="00F72F7F"/>
    <w:rsid w:val="00F73049"/>
    <w:rsid w:val="00F7315B"/>
    <w:rsid w:val="00F73562"/>
    <w:rsid w:val="00F735D9"/>
    <w:rsid w:val="00F739BB"/>
    <w:rsid w:val="00F73C32"/>
    <w:rsid w:val="00F73CCA"/>
    <w:rsid w:val="00F7477C"/>
    <w:rsid w:val="00F74B26"/>
    <w:rsid w:val="00F74B3D"/>
    <w:rsid w:val="00F74E4C"/>
    <w:rsid w:val="00F74FF3"/>
    <w:rsid w:val="00F7545D"/>
    <w:rsid w:val="00F75E4B"/>
    <w:rsid w:val="00F75F72"/>
    <w:rsid w:val="00F75F94"/>
    <w:rsid w:val="00F76272"/>
    <w:rsid w:val="00F765FD"/>
    <w:rsid w:val="00F76699"/>
    <w:rsid w:val="00F7671F"/>
    <w:rsid w:val="00F769B0"/>
    <w:rsid w:val="00F76B42"/>
    <w:rsid w:val="00F76D8D"/>
    <w:rsid w:val="00F77136"/>
    <w:rsid w:val="00F7769A"/>
    <w:rsid w:val="00F776DC"/>
    <w:rsid w:val="00F7772D"/>
    <w:rsid w:val="00F779F9"/>
    <w:rsid w:val="00F77A46"/>
    <w:rsid w:val="00F8036D"/>
    <w:rsid w:val="00F803EC"/>
    <w:rsid w:val="00F803F7"/>
    <w:rsid w:val="00F80695"/>
    <w:rsid w:val="00F80707"/>
    <w:rsid w:val="00F8095A"/>
    <w:rsid w:val="00F809D3"/>
    <w:rsid w:val="00F80B30"/>
    <w:rsid w:val="00F80DC4"/>
    <w:rsid w:val="00F80FD2"/>
    <w:rsid w:val="00F810BE"/>
    <w:rsid w:val="00F811F5"/>
    <w:rsid w:val="00F81304"/>
    <w:rsid w:val="00F81855"/>
    <w:rsid w:val="00F81A37"/>
    <w:rsid w:val="00F81AC4"/>
    <w:rsid w:val="00F81AE8"/>
    <w:rsid w:val="00F81B5C"/>
    <w:rsid w:val="00F81DF3"/>
    <w:rsid w:val="00F82045"/>
    <w:rsid w:val="00F82566"/>
    <w:rsid w:val="00F825C8"/>
    <w:rsid w:val="00F826CF"/>
    <w:rsid w:val="00F828A7"/>
    <w:rsid w:val="00F82A24"/>
    <w:rsid w:val="00F82CCB"/>
    <w:rsid w:val="00F8324E"/>
    <w:rsid w:val="00F8353A"/>
    <w:rsid w:val="00F83B1B"/>
    <w:rsid w:val="00F83B9C"/>
    <w:rsid w:val="00F83DBA"/>
    <w:rsid w:val="00F84010"/>
    <w:rsid w:val="00F844C5"/>
    <w:rsid w:val="00F8451A"/>
    <w:rsid w:val="00F84580"/>
    <w:rsid w:val="00F8471D"/>
    <w:rsid w:val="00F8478B"/>
    <w:rsid w:val="00F84791"/>
    <w:rsid w:val="00F849A2"/>
    <w:rsid w:val="00F84AC1"/>
    <w:rsid w:val="00F84B71"/>
    <w:rsid w:val="00F84BFF"/>
    <w:rsid w:val="00F84EB6"/>
    <w:rsid w:val="00F84EFB"/>
    <w:rsid w:val="00F84FEC"/>
    <w:rsid w:val="00F85129"/>
    <w:rsid w:val="00F85209"/>
    <w:rsid w:val="00F8531E"/>
    <w:rsid w:val="00F853C9"/>
    <w:rsid w:val="00F85559"/>
    <w:rsid w:val="00F85686"/>
    <w:rsid w:val="00F85707"/>
    <w:rsid w:val="00F85F17"/>
    <w:rsid w:val="00F86F3E"/>
    <w:rsid w:val="00F871A8"/>
    <w:rsid w:val="00F879C0"/>
    <w:rsid w:val="00F87C08"/>
    <w:rsid w:val="00F87CE9"/>
    <w:rsid w:val="00F87F9B"/>
    <w:rsid w:val="00F900F4"/>
    <w:rsid w:val="00F904C1"/>
    <w:rsid w:val="00F904C9"/>
    <w:rsid w:val="00F90AA8"/>
    <w:rsid w:val="00F90E09"/>
    <w:rsid w:val="00F90EDA"/>
    <w:rsid w:val="00F90F4C"/>
    <w:rsid w:val="00F91B84"/>
    <w:rsid w:val="00F91BE8"/>
    <w:rsid w:val="00F91E66"/>
    <w:rsid w:val="00F92116"/>
    <w:rsid w:val="00F92371"/>
    <w:rsid w:val="00F92709"/>
    <w:rsid w:val="00F92F8D"/>
    <w:rsid w:val="00F93043"/>
    <w:rsid w:val="00F930B0"/>
    <w:rsid w:val="00F930DF"/>
    <w:rsid w:val="00F9369C"/>
    <w:rsid w:val="00F939F6"/>
    <w:rsid w:val="00F93A6A"/>
    <w:rsid w:val="00F941C3"/>
    <w:rsid w:val="00F941CD"/>
    <w:rsid w:val="00F944EF"/>
    <w:rsid w:val="00F94504"/>
    <w:rsid w:val="00F94681"/>
    <w:rsid w:val="00F94769"/>
    <w:rsid w:val="00F94A38"/>
    <w:rsid w:val="00F94AD6"/>
    <w:rsid w:val="00F94C68"/>
    <w:rsid w:val="00F94C81"/>
    <w:rsid w:val="00F94DA5"/>
    <w:rsid w:val="00F94DC2"/>
    <w:rsid w:val="00F94E1C"/>
    <w:rsid w:val="00F94E43"/>
    <w:rsid w:val="00F95065"/>
    <w:rsid w:val="00F9526B"/>
    <w:rsid w:val="00F95588"/>
    <w:rsid w:val="00F9567E"/>
    <w:rsid w:val="00F9585B"/>
    <w:rsid w:val="00F95978"/>
    <w:rsid w:val="00F95B07"/>
    <w:rsid w:val="00F95E46"/>
    <w:rsid w:val="00F95FBF"/>
    <w:rsid w:val="00F96205"/>
    <w:rsid w:val="00F96459"/>
    <w:rsid w:val="00F96644"/>
    <w:rsid w:val="00F96671"/>
    <w:rsid w:val="00F96950"/>
    <w:rsid w:val="00F96C77"/>
    <w:rsid w:val="00F96EA8"/>
    <w:rsid w:val="00F96F3A"/>
    <w:rsid w:val="00F97476"/>
    <w:rsid w:val="00F97B3E"/>
    <w:rsid w:val="00F97BAE"/>
    <w:rsid w:val="00F97D5F"/>
    <w:rsid w:val="00F97D62"/>
    <w:rsid w:val="00F97DB8"/>
    <w:rsid w:val="00F97EB5"/>
    <w:rsid w:val="00FA00E0"/>
    <w:rsid w:val="00FA026D"/>
    <w:rsid w:val="00FA02B7"/>
    <w:rsid w:val="00FA04A4"/>
    <w:rsid w:val="00FA086D"/>
    <w:rsid w:val="00FA0CF7"/>
    <w:rsid w:val="00FA0F74"/>
    <w:rsid w:val="00FA1094"/>
    <w:rsid w:val="00FA1104"/>
    <w:rsid w:val="00FA110C"/>
    <w:rsid w:val="00FA11FD"/>
    <w:rsid w:val="00FA165C"/>
    <w:rsid w:val="00FA1CF6"/>
    <w:rsid w:val="00FA1D4B"/>
    <w:rsid w:val="00FA2057"/>
    <w:rsid w:val="00FA21B8"/>
    <w:rsid w:val="00FA284C"/>
    <w:rsid w:val="00FA2C74"/>
    <w:rsid w:val="00FA2E13"/>
    <w:rsid w:val="00FA3590"/>
    <w:rsid w:val="00FA3758"/>
    <w:rsid w:val="00FA3821"/>
    <w:rsid w:val="00FA400B"/>
    <w:rsid w:val="00FA4136"/>
    <w:rsid w:val="00FA41FC"/>
    <w:rsid w:val="00FA45EB"/>
    <w:rsid w:val="00FA49CC"/>
    <w:rsid w:val="00FA4B6F"/>
    <w:rsid w:val="00FA4BA0"/>
    <w:rsid w:val="00FA4F4C"/>
    <w:rsid w:val="00FA5139"/>
    <w:rsid w:val="00FA5478"/>
    <w:rsid w:val="00FA57F7"/>
    <w:rsid w:val="00FA5917"/>
    <w:rsid w:val="00FA59F0"/>
    <w:rsid w:val="00FA5B4F"/>
    <w:rsid w:val="00FA5E5A"/>
    <w:rsid w:val="00FA5F81"/>
    <w:rsid w:val="00FA5FC1"/>
    <w:rsid w:val="00FA620E"/>
    <w:rsid w:val="00FA66C6"/>
    <w:rsid w:val="00FA6A93"/>
    <w:rsid w:val="00FA6FC4"/>
    <w:rsid w:val="00FA722C"/>
    <w:rsid w:val="00FA7851"/>
    <w:rsid w:val="00FA7CD2"/>
    <w:rsid w:val="00FA7DD0"/>
    <w:rsid w:val="00FB01B6"/>
    <w:rsid w:val="00FB01C7"/>
    <w:rsid w:val="00FB060C"/>
    <w:rsid w:val="00FB09F1"/>
    <w:rsid w:val="00FB0A45"/>
    <w:rsid w:val="00FB0CCF"/>
    <w:rsid w:val="00FB0F04"/>
    <w:rsid w:val="00FB10AB"/>
    <w:rsid w:val="00FB136D"/>
    <w:rsid w:val="00FB13B4"/>
    <w:rsid w:val="00FB180A"/>
    <w:rsid w:val="00FB1896"/>
    <w:rsid w:val="00FB18F4"/>
    <w:rsid w:val="00FB1947"/>
    <w:rsid w:val="00FB1C81"/>
    <w:rsid w:val="00FB1DB1"/>
    <w:rsid w:val="00FB1E9B"/>
    <w:rsid w:val="00FB2187"/>
    <w:rsid w:val="00FB22BC"/>
    <w:rsid w:val="00FB2704"/>
    <w:rsid w:val="00FB2950"/>
    <w:rsid w:val="00FB2A5D"/>
    <w:rsid w:val="00FB2E88"/>
    <w:rsid w:val="00FB306F"/>
    <w:rsid w:val="00FB3111"/>
    <w:rsid w:val="00FB3194"/>
    <w:rsid w:val="00FB356B"/>
    <w:rsid w:val="00FB3683"/>
    <w:rsid w:val="00FB42D8"/>
    <w:rsid w:val="00FB4466"/>
    <w:rsid w:val="00FB4581"/>
    <w:rsid w:val="00FB45A7"/>
    <w:rsid w:val="00FB4691"/>
    <w:rsid w:val="00FB473F"/>
    <w:rsid w:val="00FB48B7"/>
    <w:rsid w:val="00FB506C"/>
    <w:rsid w:val="00FB5247"/>
    <w:rsid w:val="00FB5883"/>
    <w:rsid w:val="00FB5CCA"/>
    <w:rsid w:val="00FB5E60"/>
    <w:rsid w:val="00FB6107"/>
    <w:rsid w:val="00FB622C"/>
    <w:rsid w:val="00FB6259"/>
    <w:rsid w:val="00FB66E6"/>
    <w:rsid w:val="00FB69FE"/>
    <w:rsid w:val="00FB6A19"/>
    <w:rsid w:val="00FB6B50"/>
    <w:rsid w:val="00FB6FDA"/>
    <w:rsid w:val="00FB7066"/>
    <w:rsid w:val="00FB707A"/>
    <w:rsid w:val="00FB74E1"/>
    <w:rsid w:val="00FB7777"/>
    <w:rsid w:val="00FB78DD"/>
    <w:rsid w:val="00FB7A01"/>
    <w:rsid w:val="00FB7C8D"/>
    <w:rsid w:val="00FC0317"/>
    <w:rsid w:val="00FC041B"/>
    <w:rsid w:val="00FC0693"/>
    <w:rsid w:val="00FC0AC1"/>
    <w:rsid w:val="00FC0AE8"/>
    <w:rsid w:val="00FC115E"/>
    <w:rsid w:val="00FC1346"/>
    <w:rsid w:val="00FC15E6"/>
    <w:rsid w:val="00FC1CAF"/>
    <w:rsid w:val="00FC2360"/>
    <w:rsid w:val="00FC2549"/>
    <w:rsid w:val="00FC26F3"/>
    <w:rsid w:val="00FC3217"/>
    <w:rsid w:val="00FC3252"/>
    <w:rsid w:val="00FC32F9"/>
    <w:rsid w:val="00FC337C"/>
    <w:rsid w:val="00FC3653"/>
    <w:rsid w:val="00FC373D"/>
    <w:rsid w:val="00FC3966"/>
    <w:rsid w:val="00FC3D93"/>
    <w:rsid w:val="00FC3E13"/>
    <w:rsid w:val="00FC41EF"/>
    <w:rsid w:val="00FC4573"/>
    <w:rsid w:val="00FC48D2"/>
    <w:rsid w:val="00FC5282"/>
    <w:rsid w:val="00FC52D0"/>
    <w:rsid w:val="00FC5896"/>
    <w:rsid w:val="00FC5AE0"/>
    <w:rsid w:val="00FC5F43"/>
    <w:rsid w:val="00FC60F5"/>
    <w:rsid w:val="00FC616F"/>
    <w:rsid w:val="00FC6176"/>
    <w:rsid w:val="00FC6302"/>
    <w:rsid w:val="00FC6554"/>
    <w:rsid w:val="00FC6F0F"/>
    <w:rsid w:val="00FC73B3"/>
    <w:rsid w:val="00FC7912"/>
    <w:rsid w:val="00FC7CAA"/>
    <w:rsid w:val="00FD013C"/>
    <w:rsid w:val="00FD0172"/>
    <w:rsid w:val="00FD0216"/>
    <w:rsid w:val="00FD051D"/>
    <w:rsid w:val="00FD0737"/>
    <w:rsid w:val="00FD0AE2"/>
    <w:rsid w:val="00FD0C74"/>
    <w:rsid w:val="00FD0C7F"/>
    <w:rsid w:val="00FD0DBF"/>
    <w:rsid w:val="00FD17F3"/>
    <w:rsid w:val="00FD1892"/>
    <w:rsid w:val="00FD1C22"/>
    <w:rsid w:val="00FD1D28"/>
    <w:rsid w:val="00FD23A6"/>
    <w:rsid w:val="00FD283F"/>
    <w:rsid w:val="00FD2A71"/>
    <w:rsid w:val="00FD2AC6"/>
    <w:rsid w:val="00FD302E"/>
    <w:rsid w:val="00FD31DB"/>
    <w:rsid w:val="00FD39E5"/>
    <w:rsid w:val="00FD3EA3"/>
    <w:rsid w:val="00FD4018"/>
    <w:rsid w:val="00FD4723"/>
    <w:rsid w:val="00FD481D"/>
    <w:rsid w:val="00FD49CB"/>
    <w:rsid w:val="00FD4CF8"/>
    <w:rsid w:val="00FD5321"/>
    <w:rsid w:val="00FD57C7"/>
    <w:rsid w:val="00FD5B0B"/>
    <w:rsid w:val="00FD5C71"/>
    <w:rsid w:val="00FD5D09"/>
    <w:rsid w:val="00FD5FF7"/>
    <w:rsid w:val="00FD6134"/>
    <w:rsid w:val="00FD6726"/>
    <w:rsid w:val="00FD6D6A"/>
    <w:rsid w:val="00FD70BB"/>
    <w:rsid w:val="00FD734B"/>
    <w:rsid w:val="00FD73D6"/>
    <w:rsid w:val="00FD7A8D"/>
    <w:rsid w:val="00FD7B7A"/>
    <w:rsid w:val="00FD7C85"/>
    <w:rsid w:val="00FD7F7D"/>
    <w:rsid w:val="00FE030D"/>
    <w:rsid w:val="00FE05D3"/>
    <w:rsid w:val="00FE0629"/>
    <w:rsid w:val="00FE0647"/>
    <w:rsid w:val="00FE095B"/>
    <w:rsid w:val="00FE0ADB"/>
    <w:rsid w:val="00FE1252"/>
    <w:rsid w:val="00FE14DD"/>
    <w:rsid w:val="00FE16E5"/>
    <w:rsid w:val="00FE200F"/>
    <w:rsid w:val="00FE2C1F"/>
    <w:rsid w:val="00FE2D79"/>
    <w:rsid w:val="00FE2E6E"/>
    <w:rsid w:val="00FE2EF2"/>
    <w:rsid w:val="00FE2F1D"/>
    <w:rsid w:val="00FE30FD"/>
    <w:rsid w:val="00FE3176"/>
    <w:rsid w:val="00FE3420"/>
    <w:rsid w:val="00FE356F"/>
    <w:rsid w:val="00FE360E"/>
    <w:rsid w:val="00FE3823"/>
    <w:rsid w:val="00FE3933"/>
    <w:rsid w:val="00FE3BE2"/>
    <w:rsid w:val="00FE45D7"/>
    <w:rsid w:val="00FE486E"/>
    <w:rsid w:val="00FE4B48"/>
    <w:rsid w:val="00FE4BE4"/>
    <w:rsid w:val="00FE4CE6"/>
    <w:rsid w:val="00FE4D57"/>
    <w:rsid w:val="00FE4E49"/>
    <w:rsid w:val="00FE4E9C"/>
    <w:rsid w:val="00FE5496"/>
    <w:rsid w:val="00FE5592"/>
    <w:rsid w:val="00FE59B0"/>
    <w:rsid w:val="00FE5B32"/>
    <w:rsid w:val="00FE5CD1"/>
    <w:rsid w:val="00FE5E7E"/>
    <w:rsid w:val="00FE6229"/>
    <w:rsid w:val="00FE65CC"/>
    <w:rsid w:val="00FE6895"/>
    <w:rsid w:val="00FE6B53"/>
    <w:rsid w:val="00FE6DFA"/>
    <w:rsid w:val="00FE6F4E"/>
    <w:rsid w:val="00FE7093"/>
    <w:rsid w:val="00FE78A1"/>
    <w:rsid w:val="00FE7920"/>
    <w:rsid w:val="00FF0680"/>
    <w:rsid w:val="00FF0C9D"/>
    <w:rsid w:val="00FF1192"/>
    <w:rsid w:val="00FF12A1"/>
    <w:rsid w:val="00FF1461"/>
    <w:rsid w:val="00FF14BF"/>
    <w:rsid w:val="00FF14D8"/>
    <w:rsid w:val="00FF18C7"/>
    <w:rsid w:val="00FF1AA6"/>
    <w:rsid w:val="00FF1AA8"/>
    <w:rsid w:val="00FF2682"/>
    <w:rsid w:val="00FF26FC"/>
    <w:rsid w:val="00FF27D6"/>
    <w:rsid w:val="00FF292B"/>
    <w:rsid w:val="00FF2E33"/>
    <w:rsid w:val="00FF2EC0"/>
    <w:rsid w:val="00FF3046"/>
    <w:rsid w:val="00FF32AB"/>
    <w:rsid w:val="00FF3424"/>
    <w:rsid w:val="00FF3693"/>
    <w:rsid w:val="00FF36F2"/>
    <w:rsid w:val="00FF38B6"/>
    <w:rsid w:val="00FF3ED3"/>
    <w:rsid w:val="00FF404B"/>
    <w:rsid w:val="00FF41FC"/>
    <w:rsid w:val="00FF429E"/>
    <w:rsid w:val="00FF4322"/>
    <w:rsid w:val="00FF44B7"/>
    <w:rsid w:val="00FF4990"/>
    <w:rsid w:val="00FF4AD8"/>
    <w:rsid w:val="00FF4AF5"/>
    <w:rsid w:val="00FF4B35"/>
    <w:rsid w:val="00FF4BCE"/>
    <w:rsid w:val="00FF4C17"/>
    <w:rsid w:val="00FF4CC5"/>
    <w:rsid w:val="00FF4CEE"/>
    <w:rsid w:val="00FF4E12"/>
    <w:rsid w:val="00FF4E2F"/>
    <w:rsid w:val="00FF4E91"/>
    <w:rsid w:val="00FF4FFB"/>
    <w:rsid w:val="00FF5291"/>
    <w:rsid w:val="00FF56CC"/>
    <w:rsid w:val="00FF5700"/>
    <w:rsid w:val="00FF5E9E"/>
    <w:rsid w:val="00FF6054"/>
    <w:rsid w:val="00FF621A"/>
    <w:rsid w:val="00FF6316"/>
    <w:rsid w:val="00FF6771"/>
    <w:rsid w:val="00FF6B14"/>
    <w:rsid w:val="00FF6B9E"/>
    <w:rsid w:val="00FF6EFD"/>
    <w:rsid w:val="00FF6EFF"/>
    <w:rsid w:val="00FF70AA"/>
    <w:rsid w:val="00FF7213"/>
    <w:rsid w:val="00FF736D"/>
    <w:rsid w:val="00FF744B"/>
    <w:rsid w:val="00FF744C"/>
    <w:rsid w:val="00FF776E"/>
    <w:rsid w:val="00FF78EE"/>
    <w:rsid w:val="00FF7E07"/>
    <w:rsid w:val="0185F46C"/>
    <w:rsid w:val="018F3BAC"/>
    <w:rsid w:val="0323E703"/>
    <w:rsid w:val="032EE669"/>
    <w:rsid w:val="034467BF"/>
    <w:rsid w:val="037C5749"/>
    <w:rsid w:val="0496B4F4"/>
    <w:rsid w:val="087DF4DE"/>
    <w:rsid w:val="0B6ED849"/>
    <w:rsid w:val="0D0519FF"/>
    <w:rsid w:val="0D0CA8A1"/>
    <w:rsid w:val="0E354EE3"/>
    <w:rsid w:val="0EA87902"/>
    <w:rsid w:val="0F79F3A1"/>
    <w:rsid w:val="10B56CCD"/>
    <w:rsid w:val="14961817"/>
    <w:rsid w:val="162B5072"/>
    <w:rsid w:val="174AFCB8"/>
    <w:rsid w:val="174EC67C"/>
    <w:rsid w:val="178E2355"/>
    <w:rsid w:val="1AE64703"/>
    <w:rsid w:val="1DAA8D46"/>
    <w:rsid w:val="2042085B"/>
    <w:rsid w:val="226CC2D6"/>
    <w:rsid w:val="22FDE4D5"/>
    <w:rsid w:val="2392480F"/>
    <w:rsid w:val="251D5708"/>
    <w:rsid w:val="26FC99C2"/>
    <w:rsid w:val="27909090"/>
    <w:rsid w:val="28D29F69"/>
    <w:rsid w:val="2AF7C0B0"/>
    <w:rsid w:val="2B1DE8C0"/>
    <w:rsid w:val="2B30B44B"/>
    <w:rsid w:val="2BA863CE"/>
    <w:rsid w:val="2D47E193"/>
    <w:rsid w:val="2DA1C26D"/>
    <w:rsid w:val="2FB8D66C"/>
    <w:rsid w:val="2FD5EC2E"/>
    <w:rsid w:val="30136EC5"/>
    <w:rsid w:val="34348056"/>
    <w:rsid w:val="34420D1A"/>
    <w:rsid w:val="34617DD8"/>
    <w:rsid w:val="346A34AC"/>
    <w:rsid w:val="377A37F1"/>
    <w:rsid w:val="38A6A162"/>
    <w:rsid w:val="3AA5BB13"/>
    <w:rsid w:val="3B17AF84"/>
    <w:rsid w:val="3B9F39BD"/>
    <w:rsid w:val="3C9D2421"/>
    <w:rsid w:val="3CA2335C"/>
    <w:rsid w:val="3D14CFFC"/>
    <w:rsid w:val="4021A6B1"/>
    <w:rsid w:val="40A79AB2"/>
    <w:rsid w:val="43D91551"/>
    <w:rsid w:val="448FCDE0"/>
    <w:rsid w:val="454E4124"/>
    <w:rsid w:val="45C87DEE"/>
    <w:rsid w:val="46A6A85B"/>
    <w:rsid w:val="46CB27AC"/>
    <w:rsid w:val="47BF88D5"/>
    <w:rsid w:val="498752E0"/>
    <w:rsid w:val="4A9B2E9C"/>
    <w:rsid w:val="4AB19B30"/>
    <w:rsid w:val="4BA0B0D1"/>
    <w:rsid w:val="4EBDA8AC"/>
    <w:rsid w:val="51E76896"/>
    <w:rsid w:val="54A219F2"/>
    <w:rsid w:val="56579069"/>
    <w:rsid w:val="594190BA"/>
    <w:rsid w:val="5990E227"/>
    <w:rsid w:val="59ECC311"/>
    <w:rsid w:val="5AEDC552"/>
    <w:rsid w:val="5C38DEAA"/>
    <w:rsid w:val="61FAFF51"/>
    <w:rsid w:val="62E34EA5"/>
    <w:rsid w:val="63FBA9F2"/>
    <w:rsid w:val="658708CA"/>
    <w:rsid w:val="66CC96F6"/>
    <w:rsid w:val="6A217062"/>
    <w:rsid w:val="6AE51BD6"/>
    <w:rsid w:val="6C419A31"/>
    <w:rsid w:val="6C60C5AD"/>
    <w:rsid w:val="6CB0A86D"/>
    <w:rsid w:val="7015EB9B"/>
    <w:rsid w:val="70D015FA"/>
    <w:rsid w:val="71830FFB"/>
    <w:rsid w:val="74FC0F92"/>
    <w:rsid w:val="75A716A4"/>
    <w:rsid w:val="79FCFE52"/>
    <w:rsid w:val="7AE9C4B1"/>
    <w:rsid w:val="7C210D86"/>
    <w:rsid w:val="7DD3A864"/>
    <w:rsid w:val="7E363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59823323"/>
  <w15:docId w15:val="{7E219B85-DFE2-46E0-A183-3EF05D15E2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99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B727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825816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82581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7"/>
    </w:pPr>
    <w:rPr>
      <w:rFonts w:ascii="Times New Roman" w:hAnsi="Times New Roman" w:cs="EucrosiaUPC"/>
      <w:sz w:val="24"/>
      <w:szCs w:val="24"/>
    </w:rPr>
  </w:style>
  <w:style w:type="paragraph" w:styleId="Heading9">
    <w:name w:val="heading 9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Times New Roman" w:hAnsi="Times New Roman" w:cs="EucrosiaUPC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825816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25816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825816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825816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825816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825816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825816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82581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825816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82581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825816"/>
    <w:pPr>
      <w:ind w:left="284"/>
    </w:pPr>
  </w:style>
  <w:style w:type="paragraph" w:customStyle="1" w:styleId="AAFrameAddress">
    <w:name w:val="AA Frame Address"/>
    <w:basedOn w:val="Heading1"/>
    <w:rsid w:val="0082581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825816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825816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825816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825816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825816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825816"/>
    <w:pPr>
      <w:ind w:left="851" w:hanging="284"/>
    </w:pPr>
  </w:style>
  <w:style w:type="paragraph" w:styleId="Index4">
    <w:name w:val="index 4"/>
    <w:basedOn w:val="Normal"/>
    <w:next w:val="Normal"/>
    <w:semiHidden/>
    <w:rsid w:val="00825816"/>
    <w:pPr>
      <w:ind w:left="1135" w:hanging="284"/>
    </w:pPr>
  </w:style>
  <w:style w:type="paragraph" w:styleId="Index6">
    <w:name w:val="index 6"/>
    <w:basedOn w:val="Normal"/>
    <w:next w:val="Normal"/>
    <w:semiHidden/>
    <w:rsid w:val="00825816"/>
    <w:pPr>
      <w:ind w:left="1702" w:hanging="284"/>
    </w:pPr>
  </w:style>
  <w:style w:type="paragraph" w:styleId="Index5">
    <w:name w:val="index 5"/>
    <w:basedOn w:val="Normal"/>
    <w:next w:val="Normal"/>
    <w:semiHidden/>
    <w:rsid w:val="00825816"/>
    <w:pPr>
      <w:ind w:left="1418" w:hanging="284"/>
    </w:pPr>
  </w:style>
  <w:style w:type="paragraph" w:styleId="Index7">
    <w:name w:val="index 7"/>
    <w:basedOn w:val="Normal"/>
    <w:next w:val="Normal"/>
    <w:semiHidden/>
    <w:rsid w:val="00825816"/>
    <w:pPr>
      <w:ind w:left="1985" w:hanging="284"/>
    </w:pPr>
  </w:style>
  <w:style w:type="paragraph" w:styleId="Index8">
    <w:name w:val="index 8"/>
    <w:basedOn w:val="Normal"/>
    <w:next w:val="Normal"/>
    <w:semiHidden/>
    <w:rsid w:val="00825816"/>
    <w:pPr>
      <w:ind w:left="2269" w:hanging="284"/>
    </w:pPr>
  </w:style>
  <w:style w:type="paragraph" w:styleId="Index9">
    <w:name w:val="index 9"/>
    <w:basedOn w:val="Normal"/>
    <w:next w:val="Normal"/>
    <w:semiHidden/>
    <w:rsid w:val="00825816"/>
    <w:pPr>
      <w:ind w:left="2552" w:hanging="284"/>
    </w:pPr>
  </w:style>
  <w:style w:type="paragraph" w:styleId="TOC2">
    <w:name w:val="toc 2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25816"/>
    <w:pPr>
      <w:ind w:left="851"/>
    </w:pPr>
  </w:style>
  <w:style w:type="paragraph" w:styleId="TOC5">
    <w:name w:val="toc 5"/>
    <w:basedOn w:val="Normal"/>
    <w:next w:val="Normal"/>
    <w:semiHidden/>
    <w:rsid w:val="00825816"/>
    <w:pPr>
      <w:ind w:left="1134"/>
    </w:pPr>
  </w:style>
  <w:style w:type="paragraph" w:styleId="TOC6">
    <w:name w:val="toc 6"/>
    <w:basedOn w:val="Normal"/>
    <w:next w:val="Normal"/>
    <w:semiHidden/>
    <w:rsid w:val="00825816"/>
    <w:pPr>
      <w:ind w:left="1418"/>
    </w:pPr>
  </w:style>
  <w:style w:type="paragraph" w:styleId="TOC7">
    <w:name w:val="toc 7"/>
    <w:basedOn w:val="Normal"/>
    <w:next w:val="Normal"/>
    <w:semiHidden/>
    <w:rsid w:val="00825816"/>
    <w:pPr>
      <w:ind w:left="1701"/>
    </w:pPr>
  </w:style>
  <w:style w:type="paragraph" w:styleId="TOC8">
    <w:name w:val="toc 8"/>
    <w:basedOn w:val="Normal"/>
    <w:next w:val="Normal"/>
    <w:semiHidden/>
    <w:rsid w:val="00825816"/>
    <w:pPr>
      <w:ind w:left="1985"/>
    </w:pPr>
  </w:style>
  <w:style w:type="paragraph" w:styleId="TOC9">
    <w:name w:val="toc 9"/>
    <w:basedOn w:val="Normal"/>
    <w:next w:val="Normal"/>
    <w:semiHidden/>
    <w:rsid w:val="00825816"/>
    <w:pPr>
      <w:ind w:left="2268"/>
    </w:pPr>
  </w:style>
  <w:style w:type="paragraph" w:styleId="TableofFigures">
    <w:name w:val="table of figures"/>
    <w:basedOn w:val="Normal"/>
    <w:next w:val="Normal"/>
    <w:semiHidden/>
    <w:rsid w:val="00825816"/>
    <w:pPr>
      <w:ind w:left="567" w:hanging="567"/>
    </w:pPr>
  </w:style>
  <w:style w:type="paragraph" w:styleId="ListBullet5">
    <w:name w:val="List Bullet 5"/>
    <w:basedOn w:val="Normal"/>
    <w:rsid w:val="00825816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t2,body text1"/>
    <w:basedOn w:val="Normal"/>
    <w:link w:val="BodyTextChar"/>
    <w:qFormat/>
    <w:rsid w:val="00825816"/>
    <w:pPr>
      <w:spacing w:after="120"/>
    </w:pPr>
  </w:style>
  <w:style w:type="paragraph" w:styleId="BodyTextFirstIndent">
    <w:name w:val="Body Text First Indent"/>
    <w:basedOn w:val="BodyText"/>
    <w:rsid w:val="00825816"/>
    <w:pPr>
      <w:ind w:firstLine="284"/>
    </w:pPr>
  </w:style>
  <w:style w:type="paragraph" w:styleId="BodyTextIndent">
    <w:name w:val="Body Text Indent"/>
    <w:basedOn w:val="Normal"/>
    <w:rsid w:val="00825816"/>
    <w:pPr>
      <w:spacing w:after="120"/>
      <w:ind w:left="283"/>
    </w:pPr>
  </w:style>
  <w:style w:type="paragraph" w:styleId="BodyTextFirstIndent2">
    <w:name w:val="Body Text First Indent 2"/>
    <w:basedOn w:val="BodyTextIndent"/>
    <w:rsid w:val="00825816"/>
    <w:pPr>
      <w:ind w:left="284" w:firstLine="284"/>
    </w:pPr>
  </w:style>
  <w:style w:type="character" w:styleId="Strong">
    <w:name w:val="Strong"/>
    <w:uiPriority w:val="22"/>
    <w:qFormat/>
    <w:rsid w:val="0082581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2581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2581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82581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825816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82581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2581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25816"/>
    <w:pPr>
      <w:framePr w:h="1054" w:wrap="around" w:y="5920"/>
    </w:pPr>
  </w:style>
  <w:style w:type="paragraph" w:customStyle="1" w:styleId="ReportHeading3">
    <w:name w:val="ReportHeading3"/>
    <w:basedOn w:val="ReportHeading2"/>
    <w:rsid w:val="00825816"/>
    <w:pPr>
      <w:framePr w:h="443" w:wrap="around" w:y="8223"/>
    </w:pPr>
  </w:style>
  <w:style w:type="paragraph" w:customStyle="1" w:styleId="a">
    <w:name w:val="¢éÍ¤ÇÒÁ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25816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82581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2581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2581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25816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825816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825816"/>
  </w:style>
  <w:style w:type="paragraph" w:customStyle="1" w:styleId="a1">
    <w:name w:val="Åº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E">
    <w:name w:val="»¡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ºÇ¡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5">
    <w:name w:val="5"/>
    <w:basedOn w:val="E"/>
    <w:rsid w:val="00825816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10">
    <w:name w:val="10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3">
    <w:name w:val="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?????3??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4">
    <w:name w:val="ข้อความ"/>
    <w:basedOn w:val="Normal"/>
    <w:rsid w:val="0082581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styleId="BodyText2">
    <w:name w:val="Body Text 2"/>
    <w:basedOn w:val="Normal"/>
    <w:link w:val="BodyText2Char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thaiDistribute"/>
    </w:pPr>
    <w:rPr>
      <w:rFonts w:ascii="Angsana New" w:hAnsi="Angsana New"/>
      <w:sz w:val="30"/>
      <w:szCs w:val="30"/>
      <w:lang w:val="x-none" w:eastAsia="x-none"/>
    </w:rPr>
  </w:style>
  <w:style w:type="paragraph" w:styleId="BodyText3">
    <w:name w:val="Body Text 3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rFonts w:ascii="Angsana New" w:hAnsi="Angsana New"/>
      <w:sz w:val="30"/>
      <w:szCs w:val="30"/>
    </w:rPr>
  </w:style>
  <w:style w:type="paragraph" w:styleId="BalloonText">
    <w:name w:val="Balloon Text"/>
    <w:basedOn w:val="Normal"/>
    <w:semiHidden/>
    <w:rsid w:val="00053E50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6E16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right="-43" w:hanging="540"/>
      <w:jc w:val="thaiDistribute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rsid w:val="006E1633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paragraph" w:customStyle="1" w:styleId="accpolicyheading0">
    <w:name w:val="accpolicyheading"/>
    <w:basedOn w:val="Normal"/>
    <w:rsid w:val="00E3735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 w:cs="Times New Roman"/>
      <w:sz w:val="28"/>
      <w:szCs w:val="28"/>
    </w:rPr>
  </w:style>
  <w:style w:type="table" w:styleId="TableGrid">
    <w:name w:val="Table Grid"/>
    <w:basedOn w:val="TableNormal"/>
    <w:uiPriority w:val="39"/>
    <w:rsid w:val="0025275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C136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15 pt,Left:  1 cm,Rig...,Normal + Angsana New"/>
    <w:basedOn w:val="BodyText"/>
    <w:link w:val="blockChar"/>
    <w:rsid w:val="00F964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eastAsia="x-none" w:bidi="ar-SA"/>
    </w:rPr>
  </w:style>
  <w:style w:type="character" w:customStyle="1" w:styleId="Heading2Char">
    <w:name w:val="Heading 2 Char"/>
    <w:link w:val="Heading2"/>
    <w:rsid w:val="00A967A4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F74F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74FF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6018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BodyTextIndent2">
    <w:name w:val="Body Text Indent 2"/>
    <w:basedOn w:val="Normal"/>
    <w:rsid w:val="00013945"/>
    <w:pPr>
      <w:spacing w:after="120" w:line="480" w:lineRule="auto"/>
      <w:ind w:left="360"/>
    </w:pPr>
  </w:style>
  <w:style w:type="paragraph" w:customStyle="1" w:styleId="ListBullet2halfspaceafter">
    <w:name w:val="List Bullet 2 half space after"/>
    <w:aliases w:val="lb2hs"/>
    <w:basedOn w:val="ListBullet2"/>
    <w:rsid w:val="00C412F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52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617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HTMLPreformatted">
    <w:name w:val="HTML Preformatted"/>
    <w:basedOn w:val="Normal"/>
    <w:rsid w:val="00A4759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  <w:lang w:bidi="ar-SA"/>
    </w:rPr>
  </w:style>
  <w:style w:type="character" w:customStyle="1" w:styleId="BodyTextChar">
    <w:name w:val="Body Text Char"/>
    <w:aliases w:val="bt Char,body text Char,Body Char,bt2 Char,body text1 Char"/>
    <w:link w:val="BodyText"/>
    <w:rsid w:val="001B4B11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index">
    <w:name w:val="index"/>
    <w:aliases w:val="ix"/>
    <w:basedOn w:val="BodyText"/>
    <w:rsid w:val="003603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Default">
    <w:name w:val="Default"/>
    <w:rsid w:val="001001B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1001BD"/>
    <w:pPr>
      <w:ind w:left="720"/>
      <w:contextualSpacing/>
    </w:pPr>
    <w:rPr>
      <w:szCs w:val="22"/>
    </w:rPr>
  </w:style>
  <w:style w:type="character" w:customStyle="1" w:styleId="Heading2Char1">
    <w:name w:val="Heading 2 Char1"/>
    <w:rsid w:val="0095789A"/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C6F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subheadChar">
    <w:name w:val="Acc Policy sub head Char"/>
    <w:link w:val="AccPolicysubhead"/>
    <w:rsid w:val="002C6FF9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customStyle="1" w:styleId="BodyTextChar1">
    <w:name w:val="Body Text Char1"/>
    <w:aliases w:val="bt Char1,body text Char1,Body Char1,Body Char Char1"/>
    <w:locked/>
    <w:rsid w:val="00DF7F48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CharChar24">
    <w:name w:val="Char Char24"/>
    <w:rsid w:val="00956E03"/>
    <w:rPr>
      <w:rFonts w:ascii="Arial" w:eastAsia="Times New Roman" w:hAnsi="Arial" w:cs="Times New Roman"/>
      <w:b/>
      <w:bCs/>
      <w:sz w:val="18"/>
      <w:szCs w:val="18"/>
    </w:rPr>
  </w:style>
  <w:style w:type="paragraph" w:styleId="PlainText">
    <w:name w:val="Plain Text"/>
    <w:basedOn w:val="Normal"/>
    <w:link w:val="PlainTextChar"/>
    <w:rsid w:val="00956E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locked/>
    <w:rsid w:val="00956E03"/>
    <w:rPr>
      <w:rFonts w:ascii="Consolas" w:hAnsi="Consolas" w:cs="Angsana New"/>
      <w:sz w:val="21"/>
      <w:szCs w:val="26"/>
      <w:lang w:val="en-US" w:eastAsia="en-US" w:bidi="th-TH"/>
    </w:rPr>
  </w:style>
  <w:style w:type="character" w:customStyle="1" w:styleId="HeaderChar">
    <w:name w:val="Header Char"/>
    <w:link w:val="Header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FooterChar">
    <w:name w:val="Footer Char"/>
    <w:link w:val="Footer"/>
    <w:uiPriority w:val="99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6D02D0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6D02D0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customStyle="1" w:styleId="BodyText2Char">
    <w:name w:val="Body Text 2 Char"/>
    <w:link w:val="BodyText2"/>
    <w:locked/>
    <w:rsid w:val="008B6909"/>
    <w:rPr>
      <w:rFonts w:ascii="Angsana New" w:hAnsi="Angsana New"/>
      <w:sz w:val="30"/>
      <w:szCs w:val="30"/>
    </w:rPr>
  </w:style>
  <w:style w:type="character" w:customStyle="1" w:styleId="Heading6Char">
    <w:name w:val="Heading 6 Char"/>
    <w:link w:val="Heading6"/>
    <w:rsid w:val="009D3369"/>
    <w:rPr>
      <w:rFonts w:cs="EucrosiaUPC"/>
      <w:b/>
      <w:bCs/>
      <w:sz w:val="32"/>
      <w:szCs w:val="32"/>
    </w:rPr>
  </w:style>
  <w:style w:type="character" w:styleId="CommentReference">
    <w:name w:val="annotation reference"/>
    <w:uiPriority w:val="99"/>
    <w:unhideWhenUsed/>
    <w:rsid w:val="00EF66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F66BB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EF66BB"/>
    <w:rPr>
      <w:rFonts w:ascii="Arial" w:hAnsi="Arial"/>
      <w:szCs w:val="25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0B35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character" w:customStyle="1" w:styleId="Heading7Char">
    <w:name w:val="Heading 7 Char"/>
    <w:link w:val="Heading7"/>
    <w:rsid w:val="006D0DAB"/>
    <w:rPr>
      <w:rFonts w:cs="EucrosiaUPC"/>
      <w:sz w:val="24"/>
      <w:szCs w:val="24"/>
    </w:rPr>
  </w:style>
  <w:style w:type="paragraph" w:customStyle="1" w:styleId="IndexHeading1">
    <w:name w:val="Index Heading1"/>
    <w:aliases w:val="ixh"/>
    <w:basedOn w:val="BodyText"/>
    <w:rsid w:val="00CE1E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04B99"/>
    <w:rPr>
      <w:b/>
      <w:bCs/>
    </w:rPr>
  </w:style>
  <w:style w:type="character" w:customStyle="1" w:styleId="CommentSubjectChar">
    <w:name w:val="Comment Subject Char"/>
    <w:link w:val="CommentSubject"/>
    <w:semiHidden/>
    <w:rsid w:val="00804B99"/>
    <w:rPr>
      <w:rFonts w:ascii="Arial" w:hAnsi="Arial"/>
      <w:b/>
      <w:bCs/>
      <w:szCs w:val="25"/>
    </w:rPr>
  </w:style>
  <w:style w:type="character" w:customStyle="1" w:styleId="blockChar">
    <w:name w:val="block Char"/>
    <w:aliases w:val="b Char"/>
    <w:link w:val="block"/>
    <w:locked/>
    <w:rsid w:val="00E959CB"/>
    <w:rPr>
      <w:rFonts w:cs="Times New Roman"/>
      <w:sz w:val="22"/>
      <w:lang w:val="en-GB" w:bidi="ar-SA"/>
    </w:rPr>
  </w:style>
  <w:style w:type="paragraph" w:styleId="NoSpacing">
    <w:name w:val="No Spacing"/>
    <w:uiPriority w:val="1"/>
    <w:qFormat/>
    <w:rsid w:val="00171E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FSBlank">
    <w:name w:val="FS_Blank"/>
    <w:basedOn w:val="Normal"/>
    <w:link w:val="FSBlankChar"/>
    <w:qFormat/>
    <w:rsid w:val="002D088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2D0881"/>
    <w:rPr>
      <w:rFonts w:ascii="Angsana New" w:eastAsia="MS Mincho" w:hAnsi="Angsana New"/>
    </w:rPr>
  </w:style>
  <w:style w:type="paragraph" w:styleId="NormalWeb">
    <w:name w:val="Normal (Web)"/>
    <w:basedOn w:val="Normal"/>
    <w:uiPriority w:val="99"/>
    <w:semiHidden/>
    <w:unhideWhenUsed/>
    <w:rsid w:val="004F38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4968A4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5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9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5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9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3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8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4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0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5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9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5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1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6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4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4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8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1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62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7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3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263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328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1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95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0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8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6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3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1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0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93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3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0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9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3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5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7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3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66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3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5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9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6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8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5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0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5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96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7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1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7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4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7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0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3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7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0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5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9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4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2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0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6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2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4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25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7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8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6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8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4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5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2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47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17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5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9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7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9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8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1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1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8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1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0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0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6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8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3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4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7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6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2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7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27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1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4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76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5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9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7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2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4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3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1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0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5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0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7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46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22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1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3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4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1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2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8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5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9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1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6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1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2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7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9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55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9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7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7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7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4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8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2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5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13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3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3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63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58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5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3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9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7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7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7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3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0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2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8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4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6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1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4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2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6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0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1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90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9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1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4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853C32-F4FF-48D6-8D36-8C6EADC2AE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16C543E-FA91-46BD-A84A-EF75E20BBDB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444794B-42F8-4663-90B3-2189414FC39A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CF5AB9A8-C9A6-4AF9-B8FC-3554FF42BB6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814</TotalTime>
  <Pages>12</Pages>
  <Words>1615</Words>
  <Characters>9208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เนชั่น มัลติมีเดีย กรุ๊ป จำกัด (มหาชน)</vt:lpstr>
    </vt:vector>
  </TitlesOfParts>
  <Company>KPMG</Company>
  <LinksUpToDate>false</LinksUpToDate>
  <CharactersWithSpaces>10802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เนชั่น มัลติมีเดีย กรุ๊ป จำกัด (มหาชน)</dc:title>
  <dc:subject/>
  <dc:creator>AA</dc:creator>
  <cp:keywords/>
  <dc:description/>
  <cp:lastModifiedBy>Sasiarun, Siriserussa</cp:lastModifiedBy>
  <cp:revision>133</cp:revision>
  <cp:lastPrinted>2026-05-06T08:49:00Z</cp:lastPrinted>
  <dcterms:created xsi:type="dcterms:W3CDTF">2025-11-03T04:11:00Z</dcterms:created>
  <dcterms:modified xsi:type="dcterms:W3CDTF">2026-05-06T09:37:00Z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  <property fmtid="{D5CDD505-2E9C-101B-9397-08002B2CF9AE}" pid="4" name="lcf76f155ced4ddcb4097134ff3c332f">
    <vt:lpwstr/>
  </property>
  <property fmtid="{D5CDD505-2E9C-101B-9397-08002B2CF9AE}" pid="5" name="TaxCatchAll">
    <vt:lpwstr/>
  </property>
</Properties>
</file>