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EBB92" w14:textId="77777777" w:rsidR="009E1DF8" w:rsidRPr="00502EF4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3643C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Pr="003643C1">
        <w:rPr>
          <w:rFonts w:asciiTheme="majorBidi" w:hAnsiTheme="majorBidi" w:hint="cs"/>
          <w:b/>
          <w:bCs/>
          <w:sz w:val="52"/>
          <w:szCs w:val="52"/>
          <w:cs/>
        </w:rPr>
        <w:t>ห้องเย็นโชติ</w:t>
      </w:r>
      <w:r w:rsidRPr="00502EF4">
        <w:rPr>
          <w:rFonts w:asciiTheme="majorBidi" w:hAnsiTheme="majorBidi" w:hint="cs"/>
          <w:b/>
          <w:bCs/>
          <w:sz w:val="52"/>
          <w:szCs w:val="52"/>
          <w:cs/>
        </w:rPr>
        <w:t>วัฒน์หาดใหญ่</w:t>
      </w:r>
      <w:r w:rsidRPr="00502EF4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502EF4">
        <w:rPr>
          <w:rFonts w:asciiTheme="majorBidi" w:hAnsiTheme="majorBidi" w:hint="cs"/>
          <w:b/>
          <w:bCs/>
          <w:sz w:val="52"/>
          <w:szCs w:val="52"/>
          <w:cs/>
        </w:rPr>
        <w:t>จำกัด</w:t>
      </w:r>
      <w:r w:rsidRPr="00502EF4">
        <w:rPr>
          <w:rFonts w:asciiTheme="majorBidi" w:hAnsiTheme="majorBidi"/>
          <w:b/>
          <w:bCs/>
          <w:sz w:val="52"/>
          <w:szCs w:val="52"/>
          <w:cs/>
        </w:rPr>
        <w:t xml:space="preserve"> (</w:t>
      </w:r>
      <w:r w:rsidRPr="00502EF4">
        <w:rPr>
          <w:rFonts w:asciiTheme="majorBidi" w:hAnsiTheme="majorBidi" w:hint="cs"/>
          <w:b/>
          <w:bCs/>
          <w:sz w:val="52"/>
          <w:szCs w:val="52"/>
          <w:cs/>
        </w:rPr>
        <w:t>มหาชน</w:t>
      </w:r>
      <w:r w:rsidRPr="00502EF4">
        <w:rPr>
          <w:rFonts w:asciiTheme="majorBidi" w:hAnsiTheme="majorBidi"/>
          <w:b/>
          <w:bCs/>
          <w:sz w:val="52"/>
          <w:szCs w:val="52"/>
          <w:cs/>
        </w:rPr>
        <w:t>)</w:t>
      </w:r>
    </w:p>
    <w:p w14:paraId="4D7AEA80" w14:textId="77777777" w:rsidR="00ED40EF" w:rsidRPr="00395B8C" w:rsidRDefault="00ED40EF" w:rsidP="00ED40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502EF4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5AAE9EDD" w14:textId="77777777" w:rsidR="009E1DF8" w:rsidRPr="003643C1" w:rsidRDefault="009E1DF8" w:rsidP="009E1D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3643C1">
        <w:rPr>
          <w:rFonts w:asciiTheme="majorBidi" w:hAnsiTheme="majorBidi" w:cstheme="majorBidi"/>
          <w:sz w:val="40"/>
          <w:szCs w:val="40"/>
        </w:rPr>
        <w:tab/>
      </w:r>
    </w:p>
    <w:p w14:paraId="499A9163" w14:textId="77777777" w:rsidR="00030761" w:rsidRPr="003643C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58690F5C" w14:textId="5AC9E0B7" w:rsidR="00AF2EEF" w:rsidRDefault="00FD680F" w:rsidP="00AF2E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="Angsana New"/>
          <w:b w:val="0"/>
          <w:bCs w:val="0"/>
          <w:sz w:val="32"/>
          <w:szCs w:val="32"/>
        </w:rPr>
      </w:pPr>
      <w:r w:rsidRPr="00FD680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Pr="00FD680F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6239CB">
        <w:rPr>
          <w:rFonts w:asciiTheme="majorBidi" w:hAnsiTheme="majorBidi" w:cs="Angsana New"/>
          <w:b w:val="0"/>
          <w:bCs w:val="0"/>
          <w:sz w:val="32"/>
          <w:szCs w:val="32"/>
        </w:rPr>
        <w:t xml:space="preserve">31 </w:t>
      </w:r>
      <w:r w:rsidR="006239CB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6239CB">
        <w:rPr>
          <w:rFonts w:asciiTheme="majorBidi" w:hAnsiTheme="majorBidi" w:cs="Angsana New"/>
          <w:b w:val="0"/>
          <w:bCs w:val="0"/>
          <w:sz w:val="32"/>
          <w:szCs w:val="32"/>
        </w:rPr>
        <w:t>2569</w:t>
      </w:r>
    </w:p>
    <w:p w14:paraId="2757FF91" w14:textId="77777777" w:rsidR="00030761" w:rsidRPr="003643C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5F42FB8" w14:textId="77777777" w:rsidR="00030761" w:rsidRPr="003643C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792DED6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587BB8EB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1D71EEE8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6E70476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9E1DF8" w:rsidRPr="003643C1" w:rsidSect="006341B0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57A2F5F6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21C2C911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48A85DD4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7E2460E2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54A5BA42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74E74F10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68D117E4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388E6211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2955E69B" w14:textId="77777777" w:rsidR="00CA4505" w:rsidRPr="003643C1" w:rsidRDefault="00CA4505" w:rsidP="00CA4505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3643C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F7C915D" w14:textId="77777777" w:rsidR="00CA4505" w:rsidRPr="00992402" w:rsidRDefault="00CA4505" w:rsidP="00CA4505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8E17A72" w14:textId="77777777" w:rsidR="00CA4505" w:rsidRPr="003643C1" w:rsidRDefault="00CA4505" w:rsidP="00CA4505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643C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คณะกรรมการบริษัท 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ห้องเย็นโชติวัฒน์หาดใหญ่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จำกัด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มหาชน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>)</w:t>
      </w:r>
    </w:p>
    <w:p w14:paraId="0D234334" w14:textId="77777777" w:rsidR="00CA4505" w:rsidRPr="003643C1" w:rsidRDefault="00CA4505" w:rsidP="00CA450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F8A7E69" w14:textId="2812CE98" w:rsidR="00974508" w:rsidRPr="008808E2" w:rsidRDefault="00974508" w:rsidP="008808E2">
      <w:pPr>
        <w:tabs>
          <w:tab w:val="clear" w:pos="227"/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A7826">
        <w:rPr>
          <w:rFonts w:ascii="Angsana New" w:hAnsi="Angsana New"/>
          <w:spacing w:val="6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8A7826">
        <w:rPr>
          <w:rFonts w:ascii="Angsana New" w:hAnsi="Angsana New"/>
          <w:spacing w:val="6"/>
          <w:sz w:val="30"/>
          <w:szCs w:val="30"/>
        </w:rPr>
        <w:t xml:space="preserve"> </w:t>
      </w:r>
      <w:r w:rsidRPr="008A7826">
        <w:rPr>
          <w:rFonts w:ascii="Angsana New" w:hAnsi="Angsana New"/>
          <w:spacing w:val="6"/>
          <w:sz w:val="30"/>
          <w:szCs w:val="30"/>
          <w:cs/>
        </w:rPr>
        <w:t>ณ</w:t>
      </w:r>
      <w:r w:rsidRPr="008A7826">
        <w:rPr>
          <w:rFonts w:ascii="Angsana New" w:hAnsi="Angsana New"/>
          <w:spacing w:val="6"/>
          <w:sz w:val="30"/>
          <w:szCs w:val="30"/>
        </w:rPr>
        <w:t xml:space="preserve"> </w:t>
      </w:r>
      <w:r w:rsidRPr="008A7826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="0070503B" w:rsidRPr="001E455A">
        <w:rPr>
          <w:rFonts w:asciiTheme="majorBidi" w:hAnsiTheme="majorBidi"/>
          <w:spacing w:val="-6"/>
          <w:sz w:val="30"/>
          <w:szCs w:val="30"/>
        </w:rPr>
        <w:t xml:space="preserve">31 </w:t>
      </w:r>
      <w:r w:rsidR="0070503B" w:rsidRPr="001E455A">
        <w:rPr>
          <w:rFonts w:asciiTheme="majorBidi" w:hAnsiTheme="majorBidi" w:hint="cs"/>
          <w:spacing w:val="-6"/>
          <w:sz w:val="30"/>
          <w:szCs w:val="30"/>
          <w:cs/>
        </w:rPr>
        <w:t>มีนาคม</w:t>
      </w:r>
      <w:r w:rsidR="0070503B" w:rsidRPr="001E455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70503B" w:rsidRPr="001E455A">
        <w:rPr>
          <w:rFonts w:asciiTheme="majorBidi" w:hAnsiTheme="majorBidi"/>
          <w:spacing w:val="-6"/>
          <w:sz w:val="30"/>
          <w:szCs w:val="30"/>
        </w:rPr>
        <w:t>256</w:t>
      </w:r>
      <w:r w:rsidR="0070503B">
        <w:rPr>
          <w:rFonts w:asciiTheme="majorBidi" w:hAnsiTheme="majorBidi"/>
          <w:spacing w:val="-6"/>
          <w:sz w:val="30"/>
          <w:szCs w:val="30"/>
        </w:rPr>
        <w:t xml:space="preserve">9 </w:t>
      </w:r>
      <w:r w:rsidRPr="008A7826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E91386">
        <w:rPr>
          <w:rFonts w:ascii="Angsana New" w:hAnsi="Angsana New"/>
          <w:sz w:val="30"/>
          <w:szCs w:val="30"/>
          <w:cs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Pr="00E91386">
        <w:rPr>
          <w:rFonts w:ascii="Angsana New" w:hAnsi="Angsana New" w:hint="cs"/>
          <w:sz w:val="30"/>
          <w:szCs w:val="30"/>
          <w:cs/>
        </w:rPr>
        <w:t>สำหรับงวด</w:t>
      </w:r>
      <w:r w:rsidR="006239CB">
        <w:rPr>
          <w:rFonts w:ascii="Angsana New" w:hAnsi="Angsana New" w:hint="cs"/>
          <w:sz w:val="30"/>
          <w:szCs w:val="30"/>
          <w:cs/>
        </w:rPr>
        <w:t>สาม</w:t>
      </w:r>
      <w:r w:rsidRPr="00E91386">
        <w:rPr>
          <w:rFonts w:ascii="Angsana New" w:hAnsi="Angsana New" w:hint="cs"/>
          <w:sz w:val="30"/>
          <w:szCs w:val="30"/>
          <w:cs/>
        </w:rPr>
        <w:t>เดือน</w:t>
      </w:r>
      <w:r w:rsidR="00E536CB">
        <w:rPr>
          <w:rFonts w:ascii="Angsana New" w:hAnsi="Angsana New"/>
          <w:sz w:val="30"/>
          <w:szCs w:val="30"/>
        </w:rPr>
        <w:br/>
      </w:r>
      <w:r w:rsidRPr="00E91386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E91386">
        <w:rPr>
          <w:rFonts w:ascii="Angsana New" w:hAnsi="Angsana New"/>
          <w:sz w:val="30"/>
          <w:szCs w:val="30"/>
          <w:cs/>
        </w:rPr>
        <w:t xml:space="preserve"> </w:t>
      </w:r>
      <w:r w:rsidR="0070503B" w:rsidRPr="001E455A">
        <w:rPr>
          <w:rFonts w:asciiTheme="majorBidi" w:hAnsiTheme="majorBidi"/>
          <w:spacing w:val="-6"/>
          <w:sz w:val="30"/>
          <w:szCs w:val="30"/>
        </w:rPr>
        <w:t xml:space="preserve">31 </w:t>
      </w:r>
      <w:r w:rsidR="0070503B" w:rsidRPr="001E455A">
        <w:rPr>
          <w:rFonts w:asciiTheme="majorBidi" w:hAnsiTheme="majorBidi" w:hint="cs"/>
          <w:spacing w:val="-6"/>
          <w:sz w:val="30"/>
          <w:szCs w:val="30"/>
          <w:cs/>
        </w:rPr>
        <w:t>มีนาคม</w:t>
      </w:r>
      <w:r w:rsidR="0070503B" w:rsidRPr="001E455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70503B" w:rsidRPr="001E455A">
        <w:rPr>
          <w:rFonts w:asciiTheme="majorBidi" w:hAnsiTheme="majorBidi"/>
          <w:spacing w:val="-6"/>
          <w:sz w:val="30"/>
          <w:szCs w:val="30"/>
        </w:rPr>
        <w:t>256</w:t>
      </w:r>
      <w:r w:rsidR="0070503B">
        <w:rPr>
          <w:rFonts w:asciiTheme="majorBidi" w:hAnsiTheme="majorBidi"/>
          <w:spacing w:val="-6"/>
          <w:sz w:val="30"/>
          <w:szCs w:val="30"/>
        </w:rPr>
        <w:t xml:space="preserve">9 </w:t>
      </w:r>
      <w:r w:rsidRPr="00ED7595">
        <w:rPr>
          <w:rFonts w:ascii="Angsana New" w:hAnsi="Angsana New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ED7595">
        <w:rPr>
          <w:rFonts w:ascii="Angsana New" w:hAnsi="Angsana New"/>
          <w:spacing w:val="-2"/>
          <w:sz w:val="30"/>
          <w:szCs w:val="30"/>
        </w:rPr>
        <w:t>(</w:t>
      </w:r>
      <w:r w:rsidRPr="00ED7595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ข้อมูลทางการเงินระหว่างกาล)</w:t>
      </w:r>
      <w:r w:rsidRPr="008A7826">
        <w:rPr>
          <w:rFonts w:ascii="Angsana New" w:hAnsi="Angsana New"/>
          <w:sz w:val="30"/>
          <w:szCs w:val="30"/>
          <w:cs/>
        </w:rPr>
        <w:t xml:space="preserve"> ของบริษัท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="00E536CB">
        <w:rPr>
          <w:rFonts w:ascii="Angsana New" w:hAnsi="Angsana New"/>
          <w:sz w:val="30"/>
          <w:szCs w:val="30"/>
        </w:rPr>
        <w:br/>
      </w:r>
      <w:r w:rsidR="00AE0610" w:rsidRPr="001E455A">
        <w:rPr>
          <w:rFonts w:asciiTheme="majorBidi" w:hAnsiTheme="majorBidi" w:hint="cs"/>
          <w:sz w:val="30"/>
          <w:szCs w:val="30"/>
          <w:cs/>
        </w:rPr>
        <w:t>ห้องเย็</w:t>
      </w:r>
      <w:r w:rsidR="006239CB">
        <w:rPr>
          <w:rFonts w:asciiTheme="majorBidi" w:hAnsiTheme="majorBidi" w:hint="cs"/>
          <w:sz w:val="30"/>
          <w:szCs w:val="30"/>
          <w:cs/>
        </w:rPr>
        <w:t>น</w:t>
      </w:r>
      <w:r w:rsidR="00AE0610" w:rsidRPr="001E455A">
        <w:rPr>
          <w:rFonts w:asciiTheme="majorBidi" w:hAnsiTheme="majorBidi" w:hint="cs"/>
          <w:sz w:val="30"/>
          <w:szCs w:val="30"/>
          <w:cs/>
        </w:rPr>
        <w:t>โชติวัฒน์หาดใหญ่</w:t>
      </w:r>
      <w:r w:rsidR="00AE0610" w:rsidRPr="001E455A">
        <w:rPr>
          <w:rFonts w:asciiTheme="majorBidi" w:hAnsiTheme="majorBidi"/>
          <w:sz w:val="30"/>
          <w:szCs w:val="30"/>
          <w:cs/>
        </w:rPr>
        <w:t xml:space="preserve"> </w:t>
      </w:r>
      <w:r w:rsidR="00AE0610" w:rsidRPr="001E455A">
        <w:rPr>
          <w:rFonts w:asciiTheme="majorBidi" w:hAnsiTheme="majorBidi" w:hint="cs"/>
          <w:sz w:val="30"/>
          <w:szCs w:val="30"/>
          <w:cs/>
        </w:rPr>
        <w:t>จำกัด</w:t>
      </w:r>
      <w:r w:rsidR="00AE0610" w:rsidRPr="001E455A">
        <w:rPr>
          <w:rFonts w:asciiTheme="majorBidi" w:hAnsiTheme="majorBidi"/>
          <w:sz w:val="30"/>
          <w:szCs w:val="30"/>
          <w:cs/>
        </w:rPr>
        <w:t xml:space="preserve"> (</w:t>
      </w:r>
      <w:r w:rsidR="00AE0610" w:rsidRPr="001E455A">
        <w:rPr>
          <w:rFonts w:asciiTheme="majorBidi" w:hAnsiTheme="majorBidi" w:hint="cs"/>
          <w:sz w:val="30"/>
          <w:szCs w:val="30"/>
          <w:cs/>
        </w:rPr>
        <w:t>มหาชน</w:t>
      </w:r>
      <w:r w:rsidR="00AE0610" w:rsidRPr="001E455A">
        <w:rPr>
          <w:rFonts w:asciiTheme="majorBidi" w:hAnsiTheme="majorBidi"/>
          <w:sz w:val="30"/>
          <w:szCs w:val="30"/>
          <w:cs/>
        </w:rPr>
        <w:t>)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>และบริษัทย่อย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>และของเฉพาะบริษัท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="00AE0610" w:rsidRPr="001E455A">
        <w:rPr>
          <w:rFonts w:asciiTheme="majorBidi" w:hAnsiTheme="majorBidi" w:hint="cs"/>
          <w:sz w:val="30"/>
          <w:szCs w:val="30"/>
          <w:cs/>
        </w:rPr>
        <w:t>ห้องเย็นโชติวัฒน์หาดใหญ่</w:t>
      </w:r>
      <w:r w:rsidR="00AE0610" w:rsidRPr="001E455A">
        <w:rPr>
          <w:rFonts w:asciiTheme="majorBidi" w:hAnsiTheme="majorBidi"/>
          <w:sz w:val="30"/>
          <w:szCs w:val="30"/>
          <w:cs/>
        </w:rPr>
        <w:t xml:space="preserve"> </w:t>
      </w:r>
      <w:r w:rsidR="00AE0610" w:rsidRPr="001E455A">
        <w:rPr>
          <w:rFonts w:asciiTheme="majorBidi" w:hAnsiTheme="majorBidi" w:hint="cs"/>
          <w:sz w:val="30"/>
          <w:szCs w:val="30"/>
          <w:cs/>
        </w:rPr>
        <w:t>จำกัด</w:t>
      </w:r>
      <w:r w:rsidR="00AE0610" w:rsidRPr="001E455A">
        <w:rPr>
          <w:rFonts w:asciiTheme="majorBidi" w:hAnsiTheme="majorBidi"/>
          <w:sz w:val="30"/>
          <w:szCs w:val="30"/>
          <w:cs/>
        </w:rPr>
        <w:t xml:space="preserve"> (</w:t>
      </w:r>
      <w:r w:rsidR="00AE0610" w:rsidRPr="001E455A">
        <w:rPr>
          <w:rFonts w:asciiTheme="majorBidi" w:hAnsiTheme="majorBidi" w:hint="cs"/>
          <w:sz w:val="30"/>
          <w:szCs w:val="30"/>
          <w:cs/>
        </w:rPr>
        <w:t>มหาชน</w:t>
      </w:r>
      <w:r w:rsidR="00AE0610" w:rsidRPr="001E455A">
        <w:rPr>
          <w:rFonts w:asciiTheme="majorBidi" w:hAnsiTheme="majorBidi"/>
          <w:sz w:val="30"/>
          <w:szCs w:val="30"/>
          <w:cs/>
        </w:rPr>
        <w:t>)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>ตามลำดับ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A7826">
        <w:rPr>
          <w:rFonts w:ascii="Angsana New" w:hAnsi="Angsana New"/>
          <w:sz w:val="30"/>
          <w:szCs w:val="30"/>
        </w:rPr>
        <w:t>34</w:t>
      </w:r>
      <w:r w:rsidRPr="008A7826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377E6F">
        <w:rPr>
          <w:rFonts w:ascii="Angsana New" w:hAnsi="Angsana New"/>
          <w:spacing w:val="-6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8A7826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55558711" w14:textId="77777777" w:rsidR="00CA4505" w:rsidRPr="001E455A" w:rsidRDefault="00CA4505" w:rsidP="00CA4505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4D2B6F24" w14:textId="77777777" w:rsidR="00CA4505" w:rsidRPr="001E455A" w:rsidRDefault="00CA4505" w:rsidP="00CA450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E455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6539B5C" w14:textId="77777777" w:rsidR="00CA4505" w:rsidRPr="001E455A" w:rsidRDefault="00CA4505" w:rsidP="00CA450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07BE5C0" w14:textId="481CF606" w:rsidR="00CA4505" w:rsidRPr="001E455A" w:rsidRDefault="00CA4505" w:rsidP="00CA450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E455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รหัส</w:t>
      </w:r>
      <w:r w:rsidRPr="001E455A">
        <w:rPr>
          <w:rFonts w:asciiTheme="majorBidi" w:hAnsiTheme="majorBidi" w:cstheme="majorBidi"/>
          <w:sz w:val="30"/>
          <w:szCs w:val="30"/>
        </w:rPr>
        <w:t xml:space="preserve"> 2410 “</w:t>
      </w:r>
      <w:r w:rsidRPr="001E455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E455A">
        <w:rPr>
          <w:rFonts w:asciiTheme="majorBidi" w:hAnsiTheme="majorBidi" w:cstheme="majorBidi"/>
          <w:sz w:val="30"/>
          <w:szCs w:val="30"/>
        </w:rPr>
        <w:t>”</w:t>
      </w:r>
      <w:r w:rsidRPr="001E455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7F01C6">
        <w:rPr>
          <w:rFonts w:asciiTheme="majorBidi" w:hAnsiTheme="majorBidi" w:cstheme="majorBidi"/>
          <w:sz w:val="30"/>
          <w:szCs w:val="30"/>
        </w:rPr>
        <w:br/>
      </w:r>
      <w:r w:rsidRPr="001E455A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</w:t>
      </w:r>
      <w:r w:rsidRPr="001E455A"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14DA9260" w14:textId="77777777" w:rsidR="009E1DF8" w:rsidRPr="001E455A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02E2EE4" w14:textId="32A99191" w:rsidR="00F02719" w:rsidRPr="00F02719" w:rsidRDefault="00F02719" w:rsidP="00F02719">
      <w:pPr>
        <w:rPr>
          <w:rFonts w:asciiTheme="majorBidi" w:hAnsiTheme="majorBidi" w:cstheme="majorBidi"/>
          <w:sz w:val="28"/>
          <w:szCs w:val="28"/>
          <w:cs/>
        </w:rPr>
        <w:sectPr w:rsidR="00F02719" w:rsidRPr="00F02719" w:rsidSect="006341B0">
          <w:footerReference w:type="default" r:id="rId15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26C99548" w14:textId="352030A0" w:rsidR="009E1DF8" w:rsidRPr="00992402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2"/>
          <w:szCs w:val="32"/>
        </w:rPr>
      </w:pPr>
    </w:p>
    <w:p w14:paraId="2EF63475" w14:textId="77777777" w:rsidR="00166F51" w:rsidRPr="00992402" w:rsidRDefault="00166F51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2"/>
          <w:szCs w:val="32"/>
        </w:rPr>
      </w:pPr>
    </w:p>
    <w:p w14:paraId="1E70A454" w14:textId="77777777" w:rsidR="009E1DF8" w:rsidRPr="00992402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2"/>
          <w:szCs w:val="32"/>
          <w:cs/>
        </w:rPr>
      </w:pPr>
    </w:p>
    <w:p w14:paraId="61F436F0" w14:textId="7162E5A9" w:rsidR="00CA4505" w:rsidRPr="001E455A" w:rsidRDefault="00CA4505" w:rsidP="00CA4505">
      <w:pPr>
        <w:rPr>
          <w:rFonts w:asciiTheme="majorBidi" w:hAnsiTheme="majorBidi"/>
          <w:i/>
          <w:iCs/>
          <w:sz w:val="30"/>
          <w:szCs w:val="30"/>
        </w:rPr>
      </w:pPr>
      <w:r w:rsidRPr="001E455A">
        <w:rPr>
          <w:rFonts w:asciiTheme="majorBidi" w:hAnsiTheme="majorBidi" w:hint="cs"/>
          <w:i/>
          <w:iCs/>
          <w:sz w:val="30"/>
          <w:szCs w:val="30"/>
          <w:cs/>
        </w:rPr>
        <w:t>ข้อสรุป</w:t>
      </w:r>
    </w:p>
    <w:p w14:paraId="70EC8368" w14:textId="77777777" w:rsidR="00CA4505" w:rsidRPr="00992402" w:rsidRDefault="00CA4505" w:rsidP="00CA4505">
      <w:pPr>
        <w:rPr>
          <w:rFonts w:asciiTheme="majorBidi" w:hAnsiTheme="majorBidi"/>
          <w:sz w:val="30"/>
          <w:szCs w:val="30"/>
        </w:rPr>
      </w:pPr>
    </w:p>
    <w:p w14:paraId="5B781E09" w14:textId="542E101A" w:rsidR="004B515B" w:rsidRPr="00395B8C" w:rsidRDefault="004B515B" w:rsidP="004B515B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A7826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AD1007">
        <w:rPr>
          <w:rFonts w:ascii="Angsana New" w:hAnsi="Angsana New"/>
          <w:spacing w:val="-2"/>
          <w:sz w:val="30"/>
          <w:szCs w:val="30"/>
        </w:rPr>
        <w:t xml:space="preserve"> </w:t>
      </w:r>
      <w:r w:rsidRPr="008A7826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ไม่ได้จัดทำขึ้นตามมาตรฐานการบัญชี ฉบับที่</w:t>
      </w:r>
      <w:r w:rsidRPr="008A7826">
        <w:rPr>
          <w:rFonts w:ascii="Angsana New" w:hAnsi="Angsana New"/>
          <w:spacing w:val="-2"/>
          <w:sz w:val="30"/>
          <w:szCs w:val="30"/>
        </w:rPr>
        <w:t xml:space="preserve"> 34</w:t>
      </w:r>
      <w:r w:rsidRPr="008A7826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17966C8" w14:textId="77777777" w:rsidR="00CA4505" w:rsidRPr="001E455A" w:rsidRDefault="00CA4505" w:rsidP="00CA450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208CAF4" w14:textId="28806596" w:rsidR="009E1DF8" w:rsidRDefault="009E1DF8" w:rsidP="009E1DF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60C5F811" w14:textId="77777777" w:rsidR="00CA4505" w:rsidRPr="001E455A" w:rsidRDefault="00CA4505" w:rsidP="009E1DF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465EC211" w14:textId="77777777" w:rsidR="009E1DF8" w:rsidRPr="001E455A" w:rsidRDefault="009E1DF8" w:rsidP="009E1DF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3C47CE55" w14:textId="02BC84F1" w:rsidR="009E1DF8" w:rsidRPr="001E455A" w:rsidRDefault="009E1DF8" w:rsidP="009E1DF8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1E455A">
        <w:rPr>
          <w:rFonts w:asciiTheme="majorBidi" w:hAnsiTheme="majorBidi" w:cstheme="majorBidi"/>
          <w:cs/>
        </w:rPr>
        <w:t>(</w:t>
      </w:r>
      <w:r w:rsidR="00BF165F" w:rsidRPr="00BF165F">
        <w:rPr>
          <w:rFonts w:asciiTheme="majorBidi" w:hAnsiTheme="majorBidi" w:cs="Angsana New" w:hint="cs"/>
          <w:cs/>
        </w:rPr>
        <w:t>กมลเนตร์</w:t>
      </w:r>
      <w:r w:rsidR="00BF165F" w:rsidRPr="00BF165F">
        <w:rPr>
          <w:rFonts w:asciiTheme="majorBidi" w:hAnsiTheme="majorBidi" w:cs="Angsana New"/>
          <w:cs/>
        </w:rPr>
        <w:t xml:space="preserve"> </w:t>
      </w:r>
      <w:r w:rsidR="00BF165F" w:rsidRPr="00BF165F">
        <w:rPr>
          <w:rFonts w:asciiTheme="majorBidi" w:hAnsiTheme="majorBidi" w:cs="Angsana New" w:hint="cs"/>
          <w:cs/>
        </w:rPr>
        <w:t>อัสสเวทสุวรรณ</w:t>
      </w:r>
      <w:r w:rsidRPr="001E455A">
        <w:rPr>
          <w:rFonts w:asciiTheme="majorBidi" w:hAnsiTheme="majorBidi" w:cstheme="majorBidi"/>
          <w:cs/>
        </w:rPr>
        <w:t>)</w:t>
      </w:r>
    </w:p>
    <w:p w14:paraId="29C369A6" w14:textId="77777777" w:rsidR="009E1DF8" w:rsidRPr="001E455A" w:rsidRDefault="009E1DF8" w:rsidP="009E1DF8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1E455A">
        <w:rPr>
          <w:rFonts w:asciiTheme="majorBidi" w:hAnsiTheme="majorBidi" w:cstheme="majorBidi"/>
          <w:cs/>
        </w:rPr>
        <w:t>ผู้สอบบัญชีรับอนุญาต</w:t>
      </w:r>
    </w:p>
    <w:p w14:paraId="48B8C5D1" w14:textId="1544CB2C" w:rsidR="009E1DF8" w:rsidRPr="001E455A" w:rsidRDefault="009E1DF8" w:rsidP="009E1DF8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1E455A">
        <w:rPr>
          <w:rFonts w:asciiTheme="majorBidi" w:hAnsiTheme="majorBidi" w:cstheme="majorBidi"/>
          <w:cs/>
        </w:rPr>
        <w:t xml:space="preserve">เลขทะเบียน </w:t>
      </w:r>
      <w:r w:rsidR="004567ED" w:rsidRPr="004567ED">
        <w:rPr>
          <w:rFonts w:asciiTheme="majorBidi" w:hAnsiTheme="majorBidi" w:cstheme="majorBidi"/>
          <w:lang w:val="en-US"/>
        </w:rPr>
        <w:t>11614</w:t>
      </w:r>
    </w:p>
    <w:p w14:paraId="7389CBD3" w14:textId="77777777" w:rsidR="009E1DF8" w:rsidRPr="001E455A" w:rsidRDefault="009E1DF8" w:rsidP="009E1DF8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085D42E2" w14:textId="77777777" w:rsidR="009E1DF8" w:rsidRPr="001E455A" w:rsidRDefault="009E1DF8" w:rsidP="009E1DF8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E455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DB9ADC" w14:textId="77777777" w:rsidR="009E1DF8" w:rsidRPr="001E455A" w:rsidRDefault="009E1DF8" w:rsidP="009E1DF8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E455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4040474" w14:textId="51891FF3" w:rsidR="00CA767A" w:rsidRDefault="00EC3BE3" w:rsidP="003959C5">
      <w:pPr>
        <w:rPr>
          <w:rFonts w:ascii="Angsana New" w:hAnsi="Angsana New"/>
          <w:sz w:val="30"/>
          <w:szCs w:val="30"/>
        </w:rPr>
      </w:pPr>
      <w:r w:rsidRPr="00F21A9C">
        <w:rPr>
          <w:rFonts w:ascii="Angsana New" w:hAnsi="Angsana New"/>
          <w:sz w:val="30"/>
          <w:szCs w:val="30"/>
        </w:rPr>
        <w:t>15</w:t>
      </w:r>
      <w:r w:rsidR="006239CB" w:rsidRPr="00EC3BE3">
        <w:rPr>
          <w:rFonts w:ascii="Angsana New" w:hAnsi="Angsana New"/>
          <w:sz w:val="30"/>
          <w:szCs w:val="30"/>
        </w:rPr>
        <w:t xml:space="preserve"> </w:t>
      </w:r>
      <w:r w:rsidR="006239CB" w:rsidRPr="00EC3BE3">
        <w:rPr>
          <w:rFonts w:ascii="Angsana New" w:hAnsi="Angsana New" w:hint="cs"/>
          <w:sz w:val="30"/>
          <w:szCs w:val="30"/>
          <w:cs/>
        </w:rPr>
        <w:t>พฤ</w:t>
      </w:r>
      <w:r w:rsidR="006239CB">
        <w:rPr>
          <w:rFonts w:ascii="Angsana New" w:hAnsi="Angsana New" w:hint="cs"/>
          <w:sz w:val="30"/>
          <w:szCs w:val="30"/>
          <w:cs/>
        </w:rPr>
        <w:t xml:space="preserve">ษภาคม </w:t>
      </w:r>
      <w:r w:rsidR="00CA4505">
        <w:rPr>
          <w:rFonts w:ascii="Angsana New" w:hAnsi="Angsana New"/>
          <w:sz w:val="30"/>
          <w:szCs w:val="30"/>
        </w:rPr>
        <w:t>256</w:t>
      </w:r>
      <w:r w:rsidR="006239CB">
        <w:rPr>
          <w:rFonts w:ascii="Angsana New" w:hAnsi="Angsana New"/>
          <w:sz w:val="30"/>
          <w:szCs w:val="30"/>
        </w:rPr>
        <w:t>9</w:t>
      </w:r>
    </w:p>
    <w:p w14:paraId="6D1DA087" w14:textId="77777777" w:rsidR="00E20D29" w:rsidRPr="00E20D29" w:rsidRDefault="00E20D29" w:rsidP="00E20D29">
      <w:pPr>
        <w:rPr>
          <w:rFonts w:ascii="Angsana New" w:hAnsi="Angsana New"/>
          <w:sz w:val="30"/>
          <w:szCs w:val="30"/>
        </w:rPr>
      </w:pPr>
    </w:p>
    <w:p w14:paraId="5013D438" w14:textId="77777777" w:rsidR="00E20D29" w:rsidRPr="00E20D29" w:rsidRDefault="00E20D29" w:rsidP="00E20D29">
      <w:pPr>
        <w:rPr>
          <w:rFonts w:ascii="Angsana New" w:hAnsi="Angsana New"/>
          <w:sz w:val="30"/>
          <w:szCs w:val="30"/>
        </w:rPr>
      </w:pPr>
    </w:p>
    <w:p w14:paraId="49E961AA" w14:textId="77777777" w:rsidR="00E20D29" w:rsidRPr="00E20D29" w:rsidRDefault="00E20D29" w:rsidP="00E20D29">
      <w:pPr>
        <w:rPr>
          <w:rFonts w:ascii="Angsana New" w:hAnsi="Angsana New"/>
          <w:sz w:val="30"/>
          <w:szCs w:val="30"/>
        </w:rPr>
      </w:pPr>
    </w:p>
    <w:p w14:paraId="55B236BA" w14:textId="77777777" w:rsidR="00E20D29" w:rsidRPr="00E20D29" w:rsidRDefault="00E20D29" w:rsidP="00E20D29">
      <w:pPr>
        <w:rPr>
          <w:rFonts w:ascii="Angsana New" w:hAnsi="Angsana New"/>
          <w:sz w:val="30"/>
          <w:szCs w:val="30"/>
        </w:rPr>
      </w:pPr>
    </w:p>
    <w:sectPr w:rsidR="00E20D29" w:rsidRPr="00E20D29" w:rsidSect="003959C5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08FF7" w14:textId="77777777" w:rsidR="00187FAD" w:rsidRDefault="00187FAD" w:rsidP="00900EE2">
      <w:r>
        <w:separator/>
      </w:r>
    </w:p>
  </w:endnote>
  <w:endnote w:type="continuationSeparator" w:id="0">
    <w:p w14:paraId="12947DDB" w14:textId="77777777" w:rsidR="00187FAD" w:rsidRDefault="00187FAD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43E98" w14:textId="77777777" w:rsidR="009E1DF8" w:rsidRDefault="009E1DF8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CD692F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5F24196" w14:textId="77777777" w:rsidR="009E1DF8" w:rsidRDefault="009E1DF8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AB7F2" w14:textId="77777777" w:rsidR="009E1DF8" w:rsidRPr="00EE2DC5" w:rsidRDefault="009E1DF8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374F9EAC" w14:textId="77777777" w:rsidR="009E1DF8" w:rsidRDefault="009E1DF8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3A6C5" w14:textId="77777777" w:rsidR="009E1DF8" w:rsidRDefault="009E1DF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11B1BF64" w14:textId="77777777" w:rsidR="009E1DF8" w:rsidRPr="00C562FA" w:rsidRDefault="009E1DF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6C14A" w14:textId="77777777" w:rsidR="009E1DF8" w:rsidRDefault="009E1DF8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4EF54" w14:textId="77777777" w:rsidR="00993716" w:rsidRPr="00211355" w:rsidRDefault="00993716" w:rsidP="0099371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sz w:val="30"/>
        <w:szCs w:val="30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49EE3D7" w14:textId="77777777" w:rsidR="00A01D46" w:rsidRPr="00DF4C74" w:rsidRDefault="00A01D46" w:rsidP="007C2D59">
    <w:pPr>
      <w:pStyle w:val="Footer"/>
      <w:ind w:right="360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F1C9C" w14:textId="77777777" w:rsidR="00187FAD" w:rsidRDefault="00187FAD" w:rsidP="00900EE2">
      <w:r>
        <w:separator/>
      </w:r>
    </w:p>
  </w:footnote>
  <w:footnote w:type="continuationSeparator" w:id="0">
    <w:p w14:paraId="3E67CD17" w14:textId="77777777" w:rsidR="00187FAD" w:rsidRDefault="00187FAD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19911" w14:textId="7B75E2E5" w:rsidR="00497202" w:rsidRDefault="00497202">
    <w:pPr>
      <w:pStyle w:val="Header"/>
      <w:rPr>
        <w:rFonts w:asciiTheme="majorBidi" w:hAnsiTheme="majorBidi" w:cstheme="majorBidi"/>
        <w:sz w:val="52"/>
        <w:szCs w:val="52"/>
      </w:rPr>
    </w:pPr>
  </w:p>
  <w:p w14:paraId="748E5EBA" w14:textId="14D5095F" w:rsidR="00AF2EEF" w:rsidRDefault="00AF2EEF">
    <w:pPr>
      <w:pStyle w:val="Header"/>
      <w:rPr>
        <w:rFonts w:asciiTheme="majorBidi" w:hAnsiTheme="majorBidi" w:cstheme="majorBidi"/>
        <w:sz w:val="52"/>
        <w:szCs w:val="52"/>
      </w:rPr>
    </w:pPr>
  </w:p>
  <w:p w14:paraId="4BD54878" w14:textId="5049FDF5" w:rsidR="00AF2EEF" w:rsidRDefault="00AF2EEF">
    <w:pPr>
      <w:pStyle w:val="Header"/>
      <w:rPr>
        <w:rFonts w:asciiTheme="majorBidi" w:hAnsiTheme="majorBidi" w:cstheme="majorBidi"/>
        <w:sz w:val="52"/>
        <w:szCs w:val="52"/>
      </w:rPr>
    </w:pPr>
  </w:p>
  <w:p w14:paraId="41A07C17" w14:textId="44C56143" w:rsidR="00AF2EEF" w:rsidRDefault="00AF2EEF">
    <w:pPr>
      <w:pStyle w:val="Header"/>
      <w:rPr>
        <w:rFonts w:asciiTheme="majorBidi" w:hAnsiTheme="majorBidi" w:cstheme="majorBidi"/>
        <w:sz w:val="52"/>
        <w:szCs w:val="52"/>
      </w:rPr>
    </w:pPr>
  </w:p>
  <w:p w14:paraId="63311830" w14:textId="6D79C2E6" w:rsidR="00AF2EEF" w:rsidRDefault="00AF2EEF">
    <w:pPr>
      <w:pStyle w:val="Header"/>
      <w:rPr>
        <w:rFonts w:asciiTheme="majorBidi" w:hAnsiTheme="majorBidi" w:cstheme="majorBidi"/>
        <w:sz w:val="52"/>
        <w:szCs w:val="52"/>
      </w:rPr>
    </w:pPr>
  </w:p>
  <w:p w14:paraId="7336ED1C" w14:textId="77777777" w:rsidR="00AF2EEF" w:rsidRPr="00AF2EEF" w:rsidRDefault="00AF2EEF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432E2" w14:textId="77777777" w:rsidR="00A01D46" w:rsidRPr="006B7509" w:rsidRDefault="00A01D46" w:rsidP="00A611A9">
    <w:pPr>
      <w:pStyle w:val="Header"/>
      <w:spacing w:line="240" w:lineRule="auto"/>
      <w:rPr>
        <w:rFonts w:ascii="Angsana New" w:hAnsi="Angsana New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E4E26"/>
    <w:multiLevelType w:val="hybridMultilevel"/>
    <w:tmpl w:val="02469436"/>
    <w:lvl w:ilvl="0" w:tplc="5C2A3332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727396">
    <w:abstractNumId w:val="6"/>
  </w:num>
  <w:num w:numId="2" w16cid:durableId="1764230256">
    <w:abstractNumId w:val="5"/>
  </w:num>
  <w:num w:numId="3" w16cid:durableId="815417523">
    <w:abstractNumId w:val="9"/>
  </w:num>
  <w:num w:numId="4" w16cid:durableId="1063256900">
    <w:abstractNumId w:val="7"/>
  </w:num>
  <w:num w:numId="5" w16cid:durableId="1299264558">
    <w:abstractNumId w:val="8"/>
  </w:num>
  <w:num w:numId="6" w16cid:durableId="969633232">
    <w:abstractNumId w:val="3"/>
  </w:num>
  <w:num w:numId="7" w16cid:durableId="1304434305">
    <w:abstractNumId w:val="2"/>
  </w:num>
  <w:num w:numId="8" w16cid:durableId="2107337265">
    <w:abstractNumId w:val="0"/>
  </w:num>
  <w:num w:numId="9" w16cid:durableId="408698446">
    <w:abstractNumId w:val="1"/>
  </w:num>
  <w:num w:numId="10" w16cid:durableId="569198921">
    <w:abstractNumId w:val="4"/>
  </w:num>
  <w:num w:numId="11" w16cid:durableId="2044362034">
    <w:abstractNumId w:val="22"/>
  </w:num>
  <w:num w:numId="12" w16cid:durableId="1898664228">
    <w:abstractNumId w:val="15"/>
  </w:num>
  <w:num w:numId="13" w16cid:durableId="1317034646">
    <w:abstractNumId w:val="37"/>
  </w:num>
  <w:num w:numId="14" w16cid:durableId="616448408">
    <w:abstractNumId w:val="18"/>
  </w:num>
  <w:num w:numId="15" w16cid:durableId="1761365315">
    <w:abstractNumId w:val="26"/>
  </w:num>
  <w:num w:numId="16" w16cid:durableId="1672874138">
    <w:abstractNumId w:val="32"/>
  </w:num>
  <w:num w:numId="17" w16cid:durableId="1425683644">
    <w:abstractNumId w:val="19"/>
  </w:num>
  <w:num w:numId="18" w16cid:durableId="1995406808">
    <w:abstractNumId w:val="41"/>
  </w:num>
  <w:num w:numId="19" w16cid:durableId="254946539">
    <w:abstractNumId w:val="35"/>
  </w:num>
  <w:num w:numId="20" w16cid:durableId="1390575545">
    <w:abstractNumId w:val="30"/>
  </w:num>
  <w:num w:numId="21" w16cid:durableId="1283881375">
    <w:abstractNumId w:val="13"/>
  </w:num>
  <w:num w:numId="22" w16cid:durableId="166211706">
    <w:abstractNumId w:val="36"/>
  </w:num>
  <w:num w:numId="23" w16cid:durableId="2040469863">
    <w:abstractNumId w:val="39"/>
  </w:num>
  <w:num w:numId="24" w16cid:durableId="1917011364">
    <w:abstractNumId w:val="31"/>
  </w:num>
  <w:num w:numId="25" w16cid:durableId="1178542613">
    <w:abstractNumId w:val="29"/>
  </w:num>
  <w:num w:numId="26" w16cid:durableId="1099835862">
    <w:abstractNumId w:val="23"/>
  </w:num>
  <w:num w:numId="27" w16cid:durableId="1320034289">
    <w:abstractNumId w:val="17"/>
  </w:num>
  <w:num w:numId="28" w16cid:durableId="673917580">
    <w:abstractNumId w:val="25"/>
  </w:num>
  <w:num w:numId="29" w16cid:durableId="385757748">
    <w:abstractNumId w:val="27"/>
  </w:num>
  <w:num w:numId="30" w16cid:durableId="1252198212">
    <w:abstractNumId w:val="14"/>
  </w:num>
  <w:num w:numId="31" w16cid:durableId="1688945139">
    <w:abstractNumId w:val="28"/>
  </w:num>
  <w:num w:numId="32" w16cid:durableId="244926020">
    <w:abstractNumId w:val="38"/>
  </w:num>
  <w:num w:numId="33" w16cid:durableId="995455547">
    <w:abstractNumId w:val="10"/>
  </w:num>
  <w:num w:numId="34" w16cid:durableId="1464809683">
    <w:abstractNumId w:val="24"/>
  </w:num>
  <w:num w:numId="35" w16cid:durableId="1177697641">
    <w:abstractNumId w:val="33"/>
  </w:num>
  <w:num w:numId="36" w16cid:durableId="503474560">
    <w:abstractNumId w:val="11"/>
  </w:num>
  <w:num w:numId="37" w16cid:durableId="82454304">
    <w:abstractNumId w:val="16"/>
  </w:num>
  <w:num w:numId="38" w16cid:durableId="1963462222">
    <w:abstractNumId w:val="42"/>
  </w:num>
  <w:num w:numId="39" w16cid:durableId="920605311">
    <w:abstractNumId w:val="12"/>
  </w:num>
  <w:num w:numId="40" w16cid:durableId="1233203380">
    <w:abstractNumId w:val="21"/>
  </w:num>
  <w:num w:numId="41" w16cid:durableId="552809320">
    <w:abstractNumId w:val="40"/>
  </w:num>
  <w:num w:numId="42" w16cid:durableId="2067146702">
    <w:abstractNumId w:val="20"/>
  </w:num>
  <w:num w:numId="43" w16cid:durableId="567107891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A90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9E7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CF"/>
    <w:rsid w:val="000176D0"/>
    <w:rsid w:val="00017AED"/>
    <w:rsid w:val="00017F57"/>
    <w:rsid w:val="0002025E"/>
    <w:rsid w:val="00020316"/>
    <w:rsid w:val="00020346"/>
    <w:rsid w:val="00020390"/>
    <w:rsid w:val="00020696"/>
    <w:rsid w:val="000207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3E75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761"/>
    <w:rsid w:val="00030ABC"/>
    <w:rsid w:val="00030D77"/>
    <w:rsid w:val="00030E00"/>
    <w:rsid w:val="000311FD"/>
    <w:rsid w:val="00031270"/>
    <w:rsid w:val="000312F7"/>
    <w:rsid w:val="0003137A"/>
    <w:rsid w:val="000314FA"/>
    <w:rsid w:val="00031560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37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2F53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0DDE"/>
    <w:rsid w:val="0005136E"/>
    <w:rsid w:val="000513E2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DF6"/>
    <w:rsid w:val="00061E63"/>
    <w:rsid w:val="000621FA"/>
    <w:rsid w:val="000621FD"/>
    <w:rsid w:val="00062202"/>
    <w:rsid w:val="00062406"/>
    <w:rsid w:val="00062455"/>
    <w:rsid w:val="000624ED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D01"/>
    <w:rsid w:val="00064F19"/>
    <w:rsid w:val="000650A0"/>
    <w:rsid w:val="000652DA"/>
    <w:rsid w:val="00065508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6BA"/>
    <w:rsid w:val="00075C00"/>
    <w:rsid w:val="00075E0D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093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937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0B0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984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BAF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3D4C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281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1F3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271"/>
    <w:rsid w:val="000C43CD"/>
    <w:rsid w:val="000C4506"/>
    <w:rsid w:val="000C54B4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03F"/>
    <w:rsid w:val="000D0245"/>
    <w:rsid w:val="000D0466"/>
    <w:rsid w:val="000D04C7"/>
    <w:rsid w:val="000D06C9"/>
    <w:rsid w:val="000D075B"/>
    <w:rsid w:val="000D096B"/>
    <w:rsid w:val="000D0986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F05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3EEB"/>
    <w:rsid w:val="000F4174"/>
    <w:rsid w:val="000F4448"/>
    <w:rsid w:val="000F4960"/>
    <w:rsid w:val="000F4CF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4F1"/>
    <w:rsid w:val="000F6616"/>
    <w:rsid w:val="000F6776"/>
    <w:rsid w:val="000F680B"/>
    <w:rsid w:val="000F6FAE"/>
    <w:rsid w:val="000F7067"/>
    <w:rsid w:val="000F75CA"/>
    <w:rsid w:val="000F75D4"/>
    <w:rsid w:val="000F7F4A"/>
    <w:rsid w:val="00100100"/>
    <w:rsid w:val="001001C3"/>
    <w:rsid w:val="001004BD"/>
    <w:rsid w:val="00100783"/>
    <w:rsid w:val="00100804"/>
    <w:rsid w:val="00100866"/>
    <w:rsid w:val="00100A72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8A"/>
    <w:rsid w:val="001118F6"/>
    <w:rsid w:val="00111C4C"/>
    <w:rsid w:val="00111CA6"/>
    <w:rsid w:val="00111E77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E8E"/>
    <w:rsid w:val="00116F8D"/>
    <w:rsid w:val="00116FDC"/>
    <w:rsid w:val="001171F4"/>
    <w:rsid w:val="00117290"/>
    <w:rsid w:val="001174EA"/>
    <w:rsid w:val="0011765B"/>
    <w:rsid w:val="00117716"/>
    <w:rsid w:val="00117776"/>
    <w:rsid w:val="00117797"/>
    <w:rsid w:val="001177A4"/>
    <w:rsid w:val="00117D16"/>
    <w:rsid w:val="00117D98"/>
    <w:rsid w:val="00117DE2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B4D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671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64F"/>
    <w:rsid w:val="00134AC6"/>
    <w:rsid w:val="00134DD7"/>
    <w:rsid w:val="0013518D"/>
    <w:rsid w:val="001352AD"/>
    <w:rsid w:val="001352C2"/>
    <w:rsid w:val="00135726"/>
    <w:rsid w:val="0013608B"/>
    <w:rsid w:val="00136112"/>
    <w:rsid w:val="0013637D"/>
    <w:rsid w:val="00136554"/>
    <w:rsid w:val="00136AC0"/>
    <w:rsid w:val="00136B45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526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4D"/>
    <w:rsid w:val="00156162"/>
    <w:rsid w:val="00156237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D27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6F51"/>
    <w:rsid w:val="00167072"/>
    <w:rsid w:val="001673D2"/>
    <w:rsid w:val="00167649"/>
    <w:rsid w:val="001676D8"/>
    <w:rsid w:val="00167A3E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2A6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87FAD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885"/>
    <w:rsid w:val="00193C23"/>
    <w:rsid w:val="00193C7B"/>
    <w:rsid w:val="00193E9B"/>
    <w:rsid w:val="00193F97"/>
    <w:rsid w:val="00193FA8"/>
    <w:rsid w:val="001944C7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25A"/>
    <w:rsid w:val="001973A5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16"/>
    <w:rsid w:val="001A11D9"/>
    <w:rsid w:val="001A1311"/>
    <w:rsid w:val="001A1B2B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628"/>
    <w:rsid w:val="001A3BEE"/>
    <w:rsid w:val="001A4036"/>
    <w:rsid w:val="001A487D"/>
    <w:rsid w:val="001A4C5B"/>
    <w:rsid w:val="001A4DEF"/>
    <w:rsid w:val="001A5071"/>
    <w:rsid w:val="001A50AE"/>
    <w:rsid w:val="001A5338"/>
    <w:rsid w:val="001A5430"/>
    <w:rsid w:val="001A549F"/>
    <w:rsid w:val="001A57CB"/>
    <w:rsid w:val="001A592E"/>
    <w:rsid w:val="001A6090"/>
    <w:rsid w:val="001A613A"/>
    <w:rsid w:val="001A61D7"/>
    <w:rsid w:val="001A626A"/>
    <w:rsid w:val="001A6290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80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55D"/>
    <w:rsid w:val="001B1992"/>
    <w:rsid w:val="001B1C30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C97"/>
    <w:rsid w:val="001C0D86"/>
    <w:rsid w:val="001C0F69"/>
    <w:rsid w:val="001C0FAD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D96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72A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55A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20A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8F0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3A4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AE7"/>
    <w:rsid w:val="00205B13"/>
    <w:rsid w:val="00205C87"/>
    <w:rsid w:val="00205EFD"/>
    <w:rsid w:val="002064F5"/>
    <w:rsid w:val="002065A7"/>
    <w:rsid w:val="002066D8"/>
    <w:rsid w:val="00206750"/>
    <w:rsid w:val="0020696D"/>
    <w:rsid w:val="00206A08"/>
    <w:rsid w:val="00206B73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6DD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136"/>
    <w:rsid w:val="002171B5"/>
    <w:rsid w:val="002176E2"/>
    <w:rsid w:val="00217C08"/>
    <w:rsid w:val="00217F69"/>
    <w:rsid w:val="00220869"/>
    <w:rsid w:val="00220AAB"/>
    <w:rsid w:val="00220DEF"/>
    <w:rsid w:val="00220ED1"/>
    <w:rsid w:val="00220F11"/>
    <w:rsid w:val="0022101F"/>
    <w:rsid w:val="002212F4"/>
    <w:rsid w:val="002213D3"/>
    <w:rsid w:val="0022180B"/>
    <w:rsid w:val="0022194A"/>
    <w:rsid w:val="00221DF0"/>
    <w:rsid w:val="00221F2D"/>
    <w:rsid w:val="002220FC"/>
    <w:rsid w:val="00222140"/>
    <w:rsid w:val="00222154"/>
    <w:rsid w:val="00222531"/>
    <w:rsid w:val="00222544"/>
    <w:rsid w:val="00222895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56"/>
    <w:rsid w:val="002267A8"/>
    <w:rsid w:val="002267F6"/>
    <w:rsid w:val="00226895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924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732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DDD"/>
    <w:rsid w:val="00244EF0"/>
    <w:rsid w:val="002452F0"/>
    <w:rsid w:val="002453AC"/>
    <w:rsid w:val="002453BF"/>
    <w:rsid w:val="00245743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0A"/>
    <w:rsid w:val="00252AF1"/>
    <w:rsid w:val="00252CE0"/>
    <w:rsid w:val="00252E9A"/>
    <w:rsid w:val="0025313C"/>
    <w:rsid w:val="00253238"/>
    <w:rsid w:val="00253455"/>
    <w:rsid w:val="00253677"/>
    <w:rsid w:val="00253761"/>
    <w:rsid w:val="0025379D"/>
    <w:rsid w:val="0025393E"/>
    <w:rsid w:val="002539B3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2FB5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59A5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5C1A"/>
    <w:rsid w:val="00275F34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704B"/>
    <w:rsid w:val="002771C0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5F9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31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95"/>
    <w:rsid w:val="002A4CC6"/>
    <w:rsid w:val="002A4ED6"/>
    <w:rsid w:val="002A5046"/>
    <w:rsid w:val="002A5145"/>
    <w:rsid w:val="002A5365"/>
    <w:rsid w:val="002A5374"/>
    <w:rsid w:val="002A58CA"/>
    <w:rsid w:val="002A5B56"/>
    <w:rsid w:val="002A5C3E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E80"/>
    <w:rsid w:val="002B62B8"/>
    <w:rsid w:val="002B6389"/>
    <w:rsid w:val="002B6450"/>
    <w:rsid w:val="002B650A"/>
    <w:rsid w:val="002B6826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304"/>
    <w:rsid w:val="002C17D3"/>
    <w:rsid w:val="002C1A74"/>
    <w:rsid w:val="002C1D9E"/>
    <w:rsid w:val="002C1EB9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C4A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D5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4F1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0E61"/>
    <w:rsid w:val="002E1016"/>
    <w:rsid w:val="002E119B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709"/>
    <w:rsid w:val="002E57C4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34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D3D"/>
    <w:rsid w:val="002F3F2E"/>
    <w:rsid w:val="002F449C"/>
    <w:rsid w:val="002F4814"/>
    <w:rsid w:val="002F497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2F79C3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2FDD"/>
    <w:rsid w:val="003032A7"/>
    <w:rsid w:val="0030368E"/>
    <w:rsid w:val="00303859"/>
    <w:rsid w:val="0030386D"/>
    <w:rsid w:val="003039F5"/>
    <w:rsid w:val="003043DF"/>
    <w:rsid w:val="00304481"/>
    <w:rsid w:val="00304678"/>
    <w:rsid w:val="0030474A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8B2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DE6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795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429"/>
    <w:rsid w:val="00326500"/>
    <w:rsid w:val="00326588"/>
    <w:rsid w:val="00326656"/>
    <w:rsid w:val="00326823"/>
    <w:rsid w:val="00326B02"/>
    <w:rsid w:val="00326C6C"/>
    <w:rsid w:val="00326CD2"/>
    <w:rsid w:val="00327002"/>
    <w:rsid w:val="00327081"/>
    <w:rsid w:val="00327396"/>
    <w:rsid w:val="003277CA"/>
    <w:rsid w:val="00327985"/>
    <w:rsid w:val="00327A89"/>
    <w:rsid w:val="00327FDE"/>
    <w:rsid w:val="00330374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C3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1A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5B3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3C1"/>
    <w:rsid w:val="00364621"/>
    <w:rsid w:val="00364656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C4B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B3A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9C5"/>
    <w:rsid w:val="00395AEF"/>
    <w:rsid w:val="00395DAA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8A3"/>
    <w:rsid w:val="003A3945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BA3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77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7B6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04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68"/>
    <w:rsid w:val="003C0492"/>
    <w:rsid w:val="003C04CA"/>
    <w:rsid w:val="003C0574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0E9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701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00"/>
    <w:rsid w:val="003D7BC9"/>
    <w:rsid w:val="003D7D18"/>
    <w:rsid w:val="003E03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0D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8F4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61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69C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51A"/>
    <w:rsid w:val="004109E6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03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70"/>
    <w:rsid w:val="004379E9"/>
    <w:rsid w:val="00437A1E"/>
    <w:rsid w:val="00437D3E"/>
    <w:rsid w:val="004402E8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3BD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47EF3"/>
    <w:rsid w:val="00450261"/>
    <w:rsid w:val="00450319"/>
    <w:rsid w:val="0045042D"/>
    <w:rsid w:val="0045108C"/>
    <w:rsid w:val="004511A8"/>
    <w:rsid w:val="004512CC"/>
    <w:rsid w:val="004512CF"/>
    <w:rsid w:val="00451548"/>
    <w:rsid w:val="00451582"/>
    <w:rsid w:val="004515CB"/>
    <w:rsid w:val="004516C1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047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7ED"/>
    <w:rsid w:val="00456F57"/>
    <w:rsid w:val="00457586"/>
    <w:rsid w:val="004577CB"/>
    <w:rsid w:val="00457875"/>
    <w:rsid w:val="00457E1C"/>
    <w:rsid w:val="00457ECC"/>
    <w:rsid w:val="00460049"/>
    <w:rsid w:val="004604EC"/>
    <w:rsid w:val="0046054B"/>
    <w:rsid w:val="004607F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0DE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18C"/>
    <w:rsid w:val="004807AA"/>
    <w:rsid w:val="00480890"/>
    <w:rsid w:val="004808E2"/>
    <w:rsid w:val="00480AE1"/>
    <w:rsid w:val="00480C37"/>
    <w:rsid w:val="00480DB4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202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76"/>
    <w:rsid w:val="004A3E83"/>
    <w:rsid w:val="004A411C"/>
    <w:rsid w:val="004A46C1"/>
    <w:rsid w:val="004A485D"/>
    <w:rsid w:val="004A4AB4"/>
    <w:rsid w:val="004A4B73"/>
    <w:rsid w:val="004A4D55"/>
    <w:rsid w:val="004A4ED7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15B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A80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3B0"/>
    <w:rsid w:val="004C670F"/>
    <w:rsid w:val="004C6742"/>
    <w:rsid w:val="004C6755"/>
    <w:rsid w:val="004C6795"/>
    <w:rsid w:val="004C67B0"/>
    <w:rsid w:val="004C68B2"/>
    <w:rsid w:val="004C68C1"/>
    <w:rsid w:val="004C6A61"/>
    <w:rsid w:val="004C6CD4"/>
    <w:rsid w:val="004C6E5F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6C"/>
    <w:rsid w:val="004D33BB"/>
    <w:rsid w:val="004D3408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6E7"/>
    <w:rsid w:val="004D6720"/>
    <w:rsid w:val="004D68C3"/>
    <w:rsid w:val="004D721D"/>
    <w:rsid w:val="004D770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1B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5E0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91"/>
    <w:rsid w:val="004F23B0"/>
    <w:rsid w:val="004F2500"/>
    <w:rsid w:val="004F2C5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5F89"/>
    <w:rsid w:val="004F6633"/>
    <w:rsid w:val="004F6646"/>
    <w:rsid w:val="004F6847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35B"/>
    <w:rsid w:val="00502460"/>
    <w:rsid w:val="005026E7"/>
    <w:rsid w:val="00502BAC"/>
    <w:rsid w:val="00502CA0"/>
    <w:rsid w:val="00502ED5"/>
    <w:rsid w:val="00502EF4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14C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76B"/>
    <w:rsid w:val="00522C6C"/>
    <w:rsid w:val="00522D31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3D03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6EAD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22C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08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316"/>
    <w:rsid w:val="0057463F"/>
    <w:rsid w:val="005747F7"/>
    <w:rsid w:val="00574D01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04"/>
    <w:rsid w:val="00586417"/>
    <w:rsid w:val="00586632"/>
    <w:rsid w:val="00586BBC"/>
    <w:rsid w:val="00587177"/>
    <w:rsid w:val="0058753A"/>
    <w:rsid w:val="005875F4"/>
    <w:rsid w:val="0058793F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969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827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8B9"/>
    <w:rsid w:val="005A0978"/>
    <w:rsid w:val="005A0ECB"/>
    <w:rsid w:val="005A0EDE"/>
    <w:rsid w:val="005A10D5"/>
    <w:rsid w:val="005A120C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C2"/>
    <w:rsid w:val="005B27E6"/>
    <w:rsid w:val="005B2807"/>
    <w:rsid w:val="005B28DE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5F8B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89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B79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6FE"/>
    <w:rsid w:val="005C590E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D43"/>
    <w:rsid w:val="005E1E2E"/>
    <w:rsid w:val="005E1E39"/>
    <w:rsid w:val="005E21C7"/>
    <w:rsid w:val="005E23DD"/>
    <w:rsid w:val="005E28D8"/>
    <w:rsid w:val="005E2921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D0D"/>
    <w:rsid w:val="005E4EB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12"/>
    <w:rsid w:val="005E6BC2"/>
    <w:rsid w:val="005E6EF6"/>
    <w:rsid w:val="005E7265"/>
    <w:rsid w:val="005E72C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1EE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BEE"/>
    <w:rsid w:val="00603E38"/>
    <w:rsid w:val="006040B6"/>
    <w:rsid w:val="006041A7"/>
    <w:rsid w:val="0060420B"/>
    <w:rsid w:val="006043AA"/>
    <w:rsid w:val="00604661"/>
    <w:rsid w:val="00604837"/>
    <w:rsid w:val="00604B75"/>
    <w:rsid w:val="00604BD9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2CA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202F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9CB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17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34F"/>
    <w:rsid w:val="006334E1"/>
    <w:rsid w:val="006335F5"/>
    <w:rsid w:val="00633744"/>
    <w:rsid w:val="00633A5F"/>
    <w:rsid w:val="006341B0"/>
    <w:rsid w:val="006343B8"/>
    <w:rsid w:val="006348F9"/>
    <w:rsid w:val="00634943"/>
    <w:rsid w:val="00634A89"/>
    <w:rsid w:val="00634BAE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690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3BE"/>
    <w:rsid w:val="006473C0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9A4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4C3F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0E40"/>
    <w:rsid w:val="006610A4"/>
    <w:rsid w:val="0066138F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09D"/>
    <w:rsid w:val="00686145"/>
    <w:rsid w:val="0068628E"/>
    <w:rsid w:val="00686396"/>
    <w:rsid w:val="006863BD"/>
    <w:rsid w:val="006864E6"/>
    <w:rsid w:val="006869BD"/>
    <w:rsid w:val="00686B13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754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3844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7B"/>
    <w:rsid w:val="006B0197"/>
    <w:rsid w:val="006B0652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509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E4E"/>
    <w:rsid w:val="006C1EBF"/>
    <w:rsid w:val="006C1F7A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237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290"/>
    <w:rsid w:val="006C74EE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7BE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5CB5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994"/>
    <w:rsid w:val="007009F4"/>
    <w:rsid w:val="00700D8C"/>
    <w:rsid w:val="00700F61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503B"/>
    <w:rsid w:val="00705287"/>
    <w:rsid w:val="00705397"/>
    <w:rsid w:val="0070539E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343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4B3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4EEF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8B2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7F4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AB8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18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4"/>
    <w:rsid w:val="0078700C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8B4"/>
    <w:rsid w:val="00797EA5"/>
    <w:rsid w:val="00797F4B"/>
    <w:rsid w:val="007A004E"/>
    <w:rsid w:val="007A00DB"/>
    <w:rsid w:val="007A0144"/>
    <w:rsid w:val="007A07A6"/>
    <w:rsid w:val="007A0884"/>
    <w:rsid w:val="007A09B5"/>
    <w:rsid w:val="007A0C6B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4D3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384"/>
    <w:rsid w:val="007B6E5C"/>
    <w:rsid w:val="007B6EA4"/>
    <w:rsid w:val="007B70D5"/>
    <w:rsid w:val="007B7498"/>
    <w:rsid w:val="007B7560"/>
    <w:rsid w:val="007B772A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959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80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5CD"/>
    <w:rsid w:val="007E2602"/>
    <w:rsid w:val="007E2B1F"/>
    <w:rsid w:val="007E2BDF"/>
    <w:rsid w:val="007E2CB6"/>
    <w:rsid w:val="007E2CFD"/>
    <w:rsid w:val="007E343B"/>
    <w:rsid w:val="007E354E"/>
    <w:rsid w:val="007E356C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1C6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8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4C2"/>
    <w:rsid w:val="007F3CBB"/>
    <w:rsid w:val="007F3EA0"/>
    <w:rsid w:val="007F3FD8"/>
    <w:rsid w:val="007F4485"/>
    <w:rsid w:val="007F4611"/>
    <w:rsid w:val="007F46BB"/>
    <w:rsid w:val="007F46FF"/>
    <w:rsid w:val="007F4C3A"/>
    <w:rsid w:val="007F4D20"/>
    <w:rsid w:val="007F4EA8"/>
    <w:rsid w:val="007F50E0"/>
    <w:rsid w:val="007F524B"/>
    <w:rsid w:val="007F5271"/>
    <w:rsid w:val="007F53E8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0FF3"/>
    <w:rsid w:val="0080143C"/>
    <w:rsid w:val="008014F3"/>
    <w:rsid w:val="00801808"/>
    <w:rsid w:val="00801865"/>
    <w:rsid w:val="008019C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3D"/>
    <w:rsid w:val="00813F8B"/>
    <w:rsid w:val="008140A5"/>
    <w:rsid w:val="008141DF"/>
    <w:rsid w:val="00814470"/>
    <w:rsid w:val="008146C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79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4A1"/>
    <w:rsid w:val="008239B2"/>
    <w:rsid w:val="00823C1B"/>
    <w:rsid w:val="00823C84"/>
    <w:rsid w:val="00823CF2"/>
    <w:rsid w:val="00823CF6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6FC"/>
    <w:rsid w:val="00827E1B"/>
    <w:rsid w:val="008300E9"/>
    <w:rsid w:val="0083039F"/>
    <w:rsid w:val="008304D8"/>
    <w:rsid w:val="00830AD7"/>
    <w:rsid w:val="00830BC6"/>
    <w:rsid w:val="00830CC8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C28"/>
    <w:rsid w:val="00840DBE"/>
    <w:rsid w:val="0084125B"/>
    <w:rsid w:val="00841BA7"/>
    <w:rsid w:val="00841BBA"/>
    <w:rsid w:val="00841D5D"/>
    <w:rsid w:val="008421D1"/>
    <w:rsid w:val="00842DBA"/>
    <w:rsid w:val="0084322A"/>
    <w:rsid w:val="008434A2"/>
    <w:rsid w:val="00843707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6DF1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9E"/>
    <w:rsid w:val="008737D0"/>
    <w:rsid w:val="00873B28"/>
    <w:rsid w:val="00873C57"/>
    <w:rsid w:val="00873E9C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923"/>
    <w:rsid w:val="00877BBA"/>
    <w:rsid w:val="00877C68"/>
    <w:rsid w:val="00877D59"/>
    <w:rsid w:val="00880024"/>
    <w:rsid w:val="00880601"/>
    <w:rsid w:val="008806A3"/>
    <w:rsid w:val="0088070B"/>
    <w:rsid w:val="008808DC"/>
    <w:rsid w:val="008808E2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0E5"/>
    <w:rsid w:val="00883190"/>
    <w:rsid w:val="00883494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479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7"/>
    <w:rsid w:val="008A3DC1"/>
    <w:rsid w:val="008A40BF"/>
    <w:rsid w:val="008A4119"/>
    <w:rsid w:val="008A422D"/>
    <w:rsid w:val="008A45FB"/>
    <w:rsid w:val="008A466B"/>
    <w:rsid w:val="008A48C7"/>
    <w:rsid w:val="008A4927"/>
    <w:rsid w:val="008A4B28"/>
    <w:rsid w:val="008A4D15"/>
    <w:rsid w:val="008A4D84"/>
    <w:rsid w:val="008A4E46"/>
    <w:rsid w:val="008A57C2"/>
    <w:rsid w:val="008A58EF"/>
    <w:rsid w:val="008A59D5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261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6EED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5F1"/>
    <w:rsid w:val="008E2613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AD8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2EF"/>
    <w:rsid w:val="008F445A"/>
    <w:rsid w:val="008F4516"/>
    <w:rsid w:val="008F49AC"/>
    <w:rsid w:val="008F4BD3"/>
    <w:rsid w:val="008F4D7D"/>
    <w:rsid w:val="008F52DB"/>
    <w:rsid w:val="008F53E4"/>
    <w:rsid w:val="008F567E"/>
    <w:rsid w:val="008F59AD"/>
    <w:rsid w:val="008F5C79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376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6DB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AA9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3ED7"/>
    <w:rsid w:val="009240ED"/>
    <w:rsid w:val="00924383"/>
    <w:rsid w:val="00924617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04"/>
    <w:rsid w:val="00934889"/>
    <w:rsid w:val="00934A7B"/>
    <w:rsid w:val="00934AD6"/>
    <w:rsid w:val="00934CDC"/>
    <w:rsid w:val="00934F78"/>
    <w:rsid w:val="0093520D"/>
    <w:rsid w:val="0093528C"/>
    <w:rsid w:val="00935795"/>
    <w:rsid w:val="009367D2"/>
    <w:rsid w:val="00936A69"/>
    <w:rsid w:val="00936FB0"/>
    <w:rsid w:val="00937095"/>
    <w:rsid w:val="0093712D"/>
    <w:rsid w:val="009372E1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109"/>
    <w:rsid w:val="0094220B"/>
    <w:rsid w:val="0094221E"/>
    <w:rsid w:val="009423B0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B81"/>
    <w:rsid w:val="00943C55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C6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5E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F5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D02"/>
    <w:rsid w:val="00955DD3"/>
    <w:rsid w:val="00955F4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57F83"/>
    <w:rsid w:val="00960029"/>
    <w:rsid w:val="00960085"/>
    <w:rsid w:val="009600FD"/>
    <w:rsid w:val="0096031C"/>
    <w:rsid w:val="00960810"/>
    <w:rsid w:val="0096082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94D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508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28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150"/>
    <w:rsid w:val="00982452"/>
    <w:rsid w:val="0098274F"/>
    <w:rsid w:val="009827D2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402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71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D7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6DC8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CBD"/>
    <w:rsid w:val="009B6EBD"/>
    <w:rsid w:val="009B6F36"/>
    <w:rsid w:val="009B71EE"/>
    <w:rsid w:val="009B7353"/>
    <w:rsid w:val="009B736C"/>
    <w:rsid w:val="009B7445"/>
    <w:rsid w:val="009B7625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024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80B"/>
    <w:rsid w:val="009C5AFF"/>
    <w:rsid w:val="009C5CDE"/>
    <w:rsid w:val="009C5E02"/>
    <w:rsid w:val="009C62EE"/>
    <w:rsid w:val="009C6473"/>
    <w:rsid w:val="009C671E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BFC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6C0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DF8"/>
    <w:rsid w:val="009E1FC9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BCF"/>
    <w:rsid w:val="009E5CFA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256"/>
    <w:rsid w:val="009F43C4"/>
    <w:rsid w:val="009F43E4"/>
    <w:rsid w:val="009F449E"/>
    <w:rsid w:val="009F46CD"/>
    <w:rsid w:val="009F4746"/>
    <w:rsid w:val="009F4C90"/>
    <w:rsid w:val="009F5426"/>
    <w:rsid w:val="009F5620"/>
    <w:rsid w:val="009F5AC7"/>
    <w:rsid w:val="009F5B7D"/>
    <w:rsid w:val="009F5DEC"/>
    <w:rsid w:val="009F5EEA"/>
    <w:rsid w:val="009F6176"/>
    <w:rsid w:val="009F642A"/>
    <w:rsid w:val="009F67FC"/>
    <w:rsid w:val="009F6C60"/>
    <w:rsid w:val="009F6DEF"/>
    <w:rsid w:val="009F70E1"/>
    <w:rsid w:val="009F73AF"/>
    <w:rsid w:val="009F758A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13B"/>
    <w:rsid w:val="00A00274"/>
    <w:rsid w:val="00A00590"/>
    <w:rsid w:val="00A00686"/>
    <w:rsid w:val="00A00B17"/>
    <w:rsid w:val="00A00BA8"/>
    <w:rsid w:val="00A0129D"/>
    <w:rsid w:val="00A0139B"/>
    <w:rsid w:val="00A01D0F"/>
    <w:rsid w:val="00A01D46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2FB4"/>
    <w:rsid w:val="00A0318E"/>
    <w:rsid w:val="00A03377"/>
    <w:rsid w:val="00A03534"/>
    <w:rsid w:val="00A038AB"/>
    <w:rsid w:val="00A03B23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42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7FB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11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862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B61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0CF"/>
    <w:rsid w:val="00A4124D"/>
    <w:rsid w:val="00A4133D"/>
    <w:rsid w:val="00A414FC"/>
    <w:rsid w:val="00A41753"/>
    <w:rsid w:val="00A41DB6"/>
    <w:rsid w:val="00A41E9E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31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8D9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1A9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6E7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0F02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1B"/>
    <w:rsid w:val="00A83291"/>
    <w:rsid w:val="00A83388"/>
    <w:rsid w:val="00A83820"/>
    <w:rsid w:val="00A83829"/>
    <w:rsid w:val="00A83964"/>
    <w:rsid w:val="00A83B53"/>
    <w:rsid w:val="00A83D39"/>
    <w:rsid w:val="00A83D5A"/>
    <w:rsid w:val="00A83D73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4CC4"/>
    <w:rsid w:val="00A94EDA"/>
    <w:rsid w:val="00A95113"/>
    <w:rsid w:val="00A9515E"/>
    <w:rsid w:val="00A951C5"/>
    <w:rsid w:val="00A955DA"/>
    <w:rsid w:val="00A95992"/>
    <w:rsid w:val="00A95A3D"/>
    <w:rsid w:val="00A95BB1"/>
    <w:rsid w:val="00A95D34"/>
    <w:rsid w:val="00A95FC6"/>
    <w:rsid w:val="00A96009"/>
    <w:rsid w:val="00A96084"/>
    <w:rsid w:val="00A96228"/>
    <w:rsid w:val="00A9694E"/>
    <w:rsid w:val="00A96AD1"/>
    <w:rsid w:val="00A96C11"/>
    <w:rsid w:val="00A96D8D"/>
    <w:rsid w:val="00A96F81"/>
    <w:rsid w:val="00A96FCE"/>
    <w:rsid w:val="00A96FF5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27C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A7885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7F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07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5F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10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AE7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361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2BFF"/>
    <w:rsid w:val="00AF2DD2"/>
    <w:rsid w:val="00AF2EEF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16F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F72"/>
    <w:rsid w:val="00B02F90"/>
    <w:rsid w:val="00B03053"/>
    <w:rsid w:val="00B03071"/>
    <w:rsid w:val="00B03090"/>
    <w:rsid w:val="00B030C5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419"/>
    <w:rsid w:val="00B33534"/>
    <w:rsid w:val="00B33BFF"/>
    <w:rsid w:val="00B33C2B"/>
    <w:rsid w:val="00B33F0B"/>
    <w:rsid w:val="00B340CF"/>
    <w:rsid w:val="00B3417E"/>
    <w:rsid w:val="00B3423B"/>
    <w:rsid w:val="00B34267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007"/>
    <w:rsid w:val="00B36568"/>
    <w:rsid w:val="00B36696"/>
    <w:rsid w:val="00B36786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05F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57BF6"/>
    <w:rsid w:val="00B600E1"/>
    <w:rsid w:val="00B6028E"/>
    <w:rsid w:val="00B6058E"/>
    <w:rsid w:val="00B605EA"/>
    <w:rsid w:val="00B606FC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1F2A"/>
    <w:rsid w:val="00B6208F"/>
    <w:rsid w:val="00B624DC"/>
    <w:rsid w:val="00B62B00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2C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0F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DE5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B26"/>
    <w:rsid w:val="00B97B37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DE4"/>
    <w:rsid w:val="00BA1E67"/>
    <w:rsid w:val="00BA1F43"/>
    <w:rsid w:val="00BA22AC"/>
    <w:rsid w:val="00BA28F1"/>
    <w:rsid w:val="00BA2A22"/>
    <w:rsid w:val="00BA3304"/>
    <w:rsid w:val="00BA339D"/>
    <w:rsid w:val="00BA33D9"/>
    <w:rsid w:val="00BA37EA"/>
    <w:rsid w:val="00BA411D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44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C53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FF8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779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AE"/>
    <w:rsid w:val="00BF15C6"/>
    <w:rsid w:val="00BF165F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2CD6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98A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845"/>
    <w:rsid w:val="00C05AF5"/>
    <w:rsid w:val="00C0632D"/>
    <w:rsid w:val="00C06580"/>
    <w:rsid w:val="00C06630"/>
    <w:rsid w:val="00C06708"/>
    <w:rsid w:val="00C06781"/>
    <w:rsid w:val="00C06C48"/>
    <w:rsid w:val="00C0706E"/>
    <w:rsid w:val="00C071D6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6E2"/>
    <w:rsid w:val="00C17923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48"/>
    <w:rsid w:val="00C237FC"/>
    <w:rsid w:val="00C23970"/>
    <w:rsid w:val="00C239DE"/>
    <w:rsid w:val="00C23DF6"/>
    <w:rsid w:val="00C23E51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27F05"/>
    <w:rsid w:val="00C30244"/>
    <w:rsid w:val="00C3059D"/>
    <w:rsid w:val="00C307D2"/>
    <w:rsid w:val="00C3080D"/>
    <w:rsid w:val="00C30A0A"/>
    <w:rsid w:val="00C310E7"/>
    <w:rsid w:val="00C313AF"/>
    <w:rsid w:val="00C3206F"/>
    <w:rsid w:val="00C322B8"/>
    <w:rsid w:val="00C32AA8"/>
    <w:rsid w:val="00C32F54"/>
    <w:rsid w:val="00C330D2"/>
    <w:rsid w:val="00C33168"/>
    <w:rsid w:val="00C3338B"/>
    <w:rsid w:val="00C335B2"/>
    <w:rsid w:val="00C336B8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91C"/>
    <w:rsid w:val="00C37A92"/>
    <w:rsid w:val="00C37CB2"/>
    <w:rsid w:val="00C37DCA"/>
    <w:rsid w:val="00C37FE6"/>
    <w:rsid w:val="00C40047"/>
    <w:rsid w:val="00C40112"/>
    <w:rsid w:val="00C4079A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393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7B9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0B3"/>
    <w:rsid w:val="00C61729"/>
    <w:rsid w:val="00C618AD"/>
    <w:rsid w:val="00C618DD"/>
    <w:rsid w:val="00C61AD7"/>
    <w:rsid w:val="00C61D4A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234"/>
    <w:rsid w:val="00C63481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91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CB8"/>
    <w:rsid w:val="00C75FA0"/>
    <w:rsid w:val="00C761C9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70E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87D59"/>
    <w:rsid w:val="00C9024A"/>
    <w:rsid w:val="00C90333"/>
    <w:rsid w:val="00C90590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97EA0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D40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505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7A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2F93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582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80C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73E"/>
    <w:rsid w:val="00CC7E4B"/>
    <w:rsid w:val="00CD0228"/>
    <w:rsid w:val="00CD02AA"/>
    <w:rsid w:val="00CD02D7"/>
    <w:rsid w:val="00CD0580"/>
    <w:rsid w:val="00CD058A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718"/>
    <w:rsid w:val="00CE0842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949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0DC1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1C"/>
    <w:rsid w:val="00CF508C"/>
    <w:rsid w:val="00CF5157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46A"/>
    <w:rsid w:val="00D01709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40E1"/>
    <w:rsid w:val="00D04854"/>
    <w:rsid w:val="00D048EF"/>
    <w:rsid w:val="00D04A3B"/>
    <w:rsid w:val="00D04B9B"/>
    <w:rsid w:val="00D04D2D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0A3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0DCC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37E9F"/>
    <w:rsid w:val="00D4001E"/>
    <w:rsid w:val="00D40392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B38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1EE"/>
    <w:rsid w:val="00D513D2"/>
    <w:rsid w:val="00D515F1"/>
    <w:rsid w:val="00D519A4"/>
    <w:rsid w:val="00D51DDE"/>
    <w:rsid w:val="00D51ECF"/>
    <w:rsid w:val="00D51FA4"/>
    <w:rsid w:val="00D52580"/>
    <w:rsid w:val="00D52A9A"/>
    <w:rsid w:val="00D52C01"/>
    <w:rsid w:val="00D52D81"/>
    <w:rsid w:val="00D52E6B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0C9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3E3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8DA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D8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ED9"/>
    <w:rsid w:val="00D850C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022"/>
    <w:rsid w:val="00D8714F"/>
    <w:rsid w:val="00D87BBF"/>
    <w:rsid w:val="00D87CDD"/>
    <w:rsid w:val="00D90432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DB3"/>
    <w:rsid w:val="00D92EFA"/>
    <w:rsid w:val="00D93044"/>
    <w:rsid w:val="00D9317E"/>
    <w:rsid w:val="00D931F2"/>
    <w:rsid w:val="00D93538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2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56E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B8"/>
    <w:rsid w:val="00DB13FB"/>
    <w:rsid w:val="00DB14F9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806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5D9"/>
    <w:rsid w:val="00DB56D9"/>
    <w:rsid w:val="00DB5ABB"/>
    <w:rsid w:val="00DB5AD2"/>
    <w:rsid w:val="00DB5C7E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76"/>
    <w:rsid w:val="00DD33EC"/>
    <w:rsid w:val="00DD3525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00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2EE0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4C6C"/>
    <w:rsid w:val="00DF4C74"/>
    <w:rsid w:val="00DF527D"/>
    <w:rsid w:val="00DF5A6D"/>
    <w:rsid w:val="00DF5B6B"/>
    <w:rsid w:val="00DF601E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D67"/>
    <w:rsid w:val="00E02F58"/>
    <w:rsid w:val="00E031C1"/>
    <w:rsid w:val="00E033DE"/>
    <w:rsid w:val="00E03968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72"/>
    <w:rsid w:val="00E06CEA"/>
    <w:rsid w:val="00E06DBF"/>
    <w:rsid w:val="00E06F3C"/>
    <w:rsid w:val="00E073A2"/>
    <w:rsid w:val="00E074D4"/>
    <w:rsid w:val="00E07679"/>
    <w:rsid w:val="00E078F5"/>
    <w:rsid w:val="00E079D9"/>
    <w:rsid w:val="00E07B13"/>
    <w:rsid w:val="00E07EA6"/>
    <w:rsid w:val="00E10108"/>
    <w:rsid w:val="00E103F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21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0D29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629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2F2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54D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DB"/>
    <w:rsid w:val="00E36CC9"/>
    <w:rsid w:val="00E36DDC"/>
    <w:rsid w:val="00E36E4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47E39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1E2"/>
    <w:rsid w:val="00E5347D"/>
    <w:rsid w:val="00E5359F"/>
    <w:rsid w:val="00E536CB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81"/>
    <w:rsid w:val="00E6265C"/>
    <w:rsid w:val="00E626BD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1B0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45D"/>
    <w:rsid w:val="00E734B4"/>
    <w:rsid w:val="00E73590"/>
    <w:rsid w:val="00E7359C"/>
    <w:rsid w:val="00E735F7"/>
    <w:rsid w:val="00E73802"/>
    <w:rsid w:val="00E73833"/>
    <w:rsid w:val="00E738BE"/>
    <w:rsid w:val="00E7390B"/>
    <w:rsid w:val="00E73A62"/>
    <w:rsid w:val="00E73AE1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142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2C9"/>
    <w:rsid w:val="00E87728"/>
    <w:rsid w:val="00E877E0"/>
    <w:rsid w:val="00E87AE9"/>
    <w:rsid w:val="00E87CB7"/>
    <w:rsid w:val="00E87F94"/>
    <w:rsid w:val="00E87FC0"/>
    <w:rsid w:val="00E9004C"/>
    <w:rsid w:val="00E900E4"/>
    <w:rsid w:val="00E901F2"/>
    <w:rsid w:val="00E904AD"/>
    <w:rsid w:val="00E90650"/>
    <w:rsid w:val="00E906A0"/>
    <w:rsid w:val="00E90998"/>
    <w:rsid w:val="00E90A02"/>
    <w:rsid w:val="00E90ED9"/>
    <w:rsid w:val="00E91496"/>
    <w:rsid w:val="00E916B9"/>
    <w:rsid w:val="00E9173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89D"/>
    <w:rsid w:val="00E979CB"/>
    <w:rsid w:val="00E97AC6"/>
    <w:rsid w:val="00E97AF6"/>
    <w:rsid w:val="00E97B74"/>
    <w:rsid w:val="00E97C1E"/>
    <w:rsid w:val="00E97C87"/>
    <w:rsid w:val="00EA01A4"/>
    <w:rsid w:val="00EA05E6"/>
    <w:rsid w:val="00EA0784"/>
    <w:rsid w:val="00EA0A78"/>
    <w:rsid w:val="00EA0B1A"/>
    <w:rsid w:val="00EA0B4E"/>
    <w:rsid w:val="00EA0CC2"/>
    <w:rsid w:val="00EA0D8B"/>
    <w:rsid w:val="00EA0D9E"/>
    <w:rsid w:val="00EA0F7B"/>
    <w:rsid w:val="00EA1055"/>
    <w:rsid w:val="00EA13C4"/>
    <w:rsid w:val="00EA13EF"/>
    <w:rsid w:val="00EA1507"/>
    <w:rsid w:val="00EA170D"/>
    <w:rsid w:val="00EA184C"/>
    <w:rsid w:val="00EA24FD"/>
    <w:rsid w:val="00EA2541"/>
    <w:rsid w:val="00EA2574"/>
    <w:rsid w:val="00EA2A8A"/>
    <w:rsid w:val="00EA2B99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7D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31A"/>
    <w:rsid w:val="00EB44F2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7C"/>
    <w:rsid w:val="00EC35A7"/>
    <w:rsid w:val="00EC396F"/>
    <w:rsid w:val="00EC3991"/>
    <w:rsid w:val="00EC39DA"/>
    <w:rsid w:val="00EC3BE3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150"/>
    <w:rsid w:val="00EC548E"/>
    <w:rsid w:val="00EC54BB"/>
    <w:rsid w:val="00EC5704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A70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0EF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53"/>
    <w:rsid w:val="00ED635D"/>
    <w:rsid w:val="00ED66AD"/>
    <w:rsid w:val="00ED6B08"/>
    <w:rsid w:val="00ED70C2"/>
    <w:rsid w:val="00ED7595"/>
    <w:rsid w:val="00ED7667"/>
    <w:rsid w:val="00ED7671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0C20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8E"/>
    <w:rsid w:val="00EE6EF1"/>
    <w:rsid w:val="00EE7231"/>
    <w:rsid w:val="00EE734C"/>
    <w:rsid w:val="00EE73F9"/>
    <w:rsid w:val="00EE776A"/>
    <w:rsid w:val="00EE7C04"/>
    <w:rsid w:val="00EE7C38"/>
    <w:rsid w:val="00EE7D93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1B31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D85"/>
    <w:rsid w:val="00EF4F0F"/>
    <w:rsid w:val="00EF50D1"/>
    <w:rsid w:val="00EF579C"/>
    <w:rsid w:val="00EF5AE9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7C2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71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67A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9C7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A9C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4D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7A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985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42C"/>
    <w:rsid w:val="00F646BC"/>
    <w:rsid w:val="00F646DD"/>
    <w:rsid w:val="00F64CA8"/>
    <w:rsid w:val="00F65040"/>
    <w:rsid w:val="00F650B0"/>
    <w:rsid w:val="00F650BF"/>
    <w:rsid w:val="00F6561E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279"/>
    <w:rsid w:val="00F67353"/>
    <w:rsid w:val="00F673AA"/>
    <w:rsid w:val="00F676AC"/>
    <w:rsid w:val="00F6785B"/>
    <w:rsid w:val="00F678F4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1B7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0C47"/>
    <w:rsid w:val="00F9108D"/>
    <w:rsid w:val="00F914EF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3FB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979"/>
    <w:rsid w:val="00FC3AA6"/>
    <w:rsid w:val="00FC3B38"/>
    <w:rsid w:val="00FC3BA5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A8B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1B2"/>
    <w:rsid w:val="00FD2245"/>
    <w:rsid w:val="00FD22F0"/>
    <w:rsid w:val="00FD27DD"/>
    <w:rsid w:val="00FD2854"/>
    <w:rsid w:val="00FD2B5B"/>
    <w:rsid w:val="00FD301D"/>
    <w:rsid w:val="00FD3552"/>
    <w:rsid w:val="00FD36C7"/>
    <w:rsid w:val="00FD451E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0F"/>
    <w:rsid w:val="00FD6896"/>
    <w:rsid w:val="00FD68D9"/>
    <w:rsid w:val="00FD6C8F"/>
    <w:rsid w:val="00FD6CBF"/>
    <w:rsid w:val="00FD6EBC"/>
    <w:rsid w:val="00FD73A7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269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126"/>
    <w:rsid w:val="00FF5630"/>
    <w:rsid w:val="00FF5789"/>
    <w:rsid w:val="00FF5898"/>
    <w:rsid w:val="00FF59B6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812"/>
    <w:rsid w:val="00FF79EC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645412B"/>
  <w15:chartTrackingRefBased/>
  <w15:docId w15:val="{729819F5-B8E9-4615-967C-AFD2064D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0E1156-D356-49AD-885B-498035C12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082FF4-BC4A-435D-85F4-D77123F7A3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B1F6B0-41D8-4E1E-A8D5-9AA84C14180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24</TotalTime>
  <Pages>3</Pages>
  <Words>397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Thanetpol, Boonkerdsukcharoen</dc:creator>
  <cp:keywords/>
  <dc:description/>
  <cp:lastModifiedBy>Thanetpol, Boonkerdsukcharoen</cp:lastModifiedBy>
  <cp:revision>32</cp:revision>
  <cp:lastPrinted>2025-07-25T11:24:00Z</cp:lastPrinted>
  <dcterms:created xsi:type="dcterms:W3CDTF">2024-05-13T11:50:00Z</dcterms:created>
  <dcterms:modified xsi:type="dcterms:W3CDTF">2026-05-15T04:29:00Z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7978e9845ef86a83eeea418422cd2cb5560cc98d59176557200559edab28cf3b</vt:lpwstr>
  </property>
  <property fmtid="{D5CDD505-2E9C-101B-9397-08002B2CF9AE}" pid="3" name="ContentTypeId">
    <vt:lpwstr>0x010100FC3C573FF70E394A86433F5E112C33AA</vt:lpwstr>
  </property>
</Properties>
</file>