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E3343" w:rsidRPr="0008053A" w14:paraId="660A0A25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B83B369" w:rsidR="00EE3343" w:rsidRPr="007B3117" w:rsidRDefault="0049256F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DF4294" w14:textId="2727581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3343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19B18800" w:rsidR="00EE3343" w:rsidRPr="007B3117" w:rsidRDefault="0049256F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E3343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25C19413" w:rsidR="00EE3343" w:rsidRPr="007B3117" w:rsidRDefault="0049256F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4C5CA212" w:rsidR="00EE3343" w:rsidRPr="007B3117" w:rsidRDefault="0095215A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ผลกระทบจากสถานการณ์อุทกภัยของไทย</w:t>
            </w:r>
          </w:p>
        </w:tc>
      </w:tr>
      <w:tr w:rsidR="009A6D91" w:rsidRPr="0008053A" w14:paraId="5AF15D1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2EB480F" w14:textId="381A4BF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7382676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02873DA" w14:textId="7213AF4C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A6D91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4CC74D95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6303CC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3B4A87EE" w:rsidR="009A6D91" w:rsidRPr="00B9481B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9A6D91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10F2D323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3895FC7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7A31DDA5" w:rsidR="009A6D91" w:rsidRPr="00B9481B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A6D91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1D0A91EE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49D21C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3287D8A9" w:rsidR="009A6D91" w:rsidRPr="00B9481B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9A6D91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762DE539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608192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3EAC4409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A6D91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2A091D4B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FB37FA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278C2E03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A6D91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36639428" w:rsidR="009A6D91" w:rsidRPr="007B3117" w:rsidRDefault="0049256F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4CD2CBD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44A0FE2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A6D91" w:rsidRPr="0008053A" w14:paraId="3161CAC7" w14:textId="77777777" w:rsidTr="00374E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42E4BFDA" w:rsidR="009A6D91" w:rsidRPr="007B3117" w:rsidRDefault="0049256F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1E3BAD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752BCDAD" w:rsidR="009A6D91" w:rsidRPr="00E27634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A6D91" w:rsidRPr="0008053A" w14:paraId="43E9D35C" w14:textId="77777777" w:rsidTr="007743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0A1C4656" w:rsidR="009A6D91" w:rsidRPr="007B3117" w:rsidRDefault="0049256F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925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D94141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0A9247F" w14:textId="2C7E4C4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6D91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17EE189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26AD" w14:textId="77777777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64970A9C" w:rsidR="009A6D91" w:rsidRPr="007B3117" w:rsidRDefault="009A6D91" w:rsidP="009A6D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6AC06B1C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49256F" w:rsidRPr="0049256F">
        <w:rPr>
          <w:rFonts w:ascii="Angsana New" w:hAnsi="Angsana New"/>
          <w:sz w:val="30"/>
          <w:szCs w:val="30"/>
        </w:rPr>
        <w:t>1</w:t>
      </w:r>
      <w:r w:rsidR="009E2E01">
        <w:rPr>
          <w:rFonts w:ascii="Angsana New" w:hAnsi="Angsana New"/>
          <w:sz w:val="30"/>
          <w:szCs w:val="30"/>
        </w:rPr>
        <w:t>5</w:t>
      </w:r>
      <w:r w:rsidR="004652E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49256F" w:rsidRPr="0049256F">
        <w:rPr>
          <w:rFonts w:ascii="Angsana New" w:hAnsi="Angsana New"/>
          <w:sz w:val="30"/>
          <w:szCs w:val="30"/>
        </w:rPr>
        <w:t>2</w:t>
      </w:r>
      <w:r w:rsidR="004652EF">
        <w:rPr>
          <w:rFonts w:ascii="Angsana New" w:hAnsi="Angsana New"/>
          <w:sz w:val="30"/>
          <w:szCs w:val="30"/>
        </w:rPr>
        <w:t>569</w:t>
      </w:r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187341" w14:textId="0269111C" w:rsidR="00D27454" w:rsidRDefault="00D27454" w:rsidP="00D2745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ข้อมูลทั่วไป</w:t>
      </w:r>
    </w:p>
    <w:p w14:paraId="16EAC0A3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2ED692D0" w14:textId="03B1FF00" w:rsidR="00EC45AB" w:rsidRDefault="00EC45AB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  <w:cs/>
        </w:rPr>
      </w:pPr>
      <w:r w:rsidRPr="00BD07D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BD07D4">
        <w:rPr>
          <w:rFonts w:asciiTheme="majorBidi" w:hAnsiTheme="majorBidi" w:cstheme="majorBidi"/>
          <w:sz w:val="30"/>
          <w:szCs w:val="30"/>
        </w:rPr>
        <w:t xml:space="preserve">“กลุ่มบริษัท” </w:t>
      </w:r>
      <w:r w:rsidRPr="00BD07D4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A15B94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</w:t>
      </w:r>
      <w:r w:rsidR="00FE6930">
        <w:rPr>
          <w:rFonts w:asciiTheme="majorBidi" w:hAnsiTheme="majorBidi" w:cstheme="majorBidi" w:hint="cs"/>
          <w:sz w:val="30"/>
          <w:szCs w:val="30"/>
          <w:cs/>
        </w:rPr>
        <w:t>แช่แข็ง</w:t>
      </w:r>
      <w:r w:rsidR="001D51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00CF" w:rsidRPr="00A15B94">
        <w:rPr>
          <w:rFonts w:asciiTheme="majorBidi" w:hAnsiTheme="majorBidi" w:cstheme="majorBidi" w:hint="cs"/>
          <w:sz w:val="30"/>
          <w:szCs w:val="30"/>
          <w:cs/>
        </w:rPr>
        <w:t>อาหารแปรรูป</w:t>
      </w:r>
      <w:r w:rsidR="00407DB8" w:rsidRPr="00A15B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00CF">
        <w:rPr>
          <w:rFonts w:asciiTheme="majorBidi" w:hAnsiTheme="majorBidi" w:cstheme="majorBidi"/>
          <w:sz w:val="30"/>
          <w:szCs w:val="30"/>
          <w:cs/>
        </w:rPr>
        <w:br/>
      </w:r>
      <w:r w:rsidR="00BD07D4" w:rsidRPr="00A15B94">
        <w:rPr>
          <w:rFonts w:asciiTheme="majorBidi" w:hAnsiTheme="majorBidi" w:cstheme="majorBidi" w:hint="cs"/>
          <w:sz w:val="30"/>
          <w:szCs w:val="30"/>
          <w:cs/>
        </w:rPr>
        <w:t>ผลไม้</w:t>
      </w:r>
      <w:r w:rsidRPr="00A15B94">
        <w:rPr>
          <w:rFonts w:asciiTheme="majorBidi" w:hAnsiTheme="majorBidi" w:cstheme="majorBidi" w:hint="cs"/>
          <w:sz w:val="30"/>
          <w:szCs w:val="30"/>
          <w:cs/>
        </w:rPr>
        <w:t>แช่แข็ง</w:t>
      </w:r>
      <w:r w:rsidR="002100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07D4" w:rsidRPr="00A15B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15B94">
        <w:rPr>
          <w:rFonts w:asciiTheme="majorBidi" w:hAnsiTheme="majorBidi" w:cstheme="majorBidi"/>
          <w:sz w:val="30"/>
          <w:szCs w:val="30"/>
          <w:cs/>
        </w:rPr>
        <w:t>ธุรกิจห้องเย็น</w:t>
      </w:r>
      <w:r w:rsidRPr="00A15B94">
        <w:rPr>
          <w:rFonts w:asciiTheme="majorBidi" w:hAnsiTheme="majorBidi" w:cstheme="majorBidi"/>
          <w:sz w:val="30"/>
          <w:szCs w:val="30"/>
        </w:rPr>
        <w:t xml:space="preserve"> </w:t>
      </w:r>
      <w:r w:rsidRPr="00A15B94">
        <w:rPr>
          <w:rFonts w:asciiTheme="majorBidi" w:hAnsiTheme="majorBidi" w:cstheme="majorBidi"/>
          <w:sz w:val="30"/>
          <w:szCs w:val="30"/>
          <w:cs/>
        </w:rPr>
        <w:t>โ</w:t>
      </w:r>
      <w:r w:rsidRPr="00BD07D4">
        <w:rPr>
          <w:rFonts w:asciiTheme="majorBidi" w:hAnsiTheme="majorBidi" w:cstheme="majorBidi"/>
          <w:sz w:val="30"/>
          <w:szCs w:val="30"/>
          <w:cs/>
        </w:rPr>
        <w:t>ดยรายละเอียดของบริษัท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D07D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9256F" w:rsidRPr="0049256F">
        <w:rPr>
          <w:rFonts w:asciiTheme="majorBidi" w:hAnsiTheme="majorBidi" w:cstheme="majorBidi"/>
          <w:sz w:val="30"/>
          <w:szCs w:val="30"/>
        </w:rPr>
        <w:t>31</w:t>
      </w:r>
      <w:r w:rsidR="004652EF">
        <w:rPr>
          <w:rFonts w:asciiTheme="majorBidi" w:hAnsiTheme="majorBidi" w:cstheme="majorBidi"/>
          <w:sz w:val="30"/>
          <w:szCs w:val="30"/>
        </w:rPr>
        <w:t xml:space="preserve"> </w:t>
      </w:r>
      <w:r w:rsidR="004652E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="004652EF">
        <w:rPr>
          <w:rFonts w:asciiTheme="majorBidi" w:hAnsiTheme="majorBidi" w:cstheme="majorBidi"/>
          <w:sz w:val="30"/>
          <w:szCs w:val="30"/>
        </w:rPr>
        <w:t>569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D51D8">
        <w:rPr>
          <w:rFonts w:asciiTheme="majorBidi" w:hAnsiTheme="majorBidi" w:cstheme="majorBidi"/>
          <w:sz w:val="30"/>
          <w:szCs w:val="30"/>
          <w:cs/>
        </w:rPr>
        <w:br/>
      </w:r>
      <w:r w:rsidR="0049256F" w:rsidRPr="0049256F">
        <w:rPr>
          <w:rFonts w:asciiTheme="majorBidi" w:hAnsiTheme="majorBidi" w:cstheme="majorBidi"/>
          <w:sz w:val="30"/>
          <w:szCs w:val="30"/>
        </w:rPr>
        <w:t>31</w:t>
      </w:r>
      <w:r w:rsidR="00070D33" w:rsidRPr="00BD07D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3A5D">
        <w:rPr>
          <w:rFonts w:asciiTheme="majorBidi" w:hAnsiTheme="majorBidi" w:cstheme="majorBidi"/>
          <w:sz w:val="30"/>
          <w:szCs w:val="30"/>
        </w:rPr>
        <w:t xml:space="preserve"> 2568</w:t>
      </w:r>
      <w:r w:rsidR="00070D33" w:rsidRPr="00BD07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0602">
        <w:rPr>
          <w:rFonts w:asciiTheme="majorBidi" w:hAnsiTheme="majorBidi" w:cstheme="majorBidi"/>
          <w:spacing w:val="6"/>
          <w:sz w:val="30"/>
          <w:szCs w:val="30"/>
        </w:rPr>
        <w:t>ได้เปิดเผยไว้ในหมายเห</w:t>
      </w:r>
      <w:r w:rsidR="005A61BF" w:rsidRPr="002C0602">
        <w:rPr>
          <w:rFonts w:asciiTheme="majorBidi" w:hAnsiTheme="majorBidi" w:cstheme="majorBidi" w:hint="cs"/>
          <w:spacing w:val="6"/>
          <w:sz w:val="30"/>
          <w:szCs w:val="30"/>
          <w:cs/>
        </w:rPr>
        <w:t>ตุ</w:t>
      </w:r>
      <w:r w:rsidRPr="002C0602">
        <w:rPr>
          <w:rFonts w:asciiTheme="majorBidi" w:hAnsiTheme="majorBidi" w:cstheme="majorBidi"/>
          <w:spacing w:val="6"/>
          <w:sz w:val="30"/>
          <w:szCs w:val="30"/>
        </w:rPr>
        <w:t xml:space="preserve">ข้อ </w:t>
      </w:r>
      <w:r w:rsidR="00543048">
        <w:rPr>
          <w:rFonts w:asciiTheme="majorBidi" w:hAnsiTheme="majorBidi" w:cstheme="majorBidi" w:hint="cs"/>
          <w:spacing w:val="6"/>
          <w:sz w:val="30"/>
          <w:szCs w:val="30"/>
          <w:cs/>
        </w:rPr>
        <w:t>5</w:t>
      </w:r>
      <w:r w:rsidR="000578F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69559C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และ </w:t>
      </w:r>
      <w:r w:rsidR="000578FF">
        <w:rPr>
          <w:rFonts w:asciiTheme="majorBidi" w:hAnsiTheme="majorBidi" w:cstheme="majorBidi"/>
          <w:spacing w:val="6"/>
          <w:sz w:val="30"/>
          <w:szCs w:val="30"/>
        </w:rPr>
        <w:t>6</w:t>
      </w:r>
    </w:p>
    <w:p w14:paraId="2A89F9DA" w14:textId="77777777" w:rsidR="00D27454" w:rsidRPr="00FE6930" w:rsidRDefault="00D27454" w:rsidP="00D27454">
      <w:pPr>
        <w:rPr>
          <w:sz w:val="26"/>
          <w:szCs w:val="26"/>
          <w:lang w:eastAsia="x-none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223D9548" w14:textId="5E9067DC" w:rsidR="00844EAD" w:rsidRDefault="00467964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49256F" w:rsidRPr="0049256F">
        <w:rPr>
          <w:rFonts w:ascii="Angsana New" w:hAnsi="Angsana New" w:hint="cs"/>
          <w:spacing w:val="-2"/>
          <w:sz w:val="30"/>
          <w:szCs w:val="30"/>
        </w:rPr>
        <w:t>3</w:t>
      </w:r>
      <w:r w:rsidRPr="000B07D7">
        <w:rPr>
          <w:rFonts w:ascii="Angsana New" w:hAnsi="Angsana New" w:hint="cs"/>
          <w:spacing w:val="-2"/>
          <w:sz w:val="30"/>
          <w:szCs w:val="30"/>
        </w:rPr>
        <w:t>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="0049256F" w:rsidRPr="0049256F">
        <w:rPr>
          <w:rFonts w:ascii="Angsana New" w:hAnsi="Angsana New"/>
          <w:sz w:val="30"/>
          <w:szCs w:val="30"/>
        </w:rPr>
        <w:t>31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="0049256F" w:rsidRPr="0049256F">
        <w:rPr>
          <w:rFonts w:ascii="Angsana New" w:hAnsi="Angsana New"/>
          <w:sz w:val="30"/>
          <w:szCs w:val="30"/>
        </w:rPr>
        <w:t>2</w:t>
      </w:r>
      <w:r w:rsidRPr="000B07D7">
        <w:rPr>
          <w:rFonts w:ascii="Angsana New" w:hAnsi="Angsana New"/>
          <w:sz w:val="30"/>
          <w:szCs w:val="30"/>
        </w:rPr>
        <w:t>56</w:t>
      </w:r>
      <w:r w:rsidR="004652EF">
        <w:rPr>
          <w:rFonts w:ascii="Angsana New" w:hAnsi="Angsana New"/>
          <w:sz w:val="30"/>
          <w:szCs w:val="30"/>
        </w:rPr>
        <w:t>8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4F807CF9" w14:textId="77777777" w:rsidR="00082382" w:rsidRPr="00082382" w:rsidRDefault="00082382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ED05C2A" w14:textId="64ED39FD" w:rsidR="00EF43C2" w:rsidRDefault="00EF43C2" w:rsidP="00EF43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49256F" w:rsidRPr="0049256F">
        <w:rPr>
          <w:rFonts w:ascii="Angsana New" w:hAnsi="Angsana New"/>
          <w:sz w:val="30"/>
          <w:szCs w:val="30"/>
        </w:rPr>
        <w:t>31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256F" w:rsidRPr="0049256F">
        <w:rPr>
          <w:rFonts w:ascii="Angsana New" w:hAnsi="Angsana New"/>
          <w:sz w:val="30"/>
          <w:szCs w:val="30"/>
        </w:rPr>
        <w:t>2</w:t>
      </w:r>
      <w:r w:rsidRPr="000B07D7">
        <w:rPr>
          <w:rFonts w:ascii="Angsana New" w:hAnsi="Angsana New"/>
          <w:sz w:val="30"/>
          <w:szCs w:val="30"/>
        </w:rPr>
        <w:t>56</w:t>
      </w:r>
      <w:r w:rsidR="004652EF">
        <w:rPr>
          <w:rFonts w:ascii="Angsana New" w:hAnsi="Angsana New"/>
          <w:sz w:val="30"/>
          <w:szCs w:val="30"/>
        </w:rPr>
        <w:t>8</w:t>
      </w:r>
    </w:p>
    <w:p w14:paraId="52AF73F9" w14:textId="760F6235" w:rsidR="006B580F" w:rsidRDefault="006B5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08EA80" w14:textId="29293CD6" w:rsidR="00A75B4D" w:rsidRPr="00C272C1" w:rsidRDefault="00A75B4D" w:rsidP="00A75B4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75B4D">
        <w:rPr>
          <w:rFonts w:ascii="Angsana New" w:hAnsi="Angsana New" w:hint="cs"/>
          <w:sz w:val="30"/>
          <w:szCs w:val="30"/>
          <w:cs/>
        </w:rPr>
        <w:lastRenderedPageBreak/>
        <w:t>ผลกระทบจากสถานการณ์อุทกภัยของไทย</w:t>
      </w:r>
    </w:p>
    <w:p w14:paraId="68190937" w14:textId="77777777" w:rsidR="00A75B4D" w:rsidRPr="00870646" w:rsidRDefault="00A75B4D" w:rsidP="00A7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152EEB04" w14:textId="7E7E0D60" w:rsidR="00753B82" w:rsidRDefault="00A75B4D" w:rsidP="00A75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C02929">
        <w:rPr>
          <w:rFonts w:asciiTheme="majorBidi" w:hAnsiTheme="majorBidi" w:hint="cs"/>
          <w:b/>
          <w:sz w:val="30"/>
          <w:szCs w:val="30"/>
          <w:cs/>
        </w:rPr>
        <w:t>กลุ่มบริษัทดำเนินธุรกิจ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ในจังหวัดสงขลา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ซึ่งได้รับผลกระทบจากเหตุการณ์อุทกภัยในภูมิภาคของประเทศไทย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3079B">
        <w:rPr>
          <w:rFonts w:asciiTheme="majorBidi" w:hAnsiTheme="majorBidi"/>
          <w:b/>
          <w:sz w:val="30"/>
          <w:szCs w:val="30"/>
          <w:cs/>
        </w:rPr>
        <w:br/>
      </w:r>
      <w:r w:rsidRPr="00D3079B">
        <w:rPr>
          <w:rFonts w:asciiTheme="majorBidi" w:hAnsiTheme="majorBidi" w:hint="cs"/>
          <w:b/>
          <w:sz w:val="30"/>
          <w:szCs w:val="30"/>
          <w:cs/>
        </w:rPr>
        <w:t>เป็นผลให้ต้องหยุดการผลิตชั่วคราวตั้งแต่วันที่</w:t>
      </w:r>
      <w:r w:rsidRPr="00D3079B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bCs/>
          <w:sz w:val="30"/>
          <w:szCs w:val="30"/>
        </w:rPr>
        <w:t>21</w:t>
      </w:r>
      <w:r w:rsidRPr="00D3079B">
        <w:rPr>
          <w:rFonts w:asciiTheme="majorBidi" w:hAnsiTheme="majorBidi" w:hint="cs"/>
          <w:b/>
          <w:sz w:val="30"/>
          <w:szCs w:val="30"/>
          <w:cs/>
        </w:rPr>
        <w:t xml:space="preserve"> พฤศจิกายน </w:t>
      </w:r>
      <w:r w:rsidR="0049256F" w:rsidRPr="0049256F">
        <w:rPr>
          <w:rFonts w:asciiTheme="majorBidi" w:hAnsiTheme="majorBidi"/>
          <w:bCs/>
          <w:sz w:val="30"/>
          <w:szCs w:val="30"/>
        </w:rPr>
        <w:t>2</w:t>
      </w:r>
      <w:r w:rsidRPr="00AB2F00">
        <w:rPr>
          <w:rFonts w:asciiTheme="majorBidi" w:hAnsiTheme="majorBidi"/>
          <w:bCs/>
          <w:sz w:val="30"/>
          <w:szCs w:val="30"/>
        </w:rPr>
        <w:t>568</w:t>
      </w:r>
      <w:r w:rsidRPr="00D3079B">
        <w:rPr>
          <w:rFonts w:asciiTheme="majorBidi" w:hAnsiTheme="majorBidi"/>
          <w:bCs/>
          <w:sz w:val="30"/>
          <w:szCs w:val="30"/>
          <w:cs/>
        </w:rPr>
        <w:t xml:space="preserve"> </w:t>
      </w:r>
      <w:r w:rsidRPr="00D3079B">
        <w:rPr>
          <w:rFonts w:asciiTheme="majorBidi" w:hAnsiTheme="majorBidi" w:hint="cs"/>
          <w:b/>
          <w:sz w:val="30"/>
          <w:szCs w:val="30"/>
          <w:cs/>
        </w:rPr>
        <w:t>และ</w:t>
      </w:r>
      <w:r w:rsidR="00184F28">
        <w:rPr>
          <w:rFonts w:asciiTheme="majorBidi" w:hAnsiTheme="majorBidi" w:hint="cs"/>
          <w:b/>
          <w:sz w:val="30"/>
          <w:szCs w:val="30"/>
          <w:cs/>
        </w:rPr>
        <w:t>กลับมาผลิตอีกครั้ง</w:t>
      </w:r>
      <w:r w:rsidRPr="00D3079B">
        <w:rPr>
          <w:rFonts w:asciiTheme="majorBidi" w:hAnsiTheme="majorBidi" w:hint="cs"/>
          <w:b/>
          <w:sz w:val="30"/>
          <w:szCs w:val="30"/>
          <w:cs/>
        </w:rPr>
        <w:t xml:space="preserve">ในเดือนมกราคม </w:t>
      </w:r>
      <w:r w:rsidR="0049256F" w:rsidRPr="0049256F">
        <w:rPr>
          <w:rFonts w:asciiTheme="majorBidi" w:hAnsiTheme="majorBidi"/>
          <w:bCs/>
          <w:sz w:val="30"/>
          <w:szCs w:val="30"/>
        </w:rPr>
        <w:t>2</w:t>
      </w:r>
      <w:r w:rsidRPr="00AB2F00">
        <w:rPr>
          <w:rFonts w:asciiTheme="majorBidi" w:hAnsiTheme="majorBidi"/>
          <w:bCs/>
          <w:sz w:val="30"/>
          <w:szCs w:val="30"/>
        </w:rPr>
        <w:t>569</w:t>
      </w:r>
      <w:r w:rsidRPr="00D3079B">
        <w:rPr>
          <w:rFonts w:asciiTheme="majorBidi" w:hAnsiTheme="majorBidi"/>
          <w:b/>
          <w:sz w:val="30"/>
          <w:szCs w:val="30"/>
        </w:rPr>
        <w:t xml:space="preserve"> </w:t>
      </w:r>
    </w:p>
    <w:p w14:paraId="3AF3CBCA" w14:textId="77777777" w:rsidR="00373DB3" w:rsidRDefault="00373DB3" w:rsidP="00FD7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Cs/>
          <w:sz w:val="30"/>
          <w:szCs w:val="30"/>
        </w:rPr>
      </w:pPr>
    </w:p>
    <w:p w14:paraId="61921F92" w14:textId="6D59F50A" w:rsidR="00373DB3" w:rsidRPr="00373DB3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  <w:r w:rsidRPr="00373DB3">
        <w:rPr>
          <w:rFonts w:asciiTheme="majorBidi" w:hAnsiTheme="majorBidi"/>
          <w:b/>
          <w:sz w:val="30"/>
          <w:szCs w:val="30"/>
          <w:cs/>
        </w:rPr>
        <w:t xml:space="preserve">ผู้บริหารได้ประเมินผลกระทบเบื้องต้นจากสถานการณ์อุทกภัยดังกล่าวต่อกลุ่มบริษัท และรับรู้ค่าเผื่อมูลค่าสินค้าลดลง จำนวน </w:t>
      </w:r>
      <w:r w:rsidRPr="00373DB3">
        <w:rPr>
          <w:rFonts w:asciiTheme="majorBidi" w:hAnsiTheme="majorBidi"/>
          <w:bCs/>
          <w:sz w:val="30"/>
          <w:szCs w:val="30"/>
        </w:rPr>
        <w:t>298.90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 ล้านบาท ค่าใช้จ่ายอื่นซึ่งเกิดเนื่องจากอุทกภัย จำนวน </w:t>
      </w:r>
      <w:r w:rsidRPr="00373DB3">
        <w:rPr>
          <w:rFonts w:asciiTheme="majorBidi" w:hAnsiTheme="majorBidi"/>
          <w:bCs/>
          <w:sz w:val="30"/>
          <w:szCs w:val="30"/>
        </w:rPr>
        <w:t>73.81</w:t>
      </w:r>
      <w:r w:rsidRPr="00373DB3">
        <w:rPr>
          <w:rFonts w:asciiTheme="majorBidi" w:hAnsiTheme="majorBidi"/>
          <w:b/>
          <w:sz w:val="30"/>
          <w:szCs w:val="30"/>
        </w:rPr>
        <w:t xml:space="preserve"> 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ล้านบาท และค่าตัดจำหน่ายอาคารและอุปกรณ์ จำนวน </w:t>
      </w:r>
      <w:r w:rsidRPr="00373DB3">
        <w:rPr>
          <w:rFonts w:asciiTheme="majorBidi" w:hAnsiTheme="majorBidi"/>
          <w:bCs/>
          <w:sz w:val="30"/>
          <w:szCs w:val="30"/>
        </w:rPr>
        <w:t>2.26</w:t>
      </w:r>
      <w:r w:rsidRPr="00373DB3">
        <w:rPr>
          <w:rFonts w:asciiTheme="majorBidi" w:hAnsiTheme="majorBidi"/>
          <w:b/>
          <w:sz w:val="30"/>
          <w:szCs w:val="30"/>
        </w:rPr>
        <w:t xml:space="preserve"> 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ล้านบาท ในงบกำไรขาดทุนเบ็ดเสร็จรวม สำหรับปีสิ้นสุดวันที่ </w:t>
      </w:r>
      <w:r w:rsidRPr="00373DB3">
        <w:rPr>
          <w:rFonts w:asciiTheme="majorBidi" w:hAnsiTheme="majorBidi"/>
          <w:bCs/>
          <w:sz w:val="30"/>
          <w:szCs w:val="30"/>
        </w:rPr>
        <w:t>31</w:t>
      </w:r>
      <w:r w:rsidRPr="00373DB3">
        <w:rPr>
          <w:rFonts w:asciiTheme="majorBidi" w:hAnsiTheme="majorBidi"/>
          <w:b/>
          <w:sz w:val="30"/>
          <w:szCs w:val="30"/>
        </w:rPr>
        <w:t xml:space="preserve"> 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ธันวาคม </w:t>
      </w:r>
      <w:r w:rsidRPr="00373DB3">
        <w:rPr>
          <w:rFonts w:asciiTheme="majorBidi" w:hAnsiTheme="majorBidi"/>
          <w:bCs/>
          <w:sz w:val="30"/>
          <w:szCs w:val="30"/>
        </w:rPr>
        <w:t>2568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 โดยผู้บริหาร บริษัทประกันภัยและเจ้าหน้าที่สำรวจภัยได้เริ่มทำการประเมินผลกระทบของความเสียหายตั้งแต่</w:t>
      </w:r>
      <w:r w:rsidR="00A96020">
        <w:rPr>
          <w:rFonts w:asciiTheme="majorBidi" w:hAnsiTheme="majorBidi"/>
          <w:b/>
          <w:sz w:val="30"/>
          <w:szCs w:val="30"/>
          <w:cs/>
        </w:rPr>
        <w:br/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เดือนธันวาคม </w:t>
      </w:r>
      <w:r w:rsidRPr="00373DB3">
        <w:rPr>
          <w:rFonts w:asciiTheme="majorBidi" w:hAnsiTheme="majorBidi"/>
          <w:bCs/>
          <w:sz w:val="30"/>
          <w:szCs w:val="30"/>
        </w:rPr>
        <w:t>2568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 แต่การประเมินเงินชดเชยจากบริษัทประกันภัยยังไม่แล้วเสร็จ กลุ่มบริษัทจึงยังไม่รับรู้เงินชดเชยจากบริษัทประกันภัยที่คาดว่าจะได้รับคืนในงบการเงินปี </w:t>
      </w:r>
      <w:r w:rsidRPr="00373DB3">
        <w:rPr>
          <w:rFonts w:asciiTheme="majorBidi" w:hAnsiTheme="majorBidi"/>
          <w:bCs/>
          <w:sz w:val="30"/>
          <w:szCs w:val="30"/>
        </w:rPr>
        <w:t>2568</w:t>
      </w:r>
    </w:p>
    <w:p w14:paraId="3DD2024D" w14:textId="77777777" w:rsidR="00373DB3" w:rsidRPr="00373DB3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</w:p>
    <w:p w14:paraId="3CAF0AC8" w14:textId="77777777" w:rsidR="00373DB3" w:rsidRPr="00373DB3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  <w:cs/>
        </w:rPr>
      </w:pPr>
      <w:r w:rsidRPr="00373DB3">
        <w:rPr>
          <w:rFonts w:asciiTheme="majorBidi" w:hAnsiTheme="majorBidi"/>
          <w:b/>
          <w:sz w:val="30"/>
          <w:szCs w:val="30"/>
          <w:cs/>
        </w:rPr>
        <w:t xml:space="preserve">ณ วันที่ </w:t>
      </w:r>
      <w:r w:rsidRPr="00373DB3">
        <w:rPr>
          <w:rFonts w:asciiTheme="majorBidi" w:hAnsiTheme="majorBidi"/>
          <w:bCs/>
          <w:sz w:val="30"/>
          <w:szCs w:val="30"/>
        </w:rPr>
        <w:t>31</w:t>
      </w:r>
      <w:r w:rsidRPr="00373DB3">
        <w:rPr>
          <w:rFonts w:asciiTheme="majorBidi" w:hAnsiTheme="majorBidi"/>
          <w:b/>
          <w:sz w:val="30"/>
          <w:szCs w:val="30"/>
        </w:rPr>
        <w:t xml:space="preserve"> </w:t>
      </w:r>
      <w:r w:rsidRPr="00373DB3">
        <w:rPr>
          <w:rFonts w:asciiTheme="majorBidi" w:hAnsiTheme="majorBidi"/>
          <w:b/>
          <w:sz w:val="30"/>
          <w:szCs w:val="30"/>
          <w:cs/>
        </w:rPr>
        <w:t xml:space="preserve">มีนาคม </w:t>
      </w:r>
      <w:r w:rsidRPr="00373DB3">
        <w:rPr>
          <w:rFonts w:asciiTheme="majorBidi" w:hAnsiTheme="majorBidi"/>
          <w:bCs/>
          <w:sz w:val="30"/>
          <w:szCs w:val="30"/>
        </w:rPr>
        <w:t>2569</w:t>
      </w:r>
      <w:r w:rsidRPr="00373DB3">
        <w:rPr>
          <w:rFonts w:asciiTheme="majorBidi" w:hAnsiTheme="majorBidi"/>
          <w:b/>
          <w:sz w:val="30"/>
          <w:szCs w:val="30"/>
        </w:rPr>
        <w:t xml:space="preserve"> </w:t>
      </w:r>
      <w:r w:rsidRPr="00373DB3">
        <w:rPr>
          <w:rFonts w:asciiTheme="majorBidi" w:hAnsiTheme="majorBidi"/>
          <w:b/>
          <w:sz w:val="30"/>
          <w:szCs w:val="30"/>
          <w:cs/>
        </w:rPr>
        <w:t>กลุ่มบริษัทอยู่ระหว่างการดำเนินการเรียกเงินชดเชยจากบริษัทประกันภัย ซึ่งกำลังดำเนินการสรุปจำนวนเงินชดเชยให้แก่กลุ่มบริษัท</w:t>
      </w:r>
    </w:p>
    <w:p w14:paraId="223D6716" w14:textId="77777777" w:rsidR="00373DB3" w:rsidRPr="00373DB3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</w:rPr>
      </w:pPr>
    </w:p>
    <w:p w14:paraId="181C6AFD" w14:textId="63C58A10" w:rsidR="00373DB3" w:rsidRPr="00373DB3" w:rsidRDefault="00373DB3" w:rsidP="00373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/>
          <w:b/>
          <w:sz w:val="30"/>
          <w:szCs w:val="30"/>
          <w:cs/>
        </w:rPr>
      </w:pPr>
      <w:r w:rsidRPr="00C52E51">
        <w:rPr>
          <w:rFonts w:asciiTheme="majorBidi" w:hAnsiTheme="majorBidi"/>
          <w:b/>
          <w:sz w:val="30"/>
          <w:szCs w:val="30"/>
          <w:cs/>
        </w:rPr>
        <w:t xml:space="preserve">อย่างไรก็ตาม ในเดือนเมษายน </w:t>
      </w:r>
      <w:r w:rsidRPr="00C52E51">
        <w:rPr>
          <w:rFonts w:asciiTheme="majorBidi" w:hAnsiTheme="majorBidi"/>
          <w:bCs/>
          <w:sz w:val="30"/>
          <w:szCs w:val="30"/>
        </w:rPr>
        <w:t>2569</w:t>
      </w:r>
      <w:r w:rsidRPr="00C52E51">
        <w:rPr>
          <w:rFonts w:asciiTheme="majorBidi" w:hAnsiTheme="majorBidi"/>
          <w:b/>
          <w:sz w:val="30"/>
          <w:szCs w:val="30"/>
        </w:rPr>
        <w:t xml:space="preserve"> </w:t>
      </w:r>
      <w:r w:rsidRPr="00C52E51">
        <w:rPr>
          <w:rFonts w:asciiTheme="majorBidi" w:hAnsiTheme="majorBidi"/>
          <w:b/>
          <w:sz w:val="30"/>
          <w:szCs w:val="30"/>
          <w:cs/>
        </w:rPr>
        <w:t xml:space="preserve">กลุ่มบริษัทได้รับหนังสือประนีประนอมยอมความเพื่อชดใช้ค่าสินไหมทดแทนจากบริษัทประกันภัย สำหรับสินค้าคงเหลือบางส่วนเป็นจำนวนเงิน </w:t>
      </w:r>
      <w:r w:rsidRPr="00C52E51">
        <w:rPr>
          <w:rFonts w:asciiTheme="majorBidi" w:hAnsiTheme="majorBidi"/>
          <w:bCs/>
          <w:sz w:val="30"/>
          <w:szCs w:val="30"/>
        </w:rPr>
        <w:t>102.71</w:t>
      </w:r>
      <w:r w:rsidRPr="00C52E51">
        <w:rPr>
          <w:rFonts w:asciiTheme="majorBidi" w:hAnsiTheme="majorBidi"/>
          <w:b/>
          <w:sz w:val="30"/>
          <w:szCs w:val="30"/>
        </w:rPr>
        <w:t xml:space="preserve"> </w:t>
      </w:r>
      <w:r w:rsidRPr="00C52E51">
        <w:rPr>
          <w:rFonts w:asciiTheme="majorBidi" w:hAnsiTheme="majorBidi"/>
          <w:b/>
          <w:sz w:val="30"/>
          <w:szCs w:val="30"/>
          <w:cs/>
        </w:rPr>
        <w:t>ล้านบาท ซึ่งกลุ่มบริษัทได้รับเงินชดเชย</w:t>
      </w:r>
      <w:r w:rsidR="00083FD8">
        <w:rPr>
          <w:rFonts w:asciiTheme="majorBidi" w:hAnsiTheme="majorBidi" w:hint="cs"/>
          <w:b/>
          <w:sz w:val="30"/>
          <w:szCs w:val="30"/>
          <w:cs/>
        </w:rPr>
        <w:t>จำนวน</w:t>
      </w:r>
      <w:r w:rsidRPr="00C52E51">
        <w:rPr>
          <w:rFonts w:asciiTheme="majorBidi" w:hAnsiTheme="majorBidi"/>
          <w:b/>
          <w:sz w:val="30"/>
          <w:szCs w:val="30"/>
          <w:cs/>
        </w:rPr>
        <w:t>ดังกล่าวจากบริษัทประกันภัยแล้ว</w:t>
      </w:r>
    </w:p>
    <w:p w14:paraId="6F386D18" w14:textId="77777777" w:rsidR="00D42A75" w:rsidRDefault="00D42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</w:p>
    <w:p w14:paraId="3C3A4FA7" w14:textId="77777777" w:rsidR="00972BA2" w:rsidRDefault="00972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DE356A" w14:textId="0C0523C7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275A1932" w:rsidR="00EC54BB" w:rsidRPr="003F105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039B4" w:rsidRPr="007B3117" w14:paraId="2EE925B9" w14:textId="77777777" w:rsidTr="008A66C8">
        <w:trPr>
          <w:tblHeader/>
        </w:trPr>
        <w:tc>
          <w:tcPr>
            <w:tcW w:w="4140" w:type="dxa"/>
          </w:tcPr>
          <w:p w14:paraId="67E2A70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7D2E6F10" w14:textId="77777777" w:rsidR="00E039B4" w:rsidRPr="003B5E1F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67A980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DE9AE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C2" w:rsidRPr="007B3117" w14:paraId="0C1EE8CF" w14:textId="77777777" w:rsidTr="008A66C8">
        <w:trPr>
          <w:tblHeader/>
        </w:trPr>
        <w:tc>
          <w:tcPr>
            <w:tcW w:w="4140" w:type="dxa"/>
          </w:tcPr>
          <w:p w14:paraId="4158FE94" w14:textId="46163E52" w:rsidR="004727C2" w:rsidRPr="00FF32B1" w:rsidRDefault="004727C2" w:rsidP="00472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DF235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4652E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4652E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E2B3B7A" w14:textId="5E619DDD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r w:rsidR="004652EF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956447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4D109" w14:textId="61F20B76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r w:rsidR="004652E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E440690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C6FF1" w14:textId="1DAEA874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r w:rsidR="004652EF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1F6224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4E701" w14:textId="508123E9" w:rsidR="004727C2" w:rsidRDefault="0049256F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727C2">
              <w:rPr>
                <w:rFonts w:asciiTheme="majorBidi" w:hAnsiTheme="majorBidi" w:cstheme="majorBidi"/>
                <w:bCs/>
                <w:sz w:val="30"/>
                <w:szCs w:val="30"/>
              </w:rPr>
              <w:t>56</w:t>
            </w:r>
            <w:r w:rsidR="004652EF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E039B4" w:rsidRPr="007B3117" w14:paraId="1CDA6D21" w14:textId="77777777" w:rsidTr="008A66C8">
        <w:trPr>
          <w:tblHeader/>
        </w:trPr>
        <w:tc>
          <w:tcPr>
            <w:tcW w:w="4140" w:type="dxa"/>
          </w:tcPr>
          <w:p w14:paraId="18D5FFB4" w14:textId="77777777" w:rsidR="00E039B4" w:rsidRPr="007B3117" w:rsidRDefault="00E039B4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4BF6033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39B4" w:rsidRPr="007B3117" w14:paraId="20AF6EEA" w14:textId="77777777" w:rsidTr="008A66C8">
        <w:tc>
          <w:tcPr>
            <w:tcW w:w="4140" w:type="dxa"/>
          </w:tcPr>
          <w:p w14:paraId="02995459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F45872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5E3B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8FE22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A4EE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7A70" w14:textId="77777777" w:rsidR="00E039B4" w:rsidRPr="007E74E6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92ECF6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95DC8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277" w:rsidRPr="007B3117" w14:paraId="250C4AB1" w14:textId="77777777" w:rsidTr="008A66C8">
        <w:tc>
          <w:tcPr>
            <w:tcW w:w="4140" w:type="dxa"/>
          </w:tcPr>
          <w:p w14:paraId="053ED5C3" w14:textId="3560A4E7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</w:t>
            </w:r>
            <w:r w:rsidR="005B64A8">
              <w:rPr>
                <w:rFonts w:asciiTheme="majorBidi" w:hAnsiTheme="majorBidi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1080" w:type="dxa"/>
          </w:tcPr>
          <w:p w14:paraId="569B49A5" w14:textId="054B7D36" w:rsidR="009E1277" w:rsidRPr="00997B2B" w:rsidRDefault="00814D03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51470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C9D5" w14:textId="77777777" w:rsidR="009E1277" w:rsidRPr="00997B2B" w:rsidRDefault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4AC3F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0CBBE" w14:textId="2E1A90B8" w:rsidR="009E1277" w:rsidRPr="0085663D" w:rsidRDefault="00814D03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5A653693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9DA9" w14:textId="734C6AFF" w:rsidR="009E1277" w:rsidRPr="00997B2B" w:rsidRDefault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757F" w:rsidRPr="007B3117" w14:paraId="68F64E74" w14:textId="77777777" w:rsidTr="008A66C8">
        <w:tc>
          <w:tcPr>
            <w:tcW w:w="4140" w:type="dxa"/>
          </w:tcPr>
          <w:p w14:paraId="35D8A785" w14:textId="7D80335D" w:rsidR="0053757F" w:rsidRPr="006354D2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ด้านบริ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1080" w:type="dxa"/>
          </w:tcPr>
          <w:p w14:paraId="539F6D89" w14:textId="4C2EB9AF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A00E8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1797C" w14:textId="314E67DE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DE3C2C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51AE" w14:textId="37965C6C" w:rsidR="0053757F" w:rsidRPr="00A16389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7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7C5570E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97B92" w14:textId="40BE2252" w:rsidR="0053757F" w:rsidRPr="006F4F45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757F" w:rsidRPr="007B3117" w14:paraId="793CFBD4" w14:textId="77777777" w:rsidTr="008A66C8">
        <w:tc>
          <w:tcPr>
            <w:tcW w:w="4140" w:type="dxa"/>
          </w:tcPr>
          <w:p w14:paraId="739731C8" w14:textId="6BAA1D5A" w:rsidR="0053757F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รายได้อื่นจากการให้เช่าและบริการ</w:t>
            </w:r>
          </w:p>
        </w:tc>
        <w:tc>
          <w:tcPr>
            <w:tcW w:w="1080" w:type="dxa"/>
          </w:tcPr>
          <w:p w14:paraId="0A5DB7DA" w14:textId="1E6459A7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62D2C7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CF90F" w14:textId="7C61434E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B62FB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1094E" w14:textId="0AD01AE9" w:rsidR="0053757F" w:rsidRPr="00A16389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537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84ED22C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BDD9" w14:textId="6CA51BCF" w:rsidR="0053757F" w:rsidRPr="006F4F45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3757F"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53757F" w:rsidRPr="007B3117" w14:paraId="1F807519" w14:textId="77777777" w:rsidTr="008A66C8">
        <w:tc>
          <w:tcPr>
            <w:tcW w:w="4140" w:type="dxa"/>
          </w:tcPr>
          <w:p w14:paraId="398A5698" w14:textId="67864FEE" w:rsidR="0053757F" w:rsidRPr="007E74E6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28D3E6" w14:textId="1528B2C3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55C764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F20F1" w14:textId="0FE8D813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FA0AF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18F7" w14:textId="555E9F4E" w:rsidR="0053757F" w:rsidRPr="00A16389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537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DAE88D4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29B3" w14:textId="1E83025A" w:rsidR="0053757F" w:rsidRPr="006F4F45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53757F" w:rsidRPr="007B3117" w14:paraId="16C325D9" w14:textId="77777777" w:rsidTr="008A66C8">
        <w:tc>
          <w:tcPr>
            <w:tcW w:w="4140" w:type="dxa"/>
          </w:tcPr>
          <w:p w14:paraId="60FE786F" w14:textId="0094C472" w:rsidR="0053757F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1D5F2CBE" w14:textId="22FE0B84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443682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C0FFD" w14:textId="67CAB622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2E32EF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9C04" w14:textId="070C921C" w:rsidR="0053757F" w:rsidRPr="00A16389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5375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2C23135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65E78" w14:textId="10FC9510" w:rsidR="0053757F" w:rsidRPr="006F4F45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757F" w:rsidRPr="007B3117" w14:paraId="152207A0" w14:textId="77777777" w:rsidTr="008A66C8">
        <w:tc>
          <w:tcPr>
            <w:tcW w:w="4140" w:type="dxa"/>
          </w:tcPr>
          <w:p w14:paraId="3AE39977" w14:textId="79B00AED" w:rsidR="0053757F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48834CD6" w14:textId="084DF6C5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278914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2AE37" w14:textId="2A4FAABF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247D3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A4D4E" w14:textId="320098B1" w:rsidR="0053757F" w:rsidRPr="00A16389" w:rsidRDefault="00C71AD4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2E649981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1C07A" w14:textId="3C5E47E1" w:rsidR="0053757F" w:rsidRPr="009E1277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757F" w:rsidRPr="007B3117" w14:paraId="7702E383" w14:textId="77777777" w:rsidTr="008A66C8">
        <w:tc>
          <w:tcPr>
            <w:tcW w:w="4140" w:type="dxa"/>
          </w:tcPr>
          <w:p w14:paraId="63559F06" w14:textId="52294895" w:rsidR="0053757F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0" w:type="dxa"/>
          </w:tcPr>
          <w:p w14:paraId="66C291ED" w14:textId="5BEE8FD2" w:rsidR="0053757F" w:rsidRPr="00997B2B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57F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652EC0" w14:textId="77777777" w:rsidR="0053757F" w:rsidRPr="002B3D4B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6D0B" w14:textId="0501993A" w:rsidR="0053757F" w:rsidRPr="0087735E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C70B0D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FB336" w14:textId="6A105D1A" w:rsidR="0053757F" w:rsidRPr="00EB2DE5" w:rsidRDefault="00C71AD4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18AEF03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04278" w14:textId="36D2B8E7" w:rsidR="0053757F" w:rsidRPr="006F4F45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3757F" w:rsidRPr="003F1057" w14:paraId="65DEA36F" w14:textId="77777777" w:rsidTr="008A66C8">
        <w:tc>
          <w:tcPr>
            <w:tcW w:w="4140" w:type="dxa"/>
          </w:tcPr>
          <w:p w14:paraId="0064524B" w14:textId="61AC23E4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B5BE9F" w14:textId="3852F5CA" w:rsidR="0053757F" w:rsidRPr="003F1057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5E9629" w14:textId="77777777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34DD4" w14:textId="17AF3A0E" w:rsidR="0053757F" w:rsidRPr="003F1057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D9AED" w14:textId="77777777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ED58ED" w14:textId="139008D3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796C56" w14:textId="77777777" w:rsidR="0053757F" w:rsidRPr="003F105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3E2357" w14:textId="16674A09" w:rsidR="0053757F" w:rsidRPr="003F1057" w:rsidRDefault="0053757F" w:rsidP="005375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3757F" w:rsidRPr="007B3117" w14:paraId="4949EB0C" w14:textId="77777777" w:rsidTr="008A66C8">
        <w:tc>
          <w:tcPr>
            <w:tcW w:w="4140" w:type="dxa"/>
          </w:tcPr>
          <w:p w14:paraId="2930C992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4FB19D43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EAE828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9380D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480565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3AFC9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7B7F6B" w14:textId="77777777" w:rsidR="0053757F" w:rsidRPr="007B3117" w:rsidRDefault="0053757F" w:rsidP="005375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42987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757F" w:rsidRPr="007B3117" w14:paraId="1FD161E6" w14:textId="77777777" w:rsidTr="008A66C8">
        <w:tc>
          <w:tcPr>
            <w:tcW w:w="4140" w:type="dxa"/>
          </w:tcPr>
          <w:p w14:paraId="33CAFE62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0D8DB2F9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17A4DF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CAB24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DE83C2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170BC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5FEAC2C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F96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757F" w:rsidRPr="007B3117" w14:paraId="390D531F" w14:textId="77777777" w:rsidTr="008A66C8">
        <w:tc>
          <w:tcPr>
            <w:tcW w:w="4140" w:type="dxa"/>
          </w:tcPr>
          <w:p w14:paraId="3EA57751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vAlign w:val="bottom"/>
          </w:tcPr>
          <w:p w14:paraId="6CDF3231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584DA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66D33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67F460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6DF37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27E20BD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AD1BF" w14:textId="77777777" w:rsidR="0053757F" w:rsidRPr="007B3117" w:rsidRDefault="0053757F" w:rsidP="005375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757F" w:rsidRPr="007B3117" w14:paraId="406901C4" w14:textId="77777777" w:rsidTr="00614854">
        <w:tc>
          <w:tcPr>
            <w:tcW w:w="4140" w:type="dxa"/>
          </w:tcPr>
          <w:p w14:paraId="4F3A91B8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4F5284C" w14:textId="10D0AB47" w:rsidR="0053757F" w:rsidRPr="00B67938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</w:t>
            </w:r>
            <w:r w:rsidR="0049256F" w:rsidRPr="0049256F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C17A708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F92F4" w14:textId="591A3BB7" w:rsidR="0053757F" w:rsidRPr="001B0CC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</w:t>
            </w:r>
          </w:p>
        </w:tc>
        <w:tc>
          <w:tcPr>
            <w:tcW w:w="270" w:type="dxa"/>
          </w:tcPr>
          <w:p w14:paraId="1D658B8F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7BC86" w14:textId="5E71D29D" w:rsidR="0053757F" w:rsidRPr="00EB2DE5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</w:t>
            </w:r>
            <w:r w:rsidR="0049256F" w:rsidRPr="0049256F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CF836C6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A1874" w14:textId="5832557B" w:rsidR="0053757F" w:rsidRPr="001B0CC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</w:t>
            </w:r>
          </w:p>
        </w:tc>
      </w:tr>
      <w:tr w:rsidR="0053757F" w:rsidRPr="007B3117" w14:paraId="133E75B7" w14:textId="77777777" w:rsidTr="00614854">
        <w:tc>
          <w:tcPr>
            <w:tcW w:w="4140" w:type="dxa"/>
          </w:tcPr>
          <w:p w14:paraId="17759E10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63D87D5" w14:textId="1E0645EC" w:rsidR="0053757F" w:rsidRPr="00B67938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5190BCD0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84783" w14:textId="71B53A56" w:rsidR="0053757F" w:rsidRPr="001B0CC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2ACC3F2A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FE82D" w14:textId="508BD9A5" w:rsidR="0053757F" w:rsidRPr="00EB2DE5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299AEFD9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2815" w14:textId="20297811" w:rsidR="0053757F" w:rsidRPr="001B0CC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</w:tr>
      <w:tr w:rsidR="0053757F" w:rsidRPr="003F1057" w14:paraId="6E27B080" w14:textId="77777777" w:rsidTr="008A66C8">
        <w:tc>
          <w:tcPr>
            <w:tcW w:w="4140" w:type="dxa"/>
          </w:tcPr>
          <w:p w14:paraId="5E3696EA" w14:textId="77777777" w:rsidR="0053757F" w:rsidRPr="00E916F3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487A01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A7D60E3" w14:textId="77777777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FACD4A" w14:textId="77777777" w:rsidR="0053757F" w:rsidRPr="003F1057" w:rsidRDefault="0053757F" w:rsidP="0053757F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A26E25" w14:textId="77777777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68483F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3A88BAE" w14:textId="77777777" w:rsidR="0053757F" w:rsidRPr="003F105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3502D" w14:textId="77777777" w:rsidR="0053757F" w:rsidRPr="003F1057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3757F" w:rsidRPr="007B3117" w14:paraId="6F5DEA36" w14:textId="77777777" w:rsidTr="008A66C8">
        <w:tc>
          <w:tcPr>
            <w:tcW w:w="4140" w:type="dxa"/>
          </w:tcPr>
          <w:p w14:paraId="03AB1CC2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567AF480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602AAEA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3B9BB" w14:textId="77777777" w:rsidR="0053757F" w:rsidRDefault="0053757F" w:rsidP="0053757F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D93C42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99D99" w14:textId="77777777" w:rsidR="0053757F" w:rsidRPr="00B67938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C4FC675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D421B" w14:textId="77777777" w:rsidR="0053757F" w:rsidRDefault="0053757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3757F" w:rsidRPr="007B3117" w14:paraId="214DEE1E" w14:textId="77777777" w:rsidTr="001A7650">
        <w:tc>
          <w:tcPr>
            <w:tcW w:w="4140" w:type="dxa"/>
          </w:tcPr>
          <w:p w14:paraId="00EF02BF" w14:textId="77777777" w:rsidR="0053757F" w:rsidRPr="007B3117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4906DE" w14:textId="71EFF7F1" w:rsidR="0053757F" w:rsidRPr="00B67938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899564E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0C3AE" w14:textId="1E07DB9A" w:rsidR="0053757F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757F"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5AFBFC7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1FC3" w14:textId="2E8070F2" w:rsidR="0053757F" w:rsidRPr="00EB2DE5" w:rsidRDefault="00771BA8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9988063" w14:textId="77777777" w:rsidR="0053757F" w:rsidRPr="001B0CC8" w:rsidRDefault="0053757F" w:rsidP="00537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23C3D" w14:textId="1079D121" w:rsidR="0053757F" w:rsidRDefault="0049256F" w:rsidP="005375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3757F" w:rsidRPr="003A7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E5400" w:rsidRPr="007B3117" w14:paraId="784027C5" w14:textId="77777777" w:rsidTr="001A7650">
        <w:tc>
          <w:tcPr>
            <w:tcW w:w="4140" w:type="dxa"/>
          </w:tcPr>
          <w:p w14:paraId="315CE53C" w14:textId="4C5F8C54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1080" w:type="dxa"/>
          </w:tcPr>
          <w:p w14:paraId="53D2FFDE" w14:textId="35AF3854" w:rsidR="008E5400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7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0AED604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546A6" w14:textId="0CE65AA6" w:rsidR="008E5400" w:rsidRPr="003A719A" w:rsidRDefault="004D7768" w:rsidP="004D7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41710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5829A" w14:textId="2AC6A91F" w:rsidR="008E5400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D7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D2013DB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A67E17" w14:textId="78965490" w:rsidR="008E5400" w:rsidRPr="003A719A" w:rsidRDefault="004D7768" w:rsidP="004D776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5400" w:rsidRPr="007B3117" w14:paraId="6D48CF43" w14:textId="77777777" w:rsidTr="001A7650">
        <w:tc>
          <w:tcPr>
            <w:tcW w:w="4140" w:type="dxa"/>
          </w:tcPr>
          <w:p w14:paraId="25D2E04A" w14:textId="3A926E99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0" w:type="dxa"/>
          </w:tcPr>
          <w:p w14:paraId="25F330E1" w14:textId="2C5890F8" w:rsidR="008E5400" w:rsidRPr="00B6567F" w:rsidRDefault="004D7768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6,879</w:t>
            </w:r>
          </w:p>
        </w:tc>
        <w:tc>
          <w:tcPr>
            <w:tcW w:w="270" w:type="dxa"/>
          </w:tcPr>
          <w:p w14:paraId="7DA6F1D7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8B799" w14:textId="1802B3CD" w:rsidR="008E5400" w:rsidRPr="0037516A" w:rsidRDefault="008E5400" w:rsidP="008E5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83109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E18E9" w14:textId="5CBE337D" w:rsidR="008E5400" w:rsidRPr="00B6567F" w:rsidRDefault="004D7768" w:rsidP="008E5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E7909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638AC" w14:textId="07CA217F" w:rsidR="008E5400" w:rsidRPr="0037516A" w:rsidRDefault="008E5400" w:rsidP="008E5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5400" w:rsidRPr="007B3117" w14:paraId="029ED650" w14:textId="77777777" w:rsidTr="001A7650">
        <w:tc>
          <w:tcPr>
            <w:tcW w:w="4140" w:type="dxa"/>
          </w:tcPr>
          <w:p w14:paraId="68309C81" w14:textId="429CF800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F0FD78" w14:textId="7073CBDE" w:rsidR="008E5400" w:rsidRPr="00B6567F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D7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738C10E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31578" w14:textId="2560EF79" w:rsidR="008E540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096B7F34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BA2DD" w14:textId="12CFB71F" w:rsidR="008E5400" w:rsidRPr="00B6567F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D77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FA3E23B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AEBA4" w14:textId="45B0E2A6" w:rsidR="008E540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</w:tr>
      <w:tr w:rsidR="00CF73E9" w:rsidRPr="007B3117" w14:paraId="38721B6D" w14:textId="77777777" w:rsidTr="001A7650">
        <w:tc>
          <w:tcPr>
            <w:tcW w:w="4140" w:type="dxa"/>
          </w:tcPr>
          <w:p w14:paraId="28C23814" w14:textId="4A1626D8" w:rsidR="00CF73E9" w:rsidRDefault="00CF73E9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DEE13CF" w14:textId="36C66059" w:rsidR="00CF73E9" w:rsidRPr="0049256F" w:rsidRDefault="009A4017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717ABD0B" w14:textId="77777777" w:rsidR="00CF73E9" w:rsidRPr="001B0CC8" w:rsidRDefault="00CF73E9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34ED4" w14:textId="736B151D" w:rsidR="00CF73E9" w:rsidRPr="0049256F" w:rsidRDefault="009A4017" w:rsidP="009A40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E3C9FF" w14:textId="77777777" w:rsidR="00CF73E9" w:rsidRPr="001B0CC8" w:rsidRDefault="00CF73E9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91135" w14:textId="6E15F11E" w:rsidR="00CF73E9" w:rsidRPr="0049256F" w:rsidRDefault="009A4017" w:rsidP="009A40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A5E25E" w14:textId="77777777" w:rsidR="00CF73E9" w:rsidRPr="001B0CC8" w:rsidRDefault="00CF73E9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9E7E5" w14:textId="5AD00834" w:rsidR="00CF73E9" w:rsidRPr="0049256F" w:rsidRDefault="009A4017" w:rsidP="009A40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E5400" w:rsidRPr="007B3117" w14:paraId="46702B1F" w14:textId="77777777" w:rsidTr="001A7650">
        <w:tc>
          <w:tcPr>
            <w:tcW w:w="4140" w:type="dxa"/>
          </w:tcPr>
          <w:p w14:paraId="46CB4063" w14:textId="61CA4692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ซื้อวัสดุสิ้นเปลือง</w:t>
            </w:r>
          </w:p>
        </w:tc>
        <w:tc>
          <w:tcPr>
            <w:tcW w:w="1080" w:type="dxa"/>
          </w:tcPr>
          <w:p w14:paraId="7E71FAF7" w14:textId="2DF3D199" w:rsidR="008E5400" w:rsidRPr="00062358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E3F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,798</w:t>
            </w:r>
          </w:p>
        </w:tc>
        <w:tc>
          <w:tcPr>
            <w:tcW w:w="270" w:type="dxa"/>
          </w:tcPr>
          <w:p w14:paraId="75B5D03C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28D66" w14:textId="6E6DA9FE" w:rsidR="008E5400" w:rsidRDefault="008E5400" w:rsidP="008E5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768C9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9B9F" w14:textId="7DBCA582" w:rsidR="008E5400" w:rsidRPr="00062358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E3F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,798</w:t>
            </w:r>
          </w:p>
        </w:tc>
        <w:tc>
          <w:tcPr>
            <w:tcW w:w="270" w:type="dxa"/>
          </w:tcPr>
          <w:p w14:paraId="7A0DE9DE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1D1F4" w14:textId="49265EA4" w:rsidR="008E5400" w:rsidRDefault="008E5400" w:rsidP="008E5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E5400" w:rsidRPr="007B3117" w14:paraId="046AB79E" w14:textId="77777777" w:rsidTr="001A7650">
        <w:tc>
          <w:tcPr>
            <w:tcW w:w="4140" w:type="dxa"/>
          </w:tcPr>
          <w:p w14:paraId="40ED4919" w14:textId="68EB553C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6A1A22F0" w14:textId="6009A181" w:rsidR="008E5400" w:rsidRPr="008D5E6F" w:rsidRDefault="009E3F16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07BB4FBF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FDD9" w14:textId="6C85A93A" w:rsidR="008E5400" w:rsidRPr="0087735E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668D2ECB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90E17" w14:textId="5EBA0E54" w:rsidR="008E5400" w:rsidRPr="008D5E6F" w:rsidRDefault="009E3F16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</w:tcPr>
          <w:p w14:paraId="7AAE7B38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FEA5" w14:textId="22C49AE3" w:rsidR="008E5400" w:rsidRPr="0087735E" w:rsidRDefault="0049256F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8E5400" w:rsidRPr="007B3117" w14:paraId="16448E9F" w14:textId="77777777" w:rsidTr="001A7650">
        <w:tc>
          <w:tcPr>
            <w:tcW w:w="4140" w:type="dxa"/>
          </w:tcPr>
          <w:p w14:paraId="42A5B297" w14:textId="6B81D11A" w:rsidR="008E5400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69C1176E" w14:textId="6B76BF4B" w:rsidR="008E5400" w:rsidRPr="008D5E6F" w:rsidRDefault="00BD6AE4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FACC93A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8FFD" w14:textId="45958F5D" w:rsidR="008E5400" w:rsidRPr="0087735E" w:rsidRDefault="008E5400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A908F31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1F9B5" w14:textId="15A9CB03" w:rsidR="008E5400" w:rsidRPr="00B67938" w:rsidRDefault="00BD6AE4" w:rsidP="008E540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065635B" w14:textId="77777777" w:rsidR="008E5400" w:rsidRPr="001B0CC8" w:rsidRDefault="008E5400" w:rsidP="008E5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1624A" w14:textId="2DDDFEF8" w:rsidR="008E5400" w:rsidRPr="0087735E" w:rsidRDefault="008E5400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31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11C25925" w14:textId="77777777" w:rsidR="00E039B4" w:rsidRPr="00FC4649" w:rsidRDefault="00E039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35CB3" w:rsidRPr="00825E33" w14:paraId="324815F5" w14:textId="77777777" w:rsidTr="008A66C8">
        <w:trPr>
          <w:tblHeader/>
        </w:trPr>
        <w:tc>
          <w:tcPr>
            <w:tcW w:w="4140" w:type="dxa"/>
          </w:tcPr>
          <w:p w14:paraId="647B2940" w14:textId="68C8B040" w:rsidR="00735CB3" w:rsidRPr="00077E18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7E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077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63EA6945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2D560EC" w14:textId="77777777" w:rsidR="00735CB3" w:rsidRPr="00825E33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F403F1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719A" w:rsidRPr="00825E33" w14:paraId="56DC6785" w14:textId="77777777" w:rsidTr="008A66C8">
        <w:trPr>
          <w:tblHeader/>
        </w:trPr>
        <w:tc>
          <w:tcPr>
            <w:tcW w:w="4140" w:type="dxa"/>
          </w:tcPr>
          <w:p w14:paraId="127F36F1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356B7459" w14:textId="4EF711A8" w:rsidR="003A719A" w:rsidRPr="00825E33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71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65B4808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7429C" w14:textId="7D59EDD6" w:rsidR="003A719A" w:rsidRPr="00825E33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49256F"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="003A719A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="003A719A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0F31D23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17F9C" w14:textId="3377432B" w:rsidR="003A719A" w:rsidRPr="00825E33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719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97970D9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DAE6" w14:textId="5ACA9203" w:rsidR="003A719A" w:rsidRPr="003775C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 w:rsidRPr="0049256F"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="003A719A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="003A719A"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3A719A" w:rsidRPr="00825E33" w14:paraId="06C6BE09" w14:textId="77777777" w:rsidTr="008A66C8">
        <w:trPr>
          <w:tblHeader/>
        </w:trPr>
        <w:tc>
          <w:tcPr>
            <w:tcW w:w="4140" w:type="dxa"/>
          </w:tcPr>
          <w:p w14:paraId="607C3B79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0268DA" w14:textId="285075F3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C7D2926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041E4" w14:textId="31C9C498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0C8C4F" w14:textId="77777777" w:rsidR="003A719A" w:rsidRPr="00825E33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B3A7" w14:textId="073C9233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34BD85F" w14:textId="77777777" w:rsidR="003A719A" w:rsidRPr="00C238F7" w:rsidRDefault="003A719A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89206" w14:textId="48B76A9B" w:rsidR="003A719A" w:rsidRPr="00C238F7" w:rsidRDefault="0049256F" w:rsidP="003A7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A719A" w:rsidRPr="00C238F7">
              <w:rPr>
                <w:rFonts w:asciiTheme="majorBidi" w:hAnsiTheme="majorBidi" w:cstheme="majorBidi" w:hint="cs"/>
                <w:sz w:val="30"/>
                <w:szCs w:val="30"/>
              </w:rPr>
              <w:t>56</w:t>
            </w:r>
            <w:r w:rsidR="003A71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E0B65" w:rsidRPr="00825E33" w14:paraId="744FF541" w14:textId="77777777" w:rsidTr="008A66C8">
        <w:trPr>
          <w:tblHeader/>
        </w:trPr>
        <w:tc>
          <w:tcPr>
            <w:tcW w:w="4140" w:type="dxa"/>
          </w:tcPr>
          <w:p w14:paraId="1175082F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1C7AD4B" w14:textId="77777777" w:rsidR="008E0B65" w:rsidRPr="00825E33" w:rsidRDefault="008E0B65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0B65" w:rsidRPr="00825E33" w14:paraId="3D3FEEF5" w14:textId="77777777" w:rsidTr="008A66C8">
        <w:tc>
          <w:tcPr>
            <w:tcW w:w="4140" w:type="dxa"/>
          </w:tcPr>
          <w:p w14:paraId="3A80A4BE" w14:textId="28F4A0EB" w:rsidR="008E0B65" w:rsidRPr="00D45F9F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F66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  <w:vAlign w:val="bottom"/>
          </w:tcPr>
          <w:p w14:paraId="743CD6A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499E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0A12A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379D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6D0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E2838" w14:textId="77777777" w:rsidR="008E0B65" w:rsidRPr="00825E33" w:rsidRDefault="008E0B65" w:rsidP="008A66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B1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6660" w:rsidRPr="00825E33" w14:paraId="335FCE45" w14:textId="77777777" w:rsidTr="0087735E">
        <w:tc>
          <w:tcPr>
            <w:tcW w:w="4140" w:type="dxa"/>
          </w:tcPr>
          <w:p w14:paraId="48206EC1" w14:textId="0564C4D1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F45BE0D" w14:textId="3F81A56F" w:rsidR="00E46660" w:rsidRPr="00B7764F" w:rsidRDefault="001D50BC" w:rsidP="00E466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98CDB1" w14:textId="77777777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17D863" w14:textId="6FACD978" w:rsidR="00E46660" w:rsidRPr="0087735E" w:rsidRDefault="00E4666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54D0C" w14:textId="77777777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97B3C" w14:textId="6BB46717" w:rsidR="00E46660" w:rsidRPr="00B7764F" w:rsidRDefault="0049256F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9256F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009A3">
              <w:rPr>
                <w:rFonts w:asciiTheme="majorBidi" w:hAnsiTheme="majorBidi"/>
                <w:sz w:val="30"/>
                <w:szCs w:val="30"/>
              </w:rPr>
              <w:t>,</w:t>
            </w:r>
            <w:r w:rsidRPr="0049256F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C009A3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F97747" w14:textId="77777777" w:rsidR="00E46660" w:rsidRPr="00B66CBE" w:rsidRDefault="00E46660" w:rsidP="00E46660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1A765" w14:textId="02E3E069" w:rsidR="00E46660" w:rsidRPr="0087735E" w:rsidRDefault="00E46660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E46660" w:rsidRPr="00825E33" w14:paraId="3E561176" w14:textId="77777777" w:rsidTr="00B66CBE">
        <w:tc>
          <w:tcPr>
            <w:tcW w:w="4140" w:type="dxa"/>
          </w:tcPr>
          <w:p w14:paraId="1539491A" w14:textId="3DF9235C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62317" w14:textId="7B24C3C7" w:rsidR="00E46660" w:rsidRPr="00B7764F" w:rsidRDefault="001D50BC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57,944</w:t>
            </w:r>
          </w:p>
        </w:tc>
        <w:tc>
          <w:tcPr>
            <w:tcW w:w="270" w:type="dxa"/>
          </w:tcPr>
          <w:p w14:paraId="536D0F7B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F7D1A1" w14:textId="674C1B37" w:rsidR="00E4666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D50BC" w:rsidRPr="001D50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D50BC" w:rsidRPr="001D50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331CF33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E6BCD5" w14:textId="4C77ACDE" w:rsidR="00E46660" w:rsidRPr="00B7764F" w:rsidRDefault="00C009A3" w:rsidP="00C009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55,</w:t>
            </w:r>
            <w:r w:rsidR="0049256F" w:rsidRPr="0049256F">
              <w:rPr>
                <w:rFonts w:asciiTheme="majorBidi" w:hAnsiTheme="majorBidi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06E7010A" w14:textId="77777777" w:rsidR="00E46660" w:rsidRPr="00B66CBE" w:rsidRDefault="00E46660" w:rsidP="00E46660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F7EF3" w14:textId="262FB012" w:rsidR="00E4666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46660" w:rsidRPr="0087735E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E46660" w:rsidRPr="00825E33" w14:paraId="3165B744" w14:textId="77777777" w:rsidTr="0087735E">
        <w:tc>
          <w:tcPr>
            <w:tcW w:w="4140" w:type="dxa"/>
          </w:tcPr>
          <w:p w14:paraId="58BF0964" w14:textId="38C3B1EC" w:rsidR="00E46660" w:rsidRPr="00B66CBE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819BF" w14:textId="0E8259D7" w:rsidR="00E46660" w:rsidRPr="00B7764F" w:rsidRDefault="001D50BC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57,944</w:t>
            </w:r>
          </w:p>
        </w:tc>
        <w:tc>
          <w:tcPr>
            <w:tcW w:w="270" w:type="dxa"/>
          </w:tcPr>
          <w:p w14:paraId="046074C1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6BC4B8" w14:textId="39BD4288" w:rsidR="00E4666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D50BC"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D50BC"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8666796" w14:textId="77777777" w:rsidR="00E46660" w:rsidRPr="00B7764F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A0CDCA" w14:textId="2CAE2271" w:rsidR="00E46660" w:rsidRPr="00B7764F" w:rsidRDefault="00D1393C" w:rsidP="00E466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56,4</w:t>
            </w:r>
            <w:r w:rsidR="0049256F"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303B898" w14:textId="77777777" w:rsidR="00E46660" w:rsidRPr="00825E33" w:rsidRDefault="00E46660" w:rsidP="00E4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D5C97" w14:textId="2F6C0405" w:rsidR="00E46660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46660" w:rsidRPr="00877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5,668</w:t>
            </w:r>
          </w:p>
        </w:tc>
      </w:tr>
      <w:tr w:rsidR="005B0D17" w:rsidRPr="000B363F" w14:paraId="37CF60DC" w14:textId="77777777" w:rsidTr="000C1040">
        <w:tc>
          <w:tcPr>
            <w:tcW w:w="4140" w:type="dxa"/>
          </w:tcPr>
          <w:p w14:paraId="26347E33" w14:textId="67A2434F" w:rsidR="005B0D17" w:rsidRPr="00DD3F8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0D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D3F8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A43D7" w14:textId="43DFB42C" w:rsidR="005B0D17" w:rsidRPr="00DA4C6D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97CBA" w14:textId="77777777" w:rsidR="005B0D17" w:rsidRPr="00DA4C6D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2BB71" w14:textId="780FDEF6" w:rsidR="005B0D17" w:rsidRPr="00DA4C6D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3DD004" w14:textId="77777777" w:rsidR="005B0D17" w:rsidRPr="00DA4C6D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20DEF" w14:textId="13E9818D" w:rsidR="005B0D17" w:rsidRPr="00DA4C6D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A4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BD538E" w14:textId="77777777" w:rsidR="005B0D17" w:rsidRPr="00EF46D3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3B3E3B" w14:textId="001BAD35" w:rsidR="005B0D17" w:rsidRPr="00EF46D3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46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0D17" w:rsidRPr="000B363F" w14:paraId="4FEB07D0" w14:textId="77777777" w:rsidTr="00E6537D">
        <w:tc>
          <w:tcPr>
            <w:tcW w:w="4140" w:type="dxa"/>
          </w:tcPr>
          <w:p w14:paraId="03BA223A" w14:textId="49FF06C7" w:rsidR="005B0D17" w:rsidRPr="00DD3F8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D3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BFC18C" w14:textId="5DE30BC8" w:rsidR="005B0D17" w:rsidRPr="0032440B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57,944</w:t>
            </w:r>
          </w:p>
        </w:tc>
        <w:tc>
          <w:tcPr>
            <w:tcW w:w="270" w:type="dxa"/>
          </w:tcPr>
          <w:p w14:paraId="5570CD5B" w14:textId="77777777" w:rsidR="005B0D17" w:rsidRPr="0032440B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3106C" w14:textId="6A47DAEF" w:rsidR="005B0D17" w:rsidRPr="0032440B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D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619DC72" w14:textId="77777777" w:rsidR="005B0D17" w:rsidRPr="0032440B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2AD9C2" w14:textId="61A6F683" w:rsidR="005B0D17" w:rsidRPr="0032440B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56,4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BF0A0E0" w14:textId="77777777" w:rsidR="005B0D17" w:rsidRPr="0032440B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586A18" w14:textId="5D4BEAD0" w:rsidR="005B0D17" w:rsidRPr="0032440B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5,668</w:t>
            </w:r>
          </w:p>
        </w:tc>
      </w:tr>
      <w:tr w:rsidR="000C1040" w:rsidRPr="000B363F" w14:paraId="7111056B" w14:textId="77777777" w:rsidTr="002D033D">
        <w:trPr>
          <w:trHeight w:hRule="exact" w:val="346"/>
        </w:trPr>
        <w:tc>
          <w:tcPr>
            <w:tcW w:w="4140" w:type="dxa"/>
          </w:tcPr>
          <w:p w14:paraId="3266F684" w14:textId="77777777" w:rsidR="000C1040" w:rsidRPr="0032440B" w:rsidRDefault="000C1040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0BEC50" w14:textId="77777777" w:rsidR="000C1040" w:rsidRPr="0032440B" w:rsidRDefault="000C1040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B75820A" w14:textId="77777777" w:rsidR="000C1040" w:rsidRPr="0032440B" w:rsidRDefault="000C1040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0AB6B1" w14:textId="77777777" w:rsidR="000C1040" w:rsidRPr="0032440B" w:rsidRDefault="000C1040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0F5DEC" w14:textId="77777777" w:rsidR="000C1040" w:rsidRPr="0032440B" w:rsidRDefault="000C1040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92F45C" w14:textId="77777777" w:rsidR="000C1040" w:rsidRPr="0032440B" w:rsidRDefault="000C1040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B54E28" w14:textId="77777777" w:rsidR="000C1040" w:rsidRPr="0032440B" w:rsidRDefault="000C1040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2841B1E" w14:textId="77777777" w:rsidR="000C1040" w:rsidRPr="0032440B" w:rsidRDefault="000C1040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01907" w:rsidRPr="00825E33" w14:paraId="4FDDF94E" w14:textId="77777777" w:rsidTr="000F2984">
        <w:tc>
          <w:tcPr>
            <w:tcW w:w="4140" w:type="dxa"/>
          </w:tcPr>
          <w:p w14:paraId="29C3A27A" w14:textId="6FFF02BA" w:rsidR="00901907" w:rsidRPr="003570C6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8055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13CF1E5" w14:textId="77777777" w:rsidR="00901907" w:rsidRPr="00B67938" w:rsidRDefault="00901907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A18B449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9230C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5244A0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F699E" w14:textId="77777777" w:rsidR="00901907" w:rsidRPr="00B67938" w:rsidRDefault="00901907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A23B4C7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B2316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2984" w:rsidRPr="00825E33" w14:paraId="45C83B3A" w14:textId="77777777" w:rsidTr="00DA4C6D">
        <w:tc>
          <w:tcPr>
            <w:tcW w:w="4140" w:type="dxa"/>
          </w:tcPr>
          <w:p w14:paraId="5E9FEBB8" w14:textId="73FF651A" w:rsidR="000F2984" w:rsidRPr="003570C6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822D9EC" w14:textId="447C04A1" w:rsidR="000F2984" w:rsidRPr="00CD1D5A" w:rsidRDefault="006D046D" w:rsidP="000F2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1D5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EF1AD" w14:textId="77777777" w:rsidR="000F2984" w:rsidRPr="00CD1D5A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A4380" w14:textId="1FE9E973" w:rsidR="000F2984" w:rsidRPr="00CD1D5A" w:rsidRDefault="000F2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C748C" w14:textId="77777777" w:rsidR="000F2984" w:rsidRPr="00CD1D5A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FD9AE" w14:textId="64CA70DF" w:rsidR="000F2984" w:rsidRPr="00CD1D5A" w:rsidRDefault="0049256F" w:rsidP="000F29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D046D"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D046D"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7EFEB23D" w14:textId="77777777" w:rsidR="000F2984" w:rsidRPr="00CD1D5A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08B9B0" w14:textId="455919CA" w:rsidR="000F2984" w:rsidRPr="00CD1D5A" w:rsidRDefault="0049256F" w:rsidP="000F29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46660"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46660"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CD1D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B0D17" w:rsidRPr="00825E33" w14:paraId="4B4C8FCF" w14:textId="77777777" w:rsidTr="00DA4C6D">
        <w:tc>
          <w:tcPr>
            <w:tcW w:w="4140" w:type="dxa"/>
          </w:tcPr>
          <w:p w14:paraId="1407743C" w14:textId="1E4992DB" w:rsidR="005B0D17" w:rsidRPr="00276E1D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0D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D3F8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02D6D8" w14:textId="774FA4C3" w:rsidR="005B0D17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F90D62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835E9E" w14:textId="4570C147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18A2C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E8B5C" w14:textId="11B3A520" w:rsidR="005B0D17" w:rsidRPr="0049256F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2505F0" w14:textId="77777777" w:rsidR="005B0D17" w:rsidRPr="00825E33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61A6E5" w14:textId="33D2786B" w:rsidR="005B0D17" w:rsidRPr="0049256F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46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0D17" w:rsidRPr="00825E33" w14:paraId="5611E457" w14:textId="77777777" w:rsidTr="00DA4C6D">
        <w:tc>
          <w:tcPr>
            <w:tcW w:w="4140" w:type="dxa"/>
          </w:tcPr>
          <w:p w14:paraId="57FF0302" w14:textId="42CC1EFA" w:rsidR="005B0D17" w:rsidRPr="00276E1D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D3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233BFD" w14:textId="063F411D" w:rsidR="005B0D17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C1580F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5C4118" w14:textId="6589FEFF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A031F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968816" w14:textId="11D8C7D3" w:rsidR="005B0D17" w:rsidRPr="0049256F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72EFAD4C" w14:textId="77777777" w:rsidR="005B0D17" w:rsidRPr="00825E33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83FBB" w14:textId="4476AB97" w:rsidR="005B0D17" w:rsidRPr="0049256F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B4FCA" w:rsidRPr="000B363F" w14:paraId="513583B5" w14:textId="77777777" w:rsidTr="002D033D">
        <w:trPr>
          <w:trHeight w:hRule="exact" w:val="331"/>
        </w:trPr>
        <w:tc>
          <w:tcPr>
            <w:tcW w:w="4140" w:type="dxa"/>
          </w:tcPr>
          <w:p w14:paraId="5F09D4B0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315096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9ED4C81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9CCBAC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3E8B62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75F8DC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D8C39E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59157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4FCA" w:rsidRPr="00825E33" w14:paraId="109FCD90" w14:textId="77777777" w:rsidTr="008A66C8">
        <w:tc>
          <w:tcPr>
            <w:tcW w:w="4140" w:type="dxa"/>
          </w:tcPr>
          <w:p w14:paraId="4F8045F6" w14:textId="00DCAED9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708D699" w14:textId="77777777" w:rsidR="004B4FCA" w:rsidRPr="00B67938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91D5218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34A7E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ADB3A4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17BC2" w14:textId="77777777" w:rsidR="004B4FCA" w:rsidRPr="00B67938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85B1DF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57D2B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A7867" w:rsidRPr="00825E33" w14:paraId="0D7F4E0B" w14:textId="77777777" w:rsidTr="00CD1D5A">
        <w:tc>
          <w:tcPr>
            <w:tcW w:w="4140" w:type="dxa"/>
          </w:tcPr>
          <w:p w14:paraId="11B1F7FC" w14:textId="77777777" w:rsidR="00BA7867" w:rsidRPr="003570C6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73833F6F" w14:textId="1573BF79" w:rsidR="00BA7867" w:rsidRPr="005B0D17" w:rsidRDefault="00BA7867" w:rsidP="00BA78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256AB5" w14:textId="77777777" w:rsidR="00BA7867" w:rsidRPr="005B0D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B4C16" w14:textId="77777777" w:rsidR="00BA7867" w:rsidRPr="0087735E" w:rsidRDefault="00BA7867" w:rsidP="00BA78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22D9E2" w14:textId="77777777" w:rsidR="00BA7867" w:rsidRPr="0087735E" w:rsidRDefault="00BA7867" w:rsidP="008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D908A" w14:textId="1847431F" w:rsidR="00BA7867" w:rsidRPr="005B0D17" w:rsidRDefault="00BA7867" w:rsidP="00BA78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6EC504" w14:textId="77777777" w:rsidR="00BA7867" w:rsidRPr="0087735E" w:rsidRDefault="00BA7867" w:rsidP="0087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1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8FDD9" w14:textId="17A193B4" w:rsidR="00BA7867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0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BA7867" w:rsidRPr="008773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0D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B0D17" w:rsidRPr="00825E33" w14:paraId="57E5F191" w14:textId="77777777" w:rsidTr="00CD1D5A">
        <w:tc>
          <w:tcPr>
            <w:tcW w:w="4140" w:type="dxa"/>
          </w:tcPr>
          <w:p w14:paraId="46AC5941" w14:textId="081A206F" w:rsidR="005B0D17" w:rsidRPr="003570C6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0D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DD3F8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8E781" w14:textId="288441EF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063858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AC8B2A" w14:textId="74E24710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3CC90" w14:textId="77777777" w:rsidR="005B0D17" w:rsidRPr="00E46660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B5EFF" w14:textId="27CD1777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4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681654" w14:textId="77777777" w:rsidR="005B0D17" w:rsidRPr="00E46660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1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2D8F78" w14:textId="020A0461" w:rsidR="005B0D17" w:rsidRPr="0049256F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46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B0D17" w:rsidRPr="00825E33" w14:paraId="78F15204" w14:textId="77777777" w:rsidTr="00CD1D5A">
        <w:tc>
          <w:tcPr>
            <w:tcW w:w="4140" w:type="dxa"/>
          </w:tcPr>
          <w:p w14:paraId="11EF36C6" w14:textId="6D5AEAA2" w:rsidR="005B0D17" w:rsidRPr="003570C6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D3F8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150AF8" w14:textId="20A49EFE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52990C" w14:textId="77777777" w:rsidR="005B0D17" w:rsidRPr="00371FC7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C629BD" w14:textId="667429AC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3C2354" w14:textId="77777777" w:rsidR="005B0D17" w:rsidRPr="00E46660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244E64" w14:textId="116F9C8E" w:rsidR="005B0D17" w:rsidRPr="00E46660" w:rsidRDefault="005B0D17" w:rsidP="005B0D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03C5A" w14:textId="77777777" w:rsidR="005B0D17" w:rsidRPr="00E46660" w:rsidRDefault="005B0D17" w:rsidP="005B0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1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78235D" w14:textId="2CAC1DAF" w:rsidR="005B0D17" w:rsidRPr="0049256F" w:rsidRDefault="005B0D17" w:rsidP="005B0D1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877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A7867" w:rsidRPr="000B363F" w14:paraId="647DA845" w14:textId="77777777" w:rsidTr="002D033D">
        <w:trPr>
          <w:trHeight w:hRule="exact" w:val="331"/>
        </w:trPr>
        <w:tc>
          <w:tcPr>
            <w:tcW w:w="4140" w:type="dxa"/>
          </w:tcPr>
          <w:p w14:paraId="67E1B829" w14:textId="77777777" w:rsidR="00BA7867" w:rsidRPr="0032440B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62F7A0" w14:textId="77777777" w:rsidR="00BA7867" w:rsidRPr="0032440B" w:rsidRDefault="00BA7867" w:rsidP="00BA78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4C2A332" w14:textId="77777777" w:rsidR="00BA7867" w:rsidRPr="0032440B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FB887B" w14:textId="77777777" w:rsidR="00BA7867" w:rsidRPr="0032440B" w:rsidRDefault="00BA7867" w:rsidP="00BA786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AFD649" w14:textId="77777777" w:rsidR="00BA7867" w:rsidRPr="0032440B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540" w14:textId="77777777" w:rsidR="00BA7867" w:rsidRPr="0032440B" w:rsidRDefault="00BA7867" w:rsidP="00BA78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B66CDA" w14:textId="77777777" w:rsidR="00BA7867" w:rsidRPr="0032440B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7AAE4E" w14:textId="77777777" w:rsidR="00BA7867" w:rsidRPr="0032440B" w:rsidRDefault="00BA7867" w:rsidP="00BA786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A7867" w:rsidRPr="00591F17" w14:paraId="159E074F" w14:textId="77777777" w:rsidTr="00A67D05">
        <w:tc>
          <w:tcPr>
            <w:tcW w:w="4140" w:type="dxa"/>
          </w:tcPr>
          <w:p w14:paraId="4271501B" w14:textId="43E8800A" w:rsidR="00BA7867" w:rsidRPr="00591F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01AE458" w14:textId="77777777" w:rsidR="00BA7867" w:rsidRPr="00B67938" w:rsidRDefault="00BA7867" w:rsidP="00BA78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B6B0D9" w14:textId="77777777" w:rsidR="00BA7867" w:rsidRPr="00591F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B6D77" w14:textId="77777777" w:rsidR="00BA7867" w:rsidRPr="00591F17" w:rsidRDefault="00BA7867" w:rsidP="00BA786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5926" w14:textId="77777777" w:rsidR="00BA7867" w:rsidRPr="00591F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00EBA" w14:textId="77777777" w:rsidR="00BA7867" w:rsidRPr="00B67938" w:rsidRDefault="00BA7867" w:rsidP="00BA78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D1BC3B" w14:textId="77777777" w:rsidR="00BA7867" w:rsidRPr="00591F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2EE1EE" w14:textId="77777777" w:rsidR="00BA7867" w:rsidRPr="00591F17" w:rsidRDefault="00BA7867" w:rsidP="00BA786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A7867" w:rsidRPr="00591F17" w14:paraId="3C9CD9A7" w14:textId="77777777" w:rsidTr="0087735E">
        <w:tc>
          <w:tcPr>
            <w:tcW w:w="4140" w:type="dxa"/>
          </w:tcPr>
          <w:p w14:paraId="3373B0AC" w14:textId="0CF9F7A7" w:rsidR="00BA7867" w:rsidRPr="00591F17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84D7678" w14:textId="61FB8C60" w:rsidR="00BA7867" w:rsidRPr="00036BB4" w:rsidRDefault="006D046D" w:rsidP="00BA78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6DE71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070D7" w14:textId="691926A0" w:rsidR="00BA7867" w:rsidRPr="0087735E" w:rsidRDefault="00BA7867" w:rsidP="00BA786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5AF24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CB30D" w14:textId="0A453BDC" w:rsidR="00BA7867" w:rsidRPr="00036BB4" w:rsidRDefault="0049256F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046D">
              <w:rPr>
                <w:rFonts w:asciiTheme="majorBidi" w:hAnsiTheme="majorBidi" w:cstheme="majorBidi"/>
                <w:sz w:val="30"/>
                <w:szCs w:val="30"/>
              </w:rPr>
              <w:t>,655</w:t>
            </w:r>
          </w:p>
        </w:tc>
        <w:tc>
          <w:tcPr>
            <w:tcW w:w="270" w:type="dxa"/>
          </w:tcPr>
          <w:p w14:paraId="500DAB53" w14:textId="77777777" w:rsidR="00BA7867" w:rsidRPr="002414F8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2726F" w14:textId="1D161980" w:rsidR="00BA7867" w:rsidRPr="0087735E" w:rsidRDefault="0049256F" w:rsidP="0087735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7867" w:rsidRPr="008773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A7867" w:rsidRPr="0087735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A7867" w:rsidRPr="00591F17" w14:paraId="754B9ECB" w14:textId="77777777" w:rsidTr="0087735E">
        <w:tc>
          <w:tcPr>
            <w:tcW w:w="4140" w:type="dxa"/>
          </w:tcPr>
          <w:p w14:paraId="21DB316F" w14:textId="3781B747" w:rsidR="00BA7867" w:rsidRPr="00276E1D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43681" w14:textId="72B54033" w:rsidR="00BA7867" w:rsidRPr="00036BB4" w:rsidRDefault="001A5280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</w:tcPr>
          <w:p w14:paraId="49ABE222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0F0226" w14:textId="73DD0E47" w:rsidR="00BA7867" w:rsidRPr="00036BB4" w:rsidRDefault="00BA7867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6660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4D256CD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58DEFF" w14:textId="6203B7D8" w:rsidR="00BA7867" w:rsidRPr="00036BB4" w:rsidRDefault="00FC6AC8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  <w:tc>
          <w:tcPr>
            <w:tcW w:w="270" w:type="dxa"/>
          </w:tcPr>
          <w:p w14:paraId="206FC577" w14:textId="77777777" w:rsidR="00BA7867" w:rsidRPr="002414F8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F71E20" w14:textId="02799E47" w:rsidR="00BA7867" w:rsidRPr="0087735E" w:rsidRDefault="00BA7867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735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9256F" w:rsidRPr="00492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BA7867" w:rsidRPr="00591F17" w14:paraId="36B1B492" w14:textId="77777777" w:rsidTr="0087735E">
        <w:tc>
          <w:tcPr>
            <w:tcW w:w="4140" w:type="dxa"/>
          </w:tcPr>
          <w:p w14:paraId="410C6604" w14:textId="66594245" w:rsidR="00BA7867" w:rsidRPr="00276E1D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B26DE4" w14:textId="67300E05" w:rsidR="00BA7867" w:rsidRPr="00036BB4" w:rsidRDefault="001A5280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270" w:type="dxa"/>
          </w:tcPr>
          <w:p w14:paraId="3F2E6D6A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84E13" w14:textId="0EB9AD3D" w:rsidR="00BA7867" w:rsidRPr="00036BB4" w:rsidRDefault="00BA7867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6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49256F"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C48358C" w14:textId="77777777" w:rsidR="00BA7867" w:rsidRPr="00036BB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3B256F" w14:textId="103C7BA5" w:rsidR="00BA7867" w:rsidRPr="00036BB4" w:rsidRDefault="00FC6AC8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2,326</w:t>
            </w:r>
          </w:p>
        </w:tc>
        <w:tc>
          <w:tcPr>
            <w:tcW w:w="270" w:type="dxa"/>
          </w:tcPr>
          <w:p w14:paraId="5D17EA9D" w14:textId="77777777" w:rsidR="00BA7867" w:rsidRPr="002B7694" w:rsidRDefault="00BA7867" w:rsidP="00BA7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907A53" w14:textId="0437AD6C" w:rsidR="00BA7867" w:rsidRPr="0087735E" w:rsidRDefault="0049256F" w:rsidP="00BA78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BA7867" w:rsidRPr="00877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BA7867" w:rsidRPr="008773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0ECB65A6" w14:textId="1134ACD7" w:rsidR="002D033D" w:rsidRPr="002D033D" w:rsidRDefault="002D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B2E415E" w14:textId="6E60B34C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688E9E38" w14:textId="77777777" w:rsidR="001C6B5F" w:rsidRPr="002D033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258B9EA" w14:textId="77777777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0A1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5FCF2ED0" w14:textId="77777777" w:rsidR="002D033D" w:rsidRPr="002D033D" w:rsidRDefault="002D033D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791D12" w14:textId="4432E2DA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50A1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49256F" w:rsidRPr="0049256F">
        <w:rPr>
          <w:rFonts w:asciiTheme="majorBidi" w:hAnsiTheme="majorBidi" w:cstheme="majorBidi"/>
          <w:sz w:val="30"/>
          <w:szCs w:val="30"/>
        </w:rPr>
        <w:t>1</w:t>
      </w:r>
      <w:r w:rsidRPr="00550A12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Pr="00550A12">
        <w:rPr>
          <w:rFonts w:asciiTheme="majorBidi" w:hAnsiTheme="majorBidi" w:cstheme="majorBidi"/>
          <w:sz w:val="30"/>
          <w:szCs w:val="30"/>
        </w:rPr>
        <w:t>566</w:t>
      </w:r>
      <w:r w:rsidRPr="00550A12">
        <w:rPr>
          <w:rFonts w:asciiTheme="majorBidi" w:hAnsiTheme="majorBidi"/>
          <w:sz w:val="30"/>
          <w:szCs w:val="30"/>
          <w:cs/>
        </w:rPr>
        <w:t xml:space="preserve"> 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 ห้องเย็น และ</w:t>
      </w:r>
      <w:r w:rsidR="00284B76" w:rsidRPr="00550A12">
        <w:rPr>
          <w:rFonts w:asciiTheme="majorBidi" w:hAnsiTheme="majorBidi"/>
          <w:sz w:val="30"/>
          <w:szCs w:val="30"/>
          <w:cs/>
        </w:rPr>
        <w:t>คลัง</w:t>
      </w:r>
      <w:r w:rsidRPr="00550A12">
        <w:rPr>
          <w:rFonts w:asciiTheme="majorBidi" w:hAnsiTheme="majorBidi"/>
          <w:sz w:val="30"/>
          <w:szCs w:val="30"/>
          <w:cs/>
        </w:rPr>
        <w:t xml:space="preserve">สินค้า โดยมีกำหนดระยะเวลา </w:t>
      </w:r>
      <w:r w:rsidR="0049256F" w:rsidRPr="0049256F">
        <w:rPr>
          <w:rFonts w:asciiTheme="majorBidi" w:hAnsiTheme="majorBidi" w:cstheme="majorBidi"/>
          <w:sz w:val="30"/>
          <w:szCs w:val="30"/>
        </w:rPr>
        <w:t>30</w:t>
      </w:r>
      <w:r w:rsidRPr="00550A12">
        <w:rPr>
          <w:rFonts w:asciiTheme="majorBidi" w:hAnsiTheme="majorBidi"/>
          <w:sz w:val="30"/>
          <w:szCs w:val="30"/>
          <w:cs/>
        </w:rPr>
        <w:t xml:space="preserve"> ปี นับตั้งแต่วันที่ </w:t>
      </w:r>
      <w:r w:rsidR="0049256F" w:rsidRPr="0049256F">
        <w:rPr>
          <w:rFonts w:asciiTheme="majorBidi" w:hAnsiTheme="majorBidi" w:cstheme="majorBidi"/>
          <w:sz w:val="30"/>
          <w:szCs w:val="30"/>
        </w:rPr>
        <w:t>1</w:t>
      </w:r>
      <w:r w:rsidRPr="00550A12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Pr="00550A12">
        <w:rPr>
          <w:rFonts w:asciiTheme="majorBidi" w:hAnsiTheme="majorBidi" w:cstheme="majorBidi"/>
          <w:sz w:val="30"/>
          <w:szCs w:val="30"/>
        </w:rPr>
        <w:t>566</w:t>
      </w:r>
      <w:r w:rsidRPr="00550A12">
        <w:rPr>
          <w:rFonts w:asciiTheme="majorBidi" w:hAnsiTheme="majorBidi"/>
          <w:sz w:val="30"/>
          <w:szCs w:val="30"/>
        </w:rPr>
        <w:t xml:space="preserve"> </w:t>
      </w:r>
      <w:r w:rsidRPr="00550A12">
        <w:rPr>
          <w:rFonts w:asciiTheme="majorBidi" w:hAnsiTheme="majorBidi"/>
          <w:sz w:val="30"/>
          <w:szCs w:val="30"/>
          <w:cs/>
        </w:rPr>
        <w:t xml:space="preserve">ถึง </w:t>
      </w:r>
      <w:r w:rsidR="00284B76" w:rsidRPr="00550A12">
        <w:rPr>
          <w:rFonts w:asciiTheme="majorBidi" w:hAnsiTheme="majorBidi"/>
          <w:sz w:val="30"/>
          <w:szCs w:val="30"/>
          <w:cs/>
        </w:rPr>
        <w:br/>
      </w:r>
      <w:r w:rsidR="0049256F" w:rsidRPr="0049256F">
        <w:rPr>
          <w:rFonts w:asciiTheme="majorBidi" w:hAnsiTheme="majorBidi"/>
          <w:sz w:val="30"/>
          <w:szCs w:val="30"/>
        </w:rPr>
        <w:t>30</w:t>
      </w:r>
      <w:r w:rsidRPr="00550A12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49256F" w:rsidRPr="0049256F">
        <w:rPr>
          <w:rFonts w:asciiTheme="majorBidi" w:hAnsiTheme="majorBidi"/>
          <w:sz w:val="30"/>
          <w:szCs w:val="30"/>
        </w:rPr>
        <w:t>2</w:t>
      </w:r>
      <w:r w:rsidRPr="00550A12">
        <w:rPr>
          <w:rFonts w:asciiTheme="majorBidi" w:hAnsiTheme="majorBidi"/>
          <w:sz w:val="30"/>
          <w:szCs w:val="30"/>
        </w:rPr>
        <w:t xml:space="preserve">596 </w:t>
      </w:r>
      <w:r w:rsidRPr="00550A12">
        <w:rPr>
          <w:rFonts w:asciiTheme="majorBidi" w:hAnsiTheme="majorBidi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3B91891F" w14:textId="7228AB7A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t>สัญญาว่าจ้างผลิต</w:t>
      </w:r>
    </w:p>
    <w:p w14:paraId="3BC43308" w14:textId="77777777" w:rsidR="00B33A19" w:rsidRDefault="00B33A19" w:rsidP="009A2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C70B6C3" w14:textId="5016106E" w:rsidR="00FE3D9A" w:rsidRPr="00D63D7E" w:rsidRDefault="009A214E" w:rsidP="00FE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FA5E1B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บริษัทได้ทำสัญญาว่าจ้างผลิตกับกิจการที่เกี่ยวข้องกันแห่งหนึ่ง</w:t>
      </w:r>
      <w:r w:rsidRPr="00FA5E1B">
        <w:rPr>
          <w:rFonts w:asciiTheme="majorBidi" w:hAnsiTheme="majorBidi"/>
          <w:sz w:val="30"/>
          <w:szCs w:val="30"/>
          <w:cs/>
        </w:rPr>
        <w:t xml:space="preserve"> </w:t>
      </w:r>
      <w:r w:rsidRPr="00FA5E1B">
        <w:rPr>
          <w:rFonts w:asciiTheme="majorBidi" w:hAnsiTheme="majorBidi" w:hint="cs"/>
          <w:sz w:val="30"/>
          <w:szCs w:val="30"/>
          <w:cs/>
        </w:rPr>
        <w:t>โดยบริษัทตกลงให้กิจการที่เกี่ยวข้องกัน</w:t>
      </w:r>
      <w:r w:rsidRPr="00FA5E1B">
        <w:rPr>
          <w:rFonts w:asciiTheme="majorBidi" w:hAnsiTheme="majorBidi"/>
          <w:sz w:val="30"/>
          <w:szCs w:val="30"/>
          <w:cs/>
        </w:rPr>
        <w:t xml:space="preserve"> </w:t>
      </w:r>
      <w:r w:rsidR="0041596B" w:rsidRPr="00FA5E1B">
        <w:rPr>
          <w:rFonts w:asciiTheme="majorBidi" w:hAnsiTheme="majorBidi"/>
          <w:sz w:val="30"/>
          <w:szCs w:val="30"/>
          <w:cs/>
        </w:rPr>
        <w:br/>
      </w:r>
      <w:r w:rsidRPr="00FA5E1B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FA5E1B">
        <w:rPr>
          <w:rFonts w:asciiTheme="majorBidi" w:hAnsiTheme="majorBidi"/>
          <w:sz w:val="30"/>
          <w:szCs w:val="30"/>
          <w:cs/>
        </w:rPr>
        <w:t xml:space="preserve"> </w:t>
      </w:r>
      <w:r w:rsidRPr="00FA5E1B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FA5E1B">
        <w:rPr>
          <w:rFonts w:asciiTheme="majorBidi" w:hAnsiTheme="majorBidi"/>
          <w:sz w:val="30"/>
          <w:szCs w:val="30"/>
          <w:cs/>
        </w:rPr>
        <w:t xml:space="preserve"> </w:t>
      </w:r>
      <w:r w:rsidRPr="00FA5E1B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FA5E1B">
        <w:rPr>
          <w:rFonts w:asciiTheme="majorBidi" w:hAnsiTheme="majorBidi"/>
          <w:sz w:val="30"/>
          <w:szCs w:val="30"/>
          <w:cs/>
        </w:rPr>
        <w:t xml:space="preserve"> </w:t>
      </w:r>
      <w:r w:rsidRPr="00FA5E1B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49256F" w:rsidRPr="00FA5E1B">
        <w:rPr>
          <w:rFonts w:asciiTheme="majorBidi" w:hAnsiTheme="majorBidi"/>
          <w:sz w:val="30"/>
          <w:szCs w:val="30"/>
        </w:rPr>
        <w:t>1</w:t>
      </w:r>
      <w:r w:rsidRPr="00FA5E1B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FA5E1B">
        <w:rPr>
          <w:rFonts w:asciiTheme="majorBidi" w:hAnsiTheme="majorBidi"/>
          <w:sz w:val="30"/>
          <w:szCs w:val="30"/>
          <w:cs/>
        </w:rPr>
        <w:br/>
      </w:r>
      <w:r w:rsidRPr="00FA5E1B">
        <w:rPr>
          <w:rFonts w:asciiTheme="majorBidi" w:hAnsiTheme="majorBidi" w:hint="cs"/>
          <w:sz w:val="30"/>
          <w:szCs w:val="30"/>
          <w:cs/>
        </w:rPr>
        <w:t>และ</w:t>
      </w:r>
      <w:r w:rsidR="00FE3D9A">
        <w:rPr>
          <w:rFonts w:asciiTheme="majorBidi" w:hAnsiTheme="majorBidi" w:hint="cs"/>
          <w:sz w:val="30"/>
          <w:szCs w:val="30"/>
          <w:cs/>
        </w:rPr>
        <w:t>สิ้</w:t>
      </w:r>
      <w:r w:rsidR="00734465" w:rsidRPr="009B2EE8">
        <w:rPr>
          <w:rFonts w:asciiTheme="majorBidi" w:hAnsiTheme="majorBidi" w:hint="cs"/>
          <w:sz w:val="30"/>
          <w:szCs w:val="30"/>
          <w:cs/>
        </w:rPr>
        <w:t>นสุด</w:t>
      </w:r>
      <w:r w:rsidR="00734465">
        <w:rPr>
          <w:rFonts w:asciiTheme="majorBidi" w:hAnsiTheme="majorBidi" w:hint="cs"/>
          <w:sz w:val="30"/>
          <w:szCs w:val="30"/>
          <w:cs/>
        </w:rPr>
        <w:t>แล้ว</w:t>
      </w:r>
      <w:r w:rsidR="00734465" w:rsidRPr="009B2EE8">
        <w:rPr>
          <w:rFonts w:asciiTheme="majorBidi" w:hAnsiTheme="majorBidi" w:hint="cs"/>
          <w:sz w:val="30"/>
          <w:szCs w:val="30"/>
          <w:cs/>
        </w:rPr>
        <w:t xml:space="preserve">ในเดือนมีนาคม </w:t>
      </w:r>
      <w:r w:rsidR="00734465" w:rsidRPr="00AB2F00">
        <w:rPr>
          <w:rFonts w:asciiTheme="majorBidi" w:hAnsiTheme="majorBidi"/>
          <w:sz w:val="30"/>
          <w:szCs w:val="30"/>
        </w:rPr>
        <w:t>2569</w:t>
      </w:r>
      <w:r w:rsidR="0097382B">
        <w:rPr>
          <w:rFonts w:asciiTheme="majorBidi" w:hAnsiTheme="majorBidi" w:hint="cs"/>
          <w:sz w:val="30"/>
          <w:szCs w:val="30"/>
          <w:cs/>
        </w:rPr>
        <w:t xml:space="preserve"> ต่อมาในเดือน</w:t>
      </w:r>
      <w:r w:rsidR="00FE3D9A">
        <w:rPr>
          <w:rFonts w:asciiTheme="majorBidi" w:hAnsiTheme="majorBidi" w:hint="cs"/>
          <w:sz w:val="30"/>
          <w:szCs w:val="30"/>
          <w:cs/>
        </w:rPr>
        <w:t>มีนาคม</w:t>
      </w:r>
      <w:r w:rsidR="0097382B">
        <w:rPr>
          <w:rFonts w:asciiTheme="majorBidi" w:hAnsiTheme="majorBidi" w:hint="cs"/>
          <w:sz w:val="30"/>
          <w:szCs w:val="30"/>
          <w:cs/>
        </w:rPr>
        <w:t xml:space="preserve"> </w:t>
      </w:r>
      <w:r w:rsidR="0097382B" w:rsidRPr="00AB2F00">
        <w:rPr>
          <w:rFonts w:asciiTheme="majorBidi" w:hAnsiTheme="majorBidi"/>
          <w:sz w:val="30"/>
          <w:szCs w:val="30"/>
        </w:rPr>
        <w:t>256</w:t>
      </w:r>
      <w:r w:rsidR="00FE3D9A">
        <w:rPr>
          <w:rFonts w:asciiTheme="majorBidi" w:hAnsiTheme="majorBidi"/>
          <w:sz w:val="30"/>
          <w:szCs w:val="30"/>
        </w:rPr>
        <w:t>9</w:t>
      </w:r>
      <w:r w:rsidR="0097382B">
        <w:rPr>
          <w:rFonts w:asciiTheme="majorBidi" w:hAnsiTheme="majorBidi" w:hint="cs"/>
          <w:sz w:val="30"/>
          <w:szCs w:val="30"/>
          <w:cs/>
        </w:rPr>
        <w:t xml:space="preserve"> บริษัทได้ทำการต่อสัญญาว่าจ้างผลิต สัญญานี้</w:t>
      </w:r>
      <w:r w:rsidR="00ED3355">
        <w:rPr>
          <w:rFonts w:asciiTheme="majorBidi" w:hAnsiTheme="majorBidi"/>
          <w:sz w:val="30"/>
          <w:szCs w:val="30"/>
        </w:rPr>
        <w:br/>
      </w:r>
      <w:r w:rsidR="0097382B">
        <w:rPr>
          <w:rFonts w:asciiTheme="majorBidi" w:hAnsiTheme="majorBidi" w:hint="cs"/>
          <w:sz w:val="30"/>
          <w:szCs w:val="30"/>
          <w:cs/>
        </w:rPr>
        <w:t xml:space="preserve">มีกำหนดระยะเวลา </w:t>
      </w:r>
      <w:r w:rsidR="00FE3D9A">
        <w:rPr>
          <w:rFonts w:asciiTheme="majorBidi" w:hAnsiTheme="majorBidi"/>
          <w:sz w:val="30"/>
          <w:szCs w:val="30"/>
        </w:rPr>
        <w:t>1</w:t>
      </w:r>
      <w:r w:rsidR="00FE3D9A">
        <w:rPr>
          <w:rFonts w:asciiTheme="majorBidi" w:hAnsiTheme="majorBidi" w:hint="cs"/>
          <w:sz w:val="30"/>
          <w:szCs w:val="30"/>
          <w:cs/>
        </w:rPr>
        <w:t xml:space="preserve"> ปี</w:t>
      </w:r>
      <w:r w:rsidR="0097382B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FE3D9A" w:rsidRPr="00FA5E1B">
        <w:rPr>
          <w:rFonts w:asciiTheme="majorBidi" w:hAnsiTheme="majorBidi" w:hint="cs"/>
          <w:sz w:val="30"/>
          <w:szCs w:val="30"/>
          <w:cs/>
        </w:rPr>
        <w:t xml:space="preserve">จะสิ้นสุดภายในเดือนมีนาคม </w:t>
      </w:r>
      <w:r w:rsidR="00FE3D9A" w:rsidRPr="00FA5E1B">
        <w:rPr>
          <w:rFonts w:asciiTheme="majorBidi" w:hAnsiTheme="majorBidi"/>
          <w:sz w:val="30"/>
          <w:szCs w:val="30"/>
        </w:rPr>
        <w:t>2570</w:t>
      </w:r>
    </w:p>
    <w:p w14:paraId="5C69B2FD" w14:textId="77777777" w:rsidR="00D030E4" w:rsidRPr="00C15C97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47504" w14:textId="3154244B" w:rsidR="00D030E4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รับ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ฝากสินค้า</w:t>
      </w:r>
    </w:p>
    <w:p w14:paraId="7417B1CD" w14:textId="77777777" w:rsidR="00E916F3" w:rsidRPr="00C15C97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0CF15E" w14:textId="54ADB418" w:rsidR="00E916F3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lastRenderedPageBreak/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</w:t>
      </w:r>
      <w:r w:rsidR="00E56EEB">
        <w:rPr>
          <w:rFonts w:asciiTheme="majorBidi" w:hAnsi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hint="cs"/>
          <w:sz w:val="30"/>
          <w:szCs w:val="30"/>
          <w:cs/>
        </w:rPr>
        <w:t xml:space="preserve"> โดยบริษัทตกลงรับบริการ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 w:rsidR="00BE44B5">
        <w:rPr>
          <w:rFonts w:asciiTheme="majorBidi" w:hAnsiTheme="majorBidi" w:hint="cs"/>
          <w:sz w:val="30"/>
          <w:szCs w:val="30"/>
          <w:cs/>
        </w:rPr>
        <w:t>แช่แข็ง</w:t>
      </w:r>
      <w:r>
        <w:rPr>
          <w:rFonts w:asciiTheme="majorBidi" w:hAnsiTheme="majorBidi" w:hint="cs"/>
          <w:sz w:val="30"/>
          <w:szCs w:val="30"/>
          <w:cs/>
        </w:rPr>
        <w:t>จากบริษัทย่อยดังกล่าว สัญญานี้มีผลบังคับใช้จนกว่า</w:t>
      </w:r>
      <w:r w:rsidR="00E9417E">
        <w:rPr>
          <w:rFonts w:asciiTheme="majorBidi" w:hAnsiTheme="majorBidi" w:hint="cs"/>
          <w:sz w:val="30"/>
          <w:szCs w:val="30"/>
          <w:cs/>
        </w:rPr>
        <w:t>คู่สัญญา</w:t>
      </w:r>
      <w:r w:rsidRPr="00FD68FC">
        <w:rPr>
          <w:rFonts w:asciiTheme="majorBidi" w:hAnsiTheme="majorBidi" w:hint="cs"/>
          <w:sz w:val="30"/>
          <w:szCs w:val="30"/>
          <w:cs/>
        </w:rPr>
        <w:t>ฝ่ายใดฝ่ายหนึ่ง</w:t>
      </w:r>
      <w:r w:rsidR="00E9417E">
        <w:rPr>
          <w:rFonts w:asciiTheme="majorBidi" w:hAnsiTheme="majorBidi" w:hint="cs"/>
          <w:sz w:val="30"/>
          <w:szCs w:val="30"/>
          <w:cs/>
        </w:rPr>
        <w:t>บอก</w:t>
      </w:r>
      <w:r>
        <w:rPr>
          <w:rFonts w:asciiTheme="majorBidi" w:hAnsiTheme="majorBidi" w:hint="cs"/>
          <w:sz w:val="30"/>
          <w:szCs w:val="30"/>
          <w:cs/>
        </w:rPr>
        <w:t>เลิก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 w:rsidR="0049256F" w:rsidRPr="0049256F">
        <w:rPr>
          <w:rFonts w:asciiTheme="majorBidi" w:hAnsiTheme="majorBidi"/>
          <w:sz w:val="30"/>
          <w:szCs w:val="30"/>
        </w:rPr>
        <w:t>30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 วัน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77958">
        <w:rPr>
          <w:rFonts w:asciiTheme="majorBidi" w:hAnsiTheme="majorBidi" w:hint="cs"/>
          <w:sz w:val="30"/>
          <w:szCs w:val="30"/>
          <w:cs/>
        </w:rPr>
        <w:t>ทั้งนี้</w:t>
      </w:r>
      <w:r w:rsidR="00E9417E">
        <w:rPr>
          <w:rFonts w:asciiTheme="majorBidi" w:hAnsiTheme="majorBidi" w:hint="cs"/>
          <w:sz w:val="30"/>
          <w:szCs w:val="30"/>
          <w:cs/>
        </w:rPr>
        <w:t>บ</w:t>
      </w:r>
      <w:r>
        <w:rPr>
          <w:rFonts w:asciiTheme="majorBidi" w:hAnsiTheme="majorBidi" w:hint="cs"/>
          <w:sz w:val="30"/>
          <w:szCs w:val="30"/>
          <w:cs/>
        </w:rPr>
        <w:t>ริษัทต</w:t>
      </w:r>
      <w:r w:rsidR="00E9417E">
        <w:rPr>
          <w:rFonts w:asciiTheme="majorBidi" w:hAnsiTheme="majorBidi" w:hint="cs"/>
          <w:sz w:val="30"/>
          <w:szCs w:val="30"/>
          <w:cs/>
        </w:rPr>
        <w:t>กลง</w:t>
      </w:r>
      <w:r w:rsidR="00B77958">
        <w:rPr>
          <w:rFonts w:asciiTheme="majorBidi" w:hAnsiTheme="majorBidi" w:hint="cs"/>
          <w:sz w:val="30"/>
          <w:szCs w:val="30"/>
          <w:cs/>
        </w:rPr>
        <w:t>จ่าย</w:t>
      </w:r>
      <w:r>
        <w:rPr>
          <w:rFonts w:asciiTheme="majorBidi" w:hAnsiTheme="majorBidi" w:hint="cs"/>
          <w:sz w:val="30"/>
          <w:szCs w:val="30"/>
          <w:cs/>
        </w:rPr>
        <w:t>ค่าบริการฝากสินค้าตาม</w:t>
      </w:r>
      <w:r w:rsidR="00FB58D1">
        <w:rPr>
          <w:rFonts w:asciiTheme="majorBidi" w:hAnsiTheme="majorBidi" w:hint="cs"/>
          <w:sz w:val="30"/>
          <w:szCs w:val="30"/>
          <w:cs/>
        </w:rPr>
        <w:t>อัตรา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="00E9417E">
        <w:rPr>
          <w:rFonts w:asciiTheme="majorBidi" w:hAnsiTheme="majorBidi" w:hint="cs"/>
          <w:sz w:val="30"/>
          <w:szCs w:val="30"/>
          <w:cs/>
        </w:rPr>
        <w:t>ระบุ</w:t>
      </w:r>
      <w:r>
        <w:rPr>
          <w:rFonts w:asciiTheme="majorBidi" w:hAnsiTheme="majorBidi" w:hint="cs"/>
          <w:sz w:val="30"/>
          <w:szCs w:val="30"/>
          <w:cs/>
        </w:rPr>
        <w:t xml:space="preserve">ในสัญญา </w:t>
      </w:r>
    </w:p>
    <w:p w14:paraId="0E3DBE09" w14:textId="77777777" w:rsidR="00D82418" w:rsidRDefault="00D82418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CD678" w14:textId="0ED5ACF3" w:rsidR="00770A81" w:rsidRDefault="00770A81" w:rsidP="00770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ย่อยได้ทำสัญญากับ</w:t>
      </w:r>
      <w:r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กิจการที่เกี่ยวข้องกันแห่งหนึ่ง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โดยบริษัทย่อยตกลงรับบริการ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>
        <w:rPr>
          <w:rFonts w:asciiTheme="majorBidi" w:hAnsiTheme="majorBidi" w:hint="cs"/>
          <w:sz w:val="30"/>
          <w:szCs w:val="30"/>
          <w:cs/>
        </w:rPr>
        <w:t>แช่แข็งจาก</w:t>
      </w:r>
      <w:r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สัญญานี้มีกำหนดระยะเวลา </w:t>
      </w:r>
      <w:r w:rsidRPr="00AB2F00">
        <w:rPr>
          <w:rFonts w:asciiTheme="majorBidi" w:hAnsiTheme="majorBidi"/>
          <w:spacing w:val="-4"/>
          <w:sz w:val="30"/>
          <w:szCs w:val="30"/>
        </w:rPr>
        <w:t>1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ปี และ</w:t>
      </w:r>
      <w:r w:rsidR="004B3408">
        <w:rPr>
          <w:rFonts w:asciiTheme="majorBidi" w:hAnsiTheme="majorBidi" w:hint="cs"/>
          <w:sz w:val="30"/>
          <w:szCs w:val="30"/>
          <w:cs/>
        </w:rPr>
        <w:t>สิ้</w:t>
      </w:r>
      <w:r w:rsidR="004B3408" w:rsidRPr="009B2EE8">
        <w:rPr>
          <w:rFonts w:asciiTheme="majorBidi" w:hAnsiTheme="majorBidi" w:hint="cs"/>
          <w:sz w:val="30"/>
          <w:szCs w:val="30"/>
          <w:cs/>
        </w:rPr>
        <w:t>นสุด</w:t>
      </w:r>
      <w:r w:rsidR="004B3408">
        <w:rPr>
          <w:rFonts w:asciiTheme="majorBidi" w:hAnsiTheme="majorBidi" w:hint="cs"/>
          <w:sz w:val="30"/>
          <w:szCs w:val="30"/>
          <w:cs/>
        </w:rPr>
        <w:t>แล้ว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ในเดือนมีนาคม </w:t>
      </w:r>
      <w:r w:rsidRPr="00AB2F00">
        <w:rPr>
          <w:rFonts w:asciiTheme="majorBidi" w:hAnsiTheme="majorBidi"/>
          <w:spacing w:val="-4"/>
          <w:sz w:val="30"/>
          <w:szCs w:val="30"/>
        </w:rPr>
        <w:t>2569</w:t>
      </w:r>
      <w:r w:rsidRPr="00433B5B"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ทั้งนี้</w:t>
      </w:r>
      <w:r w:rsidRPr="009B2EE8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>
        <w:rPr>
          <w:rFonts w:asciiTheme="majorBidi" w:hAnsiTheme="majorBidi" w:hint="cs"/>
          <w:sz w:val="30"/>
          <w:szCs w:val="30"/>
          <w:cs/>
        </w:rPr>
        <w:t>ดังกล่าวตกลงจ่ายค่าบริการฝากสินค้าตาม</w:t>
      </w:r>
      <w:r w:rsidR="00FB58D1">
        <w:rPr>
          <w:rFonts w:asciiTheme="majorBidi" w:hAnsiTheme="majorBidi" w:hint="cs"/>
          <w:sz w:val="30"/>
          <w:szCs w:val="30"/>
          <w:cs/>
        </w:rPr>
        <w:t>อัตรา</w:t>
      </w:r>
      <w:r>
        <w:rPr>
          <w:rFonts w:asciiTheme="majorBidi" w:hAnsiTheme="majorBidi" w:hint="cs"/>
          <w:sz w:val="30"/>
          <w:szCs w:val="30"/>
          <w:cs/>
        </w:rPr>
        <w:t xml:space="preserve">ที่ระบุในสัญญา </w:t>
      </w:r>
      <w:r w:rsidR="004B3408">
        <w:rPr>
          <w:rFonts w:asciiTheme="majorBidi" w:hAnsiTheme="majorBidi" w:hint="cs"/>
          <w:sz w:val="30"/>
          <w:szCs w:val="30"/>
          <w:cs/>
        </w:rPr>
        <w:t xml:space="preserve">ต่อมาในเดือนมีนาคม </w:t>
      </w:r>
      <w:r w:rsidR="004B3408" w:rsidRPr="00AB2F00">
        <w:rPr>
          <w:rFonts w:asciiTheme="majorBidi" w:hAnsiTheme="majorBidi"/>
          <w:sz w:val="30"/>
          <w:szCs w:val="30"/>
        </w:rPr>
        <w:t>256</w:t>
      </w:r>
      <w:r w:rsidR="004B3408">
        <w:rPr>
          <w:rFonts w:asciiTheme="majorBidi" w:hAnsiTheme="majorBidi"/>
          <w:sz w:val="30"/>
          <w:szCs w:val="30"/>
        </w:rPr>
        <w:t>9</w:t>
      </w:r>
      <w:r w:rsidR="004B3408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DA5657">
        <w:rPr>
          <w:rFonts w:asciiTheme="majorBidi" w:hAnsiTheme="majorBidi" w:hint="cs"/>
          <w:sz w:val="30"/>
          <w:szCs w:val="30"/>
          <w:cs/>
        </w:rPr>
        <w:t>ย่อย</w:t>
      </w:r>
      <w:r w:rsidR="004B3408">
        <w:rPr>
          <w:rFonts w:asciiTheme="majorBidi" w:hAnsiTheme="majorBidi" w:hint="cs"/>
          <w:sz w:val="30"/>
          <w:szCs w:val="30"/>
          <w:cs/>
        </w:rPr>
        <w:t>ได้ทำการ</w:t>
      </w:r>
      <w:r w:rsidR="00DA5657">
        <w:rPr>
          <w:rFonts w:asciiTheme="majorBidi" w:hAnsiTheme="majorBidi"/>
          <w:sz w:val="30"/>
          <w:szCs w:val="30"/>
          <w:cs/>
        </w:rPr>
        <w:br/>
      </w:r>
      <w:r w:rsidR="004B3408">
        <w:rPr>
          <w:rFonts w:asciiTheme="majorBidi" w:hAnsiTheme="majorBidi" w:hint="cs"/>
          <w:sz w:val="30"/>
          <w:szCs w:val="30"/>
          <w:cs/>
        </w:rPr>
        <w:t>ต่อสัญญารับบริการ</w:t>
      </w:r>
      <w:r w:rsidR="004B3408"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 w:rsidR="004B3408">
        <w:rPr>
          <w:rFonts w:asciiTheme="majorBidi" w:hAnsiTheme="majorBidi" w:hint="cs"/>
          <w:sz w:val="30"/>
          <w:szCs w:val="30"/>
          <w:cs/>
        </w:rPr>
        <w:t xml:space="preserve">แช่แข็ง สัญญานี้มีกำหนดระยะเวลา </w:t>
      </w:r>
      <w:r w:rsidR="004B3408">
        <w:rPr>
          <w:rFonts w:asciiTheme="majorBidi" w:hAnsiTheme="majorBidi"/>
          <w:sz w:val="30"/>
          <w:szCs w:val="30"/>
        </w:rPr>
        <w:t>1</w:t>
      </w:r>
      <w:r w:rsidR="004B3408">
        <w:rPr>
          <w:rFonts w:asciiTheme="majorBidi" w:hAnsiTheme="majorBidi" w:hint="cs"/>
          <w:sz w:val="30"/>
          <w:szCs w:val="30"/>
          <w:cs/>
        </w:rPr>
        <w:t xml:space="preserve"> ปี และ</w:t>
      </w:r>
      <w:r w:rsidR="004B3408" w:rsidRPr="00FA5E1B">
        <w:rPr>
          <w:rFonts w:asciiTheme="majorBidi" w:hAnsiTheme="majorBidi" w:hint="cs"/>
          <w:sz w:val="30"/>
          <w:szCs w:val="30"/>
          <w:cs/>
        </w:rPr>
        <w:t xml:space="preserve">จะสิ้นสุดภายในเดือนมีนาคม </w:t>
      </w:r>
      <w:r w:rsidR="004B3408" w:rsidRPr="00FA5E1B">
        <w:rPr>
          <w:rFonts w:asciiTheme="majorBidi" w:hAnsiTheme="majorBidi"/>
          <w:sz w:val="30"/>
          <w:szCs w:val="30"/>
        </w:rPr>
        <w:t>2570</w:t>
      </w:r>
    </w:p>
    <w:p w14:paraId="0AAA3C02" w14:textId="77777777" w:rsidR="00770A81" w:rsidRPr="00C15C97" w:rsidRDefault="00770A81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C53E1" w14:textId="0D0F5BED" w:rsidR="007F55B5" w:rsidRPr="006B1FC2" w:rsidRDefault="007F55B5" w:rsidP="007F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B1FC2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</w:t>
      </w:r>
      <w:r w:rsidR="00950984" w:rsidRPr="006B1FC2">
        <w:rPr>
          <w:rFonts w:asciiTheme="majorBidi" w:hAnsiTheme="majorBidi" w:cstheme="majorBidi"/>
          <w:i/>
          <w:iCs/>
          <w:sz w:val="30"/>
          <w:szCs w:val="30"/>
          <w:cs/>
        </w:rPr>
        <w:t>การบริหารจัดการ</w:t>
      </w:r>
    </w:p>
    <w:p w14:paraId="6C0A03E0" w14:textId="77777777" w:rsidR="00D030E4" w:rsidRPr="006B1FC2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CC15B" w14:textId="0186B9EC" w:rsidR="00AC602C" w:rsidRDefault="00D030E4" w:rsidP="00C6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6B1FC2">
        <w:rPr>
          <w:rFonts w:asciiTheme="majorBidi" w:hAnsiTheme="majorBidi"/>
          <w:sz w:val="30"/>
          <w:szCs w:val="30"/>
          <w:cs/>
        </w:rPr>
        <w:t>บริษัทได้ทำสัญญากับบริษัทย่อย โดยบริษัทตกลง</w:t>
      </w:r>
      <w:r w:rsidR="00300C4D" w:rsidRPr="006B1FC2">
        <w:rPr>
          <w:rFonts w:asciiTheme="majorBidi" w:hAnsiTheme="majorBidi"/>
          <w:sz w:val="30"/>
          <w:szCs w:val="30"/>
          <w:cs/>
        </w:rPr>
        <w:t>ให้บริการด้านการบริหารจัดการ</w:t>
      </w:r>
      <w:r w:rsidR="00B00CF5" w:rsidRPr="006B1FC2">
        <w:rPr>
          <w:rFonts w:asciiTheme="majorBidi" w:hAnsiTheme="majorBidi"/>
          <w:sz w:val="30"/>
          <w:szCs w:val="30"/>
          <w:cs/>
        </w:rPr>
        <w:t>ใน</w:t>
      </w:r>
      <w:r w:rsidR="0072741F" w:rsidRPr="006B1FC2">
        <w:rPr>
          <w:rFonts w:asciiTheme="majorBidi" w:hAnsiTheme="majorBidi"/>
          <w:sz w:val="30"/>
          <w:szCs w:val="30"/>
          <w:cs/>
        </w:rPr>
        <w:t>การ</w:t>
      </w:r>
      <w:r w:rsidR="00E3356D" w:rsidRPr="006B1FC2">
        <w:rPr>
          <w:rFonts w:asciiTheme="majorBidi" w:hAnsiTheme="majorBidi"/>
          <w:sz w:val="30"/>
          <w:szCs w:val="30"/>
          <w:cs/>
        </w:rPr>
        <w:t>สรรหา</w:t>
      </w:r>
      <w:r w:rsidR="00CC7464" w:rsidRPr="006B1FC2">
        <w:rPr>
          <w:rFonts w:asciiTheme="majorBidi" w:hAnsiTheme="majorBidi"/>
          <w:sz w:val="30"/>
          <w:szCs w:val="30"/>
          <w:cs/>
        </w:rPr>
        <w:t>บุคลากร</w:t>
      </w:r>
      <w:r w:rsidR="00300C4D" w:rsidRPr="006B1FC2">
        <w:rPr>
          <w:rFonts w:asciiTheme="majorBidi" w:hAnsiTheme="majorBidi"/>
          <w:sz w:val="30"/>
          <w:szCs w:val="30"/>
          <w:cs/>
        </w:rPr>
        <w:t xml:space="preserve"> </w:t>
      </w:r>
      <w:r w:rsidR="0005639C">
        <w:rPr>
          <w:rFonts w:asciiTheme="majorBidi" w:hAnsiTheme="majorBidi"/>
          <w:sz w:val="30"/>
          <w:szCs w:val="30"/>
        </w:rPr>
        <w:br/>
      </w:r>
      <w:r w:rsidR="00300C4D" w:rsidRPr="006B1FC2">
        <w:rPr>
          <w:rFonts w:asciiTheme="majorBidi" w:hAnsiTheme="majorBidi"/>
          <w:sz w:val="30"/>
          <w:szCs w:val="30"/>
          <w:cs/>
        </w:rPr>
        <w:t xml:space="preserve">การจัดซื้อวัตถุดิบ </w:t>
      </w:r>
      <w:r w:rsidR="006F7364" w:rsidRPr="006B1FC2">
        <w:rPr>
          <w:rFonts w:asciiTheme="majorBidi" w:hAnsiTheme="majorBidi"/>
          <w:sz w:val="30"/>
          <w:szCs w:val="30"/>
          <w:cs/>
        </w:rPr>
        <w:t>ด้าน</w:t>
      </w:r>
      <w:r w:rsidR="00300C4D" w:rsidRPr="006B1FC2">
        <w:rPr>
          <w:rFonts w:asciiTheme="majorBidi" w:hAnsiTheme="majorBidi"/>
          <w:sz w:val="30"/>
          <w:szCs w:val="30"/>
          <w:cs/>
        </w:rPr>
        <w:t>บัญช</w:t>
      </w:r>
      <w:r w:rsidR="00393372" w:rsidRPr="006B1FC2">
        <w:rPr>
          <w:rFonts w:asciiTheme="majorBidi" w:hAnsiTheme="majorBidi"/>
          <w:sz w:val="30"/>
          <w:szCs w:val="30"/>
          <w:cs/>
        </w:rPr>
        <w:t>ีและ</w:t>
      </w:r>
      <w:r w:rsidR="00012A2D" w:rsidRPr="006B1FC2">
        <w:rPr>
          <w:rFonts w:asciiTheme="majorBidi" w:hAnsiTheme="majorBidi"/>
          <w:sz w:val="30"/>
          <w:szCs w:val="30"/>
          <w:cs/>
        </w:rPr>
        <w:t>การเงิน ระบบคอมพิวเตอร์ และงานบริการด้านอื่นๆ ที่ตกลงร่วมกัน</w:t>
      </w:r>
      <w:r w:rsidRPr="006B1FC2">
        <w:rPr>
          <w:rFonts w:asciiTheme="majorBidi" w:hAnsiTheme="majorBidi"/>
          <w:sz w:val="30"/>
          <w:szCs w:val="30"/>
          <w:cs/>
        </w:rPr>
        <w:t>แก่บริษัทย่อยดังกล่าว</w:t>
      </w:r>
      <w:r w:rsidR="00C645DD">
        <w:rPr>
          <w:rFonts w:asciiTheme="majorBidi" w:hAnsiTheme="majorBidi"/>
          <w:sz w:val="30"/>
          <w:szCs w:val="30"/>
        </w:rPr>
        <w:t xml:space="preserve"> </w:t>
      </w:r>
      <w:r w:rsidR="00C645DD" w:rsidRPr="006B1FC2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C645DD" w:rsidRPr="006B1FC2">
        <w:rPr>
          <w:rFonts w:asciiTheme="majorBidi" w:hAnsiTheme="majorBidi"/>
          <w:sz w:val="30"/>
          <w:szCs w:val="30"/>
        </w:rPr>
        <w:t xml:space="preserve">1 </w:t>
      </w:r>
      <w:r w:rsidR="00C645DD" w:rsidRPr="006B1FC2">
        <w:rPr>
          <w:rFonts w:asciiTheme="majorBidi" w:hAnsiTheme="majorBidi" w:hint="cs"/>
          <w:sz w:val="30"/>
          <w:szCs w:val="30"/>
          <w:cs/>
        </w:rPr>
        <w:t xml:space="preserve">ปี และจะสิ้นสุดภายในเดือนเมษายน </w:t>
      </w:r>
      <w:r w:rsidR="00C645DD" w:rsidRPr="006B1FC2">
        <w:rPr>
          <w:rFonts w:asciiTheme="majorBidi" w:hAnsiTheme="majorBidi"/>
          <w:sz w:val="30"/>
          <w:szCs w:val="30"/>
        </w:rPr>
        <w:t>2570</w:t>
      </w:r>
      <w:r w:rsidRPr="006B1FC2">
        <w:rPr>
          <w:rFonts w:asciiTheme="majorBidi" w:hAnsiTheme="majorBidi"/>
          <w:sz w:val="30"/>
          <w:szCs w:val="30"/>
          <w:cs/>
        </w:rPr>
        <w:t xml:space="preserve"> </w:t>
      </w:r>
      <w:r w:rsidR="001E1FD7" w:rsidRPr="006B1FC2">
        <w:rPr>
          <w:rFonts w:asciiTheme="majorBidi" w:hAnsiTheme="majorBidi"/>
          <w:sz w:val="30"/>
          <w:szCs w:val="30"/>
          <w:cs/>
        </w:rPr>
        <w:t>ซึ่งคู่สัญญาฝ่ายใดฝ่ายหนึ่งสามารถบอกเลิกสัญญาโดยแจ้ง</w:t>
      </w:r>
      <w:r w:rsidRPr="006B1FC2">
        <w:rPr>
          <w:rFonts w:asciiTheme="majorBidi" w:hAnsiTheme="majorBidi"/>
          <w:sz w:val="30"/>
          <w:szCs w:val="30"/>
          <w:cs/>
        </w:rPr>
        <w:t xml:space="preserve">เป็นลายลักษณ์อักษรล่วงหน้า </w:t>
      </w:r>
      <w:r w:rsidR="0049256F" w:rsidRPr="006B1FC2">
        <w:rPr>
          <w:rFonts w:asciiTheme="majorBidi" w:hAnsiTheme="majorBidi"/>
          <w:sz w:val="30"/>
          <w:szCs w:val="30"/>
        </w:rPr>
        <w:t>30</w:t>
      </w:r>
      <w:r w:rsidRPr="006B1FC2">
        <w:rPr>
          <w:rFonts w:asciiTheme="majorBidi" w:hAnsiTheme="majorBidi"/>
          <w:sz w:val="30"/>
          <w:szCs w:val="30"/>
          <w:cs/>
        </w:rPr>
        <w:t xml:space="preserve"> วัน </w:t>
      </w:r>
      <w:r w:rsidR="003431CC" w:rsidRPr="006B1FC2">
        <w:rPr>
          <w:rFonts w:asciiTheme="majorBidi" w:hAnsiTheme="majorBidi"/>
          <w:sz w:val="30"/>
          <w:szCs w:val="30"/>
          <w:cs/>
        </w:rPr>
        <w:t>ทั้งนี้</w:t>
      </w:r>
      <w:r w:rsidRPr="006B1FC2">
        <w:rPr>
          <w:rFonts w:asciiTheme="majorBidi" w:hAnsiTheme="majorBidi"/>
          <w:sz w:val="30"/>
          <w:szCs w:val="30"/>
          <w:cs/>
        </w:rPr>
        <w:t>บริษัทย่อยดังกล่าวต</w:t>
      </w:r>
      <w:r w:rsidR="00A92C16" w:rsidRPr="006B1FC2">
        <w:rPr>
          <w:rFonts w:asciiTheme="majorBidi" w:hAnsiTheme="majorBidi"/>
          <w:sz w:val="30"/>
          <w:szCs w:val="30"/>
          <w:cs/>
        </w:rPr>
        <w:t>กลง</w:t>
      </w:r>
      <w:r w:rsidR="0080066A" w:rsidRPr="006B1FC2">
        <w:rPr>
          <w:rFonts w:asciiTheme="majorBidi" w:hAnsiTheme="majorBidi"/>
          <w:sz w:val="30"/>
          <w:szCs w:val="30"/>
          <w:cs/>
        </w:rPr>
        <w:t>จ่าย</w:t>
      </w:r>
      <w:r w:rsidRPr="006B1FC2">
        <w:rPr>
          <w:rFonts w:asciiTheme="majorBidi" w:hAnsiTheme="majorBidi"/>
          <w:sz w:val="30"/>
          <w:szCs w:val="30"/>
          <w:cs/>
        </w:rPr>
        <w:t>ค่าบริการตาม</w:t>
      </w:r>
      <w:r w:rsidR="00FB58D1">
        <w:rPr>
          <w:rFonts w:asciiTheme="majorBidi" w:hAnsiTheme="majorBidi" w:hint="cs"/>
          <w:sz w:val="30"/>
          <w:szCs w:val="30"/>
          <w:cs/>
        </w:rPr>
        <w:t>อัตรา</w:t>
      </w:r>
      <w:r w:rsidRPr="006B1FC2">
        <w:rPr>
          <w:rFonts w:asciiTheme="majorBidi" w:hAnsiTheme="majorBidi"/>
          <w:sz w:val="30"/>
          <w:szCs w:val="30"/>
          <w:cs/>
        </w:rPr>
        <w:t>ที่</w:t>
      </w:r>
      <w:r w:rsidR="00A92C16" w:rsidRPr="006B1FC2">
        <w:rPr>
          <w:rFonts w:asciiTheme="majorBidi" w:hAnsiTheme="majorBidi"/>
          <w:sz w:val="30"/>
          <w:szCs w:val="30"/>
          <w:cs/>
        </w:rPr>
        <w:t>ระบุ</w:t>
      </w:r>
      <w:r w:rsidRPr="006B1FC2">
        <w:rPr>
          <w:rFonts w:asciiTheme="majorBidi" w:hAnsiTheme="majorBidi"/>
          <w:sz w:val="30"/>
          <w:szCs w:val="30"/>
          <w:cs/>
        </w:rPr>
        <w:t>ในสัญญา</w:t>
      </w:r>
      <w:r w:rsidR="00AC602C" w:rsidRPr="006B1FC2">
        <w:rPr>
          <w:rFonts w:asciiTheme="majorBidi" w:hAnsiTheme="majorBidi"/>
          <w:sz w:val="30"/>
          <w:szCs w:val="30"/>
        </w:rPr>
        <w:t xml:space="preserve"> </w:t>
      </w:r>
    </w:p>
    <w:p w14:paraId="3B753203" w14:textId="77777777" w:rsidR="006F342D" w:rsidRDefault="006F342D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74D9F65" w14:textId="1A1BE6E2" w:rsidR="00367680" w:rsidRPr="00C34D91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17E898DF" w14:textId="77777777" w:rsidR="00367680" w:rsidRPr="00660E0C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13D58CF" w14:textId="239CADF3" w:rsidR="00367680" w:rsidRDefault="00367680" w:rsidP="00367680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  <w:r w:rsidRPr="00FF5F09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ณ วันที่ </w:t>
      </w:r>
      <w:r w:rsidR="0049256F" w:rsidRPr="0049256F">
        <w:rPr>
          <w:rFonts w:asciiTheme="majorBidi" w:eastAsia="Times New Roman" w:hAnsiTheme="majorBidi" w:cstheme="majorBidi"/>
          <w:snapToGrid/>
          <w:lang w:val="en-US" w:eastAsia="en-US"/>
        </w:rPr>
        <w:t>31</w:t>
      </w:r>
      <w:r w:rsidRPr="00FF5F09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FF5F09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มีนาคม </w:t>
      </w:r>
      <w:r w:rsidR="0049256F" w:rsidRPr="0049256F">
        <w:rPr>
          <w:rFonts w:asciiTheme="majorBidi" w:eastAsia="Times New Roman" w:hAnsiTheme="majorBidi" w:cstheme="majorBidi"/>
          <w:snapToGrid/>
          <w:lang w:val="en-US" w:eastAsia="en-US"/>
        </w:rPr>
        <w:t>2</w:t>
      </w:r>
      <w:r w:rsidRPr="00FF5F09">
        <w:rPr>
          <w:rFonts w:asciiTheme="majorBidi" w:eastAsia="Times New Roman" w:hAnsiTheme="majorBidi" w:cstheme="majorBidi"/>
          <w:snapToGrid/>
          <w:lang w:val="en-US" w:eastAsia="en-US"/>
        </w:rPr>
        <w:t>569</w:t>
      </w:r>
      <w:r w:rsidRPr="00FF5F09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วงเงินสินเชื่อของบริษัทย่อยเป็นจำนวนเงิน </w:t>
      </w:r>
      <w:r w:rsidR="00AD4E5F">
        <w:rPr>
          <w:rFonts w:asciiTheme="majorBidi" w:eastAsia="Times New Roman" w:hAnsiTheme="majorBidi" w:cs="Angsana New"/>
          <w:snapToGrid/>
          <w:lang w:val="en-US" w:eastAsia="en-US"/>
        </w:rPr>
        <w:t>709</w:t>
      </w:r>
      <w:r w:rsidRPr="00C264DD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Pr="00C264DD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49256F" w:rsidRPr="0049256F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49256F" w:rsidRPr="0049256F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56</w:t>
      </w:r>
      <w:r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8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7</w:t>
      </w:r>
      <w:r w:rsidR="0049256F" w:rsidRPr="0049256F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0</w:t>
      </w:r>
      <w:r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9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2B70E031" w14:textId="30EAED5C" w:rsidR="00367680" w:rsidRPr="00DF3A57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367680" w:rsidRPr="00DF3A57" w:rsidSect="0036768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915963" w14:textId="77777777" w:rsidR="00367680" w:rsidRPr="0002168F" w:rsidRDefault="00367680" w:rsidP="00367680">
      <w:pPr>
        <w:pStyle w:val="Heading6"/>
        <w:numPr>
          <w:ilvl w:val="0"/>
          <w:numId w:val="16"/>
        </w:numPr>
        <w:tabs>
          <w:tab w:val="left" w:pos="540"/>
        </w:tabs>
        <w:ind w:left="926"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งทุนในบริษัท</w:t>
      </w:r>
      <w:r w:rsidRPr="00DE22A6">
        <w:rPr>
          <w:rFonts w:ascii="Angsana New" w:hAnsi="Angsana New" w:hint="cs"/>
          <w:sz w:val="30"/>
          <w:szCs w:val="30"/>
          <w:cs/>
        </w:rPr>
        <w:t>ย่อย</w:t>
      </w:r>
    </w:p>
    <w:p w14:paraId="781EE242" w14:textId="77777777" w:rsidR="0036768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5941D" w14:textId="5912BF27" w:rsidR="00367680" w:rsidRPr="00095C50" w:rsidRDefault="00367680" w:rsidP="0065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040"/>
          <w:tab w:val="left" w:pos="5220"/>
          <w:tab w:val="left" w:pos="54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9256F" w:rsidRPr="0049256F">
        <w:rPr>
          <w:rFonts w:asciiTheme="majorBidi" w:hAnsiTheme="majorBidi" w:cstheme="majorBidi"/>
          <w:sz w:val="30"/>
          <w:szCs w:val="30"/>
        </w:rPr>
        <w:t>31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Pr="00095C50">
        <w:rPr>
          <w:rFonts w:asciiTheme="majorBidi" w:hAnsiTheme="majorBidi" w:cstheme="majorBidi"/>
          <w:sz w:val="30"/>
          <w:szCs w:val="30"/>
        </w:rPr>
        <w:t>56</w:t>
      </w:r>
      <w:r w:rsidR="00A75B4D">
        <w:rPr>
          <w:rFonts w:asciiTheme="majorBidi" w:hAnsiTheme="majorBidi" w:cstheme="majorBidi"/>
          <w:sz w:val="30"/>
          <w:szCs w:val="30"/>
        </w:rPr>
        <w:t>9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49256F" w:rsidRPr="0049256F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Pr="00095C50">
        <w:rPr>
          <w:rFonts w:asciiTheme="majorBidi" w:hAnsiTheme="majorBidi" w:cstheme="majorBidi"/>
          <w:sz w:val="30"/>
          <w:szCs w:val="30"/>
        </w:rPr>
        <w:t>56</w:t>
      </w:r>
      <w:r w:rsidR="00A75B4D">
        <w:rPr>
          <w:rFonts w:asciiTheme="majorBidi" w:hAnsiTheme="majorBidi" w:cstheme="majorBidi"/>
          <w:sz w:val="30"/>
          <w:szCs w:val="30"/>
        </w:rPr>
        <w:t>8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021FEDFC" w14:textId="77777777" w:rsidR="00367680" w:rsidRPr="00095C50" w:rsidRDefault="00367680" w:rsidP="003676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6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5"/>
        <w:gridCol w:w="358"/>
        <w:gridCol w:w="808"/>
        <w:gridCol w:w="183"/>
        <w:gridCol w:w="722"/>
        <w:gridCol w:w="180"/>
        <w:gridCol w:w="720"/>
        <w:gridCol w:w="187"/>
        <w:gridCol w:w="720"/>
        <w:gridCol w:w="181"/>
        <w:gridCol w:w="719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817"/>
      </w:tblGrid>
      <w:tr w:rsidR="00367680" w:rsidRPr="00095C50" w14:paraId="34D542F1" w14:textId="77777777" w:rsidTr="00243611">
        <w:trPr>
          <w:cantSplit/>
          <w:trHeight w:val="68"/>
          <w:tblHeader/>
        </w:trPr>
        <w:tc>
          <w:tcPr>
            <w:tcW w:w="2335" w:type="dxa"/>
            <w:vAlign w:val="bottom"/>
          </w:tcPr>
          <w:p w14:paraId="1DF9A109" w14:textId="77777777" w:rsidR="00367680" w:rsidRPr="00095C50" w:rsidRDefault="00367680" w:rsidP="00656000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8" w:type="dxa"/>
          </w:tcPr>
          <w:p w14:paraId="0CA38A80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00" w:type="dxa"/>
            <w:gridSpan w:val="6"/>
          </w:tcPr>
          <w:p w14:paraId="79050BC4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187" w:type="dxa"/>
            <w:gridSpan w:val="19"/>
          </w:tcPr>
          <w:p w14:paraId="51A1520B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67680" w:rsidRPr="00095C50" w14:paraId="17C34643" w14:textId="77777777" w:rsidTr="00243611">
        <w:trPr>
          <w:cantSplit/>
          <w:trHeight w:val="507"/>
          <w:tblHeader/>
        </w:trPr>
        <w:tc>
          <w:tcPr>
            <w:tcW w:w="2335" w:type="dxa"/>
            <w:vAlign w:val="bottom"/>
          </w:tcPr>
          <w:p w14:paraId="7475F44F" w14:textId="77777777" w:rsidR="00367680" w:rsidRPr="00E832CC" w:rsidRDefault="00367680" w:rsidP="00656000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6C2A75F4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08" w:type="dxa"/>
          </w:tcPr>
          <w:p w14:paraId="33FC0A34" w14:textId="77777777" w:rsidR="00367680" w:rsidRPr="00095C50" w:rsidRDefault="00367680" w:rsidP="00656000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7202A68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2" w:type="dxa"/>
            <w:gridSpan w:val="3"/>
            <w:vAlign w:val="bottom"/>
          </w:tcPr>
          <w:p w14:paraId="5807B67D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3AF0CA07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283489B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8548E3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149F97E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DF5261E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C45AD0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7DCB89A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9A2BA04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C735FE" w14:textId="77777777" w:rsidR="0036768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F6F4BEE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C0D0A3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10DBA0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C65DDF" w14:textId="77777777" w:rsidR="0036768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0BF832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6B3D7B3D" w14:textId="77777777" w:rsidR="00367680" w:rsidRPr="00095C50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30ADD4A3" w14:textId="77777777" w:rsidR="00367680" w:rsidRPr="00BB03DF" w:rsidRDefault="00367680" w:rsidP="0065600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หรับงวดสามเดือนสิ้นสุดวันที่</w:t>
            </w:r>
          </w:p>
        </w:tc>
      </w:tr>
      <w:tr w:rsidR="009A0979" w:rsidRPr="00095C50" w14:paraId="788C9C1B" w14:textId="77777777" w:rsidTr="00243611">
        <w:trPr>
          <w:cantSplit/>
          <w:trHeight w:val="389"/>
          <w:tblHeader/>
        </w:trPr>
        <w:tc>
          <w:tcPr>
            <w:tcW w:w="2335" w:type="dxa"/>
          </w:tcPr>
          <w:p w14:paraId="396B3209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606B57DD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</w:tcPr>
          <w:p w14:paraId="111695E6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A815F83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</w:tcPr>
          <w:p w14:paraId="4039FEF4" w14:textId="24735A09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0BF6B2BB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336C7B" w14:textId="27A6B979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59D5552B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8312C15" w14:textId="27FB3C8F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1" w:type="dxa"/>
          </w:tcPr>
          <w:p w14:paraId="41751D30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4ED8212" w14:textId="6C4EF465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66A3B8E4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F8E031" w14:textId="532F0B74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3BD77B7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A67F00" w14:textId="4ED74C83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C62DC78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7B0CDA6" w14:textId="60E6B594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14CE1BEB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211CC34" w14:textId="0DD0D978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FD3CBD2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B3F0477" w14:textId="7DEF0C1F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7B9B2683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217544" w14:textId="56B0F121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409C66FA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276447" w14:textId="7F801993" w:rsidR="009A0979" w:rsidRPr="00B60A45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413EE15E" w14:textId="77777777" w:rsidR="009A0979" w:rsidRPr="00B60A45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7" w:type="dxa"/>
          </w:tcPr>
          <w:p w14:paraId="2458AA5E" w14:textId="7FD34DE9" w:rsidR="009A0979" w:rsidRPr="00B60A45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243611" w:rsidRPr="00095C50" w14:paraId="0FBF7DA4" w14:textId="77777777" w:rsidTr="00243611">
        <w:trPr>
          <w:cantSplit/>
          <w:trHeight w:val="389"/>
          <w:tblHeader/>
        </w:trPr>
        <w:tc>
          <w:tcPr>
            <w:tcW w:w="2335" w:type="dxa"/>
          </w:tcPr>
          <w:p w14:paraId="454DAE58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50264D98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</w:tcPr>
          <w:p w14:paraId="687BA213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A059548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</w:tcPr>
          <w:p w14:paraId="733CD7F3" w14:textId="7851D0A6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0357B98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ED32281" w14:textId="2CDFEC41" w:rsidR="00243611" w:rsidRPr="00243611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24361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24DF6FC1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CF0C84" w14:textId="2C02AB3F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</w:tcPr>
          <w:p w14:paraId="641FEFC7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383E9E9A" w14:textId="439C95C5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4361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55756B5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A632A7" w14:textId="349F2298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CF1DC6E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A21E6F" w14:textId="5855BB49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4361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7766430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3EE5371" w14:textId="203376E2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903CCE5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D86BE5" w14:textId="6DF80EEE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4361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6B00FF2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B60BC5C" w14:textId="5D1F602B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9270298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89B4DA5" w14:textId="0CB8A2D3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243611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FE9745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E1439" w14:textId="77777777" w:rsidR="00243611" w:rsidRPr="00B30A8B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35AA699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</w:tcPr>
          <w:p w14:paraId="27B617E5" w14:textId="77777777" w:rsidR="00243611" w:rsidRPr="00095C50" w:rsidRDefault="00243611" w:rsidP="0024361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9A0979" w:rsidRPr="00095C50" w14:paraId="441D1571" w14:textId="77777777" w:rsidTr="00243611">
        <w:trPr>
          <w:cantSplit/>
          <w:trHeight w:val="389"/>
          <w:tblHeader/>
        </w:trPr>
        <w:tc>
          <w:tcPr>
            <w:tcW w:w="2335" w:type="dxa"/>
          </w:tcPr>
          <w:p w14:paraId="4043C110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02525D68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</w:tcPr>
          <w:p w14:paraId="2CD6030C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93FB9E8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2" w:type="dxa"/>
            <w:hideMark/>
          </w:tcPr>
          <w:p w14:paraId="0CCBBBE5" w14:textId="12D4FA11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7EF40605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7297F91B" w14:textId="3EC2C61E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4" w:type="dxa"/>
          </w:tcPr>
          <w:p w14:paraId="4B3C746C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694B3790" w14:textId="4E852AA5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1" w:type="dxa"/>
          </w:tcPr>
          <w:p w14:paraId="059F7179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50D0E07C" w14:textId="59415F2C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840D15B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9AC87DE" w14:textId="0BD81B92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1AE53A93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704D498" w14:textId="164A505F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3F5CB817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630F2145" w14:textId="7F90ED95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567C48E1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7904C065" w14:textId="2CFF8C19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655C8AB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002A33" w14:textId="56B4B6D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755FDDCF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CD54FE" w14:textId="75C40CA6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55428BC8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4F96D11" w14:textId="3DB5A6F1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1FDA1738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hideMark/>
          </w:tcPr>
          <w:p w14:paraId="0CB98482" w14:textId="286F6E01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</w:tr>
      <w:tr w:rsidR="009A0979" w:rsidRPr="00095C50" w14:paraId="412C4090" w14:textId="77777777" w:rsidTr="00243611">
        <w:trPr>
          <w:cantSplit/>
          <w:trHeight w:val="389"/>
          <w:tblHeader/>
        </w:trPr>
        <w:tc>
          <w:tcPr>
            <w:tcW w:w="2335" w:type="dxa"/>
          </w:tcPr>
          <w:p w14:paraId="2ACC5BF4" w14:textId="77777777" w:rsidR="009A0979" w:rsidRPr="00612ACC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9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8" w:type="dxa"/>
          </w:tcPr>
          <w:p w14:paraId="7CF0798D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</w:tcPr>
          <w:p w14:paraId="3074153A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5F2769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0D77E314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B4F3A86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7" w:type="dxa"/>
            <w:gridSpan w:val="19"/>
          </w:tcPr>
          <w:p w14:paraId="398512BA" w14:textId="77777777" w:rsidR="009A0979" w:rsidRPr="00095C50" w:rsidRDefault="009A0979" w:rsidP="009A097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0979" w:rsidRPr="00095C50" w14:paraId="4DA06BE0" w14:textId="77777777" w:rsidTr="00243611">
        <w:trPr>
          <w:cantSplit/>
          <w:trHeight w:val="58"/>
        </w:trPr>
        <w:tc>
          <w:tcPr>
            <w:tcW w:w="2335" w:type="dxa"/>
            <w:hideMark/>
          </w:tcPr>
          <w:p w14:paraId="59B5A9BB" w14:textId="77777777" w:rsidR="009A0979" w:rsidRPr="00095C50" w:rsidRDefault="009A0979" w:rsidP="009A0979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58" w:type="dxa"/>
          </w:tcPr>
          <w:p w14:paraId="293D4779" w14:textId="52A63265" w:rsidR="009A0979" w:rsidRPr="00095C50" w:rsidRDefault="009A0979" w:rsidP="009A0979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808" w:type="dxa"/>
          </w:tcPr>
          <w:p w14:paraId="2EEBACF2" w14:textId="77777777" w:rsidR="009A0979" w:rsidRPr="00095C50" w:rsidRDefault="009A0979" w:rsidP="00243611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3" w:type="dxa"/>
          </w:tcPr>
          <w:p w14:paraId="22569E67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70078AC4" w14:textId="77777777" w:rsidR="009A0979" w:rsidRPr="00095C50" w:rsidRDefault="009A0979" w:rsidP="009A097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C6367A1" w14:textId="77777777" w:rsidR="009A0979" w:rsidRPr="00095C50" w:rsidRDefault="009A0979" w:rsidP="009A0979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C8B7104" w14:textId="77777777" w:rsidR="009A0979" w:rsidRPr="00095C50" w:rsidRDefault="009A0979" w:rsidP="009A0979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4" w:type="dxa"/>
            <w:vAlign w:val="bottom"/>
          </w:tcPr>
          <w:p w14:paraId="4C7B8516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9AD86A4" w14:textId="02C18E12" w:rsidR="009A0979" w:rsidRPr="00095C50" w:rsidRDefault="009A0979" w:rsidP="009A09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51131FC3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65B6620A" w14:textId="3BBA4A11" w:rsidR="009A0979" w:rsidRPr="00095C50" w:rsidRDefault="009A0979" w:rsidP="009A097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92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0DC108C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738874" w14:textId="5B2E6474" w:rsidR="009A0979" w:rsidRPr="00095C50" w:rsidRDefault="009A0979" w:rsidP="009A09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2C468975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1413A3" w14:textId="6763C881" w:rsidR="009A0979" w:rsidRPr="00095C50" w:rsidRDefault="009A0979" w:rsidP="009A0979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02422EA8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049FB9" w14:textId="77777777" w:rsidR="009A0979" w:rsidRPr="00095C50" w:rsidRDefault="009A0979" w:rsidP="009A0979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705AFF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5FAA80" w14:textId="77777777" w:rsidR="009A0979" w:rsidRPr="00095C50" w:rsidRDefault="009A0979" w:rsidP="009A097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A1CBD60" w14:textId="77777777" w:rsidR="009A0979" w:rsidRPr="00095C50" w:rsidRDefault="009A0979" w:rsidP="009A097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B99F3A6" w14:textId="520A8B3E" w:rsidR="009A0979" w:rsidRPr="00095C50" w:rsidRDefault="009A0979" w:rsidP="009A09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0C25171A" w14:textId="77777777" w:rsidR="009A0979" w:rsidRPr="00095C50" w:rsidRDefault="009A0979" w:rsidP="009A097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5F3F43A" w14:textId="2712CE0A" w:rsidR="009A0979" w:rsidRPr="00095C50" w:rsidRDefault="009A0979" w:rsidP="009A097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25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7AECF5E3" w14:textId="77777777" w:rsidR="009A0979" w:rsidRPr="00095C50" w:rsidRDefault="009A0979" w:rsidP="009A097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A1F4BB" w14:textId="77777777" w:rsidR="009A0979" w:rsidRPr="00095C50" w:rsidRDefault="009A0979" w:rsidP="009A0979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36A019" w14:textId="77777777" w:rsidR="009A0979" w:rsidRPr="00095C50" w:rsidRDefault="009A0979" w:rsidP="009A0979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A8A3CA" w14:textId="77777777" w:rsidR="009A0979" w:rsidRPr="00095C50" w:rsidRDefault="009A0979" w:rsidP="009A0979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E575502" w14:textId="77777777" w:rsidR="00367680" w:rsidRPr="00095C50" w:rsidRDefault="00367680" w:rsidP="003676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64DF08" w14:textId="77777777" w:rsidR="00367680" w:rsidRPr="00095C50" w:rsidRDefault="00367680" w:rsidP="0065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13CCFD51" w14:textId="77777777" w:rsidR="00367680" w:rsidRPr="00095C5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3A1EC3E0" w14:textId="0CA4C747" w:rsidR="00367680" w:rsidRPr="00263FC2" w:rsidRDefault="001C446D" w:rsidP="00263FC2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3FC2">
        <w:rPr>
          <w:rFonts w:asciiTheme="majorBidi" w:hAnsiTheme="majorBidi" w:hint="cs"/>
          <w:sz w:val="30"/>
          <w:szCs w:val="30"/>
          <w:cs/>
        </w:rPr>
        <w:t>ผลิตผลไม้แช่แข็ง</w:t>
      </w:r>
      <w:r w:rsidR="0049481F">
        <w:rPr>
          <w:rFonts w:asciiTheme="majorBidi" w:hAnsiTheme="majorBidi" w:hint="cs"/>
          <w:sz w:val="30"/>
          <w:szCs w:val="30"/>
          <w:cs/>
        </w:rPr>
        <w:t xml:space="preserve"> </w:t>
      </w:r>
      <w:r w:rsidRPr="00263FC2">
        <w:rPr>
          <w:rFonts w:asciiTheme="majorBidi" w:hAnsiTheme="majorBidi" w:hint="cs"/>
          <w:sz w:val="30"/>
          <w:szCs w:val="30"/>
          <w:cs/>
        </w:rPr>
        <w:t>และ</w:t>
      </w:r>
      <w:r w:rsidR="00367680" w:rsidRPr="00263FC2">
        <w:rPr>
          <w:rFonts w:asciiTheme="majorBidi" w:hAnsiTheme="majorBidi" w:hint="cs"/>
          <w:sz w:val="30"/>
          <w:szCs w:val="30"/>
          <w:cs/>
        </w:rPr>
        <w:t>ธุรกิจห้องเย็น</w:t>
      </w:r>
    </w:p>
    <w:p w14:paraId="494D2BBC" w14:textId="77777777" w:rsidR="00367680" w:rsidRPr="00095C5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093B074" w14:textId="77777777" w:rsidR="00367680" w:rsidRPr="00DF3A57" w:rsidRDefault="00367680" w:rsidP="00656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2CE50DDC" w14:textId="77777777" w:rsidR="00367680" w:rsidRPr="00DF3A57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367680" w:rsidRPr="00DF3A57" w:rsidSect="0036768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A5181D8" w14:textId="77777777" w:rsidR="00367680" w:rsidRPr="0002168F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53EF1BE7" w14:textId="77777777" w:rsidR="0036768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64"/>
        <w:gridCol w:w="6"/>
      </w:tblGrid>
      <w:tr w:rsidR="00367680" w:rsidRPr="007B3117" w14:paraId="28EE5389" w14:textId="77777777" w:rsidTr="008D00DC">
        <w:tc>
          <w:tcPr>
            <w:tcW w:w="3690" w:type="dxa"/>
          </w:tcPr>
          <w:p w14:paraId="1587894B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BAACE9A" w14:textId="77777777" w:rsidR="00367680" w:rsidRPr="0065396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2C4A0F2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vAlign w:val="bottom"/>
          </w:tcPr>
          <w:p w14:paraId="3C5F23D4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680" w:rsidRPr="007B3117" w14:paraId="0A1059A8" w14:textId="77777777" w:rsidTr="008D00DC">
        <w:tc>
          <w:tcPr>
            <w:tcW w:w="3690" w:type="dxa"/>
          </w:tcPr>
          <w:p w14:paraId="5A07683D" w14:textId="62863829" w:rsidR="00367680" w:rsidRPr="005029D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6936D236" w14:textId="5225681E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772B4A97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96F0D" w14:textId="0018296F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7A862AA6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F15D9" w14:textId="39FA3555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2B95DCE8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F48772A" w14:textId="4EDCC596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568</w:t>
            </w:r>
          </w:p>
        </w:tc>
      </w:tr>
      <w:tr w:rsidR="00367680" w:rsidRPr="007B3117" w14:paraId="188AB2A7" w14:textId="77777777" w:rsidTr="008D00DC">
        <w:trPr>
          <w:gridAfter w:val="1"/>
          <w:wAfter w:w="6" w:type="dxa"/>
        </w:trPr>
        <w:tc>
          <w:tcPr>
            <w:tcW w:w="3690" w:type="dxa"/>
          </w:tcPr>
          <w:p w14:paraId="304C3BE1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  <w:vAlign w:val="bottom"/>
          </w:tcPr>
          <w:p w14:paraId="77A1E2E7" w14:textId="77777777" w:rsidR="00367680" w:rsidRPr="007B3117" w:rsidRDefault="00367680" w:rsidP="008D0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7680" w:rsidRPr="007B3117" w14:paraId="65CE20B4" w14:textId="77777777" w:rsidTr="008D00DC">
        <w:tc>
          <w:tcPr>
            <w:tcW w:w="3690" w:type="dxa"/>
          </w:tcPr>
          <w:p w14:paraId="1BF47887" w14:textId="1C5BD7D3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256F" w:rsidRPr="0049256F">
              <w:rPr>
                <w:rFonts w:ascii="Angsana New" w:hAnsi="Angsana New"/>
                <w:sz w:val="30"/>
                <w:szCs w:val="30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CC08DF1" w14:textId="0694EC74" w:rsidR="00367680" w:rsidRPr="006210ED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  <w:r w:rsidR="00367680" w:rsidRPr="00B011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367680" w:rsidRPr="00B0111B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5212012F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44F7A" w14:textId="1A3FD344" w:rsidR="00367680" w:rsidRPr="007B3117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  <w:r w:rsidR="00367680" w:rsidRPr="00B011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6129C845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4EDD0" w14:textId="58715B9E" w:rsidR="00367680" w:rsidRPr="007B3117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415409DF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00B8A86" w14:textId="68B9FDA9" w:rsidR="00367680" w:rsidRPr="007B3117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</w:tr>
      <w:tr w:rsidR="00367680" w:rsidRPr="007B3117" w14:paraId="3C1A9B8C" w14:textId="77777777" w:rsidTr="008D00DC">
        <w:tc>
          <w:tcPr>
            <w:tcW w:w="3690" w:type="dxa"/>
          </w:tcPr>
          <w:p w14:paraId="2FC9740E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E760EAE" w14:textId="2AF8A826" w:rsidR="00367680" w:rsidRPr="006210ED" w:rsidRDefault="007B37E4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F45E99">
              <w:rPr>
                <w:rFonts w:ascii="Angsana New" w:hAnsi="Angsana New"/>
                <w:sz w:val="30"/>
                <w:szCs w:val="30"/>
                <w:lang w:val="en-US" w:bidi="th-TH"/>
              </w:rPr>
              <w:t>,022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1E21FE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0B05FD" w14:textId="205784CF" w:rsidR="00367680" w:rsidRPr="007B3117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0111B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6F16001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CB677" w14:textId="77777777" w:rsidR="00367680" w:rsidRPr="004655D9" w:rsidRDefault="00367680" w:rsidP="008D00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F0E499" w14:textId="77777777" w:rsidR="00367680" w:rsidRPr="004655D9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D7E94AE" w14:textId="77777777" w:rsidR="00367680" w:rsidRPr="004655D9" w:rsidRDefault="00367680" w:rsidP="0087735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7680" w:rsidRPr="007B3117" w14:paraId="44FD8396" w14:textId="77777777" w:rsidTr="008D00DC">
        <w:tc>
          <w:tcPr>
            <w:tcW w:w="3690" w:type="dxa"/>
          </w:tcPr>
          <w:p w14:paraId="63CE1682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74427275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260" w:type="dxa"/>
          </w:tcPr>
          <w:p w14:paraId="342DEEA9" w14:textId="77777777" w:rsidR="00367680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29A27C" w14:textId="5EF0D106" w:rsidR="00367680" w:rsidRPr="006210ED" w:rsidRDefault="00F45E99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5,581</w:t>
            </w:r>
          </w:p>
        </w:tc>
        <w:tc>
          <w:tcPr>
            <w:tcW w:w="270" w:type="dxa"/>
          </w:tcPr>
          <w:p w14:paraId="154B47C4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0CE015" w14:textId="578FB88E" w:rsidR="00367680" w:rsidRPr="00465A43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5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CFD29BE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74CFF" w14:textId="77777777" w:rsidR="00367680" w:rsidRPr="004655D9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F918690" w14:textId="77777777" w:rsidR="00367680" w:rsidRPr="004655D9" w:rsidRDefault="00367680" w:rsidP="008D00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E4176E" w14:textId="77777777" w:rsidR="00367680" w:rsidRPr="004655D9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63BDFC" w14:textId="77777777" w:rsidR="00367680" w:rsidRPr="004655D9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E7C6362" w14:textId="77777777" w:rsidR="00367680" w:rsidRPr="004655D9" w:rsidRDefault="00367680" w:rsidP="0087735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7680" w:rsidRPr="007B3117" w14:paraId="4D748730" w14:textId="77777777" w:rsidTr="008D00DC">
        <w:tc>
          <w:tcPr>
            <w:tcW w:w="3690" w:type="dxa"/>
          </w:tcPr>
          <w:p w14:paraId="4CADFB4A" w14:textId="2E76C9F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256F" w:rsidRPr="0049256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8E3201" w14:textId="5F839585" w:rsidR="00367680" w:rsidRPr="006210ED" w:rsidRDefault="00F45E99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124,657</w:t>
            </w:r>
          </w:p>
        </w:tc>
        <w:tc>
          <w:tcPr>
            <w:tcW w:w="270" w:type="dxa"/>
          </w:tcPr>
          <w:p w14:paraId="6F212E52" w14:textId="77777777" w:rsidR="00367680" w:rsidRPr="007B3117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FAF773" w14:textId="7F2CBA14" w:rsidR="00367680" w:rsidRPr="00465A43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</w:t>
            </w:r>
            <w:r w:rsidR="00367680" w:rsidRPr="00B011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,46</w:t>
            </w:r>
            <w:r w:rsidRPr="004925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4F3D3C3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0FC9A3" w14:textId="3F99FAAA" w:rsidR="00367680" w:rsidRPr="005A4D0E" w:rsidRDefault="00367680" w:rsidP="005A4D0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4DB75E56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AE735" w14:textId="49DC6725" w:rsidR="00367680" w:rsidRPr="005A4D0E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9256F"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5A4D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</w:tr>
    </w:tbl>
    <w:p w14:paraId="567DB476" w14:textId="77777777" w:rsidR="0036768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80FB3E" w14:textId="77777777" w:rsidR="00367680" w:rsidRPr="00013E5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02335457" w14:textId="77777777" w:rsidR="00367680" w:rsidRPr="00120896" w:rsidRDefault="00367680" w:rsidP="0036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367680" w:rsidRPr="007B3117" w14:paraId="59196F57" w14:textId="77777777" w:rsidTr="008D00DC">
        <w:tc>
          <w:tcPr>
            <w:tcW w:w="3690" w:type="dxa"/>
          </w:tcPr>
          <w:p w14:paraId="62B4826D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1FC88AF" w14:textId="77777777" w:rsidR="00367680" w:rsidRPr="0065396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014696F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1D8237" w14:textId="77777777" w:rsidR="00367680" w:rsidRPr="001F611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680" w:rsidRPr="007B3117" w14:paraId="243BA852" w14:textId="77777777" w:rsidTr="008D00DC">
        <w:tc>
          <w:tcPr>
            <w:tcW w:w="3690" w:type="dxa"/>
          </w:tcPr>
          <w:p w14:paraId="3FD14415" w14:textId="470263E2" w:rsidR="00367680" w:rsidRPr="005029D6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0111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0111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49256F" w:rsidRPr="0049256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31</w:t>
            </w:r>
            <w:r w:rsidRPr="00B0111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B0111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5A2DAD8C" w14:textId="41BEAF2A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2567BE7C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360BC" w14:textId="4B52C4D6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4A2BCED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6A585" w14:textId="415612C5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569</w:t>
            </w:r>
          </w:p>
        </w:tc>
        <w:tc>
          <w:tcPr>
            <w:tcW w:w="270" w:type="dxa"/>
          </w:tcPr>
          <w:p w14:paraId="0578957E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BC2C3" w14:textId="1E1ADEEB" w:rsidR="00367680" w:rsidRDefault="0049256F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49256F">
              <w:rPr>
                <w:rFonts w:ascii="Angsana New" w:hAnsi="Angsana New"/>
                <w:bCs/>
                <w:spacing w:val="-4"/>
                <w:sz w:val="30"/>
                <w:szCs w:val="30"/>
              </w:rPr>
              <w:t>2</w:t>
            </w:r>
            <w:r w:rsidR="00367680">
              <w:rPr>
                <w:rFonts w:ascii="Angsana New" w:hAnsi="Angsana New"/>
                <w:bCs/>
                <w:spacing w:val="-4"/>
                <w:sz w:val="30"/>
                <w:szCs w:val="30"/>
              </w:rPr>
              <w:t>568</w:t>
            </w:r>
          </w:p>
        </w:tc>
      </w:tr>
      <w:tr w:rsidR="00367680" w:rsidRPr="007B3117" w14:paraId="507167DE" w14:textId="77777777" w:rsidTr="008D00DC">
        <w:tc>
          <w:tcPr>
            <w:tcW w:w="3690" w:type="dxa"/>
          </w:tcPr>
          <w:p w14:paraId="1FB5154D" w14:textId="77777777" w:rsidR="00367680" w:rsidRPr="007B3117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0FEF7B4" w14:textId="77777777" w:rsidR="00367680" w:rsidRPr="003B1250" w:rsidRDefault="00367680" w:rsidP="008D00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7680" w:rsidRPr="007B3117" w14:paraId="7295152D" w14:textId="77777777" w:rsidTr="008D00DC">
        <w:tc>
          <w:tcPr>
            <w:tcW w:w="3690" w:type="dxa"/>
          </w:tcPr>
          <w:p w14:paraId="29AA8153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0D300BA5" w14:textId="07E69E90" w:rsidR="00367680" w:rsidRPr="00B51104" w:rsidRDefault="00CF5B2A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2,218</w:t>
            </w:r>
          </w:p>
        </w:tc>
        <w:tc>
          <w:tcPr>
            <w:tcW w:w="270" w:type="dxa"/>
          </w:tcPr>
          <w:p w14:paraId="073B7F27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89B637" w14:textId="355DAED7" w:rsidR="00367680" w:rsidRPr="00B51104" w:rsidRDefault="0049256F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67680"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67680"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0E20148E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4461" w14:textId="66092E3E" w:rsidR="00367680" w:rsidRPr="00B51104" w:rsidRDefault="00CF5B2A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2,137</w:t>
            </w:r>
          </w:p>
        </w:tc>
        <w:tc>
          <w:tcPr>
            <w:tcW w:w="270" w:type="dxa"/>
          </w:tcPr>
          <w:p w14:paraId="3469314E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53EC0" w14:textId="093FECF3" w:rsidR="00367680" w:rsidRPr="007B3117" w:rsidRDefault="0049256F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67680"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67680"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367680" w:rsidRPr="007B3117" w14:paraId="294E821B" w14:textId="77777777" w:rsidTr="008D00DC">
        <w:tc>
          <w:tcPr>
            <w:tcW w:w="3690" w:type="dxa"/>
          </w:tcPr>
          <w:p w14:paraId="5C5A5FD9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121BF575" w14:textId="7471D362" w:rsidR="00367680" w:rsidRPr="00B51104" w:rsidRDefault="00CF5B2A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(214)</w:t>
            </w:r>
          </w:p>
        </w:tc>
        <w:tc>
          <w:tcPr>
            <w:tcW w:w="270" w:type="dxa"/>
          </w:tcPr>
          <w:p w14:paraId="55A43303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45EC0F" w14:textId="4DC73DC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7DB97D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1D989" w14:textId="6F99D9C6" w:rsidR="00367680" w:rsidRPr="00B51104" w:rsidRDefault="00CF5B2A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(528)</w:t>
            </w:r>
          </w:p>
        </w:tc>
        <w:tc>
          <w:tcPr>
            <w:tcW w:w="270" w:type="dxa"/>
          </w:tcPr>
          <w:p w14:paraId="5343309D" w14:textId="77777777" w:rsidR="00367680" w:rsidRPr="001D22DB" w:rsidRDefault="00367680" w:rsidP="008D00D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3ACDAB0" w14:textId="7C448300" w:rsidR="00367680" w:rsidRPr="007B3117" w:rsidRDefault="00367680" w:rsidP="0087735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67680" w:rsidRPr="007B3117" w14:paraId="6D102283" w14:textId="77777777" w:rsidTr="008D00DC">
        <w:tc>
          <w:tcPr>
            <w:tcW w:w="3690" w:type="dxa"/>
          </w:tcPr>
          <w:p w14:paraId="43E21C6D" w14:textId="77777777" w:rsidR="00367680" w:rsidRPr="007B3117" w:rsidRDefault="00367680" w:rsidP="008D0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60" w:type="dxa"/>
          </w:tcPr>
          <w:p w14:paraId="54695A89" w14:textId="6B62A3CA" w:rsidR="00367680" w:rsidRPr="00B51104" w:rsidRDefault="004212B4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5,967</w:t>
            </w:r>
          </w:p>
        </w:tc>
        <w:tc>
          <w:tcPr>
            <w:tcW w:w="270" w:type="dxa"/>
          </w:tcPr>
          <w:p w14:paraId="68C32AE9" w14:textId="77777777" w:rsidR="00367680" w:rsidRPr="00B51104" w:rsidRDefault="00367680" w:rsidP="008D00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521120" w14:textId="423261E9" w:rsidR="00367680" w:rsidRPr="00B51104" w:rsidRDefault="00367680" w:rsidP="008D00D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46,557</w:t>
            </w:r>
          </w:p>
        </w:tc>
        <w:tc>
          <w:tcPr>
            <w:tcW w:w="270" w:type="dxa"/>
          </w:tcPr>
          <w:p w14:paraId="4167C25B" w14:textId="77777777" w:rsidR="00367680" w:rsidRPr="00B51104" w:rsidRDefault="00367680" w:rsidP="008D0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7ECB5" w14:textId="21E30648" w:rsidR="00367680" w:rsidRPr="00B51104" w:rsidRDefault="00CF5B2A" w:rsidP="008D00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4,652</w:t>
            </w:r>
          </w:p>
        </w:tc>
        <w:tc>
          <w:tcPr>
            <w:tcW w:w="270" w:type="dxa"/>
          </w:tcPr>
          <w:p w14:paraId="1360B8D1" w14:textId="77777777" w:rsidR="00367680" w:rsidRPr="007B3117" w:rsidRDefault="00367680" w:rsidP="008D00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F455" w14:textId="1D74BB72" w:rsidR="00367680" w:rsidRPr="007B3117" w:rsidRDefault="00367680" w:rsidP="0087735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8,8</w:t>
            </w:r>
            <w:r w:rsidR="0049256F" w:rsidRPr="0049256F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7735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6BF963BD" w14:textId="77777777" w:rsidR="00367680" w:rsidRPr="00347BE0" w:rsidRDefault="00367680" w:rsidP="00367680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59743495" w14:textId="77777777" w:rsidR="00367680" w:rsidRDefault="00367680" w:rsidP="00367680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5A1219C2" w14:textId="77777777" w:rsidR="00367680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  <w:r>
        <w:rPr>
          <w:rFonts w:asciiTheme="majorBidi" w:hAnsiTheme="majorBidi" w:cstheme="majorBidi"/>
          <w:sz w:val="26"/>
          <w:szCs w:val="26"/>
          <w:lang w:eastAsia="x-none"/>
        </w:rPr>
        <w:br w:type="page"/>
      </w:r>
    </w:p>
    <w:p w14:paraId="03731B52" w14:textId="77777777" w:rsidR="00367680" w:rsidRPr="007B311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71EBC538" w14:textId="77777777" w:rsidR="00367680" w:rsidRPr="00511033" w:rsidRDefault="00367680" w:rsidP="00367680">
      <w:pPr>
        <w:rPr>
          <w:rFonts w:ascii="Angsana New" w:hAnsi="Angsana New"/>
          <w:sz w:val="28"/>
          <w:szCs w:val="28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17E67" w:rsidRPr="009B7FD9" w14:paraId="48538F95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23EF6B" w14:textId="77777777" w:rsidR="00317E67" w:rsidRPr="009B7FD9" w:rsidRDefault="00317E6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  <w:vAlign w:val="bottom"/>
          </w:tcPr>
          <w:p w14:paraId="21AB6BCE" w14:textId="3CABFA1E" w:rsidR="00317E67" w:rsidRPr="009B7FD9" w:rsidRDefault="00317E67" w:rsidP="00DD3B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E67" w:rsidRPr="009B7FD9" w14:paraId="308AB470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14B9D3C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6373C78C" w14:textId="20084FDA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BB277E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63438679" w14:textId="7DCFC15D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317E67" w:rsidRPr="009B7FD9" w14:paraId="4822E702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C397EF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7E5808" w14:textId="191C354F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0411A3" w14:textId="77777777" w:rsidR="00317E67" w:rsidRPr="009B7FD9" w:rsidRDefault="00317E67" w:rsidP="00317E67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254ED1" w14:textId="6A35E53F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4D6F08" w14:textId="77777777" w:rsidR="00317E67" w:rsidRPr="009B7FD9" w:rsidRDefault="00317E67" w:rsidP="00317E67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A979B6" w14:textId="30A8A204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7AEF748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517FE4" w14:textId="505C3E28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7A41589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DAFC17" w14:textId="7DC9620A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805D799" w14:textId="77777777" w:rsidR="00317E67" w:rsidRPr="009B7FD9" w:rsidRDefault="00317E67" w:rsidP="00317E67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2CC8DE" w14:textId="31C30DD9" w:rsidR="00317E67" w:rsidRPr="009B7FD9" w:rsidRDefault="00317E67" w:rsidP="00317E67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17E67" w:rsidRPr="009B7FD9" w14:paraId="06DEE217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B8277D" w14:textId="77777777" w:rsidR="00317E67" w:rsidRPr="009B7FD9" w:rsidRDefault="00317E67" w:rsidP="00317E67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</w:tcPr>
          <w:p w14:paraId="49B38414" w14:textId="77777777" w:rsidR="00317E67" w:rsidRPr="009B7FD9" w:rsidRDefault="00317E67" w:rsidP="00317E67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3C8" w:rsidRPr="009B7FD9" w14:paraId="48AD258B" w14:textId="77777777" w:rsidTr="00ED60A7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8051F5" w14:textId="454FFF81" w:rsidR="002C63C8" w:rsidRPr="009B7FD9" w:rsidRDefault="002C63C8" w:rsidP="002C63C8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FEB173" w14:textId="6B3372C1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35,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2EA9006" w14:textId="77777777" w:rsidR="002C63C8" w:rsidRPr="009B7FD9" w:rsidRDefault="002C63C8" w:rsidP="002C63C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A40AC7" w14:textId="667CF816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121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404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F3E2A8B" w14:textId="77777777" w:rsidR="002C63C8" w:rsidRPr="009B7FD9" w:rsidRDefault="002C63C8" w:rsidP="002C63C8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F2DD73" w14:textId="1A31B55F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1,157,282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6268581" w14:textId="77777777" w:rsidR="002C63C8" w:rsidRPr="009B7FD9" w:rsidRDefault="002C63C8" w:rsidP="002C63C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DC8219" w14:textId="40573C4D" w:rsidR="002C63C8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C77E9EC" w14:textId="77777777" w:rsidR="002C63C8" w:rsidRPr="009B7FD9" w:rsidRDefault="002C63C8" w:rsidP="002C63C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55F1B5" w14:textId="721963C3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F2660AE" w14:textId="77777777" w:rsidR="002C63C8" w:rsidRPr="009B7FD9" w:rsidRDefault="002C63C8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57C854" w14:textId="6C3D660F" w:rsidR="002C63C8" w:rsidRPr="009B7FD9" w:rsidRDefault="002C63C8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</w:tr>
      <w:tr w:rsidR="00ED60A7" w:rsidRPr="009B7FD9" w14:paraId="180E185A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8615F8" w14:textId="10311852" w:rsidR="00ED60A7" w:rsidRPr="009B7FD9" w:rsidRDefault="00ED60A7" w:rsidP="00ED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3" w:right="-110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ส่วน</w:t>
            </w:r>
            <w:r w:rsidRPr="009B7FD9">
              <w:rPr>
                <w:rFonts w:asciiTheme="majorBidi" w:hAnsiTheme="majorBidi" w:hint="cs"/>
                <w:sz w:val="30"/>
                <w:szCs w:val="30"/>
                <w:cs/>
              </w:rPr>
              <w:t>ของเงินกู้ยืมระยะยาวจากสถาบันการเงินที่ถึงกำหนด</w:t>
            </w:r>
            <w:r w:rsidRPr="009B7FD9">
              <w:rPr>
                <w:rFonts w:asciiTheme="majorBidi" w:hAnsiTheme="majorBidi"/>
                <w:sz w:val="30"/>
                <w:szCs w:val="30"/>
              </w:rPr>
              <w:br/>
            </w:r>
            <w:r w:rsidRPr="009B7FD9">
              <w:rPr>
                <w:rFonts w:asciiTheme="majorBidi" w:hAnsiTheme="majorBidi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DF111" w14:textId="4333FFE5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11,793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9E5DEEF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A654C9" w14:textId="6316412C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0F7451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EE2457" w14:textId="1027876B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11,793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F4DA12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5ED4C9" w14:textId="50F53E2F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42,543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15DA64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681116" w14:textId="44D218FC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0643C0D" w14:textId="77777777" w:rsidR="00ED60A7" w:rsidRPr="009B7FD9" w:rsidRDefault="00ED60A7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60AE5F" w14:textId="0BA4D236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42,543</w:t>
            </w:r>
          </w:p>
        </w:tc>
      </w:tr>
      <w:tr w:rsidR="00ED60A7" w:rsidRPr="009B7FD9" w14:paraId="5F5C7B3F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6A603C" w14:textId="6EAF9154" w:rsidR="00ED60A7" w:rsidRPr="009B7FD9" w:rsidRDefault="00ED60A7" w:rsidP="00ED60A7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B7FD9">
              <w:rPr>
                <w:rFonts w:asciiTheme="majorBidi" w:hAnsiTheme="majorBidi"/>
                <w:b w:val="0"/>
                <w:bCs w:val="0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0FDB1C" w14:textId="08D70F88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426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5584D5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D5BA0A" w14:textId="498B5E95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4F0999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2FDEB7" w14:textId="7201BF37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426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67FEBCB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85B85E" w14:textId="6533C9D6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395,668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FEBE06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CCB7C8" w14:textId="50CB4E9D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B3580F" w14:textId="77777777" w:rsidR="00ED60A7" w:rsidRPr="009B7FD9" w:rsidRDefault="00ED60A7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462093" w14:textId="1A6243F3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395,668</w:t>
            </w:r>
          </w:p>
        </w:tc>
      </w:tr>
      <w:tr w:rsidR="00ED60A7" w:rsidRPr="009B7FD9" w14:paraId="0EFD1803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F1038A" w14:textId="60672AC4" w:rsidR="00ED60A7" w:rsidRPr="009B7FD9" w:rsidRDefault="00ED60A7" w:rsidP="00ED60A7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3521AA" w14:textId="0AA14B9A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5956AB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EA4C6" w14:textId="28899055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EE44B26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23B729" w14:textId="0E44497C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368F3E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21EDDB" w14:textId="2CA25705" w:rsidR="00ED60A7" w:rsidRPr="009B7FD9" w:rsidRDefault="00ED60A7" w:rsidP="00ED60A7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AEA41A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6678" w14:textId="407879FB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75,157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B99C815" w14:textId="77777777" w:rsidR="00ED60A7" w:rsidRPr="009B7FD9" w:rsidRDefault="00ED60A7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9DBA34" w14:textId="52DBDE20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75,157</w:t>
            </w:r>
          </w:p>
        </w:tc>
      </w:tr>
      <w:tr w:rsidR="00ED60A7" w:rsidRPr="009B7FD9" w14:paraId="50F70B9E" w14:textId="77777777" w:rsidTr="002E2A19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8EEAA2" w14:textId="70E086BA" w:rsidR="00ED60A7" w:rsidRPr="009B7FD9" w:rsidRDefault="00ED60A7" w:rsidP="00ED60A7">
            <w:pPr>
              <w:pStyle w:val="Heading5"/>
              <w:ind w:left="90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รวมหนี้สินที่มีภา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9F21F" w14:textId="1236A9C9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474,140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5A4D3A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8C39" w14:textId="14C046D8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1,192,542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F7D64F7" w14:textId="77777777" w:rsidR="00ED60A7" w:rsidRPr="009B7FD9" w:rsidRDefault="00ED60A7" w:rsidP="00ED60A7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970DC1" w14:textId="25F45EFB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1,666,682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5F77D88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978AC4" w14:textId="50B2D379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438,211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AB38288" w14:textId="77777777" w:rsidR="00ED60A7" w:rsidRPr="009B7FD9" w:rsidRDefault="00ED60A7" w:rsidP="00ED60A7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362AB" w14:textId="607DDF84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1,119,657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E0CE3A1" w14:textId="77777777" w:rsidR="00ED60A7" w:rsidRPr="009B7FD9" w:rsidRDefault="00ED60A7" w:rsidP="00ED60A7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8974" w14:textId="64481908" w:rsidR="00ED60A7" w:rsidRPr="009B7FD9" w:rsidRDefault="00ED60A7" w:rsidP="00ED60A7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1,557,868</w:t>
            </w:r>
          </w:p>
        </w:tc>
      </w:tr>
    </w:tbl>
    <w:p w14:paraId="50CF631F" w14:textId="77777777" w:rsidR="00317E67" w:rsidRPr="00511033" w:rsidRDefault="00317E67" w:rsidP="00367680">
      <w:pPr>
        <w:rPr>
          <w:rFonts w:ascii="Angsana New" w:hAnsi="Angsana New"/>
          <w:sz w:val="28"/>
          <w:szCs w:val="28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ED60A7" w:rsidRPr="009B7FD9" w14:paraId="1E6C9094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A30A85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  <w:vAlign w:val="bottom"/>
          </w:tcPr>
          <w:p w14:paraId="6CD765E2" w14:textId="4BB413DB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0A7" w:rsidRPr="009B7FD9" w14:paraId="44E859A0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F352CF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22BCAF42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9C4B92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tcBorders>
              <w:left w:val="nil"/>
              <w:right w:val="nil"/>
            </w:tcBorders>
          </w:tcPr>
          <w:p w14:paraId="760BFCA6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D60A7" w:rsidRPr="009B7FD9" w14:paraId="36A4B13B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C32991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1E5C5D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CA60EE" w14:textId="77777777" w:rsidR="00ED60A7" w:rsidRPr="009B7FD9" w:rsidRDefault="00ED60A7" w:rsidP="00DD3BAC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F5821F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C8DBC3F" w14:textId="77777777" w:rsidR="00ED60A7" w:rsidRPr="009B7FD9" w:rsidRDefault="00ED60A7" w:rsidP="00DD3BAC">
            <w:pPr>
              <w:tabs>
                <w:tab w:val="decimal" w:pos="1154"/>
              </w:tabs>
              <w:ind w:lef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7BA6AF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6B673B2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8151A0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25386B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F26425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FF8C245" w14:textId="77777777" w:rsidR="00ED60A7" w:rsidRPr="009B7FD9" w:rsidRDefault="00ED60A7" w:rsidP="00DD3BAC">
            <w:pPr>
              <w:tabs>
                <w:tab w:val="decimal" w:pos="1154"/>
                <w:tab w:val="decimal" w:pos="1361"/>
              </w:tabs>
              <w:ind w:left="321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1C163" w14:textId="77777777" w:rsidR="00ED60A7" w:rsidRPr="009B7FD9" w:rsidRDefault="00ED60A7" w:rsidP="00DD3BAC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60A7" w:rsidRPr="009B7FD9" w14:paraId="5F7CE101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2FFC19" w14:textId="77777777" w:rsidR="00ED60A7" w:rsidRPr="009B7FD9" w:rsidRDefault="00ED60A7" w:rsidP="00DD3BAC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  <w:tcBorders>
              <w:left w:val="nil"/>
              <w:right w:val="nil"/>
            </w:tcBorders>
          </w:tcPr>
          <w:p w14:paraId="36E738DA" w14:textId="77777777" w:rsidR="00ED60A7" w:rsidRPr="009B7FD9" w:rsidRDefault="00ED60A7" w:rsidP="00DD3BAC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B70" w:rsidRPr="009B7FD9" w14:paraId="18388D7A" w14:textId="77777777" w:rsidTr="00DD3BAC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D0CD16" w14:textId="77777777" w:rsidR="00545B70" w:rsidRPr="009B7FD9" w:rsidRDefault="00545B70" w:rsidP="00545B70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pacing w:val="-6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hint="cs"/>
                <w:b w:val="0"/>
                <w:bCs w:val="0"/>
                <w:spacing w:val="-6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8AA25" w14:textId="79F10C28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9842F87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1FF89B" w14:textId="69915F3F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121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404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8910C60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94B64F" w14:textId="5DCE0D54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121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404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22E338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73B22F" w14:textId="359B1FBD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87A2EC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B81F626" w14:textId="4FD31B22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CCF568" w14:textId="77777777" w:rsidR="00545B70" w:rsidRPr="009B7FD9" w:rsidRDefault="00545B70" w:rsidP="00545B70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EF87C5" w14:textId="483F9A72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1,044,500</w:t>
            </w:r>
          </w:p>
        </w:tc>
      </w:tr>
      <w:tr w:rsidR="00545B70" w:rsidRPr="009B7FD9" w14:paraId="53CF1288" w14:textId="77777777" w:rsidTr="00257ED5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2923831" w14:textId="77777777" w:rsidR="00545B70" w:rsidRPr="009B7FD9" w:rsidRDefault="00545B70" w:rsidP="00545B70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8285AB" w14:textId="7B124C48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4ED11B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8C66E" w14:textId="522369F2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DA1710F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B131B" w14:textId="3E90A412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9B7FD9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98D7A9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965AF8" w14:textId="044A8E1C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  <w:r w:rsidRPr="009B7F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2C9736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B1D885" w14:textId="4FAEA991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74,563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8CC415B" w14:textId="77777777" w:rsidR="00545B70" w:rsidRPr="009B7FD9" w:rsidRDefault="00545B70" w:rsidP="00545B70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F40E22" w14:textId="35B20A8B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</w:rPr>
              <w:t>74,563</w:t>
            </w:r>
          </w:p>
        </w:tc>
      </w:tr>
      <w:tr w:rsidR="00545B70" w:rsidRPr="009B7FD9" w14:paraId="364AF1A7" w14:textId="77777777" w:rsidTr="00257ED5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6BFA0" w14:textId="77777777" w:rsidR="00545B70" w:rsidRPr="009B7FD9" w:rsidRDefault="00545B70" w:rsidP="00545B70">
            <w:pPr>
              <w:pStyle w:val="Heading5"/>
              <w:ind w:left="90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รวมหนี้สินที่มีภา</w:t>
            </w:r>
            <w:r w:rsidRPr="009B7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</w:t>
            </w:r>
            <w:r w:rsidRPr="009B7F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23D41" w14:textId="067283A0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24E88B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9CEC6" w14:textId="40461F4F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1,192,067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77E5734" w14:textId="77777777" w:rsidR="00545B70" w:rsidRPr="009B7FD9" w:rsidRDefault="00545B70" w:rsidP="00545B70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0E21" w14:textId="788CD96D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1,192,067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BFED039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6D214" w14:textId="561DB02C" w:rsidR="00545B70" w:rsidRPr="009B7FD9" w:rsidRDefault="00545B70" w:rsidP="00545B7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7FD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362C05" w14:textId="77777777" w:rsidR="00545B70" w:rsidRPr="009B7FD9" w:rsidRDefault="00545B70" w:rsidP="00545B70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43A517" w14:textId="2C728B21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1,119,063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721450F" w14:textId="77777777" w:rsidR="00545B70" w:rsidRPr="009B7FD9" w:rsidRDefault="00545B70" w:rsidP="00545B70">
            <w:pPr>
              <w:tabs>
                <w:tab w:val="clear" w:pos="907"/>
                <w:tab w:val="decimal" w:pos="903"/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34B43" w14:textId="3B82502B" w:rsidR="00545B70" w:rsidRPr="009B7FD9" w:rsidRDefault="00545B70" w:rsidP="00545B70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F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1,119,063</w:t>
            </w:r>
          </w:p>
        </w:tc>
      </w:tr>
    </w:tbl>
    <w:p w14:paraId="3890A48C" w14:textId="77777777" w:rsidR="00A34F1B" w:rsidRPr="00511033" w:rsidRDefault="00A34F1B" w:rsidP="00A3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E1E8F6C" w14:textId="60711038" w:rsidR="00F2479B" w:rsidRPr="00590112" w:rsidRDefault="00A34F1B" w:rsidP="00F24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D212D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49256F" w:rsidRPr="00D212DD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212DD">
        <w:rPr>
          <w:rFonts w:asciiTheme="majorBidi" w:hAnsiTheme="majorBidi" w:cstheme="majorBidi"/>
          <w:sz w:val="30"/>
          <w:szCs w:val="30"/>
          <w:lang w:val="en-US"/>
        </w:rPr>
        <w:t>567</w:t>
      </w:r>
      <w:r w:rsidRPr="00D212D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212DD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บริษัทย่อยได้ทำสัญญาเงินกู้ยืมระยะยาวกับสถาบันการเงินในประเทศแห่งหนึ่ง</w:t>
      </w:r>
      <w:r w:rsidR="00384D6C">
        <w:rPr>
          <w:rFonts w:asciiTheme="majorBidi" w:hAnsiTheme="majorBidi" w:cstheme="majorBidi" w:hint="cs"/>
          <w:sz w:val="30"/>
          <w:szCs w:val="30"/>
          <w:highlight w:val="yellow"/>
          <w:cs/>
        </w:rPr>
        <w:t xml:space="preserve"> </w:t>
      </w:r>
      <w:r w:rsidR="00A8252B">
        <w:rPr>
          <w:rFonts w:asciiTheme="majorBidi" w:hAnsiTheme="majorBidi" w:cstheme="majorBidi"/>
          <w:sz w:val="30"/>
          <w:szCs w:val="30"/>
          <w:highlight w:val="yellow"/>
          <w:cs/>
        </w:rPr>
        <w:br/>
      </w:r>
      <w:r w:rsidR="007B4B40" w:rsidRPr="00590112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="00912B83" w:rsidRPr="00590112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D212DD" w:rsidRPr="00590112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05D31" w:rsidRPr="005901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5D31" w:rsidRPr="00590112">
        <w:rPr>
          <w:rFonts w:asciiTheme="majorBidi" w:hAnsiTheme="majorBidi" w:cstheme="majorBidi"/>
          <w:sz w:val="30"/>
          <w:szCs w:val="30"/>
        </w:rPr>
        <w:t>425.00</w:t>
      </w:r>
      <w:r w:rsidR="00F05D31" w:rsidRPr="00590112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D212DD" w:rsidRPr="005901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>โดยมีอัตรา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ดอกเบี้ยเงินกู้ยืมขั้นต่ำ (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MLR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1CD">
        <w:rPr>
          <w:rFonts w:asciiTheme="majorBidi" w:hAnsiTheme="majorBidi" w:cstheme="majorBidi" w:hint="cs"/>
          <w:sz w:val="30"/>
          <w:szCs w:val="30"/>
          <w:cs/>
        </w:rPr>
        <w:t>บริษัทย่อยต้องจ่าย</w:t>
      </w:r>
      <w:r w:rsidRPr="00590112">
        <w:rPr>
          <w:rFonts w:asciiTheme="majorBidi" w:hAnsiTheme="majorBidi" w:cstheme="majorBidi"/>
          <w:sz w:val="30"/>
          <w:szCs w:val="30"/>
          <w:cs/>
        </w:rPr>
        <w:t>ชำระคืนงวดแรก</w:t>
      </w:r>
      <w:r w:rsidRPr="00590112">
        <w:rPr>
          <w:rFonts w:asciiTheme="majorBidi" w:hAnsiTheme="majorBidi" w:cstheme="majorBidi"/>
          <w:sz w:val="30"/>
          <w:szCs w:val="30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เมื่อครบกำหนดเวลา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</w:t>
      </w:r>
      <w:r w:rsidR="00912B83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EC11CD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โดยมีรายละเอียดการผ่อนชำระคืนตามที่กำหนดไว้ในสัญญา </w:t>
      </w:r>
      <w:r w:rsidR="00BC5D47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="00EC11CD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มี</w:t>
      </w:r>
      <w:r w:rsidR="00BC5D47" w:rsidRPr="00EC11C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กำหนดชำระคืนเงินต้นพร้อมดอกเบี้ยให้เสร็จสิ้น</w:t>
      </w:r>
      <w:r w:rsidR="00BC5D47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>ภายใน</w:t>
      </w:r>
      <w:r w:rsidR="00A23064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90112">
        <w:rPr>
          <w:rFonts w:asciiTheme="majorBidi" w:hAnsiTheme="majorBidi" w:cstheme="majorBidi"/>
          <w:sz w:val="30"/>
          <w:szCs w:val="30"/>
          <w:lang w:val="en-US"/>
        </w:rPr>
        <w:t>132</w:t>
      </w:r>
      <w:r w:rsidR="00A23064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เดือนนับแต่เดือนที่มีการเบิกรับเงินกู้ยืม</w:t>
      </w:r>
      <w:r w:rsidR="0060545D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เงินกู้ยืมดังกล่าวมีวัตถุประสงค์เพื่อชำระค่าก่อสร้าง</w:t>
      </w:r>
      <w:r w:rsidR="00F21836" w:rsidRPr="00590112">
        <w:rPr>
          <w:rFonts w:asciiTheme="majorBidi" w:hAnsiTheme="majorBidi" w:cstheme="majorBidi"/>
          <w:sz w:val="30"/>
          <w:szCs w:val="30"/>
          <w:cs/>
        </w:rPr>
        <w:br/>
      </w:r>
      <w:r w:rsidRPr="00590112">
        <w:rPr>
          <w:rFonts w:asciiTheme="majorBidi" w:hAnsiTheme="majorBidi" w:cstheme="majorBidi"/>
          <w:sz w:val="30"/>
          <w:szCs w:val="30"/>
          <w:cs/>
        </w:rPr>
        <w:t>สิ่งปลูกสร้าง งานระบบ เครื่องจักรและอุปกรณ์สำหรับโครงการก่อสร้างห้องเย็น</w:t>
      </w:r>
      <w:r w:rsidRPr="00590112">
        <w:rPr>
          <w:rFonts w:asciiTheme="majorBidi" w:hAnsiTheme="majorBidi" w:cstheme="majorBidi"/>
          <w:sz w:val="30"/>
          <w:szCs w:val="30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2479B" w:rsidRPr="0059011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F2479B" w:rsidRPr="0059011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2479B" w:rsidRPr="005901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479B" w:rsidRPr="00590112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2479B" w:rsidRPr="00590112">
        <w:rPr>
          <w:rFonts w:asciiTheme="majorBidi" w:hAnsiTheme="majorBidi" w:cstheme="majorBidi"/>
          <w:sz w:val="30"/>
          <w:szCs w:val="30"/>
        </w:rPr>
        <w:t>569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21836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ยอดคงเหลือเงินกู้ยืมมีจำนวนเงิน </w:t>
      </w:r>
      <w:r w:rsidR="000F5A25" w:rsidRPr="00590112">
        <w:rPr>
          <w:rFonts w:asciiTheme="majorBidi" w:hAnsiTheme="majorBidi" w:cstheme="majorBidi"/>
          <w:sz w:val="30"/>
          <w:szCs w:val="30"/>
          <w:lang w:val="en-US"/>
        </w:rPr>
        <w:t>420.25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2479B" w:rsidRPr="00590112">
        <w:rPr>
          <w:rFonts w:asciiTheme="majorBidi" w:hAnsiTheme="majorBidi" w:cstheme="majorBidi"/>
          <w:i/>
          <w:iCs/>
          <w:sz w:val="30"/>
          <w:szCs w:val="30"/>
        </w:rPr>
        <w:t xml:space="preserve">420.20 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2479B" w:rsidRPr="0059011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36F78146" w14:textId="77777777" w:rsidR="00103FA6" w:rsidRDefault="00103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62D00C" w14:textId="73D46A1B" w:rsidR="00A34F1B" w:rsidRPr="00BA6B35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90112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ในเดือนสิงหาคม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90112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590112">
        <w:rPr>
          <w:rFonts w:asciiTheme="majorBidi" w:hAnsiTheme="majorBidi" w:hint="cs"/>
          <w:sz w:val="30"/>
          <w:szCs w:val="30"/>
          <w:cs/>
          <w:lang w:val="en-US"/>
        </w:rPr>
        <w:t>บริษัทย่อยได้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ทำ</w:t>
      </w:r>
      <w:r w:rsidRPr="00590112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ระยะยาวอีกฉบับหนึ่ง</w:t>
      </w:r>
      <w:r w:rsidRPr="00590112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</w:t>
      </w:r>
      <w:r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>ดังกล่าว</w:t>
      </w:r>
      <w:r w:rsidR="00384D6C" w:rsidRPr="00590112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>วงเงิน</w:t>
      </w:r>
      <w:r w:rsidR="00912B83" w:rsidRPr="00590112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A6D33" w:rsidRPr="00590112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4E394B" w:rsidRPr="00590112">
        <w:rPr>
          <w:rFonts w:asciiTheme="majorBidi" w:hAnsiTheme="majorBidi" w:cstheme="majorBidi"/>
          <w:sz w:val="30"/>
          <w:szCs w:val="30"/>
        </w:rPr>
        <w:t>.00</w:t>
      </w:r>
      <w:r w:rsidR="004E394B" w:rsidRPr="00590112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590112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Pr="00590112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59011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</w:t>
      </w:r>
      <w:r w:rsidR="00912B83" w:rsidRPr="0059011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ในสัญญา </w:t>
      </w:r>
      <w:r w:rsidR="00EC11CD">
        <w:rPr>
          <w:rFonts w:asciiTheme="majorBidi" w:hAnsiTheme="majorBidi" w:cstheme="majorBidi" w:hint="cs"/>
          <w:sz w:val="30"/>
          <w:szCs w:val="30"/>
          <w:cs/>
        </w:rPr>
        <w:t>บริษัทย่อยต้องจ่าย</w:t>
      </w:r>
      <w:r w:rsidRPr="00590112">
        <w:rPr>
          <w:rFonts w:asciiTheme="majorBidi" w:hAnsiTheme="majorBidi" w:cstheme="majorBidi" w:hint="cs"/>
          <w:sz w:val="30"/>
          <w:szCs w:val="30"/>
          <w:cs/>
        </w:rPr>
        <w:t xml:space="preserve">ชำระคืนงวดแรกเมื่อครบกำหนดเวลา </w:t>
      </w:r>
      <w:r w:rsidR="0049256F" w:rsidRPr="0059011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</w:t>
      </w:r>
      <w:r w:rsidR="00912B83" w:rsidRPr="00590112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โดยมีรายละเอียดการผ่อนชำระคืนตามที่กำหนดไว้ในสัญญา 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C11CD">
        <w:rPr>
          <w:rFonts w:asciiTheme="majorBidi" w:hAnsiTheme="majorBidi" w:cstheme="majorBidi" w:hint="cs"/>
          <w:sz w:val="30"/>
          <w:szCs w:val="30"/>
          <w:cs/>
          <w:lang w:val="en-US"/>
        </w:rPr>
        <w:t>มี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กำหนดชำระคืนเงินต้นพร้อมดอกเบี้ยให้เสร็จสิ้นภายใน </w:t>
      </w:r>
      <w:r w:rsidR="001A6D33" w:rsidRPr="00590112">
        <w:rPr>
          <w:rFonts w:asciiTheme="majorBidi" w:hAnsiTheme="majorBidi" w:cstheme="majorBidi"/>
          <w:sz w:val="30"/>
          <w:szCs w:val="30"/>
          <w:lang w:val="en-US"/>
        </w:rPr>
        <w:t>84</w:t>
      </w:r>
      <w:r w:rsidR="001A6D33" w:rsidRPr="0059011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เดือนนับแต่เดือนที่มีการเบิกรับเงินกู้ยืม </w:t>
      </w:r>
      <w:r w:rsidRPr="00590112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590112">
        <w:rPr>
          <w:rFonts w:asciiTheme="majorBidi" w:hAnsiTheme="majorBidi" w:cstheme="majorBidi" w:hint="cs"/>
          <w:sz w:val="30"/>
          <w:szCs w:val="30"/>
          <w:cs/>
        </w:rPr>
        <w:t>ชำระค่าติดตั้งเครื่องจักร</w:t>
      </w:r>
      <w:r w:rsidRPr="00EC11CD">
        <w:rPr>
          <w:rFonts w:asciiTheme="majorBidi" w:hAnsiTheme="majorBidi" w:cstheme="majorBidi" w:hint="cs"/>
          <w:spacing w:val="-8"/>
          <w:sz w:val="30"/>
          <w:szCs w:val="30"/>
          <w:cs/>
        </w:rPr>
        <w:t>และอุปกรณ์ ณ วันที่</w:t>
      </w:r>
      <w:r w:rsidR="008F61F4" w:rsidRPr="00EC11C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8E7825"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31 </w:t>
      </w:r>
      <w:r w:rsidR="008E7825" w:rsidRPr="00EC11CD">
        <w:rPr>
          <w:rFonts w:asciiTheme="majorBidi" w:hAnsiTheme="majorBidi" w:cstheme="majorBidi" w:hint="cs"/>
          <w:spacing w:val="-8"/>
          <w:sz w:val="30"/>
          <w:szCs w:val="30"/>
          <w:cs/>
        </w:rPr>
        <w:t>มีนาคม</w:t>
      </w:r>
      <w:r w:rsidR="008E7825" w:rsidRPr="00EC11C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8E7825"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8E7825" w:rsidRPr="00EC11CD">
        <w:rPr>
          <w:rFonts w:asciiTheme="majorBidi" w:hAnsiTheme="majorBidi" w:cstheme="majorBidi"/>
          <w:spacing w:val="-8"/>
          <w:sz w:val="30"/>
          <w:szCs w:val="30"/>
        </w:rPr>
        <w:t>569</w:t>
      </w:r>
      <w:r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C11CD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ยอดคงเหลือเงินกู้ยืมมีจำนวนเงิน </w:t>
      </w:r>
      <w:r w:rsidR="0049256F"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>8.</w:t>
      </w:r>
      <w:r w:rsidR="0049256F"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>01</w:t>
      </w:r>
      <w:r w:rsidRPr="00EC11CD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C11CD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ล้านบาท </w:t>
      </w:r>
      <w:r w:rsidRPr="00EC11CD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(</w:t>
      </w:r>
      <w:r w:rsidR="008E7825" w:rsidRPr="00EC11CD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31 </w:t>
      </w:r>
      <w:r w:rsidR="008E7825" w:rsidRPr="00EC11CD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ธันวาคม </w:t>
      </w:r>
      <w:r w:rsidR="008E7825" w:rsidRPr="00EC11CD">
        <w:rPr>
          <w:rFonts w:asciiTheme="majorBidi" w:hAnsiTheme="majorBidi" w:cstheme="majorBidi"/>
          <w:i/>
          <w:iCs/>
          <w:spacing w:val="-8"/>
          <w:sz w:val="30"/>
          <w:szCs w:val="30"/>
          <w:lang w:val="en-US"/>
        </w:rPr>
        <w:t>2</w:t>
      </w:r>
      <w:r w:rsidR="008E7825" w:rsidRPr="00EC11CD">
        <w:rPr>
          <w:rFonts w:asciiTheme="majorBidi" w:hAnsiTheme="majorBidi" w:cstheme="majorBidi"/>
          <w:i/>
          <w:iCs/>
          <w:spacing w:val="-8"/>
          <w:sz w:val="30"/>
          <w:szCs w:val="30"/>
        </w:rPr>
        <w:t>56</w:t>
      </w:r>
      <w:r w:rsidR="008E7825" w:rsidRPr="00EC11CD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8</w:t>
      </w:r>
      <w:r w:rsidR="008E7825" w:rsidRPr="00EC11CD">
        <w:rPr>
          <w:rFonts w:asciiTheme="majorBidi" w:hAnsiTheme="majorBidi" w:cstheme="majorBidi"/>
          <w:i/>
          <w:iCs/>
          <w:spacing w:val="-8"/>
          <w:sz w:val="30"/>
          <w:szCs w:val="30"/>
        </w:rPr>
        <w:t>:</w:t>
      </w:r>
      <w:r w:rsidR="008E7825" w:rsidRPr="00EC11CD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="008E7825" w:rsidRPr="00EC11CD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18.01 </w:t>
      </w:r>
      <w:r w:rsidR="008E7825" w:rsidRPr="00EC11CD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ล้านบาท</w:t>
      </w:r>
      <w:r w:rsidRPr="00EC11CD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  <w:lang w:val="en-US"/>
        </w:rPr>
        <w:t>)</w:t>
      </w:r>
    </w:p>
    <w:p w14:paraId="61D43825" w14:textId="77777777" w:rsidR="00A34F1B" w:rsidRPr="009C6693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7AD0D7" w14:textId="0056BDFF" w:rsidR="00A34F1B" w:rsidRPr="007A7C07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A7C07">
        <w:rPr>
          <w:rFonts w:asciiTheme="majorBidi" w:hAnsiTheme="majorBidi" w:cstheme="majorBidi" w:hint="cs"/>
          <w:sz w:val="30"/>
          <w:szCs w:val="30"/>
          <w:cs/>
        </w:rPr>
        <w:t>ภายใต้สัญญาเงินกู้ยืม</w:t>
      </w:r>
      <w:r w:rsidR="006F6D78">
        <w:rPr>
          <w:rFonts w:asciiTheme="majorBidi" w:hAnsiTheme="majorBidi" w:cstheme="majorBidi" w:hint="cs"/>
          <w:sz w:val="30"/>
          <w:szCs w:val="30"/>
          <w:cs/>
        </w:rPr>
        <w:t>ทั้งสองฉบับ</w:t>
      </w:r>
      <w:r w:rsidRPr="007A7C07">
        <w:rPr>
          <w:rFonts w:asciiTheme="majorBidi" w:hAnsiTheme="majorBidi" w:cstheme="majorBidi"/>
          <w:sz w:val="30"/>
          <w:szCs w:val="30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>บริษัทย่อยจะต้องปฏิบัติตามเงื่อนไขบางประการ เช่น การดำรงอัตราส่วน</w:t>
      </w:r>
      <w:r w:rsidR="004E3110">
        <w:rPr>
          <w:rFonts w:asciiTheme="majorBidi" w:hAnsiTheme="majorBidi" w:cstheme="majorBidi"/>
          <w:sz w:val="30"/>
          <w:szCs w:val="30"/>
          <w:cs/>
        </w:rPr>
        <w:br/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ของหนี้สินต่อส่วนของผู้ถือหุ้นและอัตราส่วนความสามารถในการชำระหนี้ในอัตราที่กำหนดไว้ในสัญญา นับตั้งแต่งบการเงินประจำปี </w:t>
      </w:r>
      <w:r w:rsidR="0049256F" w:rsidRPr="0049256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B2F00">
        <w:rPr>
          <w:rFonts w:asciiTheme="majorBidi" w:hAnsiTheme="majorBidi" w:cstheme="majorBidi"/>
          <w:sz w:val="30"/>
          <w:szCs w:val="30"/>
          <w:lang w:val="en-US"/>
        </w:rPr>
        <w:t>568</w:t>
      </w:r>
      <w:r w:rsidRPr="007A7C0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7C07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  <w:r w:rsidRPr="007A7C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3AA8312" w14:textId="77777777" w:rsidR="00A34F1B" w:rsidRPr="009C6693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347DE" w14:textId="271BB3E9" w:rsidR="00A34F1B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49256F" w:rsidRPr="0049256F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49256F" w:rsidRPr="0049256F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AB2F00">
        <w:rPr>
          <w:rFonts w:asciiTheme="majorBidi" w:hAnsiTheme="majorBidi" w:cstheme="majorBidi"/>
          <w:spacing w:val="-4"/>
          <w:sz w:val="30"/>
          <w:szCs w:val="30"/>
          <w:lang w:val="en-US"/>
        </w:rPr>
        <w:t>568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บริษัทย่อยไม่สามารถปฏิบัติตามเงื่อนไขตามที่ระบุภายใต้สัญญาเงินกู้ยืมได้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ผลให้สถาบันการเงิน</w:t>
      </w:r>
      <w:r>
        <w:rPr>
          <w:rFonts w:asciiTheme="majorBidi" w:hAnsiTheme="majorBidi" w:hint="cs"/>
          <w:spacing w:val="-4"/>
          <w:sz w:val="30"/>
          <w:szCs w:val="30"/>
          <w:cs/>
        </w:rPr>
        <w:t>ในประเทศดังกล่าว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สามารถใช้สิทธิตามที่ระบุในสัญญา</w:t>
      </w:r>
      <w:r>
        <w:rPr>
          <w:rFonts w:asciiTheme="majorBidi" w:hAnsiTheme="majorBidi" w:hint="cs"/>
          <w:spacing w:val="-4"/>
          <w:sz w:val="30"/>
          <w:szCs w:val="30"/>
          <w:cs/>
        </w:rPr>
        <w:t>ใน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การเรียกชำระหนี้เงินกู้ยืมคงเหลือทั้งจำนวนจากบริษัท</w:t>
      </w:r>
      <w:r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712714">
        <w:rPr>
          <w:rFonts w:asciiTheme="majorBidi" w:hAnsiTheme="majorBidi" w:hint="cs"/>
          <w:spacing w:val="-4"/>
          <w:sz w:val="30"/>
          <w:szCs w:val="30"/>
          <w:cs/>
        </w:rPr>
        <w:t>ได้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C4AA2">
        <w:rPr>
          <w:rFonts w:asciiTheme="majorBidi" w:hAnsiTheme="majorBidi" w:hint="cs"/>
          <w:spacing w:val="-4"/>
          <w:sz w:val="30"/>
          <w:szCs w:val="30"/>
          <w:cs/>
        </w:rPr>
        <w:t>อย่างไรก็ตา</w:t>
      </w:r>
      <w:r w:rsidRPr="0023783C">
        <w:rPr>
          <w:rFonts w:asciiTheme="majorBidi" w:hAnsiTheme="majorBidi" w:hint="cs"/>
          <w:spacing w:val="-4"/>
          <w:sz w:val="30"/>
          <w:szCs w:val="30"/>
          <w:cs/>
        </w:rPr>
        <w:t>ม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บริษัทย่อยได้รับจดหมายจากสถาบันการเงินในประเทศดังกล่าวลง</w:t>
      </w:r>
      <w:r w:rsidRPr="0023783C">
        <w:rPr>
          <w:rFonts w:asciiTheme="majorBidi" w:hAnsiTheme="majorBidi" w:hint="cs"/>
          <w:spacing w:val="-4"/>
          <w:sz w:val="30"/>
          <w:szCs w:val="30"/>
          <w:cs/>
        </w:rPr>
        <w:t>วันที่</w:t>
      </w:r>
      <w:r w:rsidRPr="0023783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AB2F00">
        <w:rPr>
          <w:rFonts w:asciiTheme="majorBidi" w:hAnsiTheme="majorBidi"/>
          <w:spacing w:val="-4"/>
          <w:sz w:val="30"/>
          <w:szCs w:val="30"/>
          <w:lang w:val="en-US"/>
        </w:rPr>
        <w:t>8</w:t>
      </w:r>
      <w:r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พฤศจิกายน</w:t>
      </w:r>
      <w:r w:rsidRPr="00CC4AA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Pr="00AB2F00">
        <w:rPr>
          <w:rFonts w:asciiTheme="majorBidi" w:hAnsiTheme="majorBidi"/>
          <w:spacing w:val="-4"/>
          <w:sz w:val="30"/>
          <w:szCs w:val="30"/>
          <w:lang w:val="en-US"/>
        </w:rPr>
        <w:t>568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อนุญาตให้ผ่อนผันการปฏิบัติตามเงื่อนไขของสัญญาเงินกู้ยืมโดยไม่ถือเป็นเหตุละเมิดสัญญาตามสัญญา</w:t>
      </w:r>
      <w:r>
        <w:rPr>
          <w:rFonts w:asciiTheme="majorBidi" w:hAnsiTheme="majorBidi"/>
          <w:spacing w:val="-4"/>
          <w:sz w:val="30"/>
          <w:szCs w:val="30"/>
          <w:cs/>
        </w:rPr>
        <w:br/>
      </w:r>
      <w:r>
        <w:rPr>
          <w:rFonts w:asciiTheme="majorBidi" w:hAnsiTheme="majorBidi" w:hint="cs"/>
          <w:spacing w:val="-4"/>
          <w:sz w:val="30"/>
          <w:szCs w:val="30"/>
          <w:cs/>
        </w:rPr>
        <w:t>เงินกู้ยืม ดังนั้นบริษัทย่อยจึงจัดประเภทเงินกู้ยืมดังกล่าวเป็นเงินกู้ยืมระยะยาวจากสถาบันการเงิน</w:t>
      </w:r>
    </w:p>
    <w:p w14:paraId="08C8FE04" w14:textId="77777777" w:rsidR="00A2546F" w:rsidRPr="00A2546F" w:rsidRDefault="00A2546F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12F627D0" w14:textId="607D3E7E" w:rsidR="00A84BB9" w:rsidRPr="004C39B4" w:rsidRDefault="00B25426" w:rsidP="004C39B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7"/>
          <w:sz w:val="30"/>
          <w:szCs w:val="30"/>
          <w:cs/>
          <w:lang w:val="en-US"/>
        </w:rPr>
      </w:pPr>
      <w:r w:rsidRPr="001A2CA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Pr="001A2CAD">
        <w:rPr>
          <w:rFonts w:asciiTheme="majorBidi" w:hAnsiTheme="majorBidi" w:cstheme="majorBidi"/>
          <w:spacing w:val="-4"/>
          <w:sz w:val="30"/>
          <w:szCs w:val="30"/>
          <w:lang w:val="en-US"/>
        </w:rPr>
        <w:t>2569</w:t>
      </w:r>
      <w:r w:rsidRPr="001A2CAD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บริษัทย่อยได้รับหนังสืออนุมัติเงื่อนไขในการชำระหนี้จาก</w:t>
      </w:r>
      <w:r w:rsidRPr="001A2CAD">
        <w:rPr>
          <w:rFonts w:asciiTheme="majorBidi" w:hAnsiTheme="majorBidi" w:hint="cs"/>
          <w:spacing w:val="-4"/>
          <w:sz w:val="30"/>
          <w:szCs w:val="30"/>
          <w:cs/>
        </w:rPr>
        <w:t>สถาบันการเงินในประเทศดังกล่าว</w:t>
      </w:r>
      <w:r w:rsidRPr="001A2CAD">
        <w:rPr>
          <w:rFonts w:asciiTheme="majorBidi" w:hAnsiTheme="majorBidi" w:cstheme="minorBidi" w:hint="cs"/>
          <w:spacing w:val="-4"/>
          <w:sz w:val="30"/>
          <w:szCs w:val="38"/>
          <w:cs/>
        </w:rPr>
        <w:t xml:space="preserve"> </w:t>
      </w:r>
      <w:r w:rsidR="0007163D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1A2CAD">
        <w:rPr>
          <w:rFonts w:ascii="Angsana New" w:hAnsi="Angsana New" w:hint="cs"/>
          <w:spacing w:val="-4"/>
          <w:sz w:val="30"/>
          <w:szCs w:val="30"/>
          <w:cs/>
        </w:rPr>
        <w:t>วงเงินกู้</w:t>
      </w:r>
      <w:r w:rsidR="00912B83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1A2CA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1A2CAD">
        <w:rPr>
          <w:rFonts w:asciiTheme="majorBidi" w:hAnsiTheme="majorBidi"/>
          <w:spacing w:val="-4"/>
          <w:sz w:val="30"/>
          <w:szCs w:val="30"/>
        </w:rPr>
        <w:t>425</w:t>
      </w:r>
      <w:r w:rsidR="00811D39">
        <w:rPr>
          <w:rFonts w:asciiTheme="majorBidi" w:hAnsiTheme="majorBidi"/>
          <w:spacing w:val="-4"/>
          <w:sz w:val="30"/>
          <w:szCs w:val="30"/>
          <w:lang w:val="en-US"/>
        </w:rPr>
        <w:t>.00</w:t>
      </w:r>
      <w:r w:rsidRPr="001A2CAD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1A2CA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1A2CAD">
        <w:rPr>
          <w:rFonts w:asciiTheme="majorBidi" w:hAnsiTheme="majorBidi" w:cs="Times New Roman" w:hint="cs"/>
          <w:spacing w:val="-4"/>
          <w:sz w:val="30"/>
          <w:szCs w:val="30"/>
          <w:cs/>
        </w:rPr>
        <w:t xml:space="preserve"> </w:t>
      </w:r>
      <w:r w:rsidRPr="001A2CAD">
        <w:rPr>
          <w:rFonts w:ascii="Angsana New" w:hAnsi="Angsana New" w:hint="cs"/>
          <w:spacing w:val="-4"/>
          <w:sz w:val="30"/>
          <w:szCs w:val="30"/>
          <w:cs/>
        </w:rPr>
        <w:t>โดยสถาบันการเงินยินยอมให้บริษัทย่อยปลอดชำระคืนเงินต้นในช่วงระยะเวลาที่กำหนด</w:t>
      </w:r>
      <w:r w:rsidRPr="001A2CAD">
        <w:rPr>
          <w:rFonts w:asciiTheme="majorBidi" w:hAnsiTheme="majorBidi"/>
          <w:spacing w:val="-4"/>
          <w:sz w:val="30"/>
          <w:szCs w:val="30"/>
        </w:rPr>
        <w:t xml:space="preserve"> (Grace Period)</w:t>
      </w:r>
      <w:r w:rsidRPr="001A2CAD">
        <w:rPr>
          <w:rFonts w:asciiTheme="majorBidi" w:hAnsiTheme="majorBidi" w:hint="cs"/>
          <w:spacing w:val="-4"/>
          <w:sz w:val="30"/>
          <w:szCs w:val="30"/>
          <w:cs/>
        </w:rPr>
        <w:t xml:space="preserve"> สำหรับระยะเวลาตั้งแต่เดือนมกราคม </w:t>
      </w:r>
      <w:r w:rsidRPr="001A2CAD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ถึงเดือนธันวาคม</w:t>
      </w:r>
      <w:r w:rsidRPr="001A2CAD">
        <w:rPr>
          <w:rFonts w:asciiTheme="majorBidi" w:hAnsiTheme="majorBidi"/>
          <w:spacing w:val="-4"/>
          <w:sz w:val="30"/>
          <w:szCs w:val="30"/>
          <w:lang w:val="en-US"/>
        </w:rPr>
        <w:t xml:space="preserve"> 2569</w:t>
      </w:r>
      <w:r w:rsidRPr="001A2CAD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รวมเป็นจำนวนเงิน </w:t>
      </w:r>
      <w:r w:rsidRPr="001A2CAD">
        <w:rPr>
          <w:rFonts w:asciiTheme="majorBidi" w:hAnsiTheme="majorBidi"/>
          <w:spacing w:val="-4"/>
          <w:sz w:val="30"/>
          <w:szCs w:val="30"/>
          <w:lang w:val="en-US"/>
        </w:rPr>
        <w:t>42</w:t>
      </w:r>
      <w:r w:rsidR="00F04421">
        <w:rPr>
          <w:rFonts w:asciiTheme="majorBidi" w:hAnsiTheme="majorBidi"/>
          <w:spacing w:val="-4"/>
          <w:sz w:val="30"/>
          <w:szCs w:val="30"/>
          <w:lang w:val="en-US"/>
        </w:rPr>
        <w:t>.00</w:t>
      </w:r>
      <w:r w:rsidRPr="001A2CAD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ล้านบาท </w:t>
      </w:r>
      <w:r w:rsidR="001A2CAD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Pr="001A2CAD">
        <w:rPr>
          <w:rFonts w:asciiTheme="majorBidi" w:hAnsiTheme="majorBidi" w:hint="cs"/>
          <w:spacing w:val="-7"/>
          <w:sz w:val="30"/>
          <w:szCs w:val="30"/>
          <w:cs/>
          <w:lang w:val="en-US"/>
        </w:rPr>
        <w:t xml:space="preserve">โดยจะชำระคืนทั้งจำนวนในงวดสุดท้ายของสัญญา </w:t>
      </w:r>
      <w:r w:rsidR="004C39B4">
        <w:rPr>
          <w:rFonts w:asciiTheme="majorBidi" w:hAnsiTheme="majorBidi" w:hint="cs"/>
          <w:spacing w:val="-7"/>
          <w:sz w:val="30"/>
          <w:szCs w:val="30"/>
          <w:cs/>
          <w:lang w:val="en-US"/>
        </w:rPr>
        <w:t>ซึ่ง</w:t>
      </w:r>
      <w:r w:rsidRPr="001A2CAD">
        <w:rPr>
          <w:rFonts w:asciiTheme="majorBidi" w:hAnsiTheme="majorBidi" w:hint="cs"/>
          <w:spacing w:val="-7"/>
          <w:sz w:val="30"/>
          <w:szCs w:val="30"/>
          <w:cs/>
          <w:lang w:val="en-US"/>
        </w:rPr>
        <w:t>อัตราดอกเบี้ยและหลักประกันทั้งหมดยังคงเป็นไปตามสัญญาเดิม</w:t>
      </w:r>
      <w:r w:rsidR="00B41E85" w:rsidRPr="003676E3">
        <w:rPr>
          <w:rFonts w:asciiTheme="majorBidi" w:hAnsiTheme="majorBidi" w:hint="cs"/>
          <w:sz w:val="30"/>
          <w:szCs w:val="30"/>
          <w:cs/>
          <w:lang w:val="en-US"/>
        </w:rPr>
        <w:t xml:space="preserve">ดังนั้น ณ วันที่ </w:t>
      </w:r>
      <w:r w:rsidR="00B41E85" w:rsidRPr="003676E3">
        <w:rPr>
          <w:rFonts w:asciiTheme="majorBidi" w:hAnsiTheme="majorBidi"/>
          <w:sz w:val="30"/>
          <w:szCs w:val="30"/>
          <w:lang w:val="en-US"/>
        </w:rPr>
        <w:t>31</w:t>
      </w:r>
      <w:r w:rsidR="00B41E85" w:rsidRPr="003676E3">
        <w:rPr>
          <w:rFonts w:asciiTheme="majorBidi" w:hAnsiTheme="majorBidi" w:hint="cs"/>
          <w:sz w:val="30"/>
          <w:szCs w:val="30"/>
          <w:cs/>
          <w:lang w:val="en-US"/>
        </w:rPr>
        <w:t xml:space="preserve"> มีนาคม </w:t>
      </w:r>
      <w:r w:rsidR="00B41E85" w:rsidRPr="003676E3">
        <w:rPr>
          <w:rFonts w:asciiTheme="majorBidi" w:hAnsiTheme="majorBidi"/>
          <w:sz w:val="30"/>
          <w:szCs w:val="30"/>
          <w:lang w:val="en-US"/>
        </w:rPr>
        <w:t>2569</w:t>
      </w:r>
      <w:r w:rsidR="00B41E85" w:rsidRPr="003676E3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A84BB9" w:rsidRPr="003676E3">
        <w:rPr>
          <w:rFonts w:ascii="Angsana New" w:hAnsi="Angsana New" w:hint="cs"/>
          <w:sz w:val="30"/>
          <w:szCs w:val="30"/>
          <w:cs/>
        </w:rPr>
        <w:t>บริษัทย่อย</w:t>
      </w:r>
      <w:r w:rsidR="00943C0B" w:rsidRPr="003676E3">
        <w:rPr>
          <w:rFonts w:ascii="Angsana New" w:hAnsi="Angsana New" w:hint="cs"/>
          <w:sz w:val="30"/>
          <w:szCs w:val="30"/>
          <w:cs/>
        </w:rPr>
        <w:t>จึง</w:t>
      </w:r>
      <w:r w:rsidR="00803C9F" w:rsidRPr="003676E3">
        <w:rPr>
          <w:rFonts w:asciiTheme="majorBidi" w:hAnsiTheme="majorBidi" w:hint="cs"/>
          <w:spacing w:val="-4"/>
          <w:sz w:val="30"/>
          <w:szCs w:val="30"/>
          <w:cs/>
        </w:rPr>
        <w:t>จัดประเภทเงินกู้ยืมดังกล่าวเป็น</w:t>
      </w:r>
      <w:r w:rsidR="00393064" w:rsidRPr="003676E3">
        <w:rPr>
          <w:rFonts w:ascii="Angsana New" w:hAnsi="Angsana New" w:hint="cs"/>
          <w:sz w:val="30"/>
          <w:szCs w:val="30"/>
          <w:cs/>
        </w:rPr>
        <w:t>ส่วน</w:t>
      </w:r>
      <w:r w:rsidR="00A84BB9" w:rsidRPr="003676E3">
        <w:rPr>
          <w:rFonts w:ascii="Angsana New" w:hAnsi="Angsana New" w:hint="cs"/>
          <w:sz w:val="30"/>
          <w:szCs w:val="30"/>
          <w:cs/>
        </w:rPr>
        <w:t>ที่ถึงกำหนดชำระภายในหนึ่ง</w:t>
      </w:r>
      <w:r w:rsidR="0037493B" w:rsidRPr="003676E3">
        <w:rPr>
          <w:rFonts w:ascii="Angsana New" w:hAnsi="Angsana New" w:hint="cs"/>
          <w:sz w:val="30"/>
          <w:szCs w:val="30"/>
          <w:cs/>
        </w:rPr>
        <w:t xml:space="preserve">ปี </w:t>
      </w:r>
      <w:r w:rsidR="00213F50">
        <w:rPr>
          <w:rFonts w:ascii="Angsana New" w:hAnsi="Angsana New" w:hint="cs"/>
          <w:sz w:val="30"/>
          <w:szCs w:val="30"/>
          <w:cs/>
        </w:rPr>
        <w:t>เป็น</w:t>
      </w:r>
      <w:r w:rsidR="00393064" w:rsidRPr="003676E3">
        <w:rPr>
          <w:rFonts w:ascii="Angsana New" w:hAnsi="Angsana New" w:hint="cs"/>
          <w:sz w:val="30"/>
          <w:szCs w:val="30"/>
          <w:cs/>
        </w:rPr>
        <w:t>จำนวนเงิน</w:t>
      </w:r>
      <w:r w:rsidR="0037493B" w:rsidRPr="003676E3">
        <w:rPr>
          <w:rFonts w:ascii="Angsana New" w:hAnsi="Angsana New" w:hint="cs"/>
          <w:sz w:val="30"/>
          <w:szCs w:val="30"/>
          <w:cs/>
        </w:rPr>
        <w:t xml:space="preserve"> </w:t>
      </w:r>
      <w:r w:rsidR="000C4A25" w:rsidRPr="003676E3">
        <w:rPr>
          <w:rFonts w:ascii="Angsana New" w:hAnsi="Angsana New"/>
          <w:sz w:val="30"/>
          <w:szCs w:val="30"/>
          <w:lang w:val="en-US"/>
        </w:rPr>
        <w:t>10.50</w:t>
      </w:r>
      <w:r w:rsidR="0037493B" w:rsidRPr="003676E3">
        <w:rPr>
          <w:rFonts w:ascii="Angsana New" w:hAnsi="Angsana New"/>
          <w:sz w:val="30"/>
          <w:szCs w:val="30"/>
          <w:lang w:val="en-US"/>
        </w:rPr>
        <w:t xml:space="preserve"> </w:t>
      </w:r>
      <w:r w:rsidR="0037493B" w:rsidRPr="003676E3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213F50">
        <w:rPr>
          <w:rFonts w:ascii="Angsana New" w:hAnsi="Angsana New" w:hint="cs"/>
          <w:sz w:val="30"/>
          <w:szCs w:val="30"/>
          <w:cs/>
          <w:lang w:val="en-US"/>
        </w:rPr>
        <w:t xml:space="preserve"> จากส่วนของเงินกู้ยืมที่ครบกำหนดชำระในเดือนมกราคม</w:t>
      </w:r>
      <w:r w:rsidR="00EA7DF3">
        <w:rPr>
          <w:rFonts w:ascii="Angsana New" w:hAnsi="Angsana New" w:hint="cs"/>
          <w:sz w:val="30"/>
          <w:szCs w:val="30"/>
          <w:cs/>
          <w:lang w:val="en-US"/>
        </w:rPr>
        <w:t xml:space="preserve"> ถึงเดือนมีนาคม </w:t>
      </w:r>
      <w:r w:rsidR="00EA7DF3">
        <w:rPr>
          <w:rFonts w:ascii="Angsana New" w:hAnsi="Angsana New"/>
          <w:sz w:val="30"/>
          <w:szCs w:val="30"/>
          <w:lang w:val="en-US"/>
        </w:rPr>
        <w:t>2570</w:t>
      </w:r>
    </w:p>
    <w:p w14:paraId="252D404C" w14:textId="77777777" w:rsidR="00A2546F" w:rsidRPr="00A2546F" w:rsidRDefault="00A2546F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</w:p>
    <w:p w14:paraId="6AB2219A" w14:textId="74F93AD7" w:rsidR="00A34F1B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F061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ทั้งนี้ </w:t>
      </w:r>
      <w:r w:rsidRPr="00F061F4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บริษัทย่อยได้จำนองอาคาร </w:t>
      </w:r>
      <w:r w:rsidRPr="00F061F4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และจำนำเครื่องจักรบางส่วนกับสถาบันการเงินเพื่อใช้เป็นหลักประกัน</w:t>
      </w:r>
      <w:r w:rsidR="00FE56B1">
        <w:rPr>
          <w:rFonts w:asciiTheme="majorBidi" w:hAnsiTheme="majorBidi" w:cstheme="majorBidi" w:hint="cs"/>
          <w:spacing w:val="-4"/>
          <w:sz w:val="30"/>
          <w:szCs w:val="30"/>
          <w:cs/>
        </w:rPr>
        <w:t>ของวงเงินสินเชื่อ</w:t>
      </w:r>
      <w:r w:rsidR="0082106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เงินกู้ยืมระยะสั้นและเงินกู้ยืมระยะยาว </w:t>
      </w:r>
      <w:r w:rsidRPr="00F061F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49256F" w:rsidRPr="00F061F4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061F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9D146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D1468"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1468" w:rsidRPr="0049256F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D1468" w:rsidRPr="00AB2F00">
        <w:rPr>
          <w:rFonts w:asciiTheme="majorBidi" w:hAnsiTheme="majorBidi" w:cstheme="majorBidi"/>
          <w:sz w:val="30"/>
          <w:szCs w:val="30"/>
        </w:rPr>
        <w:t>56</w:t>
      </w:r>
      <w:r w:rsidR="009D1468">
        <w:rPr>
          <w:rFonts w:asciiTheme="majorBidi" w:hAnsiTheme="majorBidi" w:cstheme="majorBidi"/>
          <w:sz w:val="30"/>
          <w:szCs w:val="30"/>
        </w:rPr>
        <w:t>9</w:t>
      </w:r>
      <w:r w:rsidRPr="00F061F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026ED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มี</w:t>
      </w:r>
      <w:r w:rsidRPr="00F061F4">
        <w:rPr>
          <w:rFonts w:asciiTheme="majorBidi" w:hAnsiTheme="majorBidi" w:hint="cs"/>
          <w:sz w:val="30"/>
          <w:szCs w:val="30"/>
          <w:cs/>
        </w:rPr>
        <w:t>มูลค่าสุทธิตามบัญชีเป็นจำนวนเงิน</w:t>
      </w:r>
      <w:r w:rsidRPr="00F061F4">
        <w:rPr>
          <w:rFonts w:asciiTheme="majorBidi" w:hAnsiTheme="majorBidi"/>
          <w:sz w:val="30"/>
          <w:szCs w:val="30"/>
          <w:cs/>
        </w:rPr>
        <w:t xml:space="preserve"> </w:t>
      </w:r>
      <w:r w:rsidR="00907F71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1256B8">
        <w:rPr>
          <w:rFonts w:asciiTheme="majorBidi" w:hAnsiTheme="majorBidi" w:cstheme="majorBidi"/>
          <w:sz w:val="30"/>
          <w:szCs w:val="30"/>
          <w:lang w:val="en-US"/>
        </w:rPr>
        <w:t>6.88</w:t>
      </w:r>
      <w:r w:rsidRPr="00F061F4">
        <w:rPr>
          <w:rFonts w:asciiTheme="majorBidi" w:hAnsiTheme="majorBidi" w:cstheme="majorBidi"/>
          <w:sz w:val="30"/>
          <w:szCs w:val="30"/>
        </w:rPr>
        <w:t xml:space="preserve"> </w:t>
      </w:r>
      <w:r w:rsidRPr="00F061F4">
        <w:rPr>
          <w:rFonts w:asciiTheme="majorBidi" w:hAnsiTheme="majorBidi" w:hint="cs"/>
          <w:sz w:val="30"/>
          <w:szCs w:val="30"/>
          <w:cs/>
        </w:rPr>
        <w:t>ล้านบาท</w:t>
      </w:r>
      <w:r w:rsidRPr="00F061F4">
        <w:rPr>
          <w:rFonts w:asciiTheme="majorBidi" w:hAnsiTheme="majorBidi"/>
          <w:sz w:val="30"/>
          <w:szCs w:val="30"/>
          <w:cs/>
        </w:rPr>
        <w:t xml:space="preserve"> </w:t>
      </w:r>
      <w:r w:rsidRPr="00F061F4">
        <w:rPr>
          <w:rFonts w:asciiTheme="majorBidi" w:hAnsiTheme="majorBidi"/>
          <w:i/>
          <w:iCs/>
          <w:sz w:val="30"/>
          <w:szCs w:val="30"/>
          <w:cs/>
        </w:rPr>
        <w:t>(</w:t>
      </w:r>
      <w:r w:rsidR="00423A7B"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23A7B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23A7B" w:rsidRPr="00F061F4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423A7B" w:rsidRPr="00F061F4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423A7B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="00423A7B" w:rsidRPr="00F061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061F4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061F4"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242.58 </w:t>
      </w:r>
      <w:r w:rsidR="00F061F4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F061F4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F061F4">
        <w:rPr>
          <w:rFonts w:asciiTheme="majorBidi" w:hAnsiTheme="majorBidi"/>
          <w:sz w:val="30"/>
          <w:szCs w:val="30"/>
        </w:rPr>
        <w:t xml:space="preserve"> </w:t>
      </w:r>
      <w:r w:rsidRPr="00F061F4">
        <w:rPr>
          <w:rFonts w:asciiTheme="majorBidi" w:hAnsiTheme="majorBidi" w:hint="cs"/>
          <w:sz w:val="30"/>
          <w:szCs w:val="30"/>
          <w:cs/>
        </w:rPr>
        <w:t>นอกจากนี้ บริษัทได้ค้ำ</w:t>
      </w:r>
      <w:r w:rsidR="00F04421">
        <w:rPr>
          <w:rFonts w:asciiTheme="majorBidi" w:hAnsiTheme="majorBidi" w:hint="cs"/>
          <w:sz w:val="30"/>
          <w:szCs w:val="30"/>
          <w:cs/>
        </w:rPr>
        <w:t>ประกัน</w:t>
      </w:r>
      <w:r w:rsidRPr="00F061F4">
        <w:rPr>
          <w:rFonts w:asciiTheme="majorBidi" w:hAnsiTheme="majorBidi" w:hint="cs"/>
          <w:sz w:val="30"/>
          <w:szCs w:val="30"/>
          <w:cs/>
        </w:rPr>
        <w:t>วงเงินสินเชื่อ</w:t>
      </w:r>
      <w:r w:rsidR="00E65B3A">
        <w:rPr>
          <w:rFonts w:asciiTheme="majorBidi" w:hAnsiTheme="majorBidi" w:hint="cs"/>
          <w:sz w:val="30"/>
          <w:szCs w:val="30"/>
          <w:cs/>
        </w:rPr>
        <w:t>ดังกล่าว</w:t>
      </w:r>
      <w:r w:rsidRPr="00F061F4">
        <w:rPr>
          <w:rFonts w:asciiTheme="majorBidi" w:hAnsiTheme="majorBidi" w:hint="cs"/>
          <w:sz w:val="30"/>
          <w:szCs w:val="30"/>
          <w:cs/>
        </w:rPr>
        <w:t>ของบริษัทย่อย</w:t>
      </w:r>
    </w:p>
    <w:p w14:paraId="4EBFFAE5" w14:textId="77777777" w:rsidR="00A34F1B" w:rsidRPr="00211B09" w:rsidRDefault="00A34F1B" w:rsidP="00A34F1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F43830" w14:textId="2B1BE44C" w:rsidR="00A34F1B" w:rsidRDefault="00A34F1B" w:rsidP="00A34F1B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5D55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31</w:t>
      </w:r>
      <w:r w:rsidRPr="00105D55">
        <w:rPr>
          <w:rFonts w:asciiTheme="majorBidi" w:hAnsiTheme="majorBidi" w:cstheme="majorBidi"/>
          <w:sz w:val="30"/>
          <w:szCs w:val="30"/>
        </w:rPr>
        <w:t xml:space="preserve"> </w:t>
      </w:r>
      <w:r w:rsidR="00103E83" w:rsidRPr="00105D55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105D55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105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2</w:t>
      </w:r>
      <w:r w:rsidRPr="00105D55">
        <w:rPr>
          <w:rFonts w:asciiTheme="majorBidi" w:hAnsiTheme="majorBidi" w:cstheme="majorBidi"/>
          <w:sz w:val="30"/>
          <w:szCs w:val="30"/>
        </w:rPr>
        <w:t>56</w:t>
      </w:r>
      <w:r w:rsidR="00103E83" w:rsidRPr="00105D55">
        <w:rPr>
          <w:rFonts w:asciiTheme="majorBidi" w:hAnsiTheme="majorBidi" w:cstheme="majorBidi"/>
          <w:sz w:val="30"/>
          <w:szCs w:val="30"/>
        </w:rPr>
        <w:t>9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เป็นจำนวนเงินรวม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1</w:t>
      </w:r>
      <w:r w:rsidRPr="00105D55">
        <w:rPr>
          <w:rFonts w:asciiTheme="majorBidi" w:hAnsiTheme="majorBidi" w:cstheme="majorBidi"/>
          <w:sz w:val="30"/>
          <w:szCs w:val="30"/>
        </w:rPr>
        <w:t>,</w:t>
      </w:r>
      <w:r w:rsidR="00C9706A" w:rsidRPr="00105D55">
        <w:rPr>
          <w:rFonts w:asciiTheme="majorBidi" w:hAnsiTheme="majorBidi" w:cstheme="majorBidi"/>
          <w:sz w:val="30"/>
          <w:szCs w:val="30"/>
        </w:rPr>
        <w:t>37</w:t>
      </w:r>
      <w:r w:rsidR="00A53D67">
        <w:rPr>
          <w:rFonts w:asciiTheme="majorBidi" w:hAnsiTheme="majorBidi" w:cstheme="majorBidi"/>
          <w:sz w:val="30"/>
          <w:szCs w:val="30"/>
        </w:rPr>
        <w:t>5.57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49256F" w:rsidRPr="00105D55">
        <w:rPr>
          <w:rFonts w:asciiTheme="majorBidi" w:hAnsiTheme="majorBidi" w:cstheme="majorBidi"/>
          <w:sz w:val="30"/>
          <w:szCs w:val="30"/>
        </w:rPr>
        <w:t>1</w:t>
      </w:r>
      <w:r w:rsidRPr="00105D55">
        <w:rPr>
          <w:rFonts w:asciiTheme="majorBidi" w:hAnsiTheme="majorBidi" w:cstheme="majorBidi"/>
          <w:sz w:val="30"/>
          <w:szCs w:val="30"/>
        </w:rPr>
        <w:t>,</w:t>
      </w:r>
      <w:r w:rsidR="00C9706A" w:rsidRPr="00105D55">
        <w:rPr>
          <w:rFonts w:asciiTheme="majorBidi" w:hAnsiTheme="majorBidi" w:cstheme="majorBidi"/>
          <w:sz w:val="30"/>
          <w:szCs w:val="30"/>
        </w:rPr>
        <w:t>24</w:t>
      </w:r>
      <w:r w:rsidR="00A53D67">
        <w:rPr>
          <w:rFonts w:asciiTheme="majorBidi" w:hAnsiTheme="majorBidi" w:cstheme="majorBidi"/>
          <w:sz w:val="30"/>
          <w:szCs w:val="30"/>
        </w:rPr>
        <w:t>7.60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05D55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05D55">
        <w:rPr>
          <w:rFonts w:asciiTheme="majorBidi" w:eastAsia="MS Mincho" w:hAnsiTheme="majorBidi" w:hint="cs"/>
          <w:sz w:val="30"/>
          <w:szCs w:val="30"/>
          <w:cs/>
        </w:rPr>
        <w:t>ตาม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ลำดับ</w:t>
      </w:r>
      <w:r w:rsidR="00A53D67">
        <w:rPr>
          <w:rFonts w:asciiTheme="majorBidi" w:eastAsia="MS Mincho" w:hAnsiTheme="majorBidi"/>
          <w:sz w:val="30"/>
          <w:szCs w:val="30"/>
        </w:rPr>
        <w:t xml:space="preserve"> 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03E83"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03E83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49256F" w:rsidRPr="00F061F4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103E83"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8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061F4">
        <w:rPr>
          <w:rFonts w:ascii="Angsana New" w:hAnsi="Angsana New"/>
          <w:i/>
          <w:iCs/>
          <w:sz w:val="30"/>
          <w:szCs w:val="30"/>
        </w:rPr>
        <w:t xml:space="preserve"> </w:t>
      </w:r>
      <w:r w:rsidR="0049256F" w:rsidRPr="00F061F4">
        <w:rPr>
          <w:rFonts w:ascii="Angsana New" w:hAnsi="Angsana New"/>
          <w:i/>
          <w:iCs/>
          <w:sz w:val="30"/>
          <w:szCs w:val="30"/>
        </w:rPr>
        <w:t>1</w:t>
      </w:r>
      <w:r w:rsidRPr="00F061F4">
        <w:rPr>
          <w:rFonts w:ascii="Angsana New" w:hAnsi="Angsana New"/>
          <w:i/>
          <w:iCs/>
          <w:sz w:val="30"/>
          <w:szCs w:val="30"/>
        </w:rPr>
        <w:t>,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488</w:t>
      </w:r>
      <w:r w:rsidR="00660EDB">
        <w:rPr>
          <w:rFonts w:ascii="Angsana New" w:hAnsi="Angsana New"/>
          <w:i/>
          <w:iCs/>
          <w:sz w:val="30"/>
          <w:szCs w:val="30"/>
        </w:rPr>
        <w:t>.35</w:t>
      </w:r>
      <w:r w:rsidRPr="00F061F4">
        <w:rPr>
          <w:rFonts w:ascii="Angsana New" w:hAnsi="Angsana New"/>
          <w:i/>
          <w:iCs/>
          <w:sz w:val="30"/>
          <w:szCs w:val="30"/>
        </w:rPr>
        <w:t xml:space="preserve"> </w:t>
      </w:r>
      <w:r w:rsidRPr="00F061F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49256F" w:rsidRPr="00F061F4">
        <w:rPr>
          <w:rFonts w:ascii="Angsana New" w:hAnsi="Angsana New"/>
          <w:i/>
          <w:iCs/>
          <w:sz w:val="30"/>
          <w:szCs w:val="30"/>
        </w:rPr>
        <w:t>1</w:t>
      </w:r>
      <w:r w:rsidRPr="00F061F4">
        <w:rPr>
          <w:rFonts w:ascii="Angsana New" w:hAnsi="Angsana New"/>
          <w:i/>
          <w:iCs/>
          <w:sz w:val="30"/>
          <w:szCs w:val="30"/>
        </w:rPr>
        <w:t>,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32</w:t>
      </w:r>
      <w:r w:rsidR="00A53D67">
        <w:rPr>
          <w:rFonts w:ascii="Angsana New" w:hAnsi="Angsana New"/>
          <w:i/>
          <w:iCs/>
          <w:sz w:val="30"/>
          <w:szCs w:val="30"/>
        </w:rPr>
        <w:t>4.</w:t>
      </w:r>
      <w:r w:rsidR="00103E83" w:rsidRPr="00F061F4">
        <w:rPr>
          <w:rFonts w:ascii="Angsana New" w:hAnsi="Angsana New" w:hint="cs"/>
          <w:i/>
          <w:iCs/>
          <w:sz w:val="30"/>
          <w:szCs w:val="30"/>
          <w:cs/>
        </w:rPr>
        <w:t>5</w:t>
      </w:r>
      <w:r w:rsidR="00A53D67">
        <w:rPr>
          <w:rFonts w:ascii="Angsana New" w:hAnsi="Angsana New"/>
          <w:i/>
          <w:iCs/>
          <w:sz w:val="30"/>
          <w:szCs w:val="30"/>
        </w:rPr>
        <w:t>0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061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061F4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F061F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64DDED7" w14:textId="55F2BE6E" w:rsidR="00F5713A" w:rsidRDefault="00F57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46AC296" w14:textId="77777777" w:rsidR="00367680" w:rsidRPr="007B3117" w:rsidRDefault="00367680" w:rsidP="0036768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EB7BE38" w14:textId="77777777" w:rsidR="00367680" w:rsidRPr="00E924BE" w:rsidRDefault="00367680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DB295F2" w14:textId="7158E68B" w:rsidR="0094555F" w:rsidRPr="002B481B" w:rsidRDefault="0094555F" w:rsidP="0094555F">
      <w:pPr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ในระหว่างงวด</w:t>
      </w:r>
      <w:r w:rsidRPr="002B481B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กลุ่มบริษัทได้ปรับโครงสร้างการรายงานภายในต่อผู้มีอำนาจตัดสินใจสูงสุดด้านการดำเนินงาน </w:t>
      </w:r>
      <w:r w:rsidRPr="002B481B">
        <w:rPr>
          <w:rFonts w:ascii="Angsana New" w:eastAsia="Cordia New" w:hAnsi="Angsana New"/>
          <w:color w:val="000000"/>
          <w:sz w:val="30"/>
          <w:szCs w:val="30"/>
        </w:rPr>
        <w:br/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จากการปรับโครงสร้างดังกล่าว </w:t>
      </w:r>
      <w:r w:rsidR="00A43B74">
        <w:rPr>
          <w:rFonts w:ascii="Angsana New" w:eastAsia="Cordia New" w:hAnsi="Angsana New" w:hint="cs"/>
          <w:color w:val="000000"/>
          <w:sz w:val="30"/>
          <w:szCs w:val="30"/>
          <w:cs/>
        </w:rPr>
        <w:t>ส่วนงาน</w:t>
      </w:r>
      <w:r w:rsidR="00C1371E">
        <w:rPr>
          <w:rFonts w:ascii="Angsana New" w:eastAsia="Cordia New" w:hAnsi="Angsana New" w:hint="cs"/>
          <w:color w:val="000000"/>
          <w:sz w:val="30"/>
          <w:szCs w:val="30"/>
          <w:cs/>
        </w:rPr>
        <w:t>ดำเนินงาน</w:t>
      </w:r>
      <w:r w:rsidR="00963658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ผลิตผลไม้แช่แข็ง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ซึ่งเดิมอยู่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ภายใต้ส่วนงานดำเนินงาน</w:t>
      </w:r>
      <w:r w:rsidR="008B5C43">
        <w:rPr>
          <w:rFonts w:ascii="Angsana New" w:eastAsia="Cordia New" w:hAnsi="Angsana New"/>
          <w:color w:val="000000"/>
          <w:sz w:val="30"/>
          <w:szCs w:val="30"/>
          <w:cs/>
        </w:rPr>
        <w:br/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ผลิตอาหารทะเลและผลไม้แช่</w:t>
      </w:r>
      <w:r w:rsidR="00F95EB2">
        <w:rPr>
          <w:rFonts w:ascii="Angsana New" w:eastAsia="Cordia New" w:hAnsi="Angsana New" w:hint="cs"/>
          <w:color w:val="000000"/>
          <w:sz w:val="30"/>
          <w:szCs w:val="30"/>
          <w:cs/>
        </w:rPr>
        <w:t>แ</w:t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ข็ง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 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ถูก</w:t>
      </w:r>
      <w:r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แยกแสดง</w:t>
      </w:r>
      <w:r w:rsidRPr="002B481B">
        <w:rPr>
          <w:rFonts w:ascii="Angsana New" w:eastAsia="Cordia New" w:hAnsi="Angsana New"/>
          <w:color w:val="000000"/>
          <w:sz w:val="30"/>
          <w:szCs w:val="30"/>
          <w:cs/>
        </w:rPr>
        <w:t>ในส่วนงานดำเนินงาน</w:t>
      </w:r>
      <w:r w:rsidR="002B481B" w:rsidRPr="002B481B">
        <w:rPr>
          <w:rFonts w:ascii="Angsana New" w:eastAsia="Cordia New" w:hAnsi="Angsana New" w:hint="cs"/>
          <w:color w:val="000000"/>
          <w:sz w:val="30"/>
          <w:szCs w:val="30"/>
          <w:cs/>
        </w:rPr>
        <w:t>ผลิตผลไม้แช่แข็ง</w:t>
      </w:r>
    </w:p>
    <w:p w14:paraId="472F71EE" w14:textId="77777777" w:rsidR="0094555F" w:rsidRPr="00683209" w:rsidRDefault="0094555F" w:rsidP="00683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  <w:highlight w:val="yellow"/>
        </w:rPr>
      </w:pPr>
    </w:p>
    <w:p w14:paraId="02328B9C" w14:textId="77777777" w:rsidR="0094555F" w:rsidRPr="00D55917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2B481B">
        <w:rPr>
          <w:rFonts w:asciiTheme="majorBidi" w:hAnsiTheme="majorBidi" w:cstheme="majorBidi"/>
          <w:sz w:val="30"/>
          <w:szCs w:val="30"/>
          <w:cs/>
        </w:rPr>
        <w:t>ส่วนงานดำเนินงานของกลุ่มบริษัท มีการเปลี่ยนแปลงดังนี้</w:t>
      </w:r>
    </w:p>
    <w:p w14:paraId="68229279" w14:textId="77777777" w:rsidR="0094555F" w:rsidRPr="00683209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115A0BA5" w14:textId="6F3446DD" w:rsidR="0094555F" w:rsidRDefault="0094555F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 w:rsidR="002B481B">
        <w:rPr>
          <w:rFonts w:asciiTheme="majorBidi" w:hAnsiTheme="majorBidi" w:cstheme="majorBidi"/>
          <w:sz w:val="30"/>
          <w:szCs w:val="30"/>
        </w:rPr>
        <w:t>2568</w:t>
      </w:r>
    </w:p>
    <w:p w14:paraId="7169EE65" w14:textId="77777777" w:rsidR="002B481B" w:rsidRPr="00D55917" w:rsidRDefault="002B481B" w:rsidP="0094555F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7CC2E7DF" w14:textId="3F2CBA46" w:rsidR="002B481B" w:rsidRDefault="002B481B" w:rsidP="002B481B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ผลิตอาหารทะเล</w:t>
      </w:r>
      <w:r>
        <w:rPr>
          <w:rFonts w:asciiTheme="majorBidi" w:eastAsia="MS Mincho" w:hAnsiTheme="majorBidi" w:hint="cs"/>
          <w:sz w:val="30"/>
          <w:szCs w:val="30"/>
          <w:cs/>
        </w:rPr>
        <w:t>และผลไม้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แช่แข็ง</w:t>
      </w:r>
    </w:p>
    <w:p w14:paraId="5C464F9E" w14:textId="4E42355E" w:rsidR="002B481B" w:rsidRDefault="002B481B" w:rsidP="002B481B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447E9AC3" w14:textId="77777777" w:rsidR="0094555F" w:rsidRDefault="0094555F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5F2FD622" w14:textId="62BBEBC8" w:rsidR="00F23311" w:rsidRDefault="00F23311" w:rsidP="00F23311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4936BD27" w14:textId="77777777" w:rsidR="00F23311" w:rsidRPr="00D55917" w:rsidRDefault="00F23311" w:rsidP="00F23311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</w:p>
    <w:p w14:paraId="2443B7FE" w14:textId="190BD707" w:rsidR="00F23311" w:rsidRDefault="00F23311" w:rsidP="00F23311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ผลิตอาหารทะเลแช่แข็งและอาหารแปรรูป</w:t>
      </w:r>
    </w:p>
    <w:p w14:paraId="54F63EF9" w14:textId="0A28E096" w:rsidR="00F23311" w:rsidRDefault="00F23311" w:rsidP="00F23311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ผลิต</w:t>
      </w:r>
      <w:r>
        <w:rPr>
          <w:rFonts w:asciiTheme="majorBidi" w:eastAsia="MS Mincho" w:hAnsiTheme="majorBidi" w:hint="cs"/>
          <w:sz w:val="30"/>
          <w:szCs w:val="30"/>
          <w:cs/>
        </w:rPr>
        <w:t>ผลไม้</w:t>
      </w:r>
      <w:r w:rsidRPr="002A5CD3">
        <w:rPr>
          <w:rFonts w:asciiTheme="majorBidi" w:eastAsia="MS Mincho" w:hAnsiTheme="majorBidi" w:hint="cs"/>
          <w:sz w:val="30"/>
          <w:szCs w:val="30"/>
          <w:cs/>
        </w:rPr>
        <w:t>แช่แข็ง</w:t>
      </w:r>
    </w:p>
    <w:p w14:paraId="05DABD0A" w14:textId="36756F77" w:rsidR="00F23311" w:rsidRDefault="00F23311" w:rsidP="00F23311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="008B5C43">
        <w:rPr>
          <w:rFonts w:asciiTheme="majorBidi" w:eastAsia="MS Mincho" w:hAnsiTheme="majorBidi" w:cstheme="majorBidi" w:hint="cs"/>
          <w:sz w:val="30"/>
          <w:szCs w:val="30"/>
          <w:cs/>
        </w:rPr>
        <w:t>ดำเนินงาน</w:t>
      </w: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49256F">
        <w:rPr>
          <w:rFonts w:asciiTheme="majorBidi" w:eastAsia="MS Mincho" w:hAnsiTheme="majorBidi" w:cstheme="majorBidi"/>
          <w:sz w:val="30"/>
          <w:szCs w:val="30"/>
        </w:rPr>
        <w:t>3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34669A07" w14:textId="77777777" w:rsidR="00F23311" w:rsidRDefault="00F23311" w:rsidP="0036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9C7B4B4" w14:textId="3713E6F1" w:rsidR="00367680" w:rsidRPr="00F1598F" w:rsidRDefault="00367680" w:rsidP="00367680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07576F" w14:textId="77777777" w:rsidR="00367680" w:rsidRDefault="00367680" w:rsidP="00367680">
      <w:pPr>
        <w:rPr>
          <w:rFonts w:ascii="Angsana New" w:hAnsi="Angsana New"/>
          <w:sz w:val="26"/>
          <w:szCs w:val="26"/>
          <w:lang w:val="x-none" w:eastAsia="x-none"/>
        </w:rPr>
      </w:pPr>
    </w:p>
    <w:p w14:paraId="3316A765" w14:textId="77777777" w:rsidR="00367680" w:rsidRDefault="00367680" w:rsidP="00367680">
      <w:pPr>
        <w:rPr>
          <w:rFonts w:ascii="Angsana New" w:hAnsi="Angsana New"/>
          <w:sz w:val="26"/>
          <w:szCs w:val="26"/>
          <w:lang w:val="x-none" w:eastAsia="x-none"/>
        </w:rPr>
      </w:pPr>
    </w:p>
    <w:p w14:paraId="6A30304A" w14:textId="07209A1F" w:rsidR="006F4A97" w:rsidRPr="00DF3A57" w:rsidRDefault="006F4A97" w:rsidP="006F4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F4A97" w:rsidRPr="00DF3A57" w:rsidSect="00A75B4D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1243852" w14:textId="77777777" w:rsidR="00BA2AAE" w:rsidRDefault="00BA2AAE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81D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ข้อมูลตามส่วนงานดำเนินงาน</w:t>
      </w:r>
    </w:p>
    <w:tbl>
      <w:tblPr>
        <w:tblW w:w="1485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90"/>
        <w:gridCol w:w="901"/>
        <w:gridCol w:w="90"/>
        <w:gridCol w:w="899"/>
        <w:gridCol w:w="92"/>
        <w:gridCol w:w="899"/>
        <w:gridCol w:w="90"/>
        <w:gridCol w:w="899"/>
        <w:gridCol w:w="90"/>
        <w:gridCol w:w="900"/>
        <w:gridCol w:w="90"/>
        <w:gridCol w:w="900"/>
        <w:gridCol w:w="90"/>
        <w:gridCol w:w="900"/>
        <w:gridCol w:w="92"/>
        <w:gridCol w:w="899"/>
        <w:gridCol w:w="90"/>
        <w:gridCol w:w="901"/>
        <w:gridCol w:w="90"/>
        <w:gridCol w:w="990"/>
        <w:gridCol w:w="90"/>
        <w:gridCol w:w="983"/>
        <w:gridCol w:w="9"/>
      </w:tblGrid>
      <w:tr w:rsidR="00CB6B65" w:rsidRPr="00334420" w14:paraId="04FBCE65" w14:textId="77777777" w:rsidTr="009D7B00">
        <w:trPr>
          <w:gridAfter w:val="1"/>
          <w:wAfter w:w="9" w:type="dxa"/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695B37" w14:textId="77777777" w:rsidR="00CB6B65" w:rsidRPr="00334420" w:rsidRDefault="00CB6B65" w:rsidP="008D00DC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1965" w:type="dxa"/>
            <w:gridSpan w:val="23"/>
            <w:tcBorders>
              <w:left w:val="nil"/>
              <w:right w:val="nil"/>
            </w:tcBorders>
          </w:tcPr>
          <w:p w14:paraId="09DD2C5E" w14:textId="2B811D25" w:rsidR="00CB6B65" w:rsidRPr="00334420" w:rsidRDefault="00CB6B65" w:rsidP="008D00DC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4420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D7B00" w:rsidRPr="00334420" w14:paraId="45B2AD99" w14:textId="77777777" w:rsidTr="009D7B00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29ADAA" w14:textId="42ACF881" w:rsidR="00F023AE" w:rsidRPr="0031686A" w:rsidRDefault="0031686A" w:rsidP="0031686A">
            <w:pPr>
              <w:pStyle w:val="Heading5"/>
              <w:spacing w:line="280" w:lineRule="exact"/>
              <w:ind w:left="86" w:right="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1686A">
              <w:rPr>
                <w:rFonts w:ascii="Angsana New" w:eastAsia="Times New Roman" w:hAnsi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31686A">
              <w:rPr>
                <w:rFonts w:ascii="Angsana New" w:eastAsia="Times New Roman" w:hAnsi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</w:tc>
        <w:tc>
          <w:tcPr>
            <w:tcW w:w="1891" w:type="dxa"/>
            <w:gridSpan w:val="3"/>
            <w:tcBorders>
              <w:left w:val="nil"/>
              <w:right w:val="nil"/>
            </w:tcBorders>
          </w:tcPr>
          <w:p w14:paraId="18F83CB6" w14:textId="358E643B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ผลิตอาหารทะเลแช่แข็ง</w:t>
            </w:r>
            <w:r w:rsidRPr="00334420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>และอาหารแปรรูป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3DBF74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9DCE72F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  <w:p w14:paraId="09E67480" w14:textId="6B9B24BA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ผลิตผลไม้แช่แข็ง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0FFE2E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3"/>
            <w:tcBorders>
              <w:left w:val="nil"/>
              <w:right w:val="nil"/>
            </w:tcBorders>
          </w:tcPr>
          <w:p w14:paraId="16C4101B" w14:textId="6E4115B6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ธุรกิจห้องเย็น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4201D" w14:textId="599DD368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259726F2" w14:textId="1B1C07C8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  <w:t>รวมส่วนงานท</w:t>
            </w:r>
            <w:r w:rsidRPr="00334420">
              <w:rPr>
                <w:rFonts w:ascii="Angsana New" w:eastAsia="Times New Roman" w:hAnsi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ี่</w:t>
            </w: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รายงาน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2BDCB89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36361465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br/>
              <w:t>ตัดรายการระหว่างกัน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3B9476C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72" w:type="dxa"/>
            <w:gridSpan w:val="4"/>
            <w:tcBorders>
              <w:left w:val="nil"/>
              <w:right w:val="nil"/>
            </w:tcBorders>
          </w:tcPr>
          <w:p w14:paraId="05F5E72F" w14:textId="77777777" w:rsidR="00F023AE" w:rsidRPr="00334420" w:rsidRDefault="00F023AE" w:rsidP="00F023AE">
            <w:pPr>
              <w:spacing w:line="280" w:lineRule="exact"/>
              <w:ind w:left="-14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3442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3389F" w:rsidRPr="00334420" w14:paraId="6D407778" w14:textId="77777777" w:rsidTr="009D7B00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BA90E8" w14:textId="478CBBE0" w:rsidR="001B20DA" w:rsidRPr="001B20DA" w:rsidRDefault="001B20DA" w:rsidP="0031686A">
            <w:pPr>
              <w:pStyle w:val="Heading5"/>
              <w:ind w:left="452" w:right="57" w:hanging="180"/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</w:pPr>
            <w:r w:rsidRPr="00B01112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 xml:space="preserve">วันที่ </w:t>
            </w:r>
            <w:r w:rsidR="0049256F" w:rsidRPr="0049256F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lang w:val="en-US" w:eastAsia="zh-CN"/>
              </w:rPr>
              <w:t>31</w:t>
            </w:r>
            <w:r w:rsidRPr="00B01112">
              <w:rPr>
                <w:rFonts w:ascii="Angsana New" w:eastAsia="Times New Roman" w:hAnsi="Angsana New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 xml:space="preserve"> </w:t>
            </w:r>
            <w:r w:rsidRPr="00B01112">
              <w:rPr>
                <w:rFonts w:ascii="Angsana New" w:eastAsia="Times New Roman" w:hAnsi="Angsana New" w:hint="cs"/>
                <w:i/>
                <w:iCs/>
                <w:color w:val="000000"/>
                <w:spacing w:val="-6"/>
                <w:sz w:val="26"/>
                <w:szCs w:val="26"/>
                <w:cs/>
                <w:lang w:eastAsia="zh-CN"/>
              </w:rPr>
              <w:t>มีนาคม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561BAC" w14:textId="76427A4C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709E6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7F78C3AE" w14:textId="0687B81B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F7DF3F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7E3C6998" w14:textId="08059C29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6EABFA2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6A7C563" w14:textId="1254B9A7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4C5B7A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C6F5E39" w14:textId="08E7B6D8" w:rsidR="001B20DA" w:rsidRPr="00334420" w:rsidRDefault="0049256F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0D9D63" w14:textId="77777777" w:rsidR="001B20DA" w:rsidRPr="00334420" w:rsidRDefault="001B20DA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414E38" w14:textId="01EF84C8" w:rsidR="001B20DA" w:rsidRPr="00334420" w:rsidRDefault="0049256F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7E8CDE" w14:textId="73CBA336" w:rsidR="001B20DA" w:rsidRPr="00334420" w:rsidRDefault="001B20DA" w:rsidP="001B20DA">
            <w:pPr>
              <w:ind w:left="-18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5E4277" w14:textId="26F2EF21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C28C5D8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3AB7A1" w14:textId="509D8EBC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EA34BE3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9A350B5" w14:textId="22A0B746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95C094B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0ADD5E69" w14:textId="44EF8A7A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97BA5A7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8EEAC2" w14:textId="050A378F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D0EE51" w14:textId="77777777" w:rsidR="001B20DA" w:rsidRPr="00334420" w:rsidRDefault="001B20DA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A536B18" w14:textId="112BA636" w:rsidR="001B20DA" w:rsidRPr="00334420" w:rsidRDefault="0049256F" w:rsidP="001B20DA">
            <w:pPr>
              <w:ind w:lef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256F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</w:t>
            </w:r>
            <w:r w:rsidR="001B20DA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56</w:t>
            </w:r>
            <w:r w:rsidR="001B20DA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</w:t>
            </w:r>
          </w:p>
        </w:tc>
      </w:tr>
      <w:tr w:rsidR="00F023AE" w:rsidRPr="00334420" w14:paraId="18235BC2" w14:textId="77777777" w:rsidTr="009D7B00">
        <w:trPr>
          <w:gridAfter w:val="1"/>
          <w:wAfter w:w="9" w:type="dxa"/>
          <w:trHeight w:val="35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342B41" w14:textId="77777777" w:rsidR="00F023AE" w:rsidRPr="00334420" w:rsidRDefault="00F023AE" w:rsidP="00F023AE">
            <w:pPr>
              <w:pStyle w:val="Heading5"/>
              <w:ind w:left="142" w:right="57"/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</w:rPr>
            </w:pPr>
          </w:p>
        </w:tc>
        <w:tc>
          <w:tcPr>
            <w:tcW w:w="11965" w:type="dxa"/>
            <w:gridSpan w:val="23"/>
            <w:tcBorders>
              <w:left w:val="nil"/>
              <w:right w:val="nil"/>
            </w:tcBorders>
          </w:tcPr>
          <w:p w14:paraId="356C55C6" w14:textId="3A194CD1" w:rsidR="00F023AE" w:rsidRPr="00334420" w:rsidRDefault="00F023AE" w:rsidP="00F023AE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3442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D7B00" w:rsidRPr="00334420" w14:paraId="533B14EE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83D840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0BE0A0" w14:textId="475CE923" w:rsidR="00F023AE" w:rsidRPr="007556C0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477,718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B517A5" w14:textId="77777777" w:rsidR="00F023AE" w:rsidRPr="007556C0" w:rsidRDefault="00F023AE" w:rsidP="00F023AE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858CD49" w14:textId="034751AB" w:rsidR="00F023AE" w:rsidRPr="007556C0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620,</w:t>
            </w:r>
            <w:r w:rsidR="00E9668E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1C85A25" w14:textId="77777777" w:rsidR="00F023AE" w:rsidRPr="007556C0" w:rsidRDefault="00F023AE" w:rsidP="00F023AE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E36E1C7" w14:textId="22E2FD54" w:rsidR="00F023AE" w:rsidRPr="007556C0" w:rsidRDefault="001937D7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44,228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A80932C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19ABD8C" w14:textId="7994BDB2" w:rsidR="00F023AE" w:rsidRPr="007556C0" w:rsidRDefault="001937D7" w:rsidP="001937D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6,956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669766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23320AF" w14:textId="326BE915" w:rsidR="00F023AE" w:rsidRPr="007556C0" w:rsidRDefault="00B36320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6,891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E3235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2E4242" w14:textId="53B16249" w:rsidR="00F023AE" w:rsidRPr="007556C0" w:rsidRDefault="00E9668E" w:rsidP="0048585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79899A" w14:textId="7C044DEC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CB0157" w14:textId="207805B0" w:rsidR="00F023AE" w:rsidRPr="007556C0" w:rsidRDefault="00456FDD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528,837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FF45EA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29FDA5" w14:textId="361EC441" w:rsidR="00F023AE" w:rsidRPr="007556C0" w:rsidRDefault="00D40C52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627,694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1F48267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C3B6CC7" w14:textId="77777777" w:rsidR="00F023AE" w:rsidRPr="007556C0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C8F372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E303E80" w14:textId="77777777" w:rsidR="00F023AE" w:rsidRPr="007556C0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DA5F0F" w14:textId="77777777" w:rsidR="00F023AE" w:rsidRPr="0033442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7DA2E2" w14:textId="66F5A0D6" w:rsidR="00F023AE" w:rsidRPr="00334420" w:rsidRDefault="008E5B90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528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837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E893F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75442B39" w14:textId="03BB17A8" w:rsidR="00F023AE" w:rsidRPr="00334420" w:rsidRDefault="008E5B90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627,694</w:t>
            </w:r>
          </w:p>
        </w:tc>
      </w:tr>
      <w:tr w:rsidR="0013389F" w:rsidRPr="00334420" w14:paraId="004F8E06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EC59B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20F884E" w14:textId="1606503A" w:rsidR="00F023AE" w:rsidRPr="007556C0" w:rsidRDefault="00F57E09" w:rsidP="00F57E09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ECC644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154"/>
              </w:tabs>
              <w:ind w:left="18" w:right="-11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2E7F05CE" w14:textId="77777777" w:rsidR="00F023AE" w:rsidRPr="007556C0" w:rsidRDefault="00F023AE" w:rsidP="009D7B0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0E8747" w14:textId="77777777" w:rsidR="00F023AE" w:rsidRPr="007556C0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7A6887A8" w14:textId="2DE9CA78" w:rsidR="00F023AE" w:rsidRPr="007556C0" w:rsidRDefault="001937D7" w:rsidP="001937D7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7292235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0120D91" w14:textId="77777777" w:rsidR="00F023AE" w:rsidRPr="007556C0" w:rsidRDefault="00F023AE" w:rsidP="009D7B0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F43FF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254164AA" w14:textId="56C65A80" w:rsidR="00F023AE" w:rsidRPr="007556C0" w:rsidRDefault="00B36320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4,834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4252C4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B07F6FF" w14:textId="34B56F8E" w:rsidR="00F023AE" w:rsidRPr="007556C0" w:rsidRDefault="00B36320" w:rsidP="00B3632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BF8ECB" w14:textId="4ED0603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C00830D" w14:textId="4E988207" w:rsidR="00F023AE" w:rsidRPr="007556C0" w:rsidRDefault="00456FDD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4,834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B0557A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9CBF54C" w14:textId="77777777" w:rsidR="00F023AE" w:rsidRPr="007556C0" w:rsidRDefault="00F023AE" w:rsidP="009D7B0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08E457E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7D0CC74A" w14:textId="1A821C54" w:rsidR="00F023AE" w:rsidRPr="007556C0" w:rsidRDefault="00F023AE" w:rsidP="002A5CD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06D72"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4,834</w:t>
            </w: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65DE3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C8CBEFC" w14:textId="77777777" w:rsidR="00F023AE" w:rsidRPr="007556C0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878437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8147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64DA1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0F703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389F" w:rsidRPr="00334420" w14:paraId="18ED41F3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83295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hAnsi="Angsana New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92CA9" w14:textId="66291857" w:rsidR="00F023AE" w:rsidRPr="007556C0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477,718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832FE5" w14:textId="77777777" w:rsidR="00F023AE" w:rsidRPr="007556C0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2CF3" w14:textId="76FF57F0" w:rsidR="00F023AE" w:rsidRPr="007556C0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620,</w:t>
            </w:r>
            <w:r w:rsidR="00E9668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B62810" w14:textId="77777777" w:rsidR="00F023AE" w:rsidRPr="007556C0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BDA15" w14:textId="19D904A1" w:rsidR="00F023AE" w:rsidRPr="007556C0" w:rsidRDefault="001937D7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44,228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B5A4387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DD5B1A" w14:textId="69D478AD" w:rsidR="00F023AE" w:rsidRPr="007556C0" w:rsidRDefault="001937D7" w:rsidP="001937D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</w:rPr>
              <w:t>6,956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FCABBE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43A8C" w14:textId="15215A0E" w:rsidR="00F023AE" w:rsidRPr="007556C0" w:rsidRDefault="00B36320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11,725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68CE85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79DD3" w14:textId="47602C4E" w:rsidR="00F023AE" w:rsidRPr="007556C0" w:rsidRDefault="00E9668E" w:rsidP="0048585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A6D77C" w14:textId="5CBFB09F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573D0" w14:textId="4C97EB6E" w:rsidR="00F023AE" w:rsidRPr="007556C0" w:rsidRDefault="00456FDD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533,671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8B999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4DD8D" w14:textId="2945F463" w:rsidR="00F023AE" w:rsidRPr="007556C0" w:rsidRDefault="00D40C52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627,694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1B44230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C0EB8" w14:textId="5C0CD8AC" w:rsidR="00F023AE" w:rsidRPr="007556C0" w:rsidRDefault="00F023AE" w:rsidP="002A5CD3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806D72"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4,834</w:t>
            </w: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D762B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B3AD7" w14:textId="77777777" w:rsidR="00F023AE" w:rsidRPr="007556C0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2D478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1E2F4E" w14:textId="3D649563" w:rsidR="00F023AE" w:rsidRPr="00334420" w:rsidRDefault="008E5B90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528,837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09A9B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FA36B" w14:textId="2028A0C7" w:rsidR="00F023AE" w:rsidRPr="00334420" w:rsidRDefault="00D66695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627,694</w:t>
            </w:r>
          </w:p>
        </w:tc>
      </w:tr>
      <w:tr w:rsidR="0013389F" w:rsidRPr="00334420" w14:paraId="091D5399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C757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2773A10" w14:textId="77777777" w:rsidR="00F023AE" w:rsidRPr="007556C0" w:rsidRDefault="00F023AE" w:rsidP="00017F3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FB290B" w14:textId="77777777" w:rsidR="00F023AE" w:rsidRPr="007556C0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</w:tcPr>
          <w:p w14:paraId="68624B6F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4DA43" w14:textId="77777777" w:rsidR="00F023AE" w:rsidRPr="007556C0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5565F642" w14:textId="77777777" w:rsidR="00F023AE" w:rsidRPr="007556C0" w:rsidRDefault="00F023AE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3A52B7A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3281B792" w14:textId="77777777" w:rsidR="00F023AE" w:rsidRPr="007556C0" w:rsidRDefault="00F023AE" w:rsidP="009D7B0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6C241F" w14:textId="77777777" w:rsidR="00F023AE" w:rsidRPr="007556C0" w:rsidRDefault="00F023AE" w:rsidP="00F023AE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20044DD2" w14:textId="77777777" w:rsidR="00F023AE" w:rsidRPr="007556C0" w:rsidRDefault="00F023AE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70E912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1F77588" w14:textId="77777777" w:rsidR="00F023AE" w:rsidRPr="007556C0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2A3EEA" w14:textId="35A69038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0B28910" w14:textId="45B3DBCE" w:rsidR="00F023AE" w:rsidRPr="007556C0" w:rsidRDefault="00F023AE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40EF73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22ED0F0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9126FEF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right w:val="nil"/>
            </w:tcBorders>
          </w:tcPr>
          <w:p w14:paraId="035D217C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A369D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</w:tcPr>
          <w:p w14:paraId="1C6DF117" w14:textId="77777777" w:rsidR="00F023AE" w:rsidRPr="007556C0" w:rsidRDefault="00F023AE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C6C0D8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3E0EED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3890A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012B7A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D7B00" w:rsidRPr="00334420" w14:paraId="5D5C1F23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CCFB3" w14:textId="77777777" w:rsidR="00F023AE" w:rsidRPr="00334420" w:rsidRDefault="00F023AE" w:rsidP="00F023AE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pacing w:val="-4"/>
                <w:sz w:val="26"/>
                <w:szCs w:val="26"/>
                <w:cs/>
              </w:rPr>
            </w:pPr>
            <w:r w:rsidRPr="00334420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 w:rsidRPr="00334420">
              <w:rPr>
                <w:rFonts w:ascii="Angsana New" w:eastAsia="Times New Roman" w:hAnsi="Angsana New" w:hint="cs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Pr="00334420">
              <w:rPr>
                <w:rFonts w:ascii="Angsana New" w:eastAsia="Times New Roman" w:hAnsi="Angsana New"/>
                <w:b w:val="0"/>
                <w:bCs w:val="0"/>
                <w:color w:val="000000"/>
                <w:sz w:val="26"/>
                <w:szCs w:val="26"/>
                <w:cs/>
                <w:lang w:eastAsia="zh-CN"/>
              </w:rPr>
              <w:t>ขั้นต้น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58EBED" w14:textId="5BB171E1" w:rsidR="00F023AE" w:rsidRPr="009F6D3A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9F6D3A"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,3</w:t>
            </w:r>
            <w:r w:rsidR="009F6D3A"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5FE47F" w14:textId="77777777" w:rsidR="00F023AE" w:rsidRPr="009F6D3A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4CDD0A7" w14:textId="438018E3" w:rsidR="00F023AE" w:rsidRPr="009F6D3A" w:rsidRDefault="00F57E09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47,</w:t>
            </w:r>
            <w:r w:rsidR="00485856"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CA5B74" w14:textId="77777777" w:rsidR="00F023AE" w:rsidRPr="009F6D3A" w:rsidRDefault="00F023AE" w:rsidP="00F023AE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C23413E" w14:textId="2D82ECB8" w:rsidR="00F023AE" w:rsidRPr="009F6D3A" w:rsidRDefault="001937D7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15,394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F8AA1AB" w14:textId="77777777" w:rsidR="00F023AE" w:rsidRPr="009F6D3A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468F529" w14:textId="7F2CA6F5" w:rsidR="00F023AE" w:rsidRPr="009F6D3A" w:rsidRDefault="001937D7" w:rsidP="001937D7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F6D3A">
              <w:rPr>
                <w:rFonts w:ascii="Angsana New" w:hAnsi="Angsana New"/>
                <w:sz w:val="26"/>
                <w:szCs w:val="26"/>
              </w:rPr>
              <w:t>(1,132)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921026" w14:textId="77777777" w:rsidR="00F023AE" w:rsidRPr="009F6D3A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B4CCA7D" w14:textId="44C69EFA" w:rsidR="00F023AE" w:rsidRPr="009F6D3A" w:rsidRDefault="00B36320" w:rsidP="00216ED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9F6D3A"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28</w:t>
            </w:r>
            <w:r w:rsidRPr="009F6D3A">
              <w:rPr>
                <w:rFonts w:ascii="Angsana New" w:hAnsi="Angsana New"/>
                <w:sz w:val="26"/>
                <w:szCs w:val="26"/>
                <w:lang w:val="en-US" w:bidi="th-TH"/>
              </w:rPr>
              <w:t>4)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23C94D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4F83AB" w14:textId="69B43C20" w:rsidR="00F023AE" w:rsidRPr="007556C0" w:rsidRDefault="00485856" w:rsidP="0048585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124CE" w14:textId="7EC1A7CE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8224A5" w14:textId="33EC349F" w:rsidR="00F023AE" w:rsidRPr="007556C0" w:rsidRDefault="00D40C52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26,414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C4B989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0EB6AF" w14:textId="6279EADA" w:rsidR="00F023AE" w:rsidRPr="007556C0" w:rsidRDefault="00806D72" w:rsidP="009D7B0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556C0">
              <w:rPr>
                <w:rFonts w:ascii="Angsana New" w:hAnsi="Angsana New"/>
                <w:sz w:val="26"/>
                <w:szCs w:val="26"/>
              </w:rPr>
              <w:t>46,840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F82F911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E99E26E" w14:textId="5E8D06E5" w:rsidR="00F023AE" w:rsidRPr="007556C0" w:rsidRDefault="007556C0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09AF6" w14:textId="77777777" w:rsidR="00F023AE" w:rsidRPr="007556C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69592BA" w14:textId="634E72A7" w:rsidR="00F023AE" w:rsidRPr="007556C0" w:rsidRDefault="007556C0" w:rsidP="002A5CD3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56C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2ACEBA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497149" w14:textId="668B0C35" w:rsidR="00F023AE" w:rsidRPr="00334420" w:rsidRDefault="008E5B90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26,414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8BF4C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0C3B6346" w14:textId="0C9E2B61" w:rsidR="00F023AE" w:rsidRPr="00334420" w:rsidRDefault="00D66695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46,840</w:t>
            </w:r>
          </w:p>
        </w:tc>
      </w:tr>
      <w:tr w:rsidR="009D7B00" w:rsidRPr="00334420" w14:paraId="5EBF4E03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37016" w14:textId="0993AC03" w:rsidR="00F023AE" w:rsidRPr="00334420" w:rsidRDefault="00F023AE" w:rsidP="00F023AE">
            <w:pPr>
              <w:pStyle w:val="Heading5"/>
              <w:ind w:left="270" w:right="57" w:hanging="18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>ค่าใช้จ่าย</w:t>
            </w:r>
            <w:r w:rsidRPr="00334420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ในการจัดจำหน่ายและบริหาร </w:t>
            </w:r>
            <w:r w:rsidRPr="006208CF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6"/>
                <w:sz w:val="26"/>
                <w:szCs w:val="26"/>
                <w:cs/>
                <w:lang w:eastAsia="zh-CN"/>
              </w:rPr>
              <w:t>และต้นทุนทางการเงิน</w:t>
            </w:r>
            <w:r w:rsidRPr="006208CF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6"/>
                <w:sz w:val="26"/>
                <w:szCs w:val="26"/>
                <w:cs/>
                <w:lang w:eastAsia="zh-CN"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8FC4D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7E9B68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61CCCEF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EEB2BB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054B9BD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A6036F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BDE96F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531D55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9E4BA8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D09158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3F24F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D399BE" w14:textId="7C06F05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0993346" w14:textId="20A0F506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50E5C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8B41C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B685F1D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E15CF3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BBA8E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B4C898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44DC6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C94073" w14:textId="77777777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76D1DCC" w14:textId="18B18315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CF2E62"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  <w:r w:rsidR="00B9331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CF2E62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F82BD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1D08F5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64ED5D91" w14:textId="77777777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B895643" w14:textId="6E618687" w:rsidR="00F023AE" w:rsidRPr="00334420" w:rsidRDefault="00F023AE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F67616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470B37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F6761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70B37">
              <w:rPr>
                <w:rFonts w:ascii="Angsana New" w:hAnsi="Angsana New"/>
                <w:sz w:val="26"/>
                <w:szCs w:val="26"/>
                <w:lang w:val="en-US" w:bidi="th-TH"/>
              </w:rPr>
              <w:t>941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710EC0" w:rsidRPr="00334420" w14:paraId="6FDF2963" w14:textId="77777777" w:rsidTr="00F7505A">
        <w:trPr>
          <w:trHeight w:val="341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FF1D" w14:textId="550E32D2" w:rsidR="00710EC0" w:rsidRPr="00A06D0A" w:rsidRDefault="00710EC0" w:rsidP="00113EA8">
            <w:pPr>
              <w:pStyle w:val="Heading5"/>
              <w:ind w:left="270" w:right="57" w:hanging="180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A06D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>รายได้อื่นและกำไรจากอัตราแลกเปลี่ยน</w:t>
            </w:r>
            <w:r w:rsidRPr="00A06D0A">
              <w:rPr>
                <w:rFonts w:asciiTheme="majorBidi" w:eastAsia="Times New Roman" w:hAnsiTheme="majorBidi" w:cstheme="majorBidi" w:hint="cs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45D048" w14:textId="77777777" w:rsidR="00710EC0" w:rsidRPr="00334420" w:rsidRDefault="00710EC0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F541E58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1CD4AF" w14:textId="77777777" w:rsidR="00710EC0" w:rsidRPr="00334420" w:rsidRDefault="00710EC0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21818AF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177ECFC" w14:textId="77777777" w:rsidR="00710EC0" w:rsidRPr="00334420" w:rsidRDefault="00710EC0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0CB3952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62B3FD" w14:textId="77777777" w:rsidR="00710EC0" w:rsidRPr="00334420" w:rsidRDefault="00710EC0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F8A75A5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444C01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373951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D02531" w14:textId="6497662A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9FC966" w14:textId="6835B5C0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FE3BC0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470B98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948DB4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60CF0CF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7EF471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6745237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782E68B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3D31ED1" w14:textId="71C85599" w:rsidR="00710EC0" w:rsidRPr="00334420" w:rsidRDefault="00710EC0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7,492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51F3DF" w14:textId="77777777" w:rsidR="00710EC0" w:rsidRPr="00334420" w:rsidRDefault="00710EC0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5405717A" w14:textId="731E9606" w:rsidR="00710EC0" w:rsidRPr="00334420" w:rsidRDefault="00710EC0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5,961</w:t>
            </w:r>
          </w:p>
        </w:tc>
      </w:tr>
      <w:tr w:rsidR="006F0C36" w:rsidRPr="00334420" w14:paraId="38CA66FA" w14:textId="77777777" w:rsidTr="009537EE">
        <w:trPr>
          <w:trHeight w:val="341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AFF8F" w14:textId="288F23B7" w:rsidR="006F0C36" w:rsidRPr="00BF0740" w:rsidRDefault="006F0C36" w:rsidP="006F0C36">
            <w:pPr>
              <w:pStyle w:val="Heading5"/>
              <w:ind w:left="270" w:right="57" w:hanging="180"/>
              <w:rPr>
                <w:rFonts w:asciiTheme="majorBidi" w:hAnsiTheme="majorBidi" w:cstheme="majorBidi"/>
                <w:spacing w:val="-12"/>
                <w:sz w:val="26"/>
                <w:szCs w:val="26"/>
                <w:cs/>
                <w:lang w:val="en-US"/>
              </w:rPr>
            </w:pPr>
            <w:r w:rsidRPr="00A06D0A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>ส่วน</w:t>
            </w:r>
            <w:r w:rsidRPr="00A06D0A">
              <w:rPr>
                <w:rFonts w:ascii="Angsana New" w:eastAsia="Times New Roman" w:hAnsi="Angsana New"/>
                <w:b w:val="0"/>
                <w:bCs w:val="0"/>
                <w:color w:val="000000"/>
                <w:spacing w:val="-12"/>
                <w:sz w:val="26"/>
                <w:szCs w:val="26"/>
                <w:cs/>
                <w:lang w:eastAsia="zh-CN"/>
              </w:rPr>
              <w:t>แบ่งขาดทุนจากเงินลงทุนในบริษัทร่วม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AEFA9" w14:textId="77777777" w:rsidR="006F0C36" w:rsidRPr="00334420" w:rsidRDefault="006F0C36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308F0A7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04EA5F" w14:textId="77777777" w:rsidR="006F0C36" w:rsidRPr="00334420" w:rsidRDefault="006F0C36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C9FFEBB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FC0997" w14:textId="77777777" w:rsidR="006F0C36" w:rsidRPr="00334420" w:rsidRDefault="006F0C36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008C342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376B3C" w14:textId="77777777" w:rsidR="006F0C36" w:rsidRPr="00334420" w:rsidRDefault="006F0C36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2EC29C32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BA4EB4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B9E8CF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EEFD68" w14:textId="6D85C3EA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198F5F" w14:textId="7B2753B1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79E20A7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578B26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81FA88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275296B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C2CAEE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2EFFD3B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BD28226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5D7AABE" w14:textId="4CB9D99F" w:rsidR="006F0C36" w:rsidRPr="00334420" w:rsidRDefault="006F0C36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2,022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BE2B0A" w14:textId="77777777" w:rsidR="006F0C36" w:rsidRPr="00334420" w:rsidRDefault="006F0C36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860DC1" w14:textId="1215E331" w:rsidR="006F0C36" w:rsidRPr="00334420" w:rsidRDefault="006F0C36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145</w:t>
            </w:r>
            <w:r w:rsidRPr="00334420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9D7B00" w:rsidRPr="00334420" w14:paraId="7A5B884B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D51B2" w14:textId="2D002A45" w:rsidR="00F023AE" w:rsidRPr="00334420" w:rsidRDefault="00F67616" w:rsidP="00F023AE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>กำไร (</w:t>
            </w:r>
            <w:r w:rsidR="00F023AE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 xml:space="preserve">) </w:t>
            </w:r>
            <w:r w:rsidR="00F023AE" w:rsidRPr="00334420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ก่อนภาษีเงินได้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94017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08157C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62CE9D2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4130AD5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9937CA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A21BC07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B373C9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1B99AF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5F5C5F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FB4D5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D9BA7F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B8C64F" w14:textId="4763E02B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E3B6F3" w14:textId="2E964585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E631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5C48E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F651D15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51988B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DD4E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4FC88D8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1A7680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0D08A" w14:textId="5256A91B" w:rsidR="00F023AE" w:rsidRPr="00B148A9" w:rsidRDefault="00F023AE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148A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4E565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</w:t>
            </w:r>
            <w:r w:rsidR="006106C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4E565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</w:t>
            </w:r>
            <w:r w:rsidR="00BC71B7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B148A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8CEEEA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64400" w14:textId="071A28CC" w:rsidR="00F023AE" w:rsidRPr="00B148A9" w:rsidRDefault="0038572D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3,715</w:t>
            </w:r>
          </w:p>
        </w:tc>
      </w:tr>
      <w:tr w:rsidR="009D7B00" w:rsidRPr="00334420" w14:paraId="1EBEAC90" w14:textId="77777777" w:rsidTr="009D7B00">
        <w:trPr>
          <w:trHeight w:val="3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888C59" w14:textId="77777777" w:rsidR="00F023AE" w:rsidRPr="00334420" w:rsidRDefault="00F023AE" w:rsidP="00F023AE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7D09C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ECC9CB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F065AE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DAD1F8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2B606CF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C302CCF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F33D38B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476D3D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85C76F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576A8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A039B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D959C" w14:textId="076B0B61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9368CCE" w14:textId="109251E5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4BE43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C3DAE4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EB152C5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3C0FF4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0ED522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A1360F9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7C38AD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C972761" w14:textId="77777777" w:rsidR="00F023AE" w:rsidRPr="00B148A9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889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75B9061" w14:textId="77777777" w:rsidR="00F023AE" w:rsidRPr="00B148A9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9D7B00" w:rsidRPr="00334420" w14:paraId="13356737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EEC331" w14:textId="77777777" w:rsidR="00F023AE" w:rsidRPr="00334420" w:rsidRDefault="00F023AE" w:rsidP="00F023AE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C2EF17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5B1959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FE85CE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1B1AA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34977D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487259B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FBA957A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5785C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00152A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74856D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94F924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D5CE9" w14:textId="6ABDE8B3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E731D2" w14:textId="5F04A380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6F1B4E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776D41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DA7425C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4A9A4E7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817E5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C298E33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41047C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55C73D" w14:textId="4B1B06CF" w:rsidR="00F023AE" w:rsidRPr="00B148A9" w:rsidRDefault="0047724C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9414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257</w:t>
            </w:r>
            <w:r w:rsidR="009414F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1511A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93FD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1AA3A674" w14:textId="04198B62" w:rsidR="00F023AE" w:rsidRPr="00334420" w:rsidRDefault="00C732B1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2,208,347</w:t>
            </w:r>
          </w:p>
        </w:tc>
      </w:tr>
      <w:tr w:rsidR="009D7B00" w:rsidRPr="00334420" w14:paraId="090A532D" w14:textId="77777777" w:rsidTr="009D7B00">
        <w:trPr>
          <w:trHeight w:val="34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C56FDE" w14:textId="77777777" w:rsidR="00F023AE" w:rsidRPr="00334420" w:rsidRDefault="00F023AE" w:rsidP="00F023AE">
            <w:pPr>
              <w:pStyle w:val="Heading5"/>
              <w:ind w:left="319" w:right="57" w:hanging="235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33442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6144AE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94A76D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AE7AD7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719F4" w14:textId="77777777" w:rsidR="00F023AE" w:rsidRPr="00334420" w:rsidRDefault="00F023AE" w:rsidP="00F023AE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6AB906A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ED00622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D87EEBD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2DE9ED4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438EA7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BCCABA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0B3DCB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86F76" w14:textId="095B4FA6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1800082" w14:textId="5E4E12ED" w:rsidR="00F023AE" w:rsidRPr="00334420" w:rsidRDefault="00F023AE" w:rsidP="00F023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A05EBB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5F0E2A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6AF401F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5C3B9716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01F2D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C58E8AC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E2FAE8" w14:textId="77777777" w:rsidR="00F023AE" w:rsidRPr="00334420" w:rsidRDefault="00F023AE" w:rsidP="00F023AE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C069D5" w14:textId="26974141" w:rsidR="00F023AE" w:rsidRPr="00B148A9" w:rsidRDefault="009414FB" w:rsidP="00B148A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1,852,237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A8B1CD" w14:textId="77777777" w:rsidR="00F023AE" w:rsidRPr="00334420" w:rsidRDefault="00F023AE" w:rsidP="00F023AE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</w:tcPr>
          <w:p w14:paraId="6DB9B965" w14:textId="338E924E" w:rsidR="00F023AE" w:rsidRPr="00334420" w:rsidRDefault="00C732B1" w:rsidP="00B148A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1,366,277</w:t>
            </w:r>
          </w:p>
        </w:tc>
      </w:tr>
    </w:tbl>
    <w:p w14:paraId="07541F6E" w14:textId="232FE29C" w:rsidR="00127589" w:rsidRDefault="00127589" w:rsidP="0065574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315907" w14:textId="77777777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5574D" w:rsidRPr="00DF3A57" w:rsidSect="0065574D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F8C91" w14:textId="2A59CF9C" w:rsidR="001C6BE9" w:rsidRPr="00B76254" w:rsidRDefault="001C6BE9" w:rsidP="001C6BE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B76254">
        <w:rPr>
          <w:rFonts w:ascii="Angsana New" w:eastAsia="Cordia New" w:hAnsi="Angsana New"/>
          <w:color w:val="000000"/>
          <w:sz w:val="30"/>
          <w:szCs w:val="30"/>
          <w:cs/>
        </w:rPr>
        <w:lastRenderedPageBreak/>
        <w:t>กลุ่มบริษัทได้นำเสนอข้อมูลส่วนงานดำเนินงานทางภูมิศาสตร์</w:t>
      </w:r>
      <w:r w:rsidR="00291FF7" w:rsidRPr="00B76254">
        <w:rPr>
          <w:rFonts w:ascii="Angsana New" w:eastAsia="Cordia New" w:hAnsi="Angsana New"/>
          <w:color w:val="000000"/>
          <w:sz w:val="30"/>
          <w:szCs w:val="30"/>
          <w:cs/>
        </w:rPr>
        <w:t>หลัก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  <w:cs/>
        </w:rPr>
        <w:t>ประเภทของสินค้าและบริการหลัก และจังหวะเวลาในการรับรู้รายได้</w:t>
      </w:r>
      <w:r w:rsidR="004F1C1C" w:rsidRPr="00B76254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B76254">
        <w:rPr>
          <w:rFonts w:ascii="Angsana New" w:eastAsia="Cordia New" w:hAnsi="Angsana New"/>
          <w:color w:val="000000"/>
          <w:sz w:val="30"/>
          <w:szCs w:val="30"/>
          <w:cs/>
        </w:rPr>
        <w:t>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19A0A4" w14:textId="77777777" w:rsidR="001C6BE9" w:rsidRPr="0087735E" w:rsidRDefault="001C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  <w:highlight w:val="yellow"/>
        </w:rPr>
      </w:pPr>
    </w:p>
    <w:p w14:paraId="75F6BB08" w14:textId="09741ED1" w:rsidR="009472C6" w:rsidRPr="001C730B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="00C965BE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สาม</w:t>
      </w:r>
      <w:r w:rsidR="00C965BE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49256F" w:rsidRPr="0049256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มีนาคม</w:t>
      </w:r>
    </w:p>
    <w:p w14:paraId="5652A1AF" w14:textId="118C93EC" w:rsidR="00B3681F" w:rsidRPr="001C730B" w:rsidRDefault="00A30416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30416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59137BCE" wp14:editId="5BF96EB6">
            <wp:extent cx="6607810" cy="2839191"/>
            <wp:effectExtent l="0" t="0" r="2540" b="0"/>
            <wp:docPr id="909444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44432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26292" cy="284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Pr="001C730B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7B72AE82" w14:textId="09BAFFB6" w:rsidR="00FC2346" w:rsidRPr="001C730B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C730B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</w:t>
      </w:r>
      <w:r w:rsidR="002425EA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="0049256F" w:rsidRPr="0049256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31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713E49" w:rsidRPr="001C730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มีนาคม</w:t>
      </w:r>
    </w:p>
    <w:p w14:paraId="0F11E385" w14:textId="03D8602C" w:rsidR="00144869" w:rsidRPr="001C730B" w:rsidRDefault="00281E46" w:rsidP="00DC1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281E46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1EEE3B0C" wp14:editId="4F6CD953">
            <wp:extent cx="6665411" cy="2616200"/>
            <wp:effectExtent l="0" t="0" r="2540" b="0"/>
            <wp:docPr id="13062260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22601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74668" cy="2619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Pr="001C730B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04985B9" w14:textId="43CE1E48" w:rsidR="00205C74" w:rsidRPr="001C730B" w:rsidRDefault="00D26664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D26664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lastRenderedPageBreak/>
        <w:drawing>
          <wp:inline distT="0" distB="0" distL="0" distR="0" wp14:anchorId="556C90AA" wp14:editId="221AF55E">
            <wp:extent cx="6477000" cy="2684533"/>
            <wp:effectExtent l="0" t="0" r="0" b="1905"/>
            <wp:docPr id="9991466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14669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90810" cy="2690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171E4" w14:textId="77777777" w:rsidR="000A6038" w:rsidRPr="00B875FF" w:rsidRDefault="000A6038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olor w:val="000000"/>
          <w:sz w:val="20"/>
          <w:szCs w:val="20"/>
          <w:cs/>
        </w:rPr>
      </w:pPr>
    </w:p>
    <w:p w14:paraId="4C2D4F42" w14:textId="2FA6ACA4" w:rsidR="00DE1322" w:rsidRPr="0046518E" w:rsidRDefault="00480DB4" w:rsidP="00361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rPr>
          <w:rFonts w:asciiTheme="majorBidi" w:hAnsiTheme="majorBidi"/>
          <w:b/>
          <w:bCs/>
          <w:i/>
          <w:iCs/>
          <w:color w:val="000000"/>
          <w:spacing w:val="-8"/>
          <w:sz w:val="20"/>
          <w:szCs w:val="20"/>
        </w:rPr>
      </w:pPr>
      <w:r w:rsidRPr="0046518E">
        <w:rPr>
          <w:rFonts w:asciiTheme="majorBidi" w:hAnsiTheme="majorBidi"/>
          <w:b/>
          <w:bCs/>
          <w:i/>
          <w:iCs/>
          <w:color w:val="000000"/>
          <w:spacing w:val="-8"/>
          <w:sz w:val="30"/>
          <w:szCs w:val="30"/>
          <w:cs/>
        </w:rPr>
        <w:t>การจำแนกรายได้ตาม</w:t>
      </w:r>
      <w:r w:rsidR="002425EA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  <w:cs/>
        </w:rPr>
        <w:t>จังหวะเวลาในการรับรู้รายได้</w:t>
      </w:r>
      <w:r w:rsidR="007B516C" w:rsidRPr="0046518E">
        <w:rPr>
          <w:rFonts w:asciiTheme="majorBidi" w:hAnsiTheme="majorBidi" w:cstheme="majorBidi" w:hint="cs"/>
          <w:b/>
          <w:bCs/>
          <w:i/>
          <w:iCs/>
          <w:color w:val="000000"/>
          <w:spacing w:val="-8"/>
          <w:sz w:val="30"/>
          <w:szCs w:val="30"/>
          <w:cs/>
        </w:rPr>
        <w:t>จากการขายและการให้บริการ</w:t>
      </w:r>
      <w:r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</w:rPr>
        <w:t xml:space="preserve"> </w:t>
      </w:r>
      <w:r w:rsidR="00713E49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  <w:cs/>
        </w:rPr>
        <w:t xml:space="preserve">สำหรับงวดสามเดือนสิ้นสุดวันที่ </w:t>
      </w:r>
      <w:r w:rsidR="0049256F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</w:rPr>
        <w:t>31</w:t>
      </w:r>
      <w:r w:rsidR="00713E49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</w:rPr>
        <w:t xml:space="preserve"> </w:t>
      </w:r>
      <w:r w:rsidR="00713E49" w:rsidRPr="0046518E">
        <w:rPr>
          <w:rFonts w:asciiTheme="majorBidi" w:hAnsiTheme="majorBidi" w:cstheme="majorBidi"/>
          <w:b/>
          <w:bCs/>
          <w:i/>
          <w:iCs/>
          <w:color w:val="000000"/>
          <w:spacing w:val="-8"/>
          <w:sz w:val="30"/>
          <w:szCs w:val="30"/>
          <w:cs/>
        </w:rPr>
        <w:t>มีนาคม</w:t>
      </w:r>
    </w:p>
    <w:p w14:paraId="7E8A745B" w14:textId="77777777" w:rsidR="00216619" w:rsidRPr="00B875FF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77488522" w14:textId="2182DE73" w:rsidR="00EA71A1" w:rsidRPr="00EA71A1" w:rsidRDefault="008453B7" w:rsidP="004C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53B7">
        <w:rPr>
          <w:rFonts w:ascii="Times New Roman" w:eastAsia="Times New Roman" w:hAnsi="Times New Roman"/>
          <w:noProof/>
          <w:sz w:val="24"/>
          <w:szCs w:val="24"/>
          <w:cs/>
        </w:rPr>
        <w:drawing>
          <wp:inline distT="0" distB="0" distL="0" distR="0" wp14:anchorId="349C94F4" wp14:editId="46D90EBF">
            <wp:extent cx="4548146" cy="3011273"/>
            <wp:effectExtent l="0" t="0" r="5080" b="0"/>
            <wp:docPr id="555383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38368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74290" cy="3028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C9B0" w14:textId="77777777" w:rsidR="002E47FF" w:rsidRPr="00B875FF" w:rsidRDefault="002E47FF" w:rsidP="002E4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4"/>
          <w:szCs w:val="14"/>
          <w:cs/>
        </w:rPr>
      </w:pPr>
    </w:p>
    <w:p w14:paraId="559F5BFF" w14:textId="07930B4F" w:rsidR="002E47FF" w:rsidRPr="007B3117" w:rsidRDefault="002E47FF" w:rsidP="002E47F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5E954AFB" w14:textId="77777777" w:rsidR="002C565E" w:rsidRPr="0071463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7ECDDC" w14:textId="32CC050D" w:rsidR="00FF2032" w:rsidRDefault="00FF2032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61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</w:t>
      </w:r>
      <w:r w:rsidRPr="005961D5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="008869A5">
        <w:rPr>
          <w:rFonts w:ascii="Angsana New" w:hAnsi="Angsana New" w:hint="cs"/>
          <w:sz w:val="30"/>
          <w:szCs w:val="30"/>
          <w:cs/>
        </w:rPr>
        <w:t>สำหรับ</w:t>
      </w:r>
      <w:r w:rsidR="001C6226" w:rsidRPr="007B3117">
        <w:rPr>
          <w:rFonts w:ascii="Angsana New" w:hAnsi="Angsana New"/>
          <w:sz w:val="30"/>
          <w:szCs w:val="30"/>
          <w:cs/>
        </w:rPr>
        <w:t>ระยะเวลา</w:t>
      </w:r>
      <w:r w:rsidR="00371329">
        <w:rPr>
          <w:rFonts w:ascii="Angsana New" w:hAnsi="Angsana New" w:hint="cs"/>
          <w:sz w:val="30"/>
          <w:szCs w:val="30"/>
          <w:cs/>
        </w:rPr>
        <w:t>สาม</w:t>
      </w:r>
      <w:r w:rsidR="001C6226" w:rsidRPr="007B3117">
        <w:rPr>
          <w:rFonts w:ascii="Angsana New" w:hAnsi="Angsana New" w:hint="cs"/>
          <w:sz w:val="30"/>
          <w:szCs w:val="30"/>
          <w:cs/>
        </w:rPr>
        <w:t>เ</w:t>
      </w:r>
      <w:r w:rsidR="001C6226" w:rsidRPr="007B3117">
        <w:rPr>
          <w:rFonts w:ascii="Angsana New" w:hAnsi="Angsana New"/>
          <w:sz w:val="30"/>
          <w:szCs w:val="30"/>
          <w:cs/>
        </w:rPr>
        <w:t>ดือ</w:t>
      </w:r>
      <w:r w:rsidR="001C6226" w:rsidRPr="007B3117">
        <w:rPr>
          <w:rFonts w:ascii="Angsana New" w:hAnsi="Angsana New" w:hint="cs"/>
          <w:sz w:val="30"/>
          <w:szCs w:val="30"/>
          <w:cs/>
        </w:rPr>
        <w:t>น</w:t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1C6226">
        <w:rPr>
          <w:rFonts w:asciiTheme="majorBidi" w:hAnsiTheme="majorBidi" w:cstheme="majorBidi"/>
          <w:sz w:val="30"/>
          <w:szCs w:val="30"/>
          <w:cs/>
        </w:rPr>
        <w:br/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C6226">
        <w:rPr>
          <w:rFonts w:asciiTheme="majorBidi" w:hAnsiTheme="majorBidi" w:cstheme="majorBidi"/>
          <w:sz w:val="30"/>
          <w:szCs w:val="30"/>
        </w:rPr>
        <w:t xml:space="preserve"> </w:t>
      </w:r>
      <w:r w:rsidR="0049256F" w:rsidRPr="0049256F">
        <w:rPr>
          <w:rFonts w:asciiTheme="majorBidi" w:hAnsiTheme="majorBidi" w:cstheme="majorBidi"/>
          <w:sz w:val="30"/>
          <w:szCs w:val="30"/>
        </w:rPr>
        <w:t>31</w:t>
      </w:r>
      <w:r w:rsidR="00DD36EB">
        <w:rPr>
          <w:rFonts w:asciiTheme="majorBidi" w:hAnsiTheme="majorBidi" w:cstheme="majorBidi"/>
          <w:sz w:val="30"/>
          <w:szCs w:val="30"/>
        </w:rPr>
        <w:t xml:space="preserve"> </w:t>
      </w:r>
      <w:r w:rsidR="00DD36E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9256F" w:rsidRPr="0049256F">
        <w:rPr>
          <w:rFonts w:asciiTheme="majorBidi" w:hAnsiTheme="majorBidi" w:cstheme="majorBidi"/>
          <w:sz w:val="30"/>
          <w:szCs w:val="30"/>
        </w:rPr>
        <w:t>2</w:t>
      </w:r>
      <w:r w:rsidR="00DD36EB">
        <w:rPr>
          <w:rFonts w:asciiTheme="majorBidi" w:hAnsiTheme="majorBidi" w:cstheme="majorBidi"/>
          <w:sz w:val="30"/>
          <w:szCs w:val="30"/>
        </w:rPr>
        <w:t>569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686F49">
        <w:rPr>
          <w:rFonts w:asciiTheme="majorBidi" w:hAnsiTheme="majorBidi" w:cstheme="majorBidi"/>
          <w:sz w:val="30"/>
          <w:szCs w:val="30"/>
        </w:rPr>
        <w:t>(</w:t>
      </w:r>
      <w:r w:rsidR="00686F49">
        <w:rPr>
          <w:rFonts w:asciiTheme="majorBidi" w:hAnsiTheme="majorBidi" w:cstheme="majorBidi" w:hint="cs"/>
          <w:sz w:val="30"/>
          <w:szCs w:val="30"/>
          <w:cs/>
        </w:rPr>
        <w:t>26.8</w:t>
      </w:r>
      <w:r w:rsidR="008869A5">
        <w:rPr>
          <w:rFonts w:asciiTheme="majorBidi" w:hAnsiTheme="majorBidi" w:cstheme="majorBidi" w:hint="cs"/>
          <w:sz w:val="30"/>
          <w:szCs w:val="30"/>
          <w:cs/>
        </w:rPr>
        <w:t>3</w:t>
      </w:r>
      <w:r w:rsidR="00686F49">
        <w:rPr>
          <w:rFonts w:asciiTheme="majorBidi" w:hAnsiTheme="majorBidi" w:cstheme="majorBidi"/>
          <w:sz w:val="30"/>
          <w:szCs w:val="30"/>
        </w:rPr>
        <w:t>)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="00686F49">
        <w:rPr>
          <w:rFonts w:asciiTheme="majorBidi" w:hAnsiTheme="majorBidi" w:cstheme="majorBidi"/>
          <w:sz w:val="30"/>
          <w:szCs w:val="30"/>
        </w:rPr>
        <w:t>(165.16)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9256F" w:rsidRPr="0049256F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DD36EB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9256F" w:rsidRPr="0049256F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9D0C88" w:rsidRPr="009D0C88">
        <w:rPr>
          <w:rFonts w:asciiTheme="majorBidi" w:hAnsiTheme="majorBidi" w:cstheme="majorBidi"/>
          <w:i/>
          <w:iCs/>
          <w:sz w:val="30"/>
          <w:szCs w:val="30"/>
        </w:rPr>
        <w:t>6.78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368E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E0368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49256F" w:rsidRPr="0049256F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D0C88" w:rsidRPr="009D0C88">
        <w:rPr>
          <w:rFonts w:asciiTheme="majorBidi" w:hAnsiTheme="majorBidi" w:cstheme="majorBidi"/>
          <w:i/>
          <w:iCs/>
          <w:sz w:val="30"/>
          <w:szCs w:val="30"/>
        </w:rPr>
        <w:t>45.94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0368E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E0368E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</w:t>
      </w:r>
      <w:r w:rsidR="00284559">
        <w:rPr>
          <w:rFonts w:asciiTheme="majorBidi" w:hAnsiTheme="majorBidi" w:cstheme="majorBidi" w:hint="cs"/>
          <w:sz w:val="30"/>
          <w:szCs w:val="30"/>
          <w:cs/>
        </w:rPr>
        <w:t>มา</w:t>
      </w:r>
      <w:r w:rsidRPr="00E0368E">
        <w:rPr>
          <w:rFonts w:asciiTheme="majorBidi" w:hAnsiTheme="majorBidi" w:cstheme="majorBidi"/>
          <w:sz w:val="30"/>
          <w:szCs w:val="30"/>
          <w:cs/>
        </w:rPr>
        <w:t>จาก</w:t>
      </w:r>
      <w:r w:rsidR="00284559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E0368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819CB" w:rsidRPr="00E0368E">
        <w:rPr>
          <w:rFonts w:asciiTheme="majorBidi" w:hAnsiTheme="majorBidi" w:hint="cs"/>
          <w:sz w:val="30"/>
          <w:szCs w:val="30"/>
          <w:cs/>
        </w:rPr>
        <w:t>กลับรายการสินทรัพย์ภาษีเงินได้รอตัดบัญชี</w:t>
      </w:r>
      <w:r w:rsidR="00F47CE4">
        <w:rPr>
          <w:rFonts w:asciiTheme="majorBidi" w:hAnsiTheme="majorBidi" w:hint="cs"/>
          <w:sz w:val="30"/>
          <w:szCs w:val="30"/>
          <w:cs/>
        </w:rPr>
        <w:t>และกลับรายการหนี้สินภาษีเงินได้รอตัดบัญชี และบริษัท</w:t>
      </w:r>
      <w:r w:rsidR="00585B6F" w:rsidRPr="00E0368E">
        <w:rPr>
          <w:rFonts w:asciiTheme="majorBidi" w:hAnsiTheme="majorBidi" w:hint="cs"/>
          <w:sz w:val="30"/>
          <w:szCs w:val="30"/>
          <w:cs/>
        </w:rPr>
        <w:lastRenderedPageBreak/>
        <w:t>กลับรายการ</w:t>
      </w:r>
      <w:r w:rsidR="00911EE9" w:rsidRPr="00E0368E">
        <w:rPr>
          <w:rFonts w:asciiTheme="majorBidi" w:hAnsiTheme="majorBidi" w:hint="cs"/>
          <w:sz w:val="30"/>
          <w:szCs w:val="30"/>
          <w:cs/>
        </w:rPr>
        <w:t>สินทรัพย์ภาษีเงินได้รอ</w:t>
      </w:r>
      <w:r w:rsidR="007F4330" w:rsidRPr="00E0368E">
        <w:rPr>
          <w:rFonts w:asciiTheme="majorBidi" w:hAnsiTheme="majorBidi" w:hint="cs"/>
          <w:sz w:val="30"/>
          <w:szCs w:val="30"/>
          <w:cs/>
        </w:rPr>
        <w:t>ตัดบัญชี</w:t>
      </w:r>
      <w:r w:rsidR="00846CB2" w:rsidRPr="00E0368E" w:rsidDel="009D0C88">
        <w:rPr>
          <w:rFonts w:asciiTheme="majorBidi" w:hAnsiTheme="majorBidi"/>
          <w:sz w:val="30"/>
          <w:szCs w:val="30"/>
        </w:rPr>
        <w:t xml:space="preserve"> 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46CB2" w:rsidRPr="0049256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846CB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E352C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กลุ่มบริษัทและบริษัท</w:t>
      </w:r>
      <w:r w:rsidR="005E352C" w:rsidRPr="005E352C">
        <w:rPr>
          <w:rFonts w:asciiTheme="majorBidi" w:hAnsiTheme="majorBidi" w:hint="cs"/>
          <w:i/>
          <w:iCs/>
          <w:sz w:val="30"/>
          <w:szCs w:val="30"/>
          <w:cs/>
        </w:rPr>
        <w:t>กลับรายการสินทรัพย์ภาษีเงินได้รอตัดบัญชี</w:t>
      </w:r>
      <w:r w:rsidR="00846CB2" w:rsidRPr="00E0368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02BA042" w14:textId="77777777" w:rsidR="00BF0740" w:rsidRDefault="00BF0740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7A90A6F" w14:textId="44A20B93" w:rsidR="00A44660" w:rsidRPr="007B3117" w:rsidRDefault="00A44660" w:rsidP="00A4466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210861F4" w14:textId="77777777" w:rsidR="00B96F63" w:rsidRPr="00714631" w:rsidRDefault="00B96F63" w:rsidP="003643C1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1463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B32A95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20"/>
        <w:gridCol w:w="1386"/>
        <w:gridCol w:w="270"/>
        <w:gridCol w:w="1440"/>
        <w:gridCol w:w="270"/>
        <w:gridCol w:w="1314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28"/>
      </w:tblGrid>
      <w:tr w:rsidR="00A34F2E" w:rsidRPr="0001565E" w14:paraId="6CA14FC0" w14:textId="77777777" w:rsidTr="006F16AF">
        <w:trPr>
          <w:cantSplit/>
          <w:trHeight w:val="261"/>
        </w:trPr>
        <w:tc>
          <w:tcPr>
            <w:tcW w:w="3420" w:type="dxa"/>
            <w:vAlign w:val="bottom"/>
          </w:tcPr>
          <w:p w14:paraId="4EBFD2AF" w14:textId="77777777" w:rsidR="00A34F2E" w:rsidRPr="0001565E" w:rsidRDefault="00A34F2E" w:rsidP="00A34F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027445" w14:textId="77777777" w:rsidR="00A34F2E" w:rsidRPr="0001565E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53" w:type="dxa"/>
            <w:gridSpan w:val="15"/>
          </w:tcPr>
          <w:p w14:paraId="693335BC" w14:textId="1A1024D8" w:rsidR="00A34F2E" w:rsidRPr="0001565E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</w:t>
            </w:r>
            <w:r w:rsidRPr="0001565E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A0A0A" w:rsidRPr="0001565E" w14:paraId="7B8193CB" w14:textId="77777777" w:rsidTr="006F16AF">
        <w:trPr>
          <w:trHeight w:val="261"/>
          <w:tblHeader/>
        </w:trPr>
        <w:tc>
          <w:tcPr>
            <w:tcW w:w="3420" w:type="dxa"/>
            <w:vAlign w:val="bottom"/>
          </w:tcPr>
          <w:p w14:paraId="037D6C85" w14:textId="77777777" w:rsidR="001A0A0A" w:rsidRPr="0001565E" w:rsidRDefault="001A0A0A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DB8CFDA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5" w:type="dxa"/>
            <w:gridSpan w:val="8"/>
          </w:tcPr>
          <w:p w14:paraId="360ADE79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348" w:type="dxa"/>
            <w:gridSpan w:val="7"/>
            <w:vAlign w:val="bottom"/>
          </w:tcPr>
          <w:p w14:paraId="24EEE2DA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A0A0A" w:rsidRPr="0001565E" w14:paraId="33C1C2F0" w14:textId="77777777" w:rsidTr="006F16AF">
        <w:trPr>
          <w:trHeight w:val="1523"/>
          <w:tblHeader/>
        </w:trPr>
        <w:tc>
          <w:tcPr>
            <w:tcW w:w="3420" w:type="dxa"/>
            <w:vAlign w:val="bottom"/>
          </w:tcPr>
          <w:p w14:paraId="350FC157" w14:textId="77777777" w:rsidR="001A0A0A" w:rsidRPr="0001565E" w:rsidRDefault="001A0A0A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8790457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386" w:type="dxa"/>
          </w:tcPr>
          <w:p w14:paraId="5A59985F" w14:textId="67FFF8E3" w:rsidR="001A0A0A" w:rsidRPr="00863CF2" w:rsidRDefault="001A0A0A" w:rsidP="004500C0">
            <w:pPr>
              <w:pStyle w:val="acctfourfigures"/>
              <w:tabs>
                <w:tab w:val="decimal" w:pos="519"/>
              </w:tabs>
              <w:spacing w:line="300" w:lineRule="exact"/>
              <w:ind w:left="-11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3CF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A3748F5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75F6ADAD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300" w:lineRule="exact"/>
              <w:ind w:left="-43" w:right="-86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371BB6A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</w:tcPr>
          <w:p w14:paraId="0D2F84D6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30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01565E">
              <w:rPr>
                <w:rFonts w:asciiTheme="majorBidi" w:hAnsiTheme="majorBidi"/>
                <w:sz w:val="26"/>
                <w:szCs w:val="26"/>
                <w:lang w:bidi="th-TH"/>
              </w:rPr>
              <w:br/>
            </w:r>
            <w:r w:rsidRPr="0001565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307C979" w14:textId="77777777" w:rsidR="001A0A0A" w:rsidRPr="0001565E" w:rsidRDefault="001A0A0A" w:rsidP="004500C0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CC92EF5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02C0B03B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4C50661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004D7E8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04" w:type="dxa"/>
          </w:tcPr>
          <w:p w14:paraId="63615799" w14:textId="77777777" w:rsidR="001A0A0A" w:rsidRPr="0001565E" w:rsidRDefault="001A0A0A" w:rsidP="004500C0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6" w:type="dxa"/>
            <w:vAlign w:val="bottom"/>
          </w:tcPr>
          <w:p w14:paraId="286A7E39" w14:textId="50B05D17" w:rsidR="001A0A0A" w:rsidRPr="0001565E" w:rsidRDefault="001A0A0A" w:rsidP="004500C0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18790AEE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76A5051B" w14:textId="77777777" w:rsidR="001A0A0A" w:rsidRPr="0001565E" w:rsidRDefault="001A0A0A" w:rsidP="004500C0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A0A0A" w:rsidRPr="0001565E" w14:paraId="3CCBA8B6" w14:textId="77777777" w:rsidTr="006F16AF">
        <w:trPr>
          <w:trHeight w:hRule="exact" w:val="346"/>
        </w:trPr>
        <w:tc>
          <w:tcPr>
            <w:tcW w:w="3420" w:type="dxa"/>
            <w:vAlign w:val="bottom"/>
          </w:tcPr>
          <w:p w14:paraId="2B603AD8" w14:textId="77777777" w:rsidR="001A0A0A" w:rsidRPr="0001565E" w:rsidRDefault="001A0A0A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25BE3927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53" w:type="dxa"/>
            <w:gridSpan w:val="15"/>
          </w:tcPr>
          <w:p w14:paraId="4C0D7EF0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A0A0A" w:rsidRPr="0001565E" w14:paraId="396008A1" w14:textId="77777777" w:rsidTr="006F16AF">
        <w:trPr>
          <w:trHeight w:hRule="exact" w:val="346"/>
        </w:trPr>
        <w:tc>
          <w:tcPr>
            <w:tcW w:w="3420" w:type="dxa"/>
          </w:tcPr>
          <w:p w14:paraId="6C141AB1" w14:textId="0DCC3980" w:rsidR="001A0A0A" w:rsidRPr="0001565E" w:rsidRDefault="001A0A0A" w:rsidP="0025086E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565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01565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1565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01565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565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720" w:type="dxa"/>
          </w:tcPr>
          <w:p w14:paraId="5A50EA91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4F7D75E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30E024C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7AEC96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5D2FB35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09FBC306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A757B73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280D9C15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299909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E0CC15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E0204FD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864311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4FC79EE5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3827881D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F9DA0F7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D351B2B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0A0A" w:rsidRPr="0001565E" w14:paraId="3783B787" w14:textId="77777777" w:rsidTr="006F16AF">
        <w:trPr>
          <w:trHeight w:hRule="exact" w:val="346"/>
        </w:trPr>
        <w:tc>
          <w:tcPr>
            <w:tcW w:w="3420" w:type="dxa"/>
          </w:tcPr>
          <w:p w14:paraId="3437D152" w14:textId="77777777" w:rsidR="001A0A0A" w:rsidRPr="0001565E" w:rsidRDefault="001A0A0A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C65FF8B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12A72937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1E4E884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B8D902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F69FF64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707754C0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CFB3726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3C7F67C6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BCEEE4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25AA79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D09B15D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E5E240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59258432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0F4D4EEE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3D9AEFE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711B1864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0A0A" w:rsidRPr="0001565E" w14:paraId="2C146467" w14:textId="77777777" w:rsidTr="006F16AF">
        <w:trPr>
          <w:trHeight w:hRule="exact" w:val="346"/>
        </w:trPr>
        <w:tc>
          <w:tcPr>
            <w:tcW w:w="3420" w:type="dxa"/>
          </w:tcPr>
          <w:p w14:paraId="532491FB" w14:textId="77777777" w:rsidR="001A0A0A" w:rsidRPr="0001565E" w:rsidRDefault="001A0A0A" w:rsidP="0025086E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3D011F27" w14:textId="77777777" w:rsidR="001A0A0A" w:rsidRPr="0001565E" w:rsidRDefault="001A0A0A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11EB60B2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DE9428A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AA729D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DFBB9A4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4D0DA2CB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F2B13E6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2A72357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390B3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D329E6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FB3499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1D9577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30FBE5CD" w14:textId="77777777" w:rsidR="001A0A0A" w:rsidRPr="0001565E" w:rsidRDefault="001A0A0A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4AABAEB5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5A294D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18EF36C2" w14:textId="77777777" w:rsidR="001A0A0A" w:rsidRPr="0001565E" w:rsidRDefault="001A0A0A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0A0A" w:rsidRPr="0001565E" w14:paraId="1F36A7BE" w14:textId="77777777" w:rsidTr="006F16AF">
        <w:trPr>
          <w:trHeight w:hRule="exact" w:val="346"/>
        </w:trPr>
        <w:tc>
          <w:tcPr>
            <w:tcW w:w="3420" w:type="dxa"/>
          </w:tcPr>
          <w:p w14:paraId="255C988A" w14:textId="77777777" w:rsidR="001A0A0A" w:rsidRPr="0001565E" w:rsidRDefault="001A0A0A" w:rsidP="004A66DE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</w:t>
            </w:r>
            <w:r w:rsidRPr="0001565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6C54A6CB" w14:textId="77777777" w:rsidR="001A0A0A" w:rsidRPr="0001565E" w:rsidRDefault="001A0A0A" w:rsidP="004A6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1762144" w14:textId="6EC68F41" w:rsidR="001A0A0A" w:rsidRPr="0001565E" w:rsidRDefault="001A0A0A" w:rsidP="001A1F1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E6FF13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7D45FC9" w14:textId="5272B3D0" w:rsidR="001A0A0A" w:rsidRPr="0001565E" w:rsidRDefault="001A0A0A" w:rsidP="004A66DE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196B5A5E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</w:tcPr>
          <w:p w14:paraId="46769267" w14:textId="15690E81" w:rsidR="001A0A0A" w:rsidRPr="0001565E" w:rsidRDefault="001A0A0A" w:rsidP="00B800A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DB537B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</w:tcPr>
          <w:p w14:paraId="721E7C42" w14:textId="7A5E1977" w:rsidR="001A0A0A" w:rsidRPr="0001565E" w:rsidRDefault="001A0A0A" w:rsidP="00B800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5CC5C7F" w14:textId="0703E9B0" w:rsidR="001A0A0A" w:rsidRPr="0001565E" w:rsidRDefault="001A0A0A" w:rsidP="001A1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055BB0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349B49FA" w14:textId="3C28B75D" w:rsidR="001A0A0A" w:rsidRPr="0001565E" w:rsidRDefault="001A0A0A" w:rsidP="004A66DE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471C9E5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5C5B3A5E" w14:textId="010F4DFF" w:rsidR="001A0A0A" w:rsidRPr="0001565E" w:rsidRDefault="001A0A0A" w:rsidP="001A1F1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32DB22BB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8" w:type="dxa"/>
          </w:tcPr>
          <w:p w14:paraId="1BD04012" w14:textId="432FCFA2" w:rsidR="001A0A0A" w:rsidRPr="0001565E" w:rsidRDefault="001A0A0A" w:rsidP="001A1F1C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</w:tr>
      <w:tr w:rsidR="001A0A0A" w:rsidRPr="0001565E" w14:paraId="7322E2EA" w14:textId="77777777" w:rsidTr="006F16AF">
        <w:trPr>
          <w:trHeight w:hRule="exact" w:val="346"/>
        </w:trPr>
        <w:tc>
          <w:tcPr>
            <w:tcW w:w="3420" w:type="dxa"/>
          </w:tcPr>
          <w:p w14:paraId="01727E7E" w14:textId="15519FE9" w:rsidR="001A0A0A" w:rsidRPr="0001565E" w:rsidRDefault="001A0A0A" w:rsidP="004A66DE">
            <w:pPr>
              <w:ind w:left="-14" w:right="-90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206B49B8" w14:textId="77777777" w:rsidR="001A0A0A" w:rsidRPr="0001565E" w:rsidRDefault="001A0A0A" w:rsidP="004A6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14E0B337" w14:textId="54BC4E7A" w:rsidR="001A0A0A" w:rsidRPr="0001565E" w:rsidDel="009D0C88" w:rsidRDefault="001A0A0A" w:rsidP="001A1F1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0B47F098" w14:textId="77777777" w:rsidR="001A0A0A" w:rsidRPr="0001565E" w:rsidRDefault="001A0A0A" w:rsidP="001A1F1C">
            <w:pPr>
              <w:pStyle w:val="acctfourfigures"/>
              <w:tabs>
                <w:tab w:val="clear" w:pos="765"/>
                <w:tab w:val="decimal" w:pos="796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1E59FC1" w14:textId="1C3D42D6" w:rsidR="001A0A0A" w:rsidRPr="0001565E" w:rsidDel="009D0C88" w:rsidRDefault="001A0A0A" w:rsidP="00B800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2E9338" w14:textId="77777777" w:rsidR="001A0A0A" w:rsidRPr="0001565E" w:rsidRDefault="001A0A0A" w:rsidP="001A1F1C">
            <w:pPr>
              <w:pStyle w:val="acctfourfigures"/>
              <w:tabs>
                <w:tab w:val="clear" w:pos="765"/>
                <w:tab w:val="decimal" w:pos="882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14" w:type="dxa"/>
          </w:tcPr>
          <w:p w14:paraId="32D29899" w14:textId="7539C788" w:rsidR="001A0A0A" w:rsidRPr="0001565E" w:rsidDel="009D0C88" w:rsidRDefault="001A0A0A" w:rsidP="00B800A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434E379" w14:textId="77777777" w:rsidR="001A0A0A" w:rsidRPr="0001565E" w:rsidRDefault="001A0A0A" w:rsidP="001A1F1C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0C077426" w14:textId="44A8AAA9" w:rsidR="001A0A0A" w:rsidRPr="0001565E" w:rsidDel="009D0C88" w:rsidRDefault="001A0A0A" w:rsidP="00B800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14FF8B75" w14:textId="77777777" w:rsidR="001A0A0A" w:rsidRPr="0001565E" w:rsidRDefault="001A0A0A" w:rsidP="001A1F1C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A95BD14" w14:textId="15A7F1C9" w:rsidR="001A0A0A" w:rsidRPr="0001565E" w:rsidDel="009D0C88" w:rsidRDefault="001A0A0A" w:rsidP="001A1F1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37D3C" w14:textId="77777777" w:rsidR="001A0A0A" w:rsidRPr="0001565E" w:rsidRDefault="001A0A0A" w:rsidP="001A1F1C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8683FE3" w14:textId="48718C18" w:rsidR="001A0A0A" w:rsidRPr="0001565E" w:rsidDel="009D0C88" w:rsidRDefault="001A0A0A" w:rsidP="001A1F1C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304" w:type="dxa"/>
          </w:tcPr>
          <w:p w14:paraId="6267C02E" w14:textId="77777777" w:rsidR="001A0A0A" w:rsidRPr="0001565E" w:rsidRDefault="001A0A0A" w:rsidP="001A1F1C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414480F3" w14:textId="66F35E12" w:rsidR="001A0A0A" w:rsidRPr="0001565E" w:rsidDel="009D0C88" w:rsidRDefault="001A0A0A" w:rsidP="001A1F1C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13B4C1" w14:textId="77777777" w:rsidR="001A0A0A" w:rsidRPr="0001565E" w:rsidRDefault="001A0A0A" w:rsidP="001A1F1C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</w:tcPr>
          <w:p w14:paraId="1B0A3F16" w14:textId="6B6E17F8" w:rsidR="001A0A0A" w:rsidRPr="0001565E" w:rsidDel="009D0C88" w:rsidRDefault="001A0A0A" w:rsidP="001A1F1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</w:tr>
      <w:tr w:rsidR="001A0A0A" w:rsidRPr="0001565E" w14:paraId="34C1950B" w14:textId="77777777" w:rsidTr="006F16AF">
        <w:trPr>
          <w:trHeight w:hRule="exact" w:val="288"/>
        </w:trPr>
        <w:tc>
          <w:tcPr>
            <w:tcW w:w="3420" w:type="dxa"/>
          </w:tcPr>
          <w:p w14:paraId="0ECDD627" w14:textId="77777777" w:rsidR="001A0A0A" w:rsidRPr="0001565E" w:rsidRDefault="001A0A0A" w:rsidP="004A66DE">
            <w:pPr>
              <w:ind w:left="-14" w:right="-90"/>
              <w:rPr>
                <w:rFonts w:asciiTheme="majorBidi" w:hAnsi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099D5D81" w14:textId="77777777" w:rsidR="001A0A0A" w:rsidRPr="0001565E" w:rsidRDefault="001A0A0A" w:rsidP="004A6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3B0CD73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0C699B5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1E0381EF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79C64C0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14" w:type="dxa"/>
          </w:tcPr>
          <w:p w14:paraId="15D1D2B3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8CD24E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</w:tcPr>
          <w:p w14:paraId="0E6CB36F" w14:textId="77777777" w:rsidR="001A0A0A" w:rsidRPr="00B800A1" w:rsidRDefault="001A0A0A" w:rsidP="00B800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B2C6C88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724C9AFC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E29FDE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341BFE43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30F6187F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66" w:type="dxa"/>
          </w:tcPr>
          <w:p w14:paraId="6C1696E7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39A802CC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8" w:type="dxa"/>
          </w:tcPr>
          <w:p w14:paraId="7D800EB8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1A0A0A" w:rsidRPr="0001565E" w14:paraId="2914BE7F" w14:textId="77777777" w:rsidTr="006F16AF">
        <w:trPr>
          <w:trHeight w:hRule="exact" w:val="346"/>
        </w:trPr>
        <w:tc>
          <w:tcPr>
            <w:tcW w:w="3420" w:type="dxa"/>
          </w:tcPr>
          <w:p w14:paraId="017F8591" w14:textId="77777777" w:rsidR="001A0A0A" w:rsidRPr="0001565E" w:rsidRDefault="001A0A0A" w:rsidP="004A66DE">
            <w:pPr>
              <w:ind w:left="-14" w:right="-90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433B27E" w14:textId="77777777" w:rsidR="001A0A0A" w:rsidRPr="0001565E" w:rsidRDefault="001A0A0A" w:rsidP="004A6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7B329179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5E03B93E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</w:tcPr>
          <w:p w14:paraId="4FE65F82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3EACBDA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14" w:type="dxa"/>
          </w:tcPr>
          <w:p w14:paraId="719B4AED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96530A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</w:tcPr>
          <w:p w14:paraId="3AFCAB08" w14:textId="77777777" w:rsidR="001A0A0A" w:rsidRPr="00B800A1" w:rsidRDefault="001A0A0A" w:rsidP="00B800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3A2A40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747392A4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0CDA307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</w:tcPr>
          <w:p w14:paraId="3BF40A5A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1C3DEB20" w14:textId="77777777" w:rsidR="001A0A0A" w:rsidRPr="0001565E" w:rsidRDefault="001A0A0A" w:rsidP="004A66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66" w:type="dxa"/>
          </w:tcPr>
          <w:p w14:paraId="0E71E898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2F4CB03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28" w:type="dxa"/>
          </w:tcPr>
          <w:p w14:paraId="441D09FB" w14:textId="77777777" w:rsidR="001A0A0A" w:rsidRPr="0001565E" w:rsidRDefault="001A0A0A" w:rsidP="004A66D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1A0A0A" w:rsidRPr="0001565E" w14:paraId="448DCE47" w14:textId="77777777" w:rsidTr="006F16AF">
        <w:trPr>
          <w:trHeight w:hRule="exact" w:val="346"/>
        </w:trPr>
        <w:tc>
          <w:tcPr>
            <w:tcW w:w="3420" w:type="dxa"/>
          </w:tcPr>
          <w:p w14:paraId="2DEE8C9C" w14:textId="471D5D06" w:rsidR="001A0A0A" w:rsidRPr="0001565E" w:rsidRDefault="001A0A0A" w:rsidP="00A03C4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</w:t>
            </w:r>
            <w:r w:rsidRPr="000156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ยาว</w:t>
            </w: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20" w:type="dxa"/>
          </w:tcPr>
          <w:p w14:paraId="33950CEC" w14:textId="36EE45DE" w:rsidR="001A0A0A" w:rsidRPr="0001565E" w:rsidRDefault="001A0A0A" w:rsidP="00A03C4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386" w:type="dxa"/>
          </w:tcPr>
          <w:p w14:paraId="1F09FEBA" w14:textId="5C30DD28" w:rsidR="001A0A0A" w:rsidRPr="0001565E" w:rsidRDefault="001A0A0A" w:rsidP="00A03C4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7DEA47" w14:textId="77777777" w:rsidR="001A0A0A" w:rsidRPr="0001565E" w:rsidRDefault="001A0A0A" w:rsidP="00A03C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919549" w14:textId="17AF127C" w:rsidR="001A0A0A" w:rsidRPr="0001565E" w:rsidRDefault="001A0A0A" w:rsidP="00B800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18F625" w14:textId="77777777" w:rsidR="001A0A0A" w:rsidRPr="0001565E" w:rsidRDefault="001A0A0A" w:rsidP="00A03C4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66A7E778" w14:textId="53955648" w:rsidR="001A0A0A" w:rsidRPr="0001565E" w:rsidRDefault="001A0A0A" w:rsidP="00B800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438,262</w:t>
            </w:r>
          </w:p>
        </w:tc>
        <w:tc>
          <w:tcPr>
            <w:tcW w:w="270" w:type="dxa"/>
          </w:tcPr>
          <w:p w14:paraId="5267D45D" w14:textId="77777777" w:rsidR="001A0A0A" w:rsidRPr="0001565E" w:rsidRDefault="001A0A0A" w:rsidP="00A03C4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44AD198" w14:textId="43492740" w:rsidR="001A0A0A" w:rsidRPr="00B800A1" w:rsidRDefault="001A0A0A" w:rsidP="00B800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0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438,262</w:t>
            </w:r>
          </w:p>
        </w:tc>
        <w:tc>
          <w:tcPr>
            <w:tcW w:w="270" w:type="dxa"/>
          </w:tcPr>
          <w:p w14:paraId="75579DF1" w14:textId="77777777" w:rsidR="001A0A0A" w:rsidRPr="0001565E" w:rsidRDefault="001A0A0A" w:rsidP="00A03C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530BC8" w14:textId="216CBF45" w:rsidR="001A0A0A" w:rsidRPr="0001565E" w:rsidRDefault="001A0A0A" w:rsidP="00A03C4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5F7BA6B" w14:textId="77777777" w:rsidR="001A0A0A" w:rsidRPr="0001565E" w:rsidRDefault="001A0A0A" w:rsidP="00A03C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B76EA3" w14:textId="0C1FE5CF" w:rsidR="001A0A0A" w:rsidRPr="0001565E" w:rsidRDefault="001A0A0A" w:rsidP="00A03C4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363,286</w:t>
            </w:r>
          </w:p>
        </w:tc>
        <w:tc>
          <w:tcPr>
            <w:tcW w:w="304" w:type="dxa"/>
          </w:tcPr>
          <w:p w14:paraId="471C6644" w14:textId="77777777" w:rsidR="001A0A0A" w:rsidRPr="0001565E" w:rsidRDefault="001A0A0A" w:rsidP="00A03C4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278C0CB5" w14:textId="2E862EAE" w:rsidR="001A0A0A" w:rsidRPr="0001565E" w:rsidRDefault="001A0A0A" w:rsidP="00A03C40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D0329A" w14:textId="77777777" w:rsidR="001A0A0A" w:rsidRPr="0001565E" w:rsidRDefault="001A0A0A" w:rsidP="00A03C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48321649" w14:textId="76114D8A" w:rsidR="001A0A0A" w:rsidRPr="0001565E" w:rsidRDefault="001A0A0A" w:rsidP="00A03C4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363,286</w:t>
            </w:r>
          </w:p>
        </w:tc>
      </w:tr>
      <w:tr w:rsidR="001A0A0A" w:rsidRPr="0001565E" w14:paraId="00738065" w14:textId="77777777" w:rsidTr="006F16AF">
        <w:trPr>
          <w:trHeight w:hRule="exact" w:val="288"/>
        </w:trPr>
        <w:tc>
          <w:tcPr>
            <w:tcW w:w="3420" w:type="dxa"/>
          </w:tcPr>
          <w:p w14:paraId="4D0DE209" w14:textId="4E27959A" w:rsidR="001A0A0A" w:rsidRPr="0001565E" w:rsidRDefault="001A0A0A" w:rsidP="0027379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" w:type="dxa"/>
          </w:tcPr>
          <w:p w14:paraId="28A54EC2" w14:textId="77777777" w:rsidR="001A0A0A" w:rsidRPr="0001565E" w:rsidRDefault="001A0A0A" w:rsidP="0027379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577CDD74" w14:textId="63F26EAA" w:rsidR="001A0A0A" w:rsidRPr="0001565E" w:rsidRDefault="001A0A0A" w:rsidP="0027379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C48819B" w14:textId="77777777" w:rsidR="001A0A0A" w:rsidRPr="0001565E" w:rsidRDefault="001A0A0A" w:rsidP="002737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A108AD" w14:textId="668C5D3A" w:rsidR="001A0A0A" w:rsidRPr="0001565E" w:rsidRDefault="001A0A0A" w:rsidP="0027379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0D6A7F2" w14:textId="77777777" w:rsidR="001A0A0A" w:rsidRPr="0001565E" w:rsidRDefault="001A0A0A" w:rsidP="0027379C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65F5B33F" w14:textId="31E1625F" w:rsidR="001A0A0A" w:rsidRPr="0001565E" w:rsidRDefault="001A0A0A" w:rsidP="0027379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DEA6AE7" w14:textId="77777777" w:rsidR="001A0A0A" w:rsidRPr="0001565E" w:rsidRDefault="001A0A0A" w:rsidP="002737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513F2CA" w14:textId="2E87AA5C" w:rsidR="001A0A0A" w:rsidRPr="0001565E" w:rsidRDefault="001A0A0A" w:rsidP="0027379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956052D" w14:textId="77777777" w:rsidR="001A0A0A" w:rsidRPr="0001565E" w:rsidRDefault="001A0A0A" w:rsidP="00273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11685C" w14:textId="259F48B7" w:rsidR="001A0A0A" w:rsidRPr="0001565E" w:rsidRDefault="001A0A0A" w:rsidP="0027379C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ADD8989" w14:textId="77777777" w:rsidR="001A0A0A" w:rsidRPr="0001565E" w:rsidRDefault="001A0A0A" w:rsidP="00273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F206C3" w14:textId="6AB55E48" w:rsidR="001A0A0A" w:rsidRPr="0001565E" w:rsidRDefault="001A0A0A" w:rsidP="0027379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32FA574F" w14:textId="77777777" w:rsidR="001A0A0A" w:rsidRPr="0001565E" w:rsidRDefault="001A0A0A" w:rsidP="0027379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48F43DE7" w14:textId="4AEEED23" w:rsidR="001A0A0A" w:rsidRPr="0001565E" w:rsidRDefault="001A0A0A" w:rsidP="0027379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CF79657" w14:textId="77777777" w:rsidR="001A0A0A" w:rsidRPr="0001565E" w:rsidRDefault="001A0A0A" w:rsidP="0027379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214F7620" w14:textId="4B0C30A8" w:rsidR="001A0A0A" w:rsidRPr="0001565E" w:rsidRDefault="001A0A0A" w:rsidP="0027379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A0A0A" w:rsidRPr="0001565E" w14:paraId="31FFF3F1" w14:textId="77777777" w:rsidTr="006F16AF">
        <w:trPr>
          <w:trHeight w:hRule="exact" w:val="346"/>
        </w:trPr>
        <w:tc>
          <w:tcPr>
            <w:tcW w:w="3420" w:type="dxa"/>
          </w:tcPr>
          <w:p w14:paraId="4F6FE884" w14:textId="2DB367D0" w:rsidR="001A0A0A" w:rsidRPr="0001565E" w:rsidRDefault="001A0A0A" w:rsidP="001A0A0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720" w:type="dxa"/>
          </w:tcPr>
          <w:p w14:paraId="1337F748" w14:textId="77777777" w:rsidR="001A0A0A" w:rsidRPr="0001565E" w:rsidRDefault="001A0A0A" w:rsidP="001A0A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5164B23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4D7095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E4C90F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00248DA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2B1852D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F4EC8BE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78001B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8F8E8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61A1BE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786B81D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51EBF5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2FD5CB0E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37DBA2A4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FFB3D26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6465D742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A0A0A" w:rsidRPr="0001565E" w14:paraId="67537745" w14:textId="77777777" w:rsidTr="006F16AF">
        <w:trPr>
          <w:trHeight w:hRule="exact" w:val="346"/>
        </w:trPr>
        <w:tc>
          <w:tcPr>
            <w:tcW w:w="3420" w:type="dxa"/>
          </w:tcPr>
          <w:p w14:paraId="2401BC47" w14:textId="683FF564" w:rsidR="001A0A0A" w:rsidRPr="0001565E" w:rsidRDefault="001A0A0A" w:rsidP="001A0A0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1A0BD0B" w14:textId="77777777" w:rsidR="001A0A0A" w:rsidRPr="0001565E" w:rsidRDefault="001A0A0A" w:rsidP="001A0A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E813340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97F996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4ED971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DF897E5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54E80FD8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5B4C1A2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27560D5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C10A452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7CA892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A5BA729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287342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1FDAA0FE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215EE70C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0D288BB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7D451D0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A0A0A" w:rsidRPr="0001565E" w14:paraId="243D447C" w14:textId="77777777" w:rsidTr="006F16AF">
        <w:trPr>
          <w:trHeight w:hRule="exact" w:val="346"/>
        </w:trPr>
        <w:tc>
          <w:tcPr>
            <w:tcW w:w="3420" w:type="dxa"/>
          </w:tcPr>
          <w:p w14:paraId="6CB1721B" w14:textId="78B5DC2F" w:rsidR="001A0A0A" w:rsidRPr="0001565E" w:rsidRDefault="001A0A0A" w:rsidP="001A0A0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720" w:type="dxa"/>
          </w:tcPr>
          <w:p w14:paraId="6E7370EA" w14:textId="77777777" w:rsidR="001A0A0A" w:rsidRPr="0001565E" w:rsidRDefault="001A0A0A" w:rsidP="001A0A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5DBFABA1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282B9D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1DDDA2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9CC6125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30B7CBB8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60F0E50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AA4DCF1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1BCE724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FBFE89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C6098ED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D78DB2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5863B816" w14:textId="77777777" w:rsidR="001A0A0A" w:rsidRPr="0001565E" w:rsidRDefault="001A0A0A" w:rsidP="001A0A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0499F658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18C32FC" w14:textId="77777777" w:rsidR="001A0A0A" w:rsidRPr="0001565E" w:rsidRDefault="001A0A0A" w:rsidP="001A0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1A8CBD0C" w14:textId="77777777" w:rsidR="001A0A0A" w:rsidRPr="0001565E" w:rsidDel="009D0C88" w:rsidRDefault="001A0A0A" w:rsidP="001A0A0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65B7A" w:rsidRPr="0001565E" w14:paraId="754729A0" w14:textId="77777777" w:rsidTr="006F16AF">
        <w:trPr>
          <w:trHeight w:hRule="exact" w:val="346"/>
        </w:trPr>
        <w:tc>
          <w:tcPr>
            <w:tcW w:w="3420" w:type="dxa"/>
          </w:tcPr>
          <w:p w14:paraId="353ABE6C" w14:textId="73CCF5A0" w:rsidR="00165B7A" w:rsidRPr="0001565E" w:rsidRDefault="00165B7A" w:rsidP="00165B7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720" w:type="dxa"/>
          </w:tcPr>
          <w:p w14:paraId="29A7FAFF" w14:textId="77777777" w:rsidR="00165B7A" w:rsidRPr="00165B7A" w:rsidRDefault="00165B7A" w:rsidP="00165B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2C54C03C" w14:textId="21E69AAD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F8F18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0168A1" w14:textId="26C89F37" w:rsidR="00165B7A" w:rsidRPr="00165B7A" w:rsidDel="009D0C88" w:rsidRDefault="00165B7A" w:rsidP="00D5425D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417CB53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FDFD2AC" w14:textId="7990B594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A1C7B4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21773F93" w14:textId="3F92DC3C" w:rsidR="00165B7A" w:rsidRPr="00B800A1" w:rsidDel="009D0C88" w:rsidRDefault="00165B7A" w:rsidP="00165B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6CEB58D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317E98A" w14:textId="0017D22D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7675521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39D8E2" w14:textId="2CE6BCCD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04246B9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599FDAE8" w14:textId="2AE5BDA5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270" w:type="dxa"/>
          </w:tcPr>
          <w:p w14:paraId="649DDCDB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172EB0F3" w14:textId="4AA93AC2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</w:tr>
      <w:tr w:rsidR="00165B7A" w:rsidRPr="0001565E" w14:paraId="3C22B105" w14:textId="77777777" w:rsidTr="006F16AF">
        <w:trPr>
          <w:trHeight w:hRule="exact" w:val="288"/>
        </w:trPr>
        <w:tc>
          <w:tcPr>
            <w:tcW w:w="3420" w:type="dxa"/>
          </w:tcPr>
          <w:p w14:paraId="72C670D6" w14:textId="77777777" w:rsidR="00165B7A" w:rsidRPr="0001565E" w:rsidRDefault="00165B7A" w:rsidP="00165B7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0" w:type="dxa"/>
          </w:tcPr>
          <w:p w14:paraId="41E3B8A7" w14:textId="77777777" w:rsidR="00165B7A" w:rsidRPr="00165B7A" w:rsidRDefault="00165B7A" w:rsidP="00165B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582FC2B2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4D1350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EAA614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2F201B7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5938A903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DB8C8A1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4F5C1F2" w14:textId="77777777" w:rsidR="00165B7A" w:rsidRPr="00B800A1" w:rsidDel="009D0C88" w:rsidRDefault="00165B7A" w:rsidP="00165B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31E4BB0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4A728E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F19A6B3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1CF746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4046EE87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7C39906C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7668834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43840E3A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65B7A" w:rsidRPr="0001565E" w14:paraId="50C914E2" w14:textId="77777777" w:rsidTr="006F16AF">
        <w:trPr>
          <w:trHeight w:val="261"/>
        </w:trPr>
        <w:tc>
          <w:tcPr>
            <w:tcW w:w="3420" w:type="dxa"/>
          </w:tcPr>
          <w:p w14:paraId="15BD35E0" w14:textId="1289A691" w:rsidR="00165B7A" w:rsidRPr="00165B7A" w:rsidRDefault="00165B7A" w:rsidP="00165B7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5B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6C8A22D" w14:textId="77777777" w:rsidR="00165B7A" w:rsidRPr="00165B7A" w:rsidRDefault="00165B7A" w:rsidP="00165B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2A025CFC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B5F1B6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069581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9A24D28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7276C275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10EF4EB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5D6C34C" w14:textId="77777777" w:rsidR="00165B7A" w:rsidRPr="00B800A1" w:rsidDel="009D0C88" w:rsidRDefault="00165B7A" w:rsidP="00165B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B0F11F9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3175B7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07DDBC6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652328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3E028268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0151B790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6FBB261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70F70D60" w14:textId="7777777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65B7A" w:rsidRPr="0001565E" w14:paraId="7EA3E51A" w14:textId="77777777" w:rsidTr="006F16AF">
        <w:trPr>
          <w:trHeight w:val="261"/>
        </w:trPr>
        <w:tc>
          <w:tcPr>
            <w:tcW w:w="3420" w:type="dxa"/>
          </w:tcPr>
          <w:p w14:paraId="3C2F3AFA" w14:textId="56A254AD" w:rsidR="00165B7A" w:rsidRPr="00165B7A" w:rsidRDefault="00165B7A" w:rsidP="00165B7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73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7AF6698D" w14:textId="535901C2" w:rsidR="00165B7A" w:rsidRPr="00165B7A" w:rsidRDefault="00165B7A" w:rsidP="00165B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165B7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386" w:type="dxa"/>
          </w:tcPr>
          <w:p w14:paraId="5A3C332B" w14:textId="593FF9D2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83D6A8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CEC34C" w14:textId="065FC2DC" w:rsidR="00165B7A" w:rsidRPr="00D5425D" w:rsidDel="009D0C88" w:rsidRDefault="00165B7A" w:rsidP="00B800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5425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271366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27201343" w14:textId="2C9760F1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773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148FB7B3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8871701" w14:textId="466ECD33" w:rsidR="00165B7A" w:rsidRPr="00B800A1" w:rsidDel="009D0C88" w:rsidRDefault="00165B7A" w:rsidP="00165B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218A7E6C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920AEC7" w14:textId="23C2FA97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DDF550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18E2EB" w14:textId="7074339B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366,575</w:t>
            </w:r>
          </w:p>
        </w:tc>
        <w:tc>
          <w:tcPr>
            <w:tcW w:w="304" w:type="dxa"/>
          </w:tcPr>
          <w:p w14:paraId="38C61794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22836A2D" w14:textId="34ECA4E4" w:rsidR="00165B7A" w:rsidRPr="00B800A1" w:rsidDel="009D0C88" w:rsidRDefault="00165B7A" w:rsidP="00B800A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0A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8CF8EC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09362E89" w14:textId="757E81BC" w:rsidR="00165B7A" w:rsidRPr="00B800A1" w:rsidDel="009D0C88" w:rsidRDefault="00165B7A" w:rsidP="00B800A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366</w:t>
            </w:r>
            <w:r w:rsidRPr="00B800A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575</w:t>
            </w:r>
          </w:p>
        </w:tc>
      </w:tr>
      <w:tr w:rsidR="00165B7A" w:rsidRPr="0001565E" w14:paraId="208B1AFE" w14:textId="77777777" w:rsidTr="006F16AF">
        <w:trPr>
          <w:trHeight w:val="261"/>
        </w:trPr>
        <w:tc>
          <w:tcPr>
            <w:tcW w:w="3420" w:type="dxa"/>
          </w:tcPr>
          <w:p w14:paraId="5935013C" w14:textId="3288F928" w:rsidR="00165B7A" w:rsidRPr="00165B7A" w:rsidRDefault="00165B7A" w:rsidP="00165B7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73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lastRenderedPageBreak/>
              <w:t>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617D4BF0" w14:textId="77777777" w:rsidR="00165B7A" w:rsidRPr="00165B7A" w:rsidRDefault="00165B7A" w:rsidP="00165B7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1ED71AAB" w14:textId="4BCB414E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3D26DBDA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CD09D9" w14:textId="7B5B1797" w:rsidR="00165B7A" w:rsidRPr="00D5425D" w:rsidDel="009D0C88" w:rsidRDefault="00165B7A" w:rsidP="00B800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5425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FF8087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2EF2ABD0" w14:textId="4F953C01" w:rsidR="00165B7A" w:rsidRPr="00165B7A" w:rsidDel="009D0C88" w:rsidRDefault="00165B7A" w:rsidP="00B800A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EB60C33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18FEDEDD" w14:textId="2B2BD712" w:rsidR="00165B7A" w:rsidRPr="00B800A1" w:rsidDel="009D0C88" w:rsidRDefault="00165B7A" w:rsidP="00165B7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4B89211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C8381E" w14:textId="4BE685CF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1DBB9B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2E194" w14:textId="53D3E556" w:rsidR="00165B7A" w:rsidRPr="00165B7A" w:rsidDel="009D0C88" w:rsidRDefault="00165B7A" w:rsidP="00165B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304" w:type="dxa"/>
          </w:tcPr>
          <w:p w14:paraId="6B84D46A" w14:textId="77777777" w:rsidR="00165B7A" w:rsidRPr="00165B7A" w:rsidRDefault="00165B7A" w:rsidP="00165B7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61D5C4B1" w14:textId="0311E744" w:rsidR="00165B7A" w:rsidRPr="00B800A1" w:rsidDel="009D0C88" w:rsidRDefault="00165B7A" w:rsidP="00B800A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0A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E7A094" w14:textId="77777777" w:rsidR="00165B7A" w:rsidRPr="00165B7A" w:rsidRDefault="00165B7A" w:rsidP="00165B7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1082548" w14:textId="60E1D911" w:rsidR="00165B7A" w:rsidRPr="00B800A1" w:rsidDel="009D0C88" w:rsidRDefault="00165B7A" w:rsidP="00B800A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</w:tbl>
    <w:p w14:paraId="7D296B7D" w14:textId="77777777" w:rsidR="0025355F" w:rsidRPr="005D1891" w:rsidRDefault="0025355F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eastAsia="x-none"/>
        </w:rPr>
      </w:pPr>
    </w:p>
    <w:tbl>
      <w:tblPr>
        <w:tblW w:w="1434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86"/>
        <w:gridCol w:w="270"/>
        <w:gridCol w:w="1440"/>
        <w:gridCol w:w="270"/>
        <w:gridCol w:w="1314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28"/>
      </w:tblGrid>
      <w:tr w:rsidR="005D1891" w:rsidRPr="0001565E" w14:paraId="5D52E8B6" w14:textId="77777777" w:rsidTr="00926481">
        <w:trPr>
          <w:cantSplit/>
          <w:trHeight w:val="261"/>
        </w:trPr>
        <w:tc>
          <w:tcPr>
            <w:tcW w:w="3420" w:type="dxa"/>
            <w:vAlign w:val="bottom"/>
          </w:tcPr>
          <w:p w14:paraId="56D6768D" w14:textId="77777777" w:rsidR="005D1891" w:rsidRPr="0001565E" w:rsidRDefault="005D1891" w:rsidP="0092648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C8ED204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653" w:type="dxa"/>
            <w:gridSpan w:val="15"/>
          </w:tcPr>
          <w:p w14:paraId="0E1BD8A5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0A1">
              <w:rPr>
                <w:rFonts w:asciiTheme="majorBidi" w:hAnsiTheme="majorBidi" w:hint="cs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D1891" w:rsidRPr="0001565E" w14:paraId="2EE26CF3" w14:textId="77777777" w:rsidTr="00926481">
        <w:trPr>
          <w:trHeight w:val="261"/>
          <w:tblHeader/>
        </w:trPr>
        <w:tc>
          <w:tcPr>
            <w:tcW w:w="3420" w:type="dxa"/>
            <w:vAlign w:val="bottom"/>
          </w:tcPr>
          <w:p w14:paraId="50B685DA" w14:textId="77777777" w:rsidR="005D1891" w:rsidRPr="0001565E" w:rsidRDefault="005D1891" w:rsidP="0092648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539E014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5" w:type="dxa"/>
            <w:gridSpan w:val="8"/>
          </w:tcPr>
          <w:p w14:paraId="1856179D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348" w:type="dxa"/>
            <w:gridSpan w:val="7"/>
            <w:vAlign w:val="bottom"/>
          </w:tcPr>
          <w:p w14:paraId="39D4AC4A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D1891" w:rsidRPr="0001565E" w14:paraId="77B5B879" w14:textId="77777777" w:rsidTr="00926481">
        <w:trPr>
          <w:trHeight w:val="1523"/>
          <w:tblHeader/>
        </w:trPr>
        <w:tc>
          <w:tcPr>
            <w:tcW w:w="3420" w:type="dxa"/>
            <w:vAlign w:val="bottom"/>
          </w:tcPr>
          <w:p w14:paraId="3F7A667E" w14:textId="77777777" w:rsidR="005D1891" w:rsidRPr="0001565E" w:rsidRDefault="005D1891" w:rsidP="00926481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BABCCC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77E9D3D2" w14:textId="77777777" w:rsidR="005D1891" w:rsidRPr="00863CF2" w:rsidRDefault="005D1891" w:rsidP="00926481">
            <w:pPr>
              <w:pStyle w:val="acctfourfigures"/>
              <w:tabs>
                <w:tab w:val="decimal" w:pos="519"/>
              </w:tabs>
              <w:spacing w:line="300" w:lineRule="exact"/>
              <w:ind w:left="-11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63CF2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7006D7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44C34125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300" w:lineRule="exact"/>
              <w:ind w:left="-43" w:right="-86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1A6F685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</w:tcPr>
          <w:p w14:paraId="4D4C0A22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30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01565E">
              <w:rPr>
                <w:rFonts w:asciiTheme="majorBidi" w:hAnsiTheme="majorBidi"/>
                <w:sz w:val="26"/>
                <w:szCs w:val="26"/>
                <w:lang w:bidi="th-TH"/>
              </w:rPr>
              <w:br/>
            </w:r>
            <w:r w:rsidRPr="0001565E"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92D8E91" w14:textId="77777777" w:rsidR="005D1891" w:rsidRPr="0001565E" w:rsidRDefault="005D1891" w:rsidP="0092648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3C3572C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7F40E9F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E1C938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8F152EC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06D896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04" w:type="dxa"/>
          </w:tcPr>
          <w:p w14:paraId="0AAFDCD2" w14:textId="77777777" w:rsidR="005D1891" w:rsidRPr="0001565E" w:rsidRDefault="005D1891" w:rsidP="0092648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6" w:type="dxa"/>
            <w:vAlign w:val="bottom"/>
          </w:tcPr>
          <w:p w14:paraId="17B70E2D" w14:textId="77777777" w:rsidR="005D1891" w:rsidRPr="0001565E" w:rsidRDefault="005D1891" w:rsidP="0092648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01565E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4A79C6D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0D28F7C3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D1891" w:rsidRPr="0001565E" w14:paraId="78BA905D" w14:textId="77777777" w:rsidTr="00926481">
        <w:trPr>
          <w:trHeight w:hRule="exact" w:val="346"/>
        </w:trPr>
        <w:tc>
          <w:tcPr>
            <w:tcW w:w="3420" w:type="dxa"/>
            <w:vAlign w:val="bottom"/>
          </w:tcPr>
          <w:p w14:paraId="1172E27C" w14:textId="77777777" w:rsidR="005D1891" w:rsidRPr="0001565E" w:rsidRDefault="005D1891" w:rsidP="0092648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F677181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53" w:type="dxa"/>
            <w:gridSpan w:val="15"/>
          </w:tcPr>
          <w:p w14:paraId="3E7A667D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D1891" w:rsidRPr="0001565E" w14:paraId="2A51AD85" w14:textId="77777777" w:rsidTr="00926481">
        <w:trPr>
          <w:trHeight w:hRule="exact" w:val="346"/>
        </w:trPr>
        <w:tc>
          <w:tcPr>
            <w:tcW w:w="3420" w:type="dxa"/>
          </w:tcPr>
          <w:p w14:paraId="28414084" w14:textId="00221696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1565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ณ</w:t>
            </w:r>
            <w:r w:rsidRPr="0001565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1565E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01565E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01565E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6A54BDD3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003387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69B28B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76DB3D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C5814F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66FE9ED8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120BAEE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FB01CF7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542E22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7AB8A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90B9506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60C84C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77F0D02A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6C6EE32D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50E225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A495514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1891" w:rsidRPr="0001565E" w14:paraId="1420B7D9" w14:textId="77777777" w:rsidTr="00926481">
        <w:trPr>
          <w:trHeight w:hRule="exact" w:val="346"/>
        </w:trPr>
        <w:tc>
          <w:tcPr>
            <w:tcW w:w="3420" w:type="dxa"/>
          </w:tcPr>
          <w:p w14:paraId="1A7A8536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9551D70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01575411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E40C5C1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EF2BB8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6D1670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2B0287BA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B1DB786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E16580F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D2320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7936C7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3733F4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D0F24D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05EC6BF0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59F5823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A927D3C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20DB322D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1891" w:rsidRPr="0001565E" w14:paraId="6349E952" w14:textId="77777777" w:rsidTr="00926481">
        <w:trPr>
          <w:trHeight w:hRule="exact" w:val="346"/>
        </w:trPr>
        <w:tc>
          <w:tcPr>
            <w:tcW w:w="3420" w:type="dxa"/>
          </w:tcPr>
          <w:p w14:paraId="4639CEF5" w14:textId="77777777" w:rsidR="005D1891" w:rsidRPr="0001565E" w:rsidRDefault="005D1891" w:rsidP="0092648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70" w:type="dxa"/>
          </w:tcPr>
          <w:p w14:paraId="32C55FA7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58F34A8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8800EF8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CAEA5B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A8D699F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6E19B3F4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B198482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FD6C95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3B65A0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B66844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6CADAEF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3DE1A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4" w:type="dxa"/>
          </w:tcPr>
          <w:p w14:paraId="3407CEC4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2A94071A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BE13861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5A3CA319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1891" w:rsidRPr="0001565E" w14:paraId="4825823D" w14:textId="77777777" w:rsidTr="00926481">
        <w:trPr>
          <w:trHeight w:hRule="exact" w:val="346"/>
        </w:trPr>
        <w:tc>
          <w:tcPr>
            <w:tcW w:w="3420" w:type="dxa"/>
          </w:tcPr>
          <w:p w14:paraId="2588D691" w14:textId="77777777" w:rsidR="005D1891" w:rsidRPr="0001565E" w:rsidRDefault="005D1891" w:rsidP="00926481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</w:t>
            </w:r>
            <w:r w:rsidRPr="0001565E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0D9C421C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3EA0DFF3" w14:textId="36C926B9" w:rsidR="005D1891" w:rsidRPr="0001565E" w:rsidRDefault="005D1891" w:rsidP="0092648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BC3476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B355BC6" w14:textId="5DDF63D2" w:rsidR="005D1891" w:rsidRPr="0001565E" w:rsidRDefault="005D1891" w:rsidP="00926481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690E8AA7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</w:tcPr>
          <w:p w14:paraId="6DEA0CB2" w14:textId="5E0544A2" w:rsidR="005D1891" w:rsidRPr="00403B9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3B9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F5F54F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</w:tcPr>
          <w:p w14:paraId="64D0C039" w14:textId="0B26D06C" w:rsidR="005D1891" w:rsidRPr="0001565E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376B3375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6A1E6CC" w14:textId="6B168358" w:rsidR="005D1891" w:rsidRPr="00403B9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03B9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1FEB0A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F88AAAF" w14:textId="59B9A514" w:rsidR="005D1891" w:rsidRPr="0001565E" w:rsidRDefault="005D1891" w:rsidP="0092648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1908E36D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05099D00" w14:textId="41FECF80" w:rsidR="005D1891" w:rsidRPr="0001565E" w:rsidRDefault="005D1891" w:rsidP="009264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70" w:type="dxa"/>
          </w:tcPr>
          <w:p w14:paraId="5CD8B8A7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28" w:type="dxa"/>
          </w:tcPr>
          <w:p w14:paraId="0130CC98" w14:textId="676B362B" w:rsidR="005D1891" w:rsidRPr="0001565E" w:rsidRDefault="005D1891" w:rsidP="0092648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</w:tr>
      <w:tr w:rsidR="005D1891" w:rsidRPr="0001565E" w14:paraId="34A3F54C" w14:textId="77777777" w:rsidTr="00926481">
        <w:trPr>
          <w:trHeight w:hRule="exact" w:val="346"/>
        </w:trPr>
        <w:tc>
          <w:tcPr>
            <w:tcW w:w="3420" w:type="dxa"/>
          </w:tcPr>
          <w:p w14:paraId="62023FA4" w14:textId="77777777" w:rsidR="005D1891" w:rsidRPr="0001565E" w:rsidRDefault="005D1891" w:rsidP="00926481">
            <w:pPr>
              <w:ind w:left="-14" w:right="-90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B5067F3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86" w:type="dxa"/>
          </w:tcPr>
          <w:p w14:paraId="26B081F0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5C75918D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255DC55C" w14:textId="1709F334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92CEC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882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14" w:type="dxa"/>
          </w:tcPr>
          <w:p w14:paraId="72ED0CAF" w14:textId="73C3D4B9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B0C8333" w14:textId="77777777" w:rsidR="005D1891" w:rsidRPr="0001565E" w:rsidRDefault="005D1891" w:rsidP="00926481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A11E51C" w14:textId="3AC4BE4F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1B8F5C1C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5CD583D" w14:textId="28C5B55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BF1399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A5F9C96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  <w:tc>
          <w:tcPr>
            <w:tcW w:w="304" w:type="dxa"/>
          </w:tcPr>
          <w:p w14:paraId="710715AF" w14:textId="77777777" w:rsidR="005D1891" w:rsidRPr="0001565E" w:rsidRDefault="005D1891" w:rsidP="00926481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37D7C9B2" w14:textId="43CA9FE0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617386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28" w:type="dxa"/>
          </w:tcPr>
          <w:p w14:paraId="7199CEEB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270</w:t>
            </w:r>
          </w:p>
        </w:tc>
      </w:tr>
      <w:tr w:rsidR="005D1891" w:rsidRPr="0001565E" w14:paraId="45EF9BB7" w14:textId="77777777" w:rsidTr="00926481">
        <w:trPr>
          <w:trHeight w:hRule="exact" w:val="288"/>
        </w:trPr>
        <w:tc>
          <w:tcPr>
            <w:tcW w:w="3420" w:type="dxa"/>
          </w:tcPr>
          <w:p w14:paraId="11063C0E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73A9797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5DD63FAA" w14:textId="4F6422F9" w:rsidR="005D1891" w:rsidRPr="0001565E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F55455B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52A3C8" w14:textId="4F9E990D" w:rsidR="005D1891" w:rsidRPr="0001565E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E61DC8A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B566C68" w14:textId="12626576" w:rsidR="005D1891" w:rsidRPr="00403B9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899630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0253A96D" w14:textId="63DB1C42" w:rsidR="005D1891" w:rsidRPr="0001565E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E9762FC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BD33B7" w14:textId="67D7F940" w:rsidR="005D1891" w:rsidRPr="00403B9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75DFFB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1E5442" w14:textId="6381EDF4" w:rsidR="005D1891" w:rsidRPr="0001565E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44934B08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61B250B0" w14:textId="0A92A474" w:rsidR="005D1891" w:rsidRPr="0001565E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0CE6787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5966559F" w14:textId="36BB9E74" w:rsidR="005D1891" w:rsidRPr="00403B9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7F8E062D" w14:textId="77777777" w:rsidTr="00926481">
        <w:trPr>
          <w:trHeight w:hRule="exact" w:val="346"/>
        </w:trPr>
        <w:tc>
          <w:tcPr>
            <w:tcW w:w="3420" w:type="dxa"/>
          </w:tcPr>
          <w:p w14:paraId="143584FD" w14:textId="56BA975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643B98A7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5D5C2817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37AEA00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6FCE35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5467051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4A4F9B95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B1079E5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2212D11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DCACE26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537413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98E8DF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2AA966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54B18798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39ABAE62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A4DA91E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605D8A43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63413F57" w14:textId="77777777" w:rsidTr="00926481">
        <w:trPr>
          <w:trHeight w:hRule="exact" w:val="346"/>
        </w:trPr>
        <w:tc>
          <w:tcPr>
            <w:tcW w:w="3420" w:type="dxa"/>
          </w:tcPr>
          <w:p w14:paraId="068FE463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9395D24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08B70A3E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110B008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3E15FF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0DEB179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2A4B66FE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9BAF7D0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04C1C2BA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581D15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607B5C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692BE6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C5E83A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3F6AD276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0018C719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19AAF78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64A80F0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1C0D35C9" w14:textId="77777777" w:rsidTr="00926481">
        <w:trPr>
          <w:trHeight w:hRule="exact" w:val="346"/>
        </w:trPr>
        <w:tc>
          <w:tcPr>
            <w:tcW w:w="3420" w:type="dxa"/>
          </w:tcPr>
          <w:p w14:paraId="5927E9BC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70" w:type="dxa"/>
          </w:tcPr>
          <w:p w14:paraId="6B3EB82C" w14:textId="77777777" w:rsidR="005D1891" w:rsidRPr="0001565E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602C58E2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05ABB55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D16E90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48B7D7B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6599221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547C98B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2E0B8CE6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291E43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7AA77D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783443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9BD9D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3B6C109E" w14:textId="77777777" w:rsidR="005D1891" w:rsidRPr="0001565E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3BC65C68" w14:textId="77777777" w:rsidR="005D1891" w:rsidRPr="0001565E" w:rsidDel="009D0C88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3D3E7E9" w14:textId="77777777" w:rsidR="005D1891" w:rsidRPr="0001565E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33749F3A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0946DF91" w14:textId="77777777" w:rsidTr="00926481">
        <w:trPr>
          <w:trHeight w:hRule="exact" w:val="346"/>
        </w:trPr>
        <w:tc>
          <w:tcPr>
            <w:tcW w:w="3420" w:type="dxa"/>
          </w:tcPr>
          <w:p w14:paraId="41D51EF6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156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01565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28118D06" w14:textId="77777777" w:rsidR="005D1891" w:rsidRPr="00165B7A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445BE7DC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DAC41B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A209D7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E604245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DDAF748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4D510E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52B865D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1CE766E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A208DD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03B9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3AFB41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C5A57D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096A5AB8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5027020F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270" w:type="dxa"/>
          </w:tcPr>
          <w:p w14:paraId="0386E2A7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68B1D50A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</w:tr>
      <w:tr w:rsidR="005D1891" w:rsidRPr="0001565E" w14:paraId="5BA1D060" w14:textId="77777777" w:rsidTr="00926481">
        <w:trPr>
          <w:trHeight w:hRule="exact" w:val="288"/>
        </w:trPr>
        <w:tc>
          <w:tcPr>
            <w:tcW w:w="3420" w:type="dxa"/>
          </w:tcPr>
          <w:p w14:paraId="7EFB659C" w14:textId="77777777" w:rsidR="005D1891" w:rsidRPr="0001565E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D760AC2" w14:textId="77777777" w:rsidR="005D1891" w:rsidRPr="00165B7A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04877C56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B9AA22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C0D1B6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53A1A84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31182D45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78D7873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59529916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0C7BB81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712DE4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FA3821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481B97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68571BE9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70D6B25A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7785186F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48075056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776DB9F5" w14:textId="77777777" w:rsidTr="00926481">
        <w:trPr>
          <w:trHeight w:val="261"/>
        </w:trPr>
        <w:tc>
          <w:tcPr>
            <w:tcW w:w="3420" w:type="dxa"/>
          </w:tcPr>
          <w:p w14:paraId="69C3EA9C" w14:textId="77777777" w:rsidR="005D1891" w:rsidRPr="00165B7A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65B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C0C468E" w14:textId="77777777" w:rsidR="005D1891" w:rsidRPr="00165B7A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1DFB6DEF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1B53414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9BBD55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4BB2619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AB133BF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B1AF5BD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45214D8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F6A3B9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FF3B06D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C3EC44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4B95B1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4" w:type="dxa"/>
          </w:tcPr>
          <w:p w14:paraId="4BBA687D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49475E4D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1F97B93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6B069ACE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5D1891" w:rsidRPr="0001565E" w14:paraId="05D523D4" w14:textId="77777777" w:rsidTr="00926481">
        <w:trPr>
          <w:trHeight w:val="261"/>
        </w:trPr>
        <w:tc>
          <w:tcPr>
            <w:tcW w:w="3420" w:type="dxa"/>
          </w:tcPr>
          <w:p w14:paraId="4783E636" w14:textId="47EB00B6" w:rsidR="005D1891" w:rsidRPr="00165B7A" w:rsidRDefault="005D1891" w:rsidP="0092648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735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A238959" w14:textId="77777777" w:rsidR="005D1891" w:rsidRPr="00165B7A" w:rsidRDefault="005D1891" w:rsidP="0092648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6" w:type="dxa"/>
          </w:tcPr>
          <w:p w14:paraId="3058EC1B" w14:textId="1D871339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5E669A4E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3A7BA7" w14:textId="77777777" w:rsidR="005D1891" w:rsidRPr="00D5425D" w:rsidDel="009D0C88" w:rsidRDefault="005D1891" w:rsidP="009264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5425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A67CEC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</w:tcPr>
          <w:p w14:paraId="1D135FF9" w14:textId="61F921A9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B559F10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EC3E6DA" w14:textId="2D8D33D3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87735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C7C2251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3D77A2" w14:textId="1D0A00EB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03B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236594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FCD5FB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304" w:type="dxa"/>
          </w:tcPr>
          <w:p w14:paraId="14A9B14A" w14:textId="77777777" w:rsidR="005D1891" w:rsidRPr="00165B7A" w:rsidRDefault="005D1891" w:rsidP="0092648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</w:tcPr>
          <w:p w14:paraId="4D0312B6" w14:textId="77777777" w:rsidR="005D1891" w:rsidRPr="00165B7A" w:rsidDel="009D0C88" w:rsidRDefault="005D1891" w:rsidP="00926481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F1BE1E" w14:textId="77777777" w:rsidR="005D1891" w:rsidRPr="00165B7A" w:rsidRDefault="005D1891" w:rsidP="0092648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</w:tcPr>
          <w:p w14:paraId="1A172AE4" w14:textId="77777777" w:rsidR="005D1891" w:rsidRPr="00403B98" w:rsidDel="009D0C88" w:rsidRDefault="005D1891" w:rsidP="0092648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5B7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</w:t>
            </w:r>
          </w:p>
        </w:tc>
      </w:tr>
    </w:tbl>
    <w:p w14:paraId="58D4B782" w14:textId="77777777" w:rsidR="005D1891" w:rsidRDefault="005D1891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20AC647D" w14:textId="77777777" w:rsidR="005D1891" w:rsidRDefault="005D1891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120ED6E5" w14:textId="5C32B483" w:rsidR="005D1891" w:rsidRPr="007E22AF" w:rsidRDefault="005D1891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5D1891" w:rsidRPr="007E22AF" w:rsidSect="00774BA1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81BC9F" w14:textId="518A97EA" w:rsidR="0050407E" w:rsidRPr="0050407E" w:rsidRDefault="00923930" w:rsidP="0050407E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D144A82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8547EE" w:rsidRPr="007B3117" w14:paraId="5FB2A310" w14:textId="77777777" w:rsidTr="008547EE">
        <w:trPr>
          <w:trHeight w:val="71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5CB" w14:textId="2D50AE10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256F" w:rsidRPr="004925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646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46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9256F" w:rsidRPr="004925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5646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1244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9AEEB" w14:textId="77777777" w:rsidR="008547EE" w:rsidRPr="00E96CD4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64B6686" w14:textId="662A5AA5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25A901B1" w14:textId="77777777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7EE" w:rsidRPr="007B3117" w14:paraId="715E06BD" w14:textId="77777777" w:rsidTr="008A66C8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268CC1" w14:textId="77777777" w:rsidR="008547EE" w:rsidRPr="00231F5C" w:rsidRDefault="008547EE" w:rsidP="008A66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2B030" w14:textId="77777777" w:rsidR="008547EE" w:rsidRPr="00C25E41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7EE" w:rsidRPr="007B3117" w14:paraId="6F921502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3570AE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08BF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766AE1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6EF260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5AE76C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3CD859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4BA75" w14:textId="0B32713C" w:rsidR="008547EE" w:rsidRPr="00B66636" w:rsidRDefault="009356E0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EB1D219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6D600C0" w14:textId="292EC0F9" w:rsidR="008547EE" w:rsidRPr="00B66636" w:rsidRDefault="009356E0" w:rsidP="00EA69BE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293</w:t>
            </w:r>
          </w:p>
        </w:tc>
      </w:tr>
      <w:tr w:rsidR="008547EE" w:rsidRPr="007B3117" w14:paraId="2EDD54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4B0CF3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3CB759" w14:textId="01ADD073" w:rsidR="008547EE" w:rsidRPr="00B66636" w:rsidRDefault="009356E0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4,460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952888D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E4D8467" w14:textId="042283E7" w:rsidR="008547EE" w:rsidRPr="00B66636" w:rsidRDefault="009356E0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2,870</w:t>
            </w:r>
          </w:p>
        </w:tc>
      </w:tr>
      <w:tr w:rsidR="008547EE" w:rsidRPr="007B3117" w14:paraId="5F6E64B1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1035DA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EF504" w14:textId="3B2AEA45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5,240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E3A6801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C821" w14:textId="786A301F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3,163</w:t>
            </w:r>
          </w:p>
        </w:tc>
      </w:tr>
      <w:tr w:rsidR="008547EE" w:rsidRPr="007B3117" w14:paraId="4114152B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919B7D0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46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B57D5C8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3A3E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3C3ECD8D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7CF8C0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5FA754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BA32997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D7F6B2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29E4D843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6062E7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BF191A" w14:textId="1CC508BB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12,681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A32C479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A8417B" w14:textId="4DEC9DF6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8,256</w:t>
            </w:r>
          </w:p>
        </w:tc>
      </w:tr>
      <w:tr w:rsidR="008547EE" w:rsidRPr="007B3117" w14:paraId="3732979F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494E3E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7A70" w14:textId="0974D0C5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8A4F354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7B2C8" w14:textId="6179C658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8547EE" w:rsidRPr="007B3117" w14:paraId="487316B6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EF76FF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4CC02" w14:textId="17BB0154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18,201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6034B7C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396F6" w14:textId="7C2EA171" w:rsidR="008547EE" w:rsidRPr="00B66636" w:rsidRDefault="009356E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12,576</w:t>
            </w:r>
          </w:p>
        </w:tc>
      </w:tr>
    </w:tbl>
    <w:p w14:paraId="023B1891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p w14:paraId="302A1AFD" w14:textId="15DFC233" w:rsidR="008547EE" w:rsidRPr="00281F89" w:rsidRDefault="008547EE" w:rsidP="008547E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</w:t>
      </w:r>
      <w:r w:rsidR="00FB0E5A">
        <w:rPr>
          <w:rFonts w:asciiTheme="majorBidi" w:hAnsiTheme="majorBidi" w:cstheme="majorBidi" w:hint="cs"/>
          <w:sz w:val="30"/>
          <w:szCs w:val="30"/>
          <w:cs/>
          <w:lang w:bidi="th-TH"/>
        </w:rPr>
        <w:t>เพื่อ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ออกหนังสือค้ำประกันบริษัทสำหรับการใช้ไฟฟ้าให้แก่หน่วยงานราชการและบริษัทเอกชน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722523B2" w14:textId="447EFDBC" w:rsidR="00D72061" w:rsidRPr="001D489E" w:rsidRDefault="00D72061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F1D77" w14:textId="77777777" w:rsidR="00AB66EC" w:rsidRDefault="00AB66EC" w:rsidP="00900EE2">
      <w:r>
        <w:separator/>
      </w:r>
    </w:p>
  </w:endnote>
  <w:endnote w:type="continuationSeparator" w:id="0">
    <w:p w14:paraId="4DB21423" w14:textId="77777777" w:rsidR="00AB66EC" w:rsidRDefault="00AB66E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88E1" w14:textId="7D6CE0D2" w:rsidR="00367680" w:rsidRPr="00211355" w:rsidRDefault="0036768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135AFA54" w14:textId="77777777" w:rsidR="00367680" w:rsidRDefault="00367680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CB269" w14:textId="174C71FB" w:rsidR="006F4A97" w:rsidRPr="00211355" w:rsidRDefault="006F4A9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64954FA4" w14:textId="77777777" w:rsidR="006F4A97" w:rsidRDefault="006F4A9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8757" w14:textId="42EF5321" w:rsidR="0065574D" w:rsidRPr="00211355" w:rsidRDefault="0065574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DC0E275" w14:textId="77777777" w:rsidR="0065574D" w:rsidRPr="00724670" w:rsidRDefault="0065574D" w:rsidP="007C2D59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E3DB5" w14:textId="2D1BCBFE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055" w14:textId="335A4FF4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256F" w:rsidRPr="0049256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99784" w14:textId="77777777" w:rsidR="00AB66EC" w:rsidRDefault="00AB66EC" w:rsidP="00900EE2">
      <w:r>
        <w:separator/>
      </w:r>
    </w:p>
  </w:footnote>
  <w:footnote w:type="continuationSeparator" w:id="0">
    <w:p w14:paraId="6BF4F783" w14:textId="77777777" w:rsidR="00AB66EC" w:rsidRDefault="00AB66E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5553B" w14:textId="77777777" w:rsidR="00367680" w:rsidRPr="00E669A5" w:rsidRDefault="00367680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1563743B" w14:textId="77777777" w:rsidR="00367680" w:rsidRPr="00E669A5" w:rsidRDefault="00367680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6EACF7" w14:textId="28AC70D6" w:rsidR="00367680" w:rsidRPr="00D340B7" w:rsidRDefault="00367680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Pr="003E0ACB">
      <w:rPr>
        <w:rFonts w:ascii="Angsana New" w:hAnsi="Angsana New"/>
        <w:sz w:val="32"/>
        <w:szCs w:val="32"/>
        <w:lang w:val="en-US" w:bidi="th-TH"/>
      </w:rPr>
      <w:t>56</w:t>
    </w:r>
    <w:r w:rsidR="00D22148"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67EE35AD" w14:textId="77777777" w:rsidR="00367680" w:rsidRPr="004B3C0B" w:rsidRDefault="00367680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85BC" w14:textId="77777777" w:rsidR="006F4A97" w:rsidRPr="00E669A5" w:rsidRDefault="006F4A97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16F13951" w14:textId="77777777" w:rsidR="006F4A97" w:rsidRPr="00E669A5" w:rsidRDefault="006F4A97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309EDC" w14:textId="6E6E2E38" w:rsidR="006F4A97" w:rsidRPr="00D340B7" w:rsidRDefault="006F4A97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Pr="003E0ACB">
      <w:rPr>
        <w:rFonts w:ascii="Angsana New" w:hAnsi="Angsana New"/>
        <w:sz w:val="32"/>
        <w:szCs w:val="32"/>
        <w:lang w:val="en-US" w:bidi="th-TH"/>
      </w:rPr>
      <w:t>56</w:t>
    </w:r>
    <w:r w:rsidR="00DE22A6">
      <w:rPr>
        <w:rFonts w:ascii="Angsana New" w:hAnsi="Angsana New"/>
        <w:sz w:val="32"/>
        <w:szCs w:val="32"/>
        <w:lang w:val="en-US" w:bidi="th-TH"/>
      </w:rPr>
      <w:t>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474B2DDF" w14:textId="77777777" w:rsidR="006F4A97" w:rsidRPr="004B3C0B" w:rsidRDefault="006F4A97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AC04" w14:textId="77777777" w:rsidR="0065574D" w:rsidRPr="00E669A5" w:rsidRDefault="0065574D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3293D765" w14:textId="77777777" w:rsidR="0065574D" w:rsidRPr="00E669A5" w:rsidRDefault="0065574D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BB022C" w14:textId="7B23B251" w:rsidR="0065574D" w:rsidRPr="00D340B7" w:rsidRDefault="0065574D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31</w:t>
    </w:r>
    <w:r w:rsidR="004652EF">
      <w:rPr>
        <w:rFonts w:ascii="Angsana New" w:hAnsi="Angsana New"/>
        <w:sz w:val="32"/>
        <w:szCs w:val="32"/>
        <w:lang w:val="en-US" w:bidi="th-TH"/>
      </w:rPr>
      <w:t xml:space="preserve"> </w:t>
    </w:r>
    <w:r w:rsidR="004652EF" w:rsidRPr="0087735E">
      <w:rPr>
        <w:rFonts w:ascii="Angsana New" w:hAnsi="Angsana New"/>
        <w:b w:val="0"/>
        <w:bCs/>
        <w:sz w:val="32"/>
        <w:szCs w:val="32"/>
        <w:cs/>
        <w:lang w:val="en-US" w:bidi="th-TH"/>
      </w:rPr>
      <w:t>มีนาคม</w:t>
    </w:r>
    <w:r w:rsidR="004652E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="004652EF" w:rsidRPr="0087735E">
      <w:rPr>
        <w:rFonts w:ascii="Angsana New" w:hAnsi="Angsana New"/>
        <w:sz w:val="32"/>
        <w:szCs w:val="32"/>
        <w:lang w:val="en-US" w:bidi="th-TH"/>
      </w:rPr>
      <w:t>569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5D4F52EF" w14:textId="77777777" w:rsidR="0065574D" w:rsidRPr="004B3C0B" w:rsidRDefault="0065574D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C45294" w14:textId="59EF267A" w:rsidR="00132862" w:rsidRPr="00D340B7" w:rsidRDefault="00713E49" w:rsidP="001328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58313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Pr="00583135">
      <w:rPr>
        <w:rFonts w:ascii="Angsana New" w:hAnsi="Angsana New"/>
        <w:sz w:val="32"/>
        <w:szCs w:val="32"/>
        <w:lang w:val="en-US" w:bidi="th-TH"/>
      </w:rPr>
      <w:t>569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13286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777E17" w14:textId="29BE25B3" w:rsidR="00132862" w:rsidRPr="00D340B7" w:rsidRDefault="009D0C88" w:rsidP="001328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49256F" w:rsidRPr="0049256F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58313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49256F" w:rsidRPr="0049256F">
      <w:rPr>
        <w:rFonts w:ascii="Angsana New" w:hAnsi="Angsana New"/>
        <w:sz w:val="32"/>
        <w:szCs w:val="32"/>
        <w:lang w:val="en-US" w:bidi="th-TH"/>
      </w:rPr>
      <w:t>2</w:t>
    </w:r>
    <w:r w:rsidRPr="00583135">
      <w:rPr>
        <w:rFonts w:ascii="Angsana New" w:hAnsi="Angsana New"/>
        <w:sz w:val="32"/>
        <w:szCs w:val="32"/>
        <w:lang w:val="en-US" w:bidi="th-TH"/>
      </w:rPr>
      <w:t>569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13286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206F3F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0E0780"/>
    <w:multiLevelType w:val="hybridMultilevel"/>
    <w:tmpl w:val="902A2A98"/>
    <w:lvl w:ilvl="0" w:tplc="16B687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138CF"/>
    <w:multiLevelType w:val="hybridMultilevel"/>
    <w:tmpl w:val="2722A49E"/>
    <w:lvl w:ilvl="0" w:tplc="9A88F6A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6DF04CB3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41"/>
  </w:num>
  <w:num w:numId="14" w16cid:durableId="1245332797">
    <w:abstractNumId w:val="18"/>
  </w:num>
  <w:num w:numId="15" w16cid:durableId="807864919">
    <w:abstractNumId w:val="27"/>
  </w:num>
  <w:num w:numId="16" w16cid:durableId="854617965">
    <w:abstractNumId w:val="36"/>
  </w:num>
  <w:num w:numId="17" w16cid:durableId="950819408">
    <w:abstractNumId w:val="19"/>
  </w:num>
  <w:num w:numId="18" w16cid:durableId="1937051070">
    <w:abstractNumId w:val="46"/>
  </w:num>
  <w:num w:numId="19" w16cid:durableId="357857648">
    <w:abstractNumId w:val="39"/>
  </w:num>
  <w:num w:numId="20" w16cid:durableId="1940597606">
    <w:abstractNumId w:val="33"/>
  </w:num>
  <w:num w:numId="21" w16cid:durableId="691759390">
    <w:abstractNumId w:val="13"/>
  </w:num>
  <w:num w:numId="22" w16cid:durableId="885220674">
    <w:abstractNumId w:val="40"/>
  </w:num>
  <w:num w:numId="23" w16cid:durableId="91824091">
    <w:abstractNumId w:val="44"/>
  </w:num>
  <w:num w:numId="24" w16cid:durableId="1990860499">
    <w:abstractNumId w:val="34"/>
  </w:num>
  <w:num w:numId="25" w16cid:durableId="1719478458">
    <w:abstractNumId w:val="32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8"/>
  </w:num>
  <w:num w:numId="30" w16cid:durableId="889222154">
    <w:abstractNumId w:val="14"/>
  </w:num>
  <w:num w:numId="31" w16cid:durableId="1156873997">
    <w:abstractNumId w:val="30"/>
  </w:num>
  <w:num w:numId="32" w16cid:durableId="1381125642">
    <w:abstractNumId w:val="42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7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7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5"/>
  </w:num>
  <w:num w:numId="42" w16cid:durableId="1139806846">
    <w:abstractNumId w:val="20"/>
  </w:num>
  <w:num w:numId="43" w16cid:durableId="260728254">
    <w:abstractNumId w:val="38"/>
  </w:num>
  <w:num w:numId="44" w16cid:durableId="2146506003">
    <w:abstractNumId w:val="35"/>
  </w:num>
  <w:num w:numId="45" w16cid:durableId="1059327313">
    <w:abstractNumId w:val="43"/>
  </w:num>
  <w:num w:numId="46" w16cid:durableId="551383608">
    <w:abstractNumId w:val="26"/>
  </w:num>
  <w:num w:numId="47" w16cid:durableId="1693338919">
    <w:abstractNumId w:val="29"/>
  </w:num>
  <w:num w:numId="48" w16cid:durableId="2059279329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B0D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8E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2FA"/>
    <w:rsid w:val="00012498"/>
    <w:rsid w:val="000124AB"/>
    <w:rsid w:val="000125B8"/>
    <w:rsid w:val="0001260E"/>
    <w:rsid w:val="0001268F"/>
    <w:rsid w:val="00012A2D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3E57"/>
    <w:rsid w:val="0001445F"/>
    <w:rsid w:val="000146CB"/>
    <w:rsid w:val="00014733"/>
    <w:rsid w:val="00014BB5"/>
    <w:rsid w:val="00014F56"/>
    <w:rsid w:val="00015022"/>
    <w:rsid w:val="000152F6"/>
    <w:rsid w:val="00015351"/>
    <w:rsid w:val="0001565E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48"/>
    <w:rsid w:val="0001769A"/>
    <w:rsid w:val="000176C6"/>
    <w:rsid w:val="000176CF"/>
    <w:rsid w:val="000176D0"/>
    <w:rsid w:val="000176FC"/>
    <w:rsid w:val="00017AED"/>
    <w:rsid w:val="00017F39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89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6ED1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AC2"/>
    <w:rsid w:val="00031C46"/>
    <w:rsid w:val="00031CD2"/>
    <w:rsid w:val="00031D90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992"/>
    <w:rsid w:val="00035EF3"/>
    <w:rsid w:val="00036023"/>
    <w:rsid w:val="0003631F"/>
    <w:rsid w:val="00036333"/>
    <w:rsid w:val="00036A08"/>
    <w:rsid w:val="00036A39"/>
    <w:rsid w:val="00036BB4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EF"/>
    <w:rsid w:val="000434FE"/>
    <w:rsid w:val="00043625"/>
    <w:rsid w:val="000436D1"/>
    <w:rsid w:val="000438E8"/>
    <w:rsid w:val="00043918"/>
    <w:rsid w:val="00043982"/>
    <w:rsid w:val="00043A44"/>
    <w:rsid w:val="00043B35"/>
    <w:rsid w:val="00043B38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0E0"/>
    <w:rsid w:val="0004733E"/>
    <w:rsid w:val="000477E5"/>
    <w:rsid w:val="00047A85"/>
    <w:rsid w:val="00047C16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2FF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39C"/>
    <w:rsid w:val="0005650E"/>
    <w:rsid w:val="00056514"/>
    <w:rsid w:val="00056831"/>
    <w:rsid w:val="000569D6"/>
    <w:rsid w:val="00056BF6"/>
    <w:rsid w:val="00056FF4"/>
    <w:rsid w:val="00057179"/>
    <w:rsid w:val="000572B9"/>
    <w:rsid w:val="000573B4"/>
    <w:rsid w:val="000573DF"/>
    <w:rsid w:val="0005746E"/>
    <w:rsid w:val="000575A5"/>
    <w:rsid w:val="00057604"/>
    <w:rsid w:val="000578FF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358"/>
    <w:rsid w:val="00062406"/>
    <w:rsid w:val="00062455"/>
    <w:rsid w:val="000624ED"/>
    <w:rsid w:val="0006256B"/>
    <w:rsid w:val="00062794"/>
    <w:rsid w:val="00062ADC"/>
    <w:rsid w:val="00062B9A"/>
    <w:rsid w:val="00062D31"/>
    <w:rsid w:val="00062D5F"/>
    <w:rsid w:val="00062EE1"/>
    <w:rsid w:val="00062F23"/>
    <w:rsid w:val="0006333F"/>
    <w:rsid w:val="0006335F"/>
    <w:rsid w:val="000635E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442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8C4"/>
    <w:rsid w:val="00067942"/>
    <w:rsid w:val="00067B20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C41"/>
    <w:rsid w:val="00070D33"/>
    <w:rsid w:val="0007104E"/>
    <w:rsid w:val="00071553"/>
    <w:rsid w:val="0007163D"/>
    <w:rsid w:val="000716A0"/>
    <w:rsid w:val="00071775"/>
    <w:rsid w:val="00071904"/>
    <w:rsid w:val="0007199D"/>
    <w:rsid w:val="00071C90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3C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E18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382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841"/>
    <w:rsid w:val="00083B42"/>
    <w:rsid w:val="00083B65"/>
    <w:rsid w:val="00083E3E"/>
    <w:rsid w:val="00083FD8"/>
    <w:rsid w:val="0008412A"/>
    <w:rsid w:val="00084434"/>
    <w:rsid w:val="0008459C"/>
    <w:rsid w:val="00084866"/>
    <w:rsid w:val="0008487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C9F"/>
    <w:rsid w:val="00090FDB"/>
    <w:rsid w:val="000912CF"/>
    <w:rsid w:val="0009140D"/>
    <w:rsid w:val="00091495"/>
    <w:rsid w:val="00091751"/>
    <w:rsid w:val="00091879"/>
    <w:rsid w:val="000919FC"/>
    <w:rsid w:val="00091AAB"/>
    <w:rsid w:val="00091C27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A3F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5FDB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034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343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871"/>
    <w:rsid w:val="000A3970"/>
    <w:rsid w:val="000A3B13"/>
    <w:rsid w:val="000A3C04"/>
    <w:rsid w:val="000A3D75"/>
    <w:rsid w:val="000A3D90"/>
    <w:rsid w:val="000A3F0F"/>
    <w:rsid w:val="000A409E"/>
    <w:rsid w:val="000A41E9"/>
    <w:rsid w:val="000A44BB"/>
    <w:rsid w:val="000A44D6"/>
    <w:rsid w:val="000A45EB"/>
    <w:rsid w:val="000A4668"/>
    <w:rsid w:val="000A47A5"/>
    <w:rsid w:val="000A4A91"/>
    <w:rsid w:val="000A4C67"/>
    <w:rsid w:val="000A4DBC"/>
    <w:rsid w:val="000A4DD5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038"/>
    <w:rsid w:val="000A6270"/>
    <w:rsid w:val="000A665A"/>
    <w:rsid w:val="000A6913"/>
    <w:rsid w:val="000A6E37"/>
    <w:rsid w:val="000A711B"/>
    <w:rsid w:val="000A727E"/>
    <w:rsid w:val="000A7961"/>
    <w:rsid w:val="000A7A73"/>
    <w:rsid w:val="000A7C7D"/>
    <w:rsid w:val="000A7D6E"/>
    <w:rsid w:val="000A7E5A"/>
    <w:rsid w:val="000A7F7A"/>
    <w:rsid w:val="000A7F7F"/>
    <w:rsid w:val="000B01A3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2D92"/>
    <w:rsid w:val="000B30AE"/>
    <w:rsid w:val="000B30DC"/>
    <w:rsid w:val="000B363F"/>
    <w:rsid w:val="000B3785"/>
    <w:rsid w:val="000B3CFB"/>
    <w:rsid w:val="000B3D4C"/>
    <w:rsid w:val="000B4141"/>
    <w:rsid w:val="000B4171"/>
    <w:rsid w:val="000B4410"/>
    <w:rsid w:val="000B4821"/>
    <w:rsid w:val="000B49DA"/>
    <w:rsid w:val="000B4AAB"/>
    <w:rsid w:val="000B4F81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624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040"/>
    <w:rsid w:val="000C11B2"/>
    <w:rsid w:val="000C120B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3D9F"/>
    <w:rsid w:val="000C4271"/>
    <w:rsid w:val="000C43CD"/>
    <w:rsid w:val="000C4506"/>
    <w:rsid w:val="000C4A25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85"/>
    <w:rsid w:val="000C7430"/>
    <w:rsid w:val="000C77EB"/>
    <w:rsid w:val="000C7882"/>
    <w:rsid w:val="000C78CD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8BB"/>
    <w:rsid w:val="000D0986"/>
    <w:rsid w:val="000D0A81"/>
    <w:rsid w:val="000D0B19"/>
    <w:rsid w:val="000D0CC0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1E72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B5A"/>
    <w:rsid w:val="000D3CE6"/>
    <w:rsid w:val="000D4190"/>
    <w:rsid w:val="000D43C2"/>
    <w:rsid w:val="000D48A0"/>
    <w:rsid w:val="000D4C41"/>
    <w:rsid w:val="000D5113"/>
    <w:rsid w:val="000D5467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A3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D22"/>
    <w:rsid w:val="000D7E16"/>
    <w:rsid w:val="000D7FD2"/>
    <w:rsid w:val="000E00E0"/>
    <w:rsid w:val="000E0127"/>
    <w:rsid w:val="000E032B"/>
    <w:rsid w:val="000E03F3"/>
    <w:rsid w:val="000E0555"/>
    <w:rsid w:val="000E0807"/>
    <w:rsid w:val="000E0E22"/>
    <w:rsid w:val="000E0F14"/>
    <w:rsid w:val="000E131E"/>
    <w:rsid w:val="000E1469"/>
    <w:rsid w:val="000E16A8"/>
    <w:rsid w:val="000E182E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216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80"/>
    <w:rsid w:val="000F24BC"/>
    <w:rsid w:val="000F25CD"/>
    <w:rsid w:val="000F2791"/>
    <w:rsid w:val="000F2984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A25"/>
    <w:rsid w:val="000F5D4C"/>
    <w:rsid w:val="000F5DC6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896"/>
    <w:rsid w:val="000F7F4A"/>
    <w:rsid w:val="00100100"/>
    <w:rsid w:val="001001C3"/>
    <w:rsid w:val="001004BD"/>
    <w:rsid w:val="00100783"/>
    <w:rsid w:val="00100804"/>
    <w:rsid w:val="00100866"/>
    <w:rsid w:val="00100A72"/>
    <w:rsid w:val="00100BA8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3E83"/>
    <w:rsid w:val="00103FA6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D55"/>
    <w:rsid w:val="00105E19"/>
    <w:rsid w:val="00106847"/>
    <w:rsid w:val="00106C11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61B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1F79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EA8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896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86E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6B8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FD0"/>
    <w:rsid w:val="00127589"/>
    <w:rsid w:val="0012774C"/>
    <w:rsid w:val="00127B2C"/>
    <w:rsid w:val="00127DBA"/>
    <w:rsid w:val="00127F93"/>
    <w:rsid w:val="0013000F"/>
    <w:rsid w:val="00130207"/>
    <w:rsid w:val="00130241"/>
    <w:rsid w:val="0013031B"/>
    <w:rsid w:val="0013034C"/>
    <w:rsid w:val="0013049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862"/>
    <w:rsid w:val="0013292F"/>
    <w:rsid w:val="0013293B"/>
    <w:rsid w:val="00132A52"/>
    <w:rsid w:val="00132AF6"/>
    <w:rsid w:val="00132E4A"/>
    <w:rsid w:val="00132E9B"/>
    <w:rsid w:val="0013311E"/>
    <w:rsid w:val="001331D2"/>
    <w:rsid w:val="0013358D"/>
    <w:rsid w:val="00133721"/>
    <w:rsid w:val="00133850"/>
    <w:rsid w:val="0013389F"/>
    <w:rsid w:val="00133992"/>
    <w:rsid w:val="00133A97"/>
    <w:rsid w:val="00133A9C"/>
    <w:rsid w:val="00133C46"/>
    <w:rsid w:val="001342CB"/>
    <w:rsid w:val="00134413"/>
    <w:rsid w:val="00134537"/>
    <w:rsid w:val="001345A6"/>
    <w:rsid w:val="0013464F"/>
    <w:rsid w:val="001349ED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95B"/>
    <w:rsid w:val="00141B55"/>
    <w:rsid w:val="00141BC6"/>
    <w:rsid w:val="00141C08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A8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7A5"/>
    <w:rsid w:val="00154978"/>
    <w:rsid w:val="00154BDB"/>
    <w:rsid w:val="00154F49"/>
    <w:rsid w:val="00155181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5E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25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B7A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8E"/>
    <w:rsid w:val="00167EEC"/>
    <w:rsid w:val="001702F3"/>
    <w:rsid w:val="0017047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0B5"/>
    <w:rsid w:val="00174137"/>
    <w:rsid w:val="00174497"/>
    <w:rsid w:val="00174701"/>
    <w:rsid w:val="0017473C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744"/>
    <w:rsid w:val="00176CFE"/>
    <w:rsid w:val="00176D1B"/>
    <w:rsid w:val="00176D8F"/>
    <w:rsid w:val="00176DB6"/>
    <w:rsid w:val="0017724C"/>
    <w:rsid w:val="0017739E"/>
    <w:rsid w:val="00177636"/>
    <w:rsid w:val="001776CC"/>
    <w:rsid w:val="0017788F"/>
    <w:rsid w:val="001778A6"/>
    <w:rsid w:val="00177A58"/>
    <w:rsid w:val="00177AD1"/>
    <w:rsid w:val="00177C02"/>
    <w:rsid w:val="00177D2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DC5"/>
    <w:rsid w:val="00184F28"/>
    <w:rsid w:val="00184F8D"/>
    <w:rsid w:val="00185397"/>
    <w:rsid w:val="001853B3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76C"/>
    <w:rsid w:val="00192AA8"/>
    <w:rsid w:val="00192D1C"/>
    <w:rsid w:val="00192F3A"/>
    <w:rsid w:val="00192F42"/>
    <w:rsid w:val="00193420"/>
    <w:rsid w:val="001937D7"/>
    <w:rsid w:val="00193885"/>
    <w:rsid w:val="00193ADB"/>
    <w:rsid w:val="00193C23"/>
    <w:rsid w:val="00193C7B"/>
    <w:rsid w:val="00193E9B"/>
    <w:rsid w:val="00193F97"/>
    <w:rsid w:val="00193FA8"/>
    <w:rsid w:val="001944C7"/>
    <w:rsid w:val="00194513"/>
    <w:rsid w:val="001945BC"/>
    <w:rsid w:val="001947FC"/>
    <w:rsid w:val="00194845"/>
    <w:rsid w:val="0019489D"/>
    <w:rsid w:val="00194E69"/>
    <w:rsid w:val="00195657"/>
    <w:rsid w:val="001958EF"/>
    <w:rsid w:val="00195A31"/>
    <w:rsid w:val="00195CC7"/>
    <w:rsid w:val="00195CDD"/>
    <w:rsid w:val="00195E66"/>
    <w:rsid w:val="00195E78"/>
    <w:rsid w:val="00195F31"/>
    <w:rsid w:val="00196012"/>
    <w:rsid w:val="00196A61"/>
    <w:rsid w:val="00196AC6"/>
    <w:rsid w:val="00196BCE"/>
    <w:rsid w:val="00196DF5"/>
    <w:rsid w:val="001973A5"/>
    <w:rsid w:val="00197484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A0A"/>
    <w:rsid w:val="001A0E1F"/>
    <w:rsid w:val="001A11D9"/>
    <w:rsid w:val="001A1311"/>
    <w:rsid w:val="001A1B2B"/>
    <w:rsid w:val="001A1BB1"/>
    <w:rsid w:val="001A1F1C"/>
    <w:rsid w:val="001A1F27"/>
    <w:rsid w:val="001A221C"/>
    <w:rsid w:val="001A226A"/>
    <w:rsid w:val="001A2271"/>
    <w:rsid w:val="001A2291"/>
    <w:rsid w:val="001A24B0"/>
    <w:rsid w:val="001A2C88"/>
    <w:rsid w:val="001A2CAD"/>
    <w:rsid w:val="001A2F89"/>
    <w:rsid w:val="001A3398"/>
    <w:rsid w:val="001A3491"/>
    <w:rsid w:val="001A3628"/>
    <w:rsid w:val="001A3BEE"/>
    <w:rsid w:val="001A4036"/>
    <w:rsid w:val="001A4736"/>
    <w:rsid w:val="001A487D"/>
    <w:rsid w:val="001A4C5B"/>
    <w:rsid w:val="001A4DEF"/>
    <w:rsid w:val="001A5071"/>
    <w:rsid w:val="001A50AE"/>
    <w:rsid w:val="001A5280"/>
    <w:rsid w:val="001A5338"/>
    <w:rsid w:val="001A5430"/>
    <w:rsid w:val="001A549F"/>
    <w:rsid w:val="001A57CB"/>
    <w:rsid w:val="001A592E"/>
    <w:rsid w:val="001A595C"/>
    <w:rsid w:val="001A5D89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96"/>
    <w:rsid w:val="001A67DE"/>
    <w:rsid w:val="001A6869"/>
    <w:rsid w:val="001A69C6"/>
    <w:rsid w:val="001A69FD"/>
    <w:rsid w:val="001A6D33"/>
    <w:rsid w:val="001A6D47"/>
    <w:rsid w:val="001A6E0F"/>
    <w:rsid w:val="001A6E8F"/>
    <w:rsid w:val="001A7510"/>
    <w:rsid w:val="001A76CE"/>
    <w:rsid w:val="001A7980"/>
    <w:rsid w:val="001A79E5"/>
    <w:rsid w:val="001A7A2A"/>
    <w:rsid w:val="001A7A62"/>
    <w:rsid w:val="001A7D31"/>
    <w:rsid w:val="001A7DAB"/>
    <w:rsid w:val="001B0099"/>
    <w:rsid w:val="001B03ED"/>
    <w:rsid w:val="001B0491"/>
    <w:rsid w:val="001B049E"/>
    <w:rsid w:val="001B0716"/>
    <w:rsid w:val="001B08FF"/>
    <w:rsid w:val="001B0974"/>
    <w:rsid w:val="001B097C"/>
    <w:rsid w:val="001B0FD8"/>
    <w:rsid w:val="001B13D7"/>
    <w:rsid w:val="001B155D"/>
    <w:rsid w:val="001B1992"/>
    <w:rsid w:val="001B1E3F"/>
    <w:rsid w:val="001B1F6B"/>
    <w:rsid w:val="001B1FCF"/>
    <w:rsid w:val="001B1FF7"/>
    <w:rsid w:val="001B20DA"/>
    <w:rsid w:val="001B20F9"/>
    <w:rsid w:val="001B27AD"/>
    <w:rsid w:val="001B2955"/>
    <w:rsid w:val="001B2A32"/>
    <w:rsid w:val="001B2E60"/>
    <w:rsid w:val="001B2E69"/>
    <w:rsid w:val="001B308F"/>
    <w:rsid w:val="001B313F"/>
    <w:rsid w:val="001B38A7"/>
    <w:rsid w:val="001B3925"/>
    <w:rsid w:val="001B451C"/>
    <w:rsid w:val="001B4605"/>
    <w:rsid w:val="001B47A2"/>
    <w:rsid w:val="001B487C"/>
    <w:rsid w:val="001B491A"/>
    <w:rsid w:val="001B5022"/>
    <w:rsid w:val="001B529F"/>
    <w:rsid w:val="001B52CD"/>
    <w:rsid w:val="001B539F"/>
    <w:rsid w:val="001B5591"/>
    <w:rsid w:val="001B5614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8EB"/>
    <w:rsid w:val="001C0A2E"/>
    <w:rsid w:val="001C0BB4"/>
    <w:rsid w:val="001C0BDB"/>
    <w:rsid w:val="001C0C97"/>
    <w:rsid w:val="001C0D86"/>
    <w:rsid w:val="001C0EC9"/>
    <w:rsid w:val="001C0F69"/>
    <w:rsid w:val="001C0FAD"/>
    <w:rsid w:val="001C12CE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6D"/>
    <w:rsid w:val="001C44BC"/>
    <w:rsid w:val="001C4647"/>
    <w:rsid w:val="001C48C6"/>
    <w:rsid w:val="001C4C02"/>
    <w:rsid w:val="001C4C2D"/>
    <w:rsid w:val="001C555B"/>
    <w:rsid w:val="001C5EFB"/>
    <w:rsid w:val="001C6226"/>
    <w:rsid w:val="001C6451"/>
    <w:rsid w:val="001C6A29"/>
    <w:rsid w:val="001C6AE4"/>
    <w:rsid w:val="001C6B04"/>
    <w:rsid w:val="001C6B5F"/>
    <w:rsid w:val="001C6BE9"/>
    <w:rsid w:val="001C6C55"/>
    <w:rsid w:val="001C6D65"/>
    <w:rsid w:val="001C6D96"/>
    <w:rsid w:val="001C6F1E"/>
    <w:rsid w:val="001C6FFD"/>
    <w:rsid w:val="001C71F2"/>
    <w:rsid w:val="001C730B"/>
    <w:rsid w:val="001C77F9"/>
    <w:rsid w:val="001C7804"/>
    <w:rsid w:val="001C7950"/>
    <w:rsid w:val="001C79B9"/>
    <w:rsid w:val="001C7D4B"/>
    <w:rsid w:val="001C7D99"/>
    <w:rsid w:val="001C7DB4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E90"/>
    <w:rsid w:val="001D1FB6"/>
    <w:rsid w:val="001D2061"/>
    <w:rsid w:val="001D22DB"/>
    <w:rsid w:val="001D28CD"/>
    <w:rsid w:val="001D2A44"/>
    <w:rsid w:val="001D2BAB"/>
    <w:rsid w:val="001D2D4E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0BC"/>
    <w:rsid w:val="001D51D8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1F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1FD7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A84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0E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32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4CB0"/>
    <w:rsid w:val="001F57F1"/>
    <w:rsid w:val="001F57FF"/>
    <w:rsid w:val="001F592C"/>
    <w:rsid w:val="001F5AB3"/>
    <w:rsid w:val="001F5D01"/>
    <w:rsid w:val="001F5E0C"/>
    <w:rsid w:val="001F605D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1F7F9F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C3B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2DE1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4DD"/>
    <w:rsid w:val="00205637"/>
    <w:rsid w:val="002058DE"/>
    <w:rsid w:val="00205AE7"/>
    <w:rsid w:val="00205B13"/>
    <w:rsid w:val="00205C74"/>
    <w:rsid w:val="00205EFD"/>
    <w:rsid w:val="00205F43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226"/>
    <w:rsid w:val="002073BD"/>
    <w:rsid w:val="00207713"/>
    <w:rsid w:val="00207916"/>
    <w:rsid w:val="00207D75"/>
    <w:rsid w:val="002100CF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7DC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A2"/>
    <w:rsid w:val="002126DD"/>
    <w:rsid w:val="002129A2"/>
    <w:rsid w:val="00212C9C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3F50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17C"/>
    <w:rsid w:val="00216258"/>
    <w:rsid w:val="00216370"/>
    <w:rsid w:val="002164D2"/>
    <w:rsid w:val="00216598"/>
    <w:rsid w:val="00216619"/>
    <w:rsid w:val="00216622"/>
    <w:rsid w:val="002166C0"/>
    <w:rsid w:val="00216773"/>
    <w:rsid w:val="00216ED0"/>
    <w:rsid w:val="00217034"/>
    <w:rsid w:val="002171B5"/>
    <w:rsid w:val="0021732A"/>
    <w:rsid w:val="002176E2"/>
    <w:rsid w:val="00217C08"/>
    <w:rsid w:val="00217F69"/>
    <w:rsid w:val="00217FEB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3AC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B13"/>
    <w:rsid w:val="00227D3B"/>
    <w:rsid w:val="00227F69"/>
    <w:rsid w:val="002303A6"/>
    <w:rsid w:val="00230544"/>
    <w:rsid w:val="002305EC"/>
    <w:rsid w:val="002307CA"/>
    <w:rsid w:val="0023086E"/>
    <w:rsid w:val="00230AA3"/>
    <w:rsid w:val="00230DF4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B82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F8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611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CF8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73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BE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3C"/>
    <w:rsid w:val="00252CE0"/>
    <w:rsid w:val="00252E9A"/>
    <w:rsid w:val="00253125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43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A4F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9E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372"/>
    <w:rsid w:val="0026347D"/>
    <w:rsid w:val="0026350B"/>
    <w:rsid w:val="00263699"/>
    <w:rsid w:val="002636E0"/>
    <w:rsid w:val="002638A4"/>
    <w:rsid w:val="00263C1E"/>
    <w:rsid w:val="00263F95"/>
    <w:rsid w:val="00263FC2"/>
    <w:rsid w:val="0026411C"/>
    <w:rsid w:val="00264297"/>
    <w:rsid w:val="0026456A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67"/>
    <w:rsid w:val="00266A78"/>
    <w:rsid w:val="00266A8D"/>
    <w:rsid w:val="00266D6D"/>
    <w:rsid w:val="00266D72"/>
    <w:rsid w:val="00266DEE"/>
    <w:rsid w:val="00267197"/>
    <w:rsid w:val="002671AC"/>
    <w:rsid w:val="002671B8"/>
    <w:rsid w:val="0026720A"/>
    <w:rsid w:val="0026741A"/>
    <w:rsid w:val="002674D7"/>
    <w:rsid w:val="00267C55"/>
    <w:rsid w:val="00267F95"/>
    <w:rsid w:val="0027005A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06"/>
    <w:rsid w:val="00271C4B"/>
    <w:rsid w:val="00271DD9"/>
    <w:rsid w:val="00271E77"/>
    <w:rsid w:val="0027212B"/>
    <w:rsid w:val="0027221B"/>
    <w:rsid w:val="002724A4"/>
    <w:rsid w:val="002724DF"/>
    <w:rsid w:val="00272652"/>
    <w:rsid w:val="00272A86"/>
    <w:rsid w:val="00272E03"/>
    <w:rsid w:val="00272EB5"/>
    <w:rsid w:val="002730DE"/>
    <w:rsid w:val="00273691"/>
    <w:rsid w:val="002736DB"/>
    <w:rsid w:val="0027379C"/>
    <w:rsid w:val="002738A9"/>
    <w:rsid w:val="00273B55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4C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77F6D"/>
    <w:rsid w:val="0028071B"/>
    <w:rsid w:val="002808A5"/>
    <w:rsid w:val="002808E9"/>
    <w:rsid w:val="002809AE"/>
    <w:rsid w:val="00280F69"/>
    <w:rsid w:val="00280FD0"/>
    <w:rsid w:val="002812AB"/>
    <w:rsid w:val="0028185C"/>
    <w:rsid w:val="002818A7"/>
    <w:rsid w:val="00281978"/>
    <w:rsid w:val="0028198E"/>
    <w:rsid w:val="00281AF4"/>
    <w:rsid w:val="00281E46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A5D"/>
    <w:rsid w:val="00283AA4"/>
    <w:rsid w:val="00283B29"/>
    <w:rsid w:val="00283BF2"/>
    <w:rsid w:val="00283D49"/>
    <w:rsid w:val="00284099"/>
    <w:rsid w:val="00284559"/>
    <w:rsid w:val="00284B76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9F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1FF7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2C6F"/>
    <w:rsid w:val="00292CF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7B3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9BA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03F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3C7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6C4"/>
    <w:rsid w:val="002A58CA"/>
    <w:rsid w:val="002A5B56"/>
    <w:rsid w:val="002A5C3E"/>
    <w:rsid w:val="002A5CD3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B5E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A93"/>
    <w:rsid w:val="002B3DBB"/>
    <w:rsid w:val="002B3FF5"/>
    <w:rsid w:val="002B43D8"/>
    <w:rsid w:val="002B481B"/>
    <w:rsid w:val="002B483B"/>
    <w:rsid w:val="002B4941"/>
    <w:rsid w:val="002B4A8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5E90"/>
    <w:rsid w:val="002B62B8"/>
    <w:rsid w:val="002B6389"/>
    <w:rsid w:val="002B6450"/>
    <w:rsid w:val="002B650A"/>
    <w:rsid w:val="002B6826"/>
    <w:rsid w:val="002B6DF5"/>
    <w:rsid w:val="002B6FAD"/>
    <w:rsid w:val="002B7506"/>
    <w:rsid w:val="002B7694"/>
    <w:rsid w:val="002B780A"/>
    <w:rsid w:val="002B7DA2"/>
    <w:rsid w:val="002B7E72"/>
    <w:rsid w:val="002B7FA5"/>
    <w:rsid w:val="002C0243"/>
    <w:rsid w:val="002C035E"/>
    <w:rsid w:val="002C0520"/>
    <w:rsid w:val="002C0602"/>
    <w:rsid w:val="002C0738"/>
    <w:rsid w:val="002C07C9"/>
    <w:rsid w:val="002C080B"/>
    <w:rsid w:val="002C0B87"/>
    <w:rsid w:val="002C0D51"/>
    <w:rsid w:val="002C0DF3"/>
    <w:rsid w:val="002C11EF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3C8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33D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8EE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A1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191"/>
    <w:rsid w:val="002E4272"/>
    <w:rsid w:val="002E4273"/>
    <w:rsid w:val="002E42E3"/>
    <w:rsid w:val="002E4355"/>
    <w:rsid w:val="002E47FF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5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5DB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43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C4D"/>
    <w:rsid w:val="00300F20"/>
    <w:rsid w:val="00301155"/>
    <w:rsid w:val="003013F6"/>
    <w:rsid w:val="003017D0"/>
    <w:rsid w:val="00301B58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56"/>
    <w:rsid w:val="00302FDD"/>
    <w:rsid w:val="003032A7"/>
    <w:rsid w:val="0030368E"/>
    <w:rsid w:val="00303859"/>
    <w:rsid w:val="0030386D"/>
    <w:rsid w:val="00303994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8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066"/>
    <w:rsid w:val="003101A7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54D"/>
    <w:rsid w:val="0031161B"/>
    <w:rsid w:val="00311808"/>
    <w:rsid w:val="00311B0D"/>
    <w:rsid w:val="00311DCA"/>
    <w:rsid w:val="00311E52"/>
    <w:rsid w:val="003120AE"/>
    <w:rsid w:val="00312284"/>
    <w:rsid w:val="00312963"/>
    <w:rsid w:val="00312A6B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9F0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6A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E67"/>
    <w:rsid w:val="00317F00"/>
    <w:rsid w:val="00317F09"/>
    <w:rsid w:val="00320189"/>
    <w:rsid w:val="0032025C"/>
    <w:rsid w:val="00320421"/>
    <w:rsid w:val="00320448"/>
    <w:rsid w:val="0032050F"/>
    <w:rsid w:val="00320CCE"/>
    <w:rsid w:val="00320F19"/>
    <w:rsid w:val="0032111A"/>
    <w:rsid w:val="003212AD"/>
    <w:rsid w:val="003212C4"/>
    <w:rsid w:val="003213FB"/>
    <w:rsid w:val="003215EF"/>
    <w:rsid w:val="00321634"/>
    <w:rsid w:val="0032188E"/>
    <w:rsid w:val="00321A64"/>
    <w:rsid w:val="00321BEF"/>
    <w:rsid w:val="00321C3C"/>
    <w:rsid w:val="00322008"/>
    <w:rsid w:val="003220CD"/>
    <w:rsid w:val="003224E8"/>
    <w:rsid w:val="00322588"/>
    <w:rsid w:val="00322795"/>
    <w:rsid w:val="00322984"/>
    <w:rsid w:val="00322AA1"/>
    <w:rsid w:val="00322B2E"/>
    <w:rsid w:val="00322CDF"/>
    <w:rsid w:val="00322D25"/>
    <w:rsid w:val="00323109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40B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1D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382"/>
    <w:rsid w:val="003313AC"/>
    <w:rsid w:val="00331624"/>
    <w:rsid w:val="0033162B"/>
    <w:rsid w:val="00331909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420"/>
    <w:rsid w:val="003345FE"/>
    <w:rsid w:val="0033477D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9F7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504"/>
    <w:rsid w:val="00341991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033"/>
    <w:rsid w:val="003431CC"/>
    <w:rsid w:val="003434F9"/>
    <w:rsid w:val="00343675"/>
    <w:rsid w:val="003438BA"/>
    <w:rsid w:val="00343972"/>
    <w:rsid w:val="00343C4C"/>
    <w:rsid w:val="00343D4F"/>
    <w:rsid w:val="00344282"/>
    <w:rsid w:val="003445E9"/>
    <w:rsid w:val="00344689"/>
    <w:rsid w:val="00344C5B"/>
    <w:rsid w:val="00344DB2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5FD6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0F0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A3D"/>
    <w:rsid w:val="00354B61"/>
    <w:rsid w:val="00354C79"/>
    <w:rsid w:val="00354D50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756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0AB"/>
    <w:rsid w:val="00360237"/>
    <w:rsid w:val="0036075B"/>
    <w:rsid w:val="003608BA"/>
    <w:rsid w:val="00360BB2"/>
    <w:rsid w:val="00360BE3"/>
    <w:rsid w:val="003610CF"/>
    <w:rsid w:val="0036134D"/>
    <w:rsid w:val="00361523"/>
    <w:rsid w:val="003617A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8BF"/>
    <w:rsid w:val="003659C2"/>
    <w:rsid w:val="00365A64"/>
    <w:rsid w:val="00365A8B"/>
    <w:rsid w:val="00365E79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87"/>
    <w:rsid w:val="00366ECA"/>
    <w:rsid w:val="003671C5"/>
    <w:rsid w:val="00367680"/>
    <w:rsid w:val="003676E3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29"/>
    <w:rsid w:val="00371357"/>
    <w:rsid w:val="003715D6"/>
    <w:rsid w:val="00371800"/>
    <w:rsid w:val="0037191D"/>
    <w:rsid w:val="00371CE2"/>
    <w:rsid w:val="00371FC7"/>
    <w:rsid w:val="00372002"/>
    <w:rsid w:val="0037227D"/>
    <w:rsid w:val="003723D0"/>
    <w:rsid w:val="0037258B"/>
    <w:rsid w:val="00372672"/>
    <w:rsid w:val="00372684"/>
    <w:rsid w:val="003729F6"/>
    <w:rsid w:val="00372BF3"/>
    <w:rsid w:val="0037313F"/>
    <w:rsid w:val="0037340C"/>
    <w:rsid w:val="003736ED"/>
    <w:rsid w:val="00373DB3"/>
    <w:rsid w:val="00374031"/>
    <w:rsid w:val="00374163"/>
    <w:rsid w:val="00374327"/>
    <w:rsid w:val="003746AC"/>
    <w:rsid w:val="0037476F"/>
    <w:rsid w:val="0037493B"/>
    <w:rsid w:val="00374AB4"/>
    <w:rsid w:val="00374C23"/>
    <w:rsid w:val="00374CAD"/>
    <w:rsid w:val="00374D16"/>
    <w:rsid w:val="00374FA1"/>
    <w:rsid w:val="0037516A"/>
    <w:rsid w:val="003751D8"/>
    <w:rsid w:val="00375249"/>
    <w:rsid w:val="003752F5"/>
    <w:rsid w:val="00375414"/>
    <w:rsid w:val="0037564C"/>
    <w:rsid w:val="00375797"/>
    <w:rsid w:val="0037585C"/>
    <w:rsid w:val="00375922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6E6D"/>
    <w:rsid w:val="00377153"/>
    <w:rsid w:val="003772DD"/>
    <w:rsid w:val="00377556"/>
    <w:rsid w:val="003775C7"/>
    <w:rsid w:val="00377788"/>
    <w:rsid w:val="003779AB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9CB"/>
    <w:rsid w:val="00381A47"/>
    <w:rsid w:val="00381C7F"/>
    <w:rsid w:val="00381DA4"/>
    <w:rsid w:val="00381DBA"/>
    <w:rsid w:val="00381FB1"/>
    <w:rsid w:val="00381FE9"/>
    <w:rsid w:val="0038201E"/>
    <w:rsid w:val="003826B4"/>
    <w:rsid w:val="00382A1C"/>
    <w:rsid w:val="00382AD8"/>
    <w:rsid w:val="00382C85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D6C"/>
    <w:rsid w:val="00384E71"/>
    <w:rsid w:val="00384F64"/>
    <w:rsid w:val="0038501F"/>
    <w:rsid w:val="00385432"/>
    <w:rsid w:val="0038572D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3E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590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064"/>
    <w:rsid w:val="00393372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A0"/>
    <w:rsid w:val="00395AEF"/>
    <w:rsid w:val="00395DAA"/>
    <w:rsid w:val="003960C0"/>
    <w:rsid w:val="0039657F"/>
    <w:rsid w:val="003968F9"/>
    <w:rsid w:val="00396C69"/>
    <w:rsid w:val="00396C97"/>
    <w:rsid w:val="00396EC5"/>
    <w:rsid w:val="00397040"/>
    <w:rsid w:val="00397278"/>
    <w:rsid w:val="00397496"/>
    <w:rsid w:val="00397545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06F5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28C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19A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72C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7E"/>
    <w:rsid w:val="003B5A88"/>
    <w:rsid w:val="003B5B10"/>
    <w:rsid w:val="003B5E10"/>
    <w:rsid w:val="003B5E82"/>
    <w:rsid w:val="003B5F04"/>
    <w:rsid w:val="003B5F22"/>
    <w:rsid w:val="003B600C"/>
    <w:rsid w:val="003B601E"/>
    <w:rsid w:val="003B6056"/>
    <w:rsid w:val="003B6063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43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8F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0B9"/>
    <w:rsid w:val="003C6178"/>
    <w:rsid w:val="003C630D"/>
    <w:rsid w:val="003C6509"/>
    <w:rsid w:val="003C65AF"/>
    <w:rsid w:val="003C69E5"/>
    <w:rsid w:val="003C7270"/>
    <w:rsid w:val="003C74DA"/>
    <w:rsid w:val="003C7598"/>
    <w:rsid w:val="003C76F6"/>
    <w:rsid w:val="003C79D5"/>
    <w:rsid w:val="003C7A56"/>
    <w:rsid w:val="003D00E9"/>
    <w:rsid w:val="003D01F8"/>
    <w:rsid w:val="003D02C8"/>
    <w:rsid w:val="003D03EB"/>
    <w:rsid w:val="003D051F"/>
    <w:rsid w:val="003D05E3"/>
    <w:rsid w:val="003D05F0"/>
    <w:rsid w:val="003D0689"/>
    <w:rsid w:val="003D0737"/>
    <w:rsid w:val="003D0A1F"/>
    <w:rsid w:val="003D0A99"/>
    <w:rsid w:val="003D0C69"/>
    <w:rsid w:val="003D0D18"/>
    <w:rsid w:val="003D0FFE"/>
    <w:rsid w:val="003D1170"/>
    <w:rsid w:val="003D12DD"/>
    <w:rsid w:val="003D137F"/>
    <w:rsid w:val="003D1649"/>
    <w:rsid w:val="003D167C"/>
    <w:rsid w:val="003D16A4"/>
    <w:rsid w:val="003D17BA"/>
    <w:rsid w:val="003D18C7"/>
    <w:rsid w:val="003D1C50"/>
    <w:rsid w:val="003D2036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589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92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6FDD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057"/>
    <w:rsid w:val="003F1257"/>
    <w:rsid w:val="003F1319"/>
    <w:rsid w:val="003F133B"/>
    <w:rsid w:val="003F1713"/>
    <w:rsid w:val="003F19E4"/>
    <w:rsid w:val="003F1AD2"/>
    <w:rsid w:val="003F1E80"/>
    <w:rsid w:val="003F1F94"/>
    <w:rsid w:val="003F283C"/>
    <w:rsid w:val="003F29EB"/>
    <w:rsid w:val="003F2A86"/>
    <w:rsid w:val="003F2B9F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716"/>
    <w:rsid w:val="003F4781"/>
    <w:rsid w:val="003F48DA"/>
    <w:rsid w:val="003F4A63"/>
    <w:rsid w:val="003F4C15"/>
    <w:rsid w:val="003F4C50"/>
    <w:rsid w:val="003F4D90"/>
    <w:rsid w:val="003F4DE6"/>
    <w:rsid w:val="003F4E96"/>
    <w:rsid w:val="003F4EE6"/>
    <w:rsid w:val="003F4F48"/>
    <w:rsid w:val="003F5352"/>
    <w:rsid w:val="003F550F"/>
    <w:rsid w:val="003F56F8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19D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1C7"/>
    <w:rsid w:val="00403465"/>
    <w:rsid w:val="004037C5"/>
    <w:rsid w:val="00403839"/>
    <w:rsid w:val="0040397B"/>
    <w:rsid w:val="00403B98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5E92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DB8"/>
    <w:rsid w:val="00407E56"/>
    <w:rsid w:val="004100B4"/>
    <w:rsid w:val="004102F7"/>
    <w:rsid w:val="0041051A"/>
    <w:rsid w:val="004105B9"/>
    <w:rsid w:val="004109E6"/>
    <w:rsid w:val="00410BED"/>
    <w:rsid w:val="0041102D"/>
    <w:rsid w:val="00411095"/>
    <w:rsid w:val="004110CD"/>
    <w:rsid w:val="0041116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9E3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821"/>
    <w:rsid w:val="00414B30"/>
    <w:rsid w:val="00414F10"/>
    <w:rsid w:val="0041513D"/>
    <w:rsid w:val="0041526F"/>
    <w:rsid w:val="004152FA"/>
    <w:rsid w:val="00415303"/>
    <w:rsid w:val="00415356"/>
    <w:rsid w:val="0041596B"/>
    <w:rsid w:val="00415CB6"/>
    <w:rsid w:val="00415D98"/>
    <w:rsid w:val="00415DC3"/>
    <w:rsid w:val="00415E85"/>
    <w:rsid w:val="00416009"/>
    <w:rsid w:val="00416076"/>
    <w:rsid w:val="0041626A"/>
    <w:rsid w:val="004165FC"/>
    <w:rsid w:val="00416890"/>
    <w:rsid w:val="00416EF7"/>
    <w:rsid w:val="00417384"/>
    <w:rsid w:val="00417411"/>
    <w:rsid w:val="0041742F"/>
    <w:rsid w:val="00417869"/>
    <w:rsid w:val="00420065"/>
    <w:rsid w:val="0042028F"/>
    <w:rsid w:val="00420E38"/>
    <w:rsid w:val="0042124F"/>
    <w:rsid w:val="004212B4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7B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50"/>
    <w:rsid w:val="00425CE5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B5B"/>
    <w:rsid w:val="00433E19"/>
    <w:rsid w:val="00434664"/>
    <w:rsid w:val="004346B0"/>
    <w:rsid w:val="00434A38"/>
    <w:rsid w:val="00434B6C"/>
    <w:rsid w:val="00434B8A"/>
    <w:rsid w:val="00434D0C"/>
    <w:rsid w:val="00434F40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CA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1ED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AC8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96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5B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0C0"/>
    <w:rsid w:val="00450261"/>
    <w:rsid w:val="00450319"/>
    <w:rsid w:val="0045042D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7FC"/>
    <w:rsid w:val="004529F7"/>
    <w:rsid w:val="00452D15"/>
    <w:rsid w:val="00452D5A"/>
    <w:rsid w:val="00452E59"/>
    <w:rsid w:val="00452FB4"/>
    <w:rsid w:val="00453020"/>
    <w:rsid w:val="00453131"/>
    <w:rsid w:val="004537C3"/>
    <w:rsid w:val="00453997"/>
    <w:rsid w:val="00453F19"/>
    <w:rsid w:val="00453F89"/>
    <w:rsid w:val="00454047"/>
    <w:rsid w:val="00454107"/>
    <w:rsid w:val="00454300"/>
    <w:rsid w:val="004543F9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6FDD"/>
    <w:rsid w:val="00457586"/>
    <w:rsid w:val="004577CB"/>
    <w:rsid w:val="00457875"/>
    <w:rsid w:val="00457E1C"/>
    <w:rsid w:val="00457ECC"/>
    <w:rsid w:val="00457F4B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7F"/>
    <w:rsid w:val="004643CE"/>
    <w:rsid w:val="0046454B"/>
    <w:rsid w:val="00464630"/>
    <w:rsid w:val="00464BF6"/>
    <w:rsid w:val="00464C36"/>
    <w:rsid w:val="00464CE3"/>
    <w:rsid w:val="00464DAB"/>
    <w:rsid w:val="00464EB4"/>
    <w:rsid w:val="0046518E"/>
    <w:rsid w:val="004652EF"/>
    <w:rsid w:val="00465440"/>
    <w:rsid w:val="0046553B"/>
    <w:rsid w:val="004655CA"/>
    <w:rsid w:val="004655D9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201"/>
    <w:rsid w:val="0046738C"/>
    <w:rsid w:val="004673E6"/>
    <w:rsid w:val="004676A6"/>
    <w:rsid w:val="004677B0"/>
    <w:rsid w:val="00467964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37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38E"/>
    <w:rsid w:val="004727C2"/>
    <w:rsid w:val="004727C6"/>
    <w:rsid w:val="00472808"/>
    <w:rsid w:val="00472946"/>
    <w:rsid w:val="00472A2B"/>
    <w:rsid w:val="00472AA1"/>
    <w:rsid w:val="0047309D"/>
    <w:rsid w:val="004730D4"/>
    <w:rsid w:val="0047322D"/>
    <w:rsid w:val="00473F5A"/>
    <w:rsid w:val="00473FB4"/>
    <w:rsid w:val="00474069"/>
    <w:rsid w:val="004741DD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24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0F9F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5856"/>
    <w:rsid w:val="00485FD9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B6"/>
    <w:rsid w:val="00491BE1"/>
    <w:rsid w:val="00491CEF"/>
    <w:rsid w:val="0049217A"/>
    <w:rsid w:val="00492280"/>
    <w:rsid w:val="004923FD"/>
    <w:rsid w:val="0049256F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81F"/>
    <w:rsid w:val="00494C88"/>
    <w:rsid w:val="004951B6"/>
    <w:rsid w:val="00495251"/>
    <w:rsid w:val="00495386"/>
    <w:rsid w:val="00495625"/>
    <w:rsid w:val="00495846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24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DE4"/>
    <w:rsid w:val="004A3E76"/>
    <w:rsid w:val="004A3E83"/>
    <w:rsid w:val="004A411C"/>
    <w:rsid w:val="004A46C1"/>
    <w:rsid w:val="004A4707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5E23"/>
    <w:rsid w:val="004A64E8"/>
    <w:rsid w:val="004A65EE"/>
    <w:rsid w:val="004A66D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408"/>
    <w:rsid w:val="004B3534"/>
    <w:rsid w:val="004B3904"/>
    <w:rsid w:val="004B3AA4"/>
    <w:rsid w:val="004B3C0B"/>
    <w:rsid w:val="004B3D3E"/>
    <w:rsid w:val="004B3E82"/>
    <w:rsid w:val="004B4068"/>
    <w:rsid w:val="004B421A"/>
    <w:rsid w:val="004B44E6"/>
    <w:rsid w:val="004B4869"/>
    <w:rsid w:val="004B4892"/>
    <w:rsid w:val="004B4A96"/>
    <w:rsid w:val="004B4D23"/>
    <w:rsid w:val="004B4F5E"/>
    <w:rsid w:val="004B4FCA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6F7E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BD5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273"/>
    <w:rsid w:val="004C241E"/>
    <w:rsid w:val="004C2446"/>
    <w:rsid w:val="004C2556"/>
    <w:rsid w:val="004C2567"/>
    <w:rsid w:val="004C26C4"/>
    <w:rsid w:val="004C27E7"/>
    <w:rsid w:val="004C28AA"/>
    <w:rsid w:val="004C2DEC"/>
    <w:rsid w:val="004C2E0D"/>
    <w:rsid w:val="004C2EDF"/>
    <w:rsid w:val="004C2F9B"/>
    <w:rsid w:val="004C31F0"/>
    <w:rsid w:val="004C39B4"/>
    <w:rsid w:val="004C3A24"/>
    <w:rsid w:val="004C4389"/>
    <w:rsid w:val="004C4642"/>
    <w:rsid w:val="004C4B1E"/>
    <w:rsid w:val="004C4B45"/>
    <w:rsid w:val="004C4DA4"/>
    <w:rsid w:val="004C4E09"/>
    <w:rsid w:val="004C4E59"/>
    <w:rsid w:val="004C5289"/>
    <w:rsid w:val="004C532C"/>
    <w:rsid w:val="004C54C0"/>
    <w:rsid w:val="004C559B"/>
    <w:rsid w:val="004C5F29"/>
    <w:rsid w:val="004C63B0"/>
    <w:rsid w:val="004C670F"/>
    <w:rsid w:val="004C6742"/>
    <w:rsid w:val="004C6755"/>
    <w:rsid w:val="004C6795"/>
    <w:rsid w:val="004C67B0"/>
    <w:rsid w:val="004C68B2"/>
    <w:rsid w:val="004C68C1"/>
    <w:rsid w:val="004C69A4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3FF0"/>
    <w:rsid w:val="004D41AA"/>
    <w:rsid w:val="004D4308"/>
    <w:rsid w:val="004D441F"/>
    <w:rsid w:val="004D44AC"/>
    <w:rsid w:val="004D4505"/>
    <w:rsid w:val="004D45F7"/>
    <w:rsid w:val="004D469A"/>
    <w:rsid w:val="004D49A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768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4BE"/>
    <w:rsid w:val="004E2513"/>
    <w:rsid w:val="004E2558"/>
    <w:rsid w:val="004E27DE"/>
    <w:rsid w:val="004E2941"/>
    <w:rsid w:val="004E2DCB"/>
    <w:rsid w:val="004E2DF7"/>
    <w:rsid w:val="004E2F90"/>
    <w:rsid w:val="004E3110"/>
    <w:rsid w:val="004E3264"/>
    <w:rsid w:val="004E33D5"/>
    <w:rsid w:val="004E3580"/>
    <w:rsid w:val="004E362B"/>
    <w:rsid w:val="004E37C0"/>
    <w:rsid w:val="004E394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3C9"/>
    <w:rsid w:val="004E5453"/>
    <w:rsid w:val="004E546E"/>
    <w:rsid w:val="004E55EE"/>
    <w:rsid w:val="004E5657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345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C1C"/>
    <w:rsid w:val="004F1D64"/>
    <w:rsid w:val="004F2186"/>
    <w:rsid w:val="004F21A5"/>
    <w:rsid w:val="004F2233"/>
    <w:rsid w:val="004F2391"/>
    <w:rsid w:val="004F23B0"/>
    <w:rsid w:val="004F2427"/>
    <w:rsid w:val="004F2500"/>
    <w:rsid w:val="004F2724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89F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052"/>
    <w:rsid w:val="004F7170"/>
    <w:rsid w:val="004F736C"/>
    <w:rsid w:val="004F756C"/>
    <w:rsid w:val="004F7928"/>
    <w:rsid w:val="004F79BA"/>
    <w:rsid w:val="004F79F5"/>
    <w:rsid w:val="004F7AEB"/>
    <w:rsid w:val="004F7B5C"/>
    <w:rsid w:val="004F7BFD"/>
    <w:rsid w:val="004F7C94"/>
    <w:rsid w:val="00500247"/>
    <w:rsid w:val="0050045D"/>
    <w:rsid w:val="00500C42"/>
    <w:rsid w:val="005011E3"/>
    <w:rsid w:val="00501273"/>
    <w:rsid w:val="005018F6"/>
    <w:rsid w:val="00501AF5"/>
    <w:rsid w:val="00501D3A"/>
    <w:rsid w:val="00501E23"/>
    <w:rsid w:val="005023E0"/>
    <w:rsid w:val="005026E7"/>
    <w:rsid w:val="00502BAC"/>
    <w:rsid w:val="00502CA0"/>
    <w:rsid w:val="00502ED5"/>
    <w:rsid w:val="00503247"/>
    <w:rsid w:val="005032A3"/>
    <w:rsid w:val="00503389"/>
    <w:rsid w:val="0050346D"/>
    <w:rsid w:val="005035C5"/>
    <w:rsid w:val="00503666"/>
    <w:rsid w:val="0050367E"/>
    <w:rsid w:val="00503D30"/>
    <w:rsid w:val="00503F22"/>
    <w:rsid w:val="0050407E"/>
    <w:rsid w:val="00504167"/>
    <w:rsid w:val="0050422F"/>
    <w:rsid w:val="005043B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52F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64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033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4EC"/>
    <w:rsid w:val="00512904"/>
    <w:rsid w:val="00512BEE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BBA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8FC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1AA"/>
    <w:rsid w:val="005222E9"/>
    <w:rsid w:val="005223F7"/>
    <w:rsid w:val="005226F7"/>
    <w:rsid w:val="005226FB"/>
    <w:rsid w:val="00522B6D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9E5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5EED"/>
    <w:rsid w:val="0052614B"/>
    <w:rsid w:val="00526536"/>
    <w:rsid w:val="00526EB3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99B"/>
    <w:rsid w:val="00532C77"/>
    <w:rsid w:val="00532CE4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4F98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24"/>
    <w:rsid w:val="005369FF"/>
    <w:rsid w:val="00536A00"/>
    <w:rsid w:val="00536EAD"/>
    <w:rsid w:val="005370EA"/>
    <w:rsid w:val="00537199"/>
    <w:rsid w:val="005371D5"/>
    <w:rsid w:val="005373EF"/>
    <w:rsid w:val="0053757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048"/>
    <w:rsid w:val="00543328"/>
    <w:rsid w:val="00543B61"/>
    <w:rsid w:val="00543C6F"/>
    <w:rsid w:val="00543D82"/>
    <w:rsid w:val="00543E6A"/>
    <w:rsid w:val="00544228"/>
    <w:rsid w:val="00544442"/>
    <w:rsid w:val="00544C4E"/>
    <w:rsid w:val="00544C77"/>
    <w:rsid w:val="00544E72"/>
    <w:rsid w:val="00544FCA"/>
    <w:rsid w:val="00545115"/>
    <w:rsid w:val="0054517C"/>
    <w:rsid w:val="00545548"/>
    <w:rsid w:val="005457D6"/>
    <w:rsid w:val="00545926"/>
    <w:rsid w:val="00545B70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A12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37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4C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0FAD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104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63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AC1"/>
    <w:rsid w:val="00566BBE"/>
    <w:rsid w:val="00566BF4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0D24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B40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986"/>
    <w:rsid w:val="00576FF9"/>
    <w:rsid w:val="005777F5"/>
    <w:rsid w:val="00577866"/>
    <w:rsid w:val="005778C8"/>
    <w:rsid w:val="00577998"/>
    <w:rsid w:val="00577A05"/>
    <w:rsid w:val="00577FCD"/>
    <w:rsid w:val="00580814"/>
    <w:rsid w:val="0058100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66B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30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B6F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87C22"/>
    <w:rsid w:val="00590112"/>
    <w:rsid w:val="0059049C"/>
    <w:rsid w:val="00590A2B"/>
    <w:rsid w:val="00590CA1"/>
    <w:rsid w:val="00590E4E"/>
    <w:rsid w:val="00590F76"/>
    <w:rsid w:val="005912B1"/>
    <w:rsid w:val="00591479"/>
    <w:rsid w:val="005915CB"/>
    <w:rsid w:val="005917B1"/>
    <w:rsid w:val="0059193F"/>
    <w:rsid w:val="00591F09"/>
    <w:rsid w:val="00591F17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F5"/>
    <w:rsid w:val="00594917"/>
    <w:rsid w:val="0059496C"/>
    <w:rsid w:val="00594C3E"/>
    <w:rsid w:val="00594CC6"/>
    <w:rsid w:val="00594F9A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5E03"/>
    <w:rsid w:val="005960EE"/>
    <w:rsid w:val="005961AF"/>
    <w:rsid w:val="005961D5"/>
    <w:rsid w:val="005961FA"/>
    <w:rsid w:val="0059624E"/>
    <w:rsid w:val="005963A4"/>
    <w:rsid w:val="00596421"/>
    <w:rsid w:val="00596537"/>
    <w:rsid w:val="005966F4"/>
    <w:rsid w:val="005969A6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71"/>
    <w:rsid w:val="00597FC5"/>
    <w:rsid w:val="005A0505"/>
    <w:rsid w:val="005A0623"/>
    <w:rsid w:val="005A0978"/>
    <w:rsid w:val="005A0ECB"/>
    <w:rsid w:val="005A0EDE"/>
    <w:rsid w:val="005A10D5"/>
    <w:rsid w:val="005A120C"/>
    <w:rsid w:val="005A1413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2F8E"/>
    <w:rsid w:val="005A3140"/>
    <w:rsid w:val="005A31D4"/>
    <w:rsid w:val="005A3363"/>
    <w:rsid w:val="005A3435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0E"/>
    <w:rsid w:val="005A4D2C"/>
    <w:rsid w:val="005A4F7B"/>
    <w:rsid w:val="005A50B9"/>
    <w:rsid w:val="005A50CB"/>
    <w:rsid w:val="005A50F8"/>
    <w:rsid w:val="005A5377"/>
    <w:rsid w:val="005A5411"/>
    <w:rsid w:val="005A54B2"/>
    <w:rsid w:val="005A54EA"/>
    <w:rsid w:val="005A5A34"/>
    <w:rsid w:val="005A5A69"/>
    <w:rsid w:val="005A5AAB"/>
    <w:rsid w:val="005A5BCE"/>
    <w:rsid w:val="005A5DBC"/>
    <w:rsid w:val="005A61BF"/>
    <w:rsid w:val="005A6203"/>
    <w:rsid w:val="005A6F16"/>
    <w:rsid w:val="005A7386"/>
    <w:rsid w:val="005A7593"/>
    <w:rsid w:val="005A7680"/>
    <w:rsid w:val="005A7B0F"/>
    <w:rsid w:val="005A7BB3"/>
    <w:rsid w:val="005A7C76"/>
    <w:rsid w:val="005A7FD2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D1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6D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DF3"/>
    <w:rsid w:val="005B3E98"/>
    <w:rsid w:val="005B44B7"/>
    <w:rsid w:val="005B4842"/>
    <w:rsid w:val="005B48AB"/>
    <w:rsid w:val="005B4A73"/>
    <w:rsid w:val="005B4C9C"/>
    <w:rsid w:val="005B4D2D"/>
    <w:rsid w:val="005B4FB5"/>
    <w:rsid w:val="005B5435"/>
    <w:rsid w:val="005B54C3"/>
    <w:rsid w:val="005B561B"/>
    <w:rsid w:val="005B5EC8"/>
    <w:rsid w:val="005B6007"/>
    <w:rsid w:val="005B63DC"/>
    <w:rsid w:val="005B64A8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B7FCB"/>
    <w:rsid w:val="005C012E"/>
    <w:rsid w:val="005C047C"/>
    <w:rsid w:val="005C04E6"/>
    <w:rsid w:val="005C0A50"/>
    <w:rsid w:val="005C0A89"/>
    <w:rsid w:val="005C0A99"/>
    <w:rsid w:val="005C0B5D"/>
    <w:rsid w:val="005C0F28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097"/>
    <w:rsid w:val="005C73E0"/>
    <w:rsid w:val="005C7531"/>
    <w:rsid w:val="005C789B"/>
    <w:rsid w:val="005C792D"/>
    <w:rsid w:val="005C7DCA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891"/>
    <w:rsid w:val="005D1AB0"/>
    <w:rsid w:val="005D1CDA"/>
    <w:rsid w:val="005D1EA0"/>
    <w:rsid w:val="005D218D"/>
    <w:rsid w:val="005D2969"/>
    <w:rsid w:val="005D2994"/>
    <w:rsid w:val="005D2ABC"/>
    <w:rsid w:val="005D2D75"/>
    <w:rsid w:val="005D2F2A"/>
    <w:rsid w:val="005D316E"/>
    <w:rsid w:val="005D31E9"/>
    <w:rsid w:val="005D3B48"/>
    <w:rsid w:val="005D4000"/>
    <w:rsid w:val="005D4406"/>
    <w:rsid w:val="005D4661"/>
    <w:rsid w:val="005D4A6F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DB9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BE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26D"/>
    <w:rsid w:val="005E23DD"/>
    <w:rsid w:val="005E28D8"/>
    <w:rsid w:val="005E2987"/>
    <w:rsid w:val="005E2D89"/>
    <w:rsid w:val="005E3092"/>
    <w:rsid w:val="005E3309"/>
    <w:rsid w:val="005E352C"/>
    <w:rsid w:val="005E39B2"/>
    <w:rsid w:val="005E3ECA"/>
    <w:rsid w:val="005E40DA"/>
    <w:rsid w:val="005E4204"/>
    <w:rsid w:val="005E4415"/>
    <w:rsid w:val="005E44E8"/>
    <w:rsid w:val="005E47E5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830"/>
    <w:rsid w:val="005F299F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252"/>
    <w:rsid w:val="005F792B"/>
    <w:rsid w:val="005F79DA"/>
    <w:rsid w:val="005F7BB3"/>
    <w:rsid w:val="005F7EFF"/>
    <w:rsid w:val="00600279"/>
    <w:rsid w:val="0060040D"/>
    <w:rsid w:val="006005E3"/>
    <w:rsid w:val="00600B28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A29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45D"/>
    <w:rsid w:val="00605674"/>
    <w:rsid w:val="006058DD"/>
    <w:rsid w:val="00605BC9"/>
    <w:rsid w:val="00605EF6"/>
    <w:rsid w:val="006060AD"/>
    <w:rsid w:val="00606182"/>
    <w:rsid w:val="006061C3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6C1"/>
    <w:rsid w:val="0061077C"/>
    <w:rsid w:val="00610975"/>
    <w:rsid w:val="006109BF"/>
    <w:rsid w:val="00610A03"/>
    <w:rsid w:val="00610A55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2EEB"/>
    <w:rsid w:val="006130B1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6CDF"/>
    <w:rsid w:val="006179D4"/>
    <w:rsid w:val="00620198"/>
    <w:rsid w:val="00620463"/>
    <w:rsid w:val="006208CF"/>
    <w:rsid w:val="00620A0A"/>
    <w:rsid w:val="00620B96"/>
    <w:rsid w:val="00620D3B"/>
    <w:rsid w:val="00620EC1"/>
    <w:rsid w:val="00620F03"/>
    <w:rsid w:val="006210ED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41A"/>
    <w:rsid w:val="00622A1F"/>
    <w:rsid w:val="00622B8B"/>
    <w:rsid w:val="00622C21"/>
    <w:rsid w:val="0062301A"/>
    <w:rsid w:val="0062314E"/>
    <w:rsid w:val="0062331D"/>
    <w:rsid w:val="0062340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1EF"/>
    <w:rsid w:val="006304C0"/>
    <w:rsid w:val="00630639"/>
    <w:rsid w:val="00630675"/>
    <w:rsid w:val="006306B4"/>
    <w:rsid w:val="00630849"/>
    <w:rsid w:val="00630A50"/>
    <w:rsid w:val="00630B33"/>
    <w:rsid w:val="00630B5F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3EC3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4D2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6FD2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44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84"/>
    <w:rsid w:val="006448B7"/>
    <w:rsid w:val="006448D5"/>
    <w:rsid w:val="00644A2D"/>
    <w:rsid w:val="00644BA2"/>
    <w:rsid w:val="00644BE6"/>
    <w:rsid w:val="00644C6E"/>
    <w:rsid w:val="00644C8B"/>
    <w:rsid w:val="00644ECD"/>
    <w:rsid w:val="00645156"/>
    <w:rsid w:val="0064540A"/>
    <w:rsid w:val="0064575B"/>
    <w:rsid w:val="00645AA9"/>
    <w:rsid w:val="00645B28"/>
    <w:rsid w:val="00645CED"/>
    <w:rsid w:val="006460AA"/>
    <w:rsid w:val="00646471"/>
    <w:rsid w:val="00646CD0"/>
    <w:rsid w:val="00646EBA"/>
    <w:rsid w:val="00646F9D"/>
    <w:rsid w:val="0064721F"/>
    <w:rsid w:val="006473BE"/>
    <w:rsid w:val="006473C0"/>
    <w:rsid w:val="0064762D"/>
    <w:rsid w:val="006477DB"/>
    <w:rsid w:val="00647940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332"/>
    <w:rsid w:val="00651458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E17"/>
    <w:rsid w:val="00652E59"/>
    <w:rsid w:val="00652F93"/>
    <w:rsid w:val="00653281"/>
    <w:rsid w:val="0065335E"/>
    <w:rsid w:val="0065394C"/>
    <w:rsid w:val="00653966"/>
    <w:rsid w:val="00653F5F"/>
    <w:rsid w:val="006544FD"/>
    <w:rsid w:val="006547F5"/>
    <w:rsid w:val="006548E6"/>
    <w:rsid w:val="00654C3F"/>
    <w:rsid w:val="006552DD"/>
    <w:rsid w:val="00655436"/>
    <w:rsid w:val="0065574D"/>
    <w:rsid w:val="00655A48"/>
    <w:rsid w:val="00655C4B"/>
    <w:rsid w:val="00656000"/>
    <w:rsid w:val="0065606A"/>
    <w:rsid w:val="006560C0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0C"/>
    <w:rsid w:val="00660E40"/>
    <w:rsid w:val="00660EDB"/>
    <w:rsid w:val="006610A4"/>
    <w:rsid w:val="00661221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6E"/>
    <w:rsid w:val="006622AE"/>
    <w:rsid w:val="006623CC"/>
    <w:rsid w:val="00662423"/>
    <w:rsid w:val="006626D2"/>
    <w:rsid w:val="00662774"/>
    <w:rsid w:val="00662C7C"/>
    <w:rsid w:val="00662F7A"/>
    <w:rsid w:val="0066335A"/>
    <w:rsid w:val="006637B8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4F22"/>
    <w:rsid w:val="0066512F"/>
    <w:rsid w:val="006652D0"/>
    <w:rsid w:val="006655C0"/>
    <w:rsid w:val="00665817"/>
    <w:rsid w:val="00665878"/>
    <w:rsid w:val="006664C5"/>
    <w:rsid w:val="0066656F"/>
    <w:rsid w:val="00666578"/>
    <w:rsid w:val="0066667E"/>
    <w:rsid w:val="006667F8"/>
    <w:rsid w:val="006669B4"/>
    <w:rsid w:val="00666CA7"/>
    <w:rsid w:val="006676BA"/>
    <w:rsid w:val="00667790"/>
    <w:rsid w:val="006677CB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99E"/>
    <w:rsid w:val="00672B4B"/>
    <w:rsid w:val="00672D3E"/>
    <w:rsid w:val="00673141"/>
    <w:rsid w:val="0067394C"/>
    <w:rsid w:val="00673AAB"/>
    <w:rsid w:val="00673C50"/>
    <w:rsid w:val="00673C92"/>
    <w:rsid w:val="00673F36"/>
    <w:rsid w:val="00674270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53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209"/>
    <w:rsid w:val="006834ED"/>
    <w:rsid w:val="00683570"/>
    <w:rsid w:val="00683607"/>
    <w:rsid w:val="00683D3B"/>
    <w:rsid w:val="00684A0C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5FE4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6F49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4E17"/>
    <w:rsid w:val="00694E24"/>
    <w:rsid w:val="0069531D"/>
    <w:rsid w:val="0069540B"/>
    <w:rsid w:val="00695418"/>
    <w:rsid w:val="0069559C"/>
    <w:rsid w:val="0069627A"/>
    <w:rsid w:val="0069629C"/>
    <w:rsid w:val="00696662"/>
    <w:rsid w:val="006966F3"/>
    <w:rsid w:val="00696A3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4D5"/>
    <w:rsid w:val="006A2559"/>
    <w:rsid w:val="006A27D7"/>
    <w:rsid w:val="006A2BC6"/>
    <w:rsid w:val="006A2CEE"/>
    <w:rsid w:val="006A30A4"/>
    <w:rsid w:val="006A321A"/>
    <w:rsid w:val="006A336A"/>
    <w:rsid w:val="006A35AF"/>
    <w:rsid w:val="006A40FC"/>
    <w:rsid w:val="006A424D"/>
    <w:rsid w:val="006A43AD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0E2"/>
    <w:rsid w:val="006A514F"/>
    <w:rsid w:val="006A53DB"/>
    <w:rsid w:val="006A55C9"/>
    <w:rsid w:val="006A5667"/>
    <w:rsid w:val="006A5690"/>
    <w:rsid w:val="006A581E"/>
    <w:rsid w:val="006A58D5"/>
    <w:rsid w:val="006A593B"/>
    <w:rsid w:val="006A5A7D"/>
    <w:rsid w:val="006A5B2E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336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1FC2"/>
    <w:rsid w:val="006B2116"/>
    <w:rsid w:val="006B2189"/>
    <w:rsid w:val="006B2258"/>
    <w:rsid w:val="006B2A72"/>
    <w:rsid w:val="006B2E0F"/>
    <w:rsid w:val="006B3048"/>
    <w:rsid w:val="006B3101"/>
    <w:rsid w:val="006B3218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A9"/>
    <w:rsid w:val="006B5720"/>
    <w:rsid w:val="006B580F"/>
    <w:rsid w:val="006B5B6C"/>
    <w:rsid w:val="006B5EBC"/>
    <w:rsid w:val="006B631F"/>
    <w:rsid w:val="006B635C"/>
    <w:rsid w:val="006B6605"/>
    <w:rsid w:val="006B685B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549"/>
    <w:rsid w:val="006C17D4"/>
    <w:rsid w:val="006C1D32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632"/>
    <w:rsid w:val="006C47FC"/>
    <w:rsid w:val="006C48B7"/>
    <w:rsid w:val="006C4C8D"/>
    <w:rsid w:val="006C4CF0"/>
    <w:rsid w:val="006C4D85"/>
    <w:rsid w:val="006C4EFB"/>
    <w:rsid w:val="006C4F52"/>
    <w:rsid w:val="006C51C0"/>
    <w:rsid w:val="006C5237"/>
    <w:rsid w:val="006C5429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7AB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46D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3399"/>
    <w:rsid w:val="006D33E6"/>
    <w:rsid w:val="006D3F25"/>
    <w:rsid w:val="006D3F26"/>
    <w:rsid w:val="006D3F8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1AF"/>
    <w:rsid w:val="006D7350"/>
    <w:rsid w:val="006D73B4"/>
    <w:rsid w:val="006D75B6"/>
    <w:rsid w:val="006D7733"/>
    <w:rsid w:val="006D77F9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1D98"/>
    <w:rsid w:val="006E2094"/>
    <w:rsid w:val="006E20F9"/>
    <w:rsid w:val="006E272D"/>
    <w:rsid w:val="006E2872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979"/>
    <w:rsid w:val="006E5E51"/>
    <w:rsid w:val="006E5F3A"/>
    <w:rsid w:val="006E5FFE"/>
    <w:rsid w:val="006E6025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192"/>
    <w:rsid w:val="006F076D"/>
    <w:rsid w:val="006F08F7"/>
    <w:rsid w:val="006F0A88"/>
    <w:rsid w:val="006F0B89"/>
    <w:rsid w:val="006F0C36"/>
    <w:rsid w:val="006F0FEF"/>
    <w:rsid w:val="006F117D"/>
    <w:rsid w:val="006F1294"/>
    <w:rsid w:val="006F1597"/>
    <w:rsid w:val="006F15ED"/>
    <w:rsid w:val="006F16AF"/>
    <w:rsid w:val="006F17BE"/>
    <w:rsid w:val="006F1A29"/>
    <w:rsid w:val="006F1CDF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2D"/>
    <w:rsid w:val="006F34BB"/>
    <w:rsid w:val="006F35CE"/>
    <w:rsid w:val="006F3690"/>
    <w:rsid w:val="006F376B"/>
    <w:rsid w:val="006F3F23"/>
    <w:rsid w:val="006F4857"/>
    <w:rsid w:val="006F4A97"/>
    <w:rsid w:val="006F4C4F"/>
    <w:rsid w:val="006F4F45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5F8"/>
    <w:rsid w:val="006F66F5"/>
    <w:rsid w:val="006F682D"/>
    <w:rsid w:val="006F69E9"/>
    <w:rsid w:val="006F6AFE"/>
    <w:rsid w:val="006F6B90"/>
    <w:rsid w:val="006F6C02"/>
    <w:rsid w:val="006F6C8F"/>
    <w:rsid w:val="006F6D78"/>
    <w:rsid w:val="006F6DD0"/>
    <w:rsid w:val="006F6F85"/>
    <w:rsid w:val="006F711B"/>
    <w:rsid w:val="006F72F6"/>
    <w:rsid w:val="006F730C"/>
    <w:rsid w:val="006F7364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770"/>
    <w:rsid w:val="007019D8"/>
    <w:rsid w:val="00701D88"/>
    <w:rsid w:val="00702080"/>
    <w:rsid w:val="00702254"/>
    <w:rsid w:val="00702307"/>
    <w:rsid w:val="00702865"/>
    <w:rsid w:val="00702A9A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6E12"/>
    <w:rsid w:val="0070701A"/>
    <w:rsid w:val="00707205"/>
    <w:rsid w:val="00707263"/>
    <w:rsid w:val="0070728B"/>
    <w:rsid w:val="0070734E"/>
    <w:rsid w:val="0070754B"/>
    <w:rsid w:val="007079C1"/>
    <w:rsid w:val="00707AAE"/>
    <w:rsid w:val="00707B87"/>
    <w:rsid w:val="00707C19"/>
    <w:rsid w:val="007100EF"/>
    <w:rsid w:val="00710104"/>
    <w:rsid w:val="00710255"/>
    <w:rsid w:val="007105EC"/>
    <w:rsid w:val="00710C3F"/>
    <w:rsid w:val="00710D18"/>
    <w:rsid w:val="00710DA3"/>
    <w:rsid w:val="00710DD0"/>
    <w:rsid w:val="00710E07"/>
    <w:rsid w:val="00710E78"/>
    <w:rsid w:val="00710EC0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185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0E"/>
    <w:rsid w:val="00712F76"/>
    <w:rsid w:val="0071316E"/>
    <w:rsid w:val="0071331A"/>
    <w:rsid w:val="0071333F"/>
    <w:rsid w:val="0071335A"/>
    <w:rsid w:val="0071339E"/>
    <w:rsid w:val="0071376E"/>
    <w:rsid w:val="0071380B"/>
    <w:rsid w:val="00713931"/>
    <w:rsid w:val="00713C6F"/>
    <w:rsid w:val="00713D48"/>
    <w:rsid w:val="00713E49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9B7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AFC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0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5FC1"/>
    <w:rsid w:val="0072617E"/>
    <w:rsid w:val="00726222"/>
    <w:rsid w:val="00726580"/>
    <w:rsid w:val="0072665C"/>
    <w:rsid w:val="00726857"/>
    <w:rsid w:val="00726EE5"/>
    <w:rsid w:val="007272B9"/>
    <w:rsid w:val="0072741F"/>
    <w:rsid w:val="007276E2"/>
    <w:rsid w:val="007279CD"/>
    <w:rsid w:val="00727D97"/>
    <w:rsid w:val="00727E2C"/>
    <w:rsid w:val="00727EA7"/>
    <w:rsid w:val="00727FAE"/>
    <w:rsid w:val="00727FC7"/>
    <w:rsid w:val="00730152"/>
    <w:rsid w:val="00730649"/>
    <w:rsid w:val="00730668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A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465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2F1"/>
    <w:rsid w:val="00735658"/>
    <w:rsid w:val="00735888"/>
    <w:rsid w:val="00735A5F"/>
    <w:rsid w:val="00735CB3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A37"/>
    <w:rsid w:val="00737EAF"/>
    <w:rsid w:val="00740169"/>
    <w:rsid w:val="00740198"/>
    <w:rsid w:val="00740443"/>
    <w:rsid w:val="007404F6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10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3FB"/>
    <w:rsid w:val="007444E8"/>
    <w:rsid w:val="007449C7"/>
    <w:rsid w:val="00744A1C"/>
    <w:rsid w:val="00744EEF"/>
    <w:rsid w:val="00744F74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0D"/>
    <w:rsid w:val="00751CD9"/>
    <w:rsid w:val="00751DB5"/>
    <w:rsid w:val="00751E0F"/>
    <w:rsid w:val="00752303"/>
    <w:rsid w:val="0075232A"/>
    <w:rsid w:val="00752355"/>
    <w:rsid w:val="00752414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B82"/>
    <w:rsid w:val="00753E3F"/>
    <w:rsid w:val="00754E04"/>
    <w:rsid w:val="00754EBA"/>
    <w:rsid w:val="00755271"/>
    <w:rsid w:val="007552BA"/>
    <w:rsid w:val="007552D3"/>
    <w:rsid w:val="007552EF"/>
    <w:rsid w:val="007553B8"/>
    <w:rsid w:val="00755577"/>
    <w:rsid w:val="0075569D"/>
    <w:rsid w:val="007556C0"/>
    <w:rsid w:val="00755742"/>
    <w:rsid w:val="007558C6"/>
    <w:rsid w:val="00755E61"/>
    <w:rsid w:val="00756154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A6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A81"/>
    <w:rsid w:val="00770E05"/>
    <w:rsid w:val="007711E5"/>
    <w:rsid w:val="0077136B"/>
    <w:rsid w:val="00771833"/>
    <w:rsid w:val="007718E5"/>
    <w:rsid w:val="0077191E"/>
    <w:rsid w:val="00771BA8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277"/>
    <w:rsid w:val="00774A84"/>
    <w:rsid w:val="00774BA1"/>
    <w:rsid w:val="00774E07"/>
    <w:rsid w:val="00775066"/>
    <w:rsid w:val="007751A3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B2D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055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4CC8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633"/>
    <w:rsid w:val="007A0729"/>
    <w:rsid w:val="007A0743"/>
    <w:rsid w:val="007A07A6"/>
    <w:rsid w:val="007A0884"/>
    <w:rsid w:val="007A09B5"/>
    <w:rsid w:val="007A0C6B"/>
    <w:rsid w:val="007A10D7"/>
    <w:rsid w:val="007A1313"/>
    <w:rsid w:val="007A14B7"/>
    <w:rsid w:val="007A1514"/>
    <w:rsid w:val="007A169D"/>
    <w:rsid w:val="007A1BF8"/>
    <w:rsid w:val="007A2286"/>
    <w:rsid w:val="007A2358"/>
    <w:rsid w:val="007A2485"/>
    <w:rsid w:val="007A24AC"/>
    <w:rsid w:val="007A24EC"/>
    <w:rsid w:val="007A26E5"/>
    <w:rsid w:val="007A2BE5"/>
    <w:rsid w:val="007A2D46"/>
    <w:rsid w:val="007A2E7E"/>
    <w:rsid w:val="007A2F07"/>
    <w:rsid w:val="007A2FCF"/>
    <w:rsid w:val="007A2FDA"/>
    <w:rsid w:val="007A313F"/>
    <w:rsid w:val="007A31C7"/>
    <w:rsid w:val="007A3380"/>
    <w:rsid w:val="007A345D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388"/>
    <w:rsid w:val="007A771F"/>
    <w:rsid w:val="007A782B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7E4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40"/>
    <w:rsid w:val="007B4B90"/>
    <w:rsid w:val="007B4B9E"/>
    <w:rsid w:val="007B4EB7"/>
    <w:rsid w:val="007B516C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70"/>
    <w:rsid w:val="007B6EA4"/>
    <w:rsid w:val="007B70D5"/>
    <w:rsid w:val="007B7498"/>
    <w:rsid w:val="007B7560"/>
    <w:rsid w:val="007B772A"/>
    <w:rsid w:val="007B7880"/>
    <w:rsid w:val="007B7BCA"/>
    <w:rsid w:val="007B7BD3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270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2E0B"/>
    <w:rsid w:val="007C2E4B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515"/>
    <w:rsid w:val="007C6683"/>
    <w:rsid w:val="007C6748"/>
    <w:rsid w:val="007C698C"/>
    <w:rsid w:val="007C6FA8"/>
    <w:rsid w:val="007C70DA"/>
    <w:rsid w:val="007C712F"/>
    <w:rsid w:val="007C7233"/>
    <w:rsid w:val="007C7304"/>
    <w:rsid w:val="007C7AD6"/>
    <w:rsid w:val="007C7D9C"/>
    <w:rsid w:val="007C7E24"/>
    <w:rsid w:val="007C7FF5"/>
    <w:rsid w:val="007D00AC"/>
    <w:rsid w:val="007D057D"/>
    <w:rsid w:val="007D07D5"/>
    <w:rsid w:val="007D082D"/>
    <w:rsid w:val="007D085A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322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74F"/>
    <w:rsid w:val="007D3ADB"/>
    <w:rsid w:val="007D3BA1"/>
    <w:rsid w:val="007D3D14"/>
    <w:rsid w:val="007D3F80"/>
    <w:rsid w:val="007D3FED"/>
    <w:rsid w:val="007D4117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03"/>
    <w:rsid w:val="007D68A7"/>
    <w:rsid w:val="007D6A1A"/>
    <w:rsid w:val="007D6DF2"/>
    <w:rsid w:val="007D71E9"/>
    <w:rsid w:val="007D71F1"/>
    <w:rsid w:val="007D7477"/>
    <w:rsid w:val="007D77C6"/>
    <w:rsid w:val="007D7D9A"/>
    <w:rsid w:val="007E06DD"/>
    <w:rsid w:val="007E080D"/>
    <w:rsid w:val="007E087B"/>
    <w:rsid w:val="007E0A3E"/>
    <w:rsid w:val="007E0CA3"/>
    <w:rsid w:val="007E0F82"/>
    <w:rsid w:val="007E1163"/>
    <w:rsid w:val="007E15B6"/>
    <w:rsid w:val="007E1660"/>
    <w:rsid w:val="007E18B5"/>
    <w:rsid w:val="007E19E1"/>
    <w:rsid w:val="007E1F16"/>
    <w:rsid w:val="007E2257"/>
    <w:rsid w:val="007E22AF"/>
    <w:rsid w:val="007E25A6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9F6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059"/>
    <w:rsid w:val="007E54C4"/>
    <w:rsid w:val="007E57A9"/>
    <w:rsid w:val="007E594F"/>
    <w:rsid w:val="007E5951"/>
    <w:rsid w:val="007E5A5D"/>
    <w:rsid w:val="007E5BCA"/>
    <w:rsid w:val="007E5C3C"/>
    <w:rsid w:val="007E5DE2"/>
    <w:rsid w:val="007E5EDA"/>
    <w:rsid w:val="007E5F6A"/>
    <w:rsid w:val="007E609A"/>
    <w:rsid w:val="007E6501"/>
    <w:rsid w:val="007E6B8B"/>
    <w:rsid w:val="007E6F4E"/>
    <w:rsid w:val="007E7219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13A"/>
    <w:rsid w:val="007F34C2"/>
    <w:rsid w:val="007F36A5"/>
    <w:rsid w:val="007F3CBB"/>
    <w:rsid w:val="007F3D0C"/>
    <w:rsid w:val="007F3EA0"/>
    <w:rsid w:val="007F3FD8"/>
    <w:rsid w:val="007F433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5B5"/>
    <w:rsid w:val="007F5992"/>
    <w:rsid w:val="007F5A97"/>
    <w:rsid w:val="007F5CBA"/>
    <w:rsid w:val="007F5D2B"/>
    <w:rsid w:val="007F5E13"/>
    <w:rsid w:val="007F650D"/>
    <w:rsid w:val="007F67C1"/>
    <w:rsid w:val="007F67C8"/>
    <w:rsid w:val="007F6B3C"/>
    <w:rsid w:val="007F6DCB"/>
    <w:rsid w:val="007F6EBA"/>
    <w:rsid w:val="007F7451"/>
    <w:rsid w:val="007F7770"/>
    <w:rsid w:val="007F79EE"/>
    <w:rsid w:val="007F7D6E"/>
    <w:rsid w:val="007F7DAE"/>
    <w:rsid w:val="007F7FDA"/>
    <w:rsid w:val="0080014C"/>
    <w:rsid w:val="0080027D"/>
    <w:rsid w:val="0080046F"/>
    <w:rsid w:val="00800482"/>
    <w:rsid w:val="0080066A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8CA"/>
    <w:rsid w:val="00802910"/>
    <w:rsid w:val="00802A1F"/>
    <w:rsid w:val="00802D1A"/>
    <w:rsid w:val="00802EA4"/>
    <w:rsid w:val="008033D1"/>
    <w:rsid w:val="0080362B"/>
    <w:rsid w:val="00803877"/>
    <w:rsid w:val="00803A16"/>
    <w:rsid w:val="00803B2D"/>
    <w:rsid w:val="00803C9F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D72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D39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0"/>
    <w:rsid w:val="00813267"/>
    <w:rsid w:val="008133AF"/>
    <w:rsid w:val="008133B1"/>
    <w:rsid w:val="008135BB"/>
    <w:rsid w:val="0081371A"/>
    <w:rsid w:val="0081379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9"/>
    <w:rsid w:val="00814A7E"/>
    <w:rsid w:val="00814D03"/>
    <w:rsid w:val="00814E3F"/>
    <w:rsid w:val="00814E4A"/>
    <w:rsid w:val="00814EA5"/>
    <w:rsid w:val="00814F64"/>
    <w:rsid w:val="00815150"/>
    <w:rsid w:val="00815580"/>
    <w:rsid w:val="0081573B"/>
    <w:rsid w:val="00815938"/>
    <w:rsid w:val="0081599B"/>
    <w:rsid w:val="008159F2"/>
    <w:rsid w:val="00815A03"/>
    <w:rsid w:val="00815D72"/>
    <w:rsid w:val="00815DF3"/>
    <w:rsid w:val="00815E50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7C3"/>
    <w:rsid w:val="0082087C"/>
    <w:rsid w:val="00820882"/>
    <w:rsid w:val="008208B9"/>
    <w:rsid w:val="00820904"/>
    <w:rsid w:val="00820A13"/>
    <w:rsid w:val="00820AEE"/>
    <w:rsid w:val="00820B8A"/>
    <w:rsid w:val="00820CD8"/>
    <w:rsid w:val="00820F68"/>
    <w:rsid w:val="00820F79"/>
    <w:rsid w:val="00821061"/>
    <w:rsid w:val="0082106B"/>
    <w:rsid w:val="008213DC"/>
    <w:rsid w:val="008218B7"/>
    <w:rsid w:val="0082193F"/>
    <w:rsid w:val="00821A7B"/>
    <w:rsid w:val="00821AE5"/>
    <w:rsid w:val="00821C17"/>
    <w:rsid w:val="00821D02"/>
    <w:rsid w:val="00821E6D"/>
    <w:rsid w:val="00821EF2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A99"/>
    <w:rsid w:val="00826ACB"/>
    <w:rsid w:val="00826EEA"/>
    <w:rsid w:val="008276FC"/>
    <w:rsid w:val="00827C9E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CDE"/>
    <w:rsid w:val="00834E45"/>
    <w:rsid w:val="00834EA3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DB5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83C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B65"/>
    <w:rsid w:val="00843EE0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EAD"/>
    <w:rsid w:val="00844F3D"/>
    <w:rsid w:val="00844FB5"/>
    <w:rsid w:val="008450ED"/>
    <w:rsid w:val="0084511B"/>
    <w:rsid w:val="0084515E"/>
    <w:rsid w:val="00845264"/>
    <w:rsid w:val="00845298"/>
    <w:rsid w:val="008453B7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B03"/>
    <w:rsid w:val="00846CAC"/>
    <w:rsid w:val="00846CB2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8ED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7EE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2C7"/>
    <w:rsid w:val="008565B9"/>
    <w:rsid w:val="0085662D"/>
    <w:rsid w:val="0085663D"/>
    <w:rsid w:val="00856861"/>
    <w:rsid w:val="00856ADC"/>
    <w:rsid w:val="00856BAD"/>
    <w:rsid w:val="00856D6F"/>
    <w:rsid w:val="00856F02"/>
    <w:rsid w:val="00856FB8"/>
    <w:rsid w:val="00857011"/>
    <w:rsid w:val="00857104"/>
    <w:rsid w:val="008571DE"/>
    <w:rsid w:val="0085756A"/>
    <w:rsid w:val="008578DA"/>
    <w:rsid w:val="00857AB1"/>
    <w:rsid w:val="00857D95"/>
    <w:rsid w:val="00857D99"/>
    <w:rsid w:val="00857F4A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4C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C"/>
    <w:rsid w:val="008639BD"/>
    <w:rsid w:val="00863C90"/>
    <w:rsid w:val="00863CAF"/>
    <w:rsid w:val="00863CF2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15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19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4D35"/>
    <w:rsid w:val="008753E3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6EFE"/>
    <w:rsid w:val="00877086"/>
    <w:rsid w:val="008770B4"/>
    <w:rsid w:val="008771AD"/>
    <w:rsid w:val="0087735E"/>
    <w:rsid w:val="00877470"/>
    <w:rsid w:val="008774A0"/>
    <w:rsid w:val="00877551"/>
    <w:rsid w:val="00877575"/>
    <w:rsid w:val="0087772B"/>
    <w:rsid w:val="0087781C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68F"/>
    <w:rsid w:val="00882A2B"/>
    <w:rsid w:val="00882B85"/>
    <w:rsid w:val="00882E2B"/>
    <w:rsid w:val="00882FAF"/>
    <w:rsid w:val="008830E5"/>
    <w:rsid w:val="00883190"/>
    <w:rsid w:val="008831B8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9A5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58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CE1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823"/>
    <w:rsid w:val="00895B07"/>
    <w:rsid w:val="00895B49"/>
    <w:rsid w:val="00895DE8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97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E30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4"/>
    <w:rsid w:val="008A3BA7"/>
    <w:rsid w:val="008A3D4E"/>
    <w:rsid w:val="008A3DC1"/>
    <w:rsid w:val="008A40BF"/>
    <w:rsid w:val="008A4119"/>
    <w:rsid w:val="008A422C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B2B"/>
    <w:rsid w:val="008A5E0E"/>
    <w:rsid w:val="008A5F1D"/>
    <w:rsid w:val="008A61E5"/>
    <w:rsid w:val="008A6360"/>
    <w:rsid w:val="008A63B6"/>
    <w:rsid w:val="008A695F"/>
    <w:rsid w:val="008A6A93"/>
    <w:rsid w:val="008A6CD6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040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9A1"/>
    <w:rsid w:val="008B4AB4"/>
    <w:rsid w:val="008B4B6C"/>
    <w:rsid w:val="008B50A4"/>
    <w:rsid w:val="008B51A5"/>
    <w:rsid w:val="008B563A"/>
    <w:rsid w:val="008B577F"/>
    <w:rsid w:val="008B57E5"/>
    <w:rsid w:val="008B59A7"/>
    <w:rsid w:val="008B5C43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13"/>
    <w:rsid w:val="008B71EF"/>
    <w:rsid w:val="008B7586"/>
    <w:rsid w:val="008B79A7"/>
    <w:rsid w:val="008B7B85"/>
    <w:rsid w:val="008B7C47"/>
    <w:rsid w:val="008B7ED1"/>
    <w:rsid w:val="008B7F4B"/>
    <w:rsid w:val="008C001B"/>
    <w:rsid w:val="008C00AC"/>
    <w:rsid w:val="008C0357"/>
    <w:rsid w:val="008C03CD"/>
    <w:rsid w:val="008C05D7"/>
    <w:rsid w:val="008C0724"/>
    <w:rsid w:val="008C0776"/>
    <w:rsid w:val="008C10B0"/>
    <w:rsid w:val="008C1313"/>
    <w:rsid w:val="008C1484"/>
    <w:rsid w:val="008C191D"/>
    <w:rsid w:val="008C1B96"/>
    <w:rsid w:val="008C1B9A"/>
    <w:rsid w:val="008C1C52"/>
    <w:rsid w:val="008C1E1B"/>
    <w:rsid w:val="008C2273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0BC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937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8E8"/>
    <w:rsid w:val="008D0D28"/>
    <w:rsid w:val="008D0DCE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FE1"/>
    <w:rsid w:val="008D3063"/>
    <w:rsid w:val="008D3232"/>
    <w:rsid w:val="008D3561"/>
    <w:rsid w:val="008D3CBB"/>
    <w:rsid w:val="008D3EDF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5E6F"/>
    <w:rsid w:val="008D6176"/>
    <w:rsid w:val="008D624B"/>
    <w:rsid w:val="008D6730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655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B65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3F44"/>
    <w:rsid w:val="008E40A6"/>
    <w:rsid w:val="008E41C6"/>
    <w:rsid w:val="008E4286"/>
    <w:rsid w:val="008E4366"/>
    <w:rsid w:val="008E4487"/>
    <w:rsid w:val="008E4499"/>
    <w:rsid w:val="008E4D6A"/>
    <w:rsid w:val="008E4D9B"/>
    <w:rsid w:val="008E4DF6"/>
    <w:rsid w:val="008E4EE4"/>
    <w:rsid w:val="008E531E"/>
    <w:rsid w:val="008E5400"/>
    <w:rsid w:val="008E5884"/>
    <w:rsid w:val="008E5B90"/>
    <w:rsid w:val="008E62F9"/>
    <w:rsid w:val="008E64D7"/>
    <w:rsid w:val="008E66CF"/>
    <w:rsid w:val="008E6A99"/>
    <w:rsid w:val="008E6AAA"/>
    <w:rsid w:val="008E6B80"/>
    <w:rsid w:val="008E7644"/>
    <w:rsid w:val="008E766D"/>
    <w:rsid w:val="008E7825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1F4"/>
    <w:rsid w:val="008F661E"/>
    <w:rsid w:val="008F6758"/>
    <w:rsid w:val="008F6778"/>
    <w:rsid w:val="008F6A20"/>
    <w:rsid w:val="008F6A9C"/>
    <w:rsid w:val="008F743D"/>
    <w:rsid w:val="008F745C"/>
    <w:rsid w:val="008F7842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907"/>
    <w:rsid w:val="00901F4C"/>
    <w:rsid w:val="00902248"/>
    <w:rsid w:val="0090242A"/>
    <w:rsid w:val="009026D7"/>
    <w:rsid w:val="009026E1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3BF6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07F71"/>
    <w:rsid w:val="00910108"/>
    <w:rsid w:val="009101DB"/>
    <w:rsid w:val="00910433"/>
    <w:rsid w:val="0091056C"/>
    <w:rsid w:val="00910616"/>
    <w:rsid w:val="00910629"/>
    <w:rsid w:val="0091081E"/>
    <w:rsid w:val="009109EA"/>
    <w:rsid w:val="00910CD7"/>
    <w:rsid w:val="00910E69"/>
    <w:rsid w:val="00911102"/>
    <w:rsid w:val="009113CF"/>
    <w:rsid w:val="0091147D"/>
    <w:rsid w:val="009114E2"/>
    <w:rsid w:val="00911574"/>
    <w:rsid w:val="0091173B"/>
    <w:rsid w:val="00911831"/>
    <w:rsid w:val="00911885"/>
    <w:rsid w:val="009119D7"/>
    <w:rsid w:val="00911B21"/>
    <w:rsid w:val="00911C9B"/>
    <w:rsid w:val="00911EE9"/>
    <w:rsid w:val="00912160"/>
    <w:rsid w:val="00912317"/>
    <w:rsid w:val="0091236C"/>
    <w:rsid w:val="00912642"/>
    <w:rsid w:val="009126EF"/>
    <w:rsid w:val="00912A27"/>
    <w:rsid w:val="00912A2B"/>
    <w:rsid w:val="00912A69"/>
    <w:rsid w:val="00912B83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CF1"/>
    <w:rsid w:val="00916E6C"/>
    <w:rsid w:val="00916E7B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6FA"/>
    <w:rsid w:val="00921777"/>
    <w:rsid w:val="00921816"/>
    <w:rsid w:val="009219C2"/>
    <w:rsid w:val="00921AA9"/>
    <w:rsid w:val="00921D04"/>
    <w:rsid w:val="00921DCD"/>
    <w:rsid w:val="009220F9"/>
    <w:rsid w:val="009221A1"/>
    <w:rsid w:val="00922254"/>
    <w:rsid w:val="009223CB"/>
    <w:rsid w:val="009225A0"/>
    <w:rsid w:val="0092287D"/>
    <w:rsid w:val="00922A02"/>
    <w:rsid w:val="00922A79"/>
    <w:rsid w:val="00922ED6"/>
    <w:rsid w:val="0092369A"/>
    <w:rsid w:val="00923854"/>
    <w:rsid w:val="00923930"/>
    <w:rsid w:val="00923AF5"/>
    <w:rsid w:val="00923ED7"/>
    <w:rsid w:val="009240ED"/>
    <w:rsid w:val="00924383"/>
    <w:rsid w:val="009245B9"/>
    <w:rsid w:val="00924617"/>
    <w:rsid w:val="00924746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346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29F"/>
    <w:rsid w:val="009304F3"/>
    <w:rsid w:val="00930730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41E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6E0"/>
    <w:rsid w:val="00935795"/>
    <w:rsid w:val="00935F4B"/>
    <w:rsid w:val="0093676C"/>
    <w:rsid w:val="009367D2"/>
    <w:rsid w:val="00936A69"/>
    <w:rsid w:val="00936BCF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BA2"/>
    <w:rsid w:val="00937C5E"/>
    <w:rsid w:val="00937F20"/>
    <w:rsid w:val="009405BE"/>
    <w:rsid w:val="009408D4"/>
    <w:rsid w:val="009409A2"/>
    <w:rsid w:val="00940ABC"/>
    <w:rsid w:val="00940B62"/>
    <w:rsid w:val="00940CE4"/>
    <w:rsid w:val="00940DDE"/>
    <w:rsid w:val="00940EF6"/>
    <w:rsid w:val="00940FAD"/>
    <w:rsid w:val="00941092"/>
    <w:rsid w:val="009410B5"/>
    <w:rsid w:val="0094110A"/>
    <w:rsid w:val="0094120A"/>
    <w:rsid w:val="00941293"/>
    <w:rsid w:val="009414FB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EF8"/>
    <w:rsid w:val="00942F36"/>
    <w:rsid w:val="00942FF5"/>
    <w:rsid w:val="00943065"/>
    <w:rsid w:val="009430BE"/>
    <w:rsid w:val="009435D3"/>
    <w:rsid w:val="00943906"/>
    <w:rsid w:val="00943B81"/>
    <w:rsid w:val="00943C0B"/>
    <w:rsid w:val="00943C55"/>
    <w:rsid w:val="00943DBE"/>
    <w:rsid w:val="0094412D"/>
    <w:rsid w:val="009442B8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55F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84"/>
    <w:rsid w:val="00950992"/>
    <w:rsid w:val="00950C92"/>
    <w:rsid w:val="00950E62"/>
    <w:rsid w:val="00950EFE"/>
    <w:rsid w:val="009513BA"/>
    <w:rsid w:val="00951512"/>
    <w:rsid w:val="00951613"/>
    <w:rsid w:val="009516CC"/>
    <w:rsid w:val="00951728"/>
    <w:rsid w:val="00951A3A"/>
    <w:rsid w:val="00951E13"/>
    <w:rsid w:val="0095215A"/>
    <w:rsid w:val="009521C1"/>
    <w:rsid w:val="00952292"/>
    <w:rsid w:val="00952674"/>
    <w:rsid w:val="00952777"/>
    <w:rsid w:val="0095278E"/>
    <w:rsid w:val="009527FB"/>
    <w:rsid w:val="009529B6"/>
    <w:rsid w:val="00952B90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7E"/>
    <w:rsid w:val="00955B8C"/>
    <w:rsid w:val="00955C34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1F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4C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658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7D6"/>
    <w:rsid w:val="00964A70"/>
    <w:rsid w:val="00964D72"/>
    <w:rsid w:val="009650F1"/>
    <w:rsid w:val="00965166"/>
    <w:rsid w:val="0096550E"/>
    <w:rsid w:val="009658F0"/>
    <w:rsid w:val="00965A10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6C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A2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82B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790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20"/>
    <w:rsid w:val="0098153B"/>
    <w:rsid w:val="009819CC"/>
    <w:rsid w:val="00981A61"/>
    <w:rsid w:val="00981AC8"/>
    <w:rsid w:val="00981B08"/>
    <w:rsid w:val="00981CEF"/>
    <w:rsid w:val="00981E58"/>
    <w:rsid w:val="00981ED8"/>
    <w:rsid w:val="00982431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3A88"/>
    <w:rsid w:val="00984025"/>
    <w:rsid w:val="00984841"/>
    <w:rsid w:val="00984B6E"/>
    <w:rsid w:val="00984E16"/>
    <w:rsid w:val="00984E81"/>
    <w:rsid w:val="00984EAA"/>
    <w:rsid w:val="00985068"/>
    <w:rsid w:val="00985387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6FB1"/>
    <w:rsid w:val="00987002"/>
    <w:rsid w:val="0098749D"/>
    <w:rsid w:val="00987756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29A"/>
    <w:rsid w:val="009946EE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6C"/>
    <w:rsid w:val="00995EB3"/>
    <w:rsid w:val="00996244"/>
    <w:rsid w:val="00996302"/>
    <w:rsid w:val="00996337"/>
    <w:rsid w:val="00996670"/>
    <w:rsid w:val="00996BE2"/>
    <w:rsid w:val="00996FD9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486"/>
    <w:rsid w:val="009A089E"/>
    <w:rsid w:val="009A08B9"/>
    <w:rsid w:val="009A097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14E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7"/>
    <w:rsid w:val="009A401C"/>
    <w:rsid w:val="009A43F4"/>
    <w:rsid w:val="009A45B0"/>
    <w:rsid w:val="009A5172"/>
    <w:rsid w:val="009A522D"/>
    <w:rsid w:val="009A56CB"/>
    <w:rsid w:val="009A5947"/>
    <w:rsid w:val="009A5D00"/>
    <w:rsid w:val="009A5F91"/>
    <w:rsid w:val="009A6327"/>
    <w:rsid w:val="009A63DA"/>
    <w:rsid w:val="009A69CA"/>
    <w:rsid w:val="009A6AFB"/>
    <w:rsid w:val="009A6B4E"/>
    <w:rsid w:val="009A6C95"/>
    <w:rsid w:val="009A6D91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54"/>
    <w:rsid w:val="009B2876"/>
    <w:rsid w:val="009B2BE9"/>
    <w:rsid w:val="009B2CAA"/>
    <w:rsid w:val="009B2EE8"/>
    <w:rsid w:val="009B30C1"/>
    <w:rsid w:val="009B313E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170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3C"/>
    <w:rsid w:val="009B5166"/>
    <w:rsid w:val="009B5ACE"/>
    <w:rsid w:val="009B5AE6"/>
    <w:rsid w:val="009B5B9A"/>
    <w:rsid w:val="009B5CFD"/>
    <w:rsid w:val="009B5E7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B7FD9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58E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0C88"/>
    <w:rsid w:val="009D1048"/>
    <w:rsid w:val="009D128E"/>
    <w:rsid w:val="009D1459"/>
    <w:rsid w:val="009D1468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960"/>
    <w:rsid w:val="009D4A63"/>
    <w:rsid w:val="009D4B27"/>
    <w:rsid w:val="009D4D92"/>
    <w:rsid w:val="009D4E14"/>
    <w:rsid w:val="009D4FBC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8DF"/>
    <w:rsid w:val="009D6923"/>
    <w:rsid w:val="009D759E"/>
    <w:rsid w:val="009D7665"/>
    <w:rsid w:val="009D7775"/>
    <w:rsid w:val="009D7889"/>
    <w:rsid w:val="009D78B9"/>
    <w:rsid w:val="009D7949"/>
    <w:rsid w:val="009D7B00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25E"/>
    <w:rsid w:val="009E1277"/>
    <w:rsid w:val="009E1286"/>
    <w:rsid w:val="009E1850"/>
    <w:rsid w:val="009E19E7"/>
    <w:rsid w:val="009E1AF0"/>
    <w:rsid w:val="009E1BCB"/>
    <w:rsid w:val="009E1DF8"/>
    <w:rsid w:val="009E1FC9"/>
    <w:rsid w:val="009E2315"/>
    <w:rsid w:val="009E2576"/>
    <w:rsid w:val="009E25D4"/>
    <w:rsid w:val="009E2C27"/>
    <w:rsid w:val="009E2C8C"/>
    <w:rsid w:val="009E2E01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3F16"/>
    <w:rsid w:val="009E4098"/>
    <w:rsid w:val="009E4213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E7FE1"/>
    <w:rsid w:val="009F0006"/>
    <w:rsid w:val="009F00FD"/>
    <w:rsid w:val="009F02B4"/>
    <w:rsid w:val="009F0325"/>
    <w:rsid w:val="009F03D8"/>
    <w:rsid w:val="009F061A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5E5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3A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9F9"/>
    <w:rsid w:val="00A01B5E"/>
    <w:rsid w:val="00A01D0F"/>
    <w:rsid w:val="00A01D46"/>
    <w:rsid w:val="00A01E6A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40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666"/>
    <w:rsid w:val="00A06B98"/>
    <w:rsid w:val="00A06BF8"/>
    <w:rsid w:val="00A06C5A"/>
    <w:rsid w:val="00A06D0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8FA"/>
    <w:rsid w:val="00A13990"/>
    <w:rsid w:val="00A13AE5"/>
    <w:rsid w:val="00A1438F"/>
    <w:rsid w:val="00A143F2"/>
    <w:rsid w:val="00A14885"/>
    <w:rsid w:val="00A14924"/>
    <w:rsid w:val="00A15321"/>
    <w:rsid w:val="00A154DD"/>
    <w:rsid w:val="00A155DE"/>
    <w:rsid w:val="00A156C3"/>
    <w:rsid w:val="00A156DA"/>
    <w:rsid w:val="00A15837"/>
    <w:rsid w:val="00A15A7F"/>
    <w:rsid w:val="00A15B94"/>
    <w:rsid w:val="00A15E57"/>
    <w:rsid w:val="00A15F00"/>
    <w:rsid w:val="00A15FDF"/>
    <w:rsid w:val="00A16356"/>
    <w:rsid w:val="00A16389"/>
    <w:rsid w:val="00A163BF"/>
    <w:rsid w:val="00A1641C"/>
    <w:rsid w:val="00A165C2"/>
    <w:rsid w:val="00A16714"/>
    <w:rsid w:val="00A16A9C"/>
    <w:rsid w:val="00A16EB2"/>
    <w:rsid w:val="00A1721B"/>
    <w:rsid w:val="00A1727D"/>
    <w:rsid w:val="00A173C0"/>
    <w:rsid w:val="00A17964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064"/>
    <w:rsid w:val="00A23164"/>
    <w:rsid w:val="00A231E3"/>
    <w:rsid w:val="00A2333F"/>
    <w:rsid w:val="00A23585"/>
    <w:rsid w:val="00A23862"/>
    <w:rsid w:val="00A23AB9"/>
    <w:rsid w:val="00A23C66"/>
    <w:rsid w:val="00A23C84"/>
    <w:rsid w:val="00A23CA5"/>
    <w:rsid w:val="00A24206"/>
    <w:rsid w:val="00A24CA0"/>
    <w:rsid w:val="00A2546F"/>
    <w:rsid w:val="00A25804"/>
    <w:rsid w:val="00A25B8B"/>
    <w:rsid w:val="00A25F0A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3C9"/>
    <w:rsid w:val="00A27659"/>
    <w:rsid w:val="00A27801"/>
    <w:rsid w:val="00A27A68"/>
    <w:rsid w:val="00A27A7B"/>
    <w:rsid w:val="00A27ADF"/>
    <w:rsid w:val="00A27B00"/>
    <w:rsid w:val="00A27FFA"/>
    <w:rsid w:val="00A302A6"/>
    <w:rsid w:val="00A30411"/>
    <w:rsid w:val="00A30416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31B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4F1B"/>
    <w:rsid w:val="00A34F2E"/>
    <w:rsid w:val="00A35001"/>
    <w:rsid w:val="00A352DB"/>
    <w:rsid w:val="00A3537D"/>
    <w:rsid w:val="00A35EA4"/>
    <w:rsid w:val="00A35F12"/>
    <w:rsid w:val="00A368DF"/>
    <w:rsid w:val="00A36A51"/>
    <w:rsid w:val="00A36B58"/>
    <w:rsid w:val="00A370ED"/>
    <w:rsid w:val="00A37110"/>
    <w:rsid w:val="00A37287"/>
    <w:rsid w:val="00A37836"/>
    <w:rsid w:val="00A37859"/>
    <w:rsid w:val="00A3786E"/>
    <w:rsid w:val="00A378C9"/>
    <w:rsid w:val="00A37C02"/>
    <w:rsid w:val="00A37C22"/>
    <w:rsid w:val="00A37D84"/>
    <w:rsid w:val="00A40559"/>
    <w:rsid w:val="00A406DD"/>
    <w:rsid w:val="00A40A4E"/>
    <w:rsid w:val="00A40D87"/>
    <w:rsid w:val="00A410CF"/>
    <w:rsid w:val="00A4124D"/>
    <w:rsid w:val="00A4133D"/>
    <w:rsid w:val="00A414FC"/>
    <w:rsid w:val="00A41753"/>
    <w:rsid w:val="00A41A5F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3B74"/>
    <w:rsid w:val="00A44105"/>
    <w:rsid w:val="00A444AD"/>
    <w:rsid w:val="00A44660"/>
    <w:rsid w:val="00A446C0"/>
    <w:rsid w:val="00A44ECA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90E"/>
    <w:rsid w:val="00A47AE9"/>
    <w:rsid w:val="00A47E31"/>
    <w:rsid w:val="00A47EED"/>
    <w:rsid w:val="00A47EFD"/>
    <w:rsid w:val="00A47FA7"/>
    <w:rsid w:val="00A5005C"/>
    <w:rsid w:val="00A5056D"/>
    <w:rsid w:val="00A508AF"/>
    <w:rsid w:val="00A50BC5"/>
    <w:rsid w:val="00A50C3E"/>
    <w:rsid w:val="00A50E27"/>
    <w:rsid w:val="00A50EC5"/>
    <w:rsid w:val="00A5131B"/>
    <w:rsid w:val="00A5154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90B"/>
    <w:rsid w:val="00A53C1C"/>
    <w:rsid w:val="00A53D67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BB1"/>
    <w:rsid w:val="00A55C25"/>
    <w:rsid w:val="00A55F3C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2EA"/>
    <w:rsid w:val="00A604C4"/>
    <w:rsid w:val="00A605EE"/>
    <w:rsid w:val="00A606BB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41"/>
    <w:rsid w:val="00A62DFA"/>
    <w:rsid w:val="00A62E43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5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68B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DBC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B4D"/>
    <w:rsid w:val="00A75C30"/>
    <w:rsid w:val="00A75C6D"/>
    <w:rsid w:val="00A75CD9"/>
    <w:rsid w:val="00A75DD5"/>
    <w:rsid w:val="00A7605B"/>
    <w:rsid w:val="00A761A9"/>
    <w:rsid w:val="00A76456"/>
    <w:rsid w:val="00A765FC"/>
    <w:rsid w:val="00A76841"/>
    <w:rsid w:val="00A76866"/>
    <w:rsid w:val="00A76DC6"/>
    <w:rsid w:val="00A76DE6"/>
    <w:rsid w:val="00A76E0F"/>
    <w:rsid w:val="00A76E8A"/>
    <w:rsid w:val="00A7714E"/>
    <w:rsid w:val="00A7754F"/>
    <w:rsid w:val="00A77577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2B"/>
    <w:rsid w:val="00A82594"/>
    <w:rsid w:val="00A82A4A"/>
    <w:rsid w:val="00A82C5E"/>
    <w:rsid w:val="00A831AB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BB9"/>
    <w:rsid w:val="00A84C20"/>
    <w:rsid w:val="00A8570E"/>
    <w:rsid w:val="00A85DF0"/>
    <w:rsid w:val="00A85E64"/>
    <w:rsid w:val="00A86221"/>
    <w:rsid w:val="00A8630E"/>
    <w:rsid w:val="00A8648A"/>
    <w:rsid w:val="00A864C3"/>
    <w:rsid w:val="00A8691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9F0"/>
    <w:rsid w:val="00A92AB3"/>
    <w:rsid w:val="00A92C16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078"/>
    <w:rsid w:val="00A9427D"/>
    <w:rsid w:val="00A942D7"/>
    <w:rsid w:val="00A9434C"/>
    <w:rsid w:val="00A943BF"/>
    <w:rsid w:val="00A943D0"/>
    <w:rsid w:val="00A94510"/>
    <w:rsid w:val="00A9485C"/>
    <w:rsid w:val="00A94970"/>
    <w:rsid w:val="00A949AE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20"/>
    <w:rsid w:val="00A96084"/>
    <w:rsid w:val="00A96228"/>
    <w:rsid w:val="00A9694E"/>
    <w:rsid w:val="00A96AD1"/>
    <w:rsid w:val="00A96C11"/>
    <w:rsid w:val="00A96D8D"/>
    <w:rsid w:val="00A96FCE"/>
    <w:rsid w:val="00A96FF5"/>
    <w:rsid w:val="00A971F1"/>
    <w:rsid w:val="00A976D6"/>
    <w:rsid w:val="00A97803"/>
    <w:rsid w:val="00A97902"/>
    <w:rsid w:val="00A97AB0"/>
    <w:rsid w:val="00A97B44"/>
    <w:rsid w:val="00A97B80"/>
    <w:rsid w:val="00A97D1B"/>
    <w:rsid w:val="00A97DC3"/>
    <w:rsid w:val="00A97E13"/>
    <w:rsid w:val="00AA00AF"/>
    <w:rsid w:val="00AA01A6"/>
    <w:rsid w:val="00AA027C"/>
    <w:rsid w:val="00AA0520"/>
    <w:rsid w:val="00AA064E"/>
    <w:rsid w:val="00AA0718"/>
    <w:rsid w:val="00AA0799"/>
    <w:rsid w:val="00AA084F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793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A79B7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5C6"/>
    <w:rsid w:val="00AB16AB"/>
    <w:rsid w:val="00AB17D8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3FFC"/>
    <w:rsid w:val="00AB402C"/>
    <w:rsid w:val="00AB411B"/>
    <w:rsid w:val="00AB4304"/>
    <w:rsid w:val="00AB49A9"/>
    <w:rsid w:val="00AB4A28"/>
    <w:rsid w:val="00AB4F1A"/>
    <w:rsid w:val="00AB5104"/>
    <w:rsid w:val="00AB51BA"/>
    <w:rsid w:val="00AB5586"/>
    <w:rsid w:val="00AB58B7"/>
    <w:rsid w:val="00AB5934"/>
    <w:rsid w:val="00AB5A2C"/>
    <w:rsid w:val="00AB60FF"/>
    <w:rsid w:val="00AB612C"/>
    <w:rsid w:val="00AB62F6"/>
    <w:rsid w:val="00AB639F"/>
    <w:rsid w:val="00AB640F"/>
    <w:rsid w:val="00AB64F6"/>
    <w:rsid w:val="00AB6562"/>
    <w:rsid w:val="00AB66EC"/>
    <w:rsid w:val="00AB6D5D"/>
    <w:rsid w:val="00AB6E25"/>
    <w:rsid w:val="00AB6F58"/>
    <w:rsid w:val="00AB71C4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DE"/>
    <w:rsid w:val="00AC04FE"/>
    <w:rsid w:val="00AC0535"/>
    <w:rsid w:val="00AC05F0"/>
    <w:rsid w:val="00AC066F"/>
    <w:rsid w:val="00AC06A0"/>
    <w:rsid w:val="00AC0AC7"/>
    <w:rsid w:val="00AC0F54"/>
    <w:rsid w:val="00AC1C8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2B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B2C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2C"/>
    <w:rsid w:val="00AC605F"/>
    <w:rsid w:val="00AC60F8"/>
    <w:rsid w:val="00AC6384"/>
    <w:rsid w:val="00AC63FC"/>
    <w:rsid w:val="00AC64A6"/>
    <w:rsid w:val="00AC6A90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260"/>
    <w:rsid w:val="00AD0341"/>
    <w:rsid w:val="00AD05D9"/>
    <w:rsid w:val="00AD07C2"/>
    <w:rsid w:val="00AD09AD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5F"/>
    <w:rsid w:val="00AD4E96"/>
    <w:rsid w:val="00AD5158"/>
    <w:rsid w:val="00AD5447"/>
    <w:rsid w:val="00AD54C9"/>
    <w:rsid w:val="00AD5693"/>
    <w:rsid w:val="00AD5925"/>
    <w:rsid w:val="00AD5965"/>
    <w:rsid w:val="00AD5A23"/>
    <w:rsid w:val="00AD5AD8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63E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918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4E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203"/>
    <w:rsid w:val="00AE6537"/>
    <w:rsid w:val="00AE66A9"/>
    <w:rsid w:val="00AE6833"/>
    <w:rsid w:val="00AE6A5F"/>
    <w:rsid w:val="00AE6B6E"/>
    <w:rsid w:val="00AE7044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1A3D"/>
    <w:rsid w:val="00AF1B35"/>
    <w:rsid w:val="00AF21C2"/>
    <w:rsid w:val="00AF2289"/>
    <w:rsid w:val="00AF2553"/>
    <w:rsid w:val="00AF257B"/>
    <w:rsid w:val="00AF2653"/>
    <w:rsid w:val="00AF2738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5EFC"/>
    <w:rsid w:val="00AF6463"/>
    <w:rsid w:val="00AF6547"/>
    <w:rsid w:val="00AF690B"/>
    <w:rsid w:val="00AF6EED"/>
    <w:rsid w:val="00AF7455"/>
    <w:rsid w:val="00AF785D"/>
    <w:rsid w:val="00AF794E"/>
    <w:rsid w:val="00AF7A9D"/>
    <w:rsid w:val="00AF7C55"/>
    <w:rsid w:val="00AF7DAC"/>
    <w:rsid w:val="00AF7ED0"/>
    <w:rsid w:val="00AF7F45"/>
    <w:rsid w:val="00B001A6"/>
    <w:rsid w:val="00B00265"/>
    <w:rsid w:val="00B00CF5"/>
    <w:rsid w:val="00B00F22"/>
    <w:rsid w:val="00B0107C"/>
    <w:rsid w:val="00B01112"/>
    <w:rsid w:val="00B0111B"/>
    <w:rsid w:val="00B01142"/>
    <w:rsid w:val="00B0116F"/>
    <w:rsid w:val="00B01389"/>
    <w:rsid w:val="00B01590"/>
    <w:rsid w:val="00B01620"/>
    <w:rsid w:val="00B01A1A"/>
    <w:rsid w:val="00B01A3E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37B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8A9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58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26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7E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A8B"/>
    <w:rsid w:val="00B30EED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A95"/>
    <w:rsid w:val="00B32DA1"/>
    <w:rsid w:val="00B32E00"/>
    <w:rsid w:val="00B32EDE"/>
    <w:rsid w:val="00B32F3C"/>
    <w:rsid w:val="00B3304B"/>
    <w:rsid w:val="00B33193"/>
    <w:rsid w:val="00B33373"/>
    <w:rsid w:val="00B33534"/>
    <w:rsid w:val="00B33A19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320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4D1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E85"/>
    <w:rsid w:val="00B41F0F"/>
    <w:rsid w:val="00B41F92"/>
    <w:rsid w:val="00B42265"/>
    <w:rsid w:val="00B426C5"/>
    <w:rsid w:val="00B428B1"/>
    <w:rsid w:val="00B42A85"/>
    <w:rsid w:val="00B42BC1"/>
    <w:rsid w:val="00B42C74"/>
    <w:rsid w:val="00B42DC6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45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10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57E7E"/>
    <w:rsid w:val="00B600E1"/>
    <w:rsid w:val="00B6028E"/>
    <w:rsid w:val="00B602B8"/>
    <w:rsid w:val="00B6058E"/>
    <w:rsid w:val="00B605EA"/>
    <w:rsid w:val="00B60948"/>
    <w:rsid w:val="00B60A45"/>
    <w:rsid w:val="00B60A98"/>
    <w:rsid w:val="00B60BBD"/>
    <w:rsid w:val="00B60DD2"/>
    <w:rsid w:val="00B61147"/>
    <w:rsid w:val="00B6126C"/>
    <w:rsid w:val="00B612BC"/>
    <w:rsid w:val="00B61B29"/>
    <w:rsid w:val="00B61B6B"/>
    <w:rsid w:val="00B61DF7"/>
    <w:rsid w:val="00B61EAE"/>
    <w:rsid w:val="00B61ED9"/>
    <w:rsid w:val="00B61F2A"/>
    <w:rsid w:val="00B6208F"/>
    <w:rsid w:val="00B624DC"/>
    <w:rsid w:val="00B62B00"/>
    <w:rsid w:val="00B63837"/>
    <w:rsid w:val="00B638A0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67F"/>
    <w:rsid w:val="00B65805"/>
    <w:rsid w:val="00B65823"/>
    <w:rsid w:val="00B65997"/>
    <w:rsid w:val="00B65A1D"/>
    <w:rsid w:val="00B65EF6"/>
    <w:rsid w:val="00B65F78"/>
    <w:rsid w:val="00B660A6"/>
    <w:rsid w:val="00B661B0"/>
    <w:rsid w:val="00B66404"/>
    <w:rsid w:val="00B66636"/>
    <w:rsid w:val="00B66659"/>
    <w:rsid w:val="00B66868"/>
    <w:rsid w:val="00B66BBE"/>
    <w:rsid w:val="00B66C47"/>
    <w:rsid w:val="00B66CBE"/>
    <w:rsid w:val="00B66D30"/>
    <w:rsid w:val="00B66F85"/>
    <w:rsid w:val="00B66FEA"/>
    <w:rsid w:val="00B67386"/>
    <w:rsid w:val="00B67863"/>
    <w:rsid w:val="00B678AD"/>
    <w:rsid w:val="00B67938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934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4CD"/>
    <w:rsid w:val="00B7474C"/>
    <w:rsid w:val="00B74A3A"/>
    <w:rsid w:val="00B74AEB"/>
    <w:rsid w:val="00B74B7A"/>
    <w:rsid w:val="00B74EB4"/>
    <w:rsid w:val="00B752F7"/>
    <w:rsid w:val="00B757EC"/>
    <w:rsid w:val="00B7599C"/>
    <w:rsid w:val="00B75C91"/>
    <w:rsid w:val="00B760BA"/>
    <w:rsid w:val="00B76254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64F"/>
    <w:rsid w:val="00B77825"/>
    <w:rsid w:val="00B77958"/>
    <w:rsid w:val="00B77ABF"/>
    <w:rsid w:val="00B800A1"/>
    <w:rsid w:val="00B80588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DE5"/>
    <w:rsid w:val="00B81F8A"/>
    <w:rsid w:val="00B82131"/>
    <w:rsid w:val="00B82297"/>
    <w:rsid w:val="00B822EC"/>
    <w:rsid w:val="00B825FE"/>
    <w:rsid w:val="00B8279D"/>
    <w:rsid w:val="00B8294F"/>
    <w:rsid w:val="00B829A6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5D"/>
    <w:rsid w:val="00B845F1"/>
    <w:rsid w:val="00B84883"/>
    <w:rsid w:val="00B84C7F"/>
    <w:rsid w:val="00B84CBC"/>
    <w:rsid w:val="00B84DE5"/>
    <w:rsid w:val="00B84E62"/>
    <w:rsid w:val="00B84F72"/>
    <w:rsid w:val="00B85019"/>
    <w:rsid w:val="00B851C4"/>
    <w:rsid w:val="00B852C6"/>
    <w:rsid w:val="00B852DB"/>
    <w:rsid w:val="00B8543A"/>
    <w:rsid w:val="00B854E3"/>
    <w:rsid w:val="00B8570C"/>
    <w:rsid w:val="00B85B3A"/>
    <w:rsid w:val="00B85EEA"/>
    <w:rsid w:val="00B86304"/>
    <w:rsid w:val="00B86422"/>
    <w:rsid w:val="00B86499"/>
    <w:rsid w:val="00B86643"/>
    <w:rsid w:val="00B8672E"/>
    <w:rsid w:val="00B86980"/>
    <w:rsid w:val="00B86A42"/>
    <w:rsid w:val="00B86B8E"/>
    <w:rsid w:val="00B86C4E"/>
    <w:rsid w:val="00B86DBA"/>
    <w:rsid w:val="00B86E78"/>
    <w:rsid w:val="00B86F01"/>
    <w:rsid w:val="00B8709A"/>
    <w:rsid w:val="00B87148"/>
    <w:rsid w:val="00B872F3"/>
    <w:rsid w:val="00B8732B"/>
    <w:rsid w:val="00B875FF"/>
    <w:rsid w:val="00B878FB"/>
    <w:rsid w:val="00B87A51"/>
    <w:rsid w:val="00B87A63"/>
    <w:rsid w:val="00B87C3E"/>
    <w:rsid w:val="00B87CC1"/>
    <w:rsid w:val="00B87E4C"/>
    <w:rsid w:val="00B904EB"/>
    <w:rsid w:val="00B906A4"/>
    <w:rsid w:val="00B90756"/>
    <w:rsid w:val="00B9080A"/>
    <w:rsid w:val="00B90B27"/>
    <w:rsid w:val="00B90BB0"/>
    <w:rsid w:val="00B90CF2"/>
    <w:rsid w:val="00B90D4D"/>
    <w:rsid w:val="00B90E13"/>
    <w:rsid w:val="00B90F1E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09C"/>
    <w:rsid w:val="00B93200"/>
    <w:rsid w:val="00B9324D"/>
    <w:rsid w:val="00B93313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6BF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1A5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AAE"/>
    <w:rsid w:val="00BA3304"/>
    <w:rsid w:val="00BA339D"/>
    <w:rsid w:val="00BA37EA"/>
    <w:rsid w:val="00BA4081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52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B5"/>
    <w:rsid w:val="00BA69F4"/>
    <w:rsid w:val="00BA6C47"/>
    <w:rsid w:val="00BA6C53"/>
    <w:rsid w:val="00BA6D38"/>
    <w:rsid w:val="00BA6DC2"/>
    <w:rsid w:val="00BA6DE5"/>
    <w:rsid w:val="00BA6EA1"/>
    <w:rsid w:val="00BA6F69"/>
    <w:rsid w:val="00BA7867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08E"/>
    <w:rsid w:val="00BB51E1"/>
    <w:rsid w:val="00BB58CC"/>
    <w:rsid w:val="00BB5A42"/>
    <w:rsid w:val="00BB5B55"/>
    <w:rsid w:val="00BB5C4F"/>
    <w:rsid w:val="00BB5C5D"/>
    <w:rsid w:val="00BB5C69"/>
    <w:rsid w:val="00BB5C82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0F4F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D3"/>
    <w:rsid w:val="00BC4EE1"/>
    <w:rsid w:val="00BC5308"/>
    <w:rsid w:val="00BC54C1"/>
    <w:rsid w:val="00BC55E4"/>
    <w:rsid w:val="00BC55FC"/>
    <w:rsid w:val="00BC5BEA"/>
    <w:rsid w:val="00BC5CA7"/>
    <w:rsid w:val="00BC5D47"/>
    <w:rsid w:val="00BC5DCB"/>
    <w:rsid w:val="00BC5DDB"/>
    <w:rsid w:val="00BC616D"/>
    <w:rsid w:val="00BC61B7"/>
    <w:rsid w:val="00BC61F8"/>
    <w:rsid w:val="00BC6535"/>
    <w:rsid w:val="00BC69A2"/>
    <w:rsid w:val="00BC6A3A"/>
    <w:rsid w:val="00BC6D56"/>
    <w:rsid w:val="00BC709B"/>
    <w:rsid w:val="00BC71B7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7D4"/>
    <w:rsid w:val="00BD0B15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15"/>
    <w:rsid w:val="00BD2404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AE4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4B5"/>
    <w:rsid w:val="00BE4588"/>
    <w:rsid w:val="00BE45ED"/>
    <w:rsid w:val="00BE46A3"/>
    <w:rsid w:val="00BE47A2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07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740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0AF"/>
    <w:rsid w:val="00BF30E7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9C5"/>
    <w:rsid w:val="00BF4A7A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6B6"/>
    <w:rsid w:val="00BF6702"/>
    <w:rsid w:val="00BF6769"/>
    <w:rsid w:val="00BF6779"/>
    <w:rsid w:val="00BF6843"/>
    <w:rsid w:val="00BF698A"/>
    <w:rsid w:val="00BF6C8D"/>
    <w:rsid w:val="00BF7022"/>
    <w:rsid w:val="00BF74B7"/>
    <w:rsid w:val="00BF74CE"/>
    <w:rsid w:val="00BF7808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9A3"/>
    <w:rsid w:val="00C00B59"/>
    <w:rsid w:val="00C00BDA"/>
    <w:rsid w:val="00C00DD3"/>
    <w:rsid w:val="00C00F5A"/>
    <w:rsid w:val="00C0146C"/>
    <w:rsid w:val="00C017DA"/>
    <w:rsid w:val="00C0192B"/>
    <w:rsid w:val="00C01945"/>
    <w:rsid w:val="00C019AA"/>
    <w:rsid w:val="00C01C9D"/>
    <w:rsid w:val="00C01D7A"/>
    <w:rsid w:val="00C01DC7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915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62D"/>
    <w:rsid w:val="00C05845"/>
    <w:rsid w:val="00C05AF5"/>
    <w:rsid w:val="00C05C24"/>
    <w:rsid w:val="00C05C84"/>
    <w:rsid w:val="00C0632D"/>
    <w:rsid w:val="00C06439"/>
    <w:rsid w:val="00C0650B"/>
    <w:rsid w:val="00C06580"/>
    <w:rsid w:val="00C06630"/>
    <w:rsid w:val="00C06708"/>
    <w:rsid w:val="00C06781"/>
    <w:rsid w:val="00C06C48"/>
    <w:rsid w:val="00C0706E"/>
    <w:rsid w:val="00C0715D"/>
    <w:rsid w:val="00C07553"/>
    <w:rsid w:val="00C07805"/>
    <w:rsid w:val="00C07DAE"/>
    <w:rsid w:val="00C07FBD"/>
    <w:rsid w:val="00C10427"/>
    <w:rsid w:val="00C105ED"/>
    <w:rsid w:val="00C1063E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2F5A"/>
    <w:rsid w:val="00C1308D"/>
    <w:rsid w:val="00C133D9"/>
    <w:rsid w:val="00C1371E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8E3"/>
    <w:rsid w:val="00C15C97"/>
    <w:rsid w:val="00C15CAC"/>
    <w:rsid w:val="00C15CFD"/>
    <w:rsid w:val="00C16066"/>
    <w:rsid w:val="00C16693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584"/>
    <w:rsid w:val="00C17923"/>
    <w:rsid w:val="00C17BB0"/>
    <w:rsid w:val="00C17DBC"/>
    <w:rsid w:val="00C17F8E"/>
    <w:rsid w:val="00C20032"/>
    <w:rsid w:val="00C200A4"/>
    <w:rsid w:val="00C201F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94D"/>
    <w:rsid w:val="00C22CC1"/>
    <w:rsid w:val="00C235B1"/>
    <w:rsid w:val="00C236D7"/>
    <w:rsid w:val="00C23748"/>
    <w:rsid w:val="00C237FC"/>
    <w:rsid w:val="00C238F7"/>
    <w:rsid w:val="00C23970"/>
    <w:rsid w:val="00C239DE"/>
    <w:rsid w:val="00C23DF6"/>
    <w:rsid w:val="00C23E51"/>
    <w:rsid w:val="00C2424D"/>
    <w:rsid w:val="00C24393"/>
    <w:rsid w:val="00C246EF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4DD"/>
    <w:rsid w:val="00C2660B"/>
    <w:rsid w:val="00C267BD"/>
    <w:rsid w:val="00C26A01"/>
    <w:rsid w:val="00C26BF6"/>
    <w:rsid w:val="00C26BFC"/>
    <w:rsid w:val="00C26C78"/>
    <w:rsid w:val="00C26D21"/>
    <w:rsid w:val="00C272B6"/>
    <w:rsid w:val="00C2730E"/>
    <w:rsid w:val="00C30244"/>
    <w:rsid w:val="00C3059D"/>
    <w:rsid w:val="00C305D0"/>
    <w:rsid w:val="00C307D2"/>
    <w:rsid w:val="00C3080D"/>
    <w:rsid w:val="00C30A0A"/>
    <w:rsid w:val="00C30D26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6E7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80"/>
    <w:rsid w:val="00C408EE"/>
    <w:rsid w:val="00C40921"/>
    <w:rsid w:val="00C409DA"/>
    <w:rsid w:val="00C40BE4"/>
    <w:rsid w:val="00C40CF3"/>
    <w:rsid w:val="00C411B4"/>
    <w:rsid w:val="00C411DC"/>
    <w:rsid w:val="00C41397"/>
    <w:rsid w:val="00C4172E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315"/>
    <w:rsid w:val="00C44692"/>
    <w:rsid w:val="00C4470D"/>
    <w:rsid w:val="00C44753"/>
    <w:rsid w:val="00C44772"/>
    <w:rsid w:val="00C44D37"/>
    <w:rsid w:val="00C4518A"/>
    <w:rsid w:val="00C45393"/>
    <w:rsid w:val="00C4559B"/>
    <w:rsid w:val="00C4566E"/>
    <w:rsid w:val="00C456B4"/>
    <w:rsid w:val="00C45BBE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64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2E51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9AA"/>
    <w:rsid w:val="00C54CCB"/>
    <w:rsid w:val="00C550C0"/>
    <w:rsid w:val="00C551BC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EF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94D"/>
    <w:rsid w:val="00C60A91"/>
    <w:rsid w:val="00C60B86"/>
    <w:rsid w:val="00C60C4B"/>
    <w:rsid w:val="00C60DFC"/>
    <w:rsid w:val="00C60FBF"/>
    <w:rsid w:val="00C610B3"/>
    <w:rsid w:val="00C610DC"/>
    <w:rsid w:val="00C61729"/>
    <w:rsid w:val="00C618AD"/>
    <w:rsid w:val="00C618DD"/>
    <w:rsid w:val="00C61AD7"/>
    <w:rsid w:val="00C61D4A"/>
    <w:rsid w:val="00C61F77"/>
    <w:rsid w:val="00C62229"/>
    <w:rsid w:val="00C6245E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5DD"/>
    <w:rsid w:val="00C6477E"/>
    <w:rsid w:val="00C64A6F"/>
    <w:rsid w:val="00C64A9F"/>
    <w:rsid w:val="00C64AA0"/>
    <w:rsid w:val="00C65017"/>
    <w:rsid w:val="00C655FC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AD4"/>
    <w:rsid w:val="00C71C5A"/>
    <w:rsid w:val="00C71C86"/>
    <w:rsid w:val="00C72100"/>
    <w:rsid w:val="00C7249F"/>
    <w:rsid w:val="00C72976"/>
    <w:rsid w:val="00C72A70"/>
    <w:rsid w:val="00C72C8B"/>
    <w:rsid w:val="00C72D42"/>
    <w:rsid w:val="00C72E99"/>
    <w:rsid w:val="00C72F75"/>
    <w:rsid w:val="00C730B8"/>
    <w:rsid w:val="00C731A6"/>
    <w:rsid w:val="00C732B1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80A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C56"/>
    <w:rsid w:val="00C77DEF"/>
    <w:rsid w:val="00C80377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97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718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84E"/>
    <w:rsid w:val="00C8690B"/>
    <w:rsid w:val="00C86CAF"/>
    <w:rsid w:val="00C86D1D"/>
    <w:rsid w:val="00C86F72"/>
    <w:rsid w:val="00C87008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5F4"/>
    <w:rsid w:val="00C929C7"/>
    <w:rsid w:val="00C92E53"/>
    <w:rsid w:val="00C92EE8"/>
    <w:rsid w:val="00C93120"/>
    <w:rsid w:val="00C9333E"/>
    <w:rsid w:val="00C93590"/>
    <w:rsid w:val="00C936EB"/>
    <w:rsid w:val="00C937DC"/>
    <w:rsid w:val="00C93A18"/>
    <w:rsid w:val="00C93D92"/>
    <w:rsid w:val="00C93DE6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5BE"/>
    <w:rsid w:val="00C96716"/>
    <w:rsid w:val="00C967E5"/>
    <w:rsid w:val="00C96FCA"/>
    <w:rsid w:val="00C9706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6EE"/>
    <w:rsid w:val="00CA6BC8"/>
    <w:rsid w:val="00CA70C5"/>
    <w:rsid w:val="00CA714A"/>
    <w:rsid w:val="00CA741C"/>
    <w:rsid w:val="00CA767A"/>
    <w:rsid w:val="00CA76C3"/>
    <w:rsid w:val="00CA77A6"/>
    <w:rsid w:val="00CA7B57"/>
    <w:rsid w:val="00CA7D2F"/>
    <w:rsid w:val="00CA7E71"/>
    <w:rsid w:val="00CA7FC3"/>
    <w:rsid w:val="00CA7FDE"/>
    <w:rsid w:val="00CB036A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6CF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B7"/>
    <w:rsid w:val="00CB4EE4"/>
    <w:rsid w:val="00CB4F15"/>
    <w:rsid w:val="00CB4F79"/>
    <w:rsid w:val="00CB5265"/>
    <w:rsid w:val="00CB57D8"/>
    <w:rsid w:val="00CB5977"/>
    <w:rsid w:val="00CB5C3D"/>
    <w:rsid w:val="00CB5DAD"/>
    <w:rsid w:val="00CB608C"/>
    <w:rsid w:val="00CB6334"/>
    <w:rsid w:val="00CB64A1"/>
    <w:rsid w:val="00CB654B"/>
    <w:rsid w:val="00CB66A5"/>
    <w:rsid w:val="00CB6ABA"/>
    <w:rsid w:val="00CB6B65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3"/>
    <w:rsid w:val="00CC1794"/>
    <w:rsid w:val="00CC1EC8"/>
    <w:rsid w:val="00CC2177"/>
    <w:rsid w:val="00CC24B5"/>
    <w:rsid w:val="00CC2A28"/>
    <w:rsid w:val="00CC2C34"/>
    <w:rsid w:val="00CC2FE1"/>
    <w:rsid w:val="00CC30AA"/>
    <w:rsid w:val="00CC3100"/>
    <w:rsid w:val="00CC32DF"/>
    <w:rsid w:val="00CC32EB"/>
    <w:rsid w:val="00CC3541"/>
    <w:rsid w:val="00CC37EC"/>
    <w:rsid w:val="00CC3A54"/>
    <w:rsid w:val="00CC3D78"/>
    <w:rsid w:val="00CC4529"/>
    <w:rsid w:val="00CC4583"/>
    <w:rsid w:val="00CC480B"/>
    <w:rsid w:val="00CC480C"/>
    <w:rsid w:val="00CC4B4A"/>
    <w:rsid w:val="00CC4C98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76"/>
    <w:rsid w:val="00CC6F96"/>
    <w:rsid w:val="00CC7464"/>
    <w:rsid w:val="00CC7590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D5A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4"/>
    <w:rsid w:val="00CD42E7"/>
    <w:rsid w:val="00CD4305"/>
    <w:rsid w:val="00CD454F"/>
    <w:rsid w:val="00CD470C"/>
    <w:rsid w:val="00CD4718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0F6A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2D59"/>
    <w:rsid w:val="00CE3007"/>
    <w:rsid w:val="00CE3227"/>
    <w:rsid w:val="00CE329D"/>
    <w:rsid w:val="00CE365D"/>
    <w:rsid w:val="00CE36C8"/>
    <w:rsid w:val="00CE3757"/>
    <w:rsid w:val="00CE3B1C"/>
    <w:rsid w:val="00CE3BAE"/>
    <w:rsid w:val="00CE3C66"/>
    <w:rsid w:val="00CE3F98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3A3"/>
    <w:rsid w:val="00CE6590"/>
    <w:rsid w:val="00CE6597"/>
    <w:rsid w:val="00CE6B9E"/>
    <w:rsid w:val="00CE6C77"/>
    <w:rsid w:val="00CE78B5"/>
    <w:rsid w:val="00CE7967"/>
    <w:rsid w:val="00CE7BC6"/>
    <w:rsid w:val="00CE7E01"/>
    <w:rsid w:val="00CE7F3B"/>
    <w:rsid w:val="00CF0381"/>
    <w:rsid w:val="00CF05EE"/>
    <w:rsid w:val="00CF08DC"/>
    <w:rsid w:val="00CF0C6E"/>
    <w:rsid w:val="00CF0D69"/>
    <w:rsid w:val="00CF0D6C"/>
    <w:rsid w:val="00CF0DC1"/>
    <w:rsid w:val="00CF128D"/>
    <w:rsid w:val="00CF135A"/>
    <w:rsid w:val="00CF151D"/>
    <w:rsid w:val="00CF16D9"/>
    <w:rsid w:val="00CF185F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2E62"/>
    <w:rsid w:val="00CF3359"/>
    <w:rsid w:val="00CF3377"/>
    <w:rsid w:val="00CF385B"/>
    <w:rsid w:val="00CF3FE8"/>
    <w:rsid w:val="00CF4044"/>
    <w:rsid w:val="00CF40BE"/>
    <w:rsid w:val="00CF4111"/>
    <w:rsid w:val="00CF4B04"/>
    <w:rsid w:val="00CF4B32"/>
    <w:rsid w:val="00CF4D7E"/>
    <w:rsid w:val="00CF4D86"/>
    <w:rsid w:val="00CF4EFB"/>
    <w:rsid w:val="00CF501C"/>
    <w:rsid w:val="00CF506D"/>
    <w:rsid w:val="00CF508C"/>
    <w:rsid w:val="00CF5157"/>
    <w:rsid w:val="00CF5275"/>
    <w:rsid w:val="00CF535B"/>
    <w:rsid w:val="00CF5B2A"/>
    <w:rsid w:val="00CF64BA"/>
    <w:rsid w:val="00CF68F6"/>
    <w:rsid w:val="00CF6953"/>
    <w:rsid w:val="00CF6E44"/>
    <w:rsid w:val="00CF6E8C"/>
    <w:rsid w:val="00CF73DC"/>
    <w:rsid w:val="00CF73E9"/>
    <w:rsid w:val="00CF789A"/>
    <w:rsid w:val="00CF78B3"/>
    <w:rsid w:val="00CF78DF"/>
    <w:rsid w:val="00CF79F7"/>
    <w:rsid w:val="00CF7AAC"/>
    <w:rsid w:val="00CF7B87"/>
    <w:rsid w:val="00CF7CA5"/>
    <w:rsid w:val="00CF7E34"/>
    <w:rsid w:val="00CF7FB7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0E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5C3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75D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B30"/>
    <w:rsid w:val="00D12DF5"/>
    <w:rsid w:val="00D13085"/>
    <w:rsid w:val="00D1372E"/>
    <w:rsid w:val="00D13832"/>
    <w:rsid w:val="00D1393C"/>
    <w:rsid w:val="00D13A64"/>
    <w:rsid w:val="00D13AA9"/>
    <w:rsid w:val="00D13C6E"/>
    <w:rsid w:val="00D13E29"/>
    <w:rsid w:val="00D1406E"/>
    <w:rsid w:val="00D14530"/>
    <w:rsid w:val="00D146D5"/>
    <w:rsid w:val="00D147C7"/>
    <w:rsid w:val="00D148E6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DD1"/>
    <w:rsid w:val="00D15FCC"/>
    <w:rsid w:val="00D16779"/>
    <w:rsid w:val="00D16AE8"/>
    <w:rsid w:val="00D16C4A"/>
    <w:rsid w:val="00D16E14"/>
    <w:rsid w:val="00D16FD4"/>
    <w:rsid w:val="00D17BCB"/>
    <w:rsid w:val="00D17C49"/>
    <w:rsid w:val="00D17E48"/>
    <w:rsid w:val="00D17F45"/>
    <w:rsid w:val="00D20214"/>
    <w:rsid w:val="00D20AA1"/>
    <w:rsid w:val="00D212DD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148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664"/>
    <w:rsid w:val="00D2671D"/>
    <w:rsid w:val="00D26AA5"/>
    <w:rsid w:val="00D26D39"/>
    <w:rsid w:val="00D271BB"/>
    <w:rsid w:val="00D27243"/>
    <w:rsid w:val="00D272FA"/>
    <w:rsid w:val="00D27454"/>
    <w:rsid w:val="00D274BF"/>
    <w:rsid w:val="00D277B3"/>
    <w:rsid w:val="00D278C6"/>
    <w:rsid w:val="00D27A23"/>
    <w:rsid w:val="00D27EE6"/>
    <w:rsid w:val="00D3047F"/>
    <w:rsid w:val="00D305BA"/>
    <w:rsid w:val="00D306FF"/>
    <w:rsid w:val="00D307D2"/>
    <w:rsid w:val="00D3083A"/>
    <w:rsid w:val="00D30ECF"/>
    <w:rsid w:val="00D31426"/>
    <w:rsid w:val="00D314CC"/>
    <w:rsid w:val="00D316B5"/>
    <w:rsid w:val="00D316C3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CD5"/>
    <w:rsid w:val="00D33E54"/>
    <w:rsid w:val="00D33EAC"/>
    <w:rsid w:val="00D33F94"/>
    <w:rsid w:val="00D340B7"/>
    <w:rsid w:val="00D341EE"/>
    <w:rsid w:val="00D343D9"/>
    <w:rsid w:val="00D344D3"/>
    <w:rsid w:val="00D34A3E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220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C52"/>
    <w:rsid w:val="00D40D9E"/>
    <w:rsid w:val="00D41166"/>
    <w:rsid w:val="00D411A7"/>
    <w:rsid w:val="00D411DB"/>
    <w:rsid w:val="00D413DF"/>
    <w:rsid w:val="00D414AB"/>
    <w:rsid w:val="00D414D1"/>
    <w:rsid w:val="00D4170D"/>
    <w:rsid w:val="00D41767"/>
    <w:rsid w:val="00D417A5"/>
    <w:rsid w:val="00D417F2"/>
    <w:rsid w:val="00D418FF"/>
    <w:rsid w:val="00D41AE3"/>
    <w:rsid w:val="00D41CF1"/>
    <w:rsid w:val="00D41E1C"/>
    <w:rsid w:val="00D41E87"/>
    <w:rsid w:val="00D41F86"/>
    <w:rsid w:val="00D42114"/>
    <w:rsid w:val="00D42367"/>
    <w:rsid w:val="00D4258B"/>
    <w:rsid w:val="00D42652"/>
    <w:rsid w:val="00D429F3"/>
    <w:rsid w:val="00D42A75"/>
    <w:rsid w:val="00D42C7E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8B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DC"/>
    <w:rsid w:val="00D515F1"/>
    <w:rsid w:val="00D519A4"/>
    <w:rsid w:val="00D51B47"/>
    <w:rsid w:val="00D51DDE"/>
    <w:rsid w:val="00D51ECF"/>
    <w:rsid w:val="00D51FA4"/>
    <w:rsid w:val="00D52580"/>
    <w:rsid w:val="00D527D7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1"/>
    <w:rsid w:val="00D539E9"/>
    <w:rsid w:val="00D53EBA"/>
    <w:rsid w:val="00D54231"/>
    <w:rsid w:val="00D5425D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4A9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727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7CA"/>
    <w:rsid w:val="00D61913"/>
    <w:rsid w:val="00D61A30"/>
    <w:rsid w:val="00D61CB0"/>
    <w:rsid w:val="00D61DA7"/>
    <w:rsid w:val="00D621DE"/>
    <w:rsid w:val="00D62320"/>
    <w:rsid w:val="00D62396"/>
    <w:rsid w:val="00D624B3"/>
    <w:rsid w:val="00D6272B"/>
    <w:rsid w:val="00D6299D"/>
    <w:rsid w:val="00D62AD7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7E"/>
    <w:rsid w:val="00D63DFC"/>
    <w:rsid w:val="00D642A5"/>
    <w:rsid w:val="00D6462E"/>
    <w:rsid w:val="00D649F1"/>
    <w:rsid w:val="00D64B2D"/>
    <w:rsid w:val="00D6517C"/>
    <w:rsid w:val="00D6530E"/>
    <w:rsid w:val="00D654FC"/>
    <w:rsid w:val="00D655D7"/>
    <w:rsid w:val="00D65656"/>
    <w:rsid w:val="00D65BB4"/>
    <w:rsid w:val="00D65DBE"/>
    <w:rsid w:val="00D65DF6"/>
    <w:rsid w:val="00D65E22"/>
    <w:rsid w:val="00D65FA4"/>
    <w:rsid w:val="00D660FF"/>
    <w:rsid w:val="00D662C1"/>
    <w:rsid w:val="00D6637A"/>
    <w:rsid w:val="00D66695"/>
    <w:rsid w:val="00D66818"/>
    <w:rsid w:val="00D66BCA"/>
    <w:rsid w:val="00D66C46"/>
    <w:rsid w:val="00D66FD7"/>
    <w:rsid w:val="00D672E4"/>
    <w:rsid w:val="00D674B2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6EF"/>
    <w:rsid w:val="00D718A3"/>
    <w:rsid w:val="00D7194F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9C8"/>
    <w:rsid w:val="00D81AF4"/>
    <w:rsid w:val="00D81AF9"/>
    <w:rsid w:val="00D81DB5"/>
    <w:rsid w:val="00D81EBA"/>
    <w:rsid w:val="00D82026"/>
    <w:rsid w:val="00D8206E"/>
    <w:rsid w:val="00D823E4"/>
    <w:rsid w:val="00D82418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C7F"/>
    <w:rsid w:val="00D84ED9"/>
    <w:rsid w:val="00D85150"/>
    <w:rsid w:val="00D851AF"/>
    <w:rsid w:val="00D852AD"/>
    <w:rsid w:val="00D852F2"/>
    <w:rsid w:val="00D857B3"/>
    <w:rsid w:val="00D85CD1"/>
    <w:rsid w:val="00D85E17"/>
    <w:rsid w:val="00D85F15"/>
    <w:rsid w:val="00D86005"/>
    <w:rsid w:val="00D8603C"/>
    <w:rsid w:val="00D861DB"/>
    <w:rsid w:val="00D862FB"/>
    <w:rsid w:val="00D865E3"/>
    <w:rsid w:val="00D86730"/>
    <w:rsid w:val="00D867FA"/>
    <w:rsid w:val="00D86A07"/>
    <w:rsid w:val="00D86A3B"/>
    <w:rsid w:val="00D86C06"/>
    <w:rsid w:val="00D86C2B"/>
    <w:rsid w:val="00D86D67"/>
    <w:rsid w:val="00D86E6B"/>
    <w:rsid w:val="00D86FEC"/>
    <w:rsid w:val="00D8714F"/>
    <w:rsid w:val="00D87A11"/>
    <w:rsid w:val="00D90432"/>
    <w:rsid w:val="00D9051B"/>
    <w:rsid w:val="00D90E25"/>
    <w:rsid w:val="00D90F75"/>
    <w:rsid w:val="00D90F7F"/>
    <w:rsid w:val="00D9113D"/>
    <w:rsid w:val="00D91179"/>
    <w:rsid w:val="00D91370"/>
    <w:rsid w:val="00D915C1"/>
    <w:rsid w:val="00D91676"/>
    <w:rsid w:val="00D91801"/>
    <w:rsid w:val="00D91D52"/>
    <w:rsid w:val="00D91D93"/>
    <w:rsid w:val="00D91DD0"/>
    <w:rsid w:val="00D91EF9"/>
    <w:rsid w:val="00D91FF5"/>
    <w:rsid w:val="00D92174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39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4F91"/>
    <w:rsid w:val="00D95473"/>
    <w:rsid w:val="00D95620"/>
    <w:rsid w:val="00D95A38"/>
    <w:rsid w:val="00D95F00"/>
    <w:rsid w:val="00D95F82"/>
    <w:rsid w:val="00D961D4"/>
    <w:rsid w:val="00D963DF"/>
    <w:rsid w:val="00D9649B"/>
    <w:rsid w:val="00D96709"/>
    <w:rsid w:val="00D967AF"/>
    <w:rsid w:val="00D9687D"/>
    <w:rsid w:val="00D9689E"/>
    <w:rsid w:val="00D96D39"/>
    <w:rsid w:val="00D97519"/>
    <w:rsid w:val="00D975F0"/>
    <w:rsid w:val="00D97700"/>
    <w:rsid w:val="00D9773A"/>
    <w:rsid w:val="00D9792B"/>
    <w:rsid w:val="00D979B6"/>
    <w:rsid w:val="00D97AE5"/>
    <w:rsid w:val="00D97CA7"/>
    <w:rsid w:val="00D97F63"/>
    <w:rsid w:val="00DA00E8"/>
    <w:rsid w:val="00DA0166"/>
    <w:rsid w:val="00DA0233"/>
    <w:rsid w:val="00DA0468"/>
    <w:rsid w:val="00DA066F"/>
    <w:rsid w:val="00DA0A66"/>
    <w:rsid w:val="00DA0AAF"/>
    <w:rsid w:val="00DA0B38"/>
    <w:rsid w:val="00DA0CBD"/>
    <w:rsid w:val="00DA0EB2"/>
    <w:rsid w:val="00DA1379"/>
    <w:rsid w:val="00DA13C5"/>
    <w:rsid w:val="00DA14A4"/>
    <w:rsid w:val="00DA18E9"/>
    <w:rsid w:val="00DA19B5"/>
    <w:rsid w:val="00DA1B72"/>
    <w:rsid w:val="00DA1BDC"/>
    <w:rsid w:val="00DA1C56"/>
    <w:rsid w:val="00DA1D85"/>
    <w:rsid w:val="00DA209D"/>
    <w:rsid w:val="00DA224F"/>
    <w:rsid w:val="00DA235D"/>
    <w:rsid w:val="00DA2502"/>
    <w:rsid w:val="00DA2642"/>
    <w:rsid w:val="00DA2696"/>
    <w:rsid w:val="00DA2BC1"/>
    <w:rsid w:val="00DA2CB0"/>
    <w:rsid w:val="00DA2DC1"/>
    <w:rsid w:val="00DA2F16"/>
    <w:rsid w:val="00DA311C"/>
    <w:rsid w:val="00DA3131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6D"/>
    <w:rsid w:val="00DA4CB2"/>
    <w:rsid w:val="00DA4D5A"/>
    <w:rsid w:val="00DA5357"/>
    <w:rsid w:val="00DA53B1"/>
    <w:rsid w:val="00DA53E9"/>
    <w:rsid w:val="00DA53FC"/>
    <w:rsid w:val="00DA5657"/>
    <w:rsid w:val="00DA5A68"/>
    <w:rsid w:val="00DA5A82"/>
    <w:rsid w:val="00DA5DDA"/>
    <w:rsid w:val="00DA5E03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AFB"/>
    <w:rsid w:val="00DA7C8F"/>
    <w:rsid w:val="00DA7DE4"/>
    <w:rsid w:val="00DA7F38"/>
    <w:rsid w:val="00DA7F94"/>
    <w:rsid w:val="00DB0220"/>
    <w:rsid w:val="00DB050B"/>
    <w:rsid w:val="00DB06D1"/>
    <w:rsid w:val="00DB0754"/>
    <w:rsid w:val="00DB07AB"/>
    <w:rsid w:val="00DB086D"/>
    <w:rsid w:val="00DB090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26E"/>
    <w:rsid w:val="00DB276C"/>
    <w:rsid w:val="00DB2806"/>
    <w:rsid w:val="00DB2AD7"/>
    <w:rsid w:val="00DB3297"/>
    <w:rsid w:val="00DB3353"/>
    <w:rsid w:val="00DB39B1"/>
    <w:rsid w:val="00DB3B2D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78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B91"/>
    <w:rsid w:val="00DC1BA1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1C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17"/>
    <w:rsid w:val="00DD0053"/>
    <w:rsid w:val="00DD00D9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52D"/>
    <w:rsid w:val="00DD36EB"/>
    <w:rsid w:val="00DD3CDB"/>
    <w:rsid w:val="00DD3CE2"/>
    <w:rsid w:val="00DD3F37"/>
    <w:rsid w:val="00DD3F8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A0B"/>
    <w:rsid w:val="00DE0D85"/>
    <w:rsid w:val="00DE0E61"/>
    <w:rsid w:val="00DE0F82"/>
    <w:rsid w:val="00DE1322"/>
    <w:rsid w:val="00DE1498"/>
    <w:rsid w:val="00DE1945"/>
    <w:rsid w:val="00DE1B90"/>
    <w:rsid w:val="00DE1DB1"/>
    <w:rsid w:val="00DE22A6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261"/>
    <w:rsid w:val="00DE4660"/>
    <w:rsid w:val="00DE49B5"/>
    <w:rsid w:val="00DE4A29"/>
    <w:rsid w:val="00DE534F"/>
    <w:rsid w:val="00DE553D"/>
    <w:rsid w:val="00DE55A7"/>
    <w:rsid w:val="00DE5C92"/>
    <w:rsid w:val="00DE5CAF"/>
    <w:rsid w:val="00DE5CD1"/>
    <w:rsid w:val="00DE5D04"/>
    <w:rsid w:val="00DE6167"/>
    <w:rsid w:val="00DE643A"/>
    <w:rsid w:val="00DE6833"/>
    <w:rsid w:val="00DE68D9"/>
    <w:rsid w:val="00DE69C1"/>
    <w:rsid w:val="00DE6A6B"/>
    <w:rsid w:val="00DE6B61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E7FE6"/>
    <w:rsid w:val="00DF00BF"/>
    <w:rsid w:val="00DF0386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356"/>
    <w:rsid w:val="00DF24CD"/>
    <w:rsid w:val="00DF273D"/>
    <w:rsid w:val="00DF2798"/>
    <w:rsid w:val="00DF2BCA"/>
    <w:rsid w:val="00DF2C0D"/>
    <w:rsid w:val="00DF2EFA"/>
    <w:rsid w:val="00DF309C"/>
    <w:rsid w:val="00DF3484"/>
    <w:rsid w:val="00DF35E8"/>
    <w:rsid w:val="00DF375B"/>
    <w:rsid w:val="00DF37B4"/>
    <w:rsid w:val="00DF386C"/>
    <w:rsid w:val="00DF38EC"/>
    <w:rsid w:val="00DF3955"/>
    <w:rsid w:val="00DF3B50"/>
    <w:rsid w:val="00DF3CD8"/>
    <w:rsid w:val="00DF3DBA"/>
    <w:rsid w:val="00DF3DBE"/>
    <w:rsid w:val="00DF3DD0"/>
    <w:rsid w:val="00DF4248"/>
    <w:rsid w:val="00DF42A7"/>
    <w:rsid w:val="00DF45DD"/>
    <w:rsid w:val="00DF49CF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4C0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60"/>
    <w:rsid w:val="00E033DE"/>
    <w:rsid w:val="00E0368E"/>
    <w:rsid w:val="00E03968"/>
    <w:rsid w:val="00E039B4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0E06"/>
    <w:rsid w:val="00E10EF7"/>
    <w:rsid w:val="00E11285"/>
    <w:rsid w:val="00E11348"/>
    <w:rsid w:val="00E11353"/>
    <w:rsid w:val="00E1145E"/>
    <w:rsid w:val="00E11539"/>
    <w:rsid w:val="00E11832"/>
    <w:rsid w:val="00E119BD"/>
    <w:rsid w:val="00E11E98"/>
    <w:rsid w:val="00E12068"/>
    <w:rsid w:val="00E122AC"/>
    <w:rsid w:val="00E122C9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17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A16"/>
    <w:rsid w:val="00E13FC3"/>
    <w:rsid w:val="00E1406E"/>
    <w:rsid w:val="00E1458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546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BFC"/>
    <w:rsid w:val="00E20CA4"/>
    <w:rsid w:val="00E20CCA"/>
    <w:rsid w:val="00E21254"/>
    <w:rsid w:val="00E2125F"/>
    <w:rsid w:val="00E212A1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4F25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25"/>
    <w:rsid w:val="00E31B40"/>
    <w:rsid w:val="00E31BB9"/>
    <w:rsid w:val="00E31EFE"/>
    <w:rsid w:val="00E320B0"/>
    <w:rsid w:val="00E320E3"/>
    <w:rsid w:val="00E32128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56D"/>
    <w:rsid w:val="00E336C6"/>
    <w:rsid w:val="00E33A2E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E70"/>
    <w:rsid w:val="00E36FEC"/>
    <w:rsid w:val="00E37168"/>
    <w:rsid w:val="00E374D7"/>
    <w:rsid w:val="00E37708"/>
    <w:rsid w:val="00E3777F"/>
    <w:rsid w:val="00E3778E"/>
    <w:rsid w:val="00E377B3"/>
    <w:rsid w:val="00E37A2A"/>
    <w:rsid w:val="00E37A7B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65B"/>
    <w:rsid w:val="00E41875"/>
    <w:rsid w:val="00E418FA"/>
    <w:rsid w:val="00E419D8"/>
    <w:rsid w:val="00E41C38"/>
    <w:rsid w:val="00E41E77"/>
    <w:rsid w:val="00E425C9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71E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660"/>
    <w:rsid w:val="00E467BF"/>
    <w:rsid w:val="00E468FE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662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AC1"/>
    <w:rsid w:val="00E56C1D"/>
    <w:rsid w:val="00E56D62"/>
    <w:rsid w:val="00E56EEB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D53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79B"/>
    <w:rsid w:val="00E629CF"/>
    <w:rsid w:val="00E62AEE"/>
    <w:rsid w:val="00E62B54"/>
    <w:rsid w:val="00E62CDC"/>
    <w:rsid w:val="00E63095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598"/>
    <w:rsid w:val="00E64618"/>
    <w:rsid w:val="00E646AC"/>
    <w:rsid w:val="00E64E29"/>
    <w:rsid w:val="00E6535A"/>
    <w:rsid w:val="00E654F3"/>
    <w:rsid w:val="00E6550A"/>
    <w:rsid w:val="00E6563F"/>
    <w:rsid w:val="00E657D8"/>
    <w:rsid w:val="00E65B3A"/>
    <w:rsid w:val="00E65D6D"/>
    <w:rsid w:val="00E65E0C"/>
    <w:rsid w:val="00E66033"/>
    <w:rsid w:val="00E66330"/>
    <w:rsid w:val="00E66439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273"/>
    <w:rsid w:val="00E733DD"/>
    <w:rsid w:val="00E7345D"/>
    <w:rsid w:val="00E734B4"/>
    <w:rsid w:val="00E7359C"/>
    <w:rsid w:val="00E735F7"/>
    <w:rsid w:val="00E73782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B3"/>
    <w:rsid w:val="00E74DC6"/>
    <w:rsid w:val="00E74E12"/>
    <w:rsid w:val="00E74EFE"/>
    <w:rsid w:val="00E74F5C"/>
    <w:rsid w:val="00E754F7"/>
    <w:rsid w:val="00E75509"/>
    <w:rsid w:val="00E7575A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C74"/>
    <w:rsid w:val="00E83DCF"/>
    <w:rsid w:val="00E83F76"/>
    <w:rsid w:val="00E8407E"/>
    <w:rsid w:val="00E840E9"/>
    <w:rsid w:val="00E841ED"/>
    <w:rsid w:val="00E84226"/>
    <w:rsid w:val="00E843F4"/>
    <w:rsid w:val="00E84675"/>
    <w:rsid w:val="00E84846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CD1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D55"/>
    <w:rsid w:val="00E87D90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6F3"/>
    <w:rsid w:val="00E9173A"/>
    <w:rsid w:val="00E9174A"/>
    <w:rsid w:val="00E91B56"/>
    <w:rsid w:val="00E91C5F"/>
    <w:rsid w:val="00E91D94"/>
    <w:rsid w:val="00E9208C"/>
    <w:rsid w:val="00E92307"/>
    <w:rsid w:val="00E924BE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17E"/>
    <w:rsid w:val="00E945BD"/>
    <w:rsid w:val="00E9466B"/>
    <w:rsid w:val="00E9473A"/>
    <w:rsid w:val="00E947E3"/>
    <w:rsid w:val="00E94B28"/>
    <w:rsid w:val="00E94C66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68E"/>
    <w:rsid w:val="00E967C4"/>
    <w:rsid w:val="00E96831"/>
    <w:rsid w:val="00E96A0E"/>
    <w:rsid w:val="00E96AEB"/>
    <w:rsid w:val="00E96CD4"/>
    <w:rsid w:val="00E96D38"/>
    <w:rsid w:val="00E970E5"/>
    <w:rsid w:val="00E9712B"/>
    <w:rsid w:val="00E97362"/>
    <w:rsid w:val="00E9789D"/>
    <w:rsid w:val="00E979CB"/>
    <w:rsid w:val="00E97AC6"/>
    <w:rsid w:val="00E97AD2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12F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574"/>
    <w:rsid w:val="00EA38A3"/>
    <w:rsid w:val="00EA394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6FE"/>
    <w:rsid w:val="00EA57B3"/>
    <w:rsid w:val="00EA5805"/>
    <w:rsid w:val="00EA5954"/>
    <w:rsid w:val="00EA5E83"/>
    <w:rsid w:val="00EA5F79"/>
    <w:rsid w:val="00EA5FE1"/>
    <w:rsid w:val="00EA6304"/>
    <w:rsid w:val="00EA6540"/>
    <w:rsid w:val="00EA69BE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DF3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E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722"/>
    <w:rsid w:val="00EB3845"/>
    <w:rsid w:val="00EB3D06"/>
    <w:rsid w:val="00EB3F29"/>
    <w:rsid w:val="00EB431A"/>
    <w:rsid w:val="00EB4336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1CD"/>
    <w:rsid w:val="00EC1B21"/>
    <w:rsid w:val="00EC1E14"/>
    <w:rsid w:val="00EC2041"/>
    <w:rsid w:val="00EC2058"/>
    <w:rsid w:val="00EC222F"/>
    <w:rsid w:val="00EC2400"/>
    <w:rsid w:val="00EC247B"/>
    <w:rsid w:val="00EC2E3D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04F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6B5C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BD3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355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073"/>
    <w:rsid w:val="00ED60A7"/>
    <w:rsid w:val="00ED6253"/>
    <w:rsid w:val="00ED635D"/>
    <w:rsid w:val="00ED6388"/>
    <w:rsid w:val="00ED66AD"/>
    <w:rsid w:val="00ED692C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7C5"/>
    <w:rsid w:val="00EE0A56"/>
    <w:rsid w:val="00EE0A78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B0"/>
    <w:rsid w:val="00EE1E45"/>
    <w:rsid w:val="00EE1E48"/>
    <w:rsid w:val="00EE1FAF"/>
    <w:rsid w:val="00EE205C"/>
    <w:rsid w:val="00EE2563"/>
    <w:rsid w:val="00EE2865"/>
    <w:rsid w:val="00EE293D"/>
    <w:rsid w:val="00EE2DC5"/>
    <w:rsid w:val="00EE2E6D"/>
    <w:rsid w:val="00EE30D5"/>
    <w:rsid w:val="00EE317E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15"/>
    <w:rsid w:val="00EE776A"/>
    <w:rsid w:val="00EE7B5B"/>
    <w:rsid w:val="00EE7C04"/>
    <w:rsid w:val="00EE7C38"/>
    <w:rsid w:val="00EE7D93"/>
    <w:rsid w:val="00EE7E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DBD"/>
    <w:rsid w:val="00EF2F27"/>
    <w:rsid w:val="00EF32BA"/>
    <w:rsid w:val="00EF3866"/>
    <w:rsid w:val="00EF3896"/>
    <w:rsid w:val="00EF3C07"/>
    <w:rsid w:val="00EF3D52"/>
    <w:rsid w:val="00EF3E14"/>
    <w:rsid w:val="00EF425C"/>
    <w:rsid w:val="00EF43C2"/>
    <w:rsid w:val="00EF44D7"/>
    <w:rsid w:val="00EF46D3"/>
    <w:rsid w:val="00EF47E8"/>
    <w:rsid w:val="00EF4828"/>
    <w:rsid w:val="00EF490F"/>
    <w:rsid w:val="00EF4B9A"/>
    <w:rsid w:val="00EF4BB5"/>
    <w:rsid w:val="00EF4BC9"/>
    <w:rsid w:val="00EF4D85"/>
    <w:rsid w:val="00EF4F0F"/>
    <w:rsid w:val="00EF50D1"/>
    <w:rsid w:val="00EF53FD"/>
    <w:rsid w:val="00EF579C"/>
    <w:rsid w:val="00EF5AE9"/>
    <w:rsid w:val="00EF5B44"/>
    <w:rsid w:val="00EF6200"/>
    <w:rsid w:val="00EF6574"/>
    <w:rsid w:val="00EF6DD9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C0E"/>
    <w:rsid w:val="00F00E2A"/>
    <w:rsid w:val="00F011FD"/>
    <w:rsid w:val="00F01581"/>
    <w:rsid w:val="00F021EC"/>
    <w:rsid w:val="00F02273"/>
    <w:rsid w:val="00F0232F"/>
    <w:rsid w:val="00F02342"/>
    <w:rsid w:val="00F023AE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94F"/>
    <w:rsid w:val="00F03D1F"/>
    <w:rsid w:val="00F03D41"/>
    <w:rsid w:val="00F03E74"/>
    <w:rsid w:val="00F0406F"/>
    <w:rsid w:val="00F041C1"/>
    <w:rsid w:val="00F042EC"/>
    <w:rsid w:val="00F04421"/>
    <w:rsid w:val="00F044C7"/>
    <w:rsid w:val="00F045B8"/>
    <w:rsid w:val="00F04EFF"/>
    <w:rsid w:val="00F05550"/>
    <w:rsid w:val="00F05913"/>
    <w:rsid w:val="00F05B0B"/>
    <w:rsid w:val="00F05B4A"/>
    <w:rsid w:val="00F05C49"/>
    <w:rsid w:val="00F05D31"/>
    <w:rsid w:val="00F05E40"/>
    <w:rsid w:val="00F060B2"/>
    <w:rsid w:val="00F061F4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1B6C"/>
    <w:rsid w:val="00F11BBC"/>
    <w:rsid w:val="00F12089"/>
    <w:rsid w:val="00F12273"/>
    <w:rsid w:val="00F1229C"/>
    <w:rsid w:val="00F124B2"/>
    <w:rsid w:val="00F125E9"/>
    <w:rsid w:val="00F127BC"/>
    <w:rsid w:val="00F12DA0"/>
    <w:rsid w:val="00F12E1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836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311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9B"/>
    <w:rsid w:val="00F247AF"/>
    <w:rsid w:val="00F24D29"/>
    <w:rsid w:val="00F24FBE"/>
    <w:rsid w:val="00F2521D"/>
    <w:rsid w:val="00F25727"/>
    <w:rsid w:val="00F259B8"/>
    <w:rsid w:val="00F25BFB"/>
    <w:rsid w:val="00F25C7B"/>
    <w:rsid w:val="00F26195"/>
    <w:rsid w:val="00F2624D"/>
    <w:rsid w:val="00F262DD"/>
    <w:rsid w:val="00F268B8"/>
    <w:rsid w:val="00F26AA8"/>
    <w:rsid w:val="00F26DCE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B64"/>
    <w:rsid w:val="00F32CDD"/>
    <w:rsid w:val="00F32EC6"/>
    <w:rsid w:val="00F3305D"/>
    <w:rsid w:val="00F33087"/>
    <w:rsid w:val="00F3308F"/>
    <w:rsid w:val="00F33299"/>
    <w:rsid w:val="00F335B5"/>
    <w:rsid w:val="00F335C7"/>
    <w:rsid w:val="00F33621"/>
    <w:rsid w:val="00F3369E"/>
    <w:rsid w:val="00F3380A"/>
    <w:rsid w:val="00F33958"/>
    <w:rsid w:val="00F33A43"/>
    <w:rsid w:val="00F33C27"/>
    <w:rsid w:val="00F3450E"/>
    <w:rsid w:val="00F34666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42A"/>
    <w:rsid w:val="00F3775D"/>
    <w:rsid w:val="00F3794F"/>
    <w:rsid w:val="00F37BE2"/>
    <w:rsid w:val="00F37CEE"/>
    <w:rsid w:val="00F37E6F"/>
    <w:rsid w:val="00F37F9C"/>
    <w:rsid w:val="00F40A50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AEE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6C"/>
    <w:rsid w:val="00F45C71"/>
    <w:rsid w:val="00F45E99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CE4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3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13A"/>
    <w:rsid w:val="00F5750C"/>
    <w:rsid w:val="00F5760D"/>
    <w:rsid w:val="00F57D1A"/>
    <w:rsid w:val="00F57E09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286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4F06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557"/>
    <w:rsid w:val="00F666B0"/>
    <w:rsid w:val="00F6682F"/>
    <w:rsid w:val="00F66C79"/>
    <w:rsid w:val="00F66F70"/>
    <w:rsid w:val="00F67072"/>
    <w:rsid w:val="00F67279"/>
    <w:rsid w:val="00F67353"/>
    <w:rsid w:val="00F673AA"/>
    <w:rsid w:val="00F6747C"/>
    <w:rsid w:val="00F67616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56"/>
    <w:rsid w:val="00F71A67"/>
    <w:rsid w:val="00F71B30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6B6"/>
    <w:rsid w:val="00F7479C"/>
    <w:rsid w:val="00F74DDA"/>
    <w:rsid w:val="00F74EE0"/>
    <w:rsid w:val="00F74FDB"/>
    <w:rsid w:val="00F753B9"/>
    <w:rsid w:val="00F753CA"/>
    <w:rsid w:val="00F75491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4BB"/>
    <w:rsid w:val="00F807D6"/>
    <w:rsid w:val="00F80AFF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BD6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3CB"/>
    <w:rsid w:val="00F90696"/>
    <w:rsid w:val="00F909C2"/>
    <w:rsid w:val="00F90C47"/>
    <w:rsid w:val="00F9108D"/>
    <w:rsid w:val="00F914EF"/>
    <w:rsid w:val="00F915EA"/>
    <w:rsid w:val="00F9169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EB2"/>
    <w:rsid w:val="00F95F85"/>
    <w:rsid w:val="00F96156"/>
    <w:rsid w:val="00F9641A"/>
    <w:rsid w:val="00F96688"/>
    <w:rsid w:val="00F967ED"/>
    <w:rsid w:val="00F968E6"/>
    <w:rsid w:val="00F969B9"/>
    <w:rsid w:val="00F973C8"/>
    <w:rsid w:val="00F9751D"/>
    <w:rsid w:val="00F975A0"/>
    <w:rsid w:val="00F97744"/>
    <w:rsid w:val="00F979A7"/>
    <w:rsid w:val="00F97BDD"/>
    <w:rsid w:val="00F97DA4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1B22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00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7C2"/>
    <w:rsid w:val="00FA59E7"/>
    <w:rsid w:val="00FA5B65"/>
    <w:rsid w:val="00FA5B66"/>
    <w:rsid w:val="00FA5B99"/>
    <w:rsid w:val="00FA5DF4"/>
    <w:rsid w:val="00FA5E1B"/>
    <w:rsid w:val="00FA65F3"/>
    <w:rsid w:val="00FA68D0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E5A"/>
    <w:rsid w:val="00FB0FF7"/>
    <w:rsid w:val="00FB10F3"/>
    <w:rsid w:val="00FB123A"/>
    <w:rsid w:val="00FB12AE"/>
    <w:rsid w:val="00FB15E2"/>
    <w:rsid w:val="00FB162F"/>
    <w:rsid w:val="00FB1AA3"/>
    <w:rsid w:val="00FB1E62"/>
    <w:rsid w:val="00FB2060"/>
    <w:rsid w:val="00FB232E"/>
    <w:rsid w:val="00FB2A4E"/>
    <w:rsid w:val="00FB2B5E"/>
    <w:rsid w:val="00FB2D75"/>
    <w:rsid w:val="00FB2F37"/>
    <w:rsid w:val="00FB335F"/>
    <w:rsid w:val="00FB3420"/>
    <w:rsid w:val="00FB36FD"/>
    <w:rsid w:val="00FB3742"/>
    <w:rsid w:val="00FB38A4"/>
    <w:rsid w:val="00FB3BE8"/>
    <w:rsid w:val="00FB4546"/>
    <w:rsid w:val="00FB45A7"/>
    <w:rsid w:val="00FB46BF"/>
    <w:rsid w:val="00FB4783"/>
    <w:rsid w:val="00FB49B1"/>
    <w:rsid w:val="00FB4CA9"/>
    <w:rsid w:val="00FB4FB8"/>
    <w:rsid w:val="00FB5000"/>
    <w:rsid w:val="00FB5002"/>
    <w:rsid w:val="00FB50B3"/>
    <w:rsid w:val="00FB51CF"/>
    <w:rsid w:val="00FB5304"/>
    <w:rsid w:val="00FB5437"/>
    <w:rsid w:val="00FB5726"/>
    <w:rsid w:val="00FB58D1"/>
    <w:rsid w:val="00FB5C74"/>
    <w:rsid w:val="00FB5DF7"/>
    <w:rsid w:val="00FB5DFB"/>
    <w:rsid w:val="00FB5EE6"/>
    <w:rsid w:val="00FB6925"/>
    <w:rsid w:val="00FB6BF9"/>
    <w:rsid w:val="00FB6BFC"/>
    <w:rsid w:val="00FB7149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57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649"/>
    <w:rsid w:val="00FC4B98"/>
    <w:rsid w:val="00FC4CCE"/>
    <w:rsid w:val="00FC4DC6"/>
    <w:rsid w:val="00FC4E72"/>
    <w:rsid w:val="00FC504E"/>
    <w:rsid w:val="00FC50B8"/>
    <w:rsid w:val="00FC51D1"/>
    <w:rsid w:val="00FC52B4"/>
    <w:rsid w:val="00FC591C"/>
    <w:rsid w:val="00FC59FA"/>
    <w:rsid w:val="00FC5EF5"/>
    <w:rsid w:val="00FC5FB2"/>
    <w:rsid w:val="00FC60DF"/>
    <w:rsid w:val="00FC64B0"/>
    <w:rsid w:val="00FC68B2"/>
    <w:rsid w:val="00FC6AC8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8C5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4B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8FC"/>
    <w:rsid w:val="00FD6C8F"/>
    <w:rsid w:val="00FD6CBF"/>
    <w:rsid w:val="00FD6EBC"/>
    <w:rsid w:val="00FD7183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C43"/>
    <w:rsid w:val="00FE0EB0"/>
    <w:rsid w:val="00FE1122"/>
    <w:rsid w:val="00FE1154"/>
    <w:rsid w:val="00FE13E6"/>
    <w:rsid w:val="00FE1483"/>
    <w:rsid w:val="00FE176E"/>
    <w:rsid w:val="00FE1B8F"/>
    <w:rsid w:val="00FE1B9E"/>
    <w:rsid w:val="00FE1E9C"/>
    <w:rsid w:val="00FE1EC4"/>
    <w:rsid w:val="00FE1F27"/>
    <w:rsid w:val="00FE26F1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3D9A"/>
    <w:rsid w:val="00FE3E8B"/>
    <w:rsid w:val="00FE3F8A"/>
    <w:rsid w:val="00FE44C0"/>
    <w:rsid w:val="00FE461C"/>
    <w:rsid w:val="00FE4906"/>
    <w:rsid w:val="00FE4CC8"/>
    <w:rsid w:val="00FE4E60"/>
    <w:rsid w:val="00FE50F9"/>
    <w:rsid w:val="00FE56B1"/>
    <w:rsid w:val="00FE5725"/>
    <w:rsid w:val="00FE57C3"/>
    <w:rsid w:val="00FE5F2B"/>
    <w:rsid w:val="00FE6222"/>
    <w:rsid w:val="00FE62CB"/>
    <w:rsid w:val="00FE6345"/>
    <w:rsid w:val="00FE6930"/>
    <w:rsid w:val="00FE6D5C"/>
    <w:rsid w:val="00FE6F49"/>
    <w:rsid w:val="00FE70B8"/>
    <w:rsid w:val="00FE70F5"/>
    <w:rsid w:val="00FE71B1"/>
    <w:rsid w:val="00FE7293"/>
    <w:rsid w:val="00FE72D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BB1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09"/>
    <w:rsid w:val="00FF5F6F"/>
    <w:rsid w:val="00FF5FAE"/>
    <w:rsid w:val="00FF6868"/>
    <w:rsid w:val="00FF6D42"/>
    <w:rsid w:val="00FF6DD4"/>
    <w:rsid w:val="00FF6F5B"/>
    <w:rsid w:val="00FF760B"/>
    <w:rsid w:val="00FF7812"/>
    <w:rsid w:val="00FF79C5"/>
    <w:rsid w:val="00FF79EC"/>
    <w:rsid w:val="00FF7A15"/>
    <w:rsid w:val="00FF7A72"/>
    <w:rsid w:val="00FF7B60"/>
    <w:rsid w:val="00FF7C03"/>
    <w:rsid w:val="00FF7C8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0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9FA1E7-4FE4-42F0-A0C2-F29E329E17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6803</TotalTime>
  <Pages>18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1367</cp:revision>
  <cp:lastPrinted>2026-05-07T14:04:00Z</cp:lastPrinted>
  <dcterms:created xsi:type="dcterms:W3CDTF">2024-05-13T11:49:00Z</dcterms:created>
  <dcterms:modified xsi:type="dcterms:W3CDTF">2026-05-15T04:28:00Z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