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7B77637" w14:textId="3D726FDF" w:rsidR="00220EC4" w:rsidRDefault="00220EC4" w:rsidP="00220EC4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>สำหรับงวดสามเดือน</w:t>
      </w:r>
      <w:r w:rsidR="008337BC"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394EB2" w:rsidRPr="00394EB2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8337BC">
        <w:rPr>
          <w:rFonts w:ascii="Angsana New" w:hAnsi="Angsana New" w:cs="Angsana New" w:hint="cs"/>
          <w:sz w:val="32"/>
          <w:szCs w:val="32"/>
          <w:u w:val="none"/>
          <w:cs/>
        </w:rPr>
        <w:t>มีนาคม</w:t>
      </w:r>
      <w:r w:rsidR="00394EB2" w:rsidRPr="00394EB2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Pr="00ED35F5">
        <w:rPr>
          <w:rFonts w:ascii="Angsana New" w:hAnsi="Angsana New" w:cs="Angsana New"/>
          <w:sz w:val="32"/>
          <w:szCs w:val="32"/>
          <w:u w:val="none"/>
        </w:rPr>
        <w:t>256</w:t>
      </w:r>
      <w:r w:rsidR="008337BC">
        <w:rPr>
          <w:rFonts w:ascii="Angsana New" w:hAnsi="Angsana New" w:cs="Angsana New"/>
          <w:sz w:val="32"/>
          <w:szCs w:val="32"/>
          <w:u w:val="none"/>
        </w:rPr>
        <w:t>9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71716CC6" w14:textId="77777777" w:rsidR="0000097A" w:rsidRDefault="0000097A" w:rsidP="006C6417">
      <w:pPr>
        <w:pStyle w:val="Heading9"/>
        <w:rPr>
          <w:rFonts w:ascii="Angsana New" w:hAnsi="Angsana New" w:cs="Angsana New"/>
        </w:rPr>
      </w:pPr>
    </w:p>
    <w:p w14:paraId="2F888D42" w14:textId="77777777" w:rsidR="0000097A" w:rsidRDefault="0000097A" w:rsidP="006C6417">
      <w:pPr>
        <w:pStyle w:val="Heading9"/>
        <w:rPr>
          <w:rFonts w:ascii="Angsana New" w:hAnsi="Angsana New" w:cs="Angsana New"/>
        </w:rPr>
      </w:pPr>
    </w:p>
    <w:p w14:paraId="5B69E284" w14:textId="249FEC6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D8DB08" w14:textId="294BCFC8" w:rsidR="00220EC4" w:rsidRPr="003054FD" w:rsidRDefault="00220EC4" w:rsidP="00F7210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 xml:space="preserve">31 </w:t>
      </w:r>
      <w:r w:rsidR="008337BC">
        <w:rPr>
          <w:rFonts w:ascii="Angsana New" w:hAnsi="Angsana New" w:hint="cs"/>
          <w:sz w:val="30"/>
          <w:szCs w:val="30"/>
          <w:cs/>
        </w:rPr>
        <w:t>มีนาคม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 w:rsidR="008337BC">
        <w:rPr>
          <w:rFonts w:ascii="Angsana New" w:hAnsi="Angsana New"/>
          <w:sz w:val="30"/>
          <w:szCs w:val="30"/>
        </w:rPr>
        <w:t>9</w:t>
      </w:r>
      <w:r w:rsidR="003D0E02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337B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337BC">
        <w:rPr>
          <w:rFonts w:ascii="Angsana New" w:hAnsi="Angsana New"/>
          <w:sz w:val="30"/>
          <w:szCs w:val="30"/>
        </w:rPr>
        <w:t xml:space="preserve">31 </w:t>
      </w:r>
      <w:r w:rsidR="008337B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337BC">
        <w:rPr>
          <w:rFonts w:ascii="Angsana New" w:hAnsi="Angsana New"/>
          <w:sz w:val="30"/>
          <w:szCs w:val="30"/>
        </w:rPr>
        <w:t>2569</w:t>
      </w:r>
      <w:r w:rsidR="00394EB2">
        <w:rPr>
          <w:rFonts w:ascii="Angsana New" w:hAnsi="Angsana New"/>
          <w:spacing w:val="-4"/>
          <w:sz w:val="30"/>
          <w:szCs w:val="30"/>
        </w:rPr>
        <w:t xml:space="preserve"> </w:t>
      </w:r>
      <w:r w:rsidR="008337BC">
        <w:rPr>
          <w:rFonts w:ascii="Angsana New" w:hAnsi="Angsana New"/>
          <w:spacing w:val="-4"/>
          <w:sz w:val="30"/>
          <w:szCs w:val="30"/>
          <w:cs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8337BC">
        <w:rPr>
          <w:rFonts w:ascii="Angsana New" w:hAnsi="Angsana New" w:hint="cs"/>
          <w:sz w:val="30"/>
          <w:szCs w:val="30"/>
          <w:cs/>
        </w:rPr>
        <w:t>หก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 xml:space="preserve">31 </w:t>
      </w:r>
      <w:r w:rsidR="008337BC">
        <w:rPr>
          <w:rFonts w:ascii="Angsana New" w:hAnsi="Angsana New" w:hint="cs"/>
          <w:sz w:val="30"/>
          <w:szCs w:val="30"/>
          <w:cs/>
        </w:rPr>
        <w:t>มีนาคม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 w:rsidR="008337BC">
        <w:rPr>
          <w:rFonts w:ascii="Angsana New" w:hAnsi="Angsana New"/>
          <w:sz w:val="30"/>
          <w:szCs w:val="30"/>
        </w:rPr>
        <w:t>9</w:t>
      </w:r>
      <w:r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มูราโมโต้</w:t>
      </w:r>
      <w:r w:rsidR="008337BC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="001D32C0">
        <w:rPr>
          <w:rFonts w:ascii="Angsana New" w:hAnsi="Angsana New"/>
          <w:sz w:val="30"/>
          <w:szCs w:val="30"/>
        </w:rPr>
        <w:t xml:space="preserve"> </w:t>
      </w:r>
      <w:r w:rsidR="00F7210A">
        <w:rPr>
          <w:rFonts w:ascii="Angsana New" w:hAnsi="Angsana New"/>
          <w:sz w:val="30"/>
          <w:szCs w:val="30"/>
        </w:rPr>
        <w:t xml:space="preserve">                          </w:t>
      </w:r>
      <w:r w:rsidRPr="003D0E0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3D0E02"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7210A">
        <w:rPr>
          <w:rFonts w:ascii="Angsana New" w:hAnsi="Angsana New"/>
          <w:spacing w:val="-2"/>
          <w:sz w:val="30"/>
          <w:szCs w:val="30"/>
        </w:rPr>
        <w:t xml:space="preserve">         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EE30A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2313FB86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FB0A03" w14:textId="48B597E0" w:rsidR="00220EC4" w:rsidRPr="003445CA" w:rsidRDefault="009D1DF4" w:rsidP="00220EC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</w:t>
      </w:r>
      <w:r w:rsidR="00394EB2">
        <w:rPr>
          <w:rFonts w:ascii="Angsana New" w:hAnsi="Angsana New" w:hint="cs"/>
          <w:sz w:val="30"/>
          <w:szCs w:val="30"/>
          <w:cs/>
        </w:rPr>
        <w:t xml:space="preserve"> </w:t>
      </w:r>
      <w:r w:rsidR="00AE66B3">
        <w:rPr>
          <w:rFonts w:ascii="Angsana New" w:hAnsi="Angsana New" w:hint="cs"/>
          <w:sz w:val="30"/>
          <w:szCs w:val="30"/>
          <w:cs/>
        </w:rPr>
        <w:t>พฤษภาคม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 </w:t>
      </w:r>
      <w:r w:rsidR="00220EC4" w:rsidRPr="003054FD">
        <w:rPr>
          <w:rFonts w:ascii="Angsana New" w:hAnsi="Angsana New"/>
          <w:sz w:val="30"/>
          <w:szCs w:val="30"/>
        </w:rPr>
        <w:t>256</w:t>
      </w:r>
      <w:r w:rsidR="00394EB2">
        <w:rPr>
          <w:rFonts w:ascii="Angsana New" w:hAnsi="Angsana New"/>
          <w:sz w:val="30"/>
          <w:szCs w:val="30"/>
        </w:rPr>
        <w:t>9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8521" w14:textId="77777777" w:rsidR="007A2511" w:rsidRDefault="007A2511">
      <w:r>
        <w:separator/>
      </w:r>
    </w:p>
  </w:endnote>
  <w:endnote w:type="continuationSeparator" w:id="0">
    <w:p w14:paraId="0339F140" w14:textId="77777777" w:rsidR="007A2511" w:rsidRDefault="007A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1525" w14:textId="77777777" w:rsidR="007A2511" w:rsidRDefault="007A2511">
      <w:r>
        <w:separator/>
      </w:r>
    </w:p>
  </w:footnote>
  <w:footnote w:type="continuationSeparator" w:id="0">
    <w:p w14:paraId="1B286D95" w14:textId="77777777" w:rsidR="007A2511" w:rsidRDefault="007A2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BC4A1DC" w14:textId="77777777" w:rsidR="002E674E" w:rsidRPr="00372A8C" w:rsidRDefault="002E674E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97A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1F1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0BB4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2C0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0EC4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87A12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92C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674E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4A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EB2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E02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347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75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99B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631D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186B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045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5FE6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1869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A6E"/>
    <w:rsid w:val="005A7D5A"/>
    <w:rsid w:val="005B02E9"/>
    <w:rsid w:val="005B0403"/>
    <w:rsid w:val="005B09B0"/>
    <w:rsid w:val="005B0C9F"/>
    <w:rsid w:val="005B115B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441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2C1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08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511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6A9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94D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7BC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984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548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618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39E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5895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1DF4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4A86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6B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0CDA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29B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1C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2A1E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EDE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1E2B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D7F81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2532"/>
    <w:rsid w:val="00E44613"/>
    <w:rsid w:val="00E447A0"/>
    <w:rsid w:val="00E44DAC"/>
    <w:rsid w:val="00E44EA4"/>
    <w:rsid w:val="00E45411"/>
    <w:rsid w:val="00E462D6"/>
    <w:rsid w:val="00E464E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6C8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10A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97DE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ED06F-813F-4739-903C-F6BDC22D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136</TotalTime>
  <Pages>3</Pages>
  <Words>426</Words>
  <Characters>1670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Pitsini, Fungsa</cp:lastModifiedBy>
  <cp:revision>48</cp:revision>
  <cp:lastPrinted>2026-05-08T10:58:00Z</cp:lastPrinted>
  <dcterms:created xsi:type="dcterms:W3CDTF">2024-05-10T04:52:00Z</dcterms:created>
  <dcterms:modified xsi:type="dcterms:W3CDTF">2026-05-08T11:41:00Z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