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650" w:type="dxa"/>
        <w:tblLook w:val="04A0" w:firstRow="1" w:lastRow="0" w:firstColumn="1" w:lastColumn="0" w:noHBand="0" w:noVBand="1"/>
      </w:tblPr>
      <w:tblGrid>
        <w:gridCol w:w="1026"/>
        <w:gridCol w:w="491"/>
        <w:gridCol w:w="6133"/>
      </w:tblGrid>
      <w:tr w:rsidR="001079D5" w:rsidRPr="003054FD" w14:paraId="60ED1EA3" w14:textId="77777777" w:rsidTr="007513E6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87ACC" w14:textId="2675247F" w:rsidR="001079D5" w:rsidRPr="007513E6" w:rsidRDefault="001079D5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หมายเ</w:t>
            </w:r>
            <w:r w:rsidR="00E36FF7" w:rsidRPr="007513E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</w:t>
            </w:r>
            <w:r w:rsidRPr="007513E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ตุ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BC165" w14:textId="77777777" w:rsidR="001079D5" w:rsidRPr="007513E6" w:rsidRDefault="001079D5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71F00" w14:textId="77777777" w:rsidR="001079D5" w:rsidRPr="007513E6" w:rsidRDefault="001079D5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1079D5" w:rsidRPr="003054FD" w14:paraId="75F78C14" w14:textId="77777777" w:rsidTr="007513E6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D32AD" w14:textId="77777777" w:rsidR="001079D5" w:rsidRPr="007513E6" w:rsidRDefault="001079D5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DDA10" w14:textId="77777777" w:rsidR="001079D5" w:rsidRPr="007513E6" w:rsidRDefault="001079D5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348AB" w14:textId="77777777" w:rsidR="001079D5" w:rsidRPr="007513E6" w:rsidRDefault="001079D5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079D5" w:rsidRPr="003054FD" w14:paraId="2880AE92" w14:textId="77777777" w:rsidTr="007513E6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C5D1CE" w14:textId="77777777" w:rsidR="001079D5" w:rsidRPr="007513E6" w:rsidRDefault="00CD43C2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E8D1A" w14:textId="77777777" w:rsidR="001079D5" w:rsidRPr="007513E6" w:rsidRDefault="001079D5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47D9F0" w14:textId="6090A71D" w:rsidR="001079D5" w:rsidRPr="007513E6" w:rsidRDefault="001079D5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C1E59" w:rsidRPr="003054FD" w14:paraId="542B7359" w14:textId="77777777" w:rsidTr="007513E6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5DD78" w14:textId="77777777" w:rsidR="004C1E59" w:rsidRPr="007513E6" w:rsidRDefault="004C1E59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13E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E3AE8" w14:textId="77777777" w:rsidR="004C1E59" w:rsidRPr="007513E6" w:rsidRDefault="004C1E59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6A8ED" w14:textId="77777777" w:rsidR="004C1E59" w:rsidRPr="007513E6" w:rsidRDefault="004C1E59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1E59" w:rsidRPr="003054FD" w14:paraId="263CAEB0" w14:textId="77777777" w:rsidTr="007513E6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502B6" w14:textId="77777777" w:rsidR="004C1E59" w:rsidRPr="007513E6" w:rsidRDefault="004C1E59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5D0BD" w14:textId="77777777" w:rsidR="004C1E59" w:rsidRPr="007513E6" w:rsidRDefault="004C1E59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5CD94" w14:textId="77777777" w:rsidR="004C1E59" w:rsidRPr="007513E6" w:rsidRDefault="004C1E59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4C1E59" w:rsidRPr="003054FD" w14:paraId="0B55BA32" w14:textId="77777777" w:rsidTr="007513E6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65C99" w14:textId="529B6319" w:rsidR="004C1E59" w:rsidRPr="007513E6" w:rsidRDefault="00EA3ACB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B1812" w14:textId="77777777" w:rsidR="004C1E59" w:rsidRPr="007513E6" w:rsidRDefault="004C1E59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7571C" w14:textId="77777777" w:rsidR="004C1E59" w:rsidRPr="007513E6" w:rsidRDefault="004C1E59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C1E59" w:rsidRPr="003054FD" w14:paraId="222E1B7C" w14:textId="77777777" w:rsidTr="007513E6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4CEA7" w14:textId="56FC0C9F" w:rsidR="004C1E59" w:rsidRPr="007513E6" w:rsidRDefault="00EA3ACB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8C93D" w14:textId="77777777" w:rsidR="004C1E59" w:rsidRPr="007513E6" w:rsidRDefault="004C1E59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D0AA5" w14:textId="77777777" w:rsidR="004C1E59" w:rsidRPr="007513E6" w:rsidRDefault="004C1E59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13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425C8" w:rsidRPr="003054FD" w14:paraId="27B8339D" w14:textId="77777777" w:rsidTr="007513E6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D0400" w14:textId="697E73C3" w:rsidR="00B425C8" w:rsidRPr="007513E6" w:rsidRDefault="00B425C8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F58DA" w14:textId="77777777" w:rsidR="00B425C8" w:rsidRPr="007513E6" w:rsidRDefault="00B425C8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08FC5" w14:textId="0A534080" w:rsidR="00B425C8" w:rsidRPr="007513E6" w:rsidRDefault="00B425C8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13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B425C8" w:rsidRPr="003054FD" w14:paraId="2F954AB0" w14:textId="77777777" w:rsidTr="007513E6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7FC76" w14:textId="37E29080" w:rsidR="00B425C8" w:rsidRPr="007513E6" w:rsidRDefault="00B425C8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D28C9" w14:textId="77777777" w:rsidR="00B425C8" w:rsidRPr="007513E6" w:rsidRDefault="00B425C8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292C4" w14:textId="77777777" w:rsidR="00B425C8" w:rsidRPr="007513E6" w:rsidRDefault="00B425C8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25C8" w:rsidRPr="003054FD" w14:paraId="1A1F4752" w14:textId="77777777" w:rsidTr="007513E6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F017B" w14:textId="49E6ACE2" w:rsidR="00B425C8" w:rsidRPr="007513E6" w:rsidRDefault="00B425C8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8805D" w14:textId="77777777" w:rsidR="00B425C8" w:rsidRPr="007513E6" w:rsidRDefault="00B425C8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1177E" w14:textId="77777777" w:rsidR="00B425C8" w:rsidRPr="007513E6" w:rsidRDefault="00B425C8" w:rsidP="0075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13E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58F05EA0" w14:textId="7BF6375D" w:rsidR="00D412D0" w:rsidRDefault="00DC186E" w:rsidP="00D412D0">
      <w:pPr>
        <w:rPr>
          <w:rFonts w:ascii="Angsana New" w:hAnsi="Angsana New"/>
          <w:sz w:val="30"/>
          <w:szCs w:val="30"/>
        </w:rPr>
        <w:sectPr w:rsidR="00D412D0" w:rsidSect="00B425C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216" w:gutter="0"/>
          <w:pgNumType w:start="11"/>
          <w:cols w:space="720"/>
          <w:docGrid w:linePitch="245"/>
        </w:sectPr>
      </w:pPr>
      <w:r>
        <w:rPr>
          <w:rFonts w:ascii="Angsana New" w:hAnsi="Angsana New"/>
          <w:sz w:val="30"/>
          <w:szCs w:val="30"/>
        </w:rPr>
        <w:br w:type="textWrapping" w:clear="all"/>
      </w:r>
    </w:p>
    <w:p w14:paraId="20052D90" w14:textId="1D22B101" w:rsidR="00CD7C3F" w:rsidRPr="003054FD" w:rsidRDefault="00CD7C3F" w:rsidP="003209E8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3054F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054FD">
        <w:rPr>
          <w:rFonts w:ascii="Angsana New" w:hAnsi="Angsana New"/>
          <w:sz w:val="30"/>
          <w:szCs w:val="30"/>
          <w:cs/>
        </w:rPr>
        <w:t>นี้</w:t>
      </w:r>
    </w:p>
    <w:p w14:paraId="01B1B03A" w14:textId="77777777" w:rsidR="00FD541D" w:rsidRPr="003054FD" w:rsidRDefault="00FD541D" w:rsidP="003209E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8C25C6B" w14:textId="02DE6D54" w:rsidR="001F41B2" w:rsidRPr="003F27AF" w:rsidRDefault="00CD7C3F" w:rsidP="003F27AF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8E7D7D" w:rsidRPr="003054FD">
        <w:rPr>
          <w:rFonts w:ascii="Angsana New" w:hAnsi="Angsana New"/>
          <w:sz w:val="30"/>
          <w:szCs w:val="30"/>
          <w:cs/>
        </w:rPr>
        <w:t>เมื่อ</w:t>
      </w:r>
      <w:r w:rsidR="001A36D1" w:rsidRPr="003054FD">
        <w:rPr>
          <w:rFonts w:ascii="Angsana New" w:hAnsi="Angsana New"/>
          <w:sz w:val="30"/>
          <w:szCs w:val="30"/>
          <w:cs/>
        </w:rPr>
        <w:t>วันที</w:t>
      </w:r>
      <w:r w:rsidR="001A36D1" w:rsidRPr="003054FD">
        <w:rPr>
          <w:rFonts w:ascii="Angsana New" w:hAnsi="Angsana New" w:hint="cs"/>
          <w:sz w:val="30"/>
          <w:szCs w:val="30"/>
          <w:cs/>
        </w:rPr>
        <w:t>่</w:t>
      </w:r>
      <w:r w:rsidR="000126E1">
        <w:rPr>
          <w:rFonts w:ascii="Angsana New" w:hAnsi="Angsana New"/>
          <w:sz w:val="30"/>
          <w:szCs w:val="30"/>
        </w:rPr>
        <w:t xml:space="preserve"> </w:t>
      </w:r>
      <w:r w:rsidR="007A43AD">
        <w:rPr>
          <w:rFonts w:ascii="Angsana New" w:hAnsi="Angsana New"/>
          <w:sz w:val="30"/>
          <w:szCs w:val="30"/>
        </w:rPr>
        <w:t>14</w:t>
      </w:r>
      <w:r w:rsidR="00627B98">
        <w:rPr>
          <w:rFonts w:ascii="Angsana New" w:hAnsi="Angsana New"/>
          <w:sz w:val="30"/>
          <w:szCs w:val="30"/>
        </w:rPr>
        <w:t xml:space="preserve"> </w:t>
      </w:r>
      <w:r w:rsidR="00B425C8">
        <w:rPr>
          <w:rFonts w:ascii="Angsana New" w:hAnsi="Angsana New" w:hint="cs"/>
          <w:sz w:val="30"/>
          <w:szCs w:val="30"/>
          <w:cs/>
        </w:rPr>
        <w:t>พฤษภาคม</w:t>
      </w:r>
      <w:r w:rsidR="003F27AF" w:rsidRPr="003F27AF">
        <w:rPr>
          <w:rFonts w:ascii="Angsana New" w:hAnsi="Angsana New"/>
          <w:sz w:val="30"/>
          <w:szCs w:val="30"/>
        </w:rPr>
        <w:t xml:space="preserve"> 256</w:t>
      </w:r>
      <w:r w:rsidR="00A913B0">
        <w:rPr>
          <w:rFonts w:ascii="Angsana New" w:hAnsi="Angsana New"/>
          <w:sz w:val="30"/>
          <w:szCs w:val="30"/>
        </w:rPr>
        <w:t>9</w:t>
      </w:r>
    </w:p>
    <w:p w14:paraId="736022F4" w14:textId="77777777" w:rsidR="00142CD2" w:rsidRPr="003054FD" w:rsidRDefault="00142CD2" w:rsidP="00E661B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A29D051" w14:textId="77777777" w:rsidR="00253213" w:rsidRPr="003054FD" w:rsidRDefault="00DA4847" w:rsidP="0032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</w:rPr>
        <w:t>1</w:t>
      </w:r>
      <w:r w:rsidR="00253213" w:rsidRPr="003054FD">
        <w:rPr>
          <w:rFonts w:ascii="Angsana New" w:hAnsi="Angsana New"/>
          <w:b/>
          <w:bCs/>
          <w:sz w:val="30"/>
          <w:szCs w:val="30"/>
        </w:rPr>
        <w:tab/>
      </w:r>
      <w:r w:rsidR="00253213" w:rsidRPr="003054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253213" w:rsidRPr="003054FD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41299FFF" w14:textId="77777777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4EBDB0A" w14:textId="11077389" w:rsidR="00DA4847" w:rsidRPr="003054FD" w:rsidRDefault="00DA4847" w:rsidP="00DE1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5ABA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55ABA">
        <w:rPr>
          <w:rFonts w:ascii="Angsana New" w:hAnsi="Angsana New"/>
          <w:spacing w:val="-4"/>
          <w:sz w:val="30"/>
          <w:szCs w:val="30"/>
        </w:rPr>
        <w:br/>
      </w:r>
      <w:r w:rsidRPr="00855ABA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8A6CDE" w:rsidRPr="00855ABA">
        <w:rPr>
          <w:rFonts w:ascii="Angsana New" w:hAnsi="Angsana New"/>
          <w:spacing w:val="-4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34</w:t>
      </w:r>
      <w:r w:rsidR="00DE16B0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เรื่อง 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054F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</w:t>
      </w:r>
      <w:r w:rsidR="00E37224">
        <w:rPr>
          <w:rFonts w:ascii="Angsana New" w:hAnsi="Angsana New" w:hint="cs"/>
          <w:sz w:val="30"/>
          <w:szCs w:val="30"/>
          <w:cs/>
        </w:rPr>
        <w:t>ล</w:t>
      </w:r>
      <w:r w:rsidRPr="003054FD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E47EB6"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110824">
        <w:rPr>
          <w:rFonts w:ascii="Angsana New" w:hAnsi="Angsana New"/>
          <w:sz w:val="30"/>
          <w:szCs w:val="30"/>
        </w:rPr>
        <w:t>8</w:t>
      </w:r>
    </w:p>
    <w:p w14:paraId="173F13EF" w14:textId="77777777" w:rsidR="00DA4847" w:rsidRPr="00DE16B0" w:rsidRDefault="00DA4847" w:rsidP="00FD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9EC70B1" w14:textId="132EDF98" w:rsidR="00DA4847" w:rsidRPr="003054FD" w:rsidRDefault="00DA4847" w:rsidP="00FD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110824">
        <w:rPr>
          <w:rFonts w:ascii="Angsana New" w:hAnsi="Angsana New"/>
          <w:sz w:val="30"/>
          <w:szCs w:val="30"/>
        </w:rPr>
        <w:t>8</w:t>
      </w:r>
    </w:p>
    <w:p w14:paraId="2EAC3156" w14:textId="77777777" w:rsidR="007960FC" w:rsidRPr="003054FD" w:rsidRDefault="007960FC" w:rsidP="0079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58D0AB5" w14:textId="4288FFF6" w:rsidR="00EC4950" w:rsidRDefault="00191973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FC0366" w:rsidRPr="003054FD">
        <w:rPr>
          <w:rFonts w:ascii="Angsana New" w:hAnsi="Angsana New"/>
          <w:b/>
          <w:bCs/>
          <w:sz w:val="30"/>
          <w:szCs w:val="30"/>
        </w:rPr>
        <w:tab/>
      </w:r>
      <w:r w:rsidR="00FC0366" w:rsidRPr="003054FD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A6398C" w14:textId="77777777" w:rsidR="00FC0366" w:rsidRPr="00FC0366" w:rsidRDefault="00FC0366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B29EA2" w14:textId="4629AC40" w:rsidR="00627B98" w:rsidRPr="003054FD" w:rsidRDefault="00627B98" w:rsidP="0006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ผู้บริหารสำคัญและบุคคลหรือ</w:t>
      </w:r>
      <w:r w:rsidRPr="003054FD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กิจการที่เกี่ยวข้องกันอื่นไม่มีการเปลี่ยนแปลงอย่างมีสาระสำคัญจากงบการเงินสำหรั</w:t>
      </w:r>
      <w:r w:rsidRPr="003054F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3054FD">
        <w:rPr>
          <w:rFonts w:ascii="Angsana New" w:hAnsi="Angsana New"/>
          <w:spacing w:val="-6"/>
          <w:sz w:val="30"/>
          <w:szCs w:val="30"/>
          <w:cs/>
        </w:rPr>
        <w:t>ปี</w:t>
      </w:r>
      <w:r w:rsidRPr="003054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02AD9">
        <w:rPr>
          <w:rFonts w:ascii="Angsana New" w:hAnsi="Angsana New"/>
          <w:spacing w:val="-4"/>
          <w:sz w:val="30"/>
          <w:szCs w:val="30"/>
        </w:rPr>
        <w:t>30</w:t>
      </w:r>
      <w:r w:rsidRPr="00302AD9">
        <w:rPr>
          <w:rFonts w:ascii="Angsana New" w:hAnsi="Angsana New"/>
          <w:spacing w:val="-4"/>
          <w:sz w:val="30"/>
          <w:szCs w:val="30"/>
          <w:cs/>
        </w:rPr>
        <w:t> </w:t>
      </w:r>
      <w:r w:rsidRPr="003536A0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3536A0">
        <w:rPr>
          <w:rFonts w:ascii="Angsana New" w:hAnsi="Angsana New"/>
          <w:spacing w:val="-4"/>
          <w:sz w:val="30"/>
          <w:szCs w:val="30"/>
        </w:rPr>
        <w:t xml:space="preserve"> 256</w:t>
      </w:r>
      <w:r w:rsidR="00110824" w:rsidRPr="003536A0">
        <w:rPr>
          <w:rFonts w:ascii="Angsana New" w:hAnsi="Angsana New"/>
          <w:spacing w:val="-4"/>
          <w:sz w:val="30"/>
          <w:szCs w:val="30"/>
        </w:rPr>
        <w:t>8</w:t>
      </w:r>
      <w:r w:rsidR="00A5687F" w:rsidRPr="003536A0">
        <w:rPr>
          <w:rFonts w:ascii="Angsana New" w:hAnsi="Angsana New"/>
          <w:spacing w:val="-4"/>
          <w:sz w:val="30"/>
          <w:szCs w:val="30"/>
        </w:rPr>
        <w:t xml:space="preserve"> </w:t>
      </w:r>
      <w:r w:rsidR="00A5687F" w:rsidRPr="003536A0">
        <w:rPr>
          <w:rFonts w:ascii="Angsana New" w:hAnsi="Angsana New"/>
          <w:spacing w:val="-4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3C3BC2C3" w14:textId="670B7A16" w:rsidR="001C0923" w:rsidRPr="00D16B26" w:rsidRDefault="00FB19A8" w:rsidP="0006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</w:rPr>
        <w:tab/>
      </w:r>
    </w:p>
    <w:tbl>
      <w:tblPr>
        <w:tblW w:w="91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3"/>
      </w:tblGrid>
      <w:tr w:rsidR="001C0923" w:rsidRPr="00D81A00" w14:paraId="71B4807F" w14:textId="77777777" w:rsidTr="00064ECA">
        <w:trPr>
          <w:tblHeader/>
        </w:trPr>
        <w:tc>
          <w:tcPr>
            <w:tcW w:w="4032" w:type="dxa"/>
          </w:tcPr>
          <w:p w14:paraId="5BAB948C" w14:textId="613F2F6F" w:rsidR="001C0923" w:rsidRPr="006136EC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06E934D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15E604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1C25D04B" w14:textId="77777777" w:rsidR="001C0923" w:rsidRPr="00D81A00" w:rsidRDefault="001C0923" w:rsidP="006A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5A1" w:rsidRPr="00D81A00" w14:paraId="02DE4E82" w14:textId="77777777" w:rsidTr="00064ECA">
        <w:trPr>
          <w:tblHeader/>
        </w:trPr>
        <w:tc>
          <w:tcPr>
            <w:tcW w:w="4032" w:type="dxa"/>
          </w:tcPr>
          <w:p w14:paraId="34B26B45" w14:textId="7831FAA5" w:rsidR="00F275A1" w:rsidRPr="00701BDA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913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3BC9F588" w14:textId="5404E5FB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DDD367A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FB884" w14:textId="6BC48B0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0D683C2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898138" w14:textId="45DABEFB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62F0FB8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7ADF89" w14:textId="15008A9C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275A1" w:rsidRPr="00D81A00" w14:paraId="12C2BDD6" w14:textId="77777777" w:rsidTr="00064ECA">
        <w:trPr>
          <w:tblHeader/>
        </w:trPr>
        <w:tc>
          <w:tcPr>
            <w:tcW w:w="4032" w:type="dxa"/>
          </w:tcPr>
          <w:p w14:paraId="25768C7F" w14:textId="77777777" w:rsidR="00F275A1" w:rsidRPr="004A1A0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3" w:type="dxa"/>
            <w:gridSpan w:val="7"/>
          </w:tcPr>
          <w:p w14:paraId="4FF8B19D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75A1" w:rsidRPr="00D81A00" w14:paraId="7680F646" w14:textId="77777777" w:rsidTr="00064ECA">
        <w:tc>
          <w:tcPr>
            <w:tcW w:w="4032" w:type="dxa"/>
          </w:tcPr>
          <w:p w14:paraId="53F98080" w14:textId="77777777" w:rsidR="00F275A1" w:rsidRPr="003B27E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25C38C76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05C2A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C942A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D1873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FE418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E5159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3A39B13" w14:textId="77777777" w:rsidR="00F275A1" w:rsidRPr="003D5C08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5A1" w:rsidRPr="00D81A00" w14:paraId="1EC7E087" w14:textId="77777777" w:rsidTr="00064ECA">
        <w:tc>
          <w:tcPr>
            <w:tcW w:w="4032" w:type="dxa"/>
          </w:tcPr>
          <w:p w14:paraId="4C74DB7B" w14:textId="77777777" w:rsidR="00F275A1" w:rsidRPr="003B27E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A14E7DC" w14:textId="407E6DE0" w:rsidR="00F275A1" w:rsidRPr="00DB67D2" w:rsidRDefault="000E0297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0E029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E0297">
              <w:rPr>
                <w:rFonts w:ascii="Angsana New" w:hAnsi="Angsana New"/>
                <w:sz w:val="30"/>
                <w:szCs w:val="30"/>
              </w:rPr>
              <w:t>,</w:t>
            </w:r>
            <w:r w:rsidRPr="000E0297">
              <w:rPr>
                <w:rFonts w:ascii="Angsana New" w:hAnsi="Angsana New"/>
                <w:sz w:val="30"/>
                <w:szCs w:val="30"/>
                <w:cs/>
              </w:rPr>
              <w:t>113</w:t>
            </w:r>
            <w:r w:rsidRPr="000E0297">
              <w:rPr>
                <w:rFonts w:ascii="Angsana New" w:hAnsi="Angsana New"/>
                <w:sz w:val="30"/>
                <w:szCs w:val="30"/>
              </w:rPr>
              <w:t>,</w:t>
            </w:r>
            <w:r w:rsidRPr="000E0297">
              <w:rPr>
                <w:rFonts w:ascii="Angsana New" w:hAnsi="Angsana New"/>
                <w:sz w:val="30"/>
                <w:szCs w:val="30"/>
                <w:cs/>
              </w:rPr>
              <w:t>766</w:t>
            </w:r>
          </w:p>
        </w:tc>
        <w:tc>
          <w:tcPr>
            <w:tcW w:w="270" w:type="dxa"/>
          </w:tcPr>
          <w:p w14:paraId="4F0FA528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FDF40" w14:textId="6D47045A" w:rsidR="00F275A1" w:rsidRPr="00F36DE5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4056C">
              <w:rPr>
                <w:rFonts w:ascii="Angsana New" w:hAnsi="Angsana New"/>
                <w:sz w:val="30"/>
                <w:szCs w:val="30"/>
              </w:rPr>
              <w:t>933,479</w:t>
            </w:r>
          </w:p>
        </w:tc>
        <w:tc>
          <w:tcPr>
            <w:tcW w:w="270" w:type="dxa"/>
          </w:tcPr>
          <w:p w14:paraId="7B646D6B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C69389" w14:textId="536E2687" w:rsidR="00F275A1" w:rsidRPr="002C1D21" w:rsidRDefault="00A93862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A93862">
              <w:rPr>
                <w:rFonts w:ascii="Angsana New" w:hAnsi="Angsana New"/>
                <w:sz w:val="30"/>
                <w:szCs w:val="30"/>
              </w:rPr>
              <w:t>1,113,766</w:t>
            </w:r>
          </w:p>
        </w:tc>
        <w:tc>
          <w:tcPr>
            <w:tcW w:w="270" w:type="dxa"/>
          </w:tcPr>
          <w:p w14:paraId="1B16DDBE" w14:textId="77777777" w:rsidR="00F275A1" w:rsidRPr="006B4B54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74575DF" w14:textId="18096372" w:rsidR="00F275A1" w:rsidRPr="00F36DE5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933,478</w:t>
            </w:r>
          </w:p>
        </w:tc>
      </w:tr>
      <w:tr w:rsidR="00F275A1" w:rsidRPr="00D81A00" w14:paraId="207D4206" w14:textId="77777777" w:rsidTr="00064ECA">
        <w:tc>
          <w:tcPr>
            <w:tcW w:w="4032" w:type="dxa"/>
          </w:tcPr>
          <w:p w14:paraId="74FD5FD3" w14:textId="77777777" w:rsidR="00F275A1" w:rsidRPr="003B27E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3752181D" w14:textId="14F4DB90" w:rsidR="00F275A1" w:rsidRPr="00DB67D2" w:rsidRDefault="00CE0070" w:rsidP="00CE0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CE007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E0070">
              <w:rPr>
                <w:rFonts w:ascii="Angsana New" w:hAnsi="Angsana New"/>
                <w:sz w:val="30"/>
                <w:szCs w:val="30"/>
              </w:rPr>
              <w:t>,</w:t>
            </w:r>
            <w:r w:rsidRPr="00CE0070">
              <w:rPr>
                <w:rFonts w:ascii="Angsana New" w:hAnsi="Angsana New"/>
                <w:sz w:val="30"/>
                <w:szCs w:val="30"/>
                <w:cs/>
              </w:rPr>
              <w:t>010</w:t>
            </w:r>
          </w:p>
        </w:tc>
        <w:tc>
          <w:tcPr>
            <w:tcW w:w="270" w:type="dxa"/>
          </w:tcPr>
          <w:p w14:paraId="6373F11E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5EAE8" w14:textId="3B38D219" w:rsidR="00F275A1" w:rsidRPr="00F36DE5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4056C">
              <w:rPr>
                <w:rFonts w:ascii="Angsana New" w:hAnsi="Angsana New"/>
                <w:sz w:val="30"/>
                <w:szCs w:val="30"/>
              </w:rPr>
              <w:t>12,514</w:t>
            </w:r>
          </w:p>
        </w:tc>
        <w:tc>
          <w:tcPr>
            <w:tcW w:w="270" w:type="dxa"/>
          </w:tcPr>
          <w:p w14:paraId="0241AC6A" w14:textId="77777777" w:rsidR="00F275A1" w:rsidRPr="006B4B54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001CD" w14:textId="74616824" w:rsidR="00F275A1" w:rsidRPr="002C1D21" w:rsidRDefault="00A81EAF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A81EAF">
              <w:rPr>
                <w:rFonts w:ascii="Angsana New" w:hAnsi="Angsana New"/>
                <w:sz w:val="30"/>
                <w:szCs w:val="30"/>
              </w:rPr>
              <w:t>25,010</w:t>
            </w:r>
          </w:p>
        </w:tc>
        <w:tc>
          <w:tcPr>
            <w:tcW w:w="270" w:type="dxa"/>
          </w:tcPr>
          <w:p w14:paraId="45D1DE28" w14:textId="77777777" w:rsidR="00F275A1" w:rsidRPr="006B4B54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F44765B" w14:textId="07010E53" w:rsidR="00F275A1" w:rsidRPr="00F36DE5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12,514</w:t>
            </w:r>
          </w:p>
        </w:tc>
      </w:tr>
      <w:tr w:rsidR="00F275A1" w:rsidRPr="00D81A00" w14:paraId="0F53472F" w14:textId="77777777" w:rsidTr="00064ECA">
        <w:tc>
          <w:tcPr>
            <w:tcW w:w="4032" w:type="dxa"/>
          </w:tcPr>
          <w:p w14:paraId="005AA62B" w14:textId="77777777" w:rsidR="00F275A1" w:rsidRPr="003B27E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29AC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30A565C3" w14:textId="0BB803AD" w:rsidR="00F275A1" w:rsidRPr="00DB67D2" w:rsidRDefault="00380369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80369">
              <w:rPr>
                <w:rFonts w:ascii="Angsana New" w:hAnsi="Angsana New"/>
                <w:sz w:val="30"/>
                <w:szCs w:val="30"/>
                <w:cs/>
              </w:rPr>
              <w:t>119</w:t>
            </w:r>
            <w:r w:rsidRPr="00380369">
              <w:rPr>
                <w:rFonts w:ascii="Angsana New" w:hAnsi="Angsana New"/>
                <w:sz w:val="30"/>
                <w:szCs w:val="30"/>
              </w:rPr>
              <w:t>,</w:t>
            </w:r>
            <w:r w:rsidRPr="00380369">
              <w:rPr>
                <w:rFonts w:ascii="Angsana New" w:hAnsi="Angsana New"/>
                <w:sz w:val="30"/>
                <w:szCs w:val="30"/>
                <w:cs/>
              </w:rPr>
              <w:t>275</w:t>
            </w:r>
          </w:p>
        </w:tc>
        <w:tc>
          <w:tcPr>
            <w:tcW w:w="270" w:type="dxa"/>
          </w:tcPr>
          <w:p w14:paraId="543DAEC6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6CE59" w14:textId="4E8F3C53" w:rsidR="00F275A1" w:rsidRPr="00F36DE5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4056C">
              <w:rPr>
                <w:rFonts w:asciiTheme="majorBidi" w:hAnsiTheme="majorBidi" w:cstheme="majorBidi"/>
                <w:sz w:val="30"/>
                <w:szCs w:val="30"/>
              </w:rPr>
              <w:t>135,323</w:t>
            </w:r>
          </w:p>
        </w:tc>
        <w:tc>
          <w:tcPr>
            <w:tcW w:w="270" w:type="dxa"/>
          </w:tcPr>
          <w:p w14:paraId="4C07262A" w14:textId="77777777" w:rsidR="00F275A1" w:rsidRPr="006B4B54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0006F" w14:textId="1D362C4B" w:rsidR="00F275A1" w:rsidRPr="002C1D21" w:rsidRDefault="00261530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61530">
              <w:rPr>
                <w:rFonts w:ascii="Angsana New" w:hAnsi="Angsana New"/>
                <w:sz w:val="30"/>
                <w:szCs w:val="30"/>
              </w:rPr>
              <w:t>118,007</w:t>
            </w:r>
          </w:p>
        </w:tc>
        <w:tc>
          <w:tcPr>
            <w:tcW w:w="270" w:type="dxa"/>
          </w:tcPr>
          <w:p w14:paraId="1D2D80BC" w14:textId="77777777" w:rsidR="00F275A1" w:rsidRPr="006B4B54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B0810A" w14:textId="67DA8D59" w:rsidR="00F275A1" w:rsidRPr="00F36DE5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133,959</w:t>
            </w:r>
          </w:p>
        </w:tc>
      </w:tr>
      <w:tr w:rsidR="00F275A1" w:rsidRPr="00D81A00" w14:paraId="223BAF5F" w14:textId="77777777" w:rsidTr="00064ECA">
        <w:tc>
          <w:tcPr>
            <w:tcW w:w="4032" w:type="dxa"/>
          </w:tcPr>
          <w:p w14:paraId="08DE94F1" w14:textId="77777777" w:rsidR="00F275A1" w:rsidRPr="003B27E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5E04A43C" w14:textId="53512DD5" w:rsidR="00F275A1" w:rsidRPr="00DB67D2" w:rsidRDefault="0047506C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47506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7506C">
              <w:rPr>
                <w:rFonts w:ascii="Angsana New" w:hAnsi="Angsana New"/>
                <w:sz w:val="30"/>
                <w:szCs w:val="30"/>
              </w:rPr>
              <w:t>,</w:t>
            </w:r>
            <w:r w:rsidRPr="0047506C">
              <w:rPr>
                <w:rFonts w:ascii="Angsana New" w:hAnsi="Angsana New"/>
                <w:sz w:val="30"/>
                <w:szCs w:val="30"/>
                <w:cs/>
              </w:rPr>
              <w:t>329</w:t>
            </w:r>
          </w:p>
        </w:tc>
        <w:tc>
          <w:tcPr>
            <w:tcW w:w="270" w:type="dxa"/>
          </w:tcPr>
          <w:p w14:paraId="731D84F5" w14:textId="77777777" w:rsidR="00F275A1" w:rsidRPr="00D81A0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2B22D" w14:textId="466D6B0B" w:rsidR="00F275A1" w:rsidRPr="00F36DE5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4056C">
              <w:rPr>
                <w:rFonts w:asciiTheme="majorBidi" w:hAnsiTheme="majorBidi" w:cstheme="majorBidi"/>
                <w:sz w:val="30"/>
                <w:szCs w:val="30"/>
              </w:rPr>
              <w:t>1,183</w:t>
            </w:r>
          </w:p>
        </w:tc>
        <w:tc>
          <w:tcPr>
            <w:tcW w:w="270" w:type="dxa"/>
          </w:tcPr>
          <w:p w14:paraId="06FA35E7" w14:textId="77777777" w:rsidR="00F275A1" w:rsidRPr="006B4B54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29252" w14:textId="42EDA64D" w:rsidR="00F275A1" w:rsidRPr="002C1D21" w:rsidRDefault="003606F3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3606F3">
              <w:rPr>
                <w:rFonts w:ascii="Angsana New" w:hAnsi="Angsana New"/>
                <w:sz w:val="30"/>
                <w:szCs w:val="30"/>
              </w:rPr>
              <w:t>1,329</w:t>
            </w:r>
          </w:p>
        </w:tc>
        <w:tc>
          <w:tcPr>
            <w:tcW w:w="270" w:type="dxa"/>
          </w:tcPr>
          <w:p w14:paraId="3FE41E7E" w14:textId="77777777" w:rsidR="00F275A1" w:rsidRPr="006B4B54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72A549" w14:textId="0115F3B1" w:rsidR="00F275A1" w:rsidRPr="00F36DE5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</w:tr>
    </w:tbl>
    <w:p w14:paraId="391BE061" w14:textId="77777777" w:rsidR="003606F3" w:rsidRDefault="003606F3">
      <w:r>
        <w:br w:type="page"/>
      </w:r>
    </w:p>
    <w:tbl>
      <w:tblPr>
        <w:tblW w:w="91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3"/>
      </w:tblGrid>
      <w:tr w:rsidR="00813055" w:rsidRPr="00D81A00" w14:paraId="70AD086E" w14:textId="77777777" w:rsidTr="00093FEB">
        <w:tc>
          <w:tcPr>
            <w:tcW w:w="4032" w:type="dxa"/>
          </w:tcPr>
          <w:p w14:paraId="3AD7D07C" w14:textId="2CD304B6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0EC5A3D" w14:textId="61702E7F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48"/>
              </w:tabs>
              <w:ind w:lef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4EC786" w14:textId="77777777" w:rsidR="00813055" w:rsidRPr="006B4B54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6AD10B57" w14:textId="71B84D43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055" w:rsidRPr="00D81A00" w14:paraId="0886EF3A" w14:textId="77777777" w:rsidTr="00064ECA">
        <w:tc>
          <w:tcPr>
            <w:tcW w:w="4032" w:type="dxa"/>
          </w:tcPr>
          <w:p w14:paraId="6D51E656" w14:textId="384C316A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913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79FE6AC6" w14:textId="709C58F9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0531FBF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F5B8ED" w14:textId="390E3182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0C45470" w14:textId="77777777" w:rsidR="00813055" w:rsidRPr="006B4B54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E7F55F" w14:textId="36D75C50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BBD2F8E" w14:textId="77777777" w:rsidR="00813055" w:rsidRPr="006B4B54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3D61F98" w14:textId="1211035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13055" w:rsidRPr="00D81A00" w14:paraId="374A2BDC" w14:textId="77777777" w:rsidTr="00CC1BB1">
        <w:tc>
          <w:tcPr>
            <w:tcW w:w="4032" w:type="dxa"/>
          </w:tcPr>
          <w:p w14:paraId="014BC0FA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32D883EF" w14:textId="1ED51FBE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055" w:rsidRPr="00D81A00" w14:paraId="3C2C7D3C" w14:textId="77777777" w:rsidTr="00064ECA">
        <w:tc>
          <w:tcPr>
            <w:tcW w:w="4032" w:type="dxa"/>
          </w:tcPr>
          <w:p w14:paraId="33C33846" w14:textId="3F49515C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352969E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90649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230506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47D3D" w14:textId="77777777" w:rsidR="00813055" w:rsidRPr="006B4B54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C560A1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8E7AB" w14:textId="77777777" w:rsidR="00813055" w:rsidRPr="006B4B54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A7C433D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055" w:rsidRPr="00D81A00" w14:paraId="2FF1E424" w14:textId="77777777" w:rsidTr="00DF6007">
        <w:tc>
          <w:tcPr>
            <w:tcW w:w="4032" w:type="dxa"/>
          </w:tcPr>
          <w:p w14:paraId="39295FAB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347F8C5" w14:textId="02569E3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F4247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E9E25" w14:textId="432EBEFE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45E80D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4293D" w14:textId="68793C97" w:rsidR="00813055" w:rsidRPr="002C1D21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0F065E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5740BB4" w14:textId="115EE207" w:rsidR="00813055" w:rsidRPr="00F36DE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813055" w:rsidRPr="00D81A00" w14:paraId="46682C04" w14:textId="77777777" w:rsidTr="00064ECA">
        <w:tc>
          <w:tcPr>
            <w:tcW w:w="4032" w:type="dxa"/>
          </w:tcPr>
          <w:p w14:paraId="6DC9F432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center"/>
          </w:tcPr>
          <w:p w14:paraId="77AA0810" w14:textId="500047CC" w:rsidR="00813055" w:rsidRPr="001368D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4F37" w14:textId="77777777" w:rsidR="00813055" w:rsidRPr="00E2047E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D5FBF22" w14:textId="0011D647" w:rsidR="00813055" w:rsidRPr="001368D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344023" w14:textId="77777777" w:rsidR="00813055" w:rsidRPr="000C4696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88D4ED0" w14:textId="50C450AE" w:rsidR="00813055" w:rsidRPr="002C1D21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45,970</w:t>
            </w:r>
          </w:p>
        </w:tc>
        <w:tc>
          <w:tcPr>
            <w:tcW w:w="270" w:type="dxa"/>
          </w:tcPr>
          <w:p w14:paraId="10156213" w14:textId="77777777" w:rsidR="00813055" w:rsidRPr="000C4696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1F602495" w14:textId="4AC8BD44" w:rsidR="00813055" w:rsidRPr="00F36DE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56,512</w:t>
            </w:r>
          </w:p>
        </w:tc>
      </w:tr>
      <w:tr w:rsidR="00813055" w:rsidRPr="00D81A00" w14:paraId="3ACE7BF4" w14:textId="77777777" w:rsidTr="00064ECA">
        <w:tc>
          <w:tcPr>
            <w:tcW w:w="4032" w:type="dxa"/>
          </w:tcPr>
          <w:p w14:paraId="0D5489E8" w14:textId="33A27685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7F3B4F56" w14:textId="35CF3035" w:rsidR="00813055" w:rsidRPr="001368D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5F9014" w14:textId="77777777" w:rsidR="00813055" w:rsidRPr="00E2047E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A27103A" w14:textId="1211C933" w:rsidR="00813055" w:rsidRPr="001368D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A66D6A" w14:textId="77777777" w:rsidR="00813055" w:rsidRPr="000C4696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6C06E5F" w14:textId="4D8FF56A" w:rsidR="00813055" w:rsidRPr="002C1D21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299,998</w:t>
            </w:r>
          </w:p>
        </w:tc>
        <w:tc>
          <w:tcPr>
            <w:tcW w:w="270" w:type="dxa"/>
          </w:tcPr>
          <w:p w14:paraId="5F571DE2" w14:textId="77777777" w:rsidR="00813055" w:rsidRPr="000C4696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14:paraId="2C224C1B" w14:textId="407AAE6A" w:rsidR="00813055" w:rsidRPr="00F36DE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813055" w:rsidRPr="00D81A00" w14:paraId="2C5437AC" w14:textId="77777777" w:rsidTr="00064ECA">
        <w:tc>
          <w:tcPr>
            <w:tcW w:w="4032" w:type="dxa"/>
          </w:tcPr>
          <w:p w14:paraId="51D651A6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60724F9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22BDC" w14:textId="77777777" w:rsidR="00813055" w:rsidRPr="00E2047E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68F99B18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66"/>
              </w:tabs>
              <w:ind w:left="-60" w:right="-5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BFD171" w14:textId="77777777" w:rsidR="00813055" w:rsidRPr="000C4696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BD2C134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4AC9F9" w14:textId="77777777" w:rsidR="00813055" w:rsidRPr="000C4696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14:paraId="13332662" w14:textId="77777777" w:rsidR="00813055" w:rsidRPr="002C1D21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055" w:rsidRPr="00612ED8" w14:paraId="09694CA6" w14:textId="77777777" w:rsidTr="00064ECA">
        <w:tc>
          <w:tcPr>
            <w:tcW w:w="4032" w:type="dxa"/>
          </w:tcPr>
          <w:p w14:paraId="35E8928F" w14:textId="5DA112AE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80" w:type="dxa"/>
          </w:tcPr>
          <w:p w14:paraId="364B3FF5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162D5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97480" w14:textId="4C18109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7145E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500AA" w14:textId="4FD2266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73B2B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795D06A" w14:textId="0DC1687C" w:rsidR="00813055" w:rsidRPr="003D5C08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055" w:rsidRPr="00612ED8" w14:paraId="3D807D67" w14:textId="77777777" w:rsidTr="001E37D3">
        <w:trPr>
          <w:trHeight w:val="164"/>
        </w:trPr>
        <w:tc>
          <w:tcPr>
            <w:tcW w:w="4032" w:type="dxa"/>
          </w:tcPr>
          <w:p w14:paraId="27AE437D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35FDB50" w14:textId="2068554B" w:rsidR="00813055" w:rsidRPr="00DB67D2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32,650</w:t>
            </w:r>
          </w:p>
        </w:tc>
        <w:tc>
          <w:tcPr>
            <w:tcW w:w="270" w:type="dxa"/>
          </w:tcPr>
          <w:p w14:paraId="6F6D8226" w14:textId="77777777" w:rsidR="00813055" w:rsidRPr="0066065F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26CFD5" w14:textId="53A2DCAD" w:rsidR="00813055" w:rsidRPr="00F36DE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30,829</w:t>
            </w:r>
          </w:p>
        </w:tc>
        <w:tc>
          <w:tcPr>
            <w:tcW w:w="270" w:type="dxa"/>
          </w:tcPr>
          <w:p w14:paraId="07000B1B" w14:textId="77777777" w:rsidR="00813055" w:rsidRPr="000C4696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B6AD6D" w14:textId="350249B6" w:rsidR="00813055" w:rsidRPr="002C1D21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32,650</w:t>
            </w:r>
          </w:p>
        </w:tc>
        <w:tc>
          <w:tcPr>
            <w:tcW w:w="270" w:type="dxa"/>
          </w:tcPr>
          <w:p w14:paraId="2628054B" w14:textId="77777777" w:rsidR="00813055" w:rsidRPr="000C4696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</w:tcPr>
          <w:p w14:paraId="685FC7CA" w14:textId="44C67D4A" w:rsidR="00813055" w:rsidRPr="00F36DE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091BB2">
              <w:rPr>
                <w:rFonts w:asciiTheme="majorBidi" w:hAnsiTheme="majorBidi" w:cstheme="majorBidi"/>
                <w:sz w:val="30"/>
                <w:szCs w:val="30"/>
              </w:rPr>
              <w:t>30,8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813055" w:rsidRPr="00D81A00" w14:paraId="3CE38437" w14:textId="77777777" w:rsidTr="00064ECA">
        <w:trPr>
          <w:trHeight w:val="407"/>
        </w:trPr>
        <w:tc>
          <w:tcPr>
            <w:tcW w:w="4032" w:type="dxa"/>
          </w:tcPr>
          <w:p w14:paraId="0557BD46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1204ECA4" w14:textId="77777777" w:rsidR="00813055" w:rsidRPr="00991D33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70A9F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D5F54B2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86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2D410FD3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3408DF5B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D6765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vAlign w:val="bottom"/>
          </w:tcPr>
          <w:p w14:paraId="27247685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813055" w:rsidRPr="00D81A00" w14:paraId="49B842B7" w14:textId="77777777" w:rsidTr="00064ECA">
        <w:trPr>
          <w:trHeight w:val="407"/>
        </w:trPr>
        <w:tc>
          <w:tcPr>
            <w:tcW w:w="4032" w:type="dxa"/>
          </w:tcPr>
          <w:p w14:paraId="7F53F8C9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37C29CF" w14:textId="77777777" w:rsidR="00813055" w:rsidRPr="00991D33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CCE87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C6BF333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86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645DC36B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7C1EBC2E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62885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vAlign w:val="bottom"/>
          </w:tcPr>
          <w:p w14:paraId="4CED613D" w14:textId="77777777" w:rsidR="00813055" w:rsidRPr="004C789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813055" w:rsidRPr="00D81A00" w14:paraId="49D6B8EC" w14:textId="77777777" w:rsidTr="00064ECA">
        <w:tc>
          <w:tcPr>
            <w:tcW w:w="4032" w:type="dxa"/>
          </w:tcPr>
          <w:p w14:paraId="3CE4535A" w14:textId="77777777" w:rsidR="00813055" w:rsidRPr="00064ECA" w:rsidRDefault="00813055" w:rsidP="0081305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1E5E7A9D" w14:textId="0FE1B73D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92A77D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3020B3" w14:textId="7777777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37F5F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A1B3B" w14:textId="77777777" w:rsidR="00813055" w:rsidRPr="00BA3EAE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775A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B56BE7D" w14:textId="77777777" w:rsidR="00813055" w:rsidRPr="00BA3EAE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055" w:rsidRPr="00D81A00" w14:paraId="143354FD" w14:textId="77777777" w:rsidTr="009708C0">
        <w:tc>
          <w:tcPr>
            <w:tcW w:w="4032" w:type="dxa"/>
          </w:tcPr>
          <w:p w14:paraId="4D8104C9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69A15EB2" w14:textId="56EBCD37" w:rsidR="0081305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B14F1B">
              <w:rPr>
                <w:rFonts w:ascii="Angsana New" w:hAnsi="Angsana New"/>
                <w:sz w:val="30"/>
                <w:szCs w:val="30"/>
              </w:rPr>
              <w:t>28,522</w:t>
            </w:r>
          </w:p>
        </w:tc>
        <w:tc>
          <w:tcPr>
            <w:tcW w:w="270" w:type="dxa"/>
          </w:tcPr>
          <w:p w14:paraId="6EBABE09" w14:textId="77777777" w:rsidR="00813055" w:rsidRPr="00D81A00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194447" w14:textId="65DF819E" w:rsidR="00813055" w:rsidRPr="00F36DE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27,531</w:t>
            </w:r>
          </w:p>
        </w:tc>
        <w:tc>
          <w:tcPr>
            <w:tcW w:w="270" w:type="dxa"/>
          </w:tcPr>
          <w:p w14:paraId="1D5D0594" w14:textId="77777777" w:rsidR="00813055" w:rsidRPr="00F36DE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ABB192" w14:textId="0AA9EDAB" w:rsidR="00813055" w:rsidRPr="00F36DE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633B43">
              <w:rPr>
                <w:rFonts w:ascii="Angsana New" w:hAnsi="Angsana New"/>
                <w:sz w:val="30"/>
                <w:szCs w:val="30"/>
              </w:rPr>
              <w:t>10,748</w:t>
            </w:r>
          </w:p>
        </w:tc>
        <w:tc>
          <w:tcPr>
            <w:tcW w:w="270" w:type="dxa"/>
          </w:tcPr>
          <w:p w14:paraId="19C7E75D" w14:textId="77777777" w:rsidR="00813055" w:rsidRPr="00F36DE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5038C8A" w14:textId="258AD6E1" w:rsidR="00813055" w:rsidRPr="00F36DE5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7,983</w:t>
            </w:r>
          </w:p>
        </w:tc>
      </w:tr>
      <w:tr w:rsidR="00813055" w:rsidRPr="00D81A00" w14:paraId="4AF26F7B" w14:textId="77777777" w:rsidTr="00064ECA">
        <w:trPr>
          <w:trHeight w:val="280"/>
        </w:trPr>
        <w:tc>
          <w:tcPr>
            <w:tcW w:w="4032" w:type="dxa"/>
          </w:tcPr>
          <w:p w14:paraId="3598CC7A" w14:textId="777777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4E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E92FB3" w14:textId="7909EB9D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2394">
              <w:rPr>
                <w:rFonts w:ascii="Angsana New" w:hAnsi="Angsana New"/>
                <w:b/>
                <w:bCs/>
                <w:sz w:val="30"/>
                <w:szCs w:val="30"/>
              </w:rPr>
              <w:t>28,522</w:t>
            </w:r>
          </w:p>
        </w:tc>
        <w:tc>
          <w:tcPr>
            <w:tcW w:w="270" w:type="dxa"/>
          </w:tcPr>
          <w:p w14:paraId="29D7B587" w14:textId="77777777" w:rsidR="00813055" w:rsidRPr="00AA3254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5BCB2B" w14:textId="5A6242B0" w:rsidR="00813055" w:rsidRPr="00612ED8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27,531</w:t>
            </w:r>
          </w:p>
        </w:tc>
        <w:tc>
          <w:tcPr>
            <w:tcW w:w="270" w:type="dxa"/>
          </w:tcPr>
          <w:p w14:paraId="038E0345" w14:textId="77777777" w:rsidR="00813055" w:rsidRPr="00612ED8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02EF3" w14:textId="2536CF77" w:rsidR="00813055" w:rsidRPr="00064ECA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CFF">
              <w:rPr>
                <w:rFonts w:ascii="Angsana New" w:hAnsi="Angsana New"/>
                <w:b/>
                <w:bCs/>
                <w:sz w:val="30"/>
                <w:szCs w:val="30"/>
              </w:rPr>
              <w:t>10,748</w:t>
            </w:r>
          </w:p>
        </w:tc>
        <w:tc>
          <w:tcPr>
            <w:tcW w:w="270" w:type="dxa"/>
          </w:tcPr>
          <w:p w14:paraId="3FB62C05" w14:textId="77777777" w:rsidR="00813055" w:rsidRPr="00AA3254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AC38C84" w14:textId="0DE226E3" w:rsidR="00813055" w:rsidRPr="0061603E" w:rsidRDefault="00813055" w:rsidP="0081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7,983</w:t>
            </w:r>
          </w:p>
        </w:tc>
      </w:tr>
    </w:tbl>
    <w:p w14:paraId="49BAC166" w14:textId="77777777" w:rsidR="001C0923" w:rsidRPr="00147F69" w:rsidRDefault="001C0923" w:rsidP="004A1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91" w:type="dxa"/>
        <w:tblInd w:w="45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72"/>
        <w:gridCol w:w="288"/>
        <w:gridCol w:w="1077"/>
        <w:gridCol w:w="276"/>
        <w:gridCol w:w="1076"/>
        <w:gridCol w:w="276"/>
        <w:gridCol w:w="1077"/>
      </w:tblGrid>
      <w:tr w:rsidR="00E74891" w:rsidRPr="003054FD" w14:paraId="505958AB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459DF573" w14:textId="77777777" w:rsidR="00E74891" w:rsidRPr="003054FD" w:rsidRDefault="00E74891" w:rsidP="005A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98" w:hanging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tcBorders>
              <w:top w:val="nil"/>
              <w:bottom w:val="nil"/>
            </w:tcBorders>
          </w:tcPr>
          <w:p w14:paraId="57DE0947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7C16D416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bottom w:val="nil"/>
            </w:tcBorders>
          </w:tcPr>
          <w:p w14:paraId="12D35465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5A1" w:rsidRPr="003054FD" w14:paraId="3D35EA2A" w14:textId="77777777" w:rsidTr="00147F69">
        <w:tc>
          <w:tcPr>
            <w:tcW w:w="4049" w:type="dxa"/>
            <w:tcBorders>
              <w:top w:val="nil"/>
            </w:tcBorders>
          </w:tcPr>
          <w:p w14:paraId="0EAB77E2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</w:tcBorders>
          </w:tcPr>
          <w:p w14:paraId="6322D1D2" w14:textId="6CF4BB6B" w:rsidR="00F275A1" w:rsidRPr="00122E43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  <w:tcBorders>
              <w:top w:val="nil"/>
            </w:tcBorders>
          </w:tcPr>
          <w:p w14:paraId="49D85262" w14:textId="77777777" w:rsidR="00F275A1" w:rsidRPr="00122E43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0ADD656D" w14:textId="017B9948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6" w:type="dxa"/>
            <w:tcBorders>
              <w:top w:val="nil"/>
            </w:tcBorders>
          </w:tcPr>
          <w:p w14:paraId="6A88C8AF" w14:textId="77777777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</w:tcBorders>
          </w:tcPr>
          <w:p w14:paraId="1C87C35C" w14:textId="047CB040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7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6" w:type="dxa"/>
            <w:tcBorders>
              <w:top w:val="nil"/>
            </w:tcBorders>
          </w:tcPr>
          <w:p w14:paraId="1F5E5579" w14:textId="77777777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0101CD84" w14:textId="6C77D455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275A1" w:rsidRPr="003054FD" w14:paraId="05D65463" w14:textId="77777777" w:rsidTr="00147F69">
        <w:tc>
          <w:tcPr>
            <w:tcW w:w="4049" w:type="dxa"/>
            <w:tcBorders>
              <w:top w:val="nil"/>
            </w:tcBorders>
          </w:tcPr>
          <w:p w14:paraId="5865235A" w14:textId="2AECEFD8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A568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2" w:type="dxa"/>
            <w:tcBorders>
              <w:top w:val="nil"/>
            </w:tcBorders>
          </w:tcPr>
          <w:p w14:paraId="3B0A0DAF" w14:textId="06D5BD9C" w:rsidR="00F275A1" w:rsidRPr="00122E43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8" w:type="dxa"/>
            <w:tcBorders>
              <w:top w:val="nil"/>
            </w:tcBorders>
          </w:tcPr>
          <w:p w14:paraId="0BBBD230" w14:textId="77777777" w:rsidR="00F275A1" w:rsidRPr="00122E43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3F7B2639" w14:textId="06E5728B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  <w:tcBorders>
              <w:top w:val="nil"/>
            </w:tcBorders>
          </w:tcPr>
          <w:p w14:paraId="727627AE" w14:textId="77777777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</w:tcBorders>
          </w:tcPr>
          <w:p w14:paraId="39DD2949" w14:textId="2347D7F0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6" w:type="dxa"/>
            <w:tcBorders>
              <w:top w:val="nil"/>
            </w:tcBorders>
          </w:tcPr>
          <w:p w14:paraId="74859EB9" w14:textId="77777777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45270ACE" w14:textId="4C9E1BEF" w:rsidR="00F275A1" w:rsidRPr="00EF67FB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275A1" w:rsidRPr="003054FD" w14:paraId="2DC0D7F3" w14:textId="77777777" w:rsidTr="00147F69">
        <w:tc>
          <w:tcPr>
            <w:tcW w:w="4049" w:type="dxa"/>
          </w:tcPr>
          <w:p w14:paraId="0A6FFB63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2" w:type="dxa"/>
            <w:gridSpan w:val="7"/>
          </w:tcPr>
          <w:p w14:paraId="050BB8E5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75A1" w:rsidRPr="003054FD" w14:paraId="7C80662A" w14:textId="77777777" w:rsidTr="00147F69">
        <w:tc>
          <w:tcPr>
            <w:tcW w:w="4049" w:type="dxa"/>
          </w:tcPr>
          <w:p w14:paraId="5A2945F0" w14:textId="024DDAE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142" w:type="dxa"/>
            <w:gridSpan w:val="7"/>
          </w:tcPr>
          <w:p w14:paraId="7C6CFF05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275A1" w:rsidRPr="003054FD" w14:paraId="1B0CC4CF" w14:textId="77777777" w:rsidTr="00147F69">
        <w:tc>
          <w:tcPr>
            <w:tcW w:w="4049" w:type="dxa"/>
            <w:tcBorders>
              <w:bottom w:val="nil"/>
            </w:tcBorders>
          </w:tcPr>
          <w:p w14:paraId="64DC4321" w14:textId="7FD38736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2" w:type="dxa"/>
            <w:tcBorders>
              <w:bottom w:val="nil"/>
            </w:tcBorders>
          </w:tcPr>
          <w:p w14:paraId="71083C27" w14:textId="192917BD" w:rsidR="00F275A1" w:rsidRPr="003054FD" w:rsidRDefault="00577FAB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 w:rsidRPr="00577FAB">
              <w:rPr>
                <w:rFonts w:ascii="Angsana New" w:hAnsi="Angsana New"/>
                <w:sz w:val="30"/>
                <w:szCs w:val="30"/>
                <w:cs/>
              </w:rPr>
              <w:t>379</w:t>
            </w:r>
            <w:r w:rsidRPr="00577FAB">
              <w:rPr>
                <w:rFonts w:ascii="Angsana New" w:hAnsi="Angsana New"/>
                <w:sz w:val="30"/>
                <w:szCs w:val="30"/>
              </w:rPr>
              <w:t>,</w:t>
            </w:r>
            <w:r w:rsidRPr="00577FAB">
              <w:rPr>
                <w:rFonts w:ascii="Angsana New" w:hAnsi="Angsana New"/>
                <w:sz w:val="30"/>
                <w:szCs w:val="30"/>
                <w:cs/>
              </w:rPr>
              <w:t>447</w:t>
            </w:r>
          </w:p>
        </w:tc>
        <w:tc>
          <w:tcPr>
            <w:tcW w:w="288" w:type="dxa"/>
            <w:tcBorders>
              <w:bottom w:val="nil"/>
            </w:tcBorders>
          </w:tcPr>
          <w:p w14:paraId="63F884F9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5012385F" w14:textId="7F2A11BD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333,941</w:t>
            </w:r>
          </w:p>
        </w:tc>
        <w:tc>
          <w:tcPr>
            <w:tcW w:w="276" w:type="dxa"/>
            <w:tcBorders>
              <w:bottom w:val="nil"/>
            </w:tcBorders>
          </w:tcPr>
          <w:p w14:paraId="66096E46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12D86480" w14:textId="7345CC13" w:rsidR="00F275A1" w:rsidRPr="003054FD" w:rsidRDefault="00C97437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 w:rsidRPr="00C97437">
              <w:rPr>
                <w:rFonts w:ascii="Angsana New" w:hAnsi="Angsana New"/>
                <w:sz w:val="30"/>
                <w:szCs w:val="30"/>
                <w:cs/>
              </w:rPr>
              <w:t>379</w:t>
            </w:r>
            <w:r w:rsidRPr="00C97437">
              <w:rPr>
                <w:rFonts w:ascii="Angsana New" w:hAnsi="Angsana New"/>
                <w:sz w:val="30"/>
                <w:szCs w:val="30"/>
              </w:rPr>
              <w:t>,</w:t>
            </w:r>
            <w:r w:rsidRPr="00C97437">
              <w:rPr>
                <w:rFonts w:ascii="Angsana New" w:hAnsi="Angsana New"/>
                <w:sz w:val="30"/>
                <w:szCs w:val="30"/>
                <w:cs/>
              </w:rPr>
              <w:t>447</w:t>
            </w:r>
          </w:p>
        </w:tc>
        <w:tc>
          <w:tcPr>
            <w:tcW w:w="276" w:type="dxa"/>
            <w:tcBorders>
              <w:bottom w:val="nil"/>
            </w:tcBorders>
          </w:tcPr>
          <w:p w14:paraId="129439A6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5B746327" w14:textId="6778B391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333,941</w:t>
            </w:r>
          </w:p>
        </w:tc>
      </w:tr>
      <w:tr w:rsidR="00F275A1" w:rsidRPr="003054FD" w14:paraId="703F1988" w14:textId="77777777" w:rsidTr="00C040DF">
        <w:tc>
          <w:tcPr>
            <w:tcW w:w="4049" w:type="dxa"/>
            <w:tcBorders>
              <w:top w:val="nil"/>
              <w:bottom w:val="nil"/>
            </w:tcBorders>
          </w:tcPr>
          <w:p w14:paraId="5F1BE220" w14:textId="544A779A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  <w:vAlign w:val="bottom"/>
          </w:tcPr>
          <w:p w14:paraId="4BBED7AA" w14:textId="7CFDE3CE" w:rsidR="00F275A1" w:rsidRPr="003054FD" w:rsidRDefault="00D61C03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 w:rsidRPr="00D61C03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D61C03">
              <w:rPr>
                <w:rFonts w:ascii="Angsana New" w:hAnsi="Angsana New"/>
                <w:sz w:val="30"/>
                <w:szCs w:val="30"/>
              </w:rPr>
              <w:t>,</w:t>
            </w:r>
            <w:r w:rsidRPr="00D61C03">
              <w:rPr>
                <w:rFonts w:ascii="Angsana New" w:hAnsi="Angsana New"/>
                <w:sz w:val="30"/>
                <w:szCs w:val="30"/>
                <w:cs/>
              </w:rPr>
              <w:t>588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648021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719456FD" w14:textId="53888A5C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11,887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62DA226B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vAlign w:val="bottom"/>
          </w:tcPr>
          <w:p w14:paraId="65673C1C" w14:textId="1D4E6847" w:rsidR="00F275A1" w:rsidRPr="003054FD" w:rsidRDefault="007A3676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A3676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A3676">
              <w:rPr>
                <w:rFonts w:ascii="Angsana New" w:hAnsi="Angsana New"/>
                <w:sz w:val="30"/>
                <w:szCs w:val="30"/>
              </w:rPr>
              <w:t>,</w:t>
            </w:r>
            <w:r w:rsidRPr="007A3676">
              <w:rPr>
                <w:rFonts w:ascii="Angsana New" w:hAnsi="Angsana New"/>
                <w:sz w:val="30"/>
                <w:szCs w:val="30"/>
                <w:cs/>
              </w:rPr>
              <w:t>588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479E4D3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34C46A6" w14:textId="73A73B8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5F3C1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F275A1" w:rsidRPr="003054FD" w14:paraId="09C4D2F7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3FC35E55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6BA52" w14:textId="28DD3B0A" w:rsidR="00F275A1" w:rsidRPr="003054FD" w:rsidRDefault="00D8432D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3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388</w:t>
            </w:r>
            <w:r w:rsidRPr="00D843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843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035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E26B4A8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D54D8" w14:textId="3C49CF45" w:rsidR="00F275A1" w:rsidRPr="00E1087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345,828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34DCA4B5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7D1D" w14:textId="266CBCCE" w:rsidR="00F275A1" w:rsidRPr="009A153D" w:rsidRDefault="004A30A4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30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388</w:t>
            </w:r>
            <w:r w:rsidRPr="004A30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A30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035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27776E58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BD0F146" w14:textId="2FA45A9A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Pr="004570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828</w:t>
            </w:r>
          </w:p>
        </w:tc>
      </w:tr>
      <w:tr w:rsidR="00F275A1" w:rsidRPr="003054FD" w14:paraId="6F278412" w14:textId="77777777" w:rsidTr="00147F69">
        <w:trPr>
          <w:trHeight w:val="432"/>
        </w:trPr>
        <w:tc>
          <w:tcPr>
            <w:tcW w:w="4049" w:type="dxa"/>
            <w:tcBorders>
              <w:top w:val="nil"/>
              <w:bottom w:val="nil"/>
            </w:tcBorders>
          </w:tcPr>
          <w:p w14:paraId="72C9BD68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nil"/>
            </w:tcBorders>
          </w:tcPr>
          <w:p w14:paraId="40743445" w14:textId="77777777" w:rsidR="00F275A1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5060DB6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  <w:vAlign w:val="bottom"/>
          </w:tcPr>
          <w:p w14:paraId="1448E65F" w14:textId="77777777" w:rsidR="00F275A1" w:rsidRPr="00E1087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BBA8987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nil"/>
            </w:tcBorders>
            <w:vAlign w:val="bottom"/>
          </w:tcPr>
          <w:p w14:paraId="4E3AD0AA" w14:textId="77777777" w:rsidR="00F275A1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163F4AE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32AE98C5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75A1" w:rsidRPr="003054FD" w14:paraId="129F688C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182ADE53" w14:textId="15353C06" w:rsidR="00F275A1" w:rsidRPr="00834942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3F9FC2A9" w14:textId="77777777" w:rsidR="00F275A1" w:rsidRPr="00855ABA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EFBA32F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6B04174" w14:textId="77777777" w:rsidR="00F275A1" w:rsidRPr="00E1087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72CBD0E2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101974D3" w14:textId="77777777" w:rsidR="00F275A1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3BA38CE8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0C617A59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75A1" w:rsidRPr="003054FD" w14:paraId="00CC649F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4006EE41" w14:textId="6F4AAF8D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2" w:type="dxa"/>
            <w:tcBorders>
              <w:top w:val="nil"/>
              <w:bottom w:val="nil"/>
            </w:tcBorders>
            <w:vAlign w:val="bottom"/>
          </w:tcPr>
          <w:p w14:paraId="64EEF819" w14:textId="096F1EF4" w:rsidR="00F275A1" w:rsidRDefault="00DB1F6D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DB1F6D">
              <w:rPr>
                <w:rFonts w:ascii="Angsana New" w:hAnsi="Angsana New"/>
                <w:sz w:val="30"/>
                <w:szCs w:val="30"/>
                <w:cs/>
              </w:rPr>
              <w:t>613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EB0B1AC" w14:textId="77777777" w:rsidR="00F275A1" w:rsidRPr="00855ABA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1B9CDE1E" w14:textId="3F8B56FD" w:rsidR="00F275A1" w:rsidRPr="00E0331C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6C01D513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1D58323D" w14:textId="79646CD1" w:rsidR="00F275A1" w:rsidRDefault="00635575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635575">
              <w:rPr>
                <w:rFonts w:ascii="Angsana New" w:hAnsi="Angsana New"/>
                <w:sz w:val="30"/>
                <w:szCs w:val="30"/>
                <w:cs/>
              </w:rPr>
              <w:t>613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5B8C1D35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9496C4C" w14:textId="311E1633" w:rsidR="00F275A1" w:rsidRPr="00E0331C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F275A1" w:rsidRPr="003054FD" w14:paraId="5DC15FD5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188BD9A6" w14:textId="7E9BE1CC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96AA7" w14:textId="4F370346" w:rsidR="00F275A1" w:rsidRDefault="009E7876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613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7ED6F18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D12B" w14:textId="1B3046B8" w:rsidR="00F275A1" w:rsidRPr="00E1087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28245CBA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61A06" w14:textId="3D51E998" w:rsidR="00F275A1" w:rsidRDefault="003D15DD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15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613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0321127A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6CE91F0" w14:textId="45E0D465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</w:tr>
    </w:tbl>
    <w:p w14:paraId="5E68A69E" w14:textId="378D75E1" w:rsidR="004456AB" w:rsidRDefault="004456AB" w:rsidP="00147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80D521A" w14:textId="779E5277" w:rsidR="00064ECA" w:rsidRDefault="004456AB" w:rsidP="003A7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br w:type="page"/>
      </w:r>
    </w:p>
    <w:tbl>
      <w:tblPr>
        <w:tblW w:w="9135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9"/>
        <w:gridCol w:w="1077"/>
        <w:gridCol w:w="280"/>
        <w:gridCol w:w="1082"/>
        <w:gridCol w:w="266"/>
        <w:gridCol w:w="1082"/>
        <w:gridCol w:w="267"/>
        <w:gridCol w:w="1082"/>
      </w:tblGrid>
      <w:tr w:rsidR="000F3EC3" w:rsidRPr="003054FD" w14:paraId="18CC781A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FC564BF" w14:textId="472B2CF6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13FB120E" w14:textId="0F34A28A" w:rsidR="000F3EC3" w:rsidRPr="004D53D5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1F04F39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top w:val="nil"/>
              <w:bottom w:val="nil"/>
            </w:tcBorders>
            <w:vAlign w:val="bottom"/>
          </w:tcPr>
          <w:p w14:paraId="18F8B88B" w14:textId="6A7B0AB9" w:rsidR="000F3EC3" w:rsidRPr="00BC7646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5A1" w:rsidRPr="003054FD" w14:paraId="6EC9A82E" w14:textId="77777777" w:rsidTr="00A5687F">
        <w:trPr>
          <w:trHeight w:val="60"/>
        </w:trPr>
        <w:tc>
          <w:tcPr>
            <w:tcW w:w="3999" w:type="dxa"/>
            <w:tcBorders>
              <w:top w:val="nil"/>
            </w:tcBorders>
          </w:tcPr>
          <w:p w14:paraId="5074FFA9" w14:textId="4FBCEFA4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3380E8BC" w14:textId="289026D7" w:rsidR="00F275A1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0" w:type="dxa"/>
            <w:tcBorders>
              <w:top w:val="nil"/>
            </w:tcBorders>
          </w:tcPr>
          <w:p w14:paraId="736D552D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44699A3B" w14:textId="2124F995" w:rsidR="00F275A1" w:rsidRPr="004D53D5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  <w:tcBorders>
              <w:top w:val="nil"/>
            </w:tcBorders>
          </w:tcPr>
          <w:p w14:paraId="224E9F14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3D398D58" w14:textId="1A4D3CF2" w:rsidR="00F275A1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3B0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  <w:tcBorders>
              <w:top w:val="nil"/>
            </w:tcBorders>
          </w:tcPr>
          <w:p w14:paraId="63F042F5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1345909E" w14:textId="678B6B2E" w:rsidR="00F275A1" w:rsidRPr="00BC7646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275A1" w:rsidRPr="003054FD" w14:paraId="1DC31E86" w14:textId="77777777" w:rsidTr="00A5687F">
        <w:tc>
          <w:tcPr>
            <w:tcW w:w="3999" w:type="dxa"/>
            <w:tcBorders>
              <w:top w:val="nil"/>
            </w:tcBorders>
          </w:tcPr>
          <w:p w14:paraId="2BA38597" w14:textId="675C293A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6A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7" w:type="dxa"/>
            <w:tcBorders>
              <w:top w:val="nil"/>
            </w:tcBorders>
          </w:tcPr>
          <w:p w14:paraId="3B48B61E" w14:textId="4A3B199F" w:rsidR="00F275A1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0" w:type="dxa"/>
            <w:tcBorders>
              <w:top w:val="nil"/>
            </w:tcBorders>
          </w:tcPr>
          <w:p w14:paraId="6F7F6294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04F5C520" w14:textId="416D17E2" w:rsidR="00F275A1" w:rsidRPr="004D53D5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  <w:tcBorders>
              <w:top w:val="nil"/>
            </w:tcBorders>
          </w:tcPr>
          <w:p w14:paraId="63980BC1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5B07CE9E" w14:textId="33AA4088" w:rsidR="00F275A1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7" w:type="dxa"/>
            <w:tcBorders>
              <w:top w:val="nil"/>
            </w:tcBorders>
          </w:tcPr>
          <w:p w14:paraId="558E65A1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52DDB059" w14:textId="7703ABE9" w:rsidR="00F275A1" w:rsidRPr="00BC7646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275A1" w:rsidRPr="003054FD" w14:paraId="0E866272" w14:textId="77777777" w:rsidTr="00A5687F">
        <w:tc>
          <w:tcPr>
            <w:tcW w:w="3999" w:type="dxa"/>
          </w:tcPr>
          <w:p w14:paraId="63C47416" w14:textId="0BE77983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89675592"/>
          </w:p>
        </w:tc>
        <w:tc>
          <w:tcPr>
            <w:tcW w:w="5136" w:type="dxa"/>
            <w:gridSpan w:val="7"/>
          </w:tcPr>
          <w:p w14:paraId="38E04366" w14:textId="49B5A98D" w:rsidR="00F275A1" w:rsidRPr="00BC7646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75A1" w:rsidRPr="003054FD" w14:paraId="40133835" w14:textId="77777777" w:rsidTr="00A5687F">
        <w:tc>
          <w:tcPr>
            <w:tcW w:w="3999" w:type="dxa"/>
          </w:tcPr>
          <w:p w14:paraId="7EECDF2C" w14:textId="71C65A92" w:rsidR="00F275A1" w:rsidRPr="00855ABA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5A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136" w:type="dxa"/>
            <w:gridSpan w:val="7"/>
          </w:tcPr>
          <w:p w14:paraId="603A8528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275A1" w:rsidRPr="003054FD" w14:paraId="26FA38F7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013595E1" w14:textId="365CAEEF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FC37848" w14:textId="36498990" w:rsidR="00F275A1" w:rsidRPr="00785150" w:rsidRDefault="00A36CBA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36CB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36CBA">
              <w:rPr>
                <w:rFonts w:ascii="Angsana New" w:hAnsi="Angsana New"/>
                <w:sz w:val="30"/>
                <w:szCs w:val="30"/>
              </w:rPr>
              <w:t>,</w:t>
            </w:r>
            <w:r w:rsidRPr="00A36CBA">
              <w:rPr>
                <w:rFonts w:ascii="Angsana New" w:hAnsi="Angsana New"/>
                <w:sz w:val="30"/>
                <w:szCs w:val="30"/>
                <w:cs/>
              </w:rPr>
              <w:t>915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8EA4E0F" w14:textId="77777777" w:rsidR="00F275A1" w:rsidRPr="003054F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FC143AF" w14:textId="3BA7190C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3,184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44E46D2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59FFD39C" w14:textId="1FC9ACE1" w:rsidR="00F275A1" w:rsidRPr="00785150" w:rsidRDefault="0004324E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04324E"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4665E209" w14:textId="77777777" w:rsidR="00F275A1" w:rsidRPr="009A153D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4D9D4F5B" w14:textId="493AD6EF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3,178</w:t>
            </w:r>
          </w:p>
        </w:tc>
      </w:tr>
      <w:tr w:rsidR="00F275A1" w:rsidRPr="003054FD" w14:paraId="4DF09F09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F4466A0" w14:textId="5BB804FC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7E220DDE" w14:textId="798C26C1" w:rsidR="00F275A1" w:rsidRPr="00931AF7" w:rsidRDefault="00A36CBA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7B7B06B0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39BC96AF" w14:textId="50189041" w:rsidR="00F275A1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2ED7E16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3C0AC28C" w14:textId="11A13A89" w:rsidR="00F275A1" w:rsidRPr="00785150" w:rsidRDefault="003B0D9A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3B0D9A">
              <w:rPr>
                <w:rFonts w:ascii="Angsana New" w:hAnsi="Angsana New"/>
                <w:sz w:val="30"/>
                <w:szCs w:val="30"/>
              </w:rPr>
              <w:t>11,429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3D64350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DE10E5B" w14:textId="7AEB1D59" w:rsidR="00F275A1" w:rsidRPr="00BC7646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19,557</w:t>
            </w:r>
          </w:p>
        </w:tc>
      </w:tr>
      <w:tr w:rsidR="00F275A1" w:rsidRPr="003054FD" w14:paraId="71A70FB7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3EF41565" w14:textId="2BD68AD8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4E5A04E" w14:textId="5118F610" w:rsidR="00F275A1" w:rsidRPr="00931AF7" w:rsidRDefault="00C72D6D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6843974A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F29D" w14:textId="50964FD6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3,184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2DB26C2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AC361" w14:textId="72191DD8" w:rsidR="00F275A1" w:rsidRPr="00931AF7" w:rsidRDefault="00113ADA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ADA">
              <w:rPr>
                <w:rFonts w:ascii="Angsana New" w:hAnsi="Angsana New"/>
                <w:b/>
                <w:bCs/>
                <w:sz w:val="30"/>
                <w:szCs w:val="30"/>
              </w:rPr>
              <w:t>14,344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6D65774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7E5B03D" w14:textId="78F1737A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22,735</w:t>
            </w:r>
          </w:p>
        </w:tc>
      </w:tr>
      <w:bookmarkEnd w:id="0"/>
      <w:tr w:rsidR="00F275A1" w:rsidRPr="003054FD" w14:paraId="5C0EAAF2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3B039C04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4852B95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3E5BCB5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2F8553D5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8EDD152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6840072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111DE18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35821FE7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5A1" w:rsidRPr="003054FD" w14:paraId="3EEA68DE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6749245A" w14:textId="6C03FCDB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C04867B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4A80B34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DC2A0BB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E9D13C7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2B0C9E13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E18FE25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3FDA909B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5A1" w:rsidRPr="003054FD" w14:paraId="32B131CA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45411D55" w14:textId="6C750A7C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6E0F178C" w14:textId="3426086E" w:rsidR="00F275A1" w:rsidRPr="0024056C" w:rsidRDefault="001B2A97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61,304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407559C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86C3656" w14:textId="52A266F6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74,923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A6D53F7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F3AF296" w14:textId="7FC204D5" w:rsidR="00F275A1" w:rsidRPr="00CA3FC8" w:rsidRDefault="00767A46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767A46">
              <w:rPr>
                <w:rFonts w:ascii="Angsana New" w:hAnsi="Angsana New"/>
                <w:sz w:val="30"/>
                <w:szCs w:val="30"/>
              </w:rPr>
              <w:t>59,990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37945C0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6E75A7BF" w14:textId="2A7600DD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110824">
              <w:rPr>
                <w:rFonts w:ascii="Angsana New" w:hAnsi="Angsana New"/>
                <w:sz w:val="30"/>
                <w:szCs w:val="30"/>
              </w:rPr>
              <w:t>73,636</w:t>
            </w:r>
          </w:p>
        </w:tc>
      </w:tr>
      <w:tr w:rsidR="00F275A1" w:rsidRPr="003054FD" w14:paraId="7BDA1294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C29E1BC" w14:textId="78D314CF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887D7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6DC5E23B" w14:textId="321E254D" w:rsidR="00F275A1" w:rsidRDefault="001B2A97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B84D1DD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17402CD" w14:textId="306959E7" w:rsidR="00F275A1" w:rsidRPr="00887D7A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A9C1B16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1C7DFB4" w14:textId="77DC64ED" w:rsidR="00F275A1" w:rsidRDefault="001B2A97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2BDDC586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75EF63F1" w14:textId="22C45C0A" w:rsidR="00F275A1" w:rsidRPr="00660BD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F275A1" w:rsidRPr="003054FD" w14:paraId="49CF6C3B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67480E85" w14:textId="1D121670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261F216" w14:textId="4AAA5B94" w:rsidR="00F275A1" w:rsidRPr="00931AF7" w:rsidRDefault="005672EA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61,304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129113CE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2B18932" w14:textId="4F902D2D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74,933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FE92851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BC8D82" w14:textId="0048B54F" w:rsidR="00F275A1" w:rsidRPr="00931AF7" w:rsidRDefault="001B2A97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59,990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628D8526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A39E33C" w14:textId="1CAA0E3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824">
              <w:rPr>
                <w:rFonts w:ascii="Angsana New" w:hAnsi="Angsana New"/>
                <w:b/>
                <w:bCs/>
                <w:sz w:val="30"/>
                <w:szCs w:val="30"/>
              </w:rPr>
              <w:t>73,646</w:t>
            </w:r>
          </w:p>
        </w:tc>
      </w:tr>
      <w:tr w:rsidR="00F275A1" w:rsidRPr="003054FD" w14:paraId="189EA354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2A263B98" w14:textId="68F54A79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17C8FAEE" w14:textId="2536E8BD" w:rsidR="00F275A1" w:rsidRPr="0078515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144F4598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402D967C" w14:textId="468B59E6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FF2EAB7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152335E4" w14:textId="6B04B215" w:rsidR="00F275A1" w:rsidRPr="00785150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2D72347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12711E28" w14:textId="2E30AE31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5A1" w:rsidRPr="003054FD" w14:paraId="086FDE7D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DF8E9B8" w14:textId="730902F1" w:rsidR="00F275A1" w:rsidRPr="00855ABA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512B3593" w14:textId="3BC2DB80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1B31A74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F0A83A5" w14:textId="3D6B9265" w:rsidR="00F275A1" w:rsidRPr="00DD1962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16930ED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1B86D8BB" w14:textId="62DBFED0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F352F3D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5661FE91" w14:textId="2CCB4E66" w:rsidR="00F275A1" w:rsidRPr="00BC7646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5A1" w:rsidRPr="003054FD" w14:paraId="1554F7F3" w14:textId="77777777" w:rsidTr="008018DB">
        <w:tc>
          <w:tcPr>
            <w:tcW w:w="3999" w:type="dxa"/>
            <w:tcBorders>
              <w:top w:val="nil"/>
              <w:bottom w:val="nil"/>
            </w:tcBorders>
          </w:tcPr>
          <w:p w14:paraId="424EB40A" w14:textId="0E8B7AEC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605DB707" w14:textId="385EED92" w:rsidR="00F275A1" w:rsidRDefault="00E14156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64367C1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62F01347" w14:textId="61FF6D7E" w:rsidR="00F275A1" w:rsidRPr="00DD1962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F208587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0DAF53C1" w14:textId="434A1B8E" w:rsidR="00F275A1" w:rsidRDefault="00E14156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A2CC013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1D14BC7" w14:textId="49975D55" w:rsidR="00F275A1" w:rsidRPr="00BC7646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F275A1" w:rsidRPr="003054FD" w14:paraId="502F0CBC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84C4066" w14:textId="2FD52AC8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04F7122" w14:textId="2CCCD142" w:rsidR="00F275A1" w:rsidRPr="00931AF7" w:rsidRDefault="00E14156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22B3E45E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A4CBAC5" w14:textId="08D69EA2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CA6027E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7BA56F8" w14:textId="0D0FF60C" w:rsidR="00F275A1" w:rsidRPr="00931AF7" w:rsidRDefault="00E14156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32A72E9A" w14:textId="77777777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B3A0DC" w14:textId="288F7AA8" w:rsidR="00F275A1" w:rsidRPr="00931AF7" w:rsidRDefault="00F275A1" w:rsidP="00F2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</w:tr>
    </w:tbl>
    <w:p w14:paraId="13328B63" w14:textId="5A2D1D7B" w:rsidR="00C822CB" w:rsidRPr="00386A69" w:rsidRDefault="00C822CB" w:rsidP="00E241C6">
      <w:pPr>
        <w:rPr>
          <w:rFonts w:asciiTheme="majorBidi" w:hAnsiTheme="majorBidi" w:cstheme="majorBidi"/>
          <w:sz w:val="30"/>
          <w:szCs w:val="30"/>
        </w:rPr>
      </w:pPr>
    </w:p>
    <w:p w14:paraId="151A0F90" w14:textId="77777777" w:rsidR="00C37736" w:rsidRPr="003054FD" w:rsidRDefault="00C37736" w:rsidP="00BE5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054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  <w:r w:rsidRPr="003054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3D3BC70" w14:textId="77777777" w:rsidR="00C37736" w:rsidRPr="003054FD" w:rsidRDefault="00C37736" w:rsidP="00C3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F0E637" w14:textId="580519C0" w:rsidR="008543E1" w:rsidRPr="003054FD" w:rsidRDefault="00C31DA7" w:rsidP="00147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68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87D7A" w:rsidRPr="00887D7A">
        <w:rPr>
          <w:rFonts w:ascii="Angsana New" w:hAnsi="Angsana New"/>
          <w:sz w:val="30"/>
          <w:szCs w:val="30"/>
        </w:rPr>
        <w:t xml:space="preserve">31 </w:t>
      </w:r>
      <w:r w:rsidR="00280B43">
        <w:rPr>
          <w:rFonts w:ascii="Angsana New" w:hAnsi="Angsana New" w:hint="cs"/>
          <w:sz w:val="30"/>
          <w:szCs w:val="30"/>
          <w:cs/>
        </w:rPr>
        <w:t>มีนาคม</w:t>
      </w:r>
      <w:r w:rsidR="00887D7A" w:rsidRPr="00887D7A">
        <w:rPr>
          <w:rFonts w:ascii="Angsana New" w:hAnsi="Angsana New"/>
          <w:sz w:val="30"/>
          <w:szCs w:val="30"/>
          <w:cs/>
        </w:rPr>
        <w:t xml:space="preserve"> </w:t>
      </w:r>
      <w:r w:rsidR="00E0331C" w:rsidRPr="00E0331C">
        <w:rPr>
          <w:rFonts w:ascii="Angsana New" w:hAnsi="Angsana New"/>
          <w:sz w:val="30"/>
          <w:szCs w:val="30"/>
        </w:rPr>
        <w:t>256</w:t>
      </w:r>
      <w:r w:rsidR="00280B43">
        <w:rPr>
          <w:rFonts w:ascii="Angsana New" w:hAnsi="Angsana New"/>
          <w:sz w:val="30"/>
          <w:szCs w:val="30"/>
        </w:rPr>
        <w:t>9</w:t>
      </w:r>
      <w:r w:rsidR="00E0331C" w:rsidRPr="00E0331C">
        <w:rPr>
          <w:rFonts w:ascii="Angsana New" w:hAnsi="Angsana New"/>
          <w:sz w:val="30"/>
          <w:szCs w:val="30"/>
        </w:rPr>
        <w:t xml:space="preserve"> </w:t>
      </w:r>
      <w:r w:rsidRPr="002A364B">
        <w:rPr>
          <w:rFonts w:ascii="Angsana New" w:hAnsi="Angsana New" w:hint="cs"/>
          <w:sz w:val="30"/>
          <w:szCs w:val="30"/>
          <w:cs/>
        </w:rPr>
        <w:t>บริษัทใหญ่ค้ำ</w:t>
      </w:r>
      <w:r w:rsidRPr="00DC1F24">
        <w:rPr>
          <w:rFonts w:ascii="Angsana New" w:hAnsi="Angsana New" w:hint="cs"/>
          <w:sz w:val="30"/>
          <w:szCs w:val="30"/>
          <w:cs/>
        </w:rPr>
        <w:t>ประกันวงเงินสินเชื่อที่บริษัทได้รับจากธนาคาร</w:t>
      </w:r>
      <w:r w:rsidRPr="00B44225">
        <w:rPr>
          <w:rFonts w:ascii="Angsana New" w:hAnsi="Angsana New" w:hint="cs"/>
          <w:sz w:val="30"/>
          <w:szCs w:val="30"/>
          <w:cs/>
        </w:rPr>
        <w:t>จำนวน</w:t>
      </w:r>
      <w:r w:rsidR="000E1C46">
        <w:rPr>
          <w:rFonts w:ascii="Angsana New" w:hAnsi="Angsana New"/>
          <w:sz w:val="30"/>
          <w:szCs w:val="30"/>
        </w:rPr>
        <w:t xml:space="preserve"> </w:t>
      </w:r>
      <w:r w:rsidR="00676066">
        <w:rPr>
          <w:rFonts w:ascii="Angsana New" w:hAnsi="Angsana New"/>
          <w:sz w:val="30"/>
          <w:szCs w:val="30"/>
        </w:rPr>
        <w:t>20</w:t>
      </w:r>
      <w:r w:rsidR="00D16B26">
        <w:rPr>
          <w:rFonts w:ascii="Angsana New" w:hAnsi="Angsana New"/>
          <w:i/>
          <w:iCs/>
          <w:sz w:val="30"/>
          <w:szCs w:val="30"/>
        </w:rPr>
        <w:t xml:space="preserve"> </w:t>
      </w:r>
      <w:r w:rsidRPr="00B44225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655407">
        <w:rPr>
          <w:rFonts w:ascii="Angsana New" w:hAnsi="Angsana New" w:hint="cs"/>
          <w:i/>
          <w:iCs/>
          <w:sz w:val="30"/>
          <w:szCs w:val="30"/>
          <w:cs/>
        </w:rPr>
        <w:t>(เทียบเท่าจำนวนเงิ</w:t>
      </w:r>
      <w:r w:rsidR="00CB19AC" w:rsidRPr="00655407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B83ED0" w:rsidRPr="00655407">
        <w:rPr>
          <w:rFonts w:ascii="Angsana New" w:hAnsi="Angsana New"/>
          <w:i/>
          <w:iCs/>
          <w:sz w:val="30"/>
          <w:szCs w:val="30"/>
        </w:rPr>
        <w:t xml:space="preserve"> </w:t>
      </w:r>
      <w:r w:rsidR="00676066" w:rsidRPr="00655407">
        <w:rPr>
          <w:rFonts w:ascii="Angsana New" w:hAnsi="Angsana New"/>
          <w:i/>
          <w:iCs/>
          <w:sz w:val="30"/>
          <w:szCs w:val="30"/>
        </w:rPr>
        <w:t>660</w:t>
      </w:r>
      <w:r w:rsidR="00D16B26" w:rsidRPr="00655407">
        <w:rPr>
          <w:rFonts w:ascii="Angsana New" w:hAnsi="Angsana New"/>
          <w:i/>
          <w:iCs/>
          <w:sz w:val="30"/>
          <w:szCs w:val="30"/>
        </w:rPr>
        <w:t xml:space="preserve"> </w:t>
      </w:r>
      <w:r w:rsidRPr="00655407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B44225">
        <w:rPr>
          <w:rFonts w:ascii="Angsana New" w:hAnsi="Angsana New" w:hint="cs"/>
          <w:sz w:val="30"/>
          <w:szCs w:val="30"/>
          <w:cs/>
        </w:rPr>
        <w:t>และ</w:t>
      </w:r>
      <w:r w:rsidR="00C6210B">
        <w:rPr>
          <w:rFonts w:ascii="Angsana New" w:hAnsi="Angsana New"/>
          <w:sz w:val="30"/>
          <w:szCs w:val="30"/>
        </w:rPr>
        <w:t xml:space="preserve"> </w:t>
      </w:r>
      <w:r w:rsidR="00676066">
        <w:rPr>
          <w:rFonts w:ascii="Angsana New" w:hAnsi="Angsana New"/>
          <w:sz w:val="30"/>
          <w:szCs w:val="30"/>
        </w:rPr>
        <w:t>675</w:t>
      </w:r>
      <w:r w:rsidRPr="008A130E">
        <w:rPr>
          <w:rFonts w:ascii="Angsana New" w:hAnsi="Angsana New" w:hint="cs"/>
          <w:sz w:val="30"/>
          <w:szCs w:val="30"/>
          <w:cs/>
        </w:rPr>
        <w:t xml:space="preserve"> ล้</w:t>
      </w:r>
      <w:r w:rsidRPr="00B44225">
        <w:rPr>
          <w:rFonts w:ascii="Angsana New" w:hAnsi="Angsana New" w:hint="cs"/>
          <w:sz w:val="30"/>
          <w:szCs w:val="30"/>
          <w:cs/>
        </w:rPr>
        <w:t>านบาท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30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256</w:t>
      </w:r>
      <w:r w:rsidR="00110824">
        <w:rPr>
          <w:rFonts w:ascii="Angsana New" w:hAnsi="Angsana New"/>
          <w:i/>
          <w:iCs/>
          <w:sz w:val="30"/>
          <w:szCs w:val="30"/>
        </w:rPr>
        <w:t>8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: จำนวน</w:t>
      </w:r>
      <w:r w:rsidR="00E535D9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6.1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ล้านเหรียญ</w:t>
      </w:r>
      <w:r w:rsidR="00DF5D71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สหรั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ฐอเมริกา (เทียบเท่าจำนวนเงิน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C4821">
        <w:rPr>
          <w:rFonts w:ascii="Angsana New" w:hAnsi="Angsana New"/>
          <w:i/>
          <w:iCs/>
          <w:sz w:val="30"/>
          <w:szCs w:val="30"/>
        </w:rPr>
        <w:t>198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73033" w:rsidRPr="003054FD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C73033" w:rsidRPr="002D30E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DC4821">
        <w:rPr>
          <w:rFonts w:ascii="Angsana New" w:hAnsi="Angsana New"/>
          <w:i/>
          <w:iCs/>
          <w:sz w:val="30"/>
          <w:szCs w:val="30"/>
        </w:rPr>
        <w:t>6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75</w:t>
      </w:r>
      <w:r w:rsidR="002A364B" w:rsidRPr="003054FD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280B43">
        <w:rPr>
          <w:rFonts w:ascii="Angsana New" w:hAnsi="Angsana New"/>
          <w:sz w:val="30"/>
          <w:szCs w:val="30"/>
        </w:rPr>
        <w:t xml:space="preserve"> </w:t>
      </w:r>
      <w:r w:rsidR="00C17887" w:rsidRPr="003054FD">
        <w:rPr>
          <w:rFonts w:ascii="Angsana New" w:hAnsi="Angsana New" w:hint="cs"/>
          <w:sz w:val="30"/>
          <w:szCs w:val="30"/>
        </w:rPr>
        <w:tab/>
      </w:r>
    </w:p>
    <w:p w14:paraId="645158D4" w14:textId="77777777" w:rsidR="002C433A" w:rsidRPr="003054FD" w:rsidRDefault="002C433A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0BA4C0" w14:textId="77777777" w:rsidR="003F106E" w:rsidRDefault="003F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6E9C07" w14:textId="7CE8FBAA" w:rsidR="006D0F81" w:rsidRPr="003054FD" w:rsidRDefault="006D0F81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066484E6" w14:textId="77777777" w:rsidR="006D0F81" w:rsidRPr="003054FD" w:rsidRDefault="006D0F81" w:rsidP="006D0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2"/>
        <w:gridCol w:w="1262"/>
        <w:gridCol w:w="274"/>
        <w:gridCol w:w="1256"/>
        <w:gridCol w:w="273"/>
        <w:gridCol w:w="1239"/>
        <w:gridCol w:w="180"/>
        <w:gridCol w:w="1242"/>
      </w:tblGrid>
      <w:tr w:rsidR="006D0F81" w:rsidRPr="003054FD" w14:paraId="1CAC66A6" w14:textId="77777777" w:rsidTr="003F106E">
        <w:trPr>
          <w:cantSplit/>
          <w:trHeight w:val="428"/>
          <w:tblHeader/>
        </w:trPr>
        <w:tc>
          <w:tcPr>
            <w:tcW w:w="3492" w:type="dxa"/>
            <w:vAlign w:val="bottom"/>
            <w:hideMark/>
          </w:tcPr>
          <w:p w14:paraId="594B228D" w14:textId="77777777" w:rsidR="006D0F81" w:rsidRPr="003054FD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32796180" w14:textId="77777777" w:rsidR="006D0F81" w:rsidRPr="003054FD" w:rsidRDefault="006D0F81" w:rsidP="002A38C1">
            <w:pPr>
              <w:pStyle w:val="acctmergecolhdg"/>
              <w:spacing w:line="240" w:lineRule="auto"/>
              <w:ind w:left="-83" w:right="-101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</w:tcPr>
          <w:p w14:paraId="759E4303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537DD049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06E" w:rsidRPr="003054FD" w14:paraId="2650E8F0" w14:textId="77777777" w:rsidTr="003F106E">
        <w:trPr>
          <w:cantSplit/>
          <w:trHeight w:val="825"/>
          <w:tblHeader/>
        </w:trPr>
        <w:tc>
          <w:tcPr>
            <w:tcW w:w="3492" w:type="dxa"/>
            <w:vAlign w:val="bottom"/>
          </w:tcPr>
          <w:p w14:paraId="1CEAB7E3" w14:textId="77777777" w:rsidR="003F106E" w:rsidRPr="003054FD" w:rsidRDefault="003F106E" w:rsidP="003F10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39D412D" w14:textId="454A3BEA" w:rsidR="003F106E" w:rsidRPr="003054FD" w:rsidRDefault="00887D7A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87D7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="00280B4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887D7A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3F106E" w:rsidRPr="003054F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280B4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4" w:type="dxa"/>
            <w:vAlign w:val="bottom"/>
          </w:tcPr>
          <w:p w14:paraId="72DA40A6" w14:textId="77777777" w:rsidR="003F106E" w:rsidRPr="003054FD" w:rsidRDefault="003F106E" w:rsidP="003F106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9EF1053" w14:textId="78AA198D" w:rsidR="003F106E" w:rsidRPr="003054FD" w:rsidRDefault="003F106E" w:rsidP="003F106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887D7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3" w:type="dxa"/>
          </w:tcPr>
          <w:p w14:paraId="235208E9" w14:textId="77777777" w:rsidR="003F106E" w:rsidRPr="003054FD" w:rsidRDefault="003F106E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D2C946F" w14:textId="1D3DDF0B" w:rsidR="003F106E" w:rsidRPr="003054FD" w:rsidRDefault="00280B43" w:rsidP="002A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left="-83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  <w:r w:rsidRPr="00887D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sz w:val="30"/>
                <w:szCs w:val="30"/>
              </w:rPr>
              <w:t>25</w:t>
            </w:r>
            <w:r w:rsidRPr="00280B43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80" w:type="dxa"/>
            <w:vAlign w:val="bottom"/>
          </w:tcPr>
          <w:p w14:paraId="52472C3B" w14:textId="77777777" w:rsidR="003F106E" w:rsidRPr="003054FD" w:rsidRDefault="003F106E" w:rsidP="003F106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F78BF55" w14:textId="4FA0A076" w:rsidR="003F106E" w:rsidRPr="003054FD" w:rsidRDefault="003F106E" w:rsidP="003F106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887D7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3F106E" w:rsidRPr="003054FD" w14:paraId="68BBAEC6" w14:textId="77777777" w:rsidTr="003F106E">
        <w:trPr>
          <w:cantSplit/>
          <w:trHeight w:val="406"/>
          <w:tblHeader/>
        </w:trPr>
        <w:tc>
          <w:tcPr>
            <w:tcW w:w="3492" w:type="dxa"/>
            <w:vAlign w:val="bottom"/>
            <w:hideMark/>
          </w:tcPr>
          <w:p w14:paraId="0904F67D" w14:textId="77777777" w:rsidR="003F106E" w:rsidRPr="003054FD" w:rsidRDefault="003F106E" w:rsidP="003F10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726" w:type="dxa"/>
            <w:gridSpan w:val="7"/>
            <w:vAlign w:val="bottom"/>
            <w:hideMark/>
          </w:tcPr>
          <w:p w14:paraId="1E70CED6" w14:textId="77777777" w:rsidR="003F106E" w:rsidRPr="003054FD" w:rsidRDefault="003F106E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54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F106E" w:rsidRPr="003054FD" w14:paraId="25041362" w14:textId="77777777" w:rsidTr="003F106E">
        <w:trPr>
          <w:cantSplit/>
          <w:trHeight w:val="406"/>
        </w:trPr>
        <w:tc>
          <w:tcPr>
            <w:tcW w:w="3492" w:type="dxa"/>
            <w:hideMark/>
          </w:tcPr>
          <w:p w14:paraId="032CC344" w14:textId="77777777" w:rsidR="003F106E" w:rsidRPr="003054FD" w:rsidRDefault="003F106E" w:rsidP="003F10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2" w:type="dxa"/>
          </w:tcPr>
          <w:p w14:paraId="674BB94E" w14:textId="6BE6B602" w:rsidR="003F106E" w:rsidRPr="003054FD" w:rsidRDefault="00FA54E3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2,430,171</w:t>
            </w:r>
          </w:p>
        </w:tc>
        <w:tc>
          <w:tcPr>
            <w:tcW w:w="274" w:type="dxa"/>
          </w:tcPr>
          <w:p w14:paraId="5F10C89E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1ED39BB" w14:textId="296E23DE" w:rsidR="003F106E" w:rsidRPr="003054FD" w:rsidRDefault="00887D7A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2,886,405</w:t>
            </w:r>
          </w:p>
        </w:tc>
        <w:tc>
          <w:tcPr>
            <w:tcW w:w="273" w:type="dxa"/>
          </w:tcPr>
          <w:p w14:paraId="24CC76BA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2F39576" w14:textId="7D50B6CE" w:rsidR="003F106E" w:rsidRPr="003054FD" w:rsidRDefault="00165D3F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</w:rPr>
            </w:pPr>
            <w:r w:rsidRPr="00165D3F">
              <w:rPr>
                <w:rFonts w:ascii="Angsana New" w:hAnsi="Angsana New"/>
                <w:sz w:val="30"/>
                <w:szCs w:val="30"/>
              </w:rPr>
              <w:t>2,031,756</w:t>
            </w:r>
          </w:p>
        </w:tc>
        <w:tc>
          <w:tcPr>
            <w:tcW w:w="180" w:type="dxa"/>
          </w:tcPr>
          <w:p w14:paraId="65B9AC2D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0F3229" w14:textId="78381662" w:rsidR="003F106E" w:rsidRPr="003054FD" w:rsidRDefault="00887D7A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887D7A">
              <w:rPr>
                <w:rFonts w:ascii="Angsana New" w:hAnsi="Angsana New"/>
                <w:sz w:val="30"/>
                <w:szCs w:val="30"/>
              </w:rPr>
              <w:t>2,541,054</w:t>
            </w:r>
          </w:p>
        </w:tc>
      </w:tr>
      <w:tr w:rsidR="003F106E" w:rsidRPr="003054FD" w14:paraId="1168707E" w14:textId="77777777" w:rsidTr="003F106E">
        <w:trPr>
          <w:cantSplit/>
          <w:trHeight w:val="406"/>
        </w:trPr>
        <w:tc>
          <w:tcPr>
            <w:tcW w:w="3492" w:type="dxa"/>
          </w:tcPr>
          <w:p w14:paraId="145A54DA" w14:textId="1EEB6563" w:rsidR="003F106E" w:rsidRPr="003054FD" w:rsidRDefault="003F106E" w:rsidP="003F10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2" w:type="dxa"/>
          </w:tcPr>
          <w:p w14:paraId="6875EAB0" w14:textId="77777777" w:rsidR="003F106E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0EB94452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47EC438" w14:textId="77777777" w:rsidR="003F106E" w:rsidRPr="00236B53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E3A8EA8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77F95AD" w14:textId="77777777" w:rsidR="003F106E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49DF51A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AD0A575" w14:textId="77777777" w:rsidR="003F106E" w:rsidRPr="00236B53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106E" w:rsidRPr="003054FD" w14:paraId="6093AD71" w14:textId="77777777" w:rsidTr="003F106E">
        <w:trPr>
          <w:cantSplit/>
          <w:trHeight w:val="406"/>
        </w:trPr>
        <w:tc>
          <w:tcPr>
            <w:tcW w:w="3492" w:type="dxa"/>
          </w:tcPr>
          <w:p w14:paraId="3691895F" w14:textId="220C2A87" w:rsidR="003F106E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1 - 30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2" w:type="dxa"/>
          </w:tcPr>
          <w:p w14:paraId="084FC7F3" w14:textId="71FB3B36" w:rsidR="003F106E" w:rsidRDefault="00FA54E3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4" w:type="dxa"/>
          </w:tcPr>
          <w:p w14:paraId="77B65EDC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A6216DC" w14:textId="1E8B1A14" w:rsidR="003F106E" w:rsidRPr="00A138A1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138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013AFFF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E537458" w14:textId="41B2BBEF" w:rsidR="003F106E" w:rsidRPr="00A138A1" w:rsidRDefault="00165D3F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42A34257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34CC70" w14:textId="5B766775" w:rsidR="003F106E" w:rsidRPr="00A138A1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138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106E" w:rsidRPr="003054FD" w14:paraId="33D5A88A" w14:textId="77777777" w:rsidTr="003F106E">
        <w:trPr>
          <w:cantSplit/>
          <w:trHeight w:val="406"/>
        </w:trPr>
        <w:tc>
          <w:tcPr>
            <w:tcW w:w="3492" w:type="dxa"/>
          </w:tcPr>
          <w:p w14:paraId="1B6C6455" w14:textId="22F39179" w:rsidR="003F106E" w:rsidRPr="00AC4164" w:rsidRDefault="003F106E" w:rsidP="003F10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41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851CCAC" w14:textId="73A97F18" w:rsidR="003F106E" w:rsidRPr="00AC4164" w:rsidRDefault="00BC7D80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C7D8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2,430,231</w:t>
            </w:r>
          </w:p>
        </w:tc>
        <w:tc>
          <w:tcPr>
            <w:tcW w:w="274" w:type="dxa"/>
          </w:tcPr>
          <w:p w14:paraId="6525BA60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36BD12F" w14:textId="796D06EF" w:rsidR="003F106E" w:rsidRPr="00AC4164" w:rsidRDefault="00887D7A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2,886,405</w:t>
            </w:r>
          </w:p>
        </w:tc>
        <w:tc>
          <w:tcPr>
            <w:tcW w:w="273" w:type="dxa"/>
          </w:tcPr>
          <w:p w14:paraId="0A44EFE3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1B39C07" w14:textId="597F1044" w:rsidR="003F106E" w:rsidRPr="00AC4164" w:rsidRDefault="00165D3F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2,031</w:t>
            </w:r>
            <w:r w:rsidR="00FF63D7">
              <w:rPr>
                <w:rFonts w:ascii="Angsana New" w:hAnsi="Angsana New"/>
                <w:b/>
                <w:bCs/>
                <w:sz w:val="30"/>
                <w:szCs w:val="30"/>
              </w:rPr>
              <w:t>,816</w:t>
            </w:r>
          </w:p>
        </w:tc>
        <w:tc>
          <w:tcPr>
            <w:tcW w:w="180" w:type="dxa"/>
          </w:tcPr>
          <w:p w14:paraId="327573BD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EE5E02B" w14:textId="61DBCFCD" w:rsidR="003F106E" w:rsidRPr="00AC4164" w:rsidRDefault="00887D7A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D7A">
              <w:rPr>
                <w:rFonts w:ascii="Angsana New" w:hAnsi="Angsana New"/>
                <w:b/>
                <w:bCs/>
                <w:sz w:val="30"/>
                <w:szCs w:val="30"/>
              </w:rPr>
              <w:t>2,541,054</w:t>
            </w:r>
          </w:p>
        </w:tc>
      </w:tr>
    </w:tbl>
    <w:p w14:paraId="6A22BD2B" w14:textId="77777777" w:rsidR="0019722C" w:rsidRDefault="0019722C" w:rsidP="0019722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3D8BB4BE" w14:textId="469AB6F4" w:rsidR="008714C1" w:rsidRPr="003054FD" w:rsidRDefault="008714C1" w:rsidP="003F106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3A1BB96" w14:textId="77777777" w:rsidR="008714C1" w:rsidRPr="003054FD" w:rsidRDefault="008714C1" w:rsidP="0096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77"/>
        <w:gridCol w:w="272"/>
        <w:gridCol w:w="1981"/>
      </w:tblGrid>
      <w:tr w:rsidR="0044328F" w:rsidRPr="003054FD" w14:paraId="24BD02B6" w14:textId="77777777" w:rsidTr="00046760">
        <w:trPr>
          <w:tblHeader/>
        </w:trPr>
        <w:tc>
          <w:tcPr>
            <w:tcW w:w="2696" w:type="pct"/>
          </w:tcPr>
          <w:p w14:paraId="5EA625CF" w14:textId="36823C8F" w:rsidR="00134E9E" w:rsidRPr="003445CA" w:rsidRDefault="00134E9E" w:rsidP="00344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pct"/>
          </w:tcPr>
          <w:p w14:paraId="27055882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2132B2" w14:textId="77777777" w:rsidR="00134E9E" w:rsidRPr="003054FD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</w:tcPr>
          <w:p w14:paraId="7BA2845E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28F" w:rsidRPr="003054FD" w14:paraId="1C013492" w14:textId="77777777" w:rsidTr="00046760">
        <w:trPr>
          <w:tblHeader/>
        </w:trPr>
        <w:tc>
          <w:tcPr>
            <w:tcW w:w="2696" w:type="pct"/>
          </w:tcPr>
          <w:p w14:paraId="021DBDA3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4" w:type="pct"/>
            <w:gridSpan w:val="3"/>
          </w:tcPr>
          <w:p w14:paraId="4A00CE90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34E0" w:rsidRPr="003054FD" w14:paraId="11E29B01" w14:textId="77777777" w:rsidTr="00786A22">
        <w:trPr>
          <w:tblHeader/>
        </w:trPr>
        <w:tc>
          <w:tcPr>
            <w:tcW w:w="2696" w:type="pct"/>
          </w:tcPr>
          <w:p w14:paraId="754A8FBD" w14:textId="6F08584D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EB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2438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77" w:type="pct"/>
          </w:tcPr>
          <w:p w14:paraId="48794989" w14:textId="7F99B400" w:rsidR="008B34E0" w:rsidRPr="00786A22" w:rsidRDefault="002438CC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438CC">
              <w:rPr>
                <w:rFonts w:ascii="Angsana New" w:hAnsi="Angsana New"/>
                <w:sz w:val="30"/>
                <w:szCs w:val="30"/>
              </w:rPr>
              <w:t>2,161,878</w:t>
            </w:r>
          </w:p>
        </w:tc>
        <w:tc>
          <w:tcPr>
            <w:tcW w:w="148" w:type="pct"/>
          </w:tcPr>
          <w:p w14:paraId="7006DA9E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51FDD509" w14:textId="61774344" w:rsidR="008B34E0" w:rsidRPr="00785EED" w:rsidRDefault="002438CC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438CC">
              <w:rPr>
                <w:rFonts w:ascii="Angsana New" w:hAnsi="Angsana New"/>
                <w:sz w:val="30"/>
                <w:szCs w:val="30"/>
              </w:rPr>
              <w:t>1,778,058</w:t>
            </w:r>
          </w:p>
        </w:tc>
      </w:tr>
      <w:tr w:rsidR="008B34E0" w:rsidRPr="003054FD" w14:paraId="1CABAE52" w14:textId="77777777" w:rsidTr="00786A22">
        <w:trPr>
          <w:tblHeader/>
        </w:trPr>
        <w:tc>
          <w:tcPr>
            <w:tcW w:w="2696" w:type="pct"/>
          </w:tcPr>
          <w:p w14:paraId="3D613BF2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pct"/>
          </w:tcPr>
          <w:p w14:paraId="564590CC" w14:textId="4C24E60A" w:rsidR="008B34E0" w:rsidRPr="00B230EB" w:rsidRDefault="00406AEC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06AEC">
              <w:rPr>
                <w:rFonts w:ascii="Angsana New" w:hAnsi="Angsana New"/>
                <w:sz w:val="30"/>
                <w:szCs w:val="30"/>
              </w:rPr>
              <w:t>143,245</w:t>
            </w:r>
          </w:p>
        </w:tc>
        <w:tc>
          <w:tcPr>
            <w:tcW w:w="148" w:type="pct"/>
          </w:tcPr>
          <w:p w14:paraId="45D0D2CD" w14:textId="77777777" w:rsidR="008B34E0" w:rsidRPr="00B230EB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7733E380" w14:textId="301D9A6D" w:rsidR="008B34E0" w:rsidRPr="00B230EB" w:rsidRDefault="00B8130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81301">
              <w:rPr>
                <w:rFonts w:ascii="Angsana New" w:hAnsi="Angsana New"/>
                <w:sz w:val="30"/>
                <w:szCs w:val="30"/>
              </w:rPr>
              <w:t>131,320</w:t>
            </w:r>
          </w:p>
        </w:tc>
      </w:tr>
      <w:tr w:rsidR="008B34E0" w:rsidRPr="003054FD" w14:paraId="5F3615D6" w14:textId="77777777" w:rsidTr="009B61F9">
        <w:trPr>
          <w:tblHeader/>
        </w:trPr>
        <w:tc>
          <w:tcPr>
            <w:tcW w:w="2696" w:type="pct"/>
          </w:tcPr>
          <w:p w14:paraId="014B4D58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77" w:type="pct"/>
          </w:tcPr>
          <w:p w14:paraId="40E2DC5F" w14:textId="6F702C69" w:rsidR="008B34E0" w:rsidRPr="00B230EB" w:rsidRDefault="00F2625E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2625E">
              <w:rPr>
                <w:rFonts w:ascii="Angsana New" w:hAnsi="Angsana New"/>
                <w:sz w:val="30"/>
                <w:szCs w:val="30"/>
              </w:rPr>
              <w:t>(5,12</w:t>
            </w:r>
            <w:r w:rsidR="00D227ED">
              <w:rPr>
                <w:rFonts w:ascii="Angsana New" w:hAnsi="Angsana New"/>
                <w:sz w:val="30"/>
                <w:szCs w:val="30"/>
              </w:rPr>
              <w:t>5</w:t>
            </w:r>
            <w:r w:rsidRPr="00F262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A2CF337" w14:textId="77777777" w:rsidR="008B34E0" w:rsidRPr="00B230EB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097B6DF5" w14:textId="706D9142" w:rsidR="008B34E0" w:rsidRPr="00B230EB" w:rsidRDefault="004823BF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823BF">
              <w:rPr>
                <w:rFonts w:ascii="Angsana New" w:hAnsi="Angsana New"/>
                <w:sz w:val="30"/>
                <w:szCs w:val="30"/>
              </w:rPr>
              <w:t>(1,8</w:t>
            </w:r>
            <w:r w:rsidR="004D6E0E">
              <w:rPr>
                <w:rFonts w:ascii="Angsana New" w:hAnsi="Angsana New"/>
                <w:sz w:val="30"/>
                <w:szCs w:val="30"/>
              </w:rPr>
              <w:t>20</w:t>
            </w:r>
            <w:r w:rsidRPr="004823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34E0" w:rsidRPr="003054FD" w14:paraId="7525D537" w14:textId="77777777" w:rsidTr="009B61F9">
        <w:trPr>
          <w:tblHeader/>
        </w:trPr>
        <w:tc>
          <w:tcPr>
            <w:tcW w:w="2696" w:type="pct"/>
          </w:tcPr>
          <w:p w14:paraId="43C987DF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256E5998" w14:textId="0BE075DD" w:rsidR="008B34E0" w:rsidRPr="00B230EB" w:rsidRDefault="00A97740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97740">
              <w:rPr>
                <w:rFonts w:ascii="Angsana New" w:hAnsi="Angsana New"/>
                <w:sz w:val="30"/>
                <w:szCs w:val="30"/>
              </w:rPr>
              <w:t>(196,552)</w:t>
            </w:r>
          </w:p>
        </w:tc>
        <w:tc>
          <w:tcPr>
            <w:tcW w:w="148" w:type="pct"/>
          </w:tcPr>
          <w:p w14:paraId="156FDF0F" w14:textId="77777777" w:rsidR="008B34E0" w:rsidRPr="00B230EB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tcBorders>
              <w:bottom w:val="single" w:sz="4" w:space="0" w:color="auto"/>
            </w:tcBorders>
          </w:tcPr>
          <w:p w14:paraId="7FCCF6D2" w14:textId="307E8CFA" w:rsidR="008B34E0" w:rsidRPr="00B230EB" w:rsidRDefault="00071448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71448">
              <w:rPr>
                <w:rFonts w:ascii="Angsana New" w:hAnsi="Angsana New"/>
                <w:sz w:val="30"/>
                <w:szCs w:val="30"/>
              </w:rPr>
              <w:t>(122,03</w:t>
            </w:r>
            <w:r w:rsidR="004D6E0E">
              <w:rPr>
                <w:rFonts w:ascii="Angsana New" w:hAnsi="Angsana New"/>
                <w:sz w:val="30"/>
                <w:szCs w:val="30"/>
              </w:rPr>
              <w:t>8</w:t>
            </w:r>
            <w:r w:rsidRPr="0007144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122B" w:rsidRPr="003054FD" w14:paraId="24555CED" w14:textId="77777777" w:rsidTr="00046760">
        <w:trPr>
          <w:tblHeader/>
        </w:trPr>
        <w:tc>
          <w:tcPr>
            <w:tcW w:w="2696" w:type="pct"/>
          </w:tcPr>
          <w:p w14:paraId="477193CB" w14:textId="5ECA2C78" w:rsidR="00A5122B" w:rsidRPr="003054FD" w:rsidRDefault="001C0923" w:rsidP="00A5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87D7A" w:rsidRPr="00887D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280B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887D7A" w:rsidRPr="00887D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80B4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77" w:type="pct"/>
            <w:tcBorders>
              <w:top w:val="single" w:sz="4" w:space="0" w:color="auto"/>
              <w:bottom w:val="double" w:sz="4" w:space="0" w:color="auto"/>
            </w:tcBorders>
          </w:tcPr>
          <w:p w14:paraId="6B3FB37A" w14:textId="572737F2" w:rsidR="00A5122B" w:rsidRPr="00286961" w:rsidRDefault="004D0A01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A01">
              <w:rPr>
                <w:rFonts w:ascii="Angsana New" w:hAnsi="Angsana New"/>
                <w:b/>
                <w:bCs/>
                <w:sz w:val="30"/>
                <w:szCs w:val="30"/>
              </w:rPr>
              <w:t>2,103,44</w:t>
            </w:r>
            <w:r w:rsidR="00D227E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5D53C45" w14:textId="77777777" w:rsidR="00A5122B" w:rsidRPr="00785EED" w:rsidRDefault="00A5122B" w:rsidP="00A51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</w:tcPr>
          <w:p w14:paraId="6075DABD" w14:textId="67E43BA2" w:rsidR="00A5122B" w:rsidRPr="00286961" w:rsidRDefault="00FA082D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82D">
              <w:rPr>
                <w:rFonts w:ascii="Angsana New" w:hAnsi="Angsana New"/>
                <w:b/>
                <w:bCs/>
                <w:sz w:val="30"/>
                <w:szCs w:val="30"/>
              </w:rPr>
              <w:t>1,785,520</w:t>
            </w:r>
          </w:p>
        </w:tc>
      </w:tr>
    </w:tbl>
    <w:p w14:paraId="79DAC8E2" w14:textId="77777777" w:rsidR="004D3141" w:rsidRPr="003054FD" w:rsidRDefault="004D3141" w:rsidP="004A3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12FCB39C" w14:textId="24AFAF60" w:rsidR="006A0D4A" w:rsidRPr="006A0D4A" w:rsidRDefault="003F3137" w:rsidP="006A0D4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855AB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Pr="00855ABA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  <w:r w:rsidR="006A0D4A">
        <w:rPr>
          <w:rFonts w:ascii="Angsana New" w:hAnsi="Angsana New"/>
          <w:b/>
          <w:bCs/>
          <w:sz w:val="30"/>
          <w:szCs w:val="30"/>
        </w:rPr>
        <w:br/>
      </w:r>
    </w:p>
    <w:p w14:paraId="27DA4A73" w14:textId="7DC3845E" w:rsidR="00CE0514" w:rsidRPr="003054FD" w:rsidRDefault="00CE0514" w:rsidP="0004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ส่วนงานดำเนินงานของกลุ่มบริษัทประกอบด้วยธุรกิจชิ้นส่วนอิเล็กทรอนิกส์สำหรับอุปกรณ์ยานยนต์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ธุรกิจชิ้นส่วนอ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สำหรับอุปกรณ์สำนักงาน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และธุรกิจ</w:t>
      </w:r>
      <w:r w:rsidRPr="003054FD">
        <w:rPr>
          <w:rFonts w:ascii="Angsana New" w:hAnsi="Angsana New"/>
          <w:sz w:val="30"/>
          <w:szCs w:val="30"/>
          <w:cs/>
        </w:rPr>
        <w:t>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อื่น</w:t>
      </w:r>
      <w:r w:rsidR="006E2DB8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ๆ</w:t>
      </w:r>
    </w:p>
    <w:p w14:paraId="1E8446DB" w14:textId="77777777" w:rsidR="00DF58DD" w:rsidRDefault="00DF58DD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66F477" w14:textId="6AFD9D31" w:rsidR="00C73033" w:rsidRPr="003054FD" w:rsidRDefault="00C73033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C73033" w:rsidRPr="003054FD" w:rsidSect="00D3249F">
          <w:headerReference w:type="default" r:id="rId13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tbl>
      <w:tblPr>
        <w:tblW w:w="15381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690"/>
        <w:gridCol w:w="824"/>
        <w:gridCol w:w="239"/>
        <w:gridCol w:w="767"/>
        <w:gridCol w:w="265"/>
        <w:gridCol w:w="725"/>
        <w:gridCol w:w="240"/>
        <w:gridCol w:w="749"/>
        <w:gridCol w:w="15"/>
        <w:gridCol w:w="229"/>
        <w:gridCol w:w="15"/>
        <w:gridCol w:w="688"/>
        <w:gridCol w:w="236"/>
        <w:gridCol w:w="714"/>
        <w:gridCol w:w="270"/>
        <w:gridCol w:w="725"/>
        <w:gridCol w:w="267"/>
        <w:gridCol w:w="812"/>
        <w:gridCol w:w="270"/>
        <w:gridCol w:w="701"/>
        <w:gridCol w:w="236"/>
        <w:gridCol w:w="671"/>
        <w:gridCol w:w="267"/>
        <w:gridCol w:w="732"/>
        <w:gridCol w:w="257"/>
        <w:gridCol w:w="777"/>
      </w:tblGrid>
      <w:tr w:rsidR="003F106E" w:rsidRPr="00C24B34" w14:paraId="5A5259E1" w14:textId="77777777" w:rsidTr="00887D7A">
        <w:trPr>
          <w:tblHeader/>
        </w:trPr>
        <w:tc>
          <w:tcPr>
            <w:tcW w:w="3690" w:type="dxa"/>
            <w:vAlign w:val="bottom"/>
          </w:tcPr>
          <w:p w14:paraId="7F8D80C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1" w:type="dxa"/>
            <w:gridSpan w:val="25"/>
            <w:vAlign w:val="bottom"/>
          </w:tcPr>
          <w:p w14:paraId="7291B17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106E" w:rsidRPr="00C24B34" w14:paraId="4D313109" w14:textId="77777777" w:rsidTr="00887D7A">
        <w:trPr>
          <w:tblHeader/>
        </w:trPr>
        <w:tc>
          <w:tcPr>
            <w:tcW w:w="3690" w:type="dxa"/>
            <w:vAlign w:val="bottom"/>
          </w:tcPr>
          <w:p w14:paraId="244EEE5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031B7FF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109DFB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อิเล็กทรอนิกส์สำหรับ</w:t>
            </w:r>
          </w:p>
          <w:p w14:paraId="02D7F196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อุปกรณ์ยานยนต์</w:t>
            </w:r>
          </w:p>
        </w:tc>
        <w:tc>
          <w:tcPr>
            <w:tcW w:w="265" w:type="dxa"/>
          </w:tcPr>
          <w:p w14:paraId="315BAEE8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4" w:type="dxa"/>
            <w:gridSpan w:val="3"/>
          </w:tcPr>
          <w:p w14:paraId="2551C297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4CA2F03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</w:tcPr>
          <w:p w14:paraId="21E5AA1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4"/>
          </w:tcPr>
          <w:p w14:paraId="02BB453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5A46E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35F37E1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06EF9E6A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gridSpan w:val="3"/>
          </w:tcPr>
          <w:p w14:paraId="319CFCA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95A30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9D2AB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17DD980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gridSpan w:val="3"/>
          </w:tcPr>
          <w:p w14:paraId="240DBD9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E2E5B1D" w14:textId="77777777" w:rsidR="003F106E" w:rsidRPr="00C24B34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136A2F8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</w:tcPr>
          <w:p w14:paraId="6BAEB05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6" w:type="dxa"/>
            <w:gridSpan w:val="3"/>
          </w:tcPr>
          <w:p w14:paraId="27AF4F46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80F24C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CDBF41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6F6F23" w:rsidRPr="00C24B34" w14:paraId="219E3818" w14:textId="77777777" w:rsidTr="00625586">
        <w:trPr>
          <w:tblHeader/>
        </w:trPr>
        <w:tc>
          <w:tcPr>
            <w:tcW w:w="3690" w:type="dxa"/>
            <w:vAlign w:val="bottom"/>
          </w:tcPr>
          <w:p w14:paraId="73331622" w14:textId="0416EFC6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ดหก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87D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824" w:type="dxa"/>
            <w:vAlign w:val="bottom"/>
          </w:tcPr>
          <w:p w14:paraId="09E51DD3" w14:textId="57E0418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9" w:type="dxa"/>
            <w:vAlign w:val="bottom"/>
          </w:tcPr>
          <w:p w14:paraId="35B5EAB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1EFA37C3" w14:textId="6CFBBF9E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5" w:type="dxa"/>
            <w:vAlign w:val="bottom"/>
          </w:tcPr>
          <w:p w14:paraId="003A000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4C20756B" w14:textId="529DAB66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  <w:vAlign w:val="bottom"/>
          </w:tcPr>
          <w:p w14:paraId="1445786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4828797B" w14:textId="7E1E6199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4" w:type="dxa"/>
            <w:gridSpan w:val="2"/>
            <w:vAlign w:val="bottom"/>
          </w:tcPr>
          <w:p w14:paraId="53C945C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6B864120" w14:textId="4F70D2F0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187D490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19689599" w14:textId="12B3D5A0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5C3FDD8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19237BA9" w14:textId="476CDD8F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7" w:type="dxa"/>
            <w:vAlign w:val="bottom"/>
          </w:tcPr>
          <w:p w14:paraId="014BCB8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3CBB84F" w14:textId="617E2191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496A865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14:paraId="16B19706" w14:textId="14B8EEC2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35FB709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0A1BE9B1" w14:textId="0D847A4C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7" w:type="dxa"/>
            <w:vAlign w:val="bottom"/>
          </w:tcPr>
          <w:p w14:paraId="6BE0D6A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14:paraId="2B98D7EF" w14:textId="768CCB75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7" w:type="dxa"/>
            <w:vAlign w:val="bottom"/>
          </w:tcPr>
          <w:p w14:paraId="21A0B61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vAlign w:val="bottom"/>
          </w:tcPr>
          <w:p w14:paraId="2D75F755" w14:textId="74C92B50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F6F23" w:rsidRPr="00C24B34" w14:paraId="40D16ED9" w14:textId="77777777" w:rsidTr="00887D7A">
        <w:trPr>
          <w:tblHeader/>
        </w:trPr>
        <w:tc>
          <w:tcPr>
            <w:tcW w:w="3690" w:type="dxa"/>
            <w:vAlign w:val="bottom"/>
          </w:tcPr>
          <w:p w14:paraId="4DDABDB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1" w:type="dxa"/>
            <w:gridSpan w:val="25"/>
            <w:vAlign w:val="bottom"/>
          </w:tcPr>
          <w:p w14:paraId="5BAE17B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F6F23" w:rsidRPr="00C24B34" w14:paraId="4CFD0C4A" w14:textId="77777777" w:rsidTr="00887D7A">
        <w:tc>
          <w:tcPr>
            <w:tcW w:w="3690" w:type="dxa"/>
          </w:tcPr>
          <w:p w14:paraId="3D9655B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824" w:type="dxa"/>
            <w:vAlign w:val="bottom"/>
          </w:tcPr>
          <w:p w14:paraId="4B635A5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D8DCE6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0433A5C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4C6C6A4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63650E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CCB8F3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4841A88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19EA95A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577B653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E677A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2B89DE0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174C2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0FD1EC1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035BA38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D9D0BB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D85D7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14:paraId="5386E90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A7D92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3743E02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1FA15C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2231BB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7EADE7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58659B2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6F23" w:rsidRPr="00C24B34" w14:paraId="3D93CD16" w14:textId="77777777" w:rsidTr="00525DAE">
        <w:tc>
          <w:tcPr>
            <w:tcW w:w="3690" w:type="dxa"/>
          </w:tcPr>
          <w:p w14:paraId="22CD61C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24" w:type="dxa"/>
          </w:tcPr>
          <w:p w14:paraId="3C2CE28A" w14:textId="3B34B270" w:rsidR="006F6F23" w:rsidRPr="00C24B34" w:rsidRDefault="00A73995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1,394</w:t>
            </w:r>
          </w:p>
        </w:tc>
        <w:tc>
          <w:tcPr>
            <w:tcW w:w="239" w:type="dxa"/>
          </w:tcPr>
          <w:p w14:paraId="20FB9A6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</w:tcPr>
          <w:p w14:paraId="6F5F4C30" w14:textId="2743FA50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1,434</w:t>
            </w:r>
          </w:p>
        </w:tc>
        <w:tc>
          <w:tcPr>
            <w:tcW w:w="265" w:type="dxa"/>
          </w:tcPr>
          <w:p w14:paraId="35FAC76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70C148FB" w14:textId="03E03F4A" w:rsidR="006F6F23" w:rsidRPr="00C24B34" w:rsidRDefault="00D66891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6,234</w:t>
            </w:r>
          </w:p>
        </w:tc>
        <w:tc>
          <w:tcPr>
            <w:tcW w:w="240" w:type="dxa"/>
          </w:tcPr>
          <w:p w14:paraId="4219C1B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71295F1F" w14:textId="278C7569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7,122</w:t>
            </w:r>
          </w:p>
        </w:tc>
        <w:tc>
          <w:tcPr>
            <w:tcW w:w="244" w:type="dxa"/>
            <w:gridSpan w:val="2"/>
          </w:tcPr>
          <w:p w14:paraId="5B3319B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526DE887" w14:textId="37BF36CC" w:rsidR="006F6F23" w:rsidRPr="00C24B34" w:rsidRDefault="00D66891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236" w:type="dxa"/>
          </w:tcPr>
          <w:p w14:paraId="5D7E709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56B219C2" w14:textId="398A3F31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70" w:type="dxa"/>
          </w:tcPr>
          <w:p w14:paraId="09931D9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6BE20157" w14:textId="37731B5D" w:rsidR="006F6F23" w:rsidRPr="00C24B34" w:rsidRDefault="00F13089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089">
              <w:rPr>
                <w:rFonts w:asciiTheme="majorBidi" w:hAnsiTheme="majorBidi" w:cstheme="majorBidi"/>
                <w:sz w:val="28"/>
                <w:szCs w:val="28"/>
              </w:rPr>
              <w:t>8,246</w:t>
            </w:r>
          </w:p>
        </w:tc>
        <w:tc>
          <w:tcPr>
            <w:tcW w:w="267" w:type="dxa"/>
          </w:tcPr>
          <w:p w14:paraId="585A534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38A6C7" w14:textId="2D010995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8,998</w:t>
            </w:r>
          </w:p>
        </w:tc>
        <w:tc>
          <w:tcPr>
            <w:tcW w:w="270" w:type="dxa"/>
          </w:tcPr>
          <w:p w14:paraId="4462E2A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209F0481" w14:textId="6B2FD041" w:rsidR="006F6F23" w:rsidRPr="00C24B34" w:rsidRDefault="00B3107F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7C93C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393E9ECD" w14:textId="2458A566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25EDFF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CC2B0C3" w14:textId="5CC6404D" w:rsidR="006F6F23" w:rsidRPr="00C24B34" w:rsidRDefault="00B97A85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7A85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B97A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97A85">
              <w:rPr>
                <w:rFonts w:asciiTheme="majorBidi" w:hAnsiTheme="majorBidi"/>
                <w:sz w:val="28"/>
                <w:szCs w:val="28"/>
                <w:cs/>
              </w:rPr>
              <w:t>246</w:t>
            </w:r>
          </w:p>
        </w:tc>
        <w:tc>
          <w:tcPr>
            <w:tcW w:w="257" w:type="dxa"/>
          </w:tcPr>
          <w:p w14:paraId="5404253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3E14C344" w14:textId="3451B2BB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8,998</w:t>
            </w:r>
          </w:p>
        </w:tc>
      </w:tr>
      <w:tr w:rsidR="006F6F23" w:rsidRPr="00C24B34" w14:paraId="788A9E26" w14:textId="77777777" w:rsidTr="00525DAE">
        <w:tc>
          <w:tcPr>
            <w:tcW w:w="3690" w:type="dxa"/>
          </w:tcPr>
          <w:p w14:paraId="6A2FA67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411255DC" w14:textId="6FAE415C" w:rsidR="006F6F23" w:rsidRPr="00C24B34" w:rsidRDefault="00A73995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74B3F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5328B271" w14:textId="1BD96CFA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B527D6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6A0D466" w14:textId="15387522" w:rsidR="006F6F23" w:rsidRPr="00C24B34" w:rsidRDefault="00D66891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40" w:type="dxa"/>
          </w:tcPr>
          <w:p w14:paraId="6300FE9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vAlign w:val="bottom"/>
          </w:tcPr>
          <w:p w14:paraId="38337671" w14:textId="6677D256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44" w:type="dxa"/>
            <w:gridSpan w:val="2"/>
          </w:tcPr>
          <w:p w14:paraId="29539E8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bottom"/>
          </w:tcPr>
          <w:p w14:paraId="07F458FD" w14:textId="3DA5F186" w:rsidR="006F6F23" w:rsidRPr="00C24B34" w:rsidRDefault="00D66891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06962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4BBA8758" w14:textId="62DC8584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E7118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3497A090" w14:textId="1941D096" w:rsidR="006F6F23" w:rsidRPr="00C24B34" w:rsidRDefault="00B3107F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67" w:type="dxa"/>
          </w:tcPr>
          <w:p w14:paraId="37F7833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D7192B9" w14:textId="7921064F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70" w:type="dxa"/>
          </w:tcPr>
          <w:p w14:paraId="7916907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71B0BCC1" w14:textId="5CE934B8" w:rsidR="006F6F23" w:rsidRPr="00C24B34" w:rsidRDefault="004601EB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4601EB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236" w:type="dxa"/>
          </w:tcPr>
          <w:p w14:paraId="244639D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3524CA96" w14:textId="3D428760" w:rsidR="006F6F23" w:rsidRPr="00C24B34" w:rsidRDefault="006F6F23" w:rsidP="0084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267" w:type="dxa"/>
          </w:tcPr>
          <w:p w14:paraId="5F7CB72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4E8B4B21" w14:textId="4D7C13D4" w:rsidR="006F6F23" w:rsidRPr="00C24B34" w:rsidRDefault="00B97A85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0CE036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0A65A57F" w14:textId="6EB6AAD5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6F23" w:rsidRPr="00C24B34" w14:paraId="4C2960FF" w14:textId="77777777" w:rsidTr="00525DAE">
        <w:tc>
          <w:tcPr>
            <w:tcW w:w="3690" w:type="dxa"/>
          </w:tcPr>
          <w:p w14:paraId="78E20DA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13332853" w14:textId="27ABEFB4" w:rsidR="006F6F23" w:rsidRPr="00C24B34" w:rsidRDefault="00D66891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85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394</w:t>
            </w:r>
          </w:p>
        </w:tc>
        <w:tc>
          <w:tcPr>
            <w:tcW w:w="239" w:type="dxa"/>
          </w:tcPr>
          <w:p w14:paraId="2C9EAB7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5E25516B" w14:textId="02FBF146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1,434</w:t>
            </w:r>
          </w:p>
        </w:tc>
        <w:tc>
          <w:tcPr>
            <w:tcW w:w="265" w:type="dxa"/>
          </w:tcPr>
          <w:p w14:paraId="58B1578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2676BD57" w14:textId="438CB4FF" w:rsidR="006F6F23" w:rsidRPr="00C24B34" w:rsidRDefault="00D66891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6,280</w:t>
            </w:r>
          </w:p>
        </w:tc>
        <w:tc>
          <w:tcPr>
            <w:tcW w:w="240" w:type="dxa"/>
          </w:tcPr>
          <w:p w14:paraId="344A856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C8F3F" w14:textId="0C9E71C5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7,179</w:t>
            </w:r>
          </w:p>
        </w:tc>
        <w:tc>
          <w:tcPr>
            <w:tcW w:w="244" w:type="dxa"/>
            <w:gridSpan w:val="2"/>
          </w:tcPr>
          <w:p w14:paraId="73401AA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B96C3" w14:textId="264C233F" w:rsidR="006F6F23" w:rsidRPr="00C24B34" w:rsidRDefault="00D66891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</w:t>
            </w:r>
          </w:p>
        </w:tc>
        <w:tc>
          <w:tcPr>
            <w:tcW w:w="236" w:type="dxa"/>
          </w:tcPr>
          <w:p w14:paraId="57E3C13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5778E127" w14:textId="6C8F9E1C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270" w:type="dxa"/>
          </w:tcPr>
          <w:p w14:paraId="5362848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05826C49" w14:textId="404326AF" w:rsidR="006F6F23" w:rsidRPr="00C24B34" w:rsidRDefault="00B3107F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8,292</w:t>
            </w:r>
          </w:p>
        </w:tc>
        <w:tc>
          <w:tcPr>
            <w:tcW w:w="267" w:type="dxa"/>
          </w:tcPr>
          <w:p w14:paraId="7780E61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706E0D6" w14:textId="201BFB7F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9,055</w:t>
            </w:r>
          </w:p>
        </w:tc>
        <w:tc>
          <w:tcPr>
            <w:tcW w:w="270" w:type="dxa"/>
          </w:tcPr>
          <w:p w14:paraId="4DEC304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790613DF" w14:textId="10C44810" w:rsidR="006F6F23" w:rsidRPr="00C24B34" w:rsidRDefault="00A93FB9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3F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(46)</w:t>
            </w:r>
          </w:p>
        </w:tc>
        <w:tc>
          <w:tcPr>
            <w:tcW w:w="236" w:type="dxa"/>
          </w:tcPr>
          <w:p w14:paraId="793555A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0E2413C8" w14:textId="70C495FA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(57)</w:t>
            </w:r>
          </w:p>
        </w:tc>
        <w:tc>
          <w:tcPr>
            <w:tcW w:w="267" w:type="dxa"/>
          </w:tcPr>
          <w:p w14:paraId="19179BF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39C781C3" w14:textId="78D2DEAA" w:rsidR="006F6F23" w:rsidRPr="00C24B34" w:rsidRDefault="00B97A85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8,246</w:t>
            </w:r>
          </w:p>
        </w:tc>
        <w:tc>
          <w:tcPr>
            <w:tcW w:w="257" w:type="dxa"/>
          </w:tcPr>
          <w:p w14:paraId="35C9FBA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20C8A331" w14:textId="4EEE8C61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8,998</w:t>
            </w:r>
          </w:p>
        </w:tc>
      </w:tr>
      <w:tr w:rsidR="006F6F23" w:rsidRPr="00C24B34" w14:paraId="74E95049" w14:textId="77777777" w:rsidTr="00525DAE">
        <w:trPr>
          <w:trHeight w:val="20"/>
        </w:trPr>
        <w:tc>
          <w:tcPr>
            <w:tcW w:w="3690" w:type="dxa"/>
          </w:tcPr>
          <w:p w14:paraId="6A7AFA7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vAlign w:val="bottom"/>
          </w:tcPr>
          <w:p w14:paraId="0AE698C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B80721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vAlign w:val="bottom"/>
          </w:tcPr>
          <w:p w14:paraId="19A6E8F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3439C6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bottom"/>
          </w:tcPr>
          <w:p w14:paraId="43D2F08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E6178B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double" w:sz="4" w:space="0" w:color="auto"/>
            </w:tcBorders>
            <w:vAlign w:val="bottom"/>
          </w:tcPr>
          <w:p w14:paraId="4C60643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28F0544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</w:tcPr>
          <w:p w14:paraId="26DD6B7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70F8B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6401822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EBFD6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0065E27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FAEAF7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4B8E9B8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F1B22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14:paraId="2B4D7FA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6131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</w:tcPr>
          <w:p w14:paraId="6AB622E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865ECC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</w:tcPr>
          <w:p w14:paraId="293A827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4ABCAB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</w:tcPr>
          <w:p w14:paraId="0D8CFD9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6F23" w:rsidRPr="00C24B34" w14:paraId="59A76152" w14:textId="77777777" w:rsidTr="00525DAE">
        <w:tc>
          <w:tcPr>
            <w:tcW w:w="3690" w:type="dxa"/>
          </w:tcPr>
          <w:p w14:paraId="35B9F6D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24" w:type="dxa"/>
            <w:vAlign w:val="bottom"/>
          </w:tcPr>
          <w:p w14:paraId="3A3F1C0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222F96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32C7D65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776983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5BBAD3F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96398D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6CEAE9E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0B1B806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3918FE0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7196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6CF5843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E13F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5FB19AD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B8EF4D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653ACC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19265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76E19B3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0CA09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2779AB5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1AE93A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2162405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14BDE1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669412F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6F23" w:rsidRPr="00C24B34" w14:paraId="191775F8" w14:textId="77777777" w:rsidTr="00525DAE">
        <w:tc>
          <w:tcPr>
            <w:tcW w:w="3690" w:type="dxa"/>
          </w:tcPr>
          <w:p w14:paraId="054D625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824" w:type="dxa"/>
            <w:vAlign w:val="bottom"/>
          </w:tcPr>
          <w:p w14:paraId="04C2EF3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55ECBC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60BC1B6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B7452A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2892A8E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D668B8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020352D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548E070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67B07A3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DD60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5D18343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97F70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54EC813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1026D5C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3CE329B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C48B8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1C29946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2F360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6838284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D6EB43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2B04933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698FD09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4D42DCA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6F23" w:rsidRPr="00C24B34" w14:paraId="65F31FE0" w14:textId="77777777" w:rsidTr="00525DAE">
        <w:tc>
          <w:tcPr>
            <w:tcW w:w="3690" w:type="dxa"/>
          </w:tcPr>
          <w:p w14:paraId="34155E4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24" w:type="dxa"/>
          </w:tcPr>
          <w:p w14:paraId="32CE593B" w14:textId="157DDE5F" w:rsidR="006F6F23" w:rsidRPr="00C24B34" w:rsidRDefault="00B3107F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C323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9" w:type="dxa"/>
          </w:tcPr>
          <w:p w14:paraId="3141EFF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</w:tcPr>
          <w:p w14:paraId="499EE3A4" w14:textId="6C8BE9F0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265" w:type="dxa"/>
          </w:tcPr>
          <w:p w14:paraId="6F8FE46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7E3AAE8A" w14:textId="03FEBF46" w:rsidR="006F6F23" w:rsidRPr="00C24B34" w:rsidRDefault="00060A25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40" w:type="dxa"/>
          </w:tcPr>
          <w:p w14:paraId="2C46E40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36A70982" w14:textId="79840597" w:rsidR="006F6F23" w:rsidRPr="00C24B34" w:rsidRDefault="00E11934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44" w:type="dxa"/>
            <w:gridSpan w:val="2"/>
          </w:tcPr>
          <w:p w14:paraId="41248AB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31EA0A5C" w14:textId="5CCDC5E8" w:rsidR="006F6F23" w:rsidRPr="00C24B34" w:rsidRDefault="00614B2D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236" w:type="dxa"/>
          </w:tcPr>
          <w:p w14:paraId="7A9C45A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58284C5D" w14:textId="16B2DB72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1D06770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1C105ECC" w14:textId="618E5231" w:rsidR="006F6F23" w:rsidRPr="00C24B34" w:rsidRDefault="002B6779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267" w:type="dxa"/>
          </w:tcPr>
          <w:p w14:paraId="3B116E2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6BAE6C5" w14:textId="44F2B632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C323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6B33D3E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3E562C6D" w14:textId="30105BCE" w:rsidR="006F6F23" w:rsidRPr="00C24B34" w:rsidRDefault="00AC3230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F318D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2B0D596F" w14:textId="15CE8D53" w:rsidR="006F6F23" w:rsidRPr="00C24B34" w:rsidRDefault="00AC3230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A2CC2E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23EE280" w14:textId="65A6A00B" w:rsidR="006F6F23" w:rsidRPr="00C24B34" w:rsidRDefault="006F5E4E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257" w:type="dxa"/>
          </w:tcPr>
          <w:p w14:paraId="218431A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67709AE5" w14:textId="70A8109E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</w:tr>
      <w:tr w:rsidR="006F6F23" w:rsidRPr="00C24B34" w14:paraId="3EB389A5" w14:textId="77777777" w:rsidTr="00525DAE">
        <w:tc>
          <w:tcPr>
            <w:tcW w:w="3690" w:type="dxa"/>
          </w:tcPr>
          <w:p w14:paraId="3B1AC8A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824" w:type="dxa"/>
          </w:tcPr>
          <w:p w14:paraId="0D90F801" w14:textId="0BC91F99" w:rsidR="006F6F23" w:rsidRPr="00C24B34" w:rsidRDefault="00B3107F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239" w:type="dxa"/>
          </w:tcPr>
          <w:p w14:paraId="0D86F47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</w:tcPr>
          <w:p w14:paraId="0D5D3241" w14:textId="072A0DE3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265" w:type="dxa"/>
          </w:tcPr>
          <w:p w14:paraId="4B5DA3D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6263E3E5" w14:textId="4E34B81E" w:rsidR="006F6F23" w:rsidRPr="00C24B34" w:rsidRDefault="00060A25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6,188</w:t>
            </w:r>
          </w:p>
        </w:tc>
        <w:tc>
          <w:tcPr>
            <w:tcW w:w="240" w:type="dxa"/>
          </w:tcPr>
          <w:p w14:paraId="2D2AB22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5A00E2C6" w14:textId="499197FB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7,059</w:t>
            </w:r>
          </w:p>
        </w:tc>
        <w:tc>
          <w:tcPr>
            <w:tcW w:w="244" w:type="dxa"/>
            <w:gridSpan w:val="2"/>
          </w:tcPr>
          <w:p w14:paraId="6F089BA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3848015A" w14:textId="5AA517E4" w:rsidR="006F6F23" w:rsidRPr="00C24B34" w:rsidRDefault="00614B2D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36" w:type="dxa"/>
          </w:tcPr>
          <w:p w14:paraId="3D68AFA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7426E72A" w14:textId="62B5036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70" w:type="dxa"/>
          </w:tcPr>
          <w:p w14:paraId="137F262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FE67ACF" w14:textId="674A36B7" w:rsidR="006F6F23" w:rsidRPr="00C24B34" w:rsidRDefault="002B6779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7,374</w:t>
            </w:r>
          </w:p>
        </w:tc>
        <w:tc>
          <w:tcPr>
            <w:tcW w:w="267" w:type="dxa"/>
          </w:tcPr>
          <w:p w14:paraId="1802213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4C19998" w14:textId="0927830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8,091</w:t>
            </w:r>
          </w:p>
        </w:tc>
        <w:tc>
          <w:tcPr>
            <w:tcW w:w="270" w:type="dxa"/>
          </w:tcPr>
          <w:p w14:paraId="322E28C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2FDFE603" w14:textId="7E9EBF94" w:rsidR="006F6F23" w:rsidRPr="00C24B34" w:rsidRDefault="00AC3230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87DB0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65E98E00" w14:textId="7A927282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BF991A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054C274" w14:textId="43C9FCC2" w:rsidR="006F6F23" w:rsidRPr="00C24B34" w:rsidRDefault="006F5E4E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E0837">
              <w:rPr>
                <w:rFonts w:asciiTheme="majorBidi" w:hAnsiTheme="majorBidi" w:cstheme="majorBidi"/>
                <w:sz w:val="28"/>
                <w:szCs w:val="28"/>
              </w:rPr>
              <w:t>,374</w:t>
            </w:r>
          </w:p>
        </w:tc>
        <w:tc>
          <w:tcPr>
            <w:tcW w:w="257" w:type="dxa"/>
          </w:tcPr>
          <w:p w14:paraId="0EB4A46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4312AE3F" w14:textId="30C784EB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8,091</w:t>
            </w:r>
          </w:p>
        </w:tc>
      </w:tr>
      <w:tr w:rsidR="006F6F23" w:rsidRPr="00C24B34" w14:paraId="7832C351" w14:textId="77777777" w:rsidTr="00525DAE">
        <w:tc>
          <w:tcPr>
            <w:tcW w:w="3690" w:type="dxa"/>
          </w:tcPr>
          <w:p w14:paraId="08B441D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824" w:type="dxa"/>
          </w:tcPr>
          <w:p w14:paraId="064F29E8" w14:textId="212E288B" w:rsidR="006F6F23" w:rsidRPr="00C24B34" w:rsidRDefault="00B3107F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9" w:type="dxa"/>
          </w:tcPr>
          <w:p w14:paraId="2607575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</w:tcPr>
          <w:p w14:paraId="02AF5977" w14:textId="4BDA6AF3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65" w:type="dxa"/>
          </w:tcPr>
          <w:p w14:paraId="1C07D31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73390CCA" w14:textId="57884604" w:rsidR="006F6F23" w:rsidRPr="00C24B34" w:rsidRDefault="00060A25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EAC9B8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6ED6F3C9" w14:textId="316697B8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4753685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65D5E6D5" w14:textId="0A9276C0" w:rsidR="006F6F23" w:rsidRPr="00C24B34" w:rsidRDefault="00614B2D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05597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1A44F249" w14:textId="24D824EF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0F90C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A319C87" w14:textId="209CEB53" w:rsidR="006F6F23" w:rsidRPr="00C24B34" w:rsidRDefault="002B6779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67" w:type="dxa"/>
          </w:tcPr>
          <w:p w14:paraId="2C4E9B0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E9ED115" w14:textId="100240D3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0DC7F58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4B23599E" w14:textId="2B28977D" w:rsidR="006F6F23" w:rsidRPr="00C24B34" w:rsidRDefault="00AC3230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31DBD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61CC827A" w14:textId="7142EB5B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DB6705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AFF9FC7" w14:textId="0D7A7E8F" w:rsidR="006F6F23" w:rsidRPr="00C24B34" w:rsidRDefault="005E0837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57" w:type="dxa"/>
          </w:tcPr>
          <w:p w14:paraId="1BA172B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1BBB36D1" w14:textId="12B1CE12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6F6F23" w:rsidRPr="00C24B34" w14:paraId="30ED965B" w14:textId="77777777" w:rsidTr="00525DAE">
        <w:tc>
          <w:tcPr>
            <w:tcW w:w="3690" w:type="dxa"/>
          </w:tcPr>
          <w:p w14:paraId="4E7C00F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C24B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063F192C" w14:textId="02D6197E" w:rsidR="006F6F23" w:rsidRPr="00C24B34" w:rsidRDefault="00B3107F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9" w:type="dxa"/>
          </w:tcPr>
          <w:p w14:paraId="3DB55AF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717089FA" w14:textId="417D895D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65" w:type="dxa"/>
          </w:tcPr>
          <w:p w14:paraId="056A358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6936F1A" w14:textId="7FDED337" w:rsidR="006F6F23" w:rsidRPr="00C24B34" w:rsidRDefault="00060A25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40" w:type="dxa"/>
          </w:tcPr>
          <w:p w14:paraId="711A1F1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vAlign w:val="bottom"/>
          </w:tcPr>
          <w:p w14:paraId="1227D614" w14:textId="3BBF4094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44" w:type="dxa"/>
            <w:gridSpan w:val="2"/>
          </w:tcPr>
          <w:p w14:paraId="1D4C889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bottom"/>
          </w:tcPr>
          <w:p w14:paraId="1C201192" w14:textId="2FE24CF6" w:rsidR="006F6F23" w:rsidRPr="00C24B34" w:rsidRDefault="00614B2D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54EE14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0E257FCB" w14:textId="02C17479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A4532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6E16F926" w14:textId="7B56C7B0" w:rsidR="006F6F23" w:rsidRPr="00C24B34" w:rsidRDefault="002B6779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67" w:type="dxa"/>
          </w:tcPr>
          <w:p w14:paraId="02611BE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278DC9D" w14:textId="0E7A4B6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51B44F8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0D5AB187" w14:textId="4F4860AA" w:rsidR="006F6F23" w:rsidRPr="00C24B34" w:rsidRDefault="00AC3230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593B3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941AF81" w14:textId="4A3B4F92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7F6D1E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62DECC20" w14:textId="106D91D0" w:rsidR="006F6F23" w:rsidRPr="00C24B34" w:rsidRDefault="005E0837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57" w:type="dxa"/>
          </w:tcPr>
          <w:p w14:paraId="1849DF9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65134FE9" w14:textId="226B957B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6F6F23" w:rsidRPr="00C24B34" w14:paraId="33D95D2E" w14:textId="77777777" w:rsidTr="00525DAE">
        <w:tc>
          <w:tcPr>
            <w:tcW w:w="3690" w:type="dxa"/>
          </w:tcPr>
          <w:p w14:paraId="25ADEC7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1C545430" w14:textId="6EADC813" w:rsidR="006F6F23" w:rsidRPr="00C24B34" w:rsidRDefault="00B3107F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1,394</w:t>
            </w:r>
          </w:p>
        </w:tc>
        <w:tc>
          <w:tcPr>
            <w:tcW w:w="239" w:type="dxa"/>
          </w:tcPr>
          <w:p w14:paraId="6A2E848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15A05AF6" w14:textId="04AB681E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1,434</w:t>
            </w:r>
          </w:p>
        </w:tc>
        <w:tc>
          <w:tcPr>
            <w:tcW w:w="265" w:type="dxa"/>
          </w:tcPr>
          <w:p w14:paraId="43CE504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5CE9B2FD" w14:textId="4583AB2D" w:rsidR="006F6F23" w:rsidRPr="00C24B34" w:rsidRDefault="00614B2D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6,234</w:t>
            </w:r>
          </w:p>
        </w:tc>
        <w:tc>
          <w:tcPr>
            <w:tcW w:w="240" w:type="dxa"/>
          </w:tcPr>
          <w:p w14:paraId="0C848AE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15E1D" w14:textId="0DC5289C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</w:t>
            </w:r>
            <w:r w:rsidR="00025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44" w:type="dxa"/>
            <w:gridSpan w:val="2"/>
          </w:tcPr>
          <w:p w14:paraId="2214601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73F3B" w14:textId="72B553F4" w:rsidR="006F6F23" w:rsidRPr="00C24B34" w:rsidRDefault="00614B2D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</w:t>
            </w:r>
          </w:p>
        </w:tc>
        <w:tc>
          <w:tcPr>
            <w:tcW w:w="236" w:type="dxa"/>
          </w:tcPr>
          <w:p w14:paraId="4B016AF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10723A5E" w14:textId="31E83148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270" w:type="dxa"/>
          </w:tcPr>
          <w:p w14:paraId="0935D31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0EFA98A" w14:textId="35E1857A" w:rsidR="006F6F23" w:rsidRPr="00C24B34" w:rsidRDefault="002B6779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</w:t>
            </w:r>
            <w:r w:rsidR="005156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67" w:type="dxa"/>
          </w:tcPr>
          <w:p w14:paraId="3547F5F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4B3CEB0" w14:textId="2D90812A" w:rsidR="006F6F23" w:rsidRPr="00C24B34" w:rsidRDefault="006D5B48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8,998</w:t>
            </w:r>
          </w:p>
        </w:tc>
        <w:tc>
          <w:tcPr>
            <w:tcW w:w="270" w:type="dxa"/>
          </w:tcPr>
          <w:p w14:paraId="210CF42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08FE66B1" w14:textId="2FE1A27A" w:rsidR="006F6F23" w:rsidRPr="00C24B34" w:rsidRDefault="0035501B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B6397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43C767AB" w14:textId="5243B390" w:rsidR="006F6F23" w:rsidRPr="00C24B34" w:rsidRDefault="00303666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3E0D20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72E543C1" w14:textId="5C3E5866" w:rsidR="006F6F23" w:rsidRPr="00C24B34" w:rsidRDefault="005E0837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8,246</w:t>
            </w:r>
          </w:p>
        </w:tc>
        <w:tc>
          <w:tcPr>
            <w:tcW w:w="257" w:type="dxa"/>
          </w:tcPr>
          <w:p w14:paraId="606549A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28C8A11B" w14:textId="353FAB4A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8,998</w:t>
            </w:r>
          </w:p>
        </w:tc>
      </w:tr>
      <w:tr w:rsidR="006F6F23" w:rsidRPr="00C24B34" w14:paraId="419628F7" w14:textId="77777777" w:rsidTr="00887D7A">
        <w:tc>
          <w:tcPr>
            <w:tcW w:w="3690" w:type="dxa"/>
          </w:tcPr>
          <w:p w14:paraId="34D8756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6F1D5D3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48CFA0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F61385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FBBFC6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39CE291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50A7FD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</w:tcBorders>
          </w:tcPr>
          <w:p w14:paraId="6ED72EF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503103E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</w:tcPr>
          <w:p w14:paraId="0370B1C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103D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45DD6C8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968E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4A5B764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1D4AF3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752F11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F852A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</w:tcPr>
          <w:p w14:paraId="7887B33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F27FE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</w:tcPr>
          <w:p w14:paraId="5A21626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DC9376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</w:tcPr>
          <w:p w14:paraId="3B5F3B6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4F7738E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</w:tcPr>
          <w:p w14:paraId="2BCF0F9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C3E1CDC" w14:textId="77777777" w:rsidR="00527A96" w:rsidRDefault="00527A96" w:rsidP="0047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15417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690"/>
        <w:gridCol w:w="823"/>
        <w:gridCol w:w="239"/>
        <w:gridCol w:w="767"/>
        <w:gridCol w:w="265"/>
        <w:gridCol w:w="763"/>
        <w:gridCol w:w="240"/>
        <w:gridCol w:w="711"/>
        <w:gridCol w:w="9"/>
        <w:gridCol w:w="235"/>
        <w:gridCol w:w="9"/>
        <w:gridCol w:w="688"/>
        <w:gridCol w:w="236"/>
        <w:gridCol w:w="714"/>
        <w:gridCol w:w="6"/>
        <w:gridCol w:w="264"/>
        <w:gridCol w:w="6"/>
        <w:gridCol w:w="719"/>
        <w:gridCol w:w="267"/>
        <w:gridCol w:w="812"/>
        <w:gridCol w:w="6"/>
        <w:gridCol w:w="264"/>
        <w:gridCol w:w="6"/>
        <w:gridCol w:w="695"/>
        <w:gridCol w:w="238"/>
        <w:gridCol w:w="671"/>
        <w:gridCol w:w="10"/>
        <w:gridCol w:w="257"/>
        <w:gridCol w:w="9"/>
        <w:gridCol w:w="722"/>
        <w:gridCol w:w="257"/>
        <w:gridCol w:w="819"/>
      </w:tblGrid>
      <w:tr w:rsidR="003F106E" w:rsidRPr="00C24B34" w14:paraId="0AA8FE13" w14:textId="77777777" w:rsidTr="00887D7A">
        <w:trPr>
          <w:tblHeader/>
        </w:trPr>
        <w:tc>
          <w:tcPr>
            <w:tcW w:w="3690" w:type="dxa"/>
            <w:vAlign w:val="bottom"/>
          </w:tcPr>
          <w:p w14:paraId="0BD6A247" w14:textId="77777777" w:rsidR="003F106E" w:rsidRPr="00C24B34" w:rsidRDefault="003F106E" w:rsidP="0006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7" w:type="dxa"/>
            <w:gridSpan w:val="31"/>
            <w:vAlign w:val="bottom"/>
          </w:tcPr>
          <w:p w14:paraId="441C3EF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106E" w:rsidRPr="00C24B34" w14:paraId="262C58B8" w14:textId="77777777" w:rsidTr="00887D7A">
        <w:trPr>
          <w:tblHeader/>
        </w:trPr>
        <w:tc>
          <w:tcPr>
            <w:tcW w:w="3690" w:type="dxa"/>
            <w:vAlign w:val="bottom"/>
          </w:tcPr>
          <w:p w14:paraId="1027DF0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29" w:type="dxa"/>
            <w:gridSpan w:val="3"/>
          </w:tcPr>
          <w:p w14:paraId="64A46F0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62A411C3" w14:textId="5A35EE20" w:rsidR="003F106E" w:rsidRPr="00C24B34" w:rsidRDefault="003F106E" w:rsidP="0072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อิเล็กทรอนิกส์สำหรับอุปกรณ์ยานยนต์</w:t>
            </w:r>
          </w:p>
        </w:tc>
        <w:tc>
          <w:tcPr>
            <w:tcW w:w="265" w:type="dxa"/>
          </w:tcPr>
          <w:p w14:paraId="4B4A4440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gridSpan w:val="3"/>
          </w:tcPr>
          <w:p w14:paraId="7B291FF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73BD3DD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</w:tcPr>
          <w:p w14:paraId="3DF9868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5"/>
          </w:tcPr>
          <w:p w14:paraId="28AA5F1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B0E560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600773F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C24B3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gridSpan w:val="2"/>
          </w:tcPr>
          <w:p w14:paraId="18F84BE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4"/>
          </w:tcPr>
          <w:p w14:paraId="0885BFB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E1838D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249E29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77862A5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4" w:type="dxa"/>
            <w:gridSpan w:val="4"/>
          </w:tcPr>
          <w:p w14:paraId="711459D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7DEDBCB" w14:textId="77777777" w:rsidR="00473AE5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6EB1834B" w14:textId="671A5294" w:rsidR="003F106E" w:rsidRPr="00C24B34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6" w:type="dxa"/>
            <w:gridSpan w:val="2"/>
          </w:tcPr>
          <w:p w14:paraId="2B06D32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gridSpan w:val="3"/>
          </w:tcPr>
          <w:p w14:paraId="3FE033CC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72FF9C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68DBA2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6F6F23" w:rsidRPr="00C24B34" w14:paraId="2606FE17" w14:textId="77777777" w:rsidTr="00C11B83">
        <w:trPr>
          <w:tblHeader/>
        </w:trPr>
        <w:tc>
          <w:tcPr>
            <w:tcW w:w="3690" w:type="dxa"/>
            <w:vAlign w:val="bottom"/>
          </w:tcPr>
          <w:p w14:paraId="0E5454CD" w14:textId="2BA114C0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ดหก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87D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823" w:type="dxa"/>
            <w:vAlign w:val="bottom"/>
          </w:tcPr>
          <w:p w14:paraId="5445FAAA" w14:textId="408BE45B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9" w:type="dxa"/>
            <w:vAlign w:val="bottom"/>
          </w:tcPr>
          <w:p w14:paraId="1BAE1C7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01868009" w14:textId="719A2DA8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5" w:type="dxa"/>
            <w:vAlign w:val="bottom"/>
          </w:tcPr>
          <w:p w14:paraId="1FEA905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04B046DB" w14:textId="3AAF0021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52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  <w:vAlign w:val="bottom"/>
          </w:tcPr>
          <w:p w14:paraId="799AF81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92C7936" w14:textId="5D00E09B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4" w:type="dxa"/>
            <w:gridSpan w:val="2"/>
            <w:vAlign w:val="bottom"/>
          </w:tcPr>
          <w:p w14:paraId="4A32EF9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1F1E9866" w14:textId="1FF5E7CB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73C95665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0E045CA0" w14:textId="60D0F205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58622A6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4900DDA6" w14:textId="49566C43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7" w:type="dxa"/>
            <w:vAlign w:val="bottom"/>
          </w:tcPr>
          <w:p w14:paraId="4144004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8CC3907" w14:textId="4FAAECAF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7DB49E1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15214B9F" w14:textId="162B4BB5" w:rsidR="006F6F23" w:rsidRPr="00C24B34" w:rsidRDefault="006F6F23" w:rsidP="004E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7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8" w:type="dxa"/>
            <w:vAlign w:val="bottom"/>
          </w:tcPr>
          <w:p w14:paraId="395ECB0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049FDB8F" w14:textId="398C0172" w:rsidR="006F6F23" w:rsidRPr="00C24B34" w:rsidRDefault="006F6F23" w:rsidP="004E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7" w:type="dxa"/>
            <w:gridSpan w:val="2"/>
            <w:vAlign w:val="bottom"/>
          </w:tcPr>
          <w:p w14:paraId="03B6B4C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341CFC6" w14:textId="2F98FC9E" w:rsidR="006F6F23" w:rsidRPr="00C24B34" w:rsidRDefault="006F6F23" w:rsidP="004E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95"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7" w:type="dxa"/>
            <w:vAlign w:val="bottom"/>
          </w:tcPr>
          <w:p w14:paraId="5ECC891D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67B5017D" w14:textId="350285B3" w:rsidR="006F6F23" w:rsidRPr="00C24B34" w:rsidRDefault="006F6F23" w:rsidP="004E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3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F6F23" w:rsidRPr="00C24B34" w14:paraId="356B76F7" w14:textId="77777777" w:rsidTr="00887D7A">
        <w:trPr>
          <w:tblHeader/>
        </w:trPr>
        <w:tc>
          <w:tcPr>
            <w:tcW w:w="3690" w:type="dxa"/>
            <w:vAlign w:val="bottom"/>
          </w:tcPr>
          <w:p w14:paraId="754E7E7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7" w:type="dxa"/>
            <w:gridSpan w:val="31"/>
            <w:vAlign w:val="bottom"/>
          </w:tcPr>
          <w:p w14:paraId="5F575BD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24B3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24B3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C24B3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F6F23" w:rsidRPr="00C24B34" w14:paraId="771613DC" w14:textId="77777777" w:rsidTr="00271913">
        <w:tc>
          <w:tcPr>
            <w:tcW w:w="3690" w:type="dxa"/>
          </w:tcPr>
          <w:p w14:paraId="0374128E" w14:textId="5AB5E283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23" w:type="dxa"/>
            <w:vAlign w:val="center"/>
          </w:tcPr>
          <w:p w14:paraId="16F88C68" w14:textId="77BF7873" w:rsidR="006F6F23" w:rsidRPr="00C24B34" w:rsidRDefault="0032582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239" w:type="dxa"/>
            <w:vAlign w:val="center"/>
          </w:tcPr>
          <w:p w14:paraId="582F3BC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center"/>
          </w:tcPr>
          <w:p w14:paraId="27165FB9" w14:textId="20F65618" w:rsidR="006F6F23" w:rsidRPr="00C91BF5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65" w:type="dxa"/>
            <w:vAlign w:val="center"/>
          </w:tcPr>
          <w:p w14:paraId="206308C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center"/>
          </w:tcPr>
          <w:p w14:paraId="1254D2ED" w14:textId="5236353B" w:rsidR="006F6F23" w:rsidRPr="00C24B34" w:rsidRDefault="0032582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240" w:type="dxa"/>
            <w:vAlign w:val="center"/>
          </w:tcPr>
          <w:p w14:paraId="5B2C81A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557695F2" w14:textId="45298696" w:rsidR="006F6F23" w:rsidRPr="00C91BF5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244" w:type="dxa"/>
            <w:gridSpan w:val="2"/>
          </w:tcPr>
          <w:p w14:paraId="41633A2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16BBEBAD" w14:textId="2209CCA1" w:rsidR="006F6F23" w:rsidRPr="00C24B34" w:rsidRDefault="008672BB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236" w:type="dxa"/>
          </w:tcPr>
          <w:p w14:paraId="424D141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22082101" w14:textId="22E14038" w:rsidR="006F6F23" w:rsidRPr="00C91BF5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  <w:gridSpan w:val="2"/>
          </w:tcPr>
          <w:p w14:paraId="2CE6DFC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14:paraId="3022D864" w14:textId="2E515E6C" w:rsidR="006F6F23" w:rsidRPr="00C24B34" w:rsidRDefault="007A499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267" w:type="dxa"/>
          </w:tcPr>
          <w:p w14:paraId="43D42FA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3E35ADEE" w14:textId="06125A28" w:rsidR="006F6F23" w:rsidRPr="00C91BF5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270" w:type="dxa"/>
            <w:gridSpan w:val="2"/>
          </w:tcPr>
          <w:p w14:paraId="2C5E522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</w:tcPr>
          <w:p w14:paraId="3981D7EA" w14:textId="1C8E6479" w:rsidR="006F6F23" w:rsidRPr="00C24B34" w:rsidRDefault="00841850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(300)</w:t>
            </w:r>
          </w:p>
        </w:tc>
        <w:tc>
          <w:tcPr>
            <w:tcW w:w="238" w:type="dxa"/>
          </w:tcPr>
          <w:p w14:paraId="4545059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03F587E5" w14:textId="310A1574" w:rsidR="006F6F23" w:rsidRDefault="006F6F23" w:rsidP="0084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67" w:type="dxa"/>
            <w:gridSpan w:val="2"/>
          </w:tcPr>
          <w:p w14:paraId="7D6B1B94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</w:tcPr>
          <w:p w14:paraId="110DF03C" w14:textId="534F80E7" w:rsidR="006F6F23" w:rsidRPr="00C24B34" w:rsidRDefault="0032582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257" w:type="dxa"/>
          </w:tcPr>
          <w:p w14:paraId="5EC5DDD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67DBD20C" w14:textId="0F35FC8A" w:rsidR="006F6F23" w:rsidRPr="00C91BF5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  <w:tr w:rsidR="006F6F23" w:rsidRPr="00C24B34" w14:paraId="3AFE1983" w14:textId="77777777" w:rsidTr="00271913">
        <w:tc>
          <w:tcPr>
            <w:tcW w:w="3690" w:type="dxa"/>
          </w:tcPr>
          <w:p w14:paraId="6DE2217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172B707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8860D3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49B7146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0F97CB8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4D68C94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7FE4F3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02326B3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6348F71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013B6DA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B1AD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59710B7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0D1880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14:paraId="615B7BE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DAD628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4FAA8AF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CA149F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</w:tcPr>
          <w:p w14:paraId="329E8F3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7E8598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77BFDDF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2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16B26C7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</w:tcPr>
          <w:p w14:paraId="55F7420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9AD06F9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4DF13EA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F23" w:rsidRPr="00C24B34" w14:paraId="736D41E8" w14:textId="77777777" w:rsidTr="00271913">
        <w:tc>
          <w:tcPr>
            <w:tcW w:w="3690" w:type="dxa"/>
            <w:vAlign w:val="bottom"/>
          </w:tcPr>
          <w:p w14:paraId="412585F0" w14:textId="44A8EBD7" w:rsidR="006F6F23" w:rsidRPr="00C24B34" w:rsidRDefault="006F6F23" w:rsidP="006F6F2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สินทรัพย์ส่วนงาน ณ วันที่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91BF5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91B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4B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  <w:p w14:paraId="57902FBD" w14:textId="148D2B2B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23" w:type="dxa"/>
            <w:vAlign w:val="bottom"/>
          </w:tcPr>
          <w:p w14:paraId="5184408C" w14:textId="62B95F02" w:rsidR="006F6F23" w:rsidRPr="00C24B34" w:rsidRDefault="0032582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239" w:type="dxa"/>
            <w:vAlign w:val="bottom"/>
          </w:tcPr>
          <w:p w14:paraId="59AD215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61E5B2D7" w14:textId="33EDBA77" w:rsidR="006F6F23" w:rsidRPr="00DB400E" w:rsidRDefault="001A1672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265" w:type="dxa"/>
            <w:vAlign w:val="bottom"/>
          </w:tcPr>
          <w:p w14:paraId="440ADBF0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63" w:type="dxa"/>
            <w:vAlign w:val="bottom"/>
          </w:tcPr>
          <w:p w14:paraId="6FA46D5C" w14:textId="42726072" w:rsidR="006F6F23" w:rsidRPr="003D0014" w:rsidRDefault="0032582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14">
              <w:rPr>
                <w:rFonts w:ascii="Angsana New" w:hAnsi="Angsana New"/>
                <w:sz w:val="28"/>
                <w:szCs w:val="28"/>
              </w:rPr>
              <w:t>3,2</w:t>
            </w:r>
            <w:r w:rsidR="003D0014" w:rsidRPr="003D0014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40" w:type="dxa"/>
            <w:vAlign w:val="bottom"/>
          </w:tcPr>
          <w:p w14:paraId="12046733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DF7BDE8" w14:textId="649ABAEA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501645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244" w:type="dxa"/>
            <w:gridSpan w:val="2"/>
          </w:tcPr>
          <w:p w14:paraId="343D57D5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88" w:type="dxa"/>
            <w:vAlign w:val="bottom"/>
          </w:tcPr>
          <w:p w14:paraId="305F4518" w14:textId="7CB8D9F6" w:rsidR="006F6F23" w:rsidRPr="00501645" w:rsidRDefault="0041501F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1645">
              <w:rPr>
                <w:rFonts w:ascii="Angsana New" w:hAnsi="Angsana New"/>
                <w:sz w:val="28"/>
                <w:szCs w:val="28"/>
              </w:rPr>
              <w:t>1,230</w:t>
            </w:r>
          </w:p>
        </w:tc>
        <w:tc>
          <w:tcPr>
            <w:tcW w:w="236" w:type="dxa"/>
          </w:tcPr>
          <w:p w14:paraId="51EA84D5" w14:textId="77777777" w:rsidR="006F6F23" w:rsidRPr="00501645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2CF6B46D" w14:textId="092310A9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7B5EE2">
              <w:rPr>
                <w:rFonts w:ascii="Angsana New" w:hAnsi="Angsana New"/>
                <w:sz w:val="28"/>
                <w:szCs w:val="28"/>
              </w:rPr>
              <w:t>2</w:t>
            </w:r>
            <w:r w:rsidR="002213ED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70" w:type="dxa"/>
            <w:gridSpan w:val="2"/>
          </w:tcPr>
          <w:p w14:paraId="0F74734C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0177D8D8" w14:textId="7CB45382" w:rsidR="006F6F23" w:rsidRPr="00416E3A" w:rsidRDefault="00416E3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6E3A">
              <w:rPr>
                <w:rFonts w:ascii="Angsana New" w:hAnsi="Angsana New"/>
                <w:sz w:val="28"/>
                <w:szCs w:val="28"/>
              </w:rPr>
              <w:t>5,456</w:t>
            </w:r>
          </w:p>
        </w:tc>
        <w:tc>
          <w:tcPr>
            <w:tcW w:w="267" w:type="dxa"/>
          </w:tcPr>
          <w:p w14:paraId="6DC68CB7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751135CD" w14:textId="1225F708" w:rsidR="006F6F23" w:rsidRPr="00DB400E" w:rsidRDefault="00460E75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60E75">
              <w:rPr>
                <w:rFonts w:ascii="Angsana New" w:hAnsi="Angsana New"/>
                <w:sz w:val="28"/>
                <w:szCs w:val="28"/>
              </w:rPr>
              <w:t>6,062</w:t>
            </w:r>
          </w:p>
        </w:tc>
        <w:tc>
          <w:tcPr>
            <w:tcW w:w="270" w:type="dxa"/>
            <w:gridSpan w:val="2"/>
          </w:tcPr>
          <w:p w14:paraId="3049DF74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1D0E20DC" w14:textId="7BA03D65" w:rsidR="006F6F23" w:rsidRPr="00841850" w:rsidRDefault="00841850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 w:rsidRPr="00841850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238" w:type="dxa"/>
          </w:tcPr>
          <w:p w14:paraId="420F68D8" w14:textId="77777777" w:rsidR="006F6F23" w:rsidRPr="00841850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643606E6" w14:textId="526F2A90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EC780A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7" w:type="dxa"/>
            <w:gridSpan w:val="2"/>
          </w:tcPr>
          <w:p w14:paraId="07B39CFF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09A8448" w14:textId="2AF5EFD9" w:rsidR="006F6F23" w:rsidRPr="0032582A" w:rsidRDefault="0032582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82A">
              <w:rPr>
                <w:rFonts w:ascii="Angsana New" w:hAnsi="Angsana New"/>
                <w:sz w:val="28"/>
                <w:szCs w:val="28"/>
              </w:rPr>
              <w:t>5,444</w:t>
            </w:r>
          </w:p>
        </w:tc>
        <w:tc>
          <w:tcPr>
            <w:tcW w:w="257" w:type="dxa"/>
          </w:tcPr>
          <w:p w14:paraId="12D186FD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9" w:type="dxa"/>
            <w:vAlign w:val="bottom"/>
          </w:tcPr>
          <w:p w14:paraId="0B3460AB" w14:textId="70C5876C" w:rsidR="006F6F23" w:rsidRPr="00DB400E" w:rsidRDefault="00EC780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6,043</w:t>
            </w:r>
          </w:p>
        </w:tc>
      </w:tr>
      <w:tr w:rsidR="006F6F23" w:rsidRPr="00C24B34" w14:paraId="67EB0C20" w14:textId="77777777" w:rsidTr="00271913">
        <w:tc>
          <w:tcPr>
            <w:tcW w:w="3690" w:type="dxa"/>
            <w:vAlign w:val="bottom"/>
          </w:tcPr>
          <w:p w14:paraId="41864D8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585A063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0AC7C3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442516FA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5" w:type="dxa"/>
            <w:vAlign w:val="bottom"/>
          </w:tcPr>
          <w:p w14:paraId="5DEF50FB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63" w:type="dxa"/>
            <w:vAlign w:val="bottom"/>
          </w:tcPr>
          <w:p w14:paraId="4102970F" w14:textId="77777777" w:rsidR="006F6F23" w:rsidRPr="003D001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B69E72E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8D68330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4" w:type="dxa"/>
            <w:gridSpan w:val="2"/>
          </w:tcPr>
          <w:p w14:paraId="68739A1B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88" w:type="dxa"/>
            <w:vAlign w:val="bottom"/>
          </w:tcPr>
          <w:p w14:paraId="35EBFD90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96B4B8A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14" w:type="dxa"/>
            <w:vAlign w:val="bottom"/>
          </w:tcPr>
          <w:p w14:paraId="643DB8E2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2EEAA872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7B4CD7EE" w14:textId="77777777" w:rsidR="006F6F23" w:rsidRPr="00416E3A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4E04C058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2753C59D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53D0E31D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0FA5A987" w14:textId="77777777" w:rsidR="006F6F23" w:rsidRPr="00841850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1655949" w14:textId="77777777" w:rsidR="006F6F23" w:rsidRPr="00841850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081F3D09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7" w:type="dxa"/>
            <w:gridSpan w:val="2"/>
          </w:tcPr>
          <w:p w14:paraId="31752AE2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76FAE4CF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7" w:type="dxa"/>
          </w:tcPr>
          <w:p w14:paraId="1228C8B2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9" w:type="dxa"/>
            <w:vAlign w:val="bottom"/>
          </w:tcPr>
          <w:p w14:paraId="41A812EE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F6F23" w:rsidRPr="00C24B34" w14:paraId="2D439B9B" w14:textId="77777777" w:rsidTr="00271913">
        <w:tc>
          <w:tcPr>
            <w:tcW w:w="3690" w:type="dxa"/>
            <w:vAlign w:val="bottom"/>
          </w:tcPr>
          <w:p w14:paraId="3F3D1565" w14:textId="1801E991" w:rsidR="006F6F23" w:rsidRPr="00C24B34" w:rsidRDefault="006F6F23" w:rsidP="006F6F2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C91BF5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91B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4B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  <w:p w14:paraId="256AA181" w14:textId="3B660A3E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23" w:type="dxa"/>
            <w:vAlign w:val="bottom"/>
          </w:tcPr>
          <w:p w14:paraId="06C2953A" w14:textId="0EDE7EC5" w:rsidR="006F6F23" w:rsidRPr="00C24B34" w:rsidRDefault="0032582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(269)</w:t>
            </w:r>
          </w:p>
        </w:tc>
        <w:tc>
          <w:tcPr>
            <w:tcW w:w="239" w:type="dxa"/>
            <w:vAlign w:val="bottom"/>
          </w:tcPr>
          <w:p w14:paraId="71E390D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vAlign w:val="bottom"/>
          </w:tcPr>
          <w:p w14:paraId="42392A01" w14:textId="1C795EB5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1A1672">
              <w:rPr>
                <w:rFonts w:ascii="Angsana New" w:hAnsi="Angsana New"/>
                <w:sz w:val="28"/>
                <w:szCs w:val="28"/>
              </w:rPr>
              <w:t>07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5" w:type="dxa"/>
            <w:vAlign w:val="bottom"/>
          </w:tcPr>
          <w:p w14:paraId="260D395D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63" w:type="dxa"/>
            <w:vAlign w:val="bottom"/>
          </w:tcPr>
          <w:p w14:paraId="645E65D2" w14:textId="1CE75727" w:rsidR="006F6F23" w:rsidRPr="003D0014" w:rsidRDefault="003D0014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14">
              <w:rPr>
                <w:rFonts w:ascii="Angsana New" w:hAnsi="Angsana New"/>
                <w:sz w:val="28"/>
                <w:szCs w:val="28"/>
              </w:rPr>
              <w:t>(1,030)</w:t>
            </w:r>
          </w:p>
        </w:tc>
        <w:tc>
          <w:tcPr>
            <w:tcW w:w="240" w:type="dxa"/>
            <w:vAlign w:val="bottom"/>
          </w:tcPr>
          <w:p w14:paraId="14751C9B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BD72EB0" w14:textId="3EB6FCC3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(1,3</w:t>
            </w:r>
            <w:r w:rsidR="00501645">
              <w:rPr>
                <w:rFonts w:ascii="Angsana New" w:hAnsi="Angsana New"/>
                <w:sz w:val="28"/>
                <w:szCs w:val="28"/>
              </w:rPr>
              <w:t>74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4" w:type="dxa"/>
            <w:gridSpan w:val="2"/>
          </w:tcPr>
          <w:p w14:paraId="3927019C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88" w:type="dxa"/>
            <w:vAlign w:val="bottom"/>
          </w:tcPr>
          <w:p w14:paraId="28759843" w14:textId="237C9002" w:rsidR="006F6F23" w:rsidRPr="00AC4044" w:rsidRDefault="00AC4044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044"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  <w:tc>
          <w:tcPr>
            <w:tcW w:w="236" w:type="dxa"/>
          </w:tcPr>
          <w:p w14:paraId="425F0CF8" w14:textId="77777777" w:rsidR="006F6F23" w:rsidRPr="00AC404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53815CA3" w14:textId="290F4C10" w:rsidR="006F6F23" w:rsidRPr="00AC404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4044">
              <w:rPr>
                <w:rFonts w:ascii="Angsana New" w:hAnsi="Angsana New"/>
                <w:sz w:val="28"/>
                <w:szCs w:val="28"/>
              </w:rPr>
              <w:t>(</w:t>
            </w:r>
            <w:r w:rsidR="002213ED">
              <w:rPr>
                <w:rFonts w:ascii="Angsana New" w:hAnsi="Angsana New"/>
                <w:sz w:val="28"/>
                <w:szCs w:val="28"/>
              </w:rPr>
              <w:t>118</w:t>
            </w:r>
            <w:r w:rsidRPr="00AC40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24CBAB30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34731F57" w14:textId="0BA517AE" w:rsidR="006F6F23" w:rsidRPr="00416E3A" w:rsidRDefault="00416E3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6E3A">
              <w:rPr>
                <w:rFonts w:ascii="Angsana New" w:hAnsi="Angsana New"/>
                <w:sz w:val="28"/>
                <w:szCs w:val="28"/>
              </w:rPr>
              <w:t>(1,420)</w:t>
            </w:r>
          </w:p>
        </w:tc>
        <w:tc>
          <w:tcPr>
            <w:tcW w:w="267" w:type="dxa"/>
          </w:tcPr>
          <w:p w14:paraId="3F860A59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1447C596" w14:textId="75F0FA21" w:rsidR="006F6F23" w:rsidRPr="00DB400E" w:rsidRDefault="001D688C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D688C">
              <w:rPr>
                <w:rFonts w:ascii="Angsana New" w:hAnsi="Angsana New"/>
                <w:sz w:val="28"/>
                <w:szCs w:val="28"/>
              </w:rPr>
              <w:t>(1,799)</w:t>
            </w:r>
          </w:p>
        </w:tc>
        <w:tc>
          <w:tcPr>
            <w:tcW w:w="270" w:type="dxa"/>
            <w:gridSpan w:val="2"/>
          </w:tcPr>
          <w:p w14:paraId="2073C963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15018FCB" w14:textId="04408CFE" w:rsidR="006F6F23" w:rsidRPr="00DB400E" w:rsidRDefault="00EC780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C780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38" w:type="dxa"/>
          </w:tcPr>
          <w:p w14:paraId="77F61464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71" w:type="dxa"/>
            <w:vAlign w:val="bottom"/>
          </w:tcPr>
          <w:p w14:paraId="367942A1" w14:textId="4AB57AAA" w:rsidR="006F6F23" w:rsidRPr="00DB400E" w:rsidRDefault="00EC780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67" w:type="dxa"/>
            <w:gridSpan w:val="2"/>
          </w:tcPr>
          <w:p w14:paraId="64FDEF88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7CDB1476" w14:textId="4C0FFDD7" w:rsidR="006F6F23" w:rsidRPr="00DB400E" w:rsidRDefault="0032582A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2582A">
              <w:rPr>
                <w:rFonts w:ascii="Angsana New" w:hAnsi="Angsana New"/>
                <w:sz w:val="28"/>
                <w:szCs w:val="28"/>
              </w:rPr>
              <w:t>(1,409)</w:t>
            </w:r>
          </w:p>
        </w:tc>
        <w:tc>
          <w:tcPr>
            <w:tcW w:w="257" w:type="dxa"/>
          </w:tcPr>
          <w:p w14:paraId="7BACEDD2" w14:textId="77777777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9" w:type="dxa"/>
            <w:vAlign w:val="bottom"/>
          </w:tcPr>
          <w:p w14:paraId="342C9457" w14:textId="157D26C4" w:rsidR="006F6F23" w:rsidRPr="00DB400E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(1,7</w:t>
            </w:r>
            <w:r w:rsidR="00EC780A">
              <w:rPr>
                <w:rFonts w:ascii="Angsana New" w:hAnsi="Angsana New"/>
                <w:sz w:val="28"/>
                <w:szCs w:val="28"/>
              </w:rPr>
              <w:t>81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6F23" w:rsidRPr="00C24B34" w14:paraId="54C6A016" w14:textId="77777777" w:rsidTr="00887D7A">
        <w:tc>
          <w:tcPr>
            <w:tcW w:w="3690" w:type="dxa"/>
          </w:tcPr>
          <w:p w14:paraId="15B5668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</w:tcPr>
          <w:p w14:paraId="6B2AD4A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652D10C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</w:tcPr>
          <w:p w14:paraId="0CE9F49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065A261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4B733DC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F14FE51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036D1DCE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0C1D1A0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37CBFEF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C068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5AF3F0B7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B667DD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14:paraId="05F56C88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3515A5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302EF7A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AA068B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</w:tcPr>
          <w:p w14:paraId="3FC9D990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DAC45B3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14FABC7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410"/>
              </w:tabs>
              <w:spacing w:line="240" w:lineRule="auto"/>
              <w:ind w:left="-162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721C21C6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gridSpan w:val="2"/>
          </w:tcPr>
          <w:p w14:paraId="3C48AA42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AB86D3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204366AC" w14:textId="77777777" w:rsidR="006F6F23" w:rsidRPr="00C24B34" w:rsidRDefault="006F6F23" w:rsidP="006F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58A75D0" w14:textId="77777777" w:rsidR="003F106E" w:rsidRDefault="003F106E" w:rsidP="0043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96"/>
        <w:tblW w:w="215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2"/>
        <w:gridCol w:w="1243"/>
        <w:gridCol w:w="243"/>
        <w:gridCol w:w="1250"/>
        <w:gridCol w:w="246"/>
        <w:gridCol w:w="26"/>
        <w:gridCol w:w="1106"/>
        <w:gridCol w:w="246"/>
        <w:gridCol w:w="1249"/>
        <w:gridCol w:w="246"/>
        <w:gridCol w:w="1129"/>
        <w:gridCol w:w="246"/>
        <w:gridCol w:w="1137"/>
        <w:gridCol w:w="246"/>
        <w:gridCol w:w="1243"/>
        <w:gridCol w:w="246"/>
        <w:gridCol w:w="1224"/>
        <w:gridCol w:w="18"/>
        <w:gridCol w:w="801"/>
        <w:gridCol w:w="819"/>
        <w:gridCol w:w="819"/>
        <w:gridCol w:w="819"/>
        <w:gridCol w:w="819"/>
        <w:gridCol w:w="819"/>
        <w:gridCol w:w="819"/>
        <w:gridCol w:w="819"/>
      </w:tblGrid>
      <w:tr w:rsidR="002A290A" w:rsidRPr="003054FD" w14:paraId="5688DBAA" w14:textId="77777777" w:rsidTr="00A26D51">
        <w:trPr>
          <w:gridAfter w:val="8"/>
          <w:wAfter w:w="6534" w:type="dxa"/>
          <w:cantSplit/>
          <w:trHeight w:val="182"/>
          <w:tblHeader/>
        </w:trPr>
        <w:tc>
          <w:tcPr>
            <w:tcW w:w="3692" w:type="dxa"/>
            <w:vAlign w:val="center"/>
          </w:tcPr>
          <w:p w14:paraId="54174FAA" w14:textId="77777777" w:rsidR="002A290A" w:rsidRPr="003054FD" w:rsidRDefault="002A290A" w:rsidP="002A290A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1344" w:type="dxa"/>
            <w:gridSpan w:val="17"/>
            <w:vAlign w:val="center"/>
          </w:tcPr>
          <w:p w14:paraId="1D5810CA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2A290A" w:rsidRPr="003054FD" w14:paraId="4BE0A213" w14:textId="77777777" w:rsidTr="00A26D51">
        <w:trPr>
          <w:gridAfter w:val="9"/>
          <w:wAfter w:w="6552" w:type="dxa"/>
          <w:cantSplit/>
          <w:trHeight w:val="389"/>
          <w:tblHeader/>
        </w:trPr>
        <w:tc>
          <w:tcPr>
            <w:tcW w:w="3692" w:type="dxa"/>
          </w:tcPr>
          <w:p w14:paraId="5B5FF122" w14:textId="77777777" w:rsidR="002A290A" w:rsidRPr="003054FD" w:rsidRDefault="002A290A" w:rsidP="002A290A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0AB2802B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7CEBAACA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สำหรับอุปกรณ์ยานยนต์</w:t>
            </w:r>
          </w:p>
        </w:tc>
        <w:tc>
          <w:tcPr>
            <w:tcW w:w="246" w:type="dxa"/>
          </w:tcPr>
          <w:p w14:paraId="7803F7EC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627" w:type="dxa"/>
            <w:gridSpan w:val="4"/>
          </w:tcPr>
          <w:p w14:paraId="4B4B1258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1A0B8C51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สำหรับอุปกรณ์สำนักงาน</w:t>
            </w:r>
          </w:p>
        </w:tc>
        <w:tc>
          <w:tcPr>
            <w:tcW w:w="246" w:type="dxa"/>
          </w:tcPr>
          <w:p w14:paraId="4812CACE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512" w:type="dxa"/>
            <w:gridSpan w:val="3"/>
          </w:tcPr>
          <w:p w14:paraId="13FB1056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</w:t>
            </w:r>
          </w:p>
          <w:p w14:paraId="21AE825E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อิเล็กโทรนิกส์อื่น ๆ</w:t>
            </w:r>
          </w:p>
        </w:tc>
        <w:tc>
          <w:tcPr>
            <w:tcW w:w="246" w:type="dxa"/>
          </w:tcPr>
          <w:p w14:paraId="3ECC22CB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13" w:type="dxa"/>
            <w:gridSpan w:val="3"/>
          </w:tcPr>
          <w:p w14:paraId="385FAD00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497C9804" w14:textId="77777777" w:rsidR="002A290A" w:rsidRPr="003054FD" w:rsidRDefault="002A290A" w:rsidP="002A290A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26D51" w:rsidRPr="003054FD" w14:paraId="543E7266" w14:textId="6F440685" w:rsidTr="00A26D51">
        <w:trPr>
          <w:cantSplit/>
          <w:trHeight w:val="92"/>
          <w:tblHeader/>
        </w:trPr>
        <w:tc>
          <w:tcPr>
            <w:tcW w:w="3692" w:type="dxa"/>
            <w:vAlign w:val="center"/>
          </w:tcPr>
          <w:p w14:paraId="03B69DD4" w14:textId="212B6CF5" w:rsidR="00A26D51" w:rsidRPr="003054FD" w:rsidRDefault="00A26D51" w:rsidP="00A26D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i/>
                <w:iCs/>
                <w:smallCaps/>
                <w:sz w:val="28"/>
                <w:szCs w:val="28"/>
                <w:cs/>
                <w:lang w:val="en-GB"/>
              </w:rPr>
            </w:pP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บ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C5181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43" w:type="dxa"/>
            <w:vAlign w:val="bottom"/>
          </w:tcPr>
          <w:p w14:paraId="0FD18936" w14:textId="5BDAB751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3" w:type="dxa"/>
            <w:vAlign w:val="bottom"/>
          </w:tcPr>
          <w:p w14:paraId="7489A31F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F43D98A" w14:textId="4C2E3C1D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bottom"/>
          </w:tcPr>
          <w:p w14:paraId="48FD77F2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EEF5F92" w14:textId="33850460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6" w:type="dxa"/>
            <w:vAlign w:val="bottom"/>
          </w:tcPr>
          <w:p w14:paraId="00324A05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44E5D76" w14:textId="23396411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bottom"/>
          </w:tcPr>
          <w:p w14:paraId="6D6441D2" w14:textId="77777777" w:rsidR="00A26D51" w:rsidRPr="003054FD" w:rsidRDefault="00A26D51" w:rsidP="00A26D51">
            <w:pPr>
              <w:shd w:val="clear" w:color="auto" w:fill="FFFFFF"/>
              <w:tabs>
                <w:tab w:val="decimal" w:pos="374"/>
              </w:tabs>
              <w:ind w:left="-79" w:right="-79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3A3E083B" w14:textId="596E16FD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6" w:type="dxa"/>
            <w:vAlign w:val="bottom"/>
          </w:tcPr>
          <w:p w14:paraId="78CE8B7C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6C9FBE6" w14:textId="6FF714DD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bottom"/>
          </w:tcPr>
          <w:p w14:paraId="2DD1771B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57D30466" w14:textId="10D535A5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6" w:type="dxa"/>
            <w:vAlign w:val="bottom"/>
          </w:tcPr>
          <w:p w14:paraId="555CA2BB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5DDBCC6E" w14:textId="31960318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19" w:type="dxa"/>
            <w:gridSpan w:val="2"/>
            <w:vAlign w:val="bottom"/>
          </w:tcPr>
          <w:p w14:paraId="1FBB0585" w14:textId="77777777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9" w:type="dxa"/>
            <w:vAlign w:val="bottom"/>
          </w:tcPr>
          <w:p w14:paraId="64CF73B0" w14:textId="63018283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19" w:type="dxa"/>
            <w:vAlign w:val="bottom"/>
          </w:tcPr>
          <w:p w14:paraId="059625DF" w14:textId="77777777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9" w:type="dxa"/>
            <w:vAlign w:val="bottom"/>
          </w:tcPr>
          <w:p w14:paraId="6C3783F2" w14:textId="4BF8D0C7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19" w:type="dxa"/>
            <w:vAlign w:val="bottom"/>
          </w:tcPr>
          <w:p w14:paraId="28CDD400" w14:textId="77777777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9" w:type="dxa"/>
            <w:vAlign w:val="bottom"/>
          </w:tcPr>
          <w:p w14:paraId="7B4ACBDA" w14:textId="236E3F6E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19" w:type="dxa"/>
            <w:vAlign w:val="bottom"/>
          </w:tcPr>
          <w:p w14:paraId="7F7B71D0" w14:textId="77777777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9" w:type="dxa"/>
            <w:vAlign w:val="bottom"/>
          </w:tcPr>
          <w:p w14:paraId="3DCA3013" w14:textId="57843055" w:rsidR="00A26D51" w:rsidRPr="003054FD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26D51" w:rsidRPr="003054FD" w14:paraId="46A71E4D" w14:textId="77777777" w:rsidTr="00A26D51">
        <w:trPr>
          <w:gridAfter w:val="9"/>
          <w:wAfter w:w="6552" w:type="dxa"/>
          <w:cantSplit/>
          <w:trHeight w:val="119"/>
          <w:tblHeader/>
        </w:trPr>
        <w:tc>
          <w:tcPr>
            <w:tcW w:w="3692" w:type="dxa"/>
          </w:tcPr>
          <w:p w14:paraId="7AB7961B" w14:textId="77777777" w:rsidR="00A26D51" w:rsidRPr="003054FD" w:rsidRDefault="00A26D51" w:rsidP="00A26D51">
            <w:pPr>
              <w:shd w:val="clear" w:color="auto" w:fill="FFFFFF"/>
              <w:tabs>
                <w:tab w:val="clear" w:pos="227"/>
                <w:tab w:val="clear" w:pos="454"/>
                <w:tab w:val="left" w:pos="0"/>
                <w:tab w:val="left" w:pos="285"/>
                <w:tab w:val="left" w:pos="555"/>
                <w:tab w:val="decimal" w:pos="765"/>
              </w:tabs>
              <w:ind w:left="270" w:right="-79" w:hanging="270"/>
              <w:jc w:val="center"/>
              <w:rPr>
                <w:rFonts w:ascii="Angsana New" w:hAnsi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6" w:type="dxa"/>
            <w:gridSpan w:val="16"/>
          </w:tcPr>
          <w:p w14:paraId="70068EF4" w14:textId="77777777" w:rsidR="00A26D51" w:rsidRPr="003054FD" w:rsidRDefault="00A26D51" w:rsidP="00A26D51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26D51" w:rsidRPr="003054FD" w14:paraId="78779E19" w14:textId="77777777" w:rsidTr="00A26D51">
        <w:trPr>
          <w:gridAfter w:val="9"/>
          <w:wAfter w:w="6552" w:type="dxa"/>
          <w:cantSplit/>
          <w:trHeight w:val="146"/>
        </w:trPr>
        <w:tc>
          <w:tcPr>
            <w:tcW w:w="3692" w:type="dxa"/>
          </w:tcPr>
          <w:p w14:paraId="14424CF6" w14:textId="55077BF9" w:rsidR="00A26D51" w:rsidRPr="00720573" w:rsidRDefault="00A26D51" w:rsidP="00A26D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2057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243" w:type="dxa"/>
            <w:vAlign w:val="bottom"/>
          </w:tcPr>
          <w:p w14:paraId="4E8F3CCD" w14:textId="77777777" w:rsidR="00A26D51" w:rsidRPr="003054FD" w:rsidRDefault="00A26D51" w:rsidP="00A26D51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681C7098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2618552E" w14:textId="77777777" w:rsidR="00A26D51" w:rsidRPr="003054FD" w:rsidRDefault="00A26D51" w:rsidP="00A26D51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E889703" w14:textId="77777777" w:rsidR="00A26D51" w:rsidRPr="003054FD" w:rsidRDefault="00A26D51" w:rsidP="00A26D51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291604A4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4CBCC40B" w14:textId="77777777" w:rsidR="00A26D51" w:rsidRPr="003054FD" w:rsidRDefault="00A26D51" w:rsidP="00A26D51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00B9CA3E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729063BE" w14:textId="77777777" w:rsidR="00A26D51" w:rsidRPr="003054FD" w:rsidRDefault="00A26D51" w:rsidP="00A26D51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284F6B35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9D0A6F3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24A171D3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098724F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vAlign w:val="bottom"/>
          </w:tcPr>
          <w:p w14:paraId="5366258D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10BB7ECC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3FC1328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</w:tr>
      <w:tr w:rsidR="00A26D51" w:rsidRPr="003054FD" w14:paraId="0743FF30" w14:textId="77777777" w:rsidTr="00A26D51">
        <w:trPr>
          <w:gridAfter w:val="9"/>
          <w:wAfter w:w="6552" w:type="dxa"/>
          <w:cantSplit/>
          <w:trHeight w:val="56"/>
        </w:trPr>
        <w:tc>
          <w:tcPr>
            <w:tcW w:w="3692" w:type="dxa"/>
          </w:tcPr>
          <w:p w14:paraId="1FF92A9B" w14:textId="1B2BE570" w:rsidR="00A26D51" w:rsidRPr="00720573" w:rsidRDefault="00A26D51" w:rsidP="00A26D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243" w:type="dxa"/>
            <w:vAlign w:val="bottom"/>
          </w:tcPr>
          <w:p w14:paraId="34E44A29" w14:textId="77777777" w:rsidR="00A26D51" w:rsidRPr="003054FD" w:rsidRDefault="00A26D51" w:rsidP="00A26D51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34FDD62B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090E1035" w14:textId="77777777" w:rsidR="00A26D51" w:rsidRPr="003054FD" w:rsidRDefault="00A26D51" w:rsidP="00A26D51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B9079E5" w14:textId="77777777" w:rsidR="00A26D51" w:rsidRPr="003054FD" w:rsidRDefault="00A26D51" w:rsidP="00A26D51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70A152AE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77EDCD3A" w14:textId="77777777" w:rsidR="00A26D51" w:rsidRPr="003054FD" w:rsidRDefault="00A26D51" w:rsidP="00A26D51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78E71930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4BE2EA9" w14:textId="77777777" w:rsidR="00A26D51" w:rsidRPr="003054FD" w:rsidRDefault="00A26D51" w:rsidP="00A26D51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1F10FCB6" w14:textId="77777777" w:rsidR="00A26D51" w:rsidRPr="003054FD" w:rsidRDefault="00A26D51" w:rsidP="00A26D51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9BB9A7F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5D22E5CF" w14:textId="77777777" w:rsidR="00A26D51" w:rsidRPr="003054FD" w:rsidRDefault="00A26D51" w:rsidP="00A26D51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ED710B7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3BA90024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D773FBD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42D52D9F" w14:textId="77777777" w:rsidR="00A26D51" w:rsidRPr="003054FD" w:rsidRDefault="00A26D51" w:rsidP="00A26D5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</w:tr>
      <w:tr w:rsidR="00A26D51" w:rsidRPr="003054FD" w14:paraId="66C1587B" w14:textId="77777777" w:rsidTr="00A26D51">
        <w:trPr>
          <w:gridAfter w:val="9"/>
          <w:wAfter w:w="6552" w:type="dxa"/>
          <w:cantSplit/>
          <w:trHeight w:val="56"/>
        </w:trPr>
        <w:tc>
          <w:tcPr>
            <w:tcW w:w="3692" w:type="dxa"/>
          </w:tcPr>
          <w:p w14:paraId="56A1806B" w14:textId="7E0DB554" w:rsidR="00A26D51" w:rsidRPr="00720573" w:rsidRDefault="00A26D51" w:rsidP="00A26D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1243" w:type="dxa"/>
          </w:tcPr>
          <w:p w14:paraId="0CC87A9E" w14:textId="06905B58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243" w:type="dxa"/>
            <w:vAlign w:val="bottom"/>
          </w:tcPr>
          <w:p w14:paraId="0214A88A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6D925EE4" w14:textId="4B918A89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272" w:type="dxa"/>
            <w:gridSpan w:val="2"/>
            <w:vAlign w:val="bottom"/>
          </w:tcPr>
          <w:p w14:paraId="234F49D7" w14:textId="77777777" w:rsidR="00A26D51" w:rsidRPr="006F0E5F" w:rsidRDefault="00A26D51" w:rsidP="00A26D51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33D094FF" w14:textId="3CF440C0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46" w:type="dxa"/>
            <w:vAlign w:val="bottom"/>
          </w:tcPr>
          <w:p w14:paraId="63F0D6F2" w14:textId="77777777" w:rsidR="00A26D51" w:rsidRPr="006F0E5F" w:rsidRDefault="00A26D51" w:rsidP="00A26D51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2972F9BA" w14:textId="2AF3F0C6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46" w:type="dxa"/>
            <w:vAlign w:val="bottom"/>
          </w:tcPr>
          <w:p w14:paraId="3AE3190E" w14:textId="77777777" w:rsidR="00A26D51" w:rsidRPr="006F0E5F" w:rsidRDefault="00A26D51" w:rsidP="00A26D51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354508AD" w14:textId="41B05BB2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246" w:type="dxa"/>
            <w:vAlign w:val="bottom"/>
          </w:tcPr>
          <w:p w14:paraId="346A9F7A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7974E1DC" w14:textId="28A5342D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46" w:type="dxa"/>
            <w:vAlign w:val="bottom"/>
          </w:tcPr>
          <w:p w14:paraId="1409AD42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52488C06" w14:textId="2705CC26" w:rsidR="00A26D51" w:rsidRPr="006F0E5F" w:rsidRDefault="007A2C9C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746</w:t>
            </w:r>
          </w:p>
        </w:tc>
        <w:tc>
          <w:tcPr>
            <w:tcW w:w="246" w:type="dxa"/>
            <w:vAlign w:val="bottom"/>
          </w:tcPr>
          <w:p w14:paraId="4430B438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</w:tcPr>
          <w:p w14:paraId="1B7EB3B8" w14:textId="023BC465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A26D51" w:rsidRPr="003054FD" w14:paraId="223B2059" w14:textId="77777777" w:rsidTr="00A26D51">
        <w:trPr>
          <w:gridAfter w:val="9"/>
          <w:wAfter w:w="6552" w:type="dxa"/>
          <w:cantSplit/>
          <w:trHeight w:val="56"/>
        </w:trPr>
        <w:tc>
          <w:tcPr>
            <w:tcW w:w="3692" w:type="dxa"/>
          </w:tcPr>
          <w:p w14:paraId="226C6132" w14:textId="6EF247D5" w:rsidR="00A26D51" w:rsidRPr="00720573" w:rsidRDefault="00A26D51" w:rsidP="00A26D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ญี่ปุ่น</w:t>
            </w:r>
          </w:p>
        </w:tc>
        <w:tc>
          <w:tcPr>
            <w:tcW w:w="1243" w:type="dxa"/>
          </w:tcPr>
          <w:p w14:paraId="32D96DF7" w14:textId="2CE8AF98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243" w:type="dxa"/>
            <w:vAlign w:val="bottom"/>
          </w:tcPr>
          <w:p w14:paraId="5A5C7C6A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291DC6A0" w14:textId="49EA139C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272" w:type="dxa"/>
            <w:gridSpan w:val="2"/>
            <w:vAlign w:val="bottom"/>
          </w:tcPr>
          <w:p w14:paraId="7659B2FA" w14:textId="77777777" w:rsidR="00A26D51" w:rsidRPr="006F0E5F" w:rsidRDefault="00A26D51" w:rsidP="00A26D51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6A340C44" w14:textId="30CCEACF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  <w:tc>
          <w:tcPr>
            <w:tcW w:w="246" w:type="dxa"/>
            <w:vAlign w:val="bottom"/>
          </w:tcPr>
          <w:p w14:paraId="69C778D3" w14:textId="77777777" w:rsidR="00A26D51" w:rsidRPr="006F0E5F" w:rsidRDefault="00A26D51" w:rsidP="00A26D51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2473149D" w14:textId="5BD57CDC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6,126</w:t>
            </w:r>
          </w:p>
        </w:tc>
        <w:tc>
          <w:tcPr>
            <w:tcW w:w="246" w:type="dxa"/>
            <w:vAlign w:val="bottom"/>
          </w:tcPr>
          <w:p w14:paraId="6DEA9C54" w14:textId="77777777" w:rsidR="00A26D51" w:rsidRPr="006F0E5F" w:rsidRDefault="00A26D51" w:rsidP="00A26D51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C7C45CA" w14:textId="2A59CA69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246" w:type="dxa"/>
            <w:vAlign w:val="bottom"/>
          </w:tcPr>
          <w:p w14:paraId="268E3937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3935BCDC" w14:textId="06F8E5BC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246" w:type="dxa"/>
            <w:vAlign w:val="bottom"/>
          </w:tcPr>
          <w:p w14:paraId="5D9B2181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23614D0C" w14:textId="49DFD829" w:rsidR="00A26D51" w:rsidRPr="006F0E5F" w:rsidRDefault="007A2C9C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6,354</w:t>
            </w:r>
          </w:p>
        </w:tc>
        <w:tc>
          <w:tcPr>
            <w:tcW w:w="246" w:type="dxa"/>
            <w:vAlign w:val="bottom"/>
          </w:tcPr>
          <w:p w14:paraId="66D59083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</w:tcPr>
          <w:p w14:paraId="2A15D28C" w14:textId="1F60D031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7,0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24B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26D51" w:rsidRPr="003054FD" w14:paraId="57405CA2" w14:textId="77777777" w:rsidTr="00A26D51">
        <w:trPr>
          <w:gridAfter w:val="9"/>
          <w:wAfter w:w="6552" w:type="dxa"/>
          <w:cantSplit/>
          <w:trHeight w:val="56"/>
        </w:trPr>
        <w:tc>
          <w:tcPr>
            <w:tcW w:w="3692" w:type="dxa"/>
          </w:tcPr>
          <w:p w14:paraId="5154C7DA" w14:textId="5FBA9B02" w:rsidR="00A26D51" w:rsidRPr="00720573" w:rsidRDefault="00A26D51" w:rsidP="00A26D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สหรัฐอเมริกา</w:t>
            </w:r>
          </w:p>
        </w:tc>
        <w:tc>
          <w:tcPr>
            <w:tcW w:w="1243" w:type="dxa"/>
          </w:tcPr>
          <w:p w14:paraId="3C83E803" w14:textId="59054C15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43" w:type="dxa"/>
            <w:vAlign w:val="bottom"/>
          </w:tcPr>
          <w:p w14:paraId="2B68918F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65A4E5F3" w14:textId="601FA085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2" w:type="dxa"/>
            <w:gridSpan w:val="2"/>
            <w:vAlign w:val="bottom"/>
          </w:tcPr>
          <w:p w14:paraId="021694AA" w14:textId="77777777" w:rsidR="00A26D51" w:rsidRPr="006F0E5F" w:rsidRDefault="00A26D51" w:rsidP="00A26D51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3751FB20" w14:textId="4058E742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5F1BCB66" w14:textId="77777777" w:rsidR="00A26D51" w:rsidRPr="006F0E5F" w:rsidRDefault="00A26D51" w:rsidP="00A26D51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4856F18E" w14:textId="0882D6F8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A7DA4D5" w14:textId="77777777" w:rsidR="00A26D51" w:rsidRPr="006F0E5F" w:rsidRDefault="00A26D51" w:rsidP="00A26D51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1296DD3" w14:textId="51B6F25E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3D670774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3495B1C7" w14:textId="55F6887E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DD1E174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27C307E4" w14:textId="2B8C1809" w:rsidR="00A26D51" w:rsidRPr="006F0E5F" w:rsidRDefault="007A2C9C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46" w:type="dxa"/>
            <w:vAlign w:val="bottom"/>
          </w:tcPr>
          <w:p w14:paraId="00128D46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</w:tcPr>
          <w:p w14:paraId="62C268EE" w14:textId="24A26CFE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A26D51" w:rsidRPr="003054FD" w14:paraId="18F00A6C" w14:textId="77777777" w:rsidTr="00A26D51">
        <w:trPr>
          <w:gridAfter w:val="9"/>
          <w:wAfter w:w="6552" w:type="dxa"/>
          <w:cantSplit/>
          <w:trHeight w:val="56"/>
        </w:trPr>
        <w:tc>
          <w:tcPr>
            <w:tcW w:w="3692" w:type="dxa"/>
          </w:tcPr>
          <w:p w14:paraId="5B2EA916" w14:textId="14D97378" w:rsidR="00A26D51" w:rsidRPr="00720573" w:rsidRDefault="00A26D51" w:rsidP="00A26D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</w:t>
            </w:r>
            <w:r w:rsidRPr="00720573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7205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819A2F6" w14:textId="02C6B604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" w:type="dxa"/>
            <w:vAlign w:val="bottom"/>
          </w:tcPr>
          <w:p w14:paraId="7A8D7568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1FDDFFE8" w14:textId="063C1BED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2" w:type="dxa"/>
            <w:gridSpan w:val="2"/>
            <w:vAlign w:val="bottom"/>
          </w:tcPr>
          <w:p w14:paraId="22AF3B21" w14:textId="77777777" w:rsidR="00A26D51" w:rsidRPr="006F0E5F" w:rsidRDefault="00A26D51" w:rsidP="00A26D51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77C1E48" w14:textId="530BF4A6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46" w:type="dxa"/>
            <w:vAlign w:val="bottom"/>
          </w:tcPr>
          <w:p w14:paraId="2FA279F6" w14:textId="77777777" w:rsidR="00A26D51" w:rsidRPr="006F0E5F" w:rsidRDefault="00A26D51" w:rsidP="00A26D51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72DA8FD" w14:textId="0E6CA184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46" w:type="dxa"/>
            <w:vAlign w:val="bottom"/>
          </w:tcPr>
          <w:p w14:paraId="7DB8A47C" w14:textId="77777777" w:rsidR="00A26D51" w:rsidRPr="006F0E5F" w:rsidRDefault="00A26D51" w:rsidP="00A26D51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F8B1A31" w14:textId="727CD0EB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bottom"/>
          </w:tcPr>
          <w:p w14:paraId="06788812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908CBD7" w14:textId="6F72AD30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180E4E0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8D94330" w14:textId="0D7A7146" w:rsidR="00A26D51" w:rsidRPr="006F0E5F" w:rsidRDefault="007A2C9C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46" w:type="dxa"/>
            <w:vAlign w:val="bottom"/>
          </w:tcPr>
          <w:p w14:paraId="11F34BCD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DAFB643" w14:textId="2CB81C05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A26D51" w:rsidRPr="003054FD" w14:paraId="69263122" w14:textId="77777777" w:rsidTr="00A26D51">
        <w:trPr>
          <w:gridAfter w:val="9"/>
          <w:wAfter w:w="6552" w:type="dxa"/>
          <w:cantSplit/>
          <w:trHeight w:val="46"/>
        </w:trPr>
        <w:tc>
          <w:tcPr>
            <w:tcW w:w="3692" w:type="dxa"/>
          </w:tcPr>
          <w:p w14:paraId="4BCCA228" w14:textId="752F90F7" w:rsidR="00A26D51" w:rsidRPr="00720573" w:rsidRDefault="00A26D51" w:rsidP="00A26D5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decimal" w:pos="765"/>
              </w:tabs>
              <w:ind w:left="-78"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2057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0475B8F8" w14:textId="5730DB4E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1,334</w:t>
            </w:r>
          </w:p>
        </w:tc>
        <w:tc>
          <w:tcPr>
            <w:tcW w:w="243" w:type="dxa"/>
            <w:vAlign w:val="bottom"/>
          </w:tcPr>
          <w:p w14:paraId="3345ACCE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130322D8" w14:textId="2E17AD01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1,371</w:t>
            </w:r>
          </w:p>
        </w:tc>
        <w:tc>
          <w:tcPr>
            <w:tcW w:w="272" w:type="dxa"/>
            <w:gridSpan w:val="2"/>
            <w:vAlign w:val="bottom"/>
          </w:tcPr>
          <w:p w14:paraId="7A5C814C" w14:textId="77777777" w:rsidR="00A26D51" w:rsidRPr="006F0E5F" w:rsidRDefault="00A26D51" w:rsidP="00A26D51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49D92FBA" w14:textId="03C1C9D9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5,276</w:t>
            </w:r>
          </w:p>
        </w:tc>
        <w:tc>
          <w:tcPr>
            <w:tcW w:w="246" w:type="dxa"/>
            <w:vAlign w:val="bottom"/>
          </w:tcPr>
          <w:p w14:paraId="2C08DACC" w14:textId="77777777" w:rsidR="00A26D51" w:rsidRPr="006F0E5F" w:rsidRDefault="00A26D51" w:rsidP="00A26D51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6ABE90FC" w14:textId="1B45AFC1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6,189</w:t>
            </w:r>
          </w:p>
        </w:tc>
        <w:tc>
          <w:tcPr>
            <w:tcW w:w="246" w:type="dxa"/>
            <w:vAlign w:val="bottom"/>
          </w:tcPr>
          <w:p w14:paraId="2BCCFB53" w14:textId="77777777" w:rsidR="00A26D51" w:rsidRPr="006F0E5F" w:rsidRDefault="00A26D51" w:rsidP="00A26D51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71D26894" w14:textId="15631CE1" w:rsidR="00A26D51" w:rsidRPr="006F0E5F" w:rsidRDefault="009D1C6D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556</w:t>
            </w:r>
          </w:p>
        </w:tc>
        <w:tc>
          <w:tcPr>
            <w:tcW w:w="246" w:type="dxa"/>
            <w:vAlign w:val="bottom"/>
          </w:tcPr>
          <w:p w14:paraId="3002F645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7CAE7C52" w14:textId="168E7C75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246" w:type="dxa"/>
            <w:vAlign w:val="bottom"/>
          </w:tcPr>
          <w:p w14:paraId="4CE44C07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6D45744B" w14:textId="6B154687" w:rsidR="00A26D51" w:rsidRPr="006F0E5F" w:rsidRDefault="007A2C9C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7,166</w:t>
            </w:r>
          </w:p>
        </w:tc>
        <w:tc>
          <w:tcPr>
            <w:tcW w:w="246" w:type="dxa"/>
            <w:vAlign w:val="bottom"/>
          </w:tcPr>
          <w:p w14:paraId="1C8B5397" w14:textId="77777777" w:rsidR="00A26D51" w:rsidRPr="006F0E5F" w:rsidRDefault="00A26D51" w:rsidP="00A26D5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8128287" w14:textId="5F5AE2D5" w:rsidR="00A26D51" w:rsidRPr="006F0E5F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7,939</w:t>
            </w:r>
          </w:p>
        </w:tc>
      </w:tr>
    </w:tbl>
    <w:p w14:paraId="036886DA" w14:textId="77777777" w:rsidR="003A73E0" w:rsidRDefault="003A73E0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29AF8CF" w14:textId="0FCE964B" w:rsidR="00C868DB" w:rsidRPr="00805B85" w:rsidRDefault="00C868DB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05B8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จังหวะเวลาในการรับรู้</w:t>
      </w:r>
    </w:p>
    <w:p w14:paraId="6E48141C" w14:textId="77777777" w:rsidR="00C868DB" w:rsidRDefault="00C868DB" w:rsidP="00C86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</w:p>
    <w:p w14:paraId="64697AF0" w14:textId="1F6B3088" w:rsidR="00C868DB" w:rsidRPr="00C868DB" w:rsidRDefault="00C868DB" w:rsidP="00736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sz w:val="28"/>
          <w:szCs w:val="28"/>
          <w:cs/>
        </w:rPr>
        <w:sectPr w:rsidR="00C868DB" w:rsidRPr="00C868DB" w:rsidSect="00BF0ADF">
          <w:headerReference w:type="default" r:id="rId14"/>
          <w:pgSz w:w="16834" w:h="11909" w:orient="landscape" w:code="9"/>
          <w:pgMar w:top="691" w:right="1152" w:bottom="576" w:left="1152" w:header="720" w:footer="216" w:gutter="0"/>
          <w:cols w:space="720"/>
          <w:docGrid w:linePitch="245"/>
        </w:sectPr>
      </w:pPr>
      <w:r w:rsidRPr="003C1E5F">
        <w:rPr>
          <w:rFonts w:ascii="Angsana New" w:hAnsi="Angsana New"/>
          <w:sz w:val="28"/>
          <w:szCs w:val="28"/>
          <w:cs/>
        </w:rPr>
        <w:t>รายได้ส่วนใหญ่ของกลุ่มบริษัทและบริษัท</w:t>
      </w:r>
      <w:r w:rsidRPr="003C1E5F">
        <w:rPr>
          <w:rFonts w:ascii="Angsana New" w:hAnsi="Angsana New" w:hint="cs"/>
          <w:sz w:val="28"/>
          <w:szCs w:val="28"/>
          <w:cs/>
        </w:rPr>
        <w:t>สำหรับงวด</w:t>
      </w:r>
      <w:r w:rsidR="00A26D51" w:rsidRPr="003C1E5F">
        <w:rPr>
          <w:rFonts w:ascii="Angsana New" w:hAnsi="Angsana New" w:hint="cs"/>
          <w:sz w:val="28"/>
          <w:szCs w:val="28"/>
          <w:cs/>
        </w:rPr>
        <w:t>หก</w:t>
      </w:r>
      <w:r w:rsidRPr="003C1E5F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3C1E5F">
        <w:rPr>
          <w:rFonts w:ascii="Angsana New" w:hAnsi="Angsana New"/>
          <w:sz w:val="28"/>
          <w:szCs w:val="28"/>
        </w:rPr>
        <w:t>3</w:t>
      </w:r>
      <w:r w:rsidR="00DB400E" w:rsidRPr="003C1E5F">
        <w:rPr>
          <w:rFonts w:ascii="Angsana New" w:hAnsi="Angsana New"/>
          <w:sz w:val="28"/>
          <w:szCs w:val="28"/>
        </w:rPr>
        <w:t>1</w:t>
      </w:r>
      <w:r w:rsidR="00DB400E" w:rsidRPr="003C1E5F">
        <w:rPr>
          <w:rFonts w:ascii="Angsana New" w:hAnsi="Angsana New" w:hint="cs"/>
          <w:sz w:val="28"/>
          <w:szCs w:val="28"/>
          <w:cs/>
        </w:rPr>
        <w:t xml:space="preserve"> </w:t>
      </w:r>
      <w:r w:rsidR="00A26D51" w:rsidRPr="003C1E5F">
        <w:rPr>
          <w:rFonts w:ascii="Angsana New" w:hAnsi="Angsana New" w:hint="cs"/>
          <w:sz w:val="28"/>
          <w:szCs w:val="28"/>
          <w:cs/>
        </w:rPr>
        <w:t>มีนาคม</w:t>
      </w:r>
      <w:r w:rsidRPr="003C1E5F">
        <w:rPr>
          <w:rFonts w:ascii="Angsana New" w:hAnsi="Angsana New" w:hint="cs"/>
          <w:sz w:val="28"/>
          <w:szCs w:val="28"/>
          <w:cs/>
        </w:rPr>
        <w:t xml:space="preserve"> </w:t>
      </w:r>
      <w:r w:rsidRPr="003C1E5F">
        <w:rPr>
          <w:rFonts w:ascii="Angsana New" w:hAnsi="Angsana New"/>
          <w:sz w:val="28"/>
          <w:szCs w:val="28"/>
        </w:rPr>
        <w:t>256</w:t>
      </w:r>
      <w:r w:rsidR="00A26D51" w:rsidRPr="003C1E5F">
        <w:rPr>
          <w:rFonts w:ascii="Angsana New" w:hAnsi="Angsana New"/>
          <w:sz w:val="28"/>
          <w:szCs w:val="28"/>
        </w:rPr>
        <w:t>9</w:t>
      </w:r>
      <w:r w:rsidRPr="003C1E5F">
        <w:rPr>
          <w:rFonts w:ascii="Angsana New" w:hAnsi="Angsana New"/>
          <w:sz w:val="28"/>
          <w:szCs w:val="28"/>
        </w:rPr>
        <w:t xml:space="preserve"> </w:t>
      </w:r>
      <w:r w:rsidRPr="003C1E5F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3C1E5F">
        <w:rPr>
          <w:rFonts w:ascii="Angsana New" w:hAnsi="Angsana New"/>
          <w:sz w:val="28"/>
          <w:szCs w:val="28"/>
        </w:rPr>
        <w:t>256</w:t>
      </w:r>
      <w:r w:rsidR="00A26D51" w:rsidRPr="003C1E5F">
        <w:rPr>
          <w:rFonts w:ascii="Angsana New" w:hAnsi="Angsana New"/>
          <w:sz w:val="28"/>
          <w:szCs w:val="28"/>
        </w:rPr>
        <w:t>8</w:t>
      </w:r>
      <w:r w:rsidRPr="003C1E5F">
        <w:rPr>
          <w:rFonts w:ascii="Angsana New" w:hAnsi="Angsana New"/>
          <w:sz w:val="28"/>
          <w:szCs w:val="28"/>
        </w:rPr>
        <w:t xml:space="preserve"> </w:t>
      </w:r>
      <w:r w:rsidRPr="003C1E5F">
        <w:rPr>
          <w:rFonts w:ascii="Angsana New" w:hAnsi="Angsana New" w:hint="cs"/>
          <w:sz w:val="28"/>
          <w:szCs w:val="28"/>
          <w:cs/>
        </w:rPr>
        <w:t>มีจังหวะเวลาในการรับรู้รายได้เป็น ณ เวลาใดเวลาหนึ่ง</w:t>
      </w: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pPr w:leftFromText="180" w:rightFromText="180" w:vertAnchor="text" w:tblpX="450" w:tblpY="1"/>
        <w:tblOverlap w:val="never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658"/>
        <w:gridCol w:w="352"/>
        <w:gridCol w:w="1656"/>
      </w:tblGrid>
      <w:tr w:rsidR="00663E1E" w:rsidRPr="003054FD" w14:paraId="4576411A" w14:textId="77777777" w:rsidTr="00D60EA9">
        <w:trPr>
          <w:trHeight w:val="39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A13E11" w14:textId="77777777" w:rsidR="00663E1E" w:rsidRPr="005942EE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</w:t>
            </w:r>
            <w:r w:rsidRPr="005942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สินทรัพย์หรือหนี้สินของ</w:t>
            </w: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7020C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63E1E" w:rsidRPr="003054FD" w14:paraId="3A67742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FD03B34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C020D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3054F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3E1E" w:rsidRPr="003054FD" w14:paraId="69A0FD55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DDEF3CD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5D3BC2D5" w14:textId="02DB4786" w:rsidR="00663E1E" w:rsidRPr="003054FD" w:rsidRDefault="009E1644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164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A26D5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AE4A88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6E257D" w14:textId="77777777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63E1E" w:rsidRPr="003054FD" w14:paraId="3FFCA463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023864F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7C22" w14:textId="11D778EB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A26D5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7B12B8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A0C09" w14:textId="1BDBC52C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44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9E164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63E1E" w:rsidRPr="003054FD" w14:paraId="40ED4AA0" w14:textId="77777777" w:rsidTr="00D60EA9">
        <w:trPr>
          <w:trHeight w:hRule="exact" w:val="37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A3B5230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CEEAE" w14:textId="77777777" w:rsidR="00663E1E" w:rsidRPr="003054FD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60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3E1E" w:rsidRPr="003054FD" w14:paraId="3B7B008A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4A58D" w14:textId="77777777" w:rsidR="00663E1E" w:rsidRPr="005942EE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C6012B9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CBB30C1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4A2505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4821" w:rsidRPr="003054FD" w14:paraId="5EEA9DD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09229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B8A" w14:textId="3CD32FD8" w:rsidR="00DC4821" w:rsidRPr="003A73E0" w:rsidRDefault="00A641B8" w:rsidP="0044781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A641B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5,444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2165A9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B45C6DC" w14:textId="0AD9AD39" w:rsidR="00DC4821" w:rsidRDefault="004478C6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sz w:val="30"/>
                <w:szCs w:val="30"/>
              </w:rPr>
              <w:t>6,043</w:t>
            </w:r>
          </w:p>
        </w:tc>
      </w:tr>
      <w:tr w:rsidR="00DC4821" w:rsidRPr="003054FD" w14:paraId="5E184C10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54818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BB382" w14:textId="581EE155" w:rsidR="00DC4821" w:rsidRPr="00641545" w:rsidRDefault="00177E4B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 w:rsidRPr="00177E4B">
              <w:rPr>
                <w:rFonts w:ascii="Angsana New" w:hAnsi="Angsana New" w:cs="Angsana New"/>
                <w:sz w:val="30"/>
                <w:szCs w:val="30"/>
              </w:rPr>
              <w:t>4,121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242668E" w14:textId="77777777" w:rsidR="00DC4821" w:rsidRPr="003054FD" w:rsidRDefault="00DC4821" w:rsidP="00DC482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537BD" w14:textId="05FFEFA2" w:rsidR="00DC4821" w:rsidRPr="003054FD" w:rsidRDefault="004478C6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sz w:val="30"/>
                <w:szCs w:val="30"/>
              </w:rPr>
              <w:t>3,971</w:t>
            </w:r>
          </w:p>
        </w:tc>
      </w:tr>
      <w:tr w:rsidR="00DC4821" w:rsidRPr="003054FD" w14:paraId="194AE838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AEC22" w14:textId="77777777" w:rsidR="00DC4821" w:rsidRPr="003054FD" w:rsidRDefault="00DC4821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1CAE4" w14:textId="1757421F" w:rsidR="00DC4821" w:rsidRPr="00641545" w:rsidRDefault="00A3676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7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9,565</w:t>
            </w:r>
            <w:r w:rsidRPr="00A36761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C14DF1" w14:textId="77777777" w:rsidR="00DC4821" w:rsidRPr="000B7D42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7EA78" w14:textId="6DA33875" w:rsidR="00DC4821" w:rsidRPr="000B7D42" w:rsidRDefault="004478C6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10,014</w:t>
            </w:r>
          </w:p>
        </w:tc>
      </w:tr>
      <w:tr w:rsidR="00DC4821" w:rsidRPr="003054FD" w14:paraId="3A684D2E" w14:textId="77777777" w:rsidTr="00D60EA9">
        <w:trPr>
          <w:trHeight w:hRule="exact" w:val="28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BB721A" w14:textId="77777777" w:rsidR="00DC4821" w:rsidRPr="003054FD" w:rsidRDefault="00DC4821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152D68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7BC014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849C2D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4821" w:rsidRPr="003054FD" w14:paraId="7A85B249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65A797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297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D1A8DE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3E2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4821" w:rsidRPr="003054FD" w14:paraId="374C5FA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615A369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EDF4" w14:textId="1278B96F" w:rsidR="00DC4821" w:rsidRPr="00641545" w:rsidRDefault="00283492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283492">
              <w:rPr>
                <w:rFonts w:ascii="Angsana New" w:hAnsi="Angsana New" w:cs="Angsana New"/>
                <w:sz w:val="30"/>
                <w:szCs w:val="30"/>
              </w:rPr>
              <w:t>1,409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F77865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4D26A7F" w14:textId="24922C4A" w:rsidR="00DC4821" w:rsidRPr="00C478CD" w:rsidRDefault="00C478CD" w:rsidP="00C478CD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4478C6" w:rsidRPr="004478C6">
              <w:t>1,</w:t>
            </w:r>
            <w:r w:rsidR="004478C6" w:rsidRPr="004478C6">
              <w:rPr>
                <w:rFonts w:ascii="Angsana New" w:hAnsi="Angsana New" w:cs="Angsana New"/>
                <w:sz w:val="30"/>
                <w:szCs w:val="30"/>
              </w:rPr>
              <w:t>781</w:t>
            </w:r>
          </w:p>
        </w:tc>
      </w:tr>
      <w:tr w:rsidR="00DC4821" w:rsidRPr="003054FD" w14:paraId="2F40F2F4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FD86FF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0A082" w14:textId="0D2D50D3" w:rsidR="00DC4821" w:rsidRPr="00641545" w:rsidRDefault="00DE1E88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1E88">
              <w:rPr>
                <w:rFonts w:ascii="Angsana New" w:hAnsi="Angsana New" w:cs="Angsana New"/>
                <w:sz w:val="30"/>
                <w:szCs w:val="30"/>
                <w:lang w:bidi="th-TH"/>
              </w:rPr>
              <w:t>977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88A53B8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AB865" w14:textId="2AB0444C" w:rsidR="00DC4821" w:rsidRPr="003054FD" w:rsidRDefault="004478C6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sz w:val="30"/>
                <w:szCs w:val="30"/>
              </w:rPr>
              <w:t>1,003</w:t>
            </w:r>
          </w:p>
        </w:tc>
      </w:tr>
      <w:tr w:rsidR="00DC4821" w:rsidRPr="003054FD" w14:paraId="0DB38A4C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B542A5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AA322" w14:textId="4163997A" w:rsidR="00DC4821" w:rsidRPr="00641545" w:rsidRDefault="00747EC0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7E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2,386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E13E79" w14:textId="77777777" w:rsidR="00DC4821" w:rsidRPr="000B7D42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669BE" w14:textId="0F9676F6" w:rsidR="00DC4821" w:rsidRPr="000B7D42" w:rsidRDefault="004478C6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478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2,784</w:t>
            </w:r>
          </w:p>
        </w:tc>
      </w:tr>
    </w:tbl>
    <w:p w14:paraId="30354B1C" w14:textId="77777777" w:rsidR="00FD5BF5" w:rsidRPr="009C762B" w:rsidRDefault="00FD5BF5" w:rsidP="009C7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A108FFD" w14:textId="3CC8CD4A" w:rsidR="00A26D51" w:rsidRDefault="00A26D51" w:rsidP="002D6A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758830C" w14:textId="77777777" w:rsidR="00A26D51" w:rsidRDefault="00A26D51" w:rsidP="00A26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800"/>
        <w:gridCol w:w="1872"/>
        <w:gridCol w:w="1015"/>
        <w:gridCol w:w="239"/>
        <w:gridCol w:w="1194"/>
      </w:tblGrid>
      <w:tr w:rsidR="00A26D51" w:rsidRPr="00B22308" w14:paraId="12AC4E38" w14:textId="77777777" w:rsidTr="00A012EF">
        <w:trPr>
          <w:trHeight w:val="388"/>
          <w:tblHeader/>
        </w:trPr>
        <w:tc>
          <w:tcPr>
            <w:tcW w:w="3060" w:type="dxa"/>
            <w:vAlign w:val="bottom"/>
          </w:tcPr>
          <w:p w14:paraId="788B9857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E6048DA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vAlign w:val="bottom"/>
          </w:tcPr>
          <w:p w14:paraId="6ED7A7C9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15" w:type="dxa"/>
            <w:vAlign w:val="bottom"/>
          </w:tcPr>
          <w:p w14:paraId="624CCCFE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9" w:type="dxa"/>
          </w:tcPr>
          <w:p w14:paraId="37611998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231FB696" w14:textId="77777777" w:rsidR="00A26D51" w:rsidDel="00D43E7A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26D51" w:rsidRPr="00B22308" w14:paraId="7087DF97" w14:textId="77777777" w:rsidTr="00A012EF">
        <w:trPr>
          <w:trHeight w:val="402"/>
          <w:tblHeader/>
        </w:trPr>
        <w:tc>
          <w:tcPr>
            <w:tcW w:w="3060" w:type="dxa"/>
          </w:tcPr>
          <w:p w14:paraId="774176E2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57AB350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F3DDD99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5" w:type="dxa"/>
          </w:tcPr>
          <w:p w14:paraId="336B391C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9" w:type="dxa"/>
          </w:tcPr>
          <w:p w14:paraId="337AAAD5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03F8880C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6D51" w:rsidRPr="00B22308" w14:paraId="75E4EE6B" w14:textId="77777777" w:rsidTr="00A012EF">
        <w:trPr>
          <w:trHeight w:val="388"/>
        </w:trPr>
        <w:tc>
          <w:tcPr>
            <w:tcW w:w="3060" w:type="dxa"/>
          </w:tcPr>
          <w:p w14:paraId="27999CA4" w14:textId="3D833008" w:rsidR="00A26D51" w:rsidRPr="001A7DE4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7D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4B1B11ED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88B7C79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A3323D2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6F1FE6A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CB9FB28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6D51" w:rsidRPr="00B22308" w14:paraId="3E826CB6" w14:textId="77777777" w:rsidTr="00A012EF">
        <w:trPr>
          <w:trHeight w:val="388"/>
        </w:trPr>
        <w:tc>
          <w:tcPr>
            <w:tcW w:w="3060" w:type="dxa"/>
          </w:tcPr>
          <w:p w14:paraId="6A9B643F" w14:textId="789C9E2A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440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5D4404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6661BBF2" w14:textId="13192F17" w:rsidR="00A26D51" w:rsidRDefault="00747EC0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A26D5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26D5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A26D5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72" w:type="dxa"/>
          </w:tcPr>
          <w:p w14:paraId="4E7424CE" w14:textId="7AF7D813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015" w:type="dxa"/>
          </w:tcPr>
          <w:p w14:paraId="58B4D045" w14:textId="7F261C59" w:rsidR="00A26D51" w:rsidRDefault="00747EC0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9" w:type="dxa"/>
          </w:tcPr>
          <w:p w14:paraId="2BA6D450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A2BD475" w14:textId="65B11725" w:rsidR="00A26D51" w:rsidRDefault="00747EC0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A26D51" w:rsidRPr="00B22308" w14:paraId="6A256146" w14:textId="77777777" w:rsidTr="00A012EF">
        <w:trPr>
          <w:trHeight w:val="388"/>
        </w:trPr>
        <w:tc>
          <w:tcPr>
            <w:tcW w:w="3060" w:type="dxa"/>
          </w:tcPr>
          <w:p w14:paraId="2C9164A6" w14:textId="77777777" w:rsidR="00A26D51" w:rsidRPr="005D4404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CF08AC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18C9C8F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A5EC6E9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018B85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3525F78" w14:textId="77777777" w:rsidR="00A26D51" w:rsidRDefault="00A26D51" w:rsidP="00A01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6D51" w:rsidRPr="00B22308" w14:paraId="2D046470" w14:textId="77777777" w:rsidTr="00A012EF">
        <w:trPr>
          <w:trHeight w:val="388"/>
        </w:trPr>
        <w:tc>
          <w:tcPr>
            <w:tcW w:w="3060" w:type="dxa"/>
          </w:tcPr>
          <w:p w14:paraId="37119CBD" w14:textId="4287026A" w:rsidR="00A26D51" w:rsidRPr="005D4404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D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39B6BE20" w14:textId="77777777" w:rsidR="00A26D51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2A8A5B2" w14:textId="77777777" w:rsidR="00A26D51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0AE96FDD" w14:textId="77777777" w:rsidR="00A26D51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8752EBA" w14:textId="77777777" w:rsidR="00A26D51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28E6D51" w14:textId="77777777" w:rsidR="00A26D51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6D51" w:rsidRPr="00B22308" w14:paraId="52998766" w14:textId="77777777" w:rsidTr="00A012EF">
        <w:trPr>
          <w:trHeight w:val="388"/>
        </w:trPr>
        <w:tc>
          <w:tcPr>
            <w:tcW w:w="3060" w:type="dxa"/>
          </w:tcPr>
          <w:p w14:paraId="1C8DF662" w14:textId="1C3E04EA" w:rsidR="00A26D51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440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5D4404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0D31C1FB" w14:textId="080532E2" w:rsidR="00A26D51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72" w:type="dxa"/>
          </w:tcPr>
          <w:p w14:paraId="48EB6C63" w14:textId="521C6AC2" w:rsidR="00A26D51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15" w:type="dxa"/>
          </w:tcPr>
          <w:p w14:paraId="0AA9E045" w14:textId="3DE0E916" w:rsidR="00A26D51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320D636D" w14:textId="77777777" w:rsidR="00A26D51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6AC1474" w14:textId="4CA01082" w:rsidR="00A26D51" w:rsidRDefault="00A26D51" w:rsidP="00A2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</w:tbl>
    <w:p w14:paraId="6B8E1A9C" w14:textId="77777777" w:rsidR="00A26D51" w:rsidRDefault="00A26D51" w:rsidP="00A26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00C0CD4" w14:textId="2906845C" w:rsidR="000A5454" w:rsidRPr="003054FD" w:rsidRDefault="00CE47B8" w:rsidP="002D6A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95500EC" w14:textId="77777777" w:rsidR="00243EE8" w:rsidRPr="009C762B" w:rsidRDefault="00243EE8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30931A33" w14:textId="151FD258" w:rsidR="00CE47B8" w:rsidRPr="003054FD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i/>
          <w:iCs/>
          <w:sz w:val="24"/>
          <w:szCs w:val="24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มูลค่าตามบัญชี</w:t>
      </w:r>
      <w:r w:rsidRPr="003054F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มูลค่ายุติธรรม</w:t>
      </w:r>
    </w:p>
    <w:p w14:paraId="1660D266" w14:textId="77777777" w:rsidR="00CE47B8" w:rsidRPr="009C762B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1B744B8E" w14:textId="0C014D7E" w:rsidR="00CE47B8" w:rsidRDefault="005942EE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47EC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478C6" w:rsidRPr="00747EC0">
        <w:rPr>
          <w:rFonts w:ascii="Angsana New" w:hAnsi="Angsana New"/>
          <w:sz w:val="30"/>
          <w:szCs w:val="30"/>
        </w:rPr>
        <w:t xml:space="preserve">31 </w:t>
      </w:r>
      <w:r w:rsidR="00A26D51" w:rsidRPr="00747EC0">
        <w:rPr>
          <w:rFonts w:ascii="Angsana New" w:hAnsi="Angsana New" w:hint="cs"/>
          <w:sz w:val="30"/>
          <w:szCs w:val="30"/>
          <w:cs/>
        </w:rPr>
        <w:t>มีนาคม</w:t>
      </w:r>
      <w:r w:rsidR="004478C6" w:rsidRPr="00747EC0">
        <w:rPr>
          <w:rFonts w:ascii="Angsana New" w:hAnsi="Angsana New"/>
          <w:sz w:val="30"/>
          <w:szCs w:val="30"/>
          <w:cs/>
        </w:rPr>
        <w:t xml:space="preserve"> </w:t>
      </w:r>
      <w:r w:rsidR="00CE47B8" w:rsidRPr="00747EC0">
        <w:rPr>
          <w:rFonts w:ascii="Angsana New" w:hAnsi="Angsana New" w:hint="cs"/>
          <w:sz w:val="30"/>
          <w:szCs w:val="30"/>
        </w:rPr>
        <w:t>256</w:t>
      </w:r>
      <w:r w:rsidR="00A26D51" w:rsidRPr="00747EC0">
        <w:rPr>
          <w:rFonts w:ascii="Angsana New" w:hAnsi="Angsana New"/>
          <w:sz w:val="30"/>
          <w:szCs w:val="30"/>
        </w:rPr>
        <w:t>9</w:t>
      </w:r>
      <w:r w:rsidR="00CE47B8" w:rsidRPr="00747EC0">
        <w:rPr>
          <w:rFonts w:ascii="Angsana New" w:hAnsi="Angsana New"/>
          <w:sz w:val="30"/>
          <w:szCs w:val="30"/>
        </w:rPr>
        <w:t xml:space="preserve"> </w:t>
      </w:r>
      <w:r w:rsidR="00CE47B8" w:rsidRPr="00747EC0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47B8" w:rsidRPr="00747EC0">
        <w:rPr>
          <w:rFonts w:ascii="Angsana New" w:hAnsi="Angsana New"/>
          <w:sz w:val="30"/>
          <w:szCs w:val="30"/>
        </w:rPr>
        <w:t xml:space="preserve">30 </w:t>
      </w:r>
      <w:r w:rsidR="00CE47B8" w:rsidRPr="00747EC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E47B8" w:rsidRPr="00747EC0">
        <w:rPr>
          <w:rFonts w:ascii="Angsana New" w:hAnsi="Angsana New"/>
          <w:sz w:val="30"/>
          <w:szCs w:val="30"/>
        </w:rPr>
        <w:t>256</w:t>
      </w:r>
      <w:r w:rsidR="004478C6" w:rsidRPr="00747EC0">
        <w:rPr>
          <w:rFonts w:ascii="Angsana New" w:hAnsi="Angsana New"/>
          <w:sz w:val="30"/>
          <w:szCs w:val="30"/>
        </w:rPr>
        <w:t>8</w:t>
      </w:r>
      <w:r w:rsidR="00CE47B8" w:rsidRPr="00747EC0">
        <w:rPr>
          <w:rFonts w:ascii="Angsana New" w:hAnsi="Angsana New"/>
          <w:sz w:val="30"/>
          <w:szCs w:val="30"/>
        </w:rPr>
        <w:t xml:space="preserve"> </w:t>
      </w:r>
      <w:r w:rsidR="00CE47B8" w:rsidRPr="00747EC0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70D7998A" w14:textId="77777777" w:rsidR="000F4D41" w:rsidRDefault="000F4D41" w:rsidP="0066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E6E1204" w14:textId="77777777" w:rsidR="000F4D41" w:rsidRDefault="000F4D41" w:rsidP="00D2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0F4D41" w:rsidSect="00D3249F">
          <w:headerReference w:type="default" r:id="rId15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p w14:paraId="2D79110B" w14:textId="77777777" w:rsidR="00F15800" w:rsidRPr="003054FD" w:rsidRDefault="00F15800" w:rsidP="00652C8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A12E7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หรือกิจการที่ไม่เกี่ยวข้องกัน</w:t>
      </w:r>
    </w:p>
    <w:p w14:paraId="188FAE09" w14:textId="77777777" w:rsidR="0025412C" w:rsidRPr="00BD30D4" w:rsidRDefault="0025412C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0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689"/>
        <w:gridCol w:w="2160"/>
        <w:gridCol w:w="270"/>
        <w:gridCol w:w="9"/>
        <w:gridCol w:w="2073"/>
      </w:tblGrid>
      <w:tr w:rsidR="0053469B" w:rsidRPr="003054FD" w14:paraId="73244D9F" w14:textId="77777777" w:rsidTr="0050017F">
        <w:trPr>
          <w:trHeight w:hRule="exact" w:val="403"/>
          <w:tblHeader/>
        </w:trPr>
        <w:tc>
          <w:tcPr>
            <w:tcW w:w="4689" w:type="dxa"/>
          </w:tcPr>
          <w:p w14:paraId="5B145D58" w14:textId="54872869" w:rsidR="0053469B" w:rsidRPr="003054FD" w:rsidRDefault="001E12AF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478C6" w:rsidRPr="004478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26D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4478C6" w:rsidRPr="004478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26D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160" w:type="dxa"/>
          </w:tcPr>
          <w:p w14:paraId="374DDD26" w14:textId="77777777" w:rsidR="0053469B" w:rsidRPr="003054FD" w:rsidRDefault="0053469B" w:rsidP="0050017F">
            <w:pPr>
              <w:pStyle w:val="30"/>
              <w:tabs>
                <w:tab w:val="clear" w:pos="360"/>
                <w:tab w:val="clear" w:pos="720"/>
              </w:tabs>
              <w:ind w:left="-96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gridSpan w:val="2"/>
          </w:tcPr>
          <w:p w14:paraId="4129CF06" w14:textId="77777777" w:rsidR="0053469B" w:rsidRPr="003054FD" w:rsidRDefault="0053469B" w:rsidP="0053469B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3" w:type="dxa"/>
          </w:tcPr>
          <w:p w14:paraId="7BF7F94F" w14:textId="77777777" w:rsidR="0053469B" w:rsidRPr="003054FD" w:rsidRDefault="0053469B" w:rsidP="0050017F">
            <w:pPr>
              <w:pStyle w:val="30"/>
              <w:tabs>
                <w:tab w:val="clear" w:pos="360"/>
                <w:tab w:val="clear" w:pos="720"/>
              </w:tabs>
              <w:ind w:left="-108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12C" w:rsidRPr="003054FD" w14:paraId="7CFF176D" w14:textId="77777777" w:rsidTr="0050017F">
        <w:trPr>
          <w:trHeight w:hRule="exact" w:val="403"/>
          <w:tblHeader/>
        </w:trPr>
        <w:tc>
          <w:tcPr>
            <w:tcW w:w="4689" w:type="dxa"/>
          </w:tcPr>
          <w:p w14:paraId="52C2CBC4" w14:textId="77777777" w:rsidR="0025412C" w:rsidRPr="0050017F" w:rsidRDefault="0025412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12" w:type="dxa"/>
            <w:gridSpan w:val="4"/>
          </w:tcPr>
          <w:p w14:paraId="160FF38D" w14:textId="77777777" w:rsidR="0025412C" w:rsidRPr="003054FD" w:rsidRDefault="0025412C" w:rsidP="00D6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9BD" w:rsidRPr="003054FD" w14:paraId="19117842" w14:textId="77777777" w:rsidTr="0050017F">
        <w:trPr>
          <w:trHeight w:hRule="exact" w:val="403"/>
        </w:trPr>
        <w:tc>
          <w:tcPr>
            <w:tcW w:w="4689" w:type="dxa"/>
          </w:tcPr>
          <w:p w14:paraId="61329B12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160" w:type="dxa"/>
          </w:tcPr>
          <w:p w14:paraId="6D73DFB9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AA26A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5D1566B1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74B" w:rsidRPr="003054FD" w14:paraId="0DC98494" w14:textId="77777777" w:rsidTr="0050017F">
        <w:trPr>
          <w:trHeight w:hRule="exact" w:val="403"/>
        </w:trPr>
        <w:tc>
          <w:tcPr>
            <w:tcW w:w="4689" w:type="dxa"/>
          </w:tcPr>
          <w:p w14:paraId="4E3F3B4A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160" w:type="dxa"/>
          </w:tcPr>
          <w:p w14:paraId="6AD27260" w14:textId="58C2415C" w:rsidR="00C2674B" w:rsidRPr="00BD13D7" w:rsidRDefault="00AB00F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AB00FC">
              <w:rPr>
                <w:rFonts w:ascii="Angsana New" w:hAnsi="Angsana New"/>
                <w:sz w:val="30"/>
                <w:szCs w:val="30"/>
              </w:rPr>
              <w:t>10,875</w:t>
            </w:r>
          </w:p>
        </w:tc>
        <w:tc>
          <w:tcPr>
            <w:tcW w:w="270" w:type="dxa"/>
          </w:tcPr>
          <w:p w14:paraId="267ACDAE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03148FA" w14:textId="571C71B6" w:rsidR="00C2674B" w:rsidRPr="00BD13D7" w:rsidRDefault="00233FA1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233FA1">
              <w:rPr>
                <w:rFonts w:ascii="Angsana New" w:hAnsi="Angsana New"/>
                <w:sz w:val="30"/>
                <w:szCs w:val="30"/>
              </w:rPr>
              <w:t>10,875</w:t>
            </w:r>
          </w:p>
        </w:tc>
      </w:tr>
      <w:tr w:rsidR="00C2674B" w:rsidRPr="003054FD" w14:paraId="78DE53BC" w14:textId="77777777" w:rsidTr="0050017F">
        <w:trPr>
          <w:trHeight w:hRule="exact" w:val="403"/>
        </w:trPr>
        <w:tc>
          <w:tcPr>
            <w:tcW w:w="4689" w:type="dxa"/>
          </w:tcPr>
          <w:p w14:paraId="06EFC882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14:paraId="37EBD32E" w14:textId="29652314" w:rsidR="00C2674B" w:rsidRPr="00BD13D7" w:rsidRDefault="00DA0C7D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DA0C7D">
              <w:rPr>
                <w:rFonts w:ascii="Angsana New" w:hAnsi="Angsana New"/>
                <w:sz w:val="30"/>
                <w:szCs w:val="30"/>
              </w:rPr>
              <w:t>4,810</w:t>
            </w:r>
          </w:p>
        </w:tc>
        <w:tc>
          <w:tcPr>
            <w:tcW w:w="270" w:type="dxa"/>
          </w:tcPr>
          <w:p w14:paraId="6D116F23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0E19357" w14:textId="46F531AE" w:rsidR="00C2674B" w:rsidRPr="00BD13D7" w:rsidRDefault="001432BD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1432BD">
              <w:rPr>
                <w:rFonts w:ascii="Angsana New" w:hAnsi="Angsana New"/>
                <w:sz w:val="30"/>
                <w:szCs w:val="30"/>
              </w:rPr>
              <w:t>4,728</w:t>
            </w:r>
          </w:p>
        </w:tc>
      </w:tr>
      <w:tr w:rsidR="004816B3" w:rsidRPr="003054FD" w14:paraId="70B5BB4D" w14:textId="77777777" w:rsidTr="0050017F">
        <w:trPr>
          <w:trHeight w:hRule="exact" w:val="403"/>
        </w:trPr>
        <w:tc>
          <w:tcPr>
            <w:tcW w:w="4689" w:type="dxa"/>
          </w:tcPr>
          <w:p w14:paraId="7B7129F8" w14:textId="072AB0E7" w:rsidR="004816B3" w:rsidRPr="003054FD" w:rsidRDefault="00E30216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160" w:type="dxa"/>
          </w:tcPr>
          <w:p w14:paraId="3F6412BE" w14:textId="61B43D0B" w:rsidR="004816B3" w:rsidRPr="00BD13D7" w:rsidRDefault="002D0CD4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2D0CD4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7D2FE267" w14:textId="77777777" w:rsidR="004816B3" w:rsidRPr="00BD13D7" w:rsidRDefault="004816B3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310D9263" w14:textId="74A09E17" w:rsidR="004816B3" w:rsidRPr="00BD13D7" w:rsidRDefault="00AD6885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AD6885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C2674B" w:rsidRPr="003054FD" w14:paraId="256FA15A" w14:textId="77777777" w:rsidTr="0050017F">
        <w:trPr>
          <w:trHeight w:hRule="exact" w:val="403"/>
        </w:trPr>
        <w:tc>
          <w:tcPr>
            <w:tcW w:w="4689" w:type="dxa"/>
          </w:tcPr>
          <w:p w14:paraId="043F390E" w14:textId="15A1D99E" w:rsidR="00C2674B" w:rsidRPr="003054FD" w:rsidRDefault="00C76EEA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160" w:type="dxa"/>
          </w:tcPr>
          <w:p w14:paraId="087C74FA" w14:textId="0928BA0F" w:rsidR="00C2674B" w:rsidRPr="00BD13D7" w:rsidRDefault="004C1F77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4C1F77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70" w:type="dxa"/>
          </w:tcPr>
          <w:p w14:paraId="29A058B6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0778194F" w14:textId="43D00A89" w:rsidR="00C2674B" w:rsidRPr="00BD13D7" w:rsidRDefault="006E64F4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6E64F4"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  <w:tr w:rsidR="00C2674B" w:rsidRPr="003054FD" w14:paraId="4A0C6079" w14:textId="77777777" w:rsidTr="0050017F">
        <w:trPr>
          <w:trHeight w:hRule="exact" w:val="403"/>
        </w:trPr>
        <w:tc>
          <w:tcPr>
            <w:tcW w:w="4689" w:type="dxa"/>
          </w:tcPr>
          <w:p w14:paraId="04C8E820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A7DB5DE" w14:textId="4E5E328A" w:rsidR="00C2674B" w:rsidRPr="0050017F" w:rsidRDefault="00581733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733">
              <w:rPr>
                <w:rFonts w:ascii="Angsana New" w:hAnsi="Angsana New"/>
                <w:b/>
                <w:bCs/>
                <w:sz w:val="30"/>
                <w:szCs w:val="30"/>
              </w:rPr>
              <w:t>16,119</w:t>
            </w:r>
          </w:p>
        </w:tc>
        <w:tc>
          <w:tcPr>
            <w:tcW w:w="270" w:type="dxa"/>
          </w:tcPr>
          <w:p w14:paraId="33B6DFDD" w14:textId="77777777" w:rsidR="00C2674B" w:rsidRPr="00BD13D7" w:rsidRDefault="00C2674B" w:rsidP="00C2674B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B6EF70" w14:textId="57847AF4" w:rsidR="00C2674B" w:rsidRPr="0050017F" w:rsidRDefault="00FE2987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87">
              <w:rPr>
                <w:rFonts w:ascii="Angsana New" w:hAnsi="Angsana New"/>
                <w:b/>
                <w:bCs/>
                <w:sz w:val="30"/>
                <w:szCs w:val="30"/>
              </w:rPr>
              <w:t>16,022</w:t>
            </w:r>
          </w:p>
        </w:tc>
      </w:tr>
      <w:tr w:rsidR="00E130B1" w:rsidRPr="003054FD" w14:paraId="41B95625" w14:textId="77777777" w:rsidTr="0050017F">
        <w:trPr>
          <w:trHeight w:val="397"/>
        </w:trPr>
        <w:tc>
          <w:tcPr>
            <w:tcW w:w="4689" w:type="dxa"/>
          </w:tcPr>
          <w:p w14:paraId="57DDD20E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3D04397" w14:textId="77777777" w:rsidR="00E130B1" w:rsidRPr="0050017F" w:rsidRDefault="00E130B1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DF643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6D9D2C4C" w14:textId="77777777" w:rsidR="00E130B1" w:rsidRPr="003054FD" w:rsidRDefault="00E130B1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1F9F2C24" w14:textId="77777777" w:rsidTr="0050017F">
        <w:trPr>
          <w:trHeight w:val="397"/>
        </w:trPr>
        <w:tc>
          <w:tcPr>
            <w:tcW w:w="4689" w:type="dxa"/>
          </w:tcPr>
          <w:p w14:paraId="6F69BB46" w14:textId="33A39CF5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2160" w:type="dxa"/>
          </w:tcPr>
          <w:p w14:paraId="4642697C" w14:textId="77777777" w:rsidR="0053469B" w:rsidRPr="0050017F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59A07" w14:textId="77777777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2982F289" w14:textId="77777777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7A2A03DD" w14:textId="77777777" w:rsidTr="0050017F">
        <w:trPr>
          <w:cantSplit/>
        </w:trPr>
        <w:tc>
          <w:tcPr>
            <w:tcW w:w="4689" w:type="dxa"/>
          </w:tcPr>
          <w:p w14:paraId="6FCA110E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>ภาระผูกพันตามสัญญาเช่าระยะสั้น</w:t>
            </w:r>
          </w:p>
        </w:tc>
        <w:tc>
          <w:tcPr>
            <w:tcW w:w="2160" w:type="dxa"/>
          </w:tcPr>
          <w:p w14:paraId="35FD3428" w14:textId="6A9A94C9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6B5ED" w14:textId="77777777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5B3E254E" w14:textId="3214FF80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45393AF5" w14:textId="77777777" w:rsidTr="0050017F">
        <w:trPr>
          <w:cantSplit/>
        </w:trPr>
        <w:tc>
          <w:tcPr>
            <w:tcW w:w="4689" w:type="dxa"/>
          </w:tcPr>
          <w:p w14:paraId="38E33005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 xml:space="preserve">   และสัญญาเช่าสินทรัพย์ที่มีมูลค่าต่ำ</w:t>
            </w:r>
          </w:p>
        </w:tc>
        <w:tc>
          <w:tcPr>
            <w:tcW w:w="2160" w:type="dxa"/>
          </w:tcPr>
          <w:p w14:paraId="7EB5F7AB" w14:textId="2B0A4C44" w:rsidR="0053469B" w:rsidRPr="008B34E0" w:rsidRDefault="00A75576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A75576">
              <w:rPr>
                <w:rFonts w:ascii="Angsana New" w:hAnsi="Angsana New"/>
                <w:sz w:val="30"/>
                <w:szCs w:val="30"/>
              </w:rPr>
              <w:t>10,209</w:t>
            </w:r>
          </w:p>
        </w:tc>
        <w:tc>
          <w:tcPr>
            <w:tcW w:w="270" w:type="dxa"/>
          </w:tcPr>
          <w:p w14:paraId="25EB62BE" w14:textId="77777777" w:rsidR="0053469B" w:rsidRPr="008B34E0" w:rsidRDefault="0053469B" w:rsidP="0053469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237E42C" w14:textId="01C6A04D" w:rsidR="0053469B" w:rsidRPr="008B34E0" w:rsidRDefault="00E305BE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E305BE">
              <w:rPr>
                <w:rFonts w:ascii="Angsana New" w:hAnsi="Angsana New"/>
                <w:sz w:val="30"/>
                <w:szCs w:val="30"/>
              </w:rPr>
              <w:t>7,969</w:t>
            </w:r>
          </w:p>
        </w:tc>
      </w:tr>
      <w:tr w:rsidR="0053469B" w:rsidRPr="005B71CB" w14:paraId="0926A7EA" w14:textId="77777777" w:rsidTr="0050017F">
        <w:trPr>
          <w:cantSplit/>
        </w:trPr>
        <w:tc>
          <w:tcPr>
            <w:tcW w:w="4689" w:type="dxa"/>
          </w:tcPr>
          <w:p w14:paraId="3F97B414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eastAsia="Cordia New" w:hAnsi="Angsana New" w:cs="Angsana New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160" w:type="dxa"/>
          </w:tcPr>
          <w:p w14:paraId="39E42C65" w14:textId="1D9A6CA6" w:rsidR="0053469B" w:rsidRPr="008B34E0" w:rsidRDefault="00E47417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E47417">
              <w:rPr>
                <w:rFonts w:ascii="Angsana New" w:hAnsi="Angsana New"/>
                <w:sz w:val="30"/>
                <w:szCs w:val="30"/>
              </w:rPr>
              <w:t>31,002</w:t>
            </w:r>
          </w:p>
        </w:tc>
        <w:tc>
          <w:tcPr>
            <w:tcW w:w="270" w:type="dxa"/>
          </w:tcPr>
          <w:p w14:paraId="01880353" w14:textId="77777777" w:rsidR="0053469B" w:rsidRPr="008B34E0" w:rsidRDefault="0053469B" w:rsidP="0053469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9F43874" w14:textId="2E9F77D7" w:rsidR="0053469B" w:rsidRPr="00065063" w:rsidRDefault="00E47417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E47417">
              <w:rPr>
                <w:rFonts w:ascii="Angsana New" w:hAnsi="Angsana New"/>
                <w:sz w:val="30"/>
                <w:szCs w:val="30"/>
              </w:rPr>
              <w:t>31,002</w:t>
            </w:r>
          </w:p>
        </w:tc>
      </w:tr>
    </w:tbl>
    <w:p w14:paraId="2B047EEC" w14:textId="77777777" w:rsidR="009B78AD" w:rsidRPr="0050017F" w:rsidRDefault="009B78AD" w:rsidP="000B1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5DF13" w14:textId="04BAF47D" w:rsidR="00CE0745" w:rsidRPr="0050017F" w:rsidRDefault="005942EE" w:rsidP="0065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47417">
        <w:rPr>
          <w:rFonts w:ascii="Angsana New" w:hAnsi="Angsana New" w:hint="cs"/>
          <w:sz w:val="30"/>
          <w:szCs w:val="30"/>
          <w:cs/>
        </w:rPr>
        <w:t xml:space="preserve">ณ </w:t>
      </w:r>
      <w:r w:rsidRPr="00E47417">
        <w:rPr>
          <w:rFonts w:ascii="Angsana New" w:hAnsi="Angsana New"/>
          <w:sz w:val="30"/>
          <w:szCs w:val="30"/>
          <w:cs/>
        </w:rPr>
        <w:t xml:space="preserve">วันที่ </w:t>
      </w:r>
      <w:r w:rsidR="004478C6" w:rsidRPr="00E47417">
        <w:rPr>
          <w:rFonts w:ascii="Angsana New" w:hAnsi="Angsana New"/>
          <w:sz w:val="30"/>
          <w:szCs w:val="30"/>
        </w:rPr>
        <w:t xml:space="preserve">31 </w:t>
      </w:r>
      <w:r w:rsidR="00A26D51" w:rsidRPr="00E47417">
        <w:rPr>
          <w:rFonts w:ascii="Angsana New" w:hAnsi="Angsana New" w:hint="cs"/>
          <w:sz w:val="30"/>
          <w:szCs w:val="30"/>
          <w:cs/>
        </w:rPr>
        <w:t>มีนาคม</w:t>
      </w:r>
      <w:r w:rsidR="004478C6" w:rsidRPr="00E47417">
        <w:rPr>
          <w:rFonts w:ascii="Angsana New" w:hAnsi="Angsana New"/>
          <w:sz w:val="30"/>
          <w:szCs w:val="30"/>
          <w:cs/>
        </w:rPr>
        <w:t xml:space="preserve"> </w:t>
      </w:r>
      <w:r w:rsidR="00E56722" w:rsidRPr="00E47417">
        <w:rPr>
          <w:rFonts w:ascii="Angsana New" w:hAnsi="Angsana New" w:hint="cs"/>
          <w:sz w:val="30"/>
          <w:szCs w:val="30"/>
        </w:rPr>
        <w:t>25</w:t>
      </w:r>
      <w:r w:rsidR="0053469B" w:rsidRPr="00E47417">
        <w:rPr>
          <w:rFonts w:ascii="Angsana New" w:hAnsi="Angsana New"/>
          <w:sz w:val="30"/>
          <w:szCs w:val="30"/>
        </w:rPr>
        <w:t>6</w:t>
      </w:r>
      <w:r w:rsidR="00A26D51" w:rsidRPr="00E47417">
        <w:rPr>
          <w:rFonts w:ascii="Angsana New" w:hAnsi="Angsana New"/>
          <w:sz w:val="30"/>
          <w:szCs w:val="30"/>
        </w:rPr>
        <w:t>9</w:t>
      </w:r>
      <w:r w:rsidR="0053469B" w:rsidRPr="00E47417">
        <w:rPr>
          <w:rFonts w:ascii="Angsana New" w:hAnsi="Angsana New" w:hint="cs"/>
          <w:sz w:val="30"/>
          <w:szCs w:val="30"/>
          <w:cs/>
        </w:rPr>
        <w:t xml:space="preserve"> </w:t>
      </w:r>
      <w:r w:rsidR="001C34BE" w:rsidRPr="00E4741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B13C1" w:rsidRPr="00E47417">
        <w:rPr>
          <w:rFonts w:ascii="Angsana New" w:hAnsi="Angsana New" w:hint="cs"/>
          <w:sz w:val="30"/>
          <w:szCs w:val="30"/>
          <w:cs/>
        </w:rPr>
        <w:t>มี</w:t>
      </w:r>
      <w:r w:rsidR="001C34BE" w:rsidRPr="00E47417">
        <w:rPr>
          <w:rFonts w:ascii="Angsana New" w:hAnsi="Angsana New" w:hint="cs"/>
          <w:sz w:val="30"/>
          <w:szCs w:val="30"/>
          <w:cs/>
        </w:rPr>
        <w:t>สัญญาเช่ายานพาหนะและอุปกรณ์สำนักงานเป็นเวลาที่แตกต่างกัน</w:t>
      </w:r>
      <w:r w:rsidR="0050017F" w:rsidRPr="00E47417">
        <w:rPr>
          <w:rFonts w:ascii="Angsana New" w:hAnsi="Angsana New"/>
          <w:sz w:val="30"/>
          <w:szCs w:val="30"/>
        </w:rPr>
        <w:br/>
      </w:r>
      <w:r w:rsidR="001C34BE" w:rsidRPr="00E47417">
        <w:rPr>
          <w:rFonts w:ascii="Angsana New" w:hAnsi="Angsana New" w:hint="cs"/>
          <w:sz w:val="30"/>
          <w:szCs w:val="30"/>
          <w:cs/>
        </w:rPr>
        <w:t xml:space="preserve">ซึ่งจะครบกำหนดในระหว่างปี </w:t>
      </w:r>
      <w:r w:rsidR="001C34BE" w:rsidRPr="00E47417">
        <w:rPr>
          <w:rFonts w:ascii="Angsana New" w:hAnsi="Angsana New"/>
          <w:sz w:val="30"/>
          <w:szCs w:val="30"/>
        </w:rPr>
        <w:t>25</w:t>
      </w:r>
      <w:r w:rsidR="00AC4214" w:rsidRPr="00E47417">
        <w:rPr>
          <w:rFonts w:ascii="Angsana New" w:hAnsi="Angsana New"/>
          <w:sz w:val="30"/>
          <w:szCs w:val="30"/>
        </w:rPr>
        <w:t>6</w:t>
      </w:r>
      <w:r w:rsidR="00C76EEA" w:rsidRPr="00E47417">
        <w:rPr>
          <w:rFonts w:ascii="Angsana New" w:hAnsi="Angsana New"/>
          <w:sz w:val="30"/>
          <w:szCs w:val="30"/>
        </w:rPr>
        <w:t>9</w:t>
      </w:r>
      <w:r w:rsidR="001C34BE" w:rsidRPr="00E47417">
        <w:rPr>
          <w:rFonts w:ascii="Angsana New" w:hAnsi="Angsana New"/>
          <w:sz w:val="30"/>
          <w:szCs w:val="30"/>
        </w:rPr>
        <w:t xml:space="preserve"> </w:t>
      </w:r>
      <w:r w:rsidR="001C34BE" w:rsidRPr="00E47417">
        <w:rPr>
          <w:rFonts w:ascii="Angsana New" w:hAnsi="Angsana New" w:hint="cs"/>
          <w:sz w:val="30"/>
          <w:szCs w:val="30"/>
          <w:cs/>
        </w:rPr>
        <w:t xml:space="preserve">ถึง </w:t>
      </w:r>
      <w:r w:rsidR="001C34BE" w:rsidRPr="00E47417">
        <w:rPr>
          <w:rFonts w:ascii="Angsana New" w:hAnsi="Angsana New"/>
          <w:sz w:val="30"/>
          <w:szCs w:val="30"/>
        </w:rPr>
        <w:t>25</w:t>
      </w:r>
      <w:r w:rsidR="00B9382B" w:rsidRPr="00E47417">
        <w:rPr>
          <w:rFonts w:ascii="Angsana New" w:hAnsi="Angsana New"/>
          <w:sz w:val="30"/>
          <w:szCs w:val="30"/>
        </w:rPr>
        <w:t>7</w:t>
      </w:r>
      <w:r w:rsidR="0061364C" w:rsidRPr="00E47417">
        <w:rPr>
          <w:rFonts w:ascii="Angsana New" w:hAnsi="Angsana New"/>
          <w:sz w:val="30"/>
          <w:szCs w:val="30"/>
        </w:rPr>
        <w:t>3</w:t>
      </w:r>
    </w:p>
    <w:p w14:paraId="38CBD6B6" w14:textId="77777777" w:rsidR="00CE0745" w:rsidRPr="0050017F" w:rsidRDefault="00CE0745" w:rsidP="0065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209301" w14:textId="57CBCEA3" w:rsidR="002042B4" w:rsidRDefault="00F229BF" w:rsidP="007C1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0017F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บริษัทมีหนังสือค้ำประกันที่ออกโดยสถาบันการเงินหลายแห่งสำหรับการใช้ไฟฟ้าและน้ำมันเชื้อเพลิง</w:t>
      </w:r>
      <w:r w:rsidR="002042B4">
        <w:rPr>
          <w:rFonts w:ascii="Angsana New" w:hAnsi="Angsana New"/>
          <w:sz w:val="30"/>
          <w:szCs w:val="30"/>
        </w:rPr>
        <w:br/>
      </w:r>
    </w:p>
    <w:p w14:paraId="3839F60A" w14:textId="77777777" w:rsidR="006A0D4A" w:rsidRPr="0050017F" w:rsidRDefault="006A0D4A" w:rsidP="0065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152CB1" w14:textId="6CA4B795" w:rsidR="007F6BE3" w:rsidRPr="00195D64" w:rsidRDefault="007F6BE3" w:rsidP="0071546E">
      <w:pPr>
        <w:pStyle w:val="a"/>
        <w:tabs>
          <w:tab w:val="left" w:pos="540"/>
          <w:tab w:val="left" w:pos="5490"/>
        </w:tabs>
        <w:jc w:val="both"/>
        <w:rPr>
          <w:rFonts w:ascii="Angsana New" w:hAnsi="Angsana New" w:cs="Angsana New"/>
          <w:highlight w:val="yellow"/>
          <w:lang w:val="en-US"/>
        </w:rPr>
      </w:pPr>
    </w:p>
    <w:sectPr w:rsidR="007F6BE3" w:rsidRPr="00195D64" w:rsidSect="00D3249F">
      <w:headerReference w:type="default" r:id="rId16"/>
      <w:pgSz w:w="11909" w:h="16834" w:code="9"/>
      <w:pgMar w:top="691" w:right="1152" w:bottom="576" w:left="1152" w:header="720" w:footer="21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BB5D3" w14:textId="77777777" w:rsidR="007328E1" w:rsidRDefault="007328E1">
      <w:r>
        <w:separator/>
      </w:r>
    </w:p>
  </w:endnote>
  <w:endnote w:type="continuationSeparator" w:id="0">
    <w:p w14:paraId="02688EE6" w14:textId="77777777" w:rsidR="007328E1" w:rsidRDefault="0073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67012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7DCEC7C" w14:textId="5EA79D7D" w:rsidR="00D3249F" w:rsidRPr="00D3249F" w:rsidRDefault="00D3249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3249F">
          <w:rPr>
            <w:rFonts w:ascii="Angsana New" w:hAnsi="Angsana New" w:hint="cs"/>
            <w:sz w:val="30"/>
            <w:szCs w:val="30"/>
          </w:rPr>
          <w:fldChar w:fldCharType="begin"/>
        </w:r>
        <w:r w:rsidRPr="00D3249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3249F">
          <w:rPr>
            <w:rFonts w:ascii="Angsana New" w:hAnsi="Angsana New" w:hint="cs"/>
            <w:sz w:val="30"/>
            <w:szCs w:val="30"/>
          </w:rPr>
          <w:fldChar w:fldCharType="separate"/>
        </w:r>
        <w:r w:rsidRPr="00D3249F">
          <w:rPr>
            <w:rFonts w:ascii="Angsana New" w:hAnsi="Angsana New" w:hint="cs"/>
            <w:noProof/>
            <w:sz w:val="30"/>
            <w:szCs w:val="30"/>
          </w:rPr>
          <w:t>2</w:t>
        </w:r>
        <w:r w:rsidRPr="00D3249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154BF67" w14:textId="77777777" w:rsidR="0049162C" w:rsidRPr="00465B86" w:rsidRDefault="0049162C" w:rsidP="004D78A3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AF206" w14:textId="77777777" w:rsidR="007328E1" w:rsidRDefault="007328E1">
      <w:r>
        <w:separator/>
      </w:r>
    </w:p>
  </w:footnote>
  <w:footnote w:type="continuationSeparator" w:id="0">
    <w:p w14:paraId="4D53EBF8" w14:textId="77777777" w:rsidR="007328E1" w:rsidRDefault="00732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6517A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3FC0990D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ABC587E" w14:textId="3ADE5DBA" w:rsidR="00BF0ADF" w:rsidRDefault="00BF0ADF" w:rsidP="00BF0ADF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B425C8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A913B0" w:rsidRPr="00A913B0">
      <w:rPr>
        <w:rFonts w:ascii="Angsana New" w:hAnsi="Angsana New"/>
        <w:b/>
        <w:bCs/>
        <w:sz w:val="32"/>
        <w:szCs w:val="32"/>
      </w:rPr>
      <w:t xml:space="preserve">31 </w:t>
    </w:r>
    <w:r w:rsidR="00B425C8">
      <w:rPr>
        <w:rFonts w:ascii="Angsana New" w:hAnsi="Angsana New" w:hint="cs"/>
        <w:b/>
        <w:bCs/>
        <w:sz w:val="32"/>
        <w:szCs w:val="32"/>
        <w:cs/>
      </w:rPr>
      <w:t>มีนาคม</w:t>
    </w:r>
    <w:r w:rsidR="00A913B0" w:rsidRPr="00A913B0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B425C8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72331BC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9BBE8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43EAB43C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217366F3" w14:textId="6429D929" w:rsidR="00F11955" w:rsidRDefault="00F11955" w:rsidP="00F11955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="00B425C8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A913B0" w:rsidRPr="00A913B0">
      <w:rPr>
        <w:rFonts w:ascii="Angsana New" w:hAnsi="Angsana New"/>
        <w:b/>
        <w:bCs/>
        <w:sz w:val="32"/>
        <w:szCs w:val="32"/>
      </w:rPr>
      <w:t xml:space="preserve">31 </w:t>
    </w:r>
    <w:r w:rsidR="00B425C8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B425C8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3F51BF2" w14:textId="77777777" w:rsidR="00F11955" w:rsidRPr="00F631FA" w:rsidRDefault="00F11955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AA5D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6943B475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3379044F" w14:textId="6A63830C" w:rsidR="001C0923" w:rsidRDefault="001C0923" w:rsidP="001C0923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="006F6F23">
      <w:rPr>
        <w:rFonts w:ascii="Angsana New" w:hAnsi="Angsana New" w:hint="cs"/>
        <w:b/>
        <w:bCs/>
        <w:sz w:val="32"/>
        <w:szCs w:val="32"/>
        <w:cs/>
      </w:rPr>
      <w:t xml:space="preserve">สามเดือนและหกเดือนสิ้นสุดวันที่ </w:t>
    </w:r>
    <w:r w:rsidR="006F6F23" w:rsidRPr="00A913B0">
      <w:rPr>
        <w:rFonts w:ascii="Angsana New" w:hAnsi="Angsana New"/>
        <w:b/>
        <w:bCs/>
        <w:sz w:val="32"/>
        <w:szCs w:val="32"/>
      </w:rPr>
      <w:t xml:space="preserve">31 </w:t>
    </w:r>
    <w:r w:rsidR="006F6F23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6F6F23">
      <w:rPr>
        <w:rFonts w:ascii="Angsana New" w:hAnsi="Angsana New"/>
        <w:b/>
        <w:bCs/>
        <w:sz w:val="32"/>
        <w:szCs w:val="32"/>
      </w:rPr>
      <w:t>2569</w:t>
    </w:r>
    <w:r w:rsidR="006F6F2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C3E7F77" w14:textId="15FF0BAA" w:rsidR="00F9221A" w:rsidRPr="00F631FA" w:rsidRDefault="00F9221A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2667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014FB63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FFCC0C2" w14:textId="00A3ABE8" w:rsidR="00BF0ADF" w:rsidRDefault="001C0923" w:rsidP="001C0923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="00A26D51">
      <w:rPr>
        <w:rFonts w:ascii="Angsana New" w:hAnsi="Angsana New" w:hint="cs"/>
        <w:b/>
        <w:bCs/>
        <w:sz w:val="32"/>
        <w:szCs w:val="32"/>
        <w:cs/>
      </w:rPr>
      <w:t xml:space="preserve">สามเดือนและหกเดือนสิ้นสุดวันที่ </w:t>
    </w:r>
    <w:r w:rsidR="00A26D51">
      <w:rPr>
        <w:rFonts w:ascii="Angsana New" w:hAnsi="Angsana New"/>
        <w:b/>
        <w:bCs/>
        <w:sz w:val="32"/>
        <w:szCs w:val="32"/>
      </w:rPr>
      <w:t xml:space="preserve">31 </w:t>
    </w:r>
    <w:r w:rsidR="00A26D51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A26D51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>56</w:t>
    </w:r>
    <w:r w:rsidR="00A26D51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B592205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368D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BEE8E20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D548D8C" w14:textId="189A0ADC" w:rsidR="00B11DFF" w:rsidRDefault="00B11DFF" w:rsidP="00B11DFF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</w:t>
    </w:r>
    <w:r w:rsidR="00A26D51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FA1992">
      <w:rPr>
        <w:rFonts w:ascii="Angsana New" w:hAnsi="Angsana New"/>
        <w:b/>
        <w:bCs/>
        <w:sz w:val="32"/>
        <w:szCs w:val="32"/>
      </w:rPr>
      <w:t xml:space="preserve">31 </w:t>
    </w:r>
    <w:r w:rsidR="00A26D51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A26D51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5F16C4" w14:textId="77777777" w:rsidR="00D664B9" w:rsidRPr="00B11DFF" w:rsidRDefault="00D664B9" w:rsidP="00B11DFF">
    <w:pPr>
      <w:pStyle w:val="Header"/>
      <w:tabs>
        <w:tab w:val="left" w:pos="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592"/>
    <w:rsid w:val="000126E1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9CF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9A7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DE6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24E"/>
    <w:rsid w:val="000434FF"/>
    <w:rsid w:val="00043600"/>
    <w:rsid w:val="00043EB3"/>
    <w:rsid w:val="0004461C"/>
    <w:rsid w:val="00044FED"/>
    <w:rsid w:val="000451D0"/>
    <w:rsid w:val="00045203"/>
    <w:rsid w:val="00045282"/>
    <w:rsid w:val="000453A2"/>
    <w:rsid w:val="0004543A"/>
    <w:rsid w:val="00045697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192A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25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CA"/>
    <w:rsid w:val="00064EEB"/>
    <w:rsid w:val="00064FC2"/>
    <w:rsid w:val="00065063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1448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4C1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1A6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879C9"/>
    <w:rsid w:val="00087F89"/>
    <w:rsid w:val="0009060F"/>
    <w:rsid w:val="000909BD"/>
    <w:rsid w:val="00090B4F"/>
    <w:rsid w:val="00090B65"/>
    <w:rsid w:val="000910B9"/>
    <w:rsid w:val="000915A9"/>
    <w:rsid w:val="00091BB2"/>
    <w:rsid w:val="00091DD3"/>
    <w:rsid w:val="000924DB"/>
    <w:rsid w:val="00092AAE"/>
    <w:rsid w:val="00093F5A"/>
    <w:rsid w:val="00094400"/>
    <w:rsid w:val="00094505"/>
    <w:rsid w:val="00094F5F"/>
    <w:rsid w:val="00095673"/>
    <w:rsid w:val="00095FE3"/>
    <w:rsid w:val="0009609F"/>
    <w:rsid w:val="0009642B"/>
    <w:rsid w:val="000966AC"/>
    <w:rsid w:val="000968C8"/>
    <w:rsid w:val="00096A24"/>
    <w:rsid w:val="000A1DA3"/>
    <w:rsid w:val="000A1E4A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5EF5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13C1"/>
    <w:rsid w:val="000B2081"/>
    <w:rsid w:val="000B2464"/>
    <w:rsid w:val="000B2562"/>
    <w:rsid w:val="000B2DA7"/>
    <w:rsid w:val="000B397B"/>
    <w:rsid w:val="000B3D17"/>
    <w:rsid w:val="000B40B6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2DB"/>
    <w:rsid w:val="000C03AA"/>
    <w:rsid w:val="000C03E7"/>
    <w:rsid w:val="000C0404"/>
    <w:rsid w:val="000C084B"/>
    <w:rsid w:val="000C1364"/>
    <w:rsid w:val="000C139E"/>
    <w:rsid w:val="000C1E22"/>
    <w:rsid w:val="000C231A"/>
    <w:rsid w:val="000C2404"/>
    <w:rsid w:val="000C2692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04C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B01"/>
    <w:rsid w:val="000D3DCA"/>
    <w:rsid w:val="000D435E"/>
    <w:rsid w:val="000D4431"/>
    <w:rsid w:val="000D4613"/>
    <w:rsid w:val="000D49A1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97"/>
    <w:rsid w:val="000E02CF"/>
    <w:rsid w:val="000E0AAA"/>
    <w:rsid w:val="000E0D8B"/>
    <w:rsid w:val="000E1165"/>
    <w:rsid w:val="000E1208"/>
    <w:rsid w:val="000E1860"/>
    <w:rsid w:val="000E1C22"/>
    <w:rsid w:val="000E1C46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3EC3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0824"/>
    <w:rsid w:val="001115B2"/>
    <w:rsid w:val="00111BAF"/>
    <w:rsid w:val="00111E21"/>
    <w:rsid w:val="00111EA3"/>
    <w:rsid w:val="00111ED1"/>
    <w:rsid w:val="00112390"/>
    <w:rsid w:val="001123B1"/>
    <w:rsid w:val="00112DA2"/>
    <w:rsid w:val="00113ADA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2BD"/>
    <w:rsid w:val="00143540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47F69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D3F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8B4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2ED9"/>
    <w:rsid w:val="00173C67"/>
    <w:rsid w:val="0017439F"/>
    <w:rsid w:val="00174656"/>
    <w:rsid w:val="00175A3F"/>
    <w:rsid w:val="0017613D"/>
    <w:rsid w:val="001772F3"/>
    <w:rsid w:val="00177E4B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973"/>
    <w:rsid w:val="00191FD5"/>
    <w:rsid w:val="001923A5"/>
    <w:rsid w:val="0019318D"/>
    <w:rsid w:val="00193190"/>
    <w:rsid w:val="001933F3"/>
    <w:rsid w:val="0019347F"/>
    <w:rsid w:val="0019381E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22C"/>
    <w:rsid w:val="001979FA"/>
    <w:rsid w:val="00197CFC"/>
    <w:rsid w:val="00197F5C"/>
    <w:rsid w:val="001A00F6"/>
    <w:rsid w:val="001A0335"/>
    <w:rsid w:val="001A09ED"/>
    <w:rsid w:val="001A0D77"/>
    <w:rsid w:val="001A0F02"/>
    <w:rsid w:val="001A0F83"/>
    <w:rsid w:val="001A109A"/>
    <w:rsid w:val="001A1672"/>
    <w:rsid w:val="001A1A59"/>
    <w:rsid w:val="001A1FE5"/>
    <w:rsid w:val="001A29B8"/>
    <w:rsid w:val="001A2F8C"/>
    <w:rsid w:val="001A3273"/>
    <w:rsid w:val="001A36D1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A7DE4"/>
    <w:rsid w:val="001B0E3C"/>
    <w:rsid w:val="001B1CFA"/>
    <w:rsid w:val="001B1DEF"/>
    <w:rsid w:val="001B2415"/>
    <w:rsid w:val="001B27F3"/>
    <w:rsid w:val="001B2A91"/>
    <w:rsid w:val="001B2A97"/>
    <w:rsid w:val="001B3350"/>
    <w:rsid w:val="001B3556"/>
    <w:rsid w:val="001B376D"/>
    <w:rsid w:val="001B379D"/>
    <w:rsid w:val="001B3886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7139"/>
    <w:rsid w:val="001C03D3"/>
    <w:rsid w:val="001C092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4B69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60D"/>
    <w:rsid w:val="001D368F"/>
    <w:rsid w:val="001D3C51"/>
    <w:rsid w:val="001D3C96"/>
    <w:rsid w:val="001D41E0"/>
    <w:rsid w:val="001D44C7"/>
    <w:rsid w:val="001D4C1F"/>
    <w:rsid w:val="001D5065"/>
    <w:rsid w:val="001D5390"/>
    <w:rsid w:val="001D557B"/>
    <w:rsid w:val="001D58F6"/>
    <w:rsid w:val="001D688C"/>
    <w:rsid w:val="001D6911"/>
    <w:rsid w:val="001D6B80"/>
    <w:rsid w:val="001D7B2E"/>
    <w:rsid w:val="001E033D"/>
    <w:rsid w:val="001E050C"/>
    <w:rsid w:val="001E0BA7"/>
    <w:rsid w:val="001E0D3C"/>
    <w:rsid w:val="001E12AF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2B4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13ED"/>
    <w:rsid w:val="0022238B"/>
    <w:rsid w:val="00222490"/>
    <w:rsid w:val="002224DA"/>
    <w:rsid w:val="00222897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3FA1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56C"/>
    <w:rsid w:val="0024078B"/>
    <w:rsid w:val="00240B43"/>
    <w:rsid w:val="00240FF6"/>
    <w:rsid w:val="0024119F"/>
    <w:rsid w:val="0024153A"/>
    <w:rsid w:val="0024162A"/>
    <w:rsid w:val="00242679"/>
    <w:rsid w:val="002429D8"/>
    <w:rsid w:val="002438CC"/>
    <w:rsid w:val="00243EE8"/>
    <w:rsid w:val="002440F1"/>
    <w:rsid w:val="00244152"/>
    <w:rsid w:val="002446E2"/>
    <w:rsid w:val="00244702"/>
    <w:rsid w:val="002456C9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949"/>
    <w:rsid w:val="00255EF0"/>
    <w:rsid w:val="002563C9"/>
    <w:rsid w:val="00256978"/>
    <w:rsid w:val="00256D9A"/>
    <w:rsid w:val="00256E03"/>
    <w:rsid w:val="00257072"/>
    <w:rsid w:val="00257821"/>
    <w:rsid w:val="0025793C"/>
    <w:rsid w:val="00257B60"/>
    <w:rsid w:val="00257B6F"/>
    <w:rsid w:val="0026115A"/>
    <w:rsid w:val="002611B6"/>
    <w:rsid w:val="00261530"/>
    <w:rsid w:val="0026160D"/>
    <w:rsid w:val="00261A04"/>
    <w:rsid w:val="00261B22"/>
    <w:rsid w:val="00261C62"/>
    <w:rsid w:val="00261F89"/>
    <w:rsid w:val="0026204D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843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4F0F"/>
    <w:rsid w:val="00275009"/>
    <w:rsid w:val="002751C2"/>
    <w:rsid w:val="00275274"/>
    <w:rsid w:val="00275A21"/>
    <w:rsid w:val="00275A30"/>
    <w:rsid w:val="00276632"/>
    <w:rsid w:val="002770E1"/>
    <w:rsid w:val="002775E9"/>
    <w:rsid w:val="00277CFF"/>
    <w:rsid w:val="002804CC"/>
    <w:rsid w:val="00280659"/>
    <w:rsid w:val="0028090F"/>
    <w:rsid w:val="00280973"/>
    <w:rsid w:val="00280B43"/>
    <w:rsid w:val="00280B5D"/>
    <w:rsid w:val="00281A30"/>
    <w:rsid w:val="00281BF2"/>
    <w:rsid w:val="00281FFB"/>
    <w:rsid w:val="002820AA"/>
    <w:rsid w:val="0028281D"/>
    <w:rsid w:val="00282FF5"/>
    <w:rsid w:val="00283492"/>
    <w:rsid w:val="00283896"/>
    <w:rsid w:val="00283BA8"/>
    <w:rsid w:val="00284035"/>
    <w:rsid w:val="0028412E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E1F"/>
    <w:rsid w:val="00294F61"/>
    <w:rsid w:val="0029512E"/>
    <w:rsid w:val="00295401"/>
    <w:rsid w:val="00296010"/>
    <w:rsid w:val="002961DA"/>
    <w:rsid w:val="002962FE"/>
    <w:rsid w:val="00296318"/>
    <w:rsid w:val="00296CAA"/>
    <w:rsid w:val="00296DF1"/>
    <w:rsid w:val="0029701C"/>
    <w:rsid w:val="00297391"/>
    <w:rsid w:val="002A08C5"/>
    <w:rsid w:val="002A14AF"/>
    <w:rsid w:val="002A1C45"/>
    <w:rsid w:val="002A220F"/>
    <w:rsid w:val="002A290A"/>
    <w:rsid w:val="002A2EC2"/>
    <w:rsid w:val="002A3358"/>
    <w:rsid w:val="002A35DD"/>
    <w:rsid w:val="002A364B"/>
    <w:rsid w:val="002A38C1"/>
    <w:rsid w:val="002A3E8F"/>
    <w:rsid w:val="002A3F80"/>
    <w:rsid w:val="002A443E"/>
    <w:rsid w:val="002A4F43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38E"/>
    <w:rsid w:val="002B2B16"/>
    <w:rsid w:val="002B3A0F"/>
    <w:rsid w:val="002B3BFC"/>
    <w:rsid w:val="002B56E9"/>
    <w:rsid w:val="002B58B7"/>
    <w:rsid w:val="002B62C2"/>
    <w:rsid w:val="002B6475"/>
    <w:rsid w:val="002B64BA"/>
    <w:rsid w:val="002B6779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33A"/>
    <w:rsid w:val="002C4489"/>
    <w:rsid w:val="002C472F"/>
    <w:rsid w:val="002C474C"/>
    <w:rsid w:val="002C4CE7"/>
    <w:rsid w:val="002C4F12"/>
    <w:rsid w:val="002C5EE1"/>
    <w:rsid w:val="002C644B"/>
    <w:rsid w:val="002C64AB"/>
    <w:rsid w:val="002C6E2B"/>
    <w:rsid w:val="002C71E2"/>
    <w:rsid w:val="002C7A84"/>
    <w:rsid w:val="002D0202"/>
    <w:rsid w:val="002D0B40"/>
    <w:rsid w:val="002D0BE2"/>
    <w:rsid w:val="002D0CD4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1FE"/>
    <w:rsid w:val="002E383E"/>
    <w:rsid w:val="002E3EFB"/>
    <w:rsid w:val="002E4A09"/>
    <w:rsid w:val="002E4FB4"/>
    <w:rsid w:val="002E4FE4"/>
    <w:rsid w:val="002E58F8"/>
    <w:rsid w:val="002E7169"/>
    <w:rsid w:val="002E750A"/>
    <w:rsid w:val="002E788C"/>
    <w:rsid w:val="002E7B46"/>
    <w:rsid w:val="002F0EFF"/>
    <w:rsid w:val="002F13D3"/>
    <w:rsid w:val="002F191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298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0E16"/>
    <w:rsid w:val="00301078"/>
    <w:rsid w:val="003010D1"/>
    <w:rsid w:val="003015A7"/>
    <w:rsid w:val="00301A75"/>
    <w:rsid w:val="00301D45"/>
    <w:rsid w:val="0030200C"/>
    <w:rsid w:val="00302823"/>
    <w:rsid w:val="00302958"/>
    <w:rsid w:val="00302AD9"/>
    <w:rsid w:val="00302CCB"/>
    <w:rsid w:val="0030303B"/>
    <w:rsid w:val="003033B1"/>
    <w:rsid w:val="00303666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9F7"/>
    <w:rsid w:val="00307AC5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841"/>
    <w:rsid w:val="00313C3C"/>
    <w:rsid w:val="00313E0E"/>
    <w:rsid w:val="00313F4F"/>
    <w:rsid w:val="0031461E"/>
    <w:rsid w:val="00314B0D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5AF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2A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A3E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4BA1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4E0A"/>
    <w:rsid w:val="0034598B"/>
    <w:rsid w:val="00345E90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6A0"/>
    <w:rsid w:val="003537F5"/>
    <w:rsid w:val="003540A6"/>
    <w:rsid w:val="0035454E"/>
    <w:rsid w:val="00354674"/>
    <w:rsid w:val="00354B09"/>
    <w:rsid w:val="0035501B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3AD"/>
    <w:rsid w:val="00357CF3"/>
    <w:rsid w:val="003604BA"/>
    <w:rsid w:val="0036069C"/>
    <w:rsid w:val="003606F3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9D7"/>
    <w:rsid w:val="00367A4B"/>
    <w:rsid w:val="00367C81"/>
    <w:rsid w:val="0037078A"/>
    <w:rsid w:val="00371665"/>
    <w:rsid w:val="003716D9"/>
    <w:rsid w:val="003716E1"/>
    <w:rsid w:val="00371AEB"/>
    <w:rsid w:val="00371E29"/>
    <w:rsid w:val="00372394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69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5F9"/>
    <w:rsid w:val="00386A6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3E0"/>
    <w:rsid w:val="003A7551"/>
    <w:rsid w:val="003A7B8F"/>
    <w:rsid w:val="003B07F1"/>
    <w:rsid w:val="003B0D9A"/>
    <w:rsid w:val="003B1070"/>
    <w:rsid w:val="003B1409"/>
    <w:rsid w:val="003B1432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CC6"/>
    <w:rsid w:val="003C0EF9"/>
    <w:rsid w:val="003C13A6"/>
    <w:rsid w:val="003C1AA2"/>
    <w:rsid w:val="003C1C70"/>
    <w:rsid w:val="003C1D6E"/>
    <w:rsid w:val="003C1E5F"/>
    <w:rsid w:val="003C1E9C"/>
    <w:rsid w:val="003C2DA5"/>
    <w:rsid w:val="003C2FA7"/>
    <w:rsid w:val="003C31C9"/>
    <w:rsid w:val="003C333F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014"/>
    <w:rsid w:val="003D0ABF"/>
    <w:rsid w:val="003D0FD1"/>
    <w:rsid w:val="003D1444"/>
    <w:rsid w:val="003D15AC"/>
    <w:rsid w:val="003D15DD"/>
    <w:rsid w:val="003D18A5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01"/>
    <w:rsid w:val="003E1AE6"/>
    <w:rsid w:val="003E1D57"/>
    <w:rsid w:val="003E2193"/>
    <w:rsid w:val="003E2835"/>
    <w:rsid w:val="003E2CDB"/>
    <w:rsid w:val="003E3393"/>
    <w:rsid w:val="003E4BC0"/>
    <w:rsid w:val="003E4DB8"/>
    <w:rsid w:val="003E5955"/>
    <w:rsid w:val="003E6150"/>
    <w:rsid w:val="003E69A3"/>
    <w:rsid w:val="003E75CB"/>
    <w:rsid w:val="003E7715"/>
    <w:rsid w:val="003F0098"/>
    <w:rsid w:val="003F0474"/>
    <w:rsid w:val="003F0758"/>
    <w:rsid w:val="003F0886"/>
    <w:rsid w:val="003F106E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92B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6AEC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346"/>
    <w:rsid w:val="004145CF"/>
    <w:rsid w:val="004148EE"/>
    <w:rsid w:val="00414906"/>
    <w:rsid w:val="00414C84"/>
    <w:rsid w:val="00414F60"/>
    <w:rsid w:val="0041501F"/>
    <w:rsid w:val="004151A9"/>
    <w:rsid w:val="00415BD1"/>
    <w:rsid w:val="00416E3A"/>
    <w:rsid w:val="00416EE0"/>
    <w:rsid w:val="0041759F"/>
    <w:rsid w:val="004178D9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6E8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48C"/>
    <w:rsid w:val="00445675"/>
    <w:rsid w:val="004456AB"/>
    <w:rsid w:val="00445D4C"/>
    <w:rsid w:val="00446762"/>
    <w:rsid w:val="00446924"/>
    <w:rsid w:val="00446AB2"/>
    <w:rsid w:val="00446B46"/>
    <w:rsid w:val="00446F8E"/>
    <w:rsid w:val="00447462"/>
    <w:rsid w:val="00447691"/>
    <w:rsid w:val="00447819"/>
    <w:rsid w:val="004478C6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1EB"/>
    <w:rsid w:val="0046057B"/>
    <w:rsid w:val="0046079E"/>
    <w:rsid w:val="00460CD7"/>
    <w:rsid w:val="00460D87"/>
    <w:rsid w:val="00460E75"/>
    <w:rsid w:val="004612CD"/>
    <w:rsid w:val="00461E3B"/>
    <w:rsid w:val="00462125"/>
    <w:rsid w:val="004622AF"/>
    <w:rsid w:val="00462CE7"/>
    <w:rsid w:val="0046315F"/>
    <w:rsid w:val="00463493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5D9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AE5"/>
    <w:rsid w:val="00473B32"/>
    <w:rsid w:val="004742A5"/>
    <w:rsid w:val="004742C0"/>
    <w:rsid w:val="00474897"/>
    <w:rsid w:val="0047499B"/>
    <w:rsid w:val="00474E4A"/>
    <w:rsid w:val="00474E4C"/>
    <w:rsid w:val="0047506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6B3"/>
    <w:rsid w:val="00481AE8"/>
    <w:rsid w:val="00481BAD"/>
    <w:rsid w:val="004820BC"/>
    <w:rsid w:val="004823BF"/>
    <w:rsid w:val="004824C7"/>
    <w:rsid w:val="00482C55"/>
    <w:rsid w:val="00482EBB"/>
    <w:rsid w:val="00483277"/>
    <w:rsid w:val="004833BE"/>
    <w:rsid w:val="00483400"/>
    <w:rsid w:val="00484332"/>
    <w:rsid w:val="00484362"/>
    <w:rsid w:val="00484580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48A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D1A"/>
    <w:rsid w:val="004A0089"/>
    <w:rsid w:val="004A02C8"/>
    <w:rsid w:val="004A02D3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0A4"/>
    <w:rsid w:val="004A3259"/>
    <w:rsid w:val="004A3458"/>
    <w:rsid w:val="004A3584"/>
    <w:rsid w:val="004A3ABD"/>
    <w:rsid w:val="004A46EF"/>
    <w:rsid w:val="004A4FF2"/>
    <w:rsid w:val="004A52CE"/>
    <w:rsid w:val="004A54C1"/>
    <w:rsid w:val="004A5EDB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B7C"/>
    <w:rsid w:val="004B2C2C"/>
    <w:rsid w:val="004B3056"/>
    <w:rsid w:val="004B33BA"/>
    <w:rsid w:val="004B34C8"/>
    <w:rsid w:val="004B3843"/>
    <w:rsid w:val="004B43E2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BD2"/>
    <w:rsid w:val="004C1E59"/>
    <w:rsid w:val="004C1F77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5753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0A01"/>
    <w:rsid w:val="004D102C"/>
    <w:rsid w:val="004D15AC"/>
    <w:rsid w:val="004D229A"/>
    <w:rsid w:val="004D2CFF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6E0E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AF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6E8E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17F"/>
    <w:rsid w:val="00500395"/>
    <w:rsid w:val="00500BE8"/>
    <w:rsid w:val="00501645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04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601"/>
    <w:rsid w:val="0051590D"/>
    <w:rsid w:val="00515925"/>
    <w:rsid w:val="00515A81"/>
    <w:rsid w:val="00515B53"/>
    <w:rsid w:val="005160C7"/>
    <w:rsid w:val="00516320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1EC7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2703"/>
    <w:rsid w:val="00532CB4"/>
    <w:rsid w:val="00532F14"/>
    <w:rsid w:val="00533617"/>
    <w:rsid w:val="00533D59"/>
    <w:rsid w:val="00533FE1"/>
    <w:rsid w:val="0053462F"/>
    <w:rsid w:val="0053469B"/>
    <w:rsid w:val="0053476A"/>
    <w:rsid w:val="0053485F"/>
    <w:rsid w:val="00535349"/>
    <w:rsid w:val="00535366"/>
    <w:rsid w:val="005356C3"/>
    <w:rsid w:val="00536019"/>
    <w:rsid w:val="005364AF"/>
    <w:rsid w:val="005371BE"/>
    <w:rsid w:val="00537483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348"/>
    <w:rsid w:val="00543A0D"/>
    <w:rsid w:val="005447E7"/>
    <w:rsid w:val="00544A01"/>
    <w:rsid w:val="00544D22"/>
    <w:rsid w:val="00544D6A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295"/>
    <w:rsid w:val="00553524"/>
    <w:rsid w:val="00553CE0"/>
    <w:rsid w:val="0055496A"/>
    <w:rsid w:val="00554CA1"/>
    <w:rsid w:val="0055521A"/>
    <w:rsid w:val="00555A30"/>
    <w:rsid w:val="00555A74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2E7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2EA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2A5B"/>
    <w:rsid w:val="005734DD"/>
    <w:rsid w:val="0057431E"/>
    <w:rsid w:val="00574439"/>
    <w:rsid w:val="0057489F"/>
    <w:rsid w:val="005748F0"/>
    <w:rsid w:val="00574BE8"/>
    <w:rsid w:val="00574DC3"/>
    <w:rsid w:val="00574FC9"/>
    <w:rsid w:val="00575268"/>
    <w:rsid w:val="0057565F"/>
    <w:rsid w:val="00575813"/>
    <w:rsid w:val="00575CBA"/>
    <w:rsid w:val="00575E6E"/>
    <w:rsid w:val="0057651F"/>
    <w:rsid w:val="0057657C"/>
    <w:rsid w:val="0057674B"/>
    <w:rsid w:val="005769A9"/>
    <w:rsid w:val="00576C26"/>
    <w:rsid w:val="00576F82"/>
    <w:rsid w:val="0057772F"/>
    <w:rsid w:val="00577BBD"/>
    <w:rsid w:val="00577D26"/>
    <w:rsid w:val="00577D42"/>
    <w:rsid w:val="00577FAB"/>
    <w:rsid w:val="005809E7"/>
    <w:rsid w:val="00580DFD"/>
    <w:rsid w:val="0058103F"/>
    <w:rsid w:val="00581733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2EE"/>
    <w:rsid w:val="0059442E"/>
    <w:rsid w:val="0059499E"/>
    <w:rsid w:val="00595822"/>
    <w:rsid w:val="005965F9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A6E"/>
    <w:rsid w:val="005A7D5A"/>
    <w:rsid w:val="005B02E9"/>
    <w:rsid w:val="005B0403"/>
    <w:rsid w:val="005B09B0"/>
    <w:rsid w:val="005B0C9F"/>
    <w:rsid w:val="005B1257"/>
    <w:rsid w:val="005B1561"/>
    <w:rsid w:val="005B1CD0"/>
    <w:rsid w:val="005B1E63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4E5B"/>
    <w:rsid w:val="005B5181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1CB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C7AAE"/>
    <w:rsid w:val="005D0337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837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B56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4C"/>
    <w:rsid w:val="006136EC"/>
    <w:rsid w:val="006147B2"/>
    <w:rsid w:val="006147CD"/>
    <w:rsid w:val="00614B2D"/>
    <w:rsid w:val="00615A39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446"/>
    <w:rsid w:val="00620E4F"/>
    <w:rsid w:val="00620F42"/>
    <w:rsid w:val="00621797"/>
    <w:rsid w:val="006217F8"/>
    <w:rsid w:val="00621A85"/>
    <w:rsid w:val="00621F54"/>
    <w:rsid w:val="006223BD"/>
    <w:rsid w:val="00622689"/>
    <w:rsid w:val="006228BF"/>
    <w:rsid w:val="00622CBF"/>
    <w:rsid w:val="00622CDD"/>
    <w:rsid w:val="00622F4E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B98"/>
    <w:rsid w:val="00627EBC"/>
    <w:rsid w:val="00630334"/>
    <w:rsid w:val="0063046B"/>
    <w:rsid w:val="006307F8"/>
    <w:rsid w:val="006307FE"/>
    <w:rsid w:val="006309E5"/>
    <w:rsid w:val="00630EB2"/>
    <w:rsid w:val="00630F8A"/>
    <w:rsid w:val="00631458"/>
    <w:rsid w:val="0063153A"/>
    <w:rsid w:val="0063191D"/>
    <w:rsid w:val="006319B1"/>
    <w:rsid w:val="00631AF4"/>
    <w:rsid w:val="00631B87"/>
    <w:rsid w:val="00632704"/>
    <w:rsid w:val="00633446"/>
    <w:rsid w:val="006335E3"/>
    <w:rsid w:val="006339BC"/>
    <w:rsid w:val="00633B43"/>
    <w:rsid w:val="006345FC"/>
    <w:rsid w:val="00634A7D"/>
    <w:rsid w:val="00634ECD"/>
    <w:rsid w:val="0063512B"/>
    <w:rsid w:val="006351D9"/>
    <w:rsid w:val="00635575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CA3"/>
    <w:rsid w:val="00651EA0"/>
    <w:rsid w:val="0065244D"/>
    <w:rsid w:val="006529D8"/>
    <w:rsid w:val="00652C8D"/>
    <w:rsid w:val="006530A5"/>
    <w:rsid w:val="00653666"/>
    <w:rsid w:val="006538DB"/>
    <w:rsid w:val="00654020"/>
    <w:rsid w:val="00654332"/>
    <w:rsid w:val="00654396"/>
    <w:rsid w:val="00654E65"/>
    <w:rsid w:val="00655407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78C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640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5FF7"/>
    <w:rsid w:val="00676066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4FD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66D"/>
    <w:rsid w:val="00697708"/>
    <w:rsid w:val="00697852"/>
    <w:rsid w:val="00697BCB"/>
    <w:rsid w:val="006A04A5"/>
    <w:rsid w:val="006A0A26"/>
    <w:rsid w:val="006A0D4A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6CD2"/>
    <w:rsid w:val="006C0198"/>
    <w:rsid w:val="006C07E4"/>
    <w:rsid w:val="006C09B5"/>
    <w:rsid w:val="006C242A"/>
    <w:rsid w:val="006C27EF"/>
    <w:rsid w:val="006C2E25"/>
    <w:rsid w:val="006C32A4"/>
    <w:rsid w:val="006C35E1"/>
    <w:rsid w:val="006C392B"/>
    <w:rsid w:val="006C3DF5"/>
    <w:rsid w:val="006C3F9D"/>
    <w:rsid w:val="006C448E"/>
    <w:rsid w:val="006C44ED"/>
    <w:rsid w:val="006C45D7"/>
    <w:rsid w:val="006C4626"/>
    <w:rsid w:val="006C462C"/>
    <w:rsid w:val="006C4894"/>
    <w:rsid w:val="006C4916"/>
    <w:rsid w:val="006C560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67"/>
    <w:rsid w:val="006D2FA5"/>
    <w:rsid w:val="006D3106"/>
    <w:rsid w:val="006D33ED"/>
    <w:rsid w:val="006D37FB"/>
    <w:rsid w:val="006D3D12"/>
    <w:rsid w:val="006D42EC"/>
    <w:rsid w:val="006D50E7"/>
    <w:rsid w:val="006D5585"/>
    <w:rsid w:val="006D5B48"/>
    <w:rsid w:val="006D5C36"/>
    <w:rsid w:val="006D5CF2"/>
    <w:rsid w:val="006D66B6"/>
    <w:rsid w:val="006D66DF"/>
    <w:rsid w:val="006D6946"/>
    <w:rsid w:val="006D6BA0"/>
    <w:rsid w:val="006D6E4B"/>
    <w:rsid w:val="006D7333"/>
    <w:rsid w:val="006D7ADC"/>
    <w:rsid w:val="006D7EA1"/>
    <w:rsid w:val="006E051E"/>
    <w:rsid w:val="006E067B"/>
    <w:rsid w:val="006E0751"/>
    <w:rsid w:val="006E08ED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4F4"/>
    <w:rsid w:val="006E669B"/>
    <w:rsid w:val="006E6E58"/>
    <w:rsid w:val="006E73C2"/>
    <w:rsid w:val="006E7520"/>
    <w:rsid w:val="006F0189"/>
    <w:rsid w:val="006F021E"/>
    <w:rsid w:val="006F06B0"/>
    <w:rsid w:val="006F07D7"/>
    <w:rsid w:val="006F0E5F"/>
    <w:rsid w:val="006F10D2"/>
    <w:rsid w:val="006F151A"/>
    <w:rsid w:val="006F16FC"/>
    <w:rsid w:val="006F1A28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5E4E"/>
    <w:rsid w:val="006F6526"/>
    <w:rsid w:val="006F6F23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573"/>
    <w:rsid w:val="00720859"/>
    <w:rsid w:val="00720E69"/>
    <w:rsid w:val="0072150E"/>
    <w:rsid w:val="007215A7"/>
    <w:rsid w:val="0072167C"/>
    <w:rsid w:val="007216AE"/>
    <w:rsid w:val="00721937"/>
    <w:rsid w:val="00721B24"/>
    <w:rsid w:val="00722401"/>
    <w:rsid w:val="0072318B"/>
    <w:rsid w:val="0072319F"/>
    <w:rsid w:val="00723E6C"/>
    <w:rsid w:val="00724144"/>
    <w:rsid w:val="00724CDF"/>
    <w:rsid w:val="007251DC"/>
    <w:rsid w:val="00725441"/>
    <w:rsid w:val="00725E1F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28E1"/>
    <w:rsid w:val="007330AF"/>
    <w:rsid w:val="007334A5"/>
    <w:rsid w:val="00733B2D"/>
    <w:rsid w:val="00733FBD"/>
    <w:rsid w:val="0073402C"/>
    <w:rsid w:val="0073473B"/>
    <w:rsid w:val="00735F92"/>
    <w:rsid w:val="007360B0"/>
    <w:rsid w:val="00736439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820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47EC0"/>
    <w:rsid w:val="00750112"/>
    <w:rsid w:val="007503B1"/>
    <w:rsid w:val="00750581"/>
    <w:rsid w:val="007513E6"/>
    <w:rsid w:val="0075144D"/>
    <w:rsid w:val="00751606"/>
    <w:rsid w:val="00751632"/>
    <w:rsid w:val="00752897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55B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67A46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A85"/>
    <w:rsid w:val="00774C0C"/>
    <w:rsid w:val="00774D23"/>
    <w:rsid w:val="00774E3E"/>
    <w:rsid w:val="00775215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8D0"/>
    <w:rsid w:val="00783BF9"/>
    <w:rsid w:val="00783D42"/>
    <w:rsid w:val="00783DA4"/>
    <w:rsid w:val="00783F3E"/>
    <w:rsid w:val="00784198"/>
    <w:rsid w:val="007841F7"/>
    <w:rsid w:val="00784410"/>
    <w:rsid w:val="007847FE"/>
    <w:rsid w:val="00784DC4"/>
    <w:rsid w:val="00785150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B5B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0C8A"/>
    <w:rsid w:val="007A1182"/>
    <w:rsid w:val="007A15F7"/>
    <w:rsid w:val="007A188B"/>
    <w:rsid w:val="007A18F6"/>
    <w:rsid w:val="007A1F6F"/>
    <w:rsid w:val="007A2196"/>
    <w:rsid w:val="007A2C0A"/>
    <w:rsid w:val="007A2C9C"/>
    <w:rsid w:val="007A2DC4"/>
    <w:rsid w:val="007A3676"/>
    <w:rsid w:val="007A3D9B"/>
    <w:rsid w:val="007A3E3C"/>
    <w:rsid w:val="007A3EE8"/>
    <w:rsid w:val="007A409A"/>
    <w:rsid w:val="007A41A2"/>
    <w:rsid w:val="007A4274"/>
    <w:rsid w:val="007A43AD"/>
    <w:rsid w:val="007A486B"/>
    <w:rsid w:val="007A499A"/>
    <w:rsid w:val="007A4AA9"/>
    <w:rsid w:val="007A4ED2"/>
    <w:rsid w:val="007A5471"/>
    <w:rsid w:val="007A55CF"/>
    <w:rsid w:val="007A583F"/>
    <w:rsid w:val="007A595F"/>
    <w:rsid w:val="007A5CE2"/>
    <w:rsid w:val="007A5D73"/>
    <w:rsid w:val="007A62CF"/>
    <w:rsid w:val="007A6D76"/>
    <w:rsid w:val="007A71B3"/>
    <w:rsid w:val="007A764A"/>
    <w:rsid w:val="007B0127"/>
    <w:rsid w:val="007B0676"/>
    <w:rsid w:val="007B0C00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1C"/>
    <w:rsid w:val="007B5DDB"/>
    <w:rsid w:val="007B5EE2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A36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829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6F8"/>
    <w:rsid w:val="007F47D3"/>
    <w:rsid w:val="007F5475"/>
    <w:rsid w:val="007F57AD"/>
    <w:rsid w:val="007F5AB4"/>
    <w:rsid w:val="007F5F61"/>
    <w:rsid w:val="007F6AE9"/>
    <w:rsid w:val="007F6BE3"/>
    <w:rsid w:val="007F7289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097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5B85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3055"/>
    <w:rsid w:val="00814688"/>
    <w:rsid w:val="00816DE5"/>
    <w:rsid w:val="0081745A"/>
    <w:rsid w:val="008175BD"/>
    <w:rsid w:val="008176E2"/>
    <w:rsid w:val="00817A30"/>
    <w:rsid w:val="00817AE7"/>
    <w:rsid w:val="00817BED"/>
    <w:rsid w:val="00817E79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AD5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6FA"/>
    <w:rsid w:val="00833B78"/>
    <w:rsid w:val="00834890"/>
    <w:rsid w:val="00834942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1850"/>
    <w:rsid w:val="00842B1D"/>
    <w:rsid w:val="00842E12"/>
    <w:rsid w:val="008435B1"/>
    <w:rsid w:val="0084380C"/>
    <w:rsid w:val="008439C1"/>
    <w:rsid w:val="00843F9D"/>
    <w:rsid w:val="00843FAC"/>
    <w:rsid w:val="00844082"/>
    <w:rsid w:val="00844179"/>
    <w:rsid w:val="008442A1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D9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5ABA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6A1"/>
    <w:rsid w:val="0086295B"/>
    <w:rsid w:val="00862A52"/>
    <w:rsid w:val="0086386F"/>
    <w:rsid w:val="00864081"/>
    <w:rsid w:val="008643AD"/>
    <w:rsid w:val="0086477D"/>
    <w:rsid w:val="00865564"/>
    <w:rsid w:val="008656DA"/>
    <w:rsid w:val="008658F3"/>
    <w:rsid w:val="00865BC5"/>
    <w:rsid w:val="00865ED1"/>
    <w:rsid w:val="00866106"/>
    <w:rsid w:val="00866D98"/>
    <w:rsid w:val="008672BB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660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3DB9"/>
    <w:rsid w:val="00884084"/>
    <w:rsid w:val="008841E4"/>
    <w:rsid w:val="00884705"/>
    <w:rsid w:val="008854DC"/>
    <w:rsid w:val="0088561A"/>
    <w:rsid w:val="00885922"/>
    <w:rsid w:val="008861E2"/>
    <w:rsid w:val="00886394"/>
    <w:rsid w:val="008866FA"/>
    <w:rsid w:val="00886914"/>
    <w:rsid w:val="00886CA9"/>
    <w:rsid w:val="00886E5F"/>
    <w:rsid w:val="00887447"/>
    <w:rsid w:val="008879C1"/>
    <w:rsid w:val="00887D7A"/>
    <w:rsid w:val="00887D99"/>
    <w:rsid w:val="00890210"/>
    <w:rsid w:val="00890285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B7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54F"/>
    <w:rsid w:val="008A0928"/>
    <w:rsid w:val="008A0A20"/>
    <w:rsid w:val="008A10D7"/>
    <w:rsid w:val="008A130E"/>
    <w:rsid w:val="008A22E3"/>
    <w:rsid w:val="008A2551"/>
    <w:rsid w:val="008A2C58"/>
    <w:rsid w:val="008A33F9"/>
    <w:rsid w:val="008A3578"/>
    <w:rsid w:val="008A457A"/>
    <w:rsid w:val="008A59AF"/>
    <w:rsid w:val="008A5AC9"/>
    <w:rsid w:val="008A5B9D"/>
    <w:rsid w:val="008A5C0D"/>
    <w:rsid w:val="008A5F37"/>
    <w:rsid w:val="008A6CDE"/>
    <w:rsid w:val="008A6D06"/>
    <w:rsid w:val="008A6ECC"/>
    <w:rsid w:val="008A75BA"/>
    <w:rsid w:val="008A77B3"/>
    <w:rsid w:val="008A7E54"/>
    <w:rsid w:val="008B0265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B07"/>
    <w:rsid w:val="008B4C08"/>
    <w:rsid w:val="008B5260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B7B3F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1AE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059"/>
    <w:rsid w:val="00904708"/>
    <w:rsid w:val="009048DD"/>
    <w:rsid w:val="00905657"/>
    <w:rsid w:val="00905774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483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56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1AF7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722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0EDC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761D1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3F56"/>
    <w:rsid w:val="009A40D2"/>
    <w:rsid w:val="009A4396"/>
    <w:rsid w:val="009A533A"/>
    <w:rsid w:val="009A5506"/>
    <w:rsid w:val="009A5A68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2D15"/>
    <w:rsid w:val="009B3370"/>
    <w:rsid w:val="009B393A"/>
    <w:rsid w:val="009B4545"/>
    <w:rsid w:val="009B47AA"/>
    <w:rsid w:val="009B5EB1"/>
    <w:rsid w:val="009B5EBE"/>
    <w:rsid w:val="009B6060"/>
    <w:rsid w:val="009B61F9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29D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6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1C4"/>
    <w:rsid w:val="009E1483"/>
    <w:rsid w:val="009E1644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E7876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8A1"/>
    <w:rsid w:val="00A13B4D"/>
    <w:rsid w:val="00A149F8"/>
    <w:rsid w:val="00A14A86"/>
    <w:rsid w:val="00A14B5C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D51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16F"/>
    <w:rsid w:val="00A352AD"/>
    <w:rsid w:val="00A359E9"/>
    <w:rsid w:val="00A36066"/>
    <w:rsid w:val="00A36239"/>
    <w:rsid w:val="00A366F4"/>
    <w:rsid w:val="00A36761"/>
    <w:rsid w:val="00A36CBA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94A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137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687F"/>
    <w:rsid w:val="00A56A16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1B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CF7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995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576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EAF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3B0"/>
    <w:rsid w:val="00A918EB"/>
    <w:rsid w:val="00A91977"/>
    <w:rsid w:val="00A91D10"/>
    <w:rsid w:val="00A91E3F"/>
    <w:rsid w:val="00A91E9B"/>
    <w:rsid w:val="00A92590"/>
    <w:rsid w:val="00A9268C"/>
    <w:rsid w:val="00A928D0"/>
    <w:rsid w:val="00A92C57"/>
    <w:rsid w:val="00A93458"/>
    <w:rsid w:val="00A93542"/>
    <w:rsid w:val="00A93862"/>
    <w:rsid w:val="00A93B8F"/>
    <w:rsid w:val="00A93FB9"/>
    <w:rsid w:val="00A948A3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740"/>
    <w:rsid w:val="00A97A69"/>
    <w:rsid w:val="00A97DD3"/>
    <w:rsid w:val="00AA03AB"/>
    <w:rsid w:val="00AA08C0"/>
    <w:rsid w:val="00AA0FA1"/>
    <w:rsid w:val="00AA12E7"/>
    <w:rsid w:val="00AA1424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0FC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65CF"/>
    <w:rsid w:val="00AB71DA"/>
    <w:rsid w:val="00AB7BE2"/>
    <w:rsid w:val="00AC0680"/>
    <w:rsid w:val="00AC0A45"/>
    <w:rsid w:val="00AC0F49"/>
    <w:rsid w:val="00AC152F"/>
    <w:rsid w:val="00AC1857"/>
    <w:rsid w:val="00AC1A85"/>
    <w:rsid w:val="00AC2B10"/>
    <w:rsid w:val="00AC2D59"/>
    <w:rsid w:val="00AC2DA7"/>
    <w:rsid w:val="00AC3230"/>
    <w:rsid w:val="00AC326B"/>
    <w:rsid w:val="00AC4044"/>
    <w:rsid w:val="00AC4164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A66"/>
    <w:rsid w:val="00AD2D63"/>
    <w:rsid w:val="00AD3326"/>
    <w:rsid w:val="00AD3A15"/>
    <w:rsid w:val="00AD4016"/>
    <w:rsid w:val="00AD53FD"/>
    <w:rsid w:val="00AD5A14"/>
    <w:rsid w:val="00AD5F63"/>
    <w:rsid w:val="00AD6428"/>
    <w:rsid w:val="00AD66A2"/>
    <w:rsid w:val="00AD6885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067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B8E"/>
    <w:rsid w:val="00AF4D6C"/>
    <w:rsid w:val="00AF4E03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29D2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DFF"/>
    <w:rsid w:val="00B11F2C"/>
    <w:rsid w:val="00B122AD"/>
    <w:rsid w:val="00B1273E"/>
    <w:rsid w:val="00B138BE"/>
    <w:rsid w:val="00B13DBA"/>
    <w:rsid w:val="00B148E1"/>
    <w:rsid w:val="00B14F1B"/>
    <w:rsid w:val="00B1570A"/>
    <w:rsid w:val="00B15B7B"/>
    <w:rsid w:val="00B15CE2"/>
    <w:rsid w:val="00B16028"/>
    <w:rsid w:val="00B160D9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0EB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358"/>
    <w:rsid w:val="00B27D74"/>
    <w:rsid w:val="00B30118"/>
    <w:rsid w:val="00B30F6C"/>
    <w:rsid w:val="00B3107F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8B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5C8"/>
    <w:rsid w:val="00B42FF0"/>
    <w:rsid w:val="00B43101"/>
    <w:rsid w:val="00B43CC5"/>
    <w:rsid w:val="00B44225"/>
    <w:rsid w:val="00B44B4C"/>
    <w:rsid w:val="00B44C50"/>
    <w:rsid w:val="00B4572A"/>
    <w:rsid w:val="00B457B1"/>
    <w:rsid w:val="00B45FAB"/>
    <w:rsid w:val="00B46805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3F50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2C29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16"/>
    <w:rsid w:val="00B71494"/>
    <w:rsid w:val="00B71748"/>
    <w:rsid w:val="00B71DA0"/>
    <w:rsid w:val="00B722A0"/>
    <w:rsid w:val="00B727AA"/>
    <w:rsid w:val="00B72C6D"/>
    <w:rsid w:val="00B72E1C"/>
    <w:rsid w:val="00B72E4F"/>
    <w:rsid w:val="00B72F1E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1301"/>
    <w:rsid w:val="00B8202D"/>
    <w:rsid w:val="00B825D1"/>
    <w:rsid w:val="00B82827"/>
    <w:rsid w:val="00B83CD2"/>
    <w:rsid w:val="00B83D83"/>
    <w:rsid w:val="00B83ED0"/>
    <w:rsid w:val="00B84675"/>
    <w:rsid w:val="00B84714"/>
    <w:rsid w:val="00B85460"/>
    <w:rsid w:val="00B855D4"/>
    <w:rsid w:val="00B856B5"/>
    <w:rsid w:val="00B8571E"/>
    <w:rsid w:val="00B85737"/>
    <w:rsid w:val="00B8582C"/>
    <w:rsid w:val="00B85C56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97A85"/>
    <w:rsid w:val="00BA0005"/>
    <w:rsid w:val="00BA0459"/>
    <w:rsid w:val="00BA07D9"/>
    <w:rsid w:val="00BA0E1E"/>
    <w:rsid w:val="00BA1104"/>
    <w:rsid w:val="00BA1348"/>
    <w:rsid w:val="00BA1B48"/>
    <w:rsid w:val="00BA23D9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6E72"/>
    <w:rsid w:val="00BA70E8"/>
    <w:rsid w:val="00BA718D"/>
    <w:rsid w:val="00BA7F0D"/>
    <w:rsid w:val="00BA7FC0"/>
    <w:rsid w:val="00BB1351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81"/>
    <w:rsid w:val="00BB5E9B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2A"/>
    <w:rsid w:val="00BC68DD"/>
    <w:rsid w:val="00BC6CBD"/>
    <w:rsid w:val="00BC7304"/>
    <w:rsid w:val="00BC7766"/>
    <w:rsid w:val="00BC7892"/>
    <w:rsid w:val="00BC7D80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04C"/>
    <w:rsid w:val="00BD566B"/>
    <w:rsid w:val="00BD5AEB"/>
    <w:rsid w:val="00BD5CD5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0EF3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ADF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943"/>
    <w:rsid w:val="00BF3CBF"/>
    <w:rsid w:val="00BF3DA7"/>
    <w:rsid w:val="00BF44D9"/>
    <w:rsid w:val="00BF595A"/>
    <w:rsid w:val="00BF63A1"/>
    <w:rsid w:val="00BF6790"/>
    <w:rsid w:val="00BF685A"/>
    <w:rsid w:val="00C00654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6BF2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BF2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B34"/>
    <w:rsid w:val="00C24DAE"/>
    <w:rsid w:val="00C25194"/>
    <w:rsid w:val="00C25466"/>
    <w:rsid w:val="00C2585A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32F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837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34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CD"/>
    <w:rsid w:val="00C478E9"/>
    <w:rsid w:val="00C47D81"/>
    <w:rsid w:val="00C5034A"/>
    <w:rsid w:val="00C5066B"/>
    <w:rsid w:val="00C50805"/>
    <w:rsid w:val="00C50E4A"/>
    <w:rsid w:val="00C5156A"/>
    <w:rsid w:val="00C51815"/>
    <w:rsid w:val="00C51DD7"/>
    <w:rsid w:val="00C52111"/>
    <w:rsid w:val="00C526C9"/>
    <w:rsid w:val="00C5276C"/>
    <w:rsid w:val="00C52E0B"/>
    <w:rsid w:val="00C52F11"/>
    <w:rsid w:val="00C53A64"/>
    <w:rsid w:val="00C542D4"/>
    <w:rsid w:val="00C5436C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10B"/>
    <w:rsid w:val="00C6236C"/>
    <w:rsid w:val="00C625A9"/>
    <w:rsid w:val="00C62C0C"/>
    <w:rsid w:val="00C649AF"/>
    <w:rsid w:val="00C64C2D"/>
    <w:rsid w:val="00C64E77"/>
    <w:rsid w:val="00C64FCD"/>
    <w:rsid w:val="00C6552D"/>
    <w:rsid w:val="00C65700"/>
    <w:rsid w:val="00C665DB"/>
    <w:rsid w:val="00C6663E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D6D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6EEA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28FD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C58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8DB"/>
    <w:rsid w:val="00C86987"/>
    <w:rsid w:val="00C87426"/>
    <w:rsid w:val="00C875C9"/>
    <w:rsid w:val="00C87CE3"/>
    <w:rsid w:val="00C87F40"/>
    <w:rsid w:val="00C905D6"/>
    <w:rsid w:val="00C909FD"/>
    <w:rsid w:val="00C90C78"/>
    <w:rsid w:val="00C90CE5"/>
    <w:rsid w:val="00C90E7C"/>
    <w:rsid w:val="00C90FF6"/>
    <w:rsid w:val="00C91153"/>
    <w:rsid w:val="00C912A0"/>
    <w:rsid w:val="00C916E5"/>
    <w:rsid w:val="00C91911"/>
    <w:rsid w:val="00C91BF5"/>
    <w:rsid w:val="00C91E68"/>
    <w:rsid w:val="00C923EE"/>
    <w:rsid w:val="00C929C0"/>
    <w:rsid w:val="00C92BE8"/>
    <w:rsid w:val="00C92FC0"/>
    <w:rsid w:val="00C933F1"/>
    <w:rsid w:val="00C93899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A01"/>
    <w:rsid w:val="00C96BB1"/>
    <w:rsid w:val="00C96E70"/>
    <w:rsid w:val="00C97437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3FC8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38AD"/>
    <w:rsid w:val="00CB4141"/>
    <w:rsid w:val="00CB4DC7"/>
    <w:rsid w:val="00CB50CE"/>
    <w:rsid w:val="00CB523E"/>
    <w:rsid w:val="00CB52E8"/>
    <w:rsid w:val="00CB6735"/>
    <w:rsid w:val="00CB6A7A"/>
    <w:rsid w:val="00CB6CC7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081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070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30B"/>
    <w:rsid w:val="00CF1652"/>
    <w:rsid w:val="00CF1E01"/>
    <w:rsid w:val="00CF298A"/>
    <w:rsid w:val="00CF2A81"/>
    <w:rsid w:val="00CF2D12"/>
    <w:rsid w:val="00CF3261"/>
    <w:rsid w:val="00CF358C"/>
    <w:rsid w:val="00CF38A1"/>
    <w:rsid w:val="00CF39F9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6B80"/>
    <w:rsid w:val="00CF777F"/>
    <w:rsid w:val="00CF7783"/>
    <w:rsid w:val="00D000EB"/>
    <w:rsid w:val="00D00109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975"/>
    <w:rsid w:val="00D13A87"/>
    <w:rsid w:val="00D149C6"/>
    <w:rsid w:val="00D14A94"/>
    <w:rsid w:val="00D14CD4"/>
    <w:rsid w:val="00D14CFC"/>
    <w:rsid w:val="00D15090"/>
    <w:rsid w:val="00D1582D"/>
    <w:rsid w:val="00D167DB"/>
    <w:rsid w:val="00D16B26"/>
    <w:rsid w:val="00D17733"/>
    <w:rsid w:val="00D17C33"/>
    <w:rsid w:val="00D17D72"/>
    <w:rsid w:val="00D17F65"/>
    <w:rsid w:val="00D2117A"/>
    <w:rsid w:val="00D211A7"/>
    <w:rsid w:val="00D21377"/>
    <w:rsid w:val="00D217B2"/>
    <w:rsid w:val="00D21B3D"/>
    <w:rsid w:val="00D22296"/>
    <w:rsid w:val="00D227ED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3E1"/>
    <w:rsid w:val="00D4443D"/>
    <w:rsid w:val="00D44591"/>
    <w:rsid w:val="00D44971"/>
    <w:rsid w:val="00D454F8"/>
    <w:rsid w:val="00D462E7"/>
    <w:rsid w:val="00D46F82"/>
    <w:rsid w:val="00D47495"/>
    <w:rsid w:val="00D479BA"/>
    <w:rsid w:val="00D47B62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0CC"/>
    <w:rsid w:val="00D52572"/>
    <w:rsid w:val="00D52ADE"/>
    <w:rsid w:val="00D530E7"/>
    <w:rsid w:val="00D53B2C"/>
    <w:rsid w:val="00D54591"/>
    <w:rsid w:val="00D55057"/>
    <w:rsid w:val="00D55769"/>
    <w:rsid w:val="00D56DC5"/>
    <w:rsid w:val="00D577F9"/>
    <w:rsid w:val="00D603D9"/>
    <w:rsid w:val="00D60EA9"/>
    <w:rsid w:val="00D61242"/>
    <w:rsid w:val="00D612E9"/>
    <w:rsid w:val="00D61488"/>
    <w:rsid w:val="00D61C03"/>
    <w:rsid w:val="00D61DD9"/>
    <w:rsid w:val="00D61E2B"/>
    <w:rsid w:val="00D62070"/>
    <w:rsid w:val="00D6229F"/>
    <w:rsid w:val="00D62F83"/>
    <w:rsid w:val="00D63037"/>
    <w:rsid w:val="00D6345D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891"/>
    <w:rsid w:val="00D66FA2"/>
    <w:rsid w:val="00D6713C"/>
    <w:rsid w:val="00D67321"/>
    <w:rsid w:val="00D6745F"/>
    <w:rsid w:val="00D676A2"/>
    <w:rsid w:val="00D708C1"/>
    <w:rsid w:val="00D70C1E"/>
    <w:rsid w:val="00D70FC5"/>
    <w:rsid w:val="00D7153E"/>
    <w:rsid w:val="00D71544"/>
    <w:rsid w:val="00D71891"/>
    <w:rsid w:val="00D71E2A"/>
    <w:rsid w:val="00D71E3A"/>
    <w:rsid w:val="00D71F48"/>
    <w:rsid w:val="00D72502"/>
    <w:rsid w:val="00D7277B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65E"/>
    <w:rsid w:val="00D77D05"/>
    <w:rsid w:val="00D77D98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32D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87B1E"/>
    <w:rsid w:val="00D90CE5"/>
    <w:rsid w:val="00D92991"/>
    <w:rsid w:val="00D92EE4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C7D"/>
    <w:rsid w:val="00DA0DFF"/>
    <w:rsid w:val="00DA14FD"/>
    <w:rsid w:val="00DA1CE6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1F6D"/>
    <w:rsid w:val="00DB281B"/>
    <w:rsid w:val="00DB2B00"/>
    <w:rsid w:val="00DB3195"/>
    <w:rsid w:val="00DB400E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821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4643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6B0"/>
    <w:rsid w:val="00DE197F"/>
    <w:rsid w:val="00DE1E88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053"/>
    <w:rsid w:val="00DE5CEA"/>
    <w:rsid w:val="00DE5D84"/>
    <w:rsid w:val="00DE66F4"/>
    <w:rsid w:val="00DE6AEB"/>
    <w:rsid w:val="00DE6CF9"/>
    <w:rsid w:val="00DE6E16"/>
    <w:rsid w:val="00DE6F0E"/>
    <w:rsid w:val="00DE6F9A"/>
    <w:rsid w:val="00DE75D6"/>
    <w:rsid w:val="00DE7880"/>
    <w:rsid w:val="00DE78A5"/>
    <w:rsid w:val="00DE7952"/>
    <w:rsid w:val="00DE7C78"/>
    <w:rsid w:val="00DF00BA"/>
    <w:rsid w:val="00DF00D8"/>
    <w:rsid w:val="00DF036A"/>
    <w:rsid w:val="00DF0B13"/>
    <w:rsid w:val="00DF0C3D"/>
    <w:rsid w:val="00DF1042"/>
    <w:rsid w:val="00DF1311"/>
    <w:rsid w:val="00DF189F"/>
    <w:rsid w:val="00DF1E47"/>
    <w:rsid w:val="00DF254F"/>
    <w:rsid w:val="00DF28E4"/>
    <w:rsid w:val="00DF3B74"/>
    <w:rsid w:val="00DF4213"/>
    <w:rsid w:val="00DF4AF7"/>
    <w:rsid w:val="00DF50A1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DF7D9A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1C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1934"/>
    <w:rsid w:val="00E11974"/>
    <w:rsid w:val="00E12908"/>
    <w:rsid w:val="00E12F45"/>
    <w:rsid w:val="00E130B1"/>
    <w:rsid w:val="00E13249"/>
    <w:rsid w:val="00E136E3"/>
    <w:rsid w:val="00E14095"/>
    <w:rsid w:val="00E14156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216"/>
    <w:rsid w:val="00E30551"/>
    <w:rsid w:val="00E305BE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9C2"/>
    <w:rsid w:val="00E35A09"/>
    <w:rsid w:val="00E35E3E"/>
    <w:rsid w:val="00E366FE"/>
    <w:rsid w:val="00E36BA4"/>
    <w:rsid w:val="00E36FF7"/>
    <w:rsid w:val="00E37224"/>
    <w:rsid w:val="00E374EF"/>
    <w:rsid w:val="00E37903"/>
    <w:rsid w:val="00E37A4A"/>
    <w:rsid w:val="00E37C73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0E3"/>
    <w:rsid w:val="00E47250"/>
    <w:rsid w:val="00E47417"/>
    <w:rsid w:val="00E4748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A5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6CA8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10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1F6A"/>
    <w:rsid w:val="00EA2554"/>
    <w:rsid w:val="00EA292C"/>
    <w:rsid w:val="00EA3427"/>
    <w:rsid w:val="00EA389C"/>
    <w:rsid w:val="00EA3ACB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3F35"/>
    <w:rsid w:val="00EB404C"/>
    <w:rsid w:val="00EB4869"/>
    <w:rsid w:val="00EB4C3A"/>
    <w:rsid w:val="00EB4EB5"/>
    <w:rsid w:val="00EB572E"/>
    <w:rsid w:val="00EB6AD9"/>
    <w:rsid w:val="00EB707C"/>
    <w:rsid w:val="00EB77BF"/>
    <w:rsid w:val="00EC0ABD"/>
    <w:rsid w:val="00EC25CC"/>
    <w:rsid w:val="00EC2637"/>
    <w:rsid w:val="00EC3006"/>
    <w:rsid w:val="00EC36EA"/>
    <w:rsid w:val="00EC3AC5"/>
    <w:rsid w:val="00EC47E9"/>
    <w:rsid w:val="00EC4950"/>
    <w:rsid w:val="00EC4D08"/>
    <w:rsid w:val="00EC52DD"/>
    <w:rsid w:val="00EC5357"/>
    <w:rsid w:val="00EC5B08"/>
    <w:rsid w:val="00EC63B3"/>
    <w:rsid w:val="00EC6567"/>
    <w:rsid w:val="00EC75FE"/>
    <w:rsid w:val="00EC780A"/>
    <w:rsid w:val="00EC7C21"/>
    <w:rsid w:val="00EC7E0E"/>
    <w:rsid w:val="00EC7FEE"/>
    <w:rsid w:val="00ED0CCC"/>
    <w:rsid w:val="00ED0E26"/>
    <w:rsid w:val="00ED1778"/>
    <w:rsid w:val="00ED1F9C"/>
    <w:rsid w:val="00ED2306"/>
    <w:rsid w:val="00ED2800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6623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4E6F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1955"/>
    <w:rsid w:val="00F1228E"/>
    <w:rsid w:val="00F122EF"/>
    <w:rsid w:val="00F125FC"/>
    <w:rsid w:val="00F13089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1E6C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5E"/>
    <w:rsid w:val="00F26296"/>
    <w:rsid w:val="00F26546"/>
    <w:rsid w:val="00F271A7"/>
    <w:rsid w:val="00F275A1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D64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186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CA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566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67878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0DE"/>
    <w:rsid w:val="00F8313B"/>
    <w:rsid w:val="00F83724"/>
    <w:rsid w:val="00F83A64"/>
    <w:rsid w:val="00F83E23"/>
    <w:rsid w:val="00F84412"/>
    <w:rsid w:val="00F8452E"/>
    <w:rsid w:val="00F8485D"/>
    <w:rsid w:val="00F84D25"/>
    <w:rsid w:val="00F857C3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1B8"/>
    <w:rsid w:val="00F95D88"/>
    <w:rsid w:val="00F96745"/>
    <w:rsid w:val="00F973FE"/>
    <w:rsid w:val="00F978CD"/>
    <w:rsid w:val="00F97DC0"/>
    <w:rsid w:val="00FA010A"/>
    <w:rsid w:val="00FA038C"/>
    <w:rsid w:val="00FA082D"/>
    <w:rsid w:val="00FA1384"/>
    <w:rsid w:val="00FA14A9"/>
    <w:rsid w:val="00FA1807"/>
    <w:rsid w:val="00FA1992"/>
    <w:rsid w:val="00FA3244"/>
    <w:rsid w:val="00FA3746"/>
    <w:rsid w:val="00FA398A"/>
    <w:rsid w:val="00FA3D0D"/>
    <w:rsid w:val="00FA3D5A"/>
    <w:rsid w:val="00FA49E3"/>
    <w:rsid w:val="00FA4FEF"/>
    <w:rsid w:val="00FA5157"/>
    <w:rsid w:val="00FA5169"/>
    <w:rsid w:val="00FA520E"/>
    <w:rsid w:val="00FA548B"/>
    <w:rsid w:val="00FA54E3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4ACB"/>
    <w:rsid w:val="00FB62EE"/>
    <w:rsid w:val="00FB6AB4"/>
    <w:rsid w:val="00FB77BE"/>
    <w:rsid w:val="00FB7BD9"/>
    <w:rsid w:val="00FB7BE4"/>
    <w:rsid w:val="00FB7E29"/>
    <w:rsid w:val="00FC000D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0EA9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6FA7"/>
    <w:rsid w:val="00FD76D6"/>
    <w:rsid w:val="00FD7D00"/>
    <w:rsid w:val="00FE0052"/>
    <w:rsid w:val="00FE00BB"/>
    <w:rsid w:val="00FE03CC"/>
    <w:rsid w:val="00FE0592"/>
    <w:rsid w:val="00FE0D5F"/>
    <w:rsid w:val="00FE117D"/>
    <w:rsid w:val="00FE1216"/>
    <w:rsid w:val="00FE15F1"/>
    <w:rsid w:val="00FE2000"/>
    <w:rsid w:val="00FE2987"/>
    <w:rsid w:val="00FE3D6C"/>
    <w:rsid w:val="00FE3FFD"/>
    <w:rsid w:val="00FE4765"/>
    <w:rsid w:val="00FE48E1"/>
    <w:rsid w:val="00FE494F"/>
    <w:rsid w:val="00FE52E5"/>
    <w:rsid w:val="00FE5EED"/>
    <w:rsid w:val="00FE6168"/>
    <w:rsid w:val="00FE6877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50"/>
    <w:rsid w:val="00FF5DF2"/>
    <w:rsid w:val="00FF63D7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57840F-4B1F-42E5-96AC-DD528BAD2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140</TotalTime>
  <Pages>10</Pages>
  <Words>1529</Words>
  <Characters>7191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Kornsiri, Chongaksorn</cp:lastModifiedBy>
  <cp:revision>123</cp:revision>
  <cp:lastPrinted>2025-08-04T15:13:00Z</cp:lastPrinted>
  <dcterms:created xsi:type="dcterms:W3CDTF">2026-02-05T16:07:00Z</dcterms:created>
  <dcterms:modified xsi:type="dcterms:W3CDTF">2026-05-13T08:28:00Z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