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DA0744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DA0744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DA0744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DA0744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434F3D03" w:rsidR="00291DF4" w:rsidRPr="00DA0744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DA0744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DA0744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DA0744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58F2B04A" w:rsidR="00291DF4" w:rsidRPr="00DA0744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DA0744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DA0744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DA0744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282B982E" w:rsidR="007A2546" w:rsidRPr="00DA0744" w:rsidRDefault="0068014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DA0744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DA0744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DA0744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384124F2" w:rsidR="00D11715" w:rsidRPr="00DA0744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DA0744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DA0744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DA07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DA0744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18463E9C" w:rsidR="00D11715" w:rsidRPr="00DA0744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DA0744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F7A9" w14:textId="6C8D29C0" w:rsidR="00D11715" w:rsidRPr="00DA0744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B67E15" w:rsidRPr="00DA0744" w14:paraId="678903BA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85B511" w14:textId="3B9C0292" w:rsidR="00B67E15" w:rsidRPr="00DA0744" w:rsidRDefault="00C40C1A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7FFEC8" w14:textId="77777777" w:rsidR="00B67E15" w:rsidRPr="00DA0744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35DFB93" w14:textId="64A8250C" w:rsidR="00B67E15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DA0744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18AD1E69" w:rsidR="00E70A73" w:rsidRPr="00DA0744" w:rsidRDefault="00C40C1A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5B7AE3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78640B7" w14:textId="2EA5E806" w:rsidR="00E70A73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DA0744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4E65EA" w14:textId="1FD3ABFA" w:rsidR="00E70A73" w:rsidRPr="00DA0744" w:rsidRDefault="00C40C1A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A88D4F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541FE99" w14:textId="25DA885D" w:rsidR="00E70A73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DA0744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400781" w14:textId="29A913C2" w:rsidR="00E70A73" w:rsidRPr="00DA0744" w:rsidRDefault="00C40C1A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CA447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CE6E50D" w14:textId="0C14D868" w:rsidR="00E70A73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70A73" w:rsidRPr="00DA0744" w14:paraId="752E178B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3C9686" w14:textId="650EFF88" w:rsidR="00E70A73" w:rsidRPr="00DA0744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40C1A"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06768ED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310232" w14:textId="6CC66C69" w:rsidR="00E70A73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0A73" w:rsidRPr="00DA0744" w14:paraId="36D0414D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890B72" w14:textId="1360CCA1" w:rsidR="00E70A73" w:rsidRPr="00DA0744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40C1A"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88F0BA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B87E104" w14:textId="39E33D5A" w:rsidR="00E70A73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70A73" w:rsidRPr="00DA0744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7D46F5" w14:textId="4F4476A1" w:rsidR="00E70A73" w:rsidRPr="00DA0744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40C1A" w:rsidRPr="00DA07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17FD1F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E56591E" w14:textId="0F87D45D" w:rsidR="00E70A73" w:rsidRPr="00DA0744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70A73" w:rsidRPr="00DA0744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6878B" w14:textId="6A07CC4C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AA2A3" w14:textId="77777777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A2DF11A" w14:textId="16B99EA5" w:rsidR="00E70A73" w:rsidRPr="00DA0744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DA0744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66018F" w14:textId="7691C0D8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6BBF1" w14:textId="77777777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C74E318" w14:textId="4B0AC0C2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DA0744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371234" w14:textId="105C1AC1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212A2" w14:textId="77777777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F519E1A" w14:textId="387B10EA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DA0744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D1C137" w14:textId="52216857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EE36FF" w14:textId="77777777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DA0744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C06A7" w14:textId="3481FE7C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7EB71" w14:textId="77777777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DA0744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044B1" w14:textId="16388BB5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7E936" w14:textId="77777777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DC3745" w:rsidRPr="00DA0744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DA0744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DA0744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DA0744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</w:rPr>
        <w:br w:type="page"/>
      </w:r>
      <w:r w:rsidRPr="00DA074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6C1F601B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DA0744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DA0744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DA074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1805" w:rsidRPr="00DA0744">
        <w:rPr>
          <w:rFonts w:asciiTheme="majorBidi" w:hAnsiTheme="majorBidi" w:cstheme="majorBidi"/>
          <w:sz w:val="30"/>
          <w:szCs w:val="30"/>
        </w:rPr>
        <w:t xml:space="preserve"> 1</w:t>
      </w:r>
      <w:r w:rsidR="00BB30F3" w:rsidRPr="00DA0744">
        <w:rPr>
          <w:rFonts w:asciiTheme="majorBidi" w:hAnsiTheme="majorBidi" w:cstheme="majorBidi"/>
          <w:sz w:val="30"/>
          <w:szCs w:val="30"/>
        </w:rPr>
        <w:t>4</w:t>
      </w:r>
      <w:r w:rsidR="00796818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28638C" w:rsidRPr="00DA0744">
        <w:rPr>
          <w:rFonts w:asciiTheme="majorBidi" w:hAnsiTheme="majorBidi" w:hint="cs"/>
          <w:sz w:val="30"/>
          <w:szCs w:val="30"/>
          <w:cs/>
        </w:rPr>
        <w:t>พฤ</w:t>
      </w:r>
      <w:r w:rsidR="00E61E03" w:rsidRPr="00DA0744">
        <w:rPr>
          <w:rFonts w:asciiTheme="majorBidi" w:hAnsiTheme="majorBidi" w:hint="cs"/>
          <w:sz w:val="30"/>
          <w:szCs w:val="30"/>
          <w:cs/>
        </w:rPr>
        <w:t>ษภาคม</w:t>
      </w:r>
      <w:r w:rsidR="2F3E409B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DA0744">
        <w:rPr>
          <w:rFonts w:asciiTheme="majorBidi" w:hAnsiTheme="majorBidi" w:cstheme="majorBidi"/>
          <w:sz w:val="30"/>
          <w:szCs w:val="30"/>
        </w:rPr>
        <w:t>256</w:t>
      </w:r>
      <w:r w:rsidR="00BB30F3" w:rsidRPr="00DA0744">
        <w:rPr>
          <w:rFonts w:asciiTheme="majorBidi" w:hAnsiTheme="majorBidi" w:cstheme="majorBidi"/>
          <w:sz w:val="30"/>
          <w:szCs w:val="30"/>
        </w:rPr>
        <w:t>9</w:t>
      </w:r>
    </w:p>
    <w:p w14:paraId="0055BCD2" w14:textId="77777777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DA0744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DA0744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DA0744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DA0744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DA0744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07748DED" w:rsidR="0009267B" w:rsidRPr="00DA0744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DA0744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DA0744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DA0744">
        <w:rPr>
          <w:rFonts w:asciiTheme="majorBidi" w:hAnsiTheme="majorBidi" w:cstheme="majorBidi"/>
          <w:sz w:val="30"/>
          <w:szCs w:val="30"/>
        </w:rPr>
        <w:br/>
      </w:r>
      <w:r w:rsidR="00D81125" w:rsidRPr="00DA0744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DA0744">
        <w:rPr>
          <w:rFonts w:asciiTheme="majorBidi" w:hAnsiTheme="majorBidi" w:cstheme="majorBidi"/>
          <w:sz w:val="30"/>
          <w:szCs w:val="30"/>
        </w:rPr>
        <w:t>“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DA0744">
        <w:rPr>
          <w:rFonts w:asciiTheme="majorBidi" w:hAnsiTheme="majorBidi" w:cstheme="majorBidi"/>
          <w:sz w:val="30"/>
          <w:szCs w:val="30"/>
        </w:rPr>
        <w:t>”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A0744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DA0744">
        <w:rPr>
          <w:rFonts w:asciiTheme="majorBidi" w:hAnsiTheme="majorBidi" w:cstheme="majorBidi"/>
          <w:sz w:val="30"/>
          <w:szCs w:val="30"/>
          <w:cs/>
        </w:rPr>
        <w:t>่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="005C0C03" w:rsidRPr="00DA0744">
        <w:rPr>
          <w:rFonts w:asciiTheme="majorBidi" w:hAnsiTheme="majorBidi" w:cstheme="majorBidi"/>
          <w:sz w:val="30"/>
          <w:szCs w:val="30"/>
        </w:rPr>
        <w:t>4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DA074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DA0744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DA0744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DA07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680145" w:rsidRPr="00DA0744">
        <w:rPr>
          <w:rFonts w:asciiTheme="majorBidi" w:hAnsiTheme="majorBidi" w:cstheme="majorBidi"/>
          <w:spacing w:val="6"/>
          <w:sz w:val="30"/>
          <w:szCs w:val="30"/>
        </w:rPr>
        <w:t>3</w:t>
      </w:r>
      <w:r w:rsidR="005C0C03" w:rsidRPr="00DA0744">
        <w:rPr>
          <w:rFonts w:asciiTheme="majorBidi" w:hAnsiTheme="majorBidi" w:cstheme="majorBidi"/>
          <w:spacing w:val="6"/>
          <w:sz w:val="30"/>
          <w:szCs w:val="30"/>
        </w:rPr>
        <w:t>1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DA07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C0C03" w:rsidRPr="00DA074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4467CD" w:rsidRPr="00DA0744">
        <w:rPr>
          <w:rFonts w:asciiTheme="majorBidi" w:hAnsiTheme="majorBidi" w:cstheme="majorBidi"/>
          <w:spacing w:val="6"/>
          <w:sz w:val="30"/>
          <w:szCs w:val="30"/>
        </w:rPr>
        <w:t>8</w:t>
      </w:r>
    </w:p>
    <w:p w14:paraId="2ABE7E87" w14:textId="77777777" w:rsidR="00A97F99" w:rsidRPr="00DA0744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0C0ED7B6" w:rsidR="001419CD" w:rsidRPr="00DA0744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DA0744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DA0744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C40C1A" w:rsidRPr="00DA074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45B85" w:rsidRPr="00DA074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71763" w:rsidRPr="00DA0744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DA0744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DA0744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DA0744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DA0744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="005C0C03" w:rsidRPr="00DA0744">
        <w:rPr>
          <w:rFonts w:asciiTheme="majorBidi" w:hAnsiTheme="majorBidi" w:cstheme="majorBidi"/>
          <w:sz w:val="30"/>
          <w:szCs w:val="30"/>
        </w:rPr>
        <w:t>1</w:t>
      </w:r>
      <w:r w:rsidR="00E70B40" w:rsidRPr="00DA07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DA0744">
        <w:rPr>
          <w:rFonts w:asciiTheme="majorBidi" w:hAnsiTheme="majorBidi" w:cstheme="majorBidi"/>
          <w:sz w:val="30"/>
          <w:szCs w:val="30"/>
        </w:rPr>
        <w:t>256</w:t>
      </w:r>
      <w:r w:rsidR="004467CD" w:rsidRPr="00DA0744">
        <w:rPr>
          <w:rFonts w:asciiTheme="majorBidi" w:hAnsiTheme="majorBidi" w:cstheme="majorBidi"/>
          <w:sz w:val="30"/>
          <w:szCs w:val="30"/>
        </w:rPr>
        <w:t>8</w:t>
      </w:r>
    </w:p>
    <w:p w14:paraId="7369B47E" w14:textId="77777777" w:rsidR="007A2546" w:rsidRPr="00DA0744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DA0744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DA0744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DA0744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20"/>
          <w:szCs w:val="20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DD6666" w:rsidRPr="00DA0744" w14:paraId="01D8FA08" w14:textId="77777777" w:rsidTr="00736BBB">
        <w:trPr>
          <w:tblHeader/>
        </w:trPr>
        <w:tc>
          <w:tcPr>
            <w:tcW w:w="4140" w:type="dxa"/>
            <w:hideMark/>
          </w:tcPr>
          <w:p w14:paraId="25EFE155" w14:textId="77777777" w:rsidR="00DD6666" w:rsidRPr="00DA0744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7EA44075" w14:textId="77777777" w:rsidR="00DD6666" w:rsidRPr="00DA0744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49CCC0" w14:textId="77777777" w:rsidR="00DD6666" w:rsidRPr="00DA0744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040D284" w14:textId="77777777" w:rsidR="00DD6666" w:rsidRPr="00DA0744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DA0744" w14:paraId="587BB65D" w14:textId="77777777" w:rsidTr="00736BBB">
        <w:trPr>
          <w:trHeight w:val="70"/>
          <w:tblHeader/>
        </w:trPr>
        <w:tc>
          <w:tcPr>
            <w:tcW w:w="4140" w:type="dxa"/>
            <w:hideMark/>
          </w:tcPr>
          <w:p w14:paraId="7BFCC3EB" w14:textId="13BEC593" w:rsidR="00DD6666" w:rsidRPr="00DA0744" w:rsidRDefault="00DD6666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C54A1"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80145"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C54A1"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DE6572"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54A1"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hideMark/>
          </w:tcPr>
          <w:p w14:paraId="2AF5055C" w14:textId="395A73E4" w:rsidR="00DD6666" w:rsidRPr="00DA0744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4467CD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14:paraId="14DB7610" w14:textId="77777777" w:rsidR="00DD6666" w:rsidRPr="00DA0744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4CFCE8" w14:textId="1225AC24" w:rsidR="00DD6666" w:rsidRPr="00DA0744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4467CD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E8F39DC" w14:textId="77777777" w:rsidR="00DD6666" w:rsidRPr="00DA0744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7AB5DC6" w14:textId="0487153E" w:rsidR="00DD6666" w:rsidRPr="00DA0744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4467CD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4395F42" w14:textId="77777777" w:rsidR="00DD6666" w:rsidRPr="00DA0744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0810DD" w14:textId="2B317EF2" w:rsidR="00DD6666" w:rsidRPr="00DA0744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4467CD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D6666" w:rsidRPr="00DA0744" w14:paraId="29AAE42C" w14:textId="77777777" w:rsidTr="00736BBB">
        <w:trPr>
          <w:trHeight w:val="344"/>
          <w:tblHeader/>
        </w:trPr>
        <w:tc>
          <w:tcPr>
            <w:tcW w:w="4140" w:type="dxa"/>
          </w:tcPr>
          <w:p w14:paraId="1D1003F3" w14:textId="77777777" w:rsidR="00DD6666" w:rsidRPr="00DA0744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0A7445EA" w14:textId="77777777" w:rsidR="00DD6666" w:rsidRPr="00DA0744" w:rsidRDefault="00DD6666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D6666" w:rsidRPr="00DA0744" w14:paraId="36FC170B" w14:textId="77777777" w:rsidTr="00736BBB">
        <w:tc>
          <w:tcPr>
            <w:tcW w:w="4140" w:type="dxa"/>
            <w:hideMark/>
          </w:tcPr>
          <w:p w14:paraId="1C002E60" w14:textId="77777777" w:rsidR="00DD6666" w:rsidRPr="00DA0744" w:rsidRDefault="00DD6666" w:rsidP="00736BB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FFC9CD" w14:textId="77777777" w:rsidR="00DD6666" w:rsidRPr="00DA0744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DAEC3" w14:textId="77777777" w:rsidR="00DD6666" w:rsidRPr="00DA0744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566142" w14:textId="77777777" w:rsidR="00DD6666" w:rsidRPr="00DA0744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DE276" w14:textId="77777777" w:rsidR="00DD6666" w:rsidRPr="00DA0744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45BFA2" w14:textId="77777777" w:rsidR="00DD6666" w:rsidRPr="00DA0744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D564F9" w14:textId="77777777" w:rsidR="00DD6666" w:rsidRPr="00DA0744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B8F6400" w14:textId="77777777" w:rsidR="00DD6666" w:rsidRPr="00DA0744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467CD" w:rsidRPr="00DA0744" w14:paraId="4C37C065" w14:textId="77777777" w:rsidTr="003E0C18">
        <w:tc>
          <w:tcPr>
            <w:tcW w:w="4140" w:type="dxa"/>
            <w:hideMark/>
          </w:tcPr>
          <w:p w14:paraId="000CD226" w14:textId="77777777" w:rsidR="004467CD" w:rsidRPr="00DA0744" w:rsidRDefault="004467CD" w:rsidP="004467C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6E6A46B" w14:textId="14989EBA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3E619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93267EA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C95B0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B58E95" w14:textId="7F3AFA5B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</w:tcPr>
          <w:p w14:paraId="702BB3B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79A0ED4" w14:textId="6EA8074F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4467CD" w:rsidRPr="00DA0744" w14:paraId="25DC16DD" w14:textId="77777777" w:rsidTr="003E0C18">
        <w:tc>
          <w:tcPr>
            <w:tcW w:w="4140" w:type="dxa"/>
            <w:hideMark/>
          </w:tcPr>
          <w:p w14:paraId="11DCB351" w14:textId="77777777" w:rsidR="004467CD" w:rsidRPr="00DA0744" w:rsidRDefault="004467CD" w:rsidP="004467C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AD7EEFC" w14:textId="3E0E0D34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F81B1B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134A151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D7757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78396B" w14:textId="1BAB8BF4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733F9E9A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B466E4" w14:textId="4AF7CDE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467CD" w:rsidRPr="00DA0744" w14:paraId="7C9D1EAF" w14:textId="77777777" w:rsidTr="003E0C18">
        <w:tc>
          <w:tcPr>
            <w:tcW w:w="4140" w:type="dxa"/>
            <w:hideMark/>
          </w:tcPr>
          <w:p w14:paraId="0765F48E" w14:textId="77777777" w:rsidR="004467CD" w:rsidRPr="00DA0744" w:rsidRDefault="004467CD" w:rsidP="004467C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639E03" w14:textId="3C1D503E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1B1BC4C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A9175F8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77412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CD399" w14:textId="72D39FF9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02AE4E3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3FAEE83" w14:textId="4ACF9F11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4467CD" w:rsidRPr="00DA0744" w14:paraId="43613764" w14:textId="77777777" w:rsidTr="003E0C18">
        <w:tc>
          <w:tcPr>
            <w:tcW w:w="4140" w:type="dxa"/>
            <w:vAlign w:val="bottom"/>
            <w:hideMark/>
          </w:tcPr>
          <w:p w14:paraId="32AF2386" w14:textId="77777777" w:rsidR="004467CD" w:rsidRPr="00DA0744" w:rsidRDefault="004467CD" w:rsidP="004467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3F2A094" w14:textId="4B9C37E2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E06F987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C9F6684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2CB1D1" w14:textId="77777777" w:rsidR="004467CD" w:rsidRPr="00DA0744" w:rsidRDefault="004467CD" w:rsidP="004467CD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FAE6CED" w14:textId="42E48C78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1959D4F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C0B809" w14:textId="61F09070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4467CD" w:rsidRPr="00DA0744" w14:paraId="377439E9" w14:textId="77777777" w:rsidTr="003E0C18">
        <w:tc>
          <w:tcPr>
            <w:tcW w:w="4140" w:type="dxa"/>
            <w:hideMark/>
          </w:tcPr>
          <w:p w14:paraId="0396D691" w14:textId="39CBB2D7" w:rsidR="004467CD" w:rsidRPr="00DA0744" w:rsidRDefault="004467CD" w:rsidP="004467CD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4CB226FB" w14:textId="4318BF61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8E4EC3" w14:textId="77777777" w:rsidR="004467CD" w:rsidRPr="00DA0744" w:rsidRDefault="004467CD" w:rsidP="004467CD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370780B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9F25F" w14:textId="77777777" w:rsidR="004467CD" w:rsidRPr="00DA0744" w:rsidRDefault="004467CD" w:rsidP="004467CD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493FF13" w14:textId="3FFBA722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CAD7091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C43D66" w14:textId="4EFBEA5B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467CD" w:rsidRPr="00DA0744" w14:paraId="70A6A04C" w14:textId="77777777" w:rsidTr="003E0C18">
        <w:tc>
          <w:tcPr>
            <w:tcW w:w="4140" w:type="dxa"/>
            <w:hideMark/>
          </w:tcPr>
          <w:p w14:paraId="00DE80E8" w14:textId="77777777" w:rsidR="004467CD" w:rsidRPr="00DA0744" w:rsidRDefault="004467CD" w:rsidP="004467CD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303EEEA" w14:textId="2772C3C2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F16E68" w14:textId="77777777" w:rsidR="004467CD" w:rsidRPr="00DA0744" w:rsidRDefault="004467CD" w:rsidP="004467CD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258AA2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44569E" w14:textId="77777777" w:rsidR="004467CD" w:rsidRPr="00DA0744" w:rsidRDefault="004467CD" w:rsidP="004467CD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0BBEF92" w14:textId="378C1352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66A5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4E29DC3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CB2712" w14:textId="7894E5C8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4467CD" w:rsidRPr="00DA0744" w14:paraId="1583FCB6" w14:textId="77777777" w:rsidTr="003E0C18">
        <w:tc>
          <w:tcPr>
            <w:tcW w:w="4140" w:type="dxa"/>
            <w:hideMark/>
          </w:tcPr>
          <w:p w14:paraId="43607DBE" w14:textId="77777777" w:rsidR="004467CD" w:rsidRPr="00DA0744" w:rsidRDefault="004467CD" w:rsidP="004467CD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C4BEDC" w14:textId="78CCA2F2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DAD9CA" w14:textId="77777777" w:rsidR="004467CD" w:rsidRPr="00DA0744" w:rsidRDefault="004467CD" w:rsidP="004467CD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3E1C205" w14:textId="77777777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D1708" w14:textId="77777777" w:rsidR="004467CD" w:rsidRPr="00DA0744" w:rsidRDefault="004467CD" w:rsidP="004467CD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AC956E3" w14:textId="640D020D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9171929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2CF370" w14:textId="506A450B" w:rsidR="004467CD" w:rsidRPr="00DA0744" w:rsidRDefault="004467CD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A4737" w:rsidRPr="00DA0744" w14:paraId="0C1D71BF" w14:textId="77777777" w:rsidTr="00796818">
        <w:trPr>
          <w:trHeight w:val="71"/>
        </w:trPr>
        <w:tc>
          <w:tcPr>
            <w:tcW w:w="4140" w:type="dxa"/>
          </w:tcPr>
          <w:p w14:paraId="6AFC32A5" w14:textId="77777777" w:rsidR="002A4737" w:rsidRPr="00DA0744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2FD5AE" w14:textId="77777777" w:rsidR="002A4737" w:rsidRPr="00DA0744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256A3A" w14:textId="77777777" w:rsidR="002A4737" w:rsidRPr="00DA0744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C68E9C4" w14:textId="77777777" w:rsidR="002A4737" w:rsidRPr="00DA0744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FDCF4F8" w14:textId="77777777" w:rsidR="002A4737" w:rsidRPr="00DA0744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0AAEB619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B8C950D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0B3F07DD" w14:textId="77777777" w:rsidR="002A4737" w:rsidRPr="00DA0744" w:rsidRDefault="002A4737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A4737" w:rsidRPr="00DA0744" w14:paraId="39910D02" w14:textId="77777777" w:rsidTr="00736BBB">
        <w:tc>
          <w:tcPr>
            <w:tcW w:w="4140" w:type="dxa"/>
            <w:hideMark/>
          </w:tcPr>
          <w:p w14:paraId="60A1524C" w14:textId="77777777" w:rsidR="002A4737" w:rsidRPr="00DA0744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27DF2A5E" w14:textId="77777777" w:rsidR="002A4737" w:rsidRPr="00DA0744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7691C2F" w14:textId="77777777" w:rsidR="002A4737" w:rsidRPr="00DA0744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66B0E37" w14:textId="77777777" w:rsidR="002A4737" w:rsidRPr="00DA0744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3755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10B289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9E18E0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2CFA74" w14:textId="77777777" w:rsidR="002A4737" w:rsidRPr="00DA0744" w:rsidRDefault="002A4737" w:rsidP="002A4737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467CD" w:rsidRPr="00DA0744" w14:paraId="146B1E43" w14:textId="77777777" w:rsidTr="003E0C18">
        <w:tc>
          <w:tcPr>
            <w:tcW w:w="4140" w:type="dxa"/>
            <w:hideMark/>
          </w:tcPr>
          <w:p w14:paraId="0CACC98A" w14:textId="5698BB02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BBC755E" w14:textId="5B773C3F" w:rsidR="004467CD" w:rsidRPr="00DA0744" w:rsidRDefault="006666A5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61" w:type="dxa"/>
          </w:tcPr>
          <w:p w14:paraId="67EF86DD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6B15C5D1" w14:textId="12103F76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D52D498" w14:textId="77777777" w:rsidR="004467CD" w:rsidRPr="00DA0744" w:rsidRDefault="004467CD" w:rsidP="004467CD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DB293D3" w14:textId="4DF01522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DDDFDE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E215CC" w14:textId="48750869" w:rsidR="004467CD" w:rsidRPr="00DA0744" w:rsidRDefault="004467CD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467CD" w:rsidRPr="00DA0744" w14:paraId="17FDBD0E" w14:textId="77777777" w:rsidTr="003E0C18">
        <w:tc>
          <w:tcPr>
            <w:tcW w:w="4140" w:type="dxa"/>
            <w:hideMark/>
          </w:tcPr>
          <w:p w14:paraId="6C749A39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D6B27" w14:textId="5D7B0B7D" w:rsidR="004467CD" w:rsidRPr="00DA0744" w:rsidRDefault="006666A5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4514871E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F905C78" w14:textId="28416680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03847E1" w14:textId="77777777" w:rsidR="004467CD" w:rsidRPr="00DA0744" w:rsidRDefault="004467CD" w:rsidP="004467CD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A45E0" w14:textId="35449EF5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C772A0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8852C35" w14:textId="7522025B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467CD" w:rsidRPr="00DA0744" w14:paraId="014E83D9" w14:textId="77777777" w:rsidTr="003E0C18">
        <w:tc>
          <w:tcPr>
            <w:tcW w:w="4140" w:type="dxa"/>
            <w:hideMark/>
          </w:tcPr>
          <w:p w14:paraId="7C4A86B8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1F295E" w14:textId="5F7A3478" w:rsidR="004467CD" w:rsidRPr="00DA0744" w:rsidRDefault="004467CD" w:rsidP="004467CD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082E3FA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870A5B8" w14:textId="2F186071" w:rsidR="004467CD" w:rsidRPr="00DA0744" w:rsidRDefault="004467CD" w:rsidP="004467C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924AA6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46B518" w14:textId="35314CD9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29E3E0C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BF3484" w14:textId="75D68B1B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467CD" w:rsidRPr="00DA0744" w14:paraId="6F59870C" w14:textId="77777777" w:rsidTr="003E0C18">
        <w:trPr>
          <w:trHeight w:val="203"/>
        </w:trPr>
        <w:tc>
          <w:tcPr>
            <w:tcW w:w="4140" w:type="dxa"/>
            <w:hideMark/>
          </w:tcPr>
          <w:p w14:paraId="3C24D1C8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B90B71A" w14:textId="03462B7E" w:rsidR="004467CD" w:rsidRPr="00DA0744" w:rsidRDefault="006666A5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261" w:type="dxa"/>
          </w:tcPr>
          <w:p w14:paraId="29CD56C2" w14:textId="77777777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4586231F" w14:textId="76BD26A4" w:rsidR="004467CD" w:rsidRPr="00DA0744" w:rsidRDefault="004467CD" w:rsidP="004467CD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45FE4383" w14:textId="77777777" w:rsidR="004467CD" w:rsidRPr="00DA0744" w:rsidRDefault="004467CD" w:rsidP="004467CD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670DDF8" w14:textId="197FB80A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730043B7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2AE67" w14:textId="15ABB430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2A4737" w:rsidRPr="00DA0744" w14:paraId="406E4C11" w14:textId="77777777" w:rsidTr="005D721C">
        <w:trPr>
          <w:trHeight w:val="68"/>
        </w:trPr>
        <w:tc>
          <w:tcPr>
            <w:tcW w:w="4140" w:type="dxa"/>
          </w:tcPr>
          <w:p w14:paraId="589ECB46" w14:textId="77777777" w:rsidR="002A4737" w:rsidRPr="00DA0744" w:rsidRDefault="002A4737" w:rsidP="005D721C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EE91644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F0826BD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6C2FA0C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0FF92F2" w14:textId="77777777" w:rsidR="002A4737" w:rsidRPr="00DA0744" w:rsidRDefault="002A4737" w:rsidP="005D721C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7B54008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F663EE3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608744FB" w14:textId="77777777" w:rsidR="002A4737" w:rsidRPr="00DA0744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DA0744" w14:paraId="0F40673F" w14:textId="77777777" w:rsidTr="00736BBB">
        <w:tc>
          <w:tcPr>
            <w:tcW w:w="4140" w:type="dxa"/>
            <w:hideMark/>
          </w:tcPr>
          <w:p w14:paraId="6268FDD1" w14:textId="77777777" w:rsidR="002A4737" w:rsidRPr="00DA0744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0DE2C5D" w14:textId="77777777" w:rsidR="002A4737" w:rsidRPr="00DA0744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658EC24" w14:textId="77777777" w:rsidR="002A4737" w:rsidRPr="00DA0744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67DA65" w14:textId="77777777" w:rsidR="002A4737" w:rsidRPr="00DA0744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32532B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AD89D7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C230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5F9769" w14:textId="77777777" w:rsidR="002A4737" w:rsidRPr="00DA0744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467CD" w:rsidRPr="00DA0744" w14:paraId="61E149EB" w14:textId="77777777" w:rsidTr="003E0C18">
        <w:tc>
          <w:tcPr>
            <w:tcW w:w="4140" w:type="dxa"/>
            <w:hideMark/>
          </w:tcPr>
          <w:p w14:paraId="34C59608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B1988F3" w14:textId="35117F95" w:rsidR="004467CD" w:rsidRPr="00DA0744" w:rsidRDefault="006666A5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1" w:type="dxa"/>
          </w:tcPr>
          <w:p w14:paraId="3DA7962A" w14:textId="77777777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1389276" w14:textId="69215F88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257A477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74D3CC8" w14:textId="18370770" w:rsidR="004467CD" w:rsidRPr="00DA0744" w:rsidRDefault="006666A5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216613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155C131" w14:textId="3F043804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467CD" w:rsidRPr="00DA0744" w14:paraId="4CC7C8CD" w14:textId="77777777" w:rsidTr="003E0C18">
        <w:tc>
          <w:tcPr>
            <w:tcW w:w="4140" w:type="dxa"/>
            <w:hideMark/>
          </w:tcPr>
          <w:p w14:paraId="1ADDA366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3D25087" w14:textId="3C73ED33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76682807" w14:textId="77777777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14D47E58" w14:textId="1C9CC261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FFBBBA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BD1AC89" w14:textId="12C069FC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5D4AEB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B3F0C4D" w14:textId="4CCED843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467CD" w:rsidRPr="00DA0744" w14:paraId="788578FE" w14:textId="77777777" w:rsidTr="003E0C18">
        <w:tc>
          <w:tcPr>
            <w:tcW w:w="4140" w:type="dxa"/>
            <w:vAlign w:val="center"/>
            <w:hideMark/>
          </w:tcPr>
          <w:p w14:paraId="69351FE2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6151A90" w14:textId="2013F9B4" w:rsidR="004467CD" w:rsidRPr="00DA0744" w:rsidRDefault="004467CD" w:rsidP="004467CD">
            <w:pPr>
              <w:pStyle w:val="a1"/>
              <w:tabs>
                <w:tab w:val="decimal" w:pos="91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666A5" w:rsidRPr="00DA0744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DA0744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2A8CAA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00730EF6" w14:textId="271C157E" w:rsidR="004467CD" w:rsidRPr="00DA0744" w:rsidRDefault="004467CD" w:rsidP="004467CD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  <w:r w:rsidRPr="00DA0744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119FE0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2F2A2C" w14:textId="685E13AC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0719819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E4E72D" w14:textId="0774BBD9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467CD" w:rsidRPr="00DA0744" w14:paraId="4926FD5A" w14:textId="77777777" w:rsidTr="00E27971">
        <w:tc>
          <w:tcPr>
            <w:tcW w:w="4140" w:type="dxa"/>
          </w:tcPr>
          <w:p w14:paraId="41A8A37F" w14:textId="7DF42F10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vAlign w:val="bottom"/>
          </w:tcPr>
          <w:p w14:paraId="7D950DCF" w14:textId="11BCF229" w:rsidR="004467CD" w:rsidRPr="00DA0744" w:rsidRDefault="006666A5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5A3FB3C3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8E01987" w14:textId="43155195" w:rsidR="004467CD" w:rsidRPr="00DA0744" w:rsidRDefault="004467CD" w:rsidP="003D70E7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8403A25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30358B6" w14:textId="2B3FE574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6F0B97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91C9904" w14:textId="3E6954EC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67CD" w:rsidRPr="00DA0744" w14:paraId="6F47036C" w14:textId="77777777" w:rsidTr="00DE6572">
        <w:tc>
          <w:tcPr>
            <w:tcW w:w="4140" w:type="dxa"/>
            <w:hideMark/>
          </w:tcPr>
          <w:p w14:paraId="756C0010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4B5F7F" w14:textId="44D112CE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259B6461" w14:textId="77777777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5669D87" w14:textId="08B7DC2E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CB61809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C502DC" w14:textId="14C62CE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10B99D9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519F133" w14:textId="151FF5B6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467CD" w:rsidRPr="00DA0744" w14:paraId="51B6DEB3" w14:textId="77777777" w:rsidTr="00DE6572">
        <w:tc>
          <w:tcPr>
            <w:tcW w:w="4140" w:type="dxa"/>
            <w:hideMark/>
          </w:tcPr>
          <w:p w14:paraId="125B3488" w14:textId="77777777" w:rsidR="004467CD" w:rsidRPr="00DA0744" w:rsidRDefault="004467CD" w:rsidP="004467C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FFB0744" w14:textId="48F78AF1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6C52AEF1" w14:textId="77777777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B0E3B54" w14:textId="15B79E06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C06CF06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C40D3ED" w14:textId="7577D590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0EEE28" w14:textId="77777777" w:rsidR="004467CD" w:rsidRPr="00DA0744" w:rsidRDefault="004467CD" w:rsidP="004467C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D3642D" w14:textId="64D03A43" w:rsidR="004467CD" w:rsidRPr="00DA0744" w:rsidRDefault="004467CD" w:rsidP="004467CD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10613" w:rsidRPr="00DA0744" w14:paraId="29C3C98F" w14:textId="77777777" w:rsidTr="00736BBB">
        <w:tc>
          <w:tcPr>
            <w:tcW w:w="4140" w:type="dxa"/>
          </w:tcPr>
          <w:p w14:paraId="7EFFE1EC" w14:textId="77777777" w:rsidR="00310613" w:rsidRPr="00DA0744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98B286D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A9AA3A8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9853781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56AF10AD" w14:textId="77777777" w:rsidR="00310613" w:rsidRPr="00DA0744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151F9B43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789407B8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61F90864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310613" w:rsidRPr="00DA0744" w14:paraId="2C42A757" w14:textId="77777777" w:rsidTr="00FC274C">
        <w:tc>
          <w:tcPr>
            <w:tcW w:w="4140" w:type="dxa"/>
          </w:tcPr>
          <w:p w14:paraId="34DFF574" w14:textId="52625427" w:rsidR="00310613" w:rsidRPr="00DA0744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ED83231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70A4D7B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4B2CB2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E674E" w14:textId="77777777" w:rsidR="00310613" w:rsidRPr="00DA0744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9CDEF7C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692650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EFA2BA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10613" w:rsidRPr="00DA0744" w14:paraId="15C323C0" w14:textId="77777777" w:rsidTr="00FC274C">
        <w:tc>
          <w:tcPr>
            <w:tcW w:w="4140" w:type="dxa"/>
          </w:tcPr>
          <w:p w14:paraId="73CBE0D9" w14:textId="21432B5F" w:rsidR="00310613" w:rsidRPr="00DA0744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7DD3A6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92D7A05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0AEEF40" w14:textId="77777777" w:rsidR="00310613" w:rsidRPr="00DA0744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1D5780" w14:textId="77777777" w:rsidR="00310613" w:rsidRPr="00DA0744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B276AF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FDF5B" w14:textId="77777777" w:rsidR="00310613" w:rsidRPr="00DA0744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A8975A" w14:textId="77777777" w:rsidR="00310613" w:rsidRPr="00DA0744" w:rsidRDefault="0031061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467CD" w:rsidRPr="00DA0744" w14:paraId="4631B52C" w14:textId="77777777" w:rsidTr="00FC274C">
        <w:tc>
          <w:tcPr>
            <w:tcW w:w="4140" w:type="dxa"/>
          </w:tcPr>
          <w:p w14:paraId="7183396C" w14:textId="28E38EC4" w:rsidR="004467CD" w:rsidRPr="00DA0744" w:rsidRDefault="004467CD" w:rsidP="004467CD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23ECFD5" w14:textId="56075A74" w:rsidR="004467CD" w:rsidRPr="00DA0744" w:rsidRDefault="00D36D47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61" w:type="dxa"/>
            <w:vAlign w:val="bottom"/>
          </w:tcPr>
          <w:p w14:paraId="4EB7F1EC" w14:textId="77777777" w:rsidR="004467CD" w:rsidRPr="00DA0744" w:rsidRDefault="004467CD" w:rsidP="004467CD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C8D8E2" w14:textId="1D0FA632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vAlign w:val="bottom"/>
          </w:tcPr>
          <w:p w14:paraId="11350A08" w14:textId="77777777" w:rsidR="004467CD" w:rsidRPr="00DA0744" w:rsidRDefault="004467CD" w:rsidP="004467CD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CE83AA" w14:textId="1D5EE285" w:rsidR="004467CD" w:rsidRPr="00DA0744" w:rsidRDefault="004467CD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32599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1F9DE86D" w14:textId="77777777" w:rsidR="004467CD" w:rsidRPr="00DA0744" w:rsidRDefault="004467CD" w:rsidP="004467CD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EA6502" w14:textId="6A4E7587" w:rsidR="004467CD" w:rsidRPr="00DA0744" w:rsidRDefault="004467CD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4467CD" w:rsidRPr="00DA0744" w14:paraId="2327A231" w14:textId="77777777" w:rsidTr="00FC274C">
        <w:tc>
          <w:tcPr>
            <w:tcW w:w="4140" w:type="dxa"/>
          </w:tcPr>
          <w:p w14:paraId="4DD7C464" w14:textId="16F6BDF0" w:rsidR="004467CD" w:rsidRPr="00DA0744" w:rsidRDefault="004467CD" w:rsidP="004467CD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9961601" w14:textId="4C4A51A7" w:rsidR="004467CD" w:rsidRPr="00DA0744" w:rsidRDefault="00171ED5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  <w:vAlign w:val="bottom"/>
          </w:tcPr>
          <w:p w14:paraId="3DD710DC" w14:textId="77777777" w:rsidR="004467CD" w:rsidRPr="00DA0744" w:rsidRDefault="004467CD" w:rsidP="004467CD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EAEA25B" w14:textId="2B3395C2" w:rsidR="004467CD" w:rsidRPr="00DA0744" w:rsidRDefault="004467CD" w:rsidP="004467CD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C97867B" w14:textId="77777777" w:rsidR="004467CD" w:rsidRPr="00DA0744" w:rsidRDefault="004467CD" w:rsidP="004467CD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0ED542" w14:textId="12269087" w:rsidR="004467CD" w:rsidRPr="00DA0744" w:rsidRDefault="004467CD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017FDC6" w14:textId="77777777" w:rsidR="004467CD" w:rsidRPr="00DA0744" w:rsidRDefault="004467CD" w:rsidP="004467CD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6F62A1" w14:textId="1130CDBB" w:rsidR="004467CD" w:rsidRPr="00DA0744" w:rsidRDefault="004467CD" w:rsidP="004467CD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</w:tbl>
    <w:p w14:paraId="75281D46" w14:textId="7A58BC21" w:rsidR="005B2D20" w:rsidRPr="00DA0744" w:rsidRDefault="005C0C03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DA0744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DA0744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DA0744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DE6572" w:rsidRPr="00DA0744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5C54A1" w:rsidRPr="00DA0744">
        <w:rPr>
          <w:rFonts w:ascii="Angsana New" w:hAnsi="Angsana New" w:hint="cs"/>
          <w:sz w:val="30"/>
          <w:szCs w:val="30"/>
          <w:cs/>
        </w:rPr>
        <w:t>สาม</w:t>
      </w:r>
      <w:r w:rsidR="00DE6572" w:rsidRPr="00DA0744">
        <w:rPr>
          <w:rFonts w:ascii="Angsana New" w:hAnsi="Angsana New" w:hint="cs"/>
          <w:sz w:val="30"/>
          <w:szCs w:val="30"/>
          <w:cs/>
        </w:rPr>
        <w:t>เดือน</w:t>
      </w:r>
      <w:r w:rsidR="00DE6572" w:rsidRPr="00DA074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80145" w:rsidRPr="00DA0744">
        <w:rPr>
          <w:rFonts w:ascii="Angsana New" w:hAnsi="Angsana New"/>
          <w:sz w:val="30"/>
          <w:szCs w:val="30"/>
        </w:rPr>
        <w:t>3</w:t>
      </w:r>
      <w:r w:rsidR="005C54A1" w:rsidRPr="00DA0744">
        <w:rPr>
          <w:rFonts w:ascii="Angsana New" w:hAnsi="Angsana New"/>
          <w:sz w:val="30"/>
          <w:szCs w:val="30"/>
        </w:rPr>
        <w:t>1</w:t>
      </w:r>
      <w:r w:rsidR="00DE6572" w:rsidRPr="00DA0744">
        <w:rPr>
          <w:rFonts w:ascii="Angsana New" w:hAnsi="Angsana New"/>
          <w:sz w:val="30"/>
          <w:szCs w:val="30"/>
        </w:rPr>
        <w:t xml:space="preserve"> </w:t>
      </w:r>
      <w:r w:rsidR="005C54A1" w:rsidRPr="00DA0744">
        <w:rPr>
          <w:rFonts w:ascii="Angsana New" w:hAnsi="Angsana New" w:hint="cs"/>
          <w:sz w:val="30"/>
          <w:szCs w:val="30"/>
          <w:cs/>
        </w:rPr>
        <w:t>มีนาคม</w:t>
      </w:r>
      <w:r w:rsidR="005B2D20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hAnsi="Angsana New"/>
          <w:sz w:val="30"/>
          <w:szCs w:val="30"/>
        </w:rPr>
        <w:t>256</w:t>
      </w:r>
      <w:r w:rsidR="004467CD" w:rsidRPr="00DA0744">
        <w:rPr>
          <w:rFonts w:ascii="Angsana New" w:hAnsi="Angsana New"/>
          <w:sz w:val="30"/>
          <w:szCs w:val="30"/>
        </w:rPr>
        <w:t>9</w:t>
      </w:r>
      <w:r w:rsidR="005B2D20" w:rsidRPr="00DA0744">
        <w:rPr>
          <w:rFonts w:ascii="Angsana New" w:hAnsi="Angsana New"/>
          <w:sz w:val="30"/>
          <w:szCs w:val="30"/>
        </w:rPr>
        <w:t xml:space="preserve"> </w:t>
      </w:r>
      <w:r w:rsidR="005B2D20" w:rsidRPr="00DA074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A0744">
        <w:rPr>
          <w:rFonts w:ascii="Angsana New" w:hAnsi="Angsana New"/>
          <w:sz w:val="30"/>
          <w:szCs w:val="30"/>
        </w:rPr>
        <w:t>256</w:t>
      </w:r>
      <w:r w:rsidR="004467CD" w:rsidRPr="00DA0744">
        <w:rPr>
          <w:rFonts w:ascii="Angsana New" w:hAnsi="Angsana New"/>
          <w:sz w:val="30"/>
          <w:szCs w:val="30"/>
        </w:rPr>
        <w:t>8</w:t>
      </w:r>
      <w:r w:rsidR="005B2D20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DA0744">
        <w:rPr>
          <w:rFonts w:ascii="Angsana New" w:hAnsi="Angsana New"/>
          <w:sz w:val="30"/>
          <w:szCs w:val="30"/>
          <w:cs/>
        </w:rPr>
        <w:t>จำนวน</w:t>
      </w:r>
      <w:r w:rsidR="009E362C" w:rsidRPr="00DA0744">
        <w:rPr>
          <w:rFonts w:ascii="Angsana New" w:hAnsi="Angsana New"/>
          <w:sz w:val="30"/>
          <w:szCs w:val="30"/>
        </w:rPr>
        <w:t xml:space="preserve"> </w:t>
      </w:r>
      <w:r w:rsidR="008B1428" w:rsidRPr="00DA0744">
        <w:rPr>
          <w:rFonts w:ascii="Angsana New" w:hAnsi="Angsana New"/>
          <w:sz w:val="30"/>
          <w:szCs w:val="30"/>
        </w:rPr>
        <w:t>4</w:t>
      </w:r>
      <w:r w:rsidR="00832599" w:rsidRPr="00DA0744">
        <w:rPr>
          <w:rFonts w:ascii="Angsana New" w:hAnsi="Angsana New"/>
          <w:sz w:val="30"/>
          <w:szCs w:val="30"/>
        </w:rPr>
        <w:t>40</w:t>
      </w:r>
      <w:r w:rsidR="005E4467" w:rsidRPr="00DA0744">
        <w:rPr>
          <w:rFonts w:ascii="Angsana New" w:hAnsi="Angsana New"/>
          <w:sz w:val="30"/>
          <w:szCs w:val="30"/>
        </w:rPr>
        <w:t xml:space="preserve"> </w:t>
      </w:r>
      <w:r w:rsidR="005B2D20" w:rsidRPr="00DA074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DA0744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4A1565" w:rsidRPr="00DA0744">
        <w:rPr>
          <w:rFonts w:ascii="Angsana New" w:hAnsi="Angsana New"/>
          <w:spacing w:val="-2"/>
          <w:sz w:val="30"/>
          <w:szCs w:val="30"/>
        </w:rPr>
        <w:br/>
      </w:r>
      <w:r w:rsidR="004467CD" w:rsidRPr="00DA0744">
        <w:rPr>
          <w:rFonts w:ascii="Angsana New" w:hAnsi="Angsana New"/>
          <w:sz w:val="30"/>
          <w:szCs w:val="30"/>
        </w:rPr>
        <w:t>458</w:t>
      </w:r>
      <w:r w:rsidR="0037633F" w:rsidRPr="00DA0744">
        <w:rPr>
          <w:rFonts w:ascii="Angsana New" w:hAnsi="Angsana New"/>
          <w:sz w:val="30"/>
          <w:szCs w:val="30"/>
        </w:rPr>
        <w:t xml:space="preserve"> </w:t>
      </w:r>
      <w:r w:rsidR="005B2D20" w:rsidRPr="00DA0744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DA0744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DA0744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DA0744" w:rsidRDefault="002C425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533782A" w14:textId="6F777FD5" w:rsidR="00CF40A9" w:rsidRPr="00DA0744" w:rsidRDefault="00CF40A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ณ วันที่</w:t>
      </w:r>
      <w:r w:rsidRPr="00DA0744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680145" w:rsidRPr="00DA0744">
        <w:rPr>
          <w:rFonts w:ascii="Angsana New" w:hAnsi="Angsana New" w:hint="cs"/>
          <w:sz w:val="30"/>
          <w:szCs w:val="30"/>
        </w:rPr>
        <w:t>3</w:t>
      </w:r>
      <w:r w:rsidR="005C54A1" w:rsidRPr="00DA0744">
        <w:rPr>
          <w:rFonts w:ascii="Angsana New" w:hAnsi="Angsana New"/>
          <w:sz w:val="30"/>
          <w:szCs w:val="30"/>
        </w:rPr>
        <w:t>1</w:t>
      </w:r>
      <w:r w:rsidR="00C55D3F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C54A1" w:rsidRPr="00DA0744">
        <w:rPr>
          <w:rFonts w:ascii="Angsana New" w:hAnsi="Angsana New" w:hint="cs"/>
          <w:sz w:val="30"/>
          <w:szCs w:val="30"/>
          <w:cs/>
        </w:rPr>
        <w:t>มีนา</w:t>
      </w:r>
      <w:r w:rsidR="001E4FEF" w:rsidRPr="00DA0744">
        <w:rPr>
          <w:rFonts w:ascii="Angsana New" w:hAnsi="Angsana New" w:hint="cs"/>
          <w:sz w:val="30"/>
          <w:szCs w:val="30"/>
          <w:cs/>
        </w:rPr>
        <w:t>คม</w:t>
      </w:r>
      <w:r w:rsidR="00500E50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DA0744">
        <w:rPr>
          <w:rFonts w:ascii="Angsana New" w:hAnsi="Angsana New" w:hint="cs"/>
          <w:sz w:val="30"/>
          <w:szCs w:val="30"/>
        </w:rPr>
        <w:t>256</w:t>
      </w:r>
      <w:r w:rsidR="00832599" w:rsidRPr="00DA0744">
        <w:rPr>
          <w:rFonts w:ascii="Angsana New" w:hAnsi="Angsana New"/>
          <w:sz w:val="30"/>
          <w:szCs w:val="30"/>
        </w:rPr>
        <w:t>9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680145" w:rsidRPr="00DA0744">
        <w:rPr>
          <w:rFonts w:ascii="Angsana New" w:hAnsi="Angsana New" w:hint="cs"/>
          <w:sz w:val="30"/>
          <w:szCs w:val="30"/>
        </w:rPr>
        <w:t>3</w:t>
      </w:r>
      <w:r w:rsidR="005C0C03" w:rsidRPr="00DA0744">
        <w:rPr>
          <w:rFonts w:ascii="Angsana New" w:hAnsi="Angsana New" w:hint="cs"/>
          <w:sz w:val="30"/>
          <w:szCs w:val="30"/>
        </w:rPr>
        <w:t>1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0C03" w:rsidRPr="00DA0744">
        <w:rPr>
          <w:rFonts w:ascii="Angsana New" w:hAnsi="Angsana New" w:hint="cs"/>
          <w:sz w:val="30"/>
          <w:szCs w:val="30"/>
        </w:rPr>
        <w:t>256</w:t>
      </w:r>
      <w:r w:rsidR="00832599" w:rsidRPr="00DA0744">
        <w:rPr>
          <w:rFonts w:ascii="Angsana New" w:hAnsi="Angsana New"/>
          <w:sz w:val="30"/>
          <w:szCs w:val="30"/>
        </w:rPr>
        <w:t>8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DA0744" w:rsidRDefault="00A15395" w:rsidP="00EF0DA5">
      <w:pPr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82"/>
        <w:gridCol w:w="1080"/>
        <w:gridCol w:w="236"/>
        <w:gridCol w:w="1120"/>
        <w:gridCol w:w="273"/>
        <w:gridCol w:w="1044"/>
        <w:gridCol w:w="272"/>
        <w:gridCol w:w="1105"/>
      </w:tblGrid>
      <w:tr w:rsidR="002C4259" w:rsidRPr="00DA0744" w14:paraId="1178C65E" w14:textId="77777777" w:rsidTr="007B27C9">
        <w:trPr>
          <w:tblHeader/>
        </w:trPr>
        <w:tc>
          <w:tcPr>
            <w:tcW w:w="3330" w:type="dxa"/>
          </w:tcPr>
          <w:p w14:paraId="4EC1B6F8" w14:textId="77777777" w:rsidR="002C4259" w:rsidRPr="00DA0744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" w:type="dxa"/>
          </w:tcPr>
          <w:p w14:paraId="7895247A" w14:textId="77777777" w:rsidR="002C4259" w:rsidRPr="00DA0744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0CA55B1A" w14:textId="77777777" w:rsidR="002C4259" w:rsidRPr="00DA0744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EA4B4CF" w14:textId="77777777" w:rsidR="002C4259" w:rsidRPr="00DA0744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4FB94429" w14:textId="77777777" w:rsidR="002C4259" w:rsidRPr="00DA0744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DA0744" w14:paraId="03606877" w14:textId="77777777" w:rsidTr="007B27C9">
        <w:trPr>
          <w:tblHeader/>
        </w:trPr>
        <w:tc>
          <w:tcPr>
            <w:tcW w:w="3330" w:type="dxa"/>
          </w:tcPr>
          <w:p w14:paraId="615EC615" w14:textId="64B806EC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BE20DD7" w14:textId="77777777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6BE137F4" w:rsidR="00DD6666" w:rsidRPr="00DA0744" w:rsidRDefault="001E4FEF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1E448DD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DCBF69C" w14:textId="75683343" w:rsidR="00DD6666" w:rsidRPr="00DA0744" w:rsidRDefault="00680145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C0C03"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DD6666"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</w:tcPr>
          <w:p w14:paraId="14C0C4F2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5014F7B6" w:rsidR="00DD6666" w:rsidRPr="00DA0744" w:rsidRDefault="001E4FEF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</w:tcPr>
          <w:p w14:paraId="1B7D4BE5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30D55667" w14:textId="25DB0202" w:rsidR="00DD6666" w:rsidRPr="00DA0744" w:rsidRDefault="00680145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C0C03"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DD6666"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6666" w:rsidRPr="00DA0744" w14:paraId="42B47A86" w14:textId="77777777" w:rsidTr="007B27C9">
        <w:trPr>
          <w:tblHeader/>
        </w:trPr>
        <w:tc>
          <w:tcPr>
            <w:tcW w:w="3330" w:type="dxa"/>
          </w:tcPr>
          <w:p w14:paraId="1798128A" w14:textId="24C056D2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00BEC22" w14:textId="6018D63D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601731FF" w:rsidR="00DD6666" w:rsidRPr="00DA0744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97DAB" w:rsidRPr="00DA074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45739B98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F24E710" w14:textId="35B2B1D9" w:rsidR="00DD6666" w:rsidRPr="00DA0744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97DAB" w:rsidRPr="00DA074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3" w:type="dxa"/>
          </w:tcPr>
          <w:p w14:paraId="45C150A4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5C8CABC6" w:rsidR="00DD6666" w:rsidRPr="00DA0744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97DAB" w:rsidRPr="00DA074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2" w:type="dxa"/>
          </w:tcPr>
          <w:p w14:paraId="320ECB4E" w14:textId="77777777" w:rsidR="00DD6666" w:rsidRPr="00DA0744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C9A3371" w14:textId="661F87CD" w:rsidR="00DD6666" w:rsidRPr="00DA0744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97DAB" w:rsidRPr="00DA074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DD6666" w:rsidRPr="00DA0744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DD6666" w:rsidRPr="00DA0744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9AC78A1" w14:textId="77777777" w:rsidR="00DD6666" w:rsidRPr="00DA0744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</w:tbl>
    <w:p w14:paraId="6459A5FC" w14:textId="77777777" w:rsidR="00A67CBD" w:rsidRPr="00DA0744" w:rsidRDefault="00A67CBD" w:rsidP="00EF0DA5">
      <w:pPr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DA0744" w14:paraId="79860B14" w14:textId="77777777" w:rsidTr="00696DD7">
        <w:tc>
          <w:tcPr>
            <w:tcW w:w="4230" w:type="dxa"/>
          </w:tcPr>
          <w:p w14:paraId="11E5D786" w14:textId="039BACFC" w:rsidR="00696DD7" w:rsidRPr="00DA0744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DA0744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46841" w:rsidRPr="00DA0744" w14:paraId="20670098" w14:textId="77777777" w:rsidTr="00EA242C">
        <w:tc>
          <w:tcPr>
            <w:tcW w:w="4230" w:type="dxa"/>
          </w:tcPr>
          <w:p w14:paraId="070F4ED1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7D1DF45B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E54AEC" w14:textId="77777777" w:rsidR="00C46841" w:rsidRPr="00DA0744" w:rsidRDefault="00C46841" w:rsidP="00C4684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7E785" w14:textId="26F5E740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39F9C477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DF2D954" w14:textId="6D765F8C" w:rsidR="00C46841" w:rsidRPr="00DA0744" w:rsidRDefault="008B0A37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2" w:type="dxa"/>
          </w:tcPr>
          <w:p w14:paraId="28884C06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D95A39" w14:textId="4AF299A2" w:rsidR="00C46841" w:rsidRPr="00DA0744" w:rsidRDefault="00197DAB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C46841" w:rsidRPr="00DA0744" w14:paraId="384A7E20" w14:textId="77777777" w:rsidTr="00EA242C">
        <w:tc>
          <w:tcPr>
            <w:tcW w:w="4230" w:type="dxa"/>
          </w:tcPr>
          <w:p w14:paraId="2A8E906D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12D12658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  <w:r w:rsidR="008B0A37" w:rsidRPr="00DA0744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60DA40EC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61158DF3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  <w:r w:rsidR="00197DAB" w:rsidRPr="00DA0744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3" w:type="dxa"/>
          </w:tcPr>
          <w:p w14:paraId="13781108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34A0ECE5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</w:t>
            </w:r>
            <w:r w:rsidR="008B0A37" w:rsidRPr="00DA074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1B69506C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23C990ED" w:rsidR="00C46841" w:rsidRPr="00DA0744" w:rsidRDefault="00197DAB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46841" w:rsidRPr="00DA0744" w14:paraId="16608225" w14:textId="77777777" w:rsidTr="00EA242C">
        <w:tc>
          <w:tcPr>
            <w:tcW w:w="4230" w:type="dxa"/>
          </w:tcPr>
          <w:p w14:paraId="1CD576A1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54D27035" w:rsidR="00C46841" w:rsidRPr="00DA0744" w:rsidRDefault="008B0A37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816A04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2891432F" w:rsidR="00C46841" w:rsidRPr="00DA0744" w:rsidRDefault="00197DAB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3" w:type="dxa"/>
          </w:tcPr>
          <w:p w14:paraId="36CB45D5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2D36D177" w:rsidR="00C46841" w:rsidRPr="00DA0744" w:rsidRDefault="008B0A37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FE20DE2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7F512251" w:rsidR="00C46841" w:rsidRPr="00DA0744" w:rsidRDefault="00197DAB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841" w:rsidRPr="00DA0744" w14:paraId="658FC3EE" w14:textId="77777777" w:rsidTr="00EA242C">
        <w:tc>
          <w:tcPr>
            <w:tcW w:w="4230" w:type="dxa"/>
          </w:tcPr>
          <w:p w14:paraId="0F6D789F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001FCABE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B0A37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5A4954D2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3BBB5C09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197DAB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44BA15F3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59DF3DEC" w:rsidR="00C46841" w:rsidRPr="00DA0744" w:rsidRDefault="008B0A37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2" w:type="dxa"/>
          </w:tcPr>
          <w:p w14:paraId="4CD316C7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4B377675" w:rsidR="00C46841" w:rsidRPr="00DA0744" w:rsidRDefault="00197DAB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  <w:tr w:rsidR="00C46841" w:rsidRPr="00DA0744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5AAF2D73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(16</w:t>
            </w:r>
            <w:r w:rsidR="008B0A37" w:rsidRPr="00DA0744">
              <w:rPr>
                <w:rFonts w:ascii="Angsana New" w:hAnsi="Angsana New"/>
                <w:sz w:val="30"/>
                <w:szCs w:val="30"/>
              </w:rPr>
              <w:t>4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04AED8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65772200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(16</w:t>
            </w:r>
            <w:r w:rsidR="00197DAB" w:rsidRPr="00DA0744">
              <w:rPr>
                <w:rFonts w:ascii="Angsana New" w:hAnsi="Angsana New"/>
                <w:sz w:val="30"/>
                <w:szCs w:val="30"/>
              </w:rPr>
              <w:t>4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0BEF574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44226331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(40)</w:t>
            </w:r>
          </w:p>
        </w:tc>
        <w:tc>
          <w:tcPr>
            <w:tcW w:w="272" w:type="dxa"/>
          </w:tcPr>
          <w:p w14:paraId="458FB923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447279FB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(40)</w:t>
            </w:r>
          </w:p>
        </w:tc>
      </w:tr>
      <w:tr w:rsidR="00C46841" w:rsidRPr="00DA0744" w14:paraId="4CDD0807" w14:textId="77777777" w:rsidTr="00EA242C">
        <w:tc>
          <w:tcPr>
            <w:tcW w:w="4230" w:type="dxa"/>
          </w:tcPr>
          <w:p w14:paraId="6DCA11E3" w14:textId="77777777" w:rsidR="00C46841" w:rsidRPr="00DA0744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58B7FD46" w:rsidR="00C46841" w:rsidRPr="00DA0744" w:rsidRDefault="008B0A37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53873C5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56D66C91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197DAB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4F0F0EF2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34F90EFC" w:rsidR="00C46841" w:rsidRPr="00DA0744" w:rsidRDefault="008B0A37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2" w:type="dxa"/>
          </w:tcPr>
          <w:p w14:paraId="6A546F51" w14:textId="77777777" w:rsidR="00C46841" w:rsidRPr="00DA0744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68D6C7D8" w:rsidR="00C46841" w:rsidRPr="00DA0744" w:rsidRDefault="00197DAB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</w:tbl>
    <w:p w14:paraId="660A8135" w14:textId="364D42D4" w:rsidR="00796818" w:rsidRPr="00DA0744" w:rsidRDefault="00796818" w:rsidP="001B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F5E56" w:rsidRPr="00DA0744" w14:paraId="529F4B3F" w14:textId="77777777" w:rsidTr="00A0288E">
        <w:tc>
          <w:tcPr>
            <w:tcW w:w="3960" w:type="dxa"/>
          </w:tcPr>
          <w:p w14:paraId="587DE648" w14:textId="0A22987A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3F5E56" w:rsidRPr="00DA0744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3F5E56" w:rsidRPr="00DA0744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64D3A" w:rsidRPr="00DA0744" w14:paraId="5E6BA935" w14:textId="77777777" w:rsidTr="00A0288E">
        <w:tc>
          <w:tcPr>
            <w:tcW w:w="3960" w:type="dxa"/>
          </w:tcPr>
          <w:p w14:paraId="2423CE43" w14:textId="77777777" w:rsidR="00564D3A" w:rsidRPr="00DA0744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CACA414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25046DC8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AB40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A62AE" w14:textId="670B5D89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2F2CB58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  <w:r w:rsidR="008B0A37" w:rsidRPr="00DA07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CF3292C" w14:textId="77777777" w:rsidR="00564D3A" w:rsidRPr="00DA0744" w:rsidRDefault="00564D3A" w:rsidP="00564D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283AEF93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  <w:r w:rsidR="00197DAB" w:rsidRPr="00DA074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4D3A" w:rsidRPr="00DA0744" w14:paraId="1F2CB075" w14:textId="77777777" w:rsidTr="00A0288E">
        <w:tc>
          <w:tcPr>
            <w:tcW w:w="3960" w:type="dxa"/>
          </w:tcPr>
          <w:p w14:paraId="44FBF62E" w14:textId="37292432" w:rsidR="00564D3A" w:rsidRPr="00DA0744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11200985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7EFCA581" w:rsidR="00564D3A" w:rsidRPr="00DA0744" w:rsidRDefault="008B0A37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75005B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4E479F55" w:rsidR="00564D3A" w:rsidRPr="00DA0744" w:rsidRDefault="00197DA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2A917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0817E482" w:rsidR="00564D3A" w:rsidRPr="00DA0744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2BACA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76BBF3A3" w:rsidR="00564D3A" w:rsidRPr="00DA0744" w:rsidRDefault="00197DA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4D3A" w:rsidRPr="00DA0744" w14:paraId="093CB63C" w14:textId="77777777" w:rsidTr="00A0288E">
        <w:tc>
          <w:tcPr>
            <w:tcW w:w="3960" w:type="dxa"/>
          </w:tcPr>
          <w:p w14:paraId="107A33C4" w14:textId="77777777" w:rsidR="00564D3A" w:rsidRPr="00DA0744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17BCEE5D" w:rsidR="00564D3A" w:rsidRPr="00DA0744" w:rsidRDefault="008B0A37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2D07C4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4064CD08" w:rsidR="00564D3A" w:rsidRPr="00DA0744" w:rsidRDefault="00197DA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C4C42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72BB753E" w:rsidR="00564D3A" w:rsidRPr="00DA0744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B0A37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16B4B7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2DED7F43" w:rsidR="00564D3A" w:rsidRPr="00DA0744" w:rsidRDefault="00197DA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564D3A" w:rsidRPr="00DA0744" w14:paraId="537E9165" w14:textId="77777777" w:rsidTr="008D6E21">
        <w:tc>
          <w:tcPr>
            <w:tcW w:w="4230" w:type="dxa"/>
            <w:gridSpan w:val="2"/>
          </w:tcPr>
          <w:p w14:paraId="10DB1164" w14:textId="59895FCB" w:rsidR="00564D3A" w:rsidRPr="00DA0744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65EE71D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05BAEF1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6617D422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0582" w:rsidRPr="00DA07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EC7853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07770D5F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0582" w:rsidRPr="00DA07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4D3A" w:rsidRPr="00DA0744" w14:paraId="1A18F5F9" w14:textId="77777777" w:rsidTr="00A0288E">
        <w:tc>
          <w:tcPr>
            <w:tcW w:w="3960" w:type="dxa"/>
          </w:tcPr>
          <w:p w14:paraId="399CA7F5" w14:textId="77777777" w:rsidR="00564D3A" w:rsidRPr="00DA0744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18031C86" w:rsidR="00564D3A" w:rsidRPr="00DA0744" w:rsidRDefault="008B0A37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843700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3DC5474D" w:rsidR="00564D3A" w:rsidRPr="00DA0744" w:rsidRDefault="00197DA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F14AE1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02AB9FEA" w:rsidR="00564D3A" w:rsidRPr="00DA0744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B0A37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FD1DE2D" w14:textId="77777777" w:rsidR="00564D3A" w:rsidRPr="00DA0744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7B8BDA19" w:rsidR="00564D3A" w:rsidRPr="00DA0744" w:rsidRDefault="00197DA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14:paraId="52EF5662" w14:textId="77777777" w:rsidR="00EC4F59" w:rsidRPr="00DA0744" w:rsidRDefault="00EC4F59" w:rsidP="00EC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DA0744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0"/>
        <w:gridCol w:w="270"/>
        <w:gridCol w:w="1082"/>
        <w:gridCol w:w="270"/>
        <w:gridCol w:w="1080"/>
        <w:gridCol w:w="270"/>
        <w:gridCol w:w="1080"/>
      </w:tblGrid>
      <w:tr w:rsidR="0052638B" w:rsidRPr="00DA0744" w14:paraId="0A19F2EE" w14:textId="77777777" w:rsidTr="00317C86">
        <w:trPr>
          <w:cantSplit/>
        </w:trPr>
        <w:tc>
          <w:tcPr>
            <w:tcW w:w="4228" w:type="dxa"/>
          </w:tcPr>
          <w:p w14:paraId="546B26DD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2" w:type="dxa"/>
            <w:gridSpan w:val="7"/>
          </w:tcPr>
          <w:p w14:paraId="2DBEC1B4" w14:textId="77777777" w:rsidR="0052638B" w:rsidRPr="00DA0744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638B" w:rsidRPr="00DA0744" w14:paraId="301D6A9A" w14:textId="77777777" w:rsidTr="00317C86">
        <w:trPr>
          <w:cantSplit/>
        </w:trPr>
        <w:tc>
          <w:tcPr>
            <w:tcW w:w="4228" w:type="dxa"/>
          </w:tcPr>
          <w:p w14:paraId="20895474" w14:textId="77777777" w:rsidR="0052638B" w:rsidRPr="00DA0744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99E43" w14:textId="7D9C4147" w:rsidR="0052638B" w:rsidRPr="00DA0744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4C0E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A77526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61842" w14:textId="77777777" w:rsidR="0052638B" w:rsidRPr="00DA0744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1D7391" w14:textId="29245A9C" w:rsidR="0052638B" w:rsidRPr="00DA0744" w:rsidRDefault="00453E95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DE7687A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FF240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2638B" w:rsidRPr="00DA0744" w14:paraId="7380CD50" w14:textId="77777777" w:rsidTr="00317C86">
        <w:trPr>
          <w:cantSplit/>
          <w:trHeight w:val="62"/>
        </w:trPr>
        <w:tc>
          <w:tcPr>
            <w:tcW w:w="4228" w:type="dxa"/>
          </w:tcPr>
          <w:p w14:paraId="738F5841" w14:textId="77777777" w:rsidR="0052638B" w:rsidRPr="00DA0744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9AC4C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93D507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A6012DC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C046EE" w14:textId="77777777" w:rsidR="0052638B" w:rsidRPr="00DA0744" w:rsidRDefault="0052638B" w:rsidP="003E0C7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6DFD76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7A19260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79460B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638B" w:rsidRPr="00DA0744" w14:paraId="155ADFD8" w14:textId="77777777" w:rsidTr="00317C86">
        <w:trPr>
          <w:cantSplit/>
        </w:trPr>
        <w:tc>
          <w:tcPr>
            <w:tcW w:w="4228" w:type="dxa"/>
          </w:tcPr>
          <w:p w14:paraId="2F51748B" w14:textId="77777777" w:rsidR="0052638B" w:rsidRPr="00DA0744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62F0C359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8318C7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5A7644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DEBA" w14:textId="77777777" w:rsidR="0052638B" w:rsidRPr="00DA0744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85F1D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59156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553C1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38B" w:rsidRPr="00DA0744" w14:paraId="2AFCF467" w14:textId="77777777" w:rsidTr="00317C86">
        <w:trPr>
          <w:cantSplit/>
        </w:trPr>
        <w:tc>
          <w:tcPr>
            <w:tcW w:w="4228" w:type="dxa"/>
          </w:tcPr>
          <w:p w14:paraId="5A4A14F1" w14:textId="77777777" w:rsidR="0052638B" w:rsidRPr="00DA0744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125995" w14:textId="6E812B6A" w:rsidR="0052638B" w:rsidRPr="00DA0744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3A8E2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572B454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CC644" w14:textId="77777777" w:rsidR="0052638B" w:rsidRPr="00DA0744" w:rsidRDefault="0052638B" w:rsidP="003E0C7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CF110C" w14:textId="241905A8" w:rsidR="0052638B" w:rsidRPr="00DA0744" w:rsidRDefault="00197DA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7CDB407" w14:textId="77777777" w:rsidR="0052638B" w:rsidRPr="00DA0744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8052FF" w14:textId="207AD347" w:rsidR="0052638B" w:rsidRPr="00DA0744" w:rsidRDefault="00A31E21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6AD1F8E" w14:textId="777F3623" w:rsidR="0052638B" w:rsidRPr="00DA0744" w:rsidRDefault="0052638B" w:rsidP="00EF0DA5">
      <w:pPr>
        <w:rPr>
          <w:sz w:val="20"/>
          <w:szCs w:val="20"/>
        </w:rPr>
      </w:pPr>
    </w:p>
    <w:p w14:paraId="4B5595C2" w14:textId="77777777" w:rsidR="001B24FD" w:rsidRPr="00DA0744" w:rsidRDefault="001B24FD" w:rsidP="00EF0DA5">
      <w:pPr>
        <w:rPr>
          <w:sz w:val="20"/>
          <w:szCs w:val="20"/>
        </w:rPr>
      </w:pPr>
    </w:p>
    <w:p w14:paraId="324C9113" w14:textId="77777777" w:rsidR="001B24FD" w:rsidRPr="00DA0744" w:rsidRDefault="001B24FD" w:rsidP="00EF0DA5">
      <w:pPr>
        <w:rPr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DA0744" w14:paraId="5BA31E7C" w14:textId="77777777" w:rsidTr="00312D6B">
        <w:tc>
          <w:tcPr>
            <w:tcW w:w="3327" w:type="dxa"/>
            <w:vAlign w:val="bottom"/>
          </w:tcPr>
          <w:p w14:paraId="09F13D9E" w14:textId="1383F718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lastRenderedPageBreak/>
              <w:br w:type="page"/>
            </w:r>
          </w:p>
        </w:tc>
        <w:tc>
          <w:tcPr>
            <w:tcW w:w="901" w:type="dxa"/>
          </w:tcPr>
          <w:p w14:paraId="06D57E7D" w14:textId="77777777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7623BB4" w14:textId="77777777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E994E5F" w14:textId="77777777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A604E27" w14:textId="77777777" w:rsidR="002C0115" w:rsidRPr="00DA0744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1E21" w:rsidRPr="00DA0744" w14:paraId="0BFCC992" w14:textId="77777777" w:rsidTr="00312D6B">
        <w:tc>
          <w:tcPr>
            <w:tcW w:w="3327" w:type="dxa"/>
            <w:vAlign w:val="bottom"/>
          </w:tcPr>
          <w:p w14:paraId="1DC7591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17DDE" w14:textId="3C656E8A" w:rsidR="00A31E21" w:rsidRPr="00DA0744" w:rsidRDefault="009B799C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23682B2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5E2BA729" w:rsidR="00A31E21" w:rsidRPr="00DA0744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A31E21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="00A31E21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A54BE03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A7C10" w14:textId="4C3946E0" w:rsidR="00A31E21" w:rsidRPr="00DA0744" w:rsidRDefault="009B799C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D465F22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C75B7" w14:textId="4A8BFBB3" w:rsidR="00A31E21" w:rsidRPr="00DA0744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1E21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A31E21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1E21" w:rsidRPr="00DA0744" w14:paraId="6ADAA218" w14:textId="77777777" w:rsidTr="00312D6B">
        <w:tc>
          <w:tcPr>
            <w:tcW w:w="3327" w:type="dxa"/>
            <w:vAlign w:val="bottom"/>
          </w:tcPr>
          <w:p w14:paraId="1BD55FAE" w14:textId="352CA84A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85A5B" w14:textId="45FF69B1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1AF593C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2E74DED4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01E1AF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BEFA8" w14:textId="7B127329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065EE41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1EE95" w14:textId="5700002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31E21" w:rsidRPr="00DA0744" w14:paraId="5E8ACD02" w14:textId="77777777" w:rsidTr="00312D6B">
        <w:tc>
          <w:tcPr>
            <w:tcW w:w="3327" w:type="dxa"/>
          </w:tcPr>
          <w:p w14:paraId="60896462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452A540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19A7CC3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B12FFD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E21" w:rsidRPr="00DA0744" w14:paraId="05D11CF6" w14:textId="77777777" w:rsidTr="00312D6B">
        <w:tc>
          <w:tcPr>
            <w:tcW w:w="3327" w:type="dxa"/>
            <w:vAlign w:val="bottom"/>
          </w:tcPr>
          <w:p w14:paraId="5100CD19" w14:textId="088476BF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9E4065E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50198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AAD59A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0521" w:rsidRPr="00DA0744" w14:paraId="0FC0AFB3" w14:textId="77777777" w:rsidTr="00312D6B">
        <w:tc>
          <w:tcPr>
            <w:tcW w:w="3327" w:type="dxa"/>
          </w:tcPr>
          <w:p w14:paraId="0DE7A63D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8B2FD" w14:textId="0C28549D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3.5</w:t>
            </w:r>
            <w:r w:rsidRPr="00DA0744">
              <w:rPr>
                <w:rFonts w:ascii="Angsana New" w:hAnsi="Angsana New"/>
                <w:sz w:val="30"/>
                <w:szCs w:val="30"/>
              </w:rPr>
              <w:t>0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="Angsana New" w:hAnsi="Angsana New"/>
                <w:sz w:val="30"/>
                <w:szCs w:val="30"/>
              </w:rPr>
              <w:t>5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AE1AC6" w:rsidRPr="00DA0744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0667837B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3EC31632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3.5</w:t>
            </w:r>
            <w:r w:rsidRPr="00DA0744">
              <w:rPr>
                <w:rFonts w:ascii="Angsana New" w:hAnsi="Angsana New"/>
                <w:sz w:val="30"/>
                <w:szCs w:val="30"/>
              </w:rPr>
              <w:t>0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0744">
              <w:rPr>
                <w:rFonts w:ascii="Angsana New" w:hAnsi="Angsana New"/>
                <w:sz w:val="30"/>
                <w:szCs w:val="30"/>
              </w:rPr>
              <w:t>5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A074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7174CC9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9A50B" w14:textId="34D7232E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1</w:t>
            </w:r>
            <w:r w:rsidR="00AE1AC6" w:rsidRPr="00DA0744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156D71AA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E31FE" w14:textId="7212E4CA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DA074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C0521" w:rsidRPr="00DA0744" w14:paraId="7B6B39E5" w14:textId="77777777" w:rsidTr="002C0521">
        <w:tc>
          <w:tcPr>
            <w:tcW w:w="3327" w:type="dxa"/>
          </w:tcPr>
          <w:p w14:paraId="633B97C7" w14:textId="1FE6EF64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1" w:type="dxa"/>
          </w:tcPr>
          <w:p w14:paraId="003AA66B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F0F11" w14:textId="797AA531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3.</w:t>
            </w:r>
            <w:r w:rsidRPr="00DA0744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DC1E1DC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027F40" w14:textId="1E674ECB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3.</w:t>
            </w:r>
            <w:r w:rsidRPr="00DA0744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14D89B49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9FB9C" w14:textId="7F893280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3C6836F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D2B84" w14:textId="7E51C7B6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2C0521" w:rsidRPr="00DA0744" w14:paraId="014765CF" w14:textId="77777777" w:rsidTr="002C0521">
        <w:tc>
          <w:tcPr>
            <w:tcW w:w="3327" w:type="dxa"/>
          </w:tcPr>
          <w:p w14:paraId="56E6B3F8" w14:textId="4FC52DE5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</w:tcPr>
          <w:p w14:paraId="6B931605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0B15C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0CD7E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FB84804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FBB5D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B3A6A4" w14:textId="51706B6F" w:rsidR="002C0521" w:rsidRPr="00DA0744" w:rsidRDefault="00AE1AC6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5A0CC2D5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9B5CE4" w14:textId="23FB4788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  <w:tr w:rsidR="00A31E21" w:rsidRPr="00DA0744" w14:paraId="6389146F" w14:textId="77777777" w:rsidTr="00930549">
        <w:tc>
          <w:tcPr>
            <w:tcW w:w="4228" w:type="dxa"/>
            <w:gridSpan w:val="2"/>
          </w:tcPr>
          <w:p w14:paraId="3663733E" w14:textId="167D1A98" w:rsidR="00A31E21" w:rsidRPr="00DA0744" w:rsidRDefault="00A31E21" w:rsidP="00A31E2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</w:tcPr>
          <w:p w14:paraId="2048EE9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2F522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1C42F4" w14:textId="60D5F7A2" w:rsidR="00A31E21" w:rsidRPr="00DA0744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80145"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799C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4144DD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DB296" w14:textId="1D5B78D9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80145"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799C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1E21" w:rsidRPr="00DA0744" w14:paraId="60DFDE5A" w14:textId="77777777" w:rsidTr="00312D6B">
        <w:tc>
          <w:tcPr>
            <w:tcW w:w="3327" w:type="dxa"/>
          </w:tcPr>
          <w:p w14:paraId="1CE1CE8D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8DADC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7E1EC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30A02" w14:textId="3E21EAE3" w:rsidR="00A31E21" w:rsidRPr="00DA0744" w:rsidRDefault="00AE1AC6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7D839829" w14:textId="77777777" w:rsidR="00A31E21" w:rsidRPr="00DA0744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147E5" w14:textId="4C38D164" w:rsidR="00A31E21" w:rsidRPr="00DA0744" w:rsidRDefault="002C05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6453C3B9" w14:textId="77777777" w:rsidR="00B4263B" w:rsidRPr="00DA0744" w:rsidRDefault="00B4263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36"/>
        <w:gridCol w:w="1114"/>
        <w:gridCol w:w="240"/>
        <w:gridCol w:w="1112"/>
        <w:gridCol w:w="240"/>
        <w:gridCol w:w="1110"/>
        <w:gridCol w:w="236"/>
        <w:gridCol w:w="1114"/>
      </w:tblGrid>
      <w:tr w:rsidR="00613164" w:rsidRPr="00DA0744" w14:paraId="24A34B40" w14:textId="77777777" w:rsidTr="007F686C">
        <w:tc>
          <w:tcPr>
            <w:tcW w:w="3958" w:type="dxa"/>
            <w:vAlign w:val="bottom"/>
          </w:tcPr>
          <w:p w14:paraId="3FCC1A40" w14:textId="6F858F29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17E44A" w14:textId="77777777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739DB8F5" w14:textId="77777777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4CD7330" w14:textId="77777777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58C8A65E" w14:textId="77777777" w:rsidR="00613164" w:rsidRPr="00DA0744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DA0744" w14:paraId="54ACB58F" w14:textId="77777777" w:rsidTr="007F686C">
        <w:tc>
          <w:tcPr>
            <w:tcW w:w="3958" w:type="dxa"/>
            <w:vAlign w:val="bottom"/>
          </w:tcPr>
          <w:p w14:paraId="2E3A957D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85B98C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</w:tcPr>
          <w:p w14:paraId="5D2C013B" w14:textId="5DFD76E9" w:rsidR="003F5E56" w:rsidRPr="00DA0744" w:rsidRDefault="00675E0E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7C38184F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310D9034" w:rsidR="003F5E56" w:rsidRPr="00DA0744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3F5E56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7D76DD2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4102E23" w14:textId="0BCC0CED" w:rsidR="003F5E56" w:rsidRPr="00DA0744" w:rsidRDefault="00675E0E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BC6DB72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DD5903" w14:textId="764351E3" w:rsidR="003F5E56" w:rsidRPr="00DA0744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F5E56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DA0744" w14:paraId="1B2768B2" w14:textId="77777777" w:rsidTr="007F686C">
        <w:tc>
          <w:tcPr>
            <w:tcW w:w="3958" w:type="dxa"/>
            <w:vAlign w:val="bottom"/>
          </w:tcPr>
          <w:p w14:paraId="278AADB1" w14:textId="1AF167FC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6382B" w14:textId="23FE6EB6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1158D6E" w14:textId="38B42BB9" w:rsidR="003F5E56" w:rsidRPr="00DA0744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42DF9D90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1A6BA3B6" w:rsidR="003F5E56" w:rsidRPr="00DA0744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BEB814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4CBE58D" w14:textId="3A568A71" w:rsidR="003F5E56" w:rsidRPr="00DA0744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D321AC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39315C" w14:textId="0A1D2C24" w:rsidR="003F5E56" w:rsidRPr="00DA0744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F5E56" w:rsidRPr="00DA0744" w14:paraId="05829F44" w14:textId="77777777" w:rsidTr="007F686C">
        <w:tc>
          <w:tcPr>
            <w:tcW w:w="3958" w:type="dxa"/>
          </w:tcPr>
          <w:p w14:paraId="51E83913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26185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</w:tcPr>
          <w:p w14:paraId="0BC4206F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7E1CF220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3781B17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DA0744" w14:paraId="739F8AEF" w14:textId="77777777" w:rsidTr="007F686C">
        <w:tc>
          <w:tcPr>
            <w:tcW w:w="3958" w:type="dxa"/>
            <w:vAlign w:val="bottom"/>
          </w:tcPr>
          <w:p w14:paraId="73F9EDDB" w14:textId="78C3756D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36" w:type="dxa"/>
          </w:tcPr>
          <w:p w14:paraId="5626E464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</w:tcPr>
          <w:p w14:paraId="2D14B7A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ED66E05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53475BF4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75E0E" w:rsidRPr="00DA0744" w14:paraId="57D97056" w14:textId="77777777" w:rsidTr="007F686C">
        <w:tc>
          <w:tcPr>
            <w:tcW w:w="3958" w:type="dxa"/>
          </w:tcPr>
          <w:p w14:paraId="7F24B689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E7BA6DF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8BD91A7" w14:textId="0A728C60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B8988F1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459BEC8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84669D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76172C4" w14:textId="4B7CE254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07CD252" w14:textId="77777777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9D7D36" w14:textId="16DA4EBF" w:rsidR="00675E0E" w:rsidRPr="00DA0744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A1687" w:rsidRPr="00DA0744" w14:paraId="2636590A" w14:textId="77777777" w:rsidTr="007F686C">
        <w:tc>
          <w:tcPr>
            <w:tcW w:w="4194" w:type="dxa"/>
            <w:gridSpan w:val="2"/>
          </w:tcPr>
          <w:p w14:paraId="014BD3E4" w14:textId="0DE9559F" w:rsidR="008A1687" w:rsidRPr="00DA0744" w:rsidRDefault="008A1687" w:rsidP="008A16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14" w:type="dxa"/>
          </w:tcPr>
          <w:p w14:paraId="550C7079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379F8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E6BED40" w14:textId="555974C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80145" w:rsidRPr="00DA074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797974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E4E2034" w14:textId="67DB06F4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80145" w:rsidRPr="00DA074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1687" w:rsidRPr="00DA0744" w14:paraId="0AF87F83" w14:textId="77777777" w:rsidTr="007F686C">
        <w:tc>
          <w:tcPr>
            <w:tcW w:w="3958" w:type="dxa"/>
          </w:tcPr>
          <w:p w14:paraId="0E028890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23DAB12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62D89233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316185F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1B193E9" w14:textId="2F839829" w:rsidR="008A1687" w:rsidRPr="00DA0744" w:rsidRDefault="00675E0E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84093F" w14:textId="77777777" w:rsidR="008A1687" w:rsidRPr="00DA0744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86377D2" w14:textId="723C4F20" w:rsidR="008A1687" w:rsidRPr="00DA0744" w:rsidRDefault="00675E0E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614C9F2" w14:textId="7643A2AF" w:rsidR="00AC6751" w:rsidRPr="00DA0744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0FDF4EB" w14:textId="3A700384" w:rsidR="003C5518" w:rsidRPr="00DA0744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36DA62E7" w14:textId="77777777" w:rsidR="004061A3" w:rsidRPr="00DA0744" w:rsidRDefault="004061A3" w:rsidP="00EF0DA5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4061A3" w:rsidRPr="00DA0744" w14:paraId="14634C29" w14:textId="77777777" w:rsidTr="001720F8">
        <w:trPr>
          <w:tblHeader/>
        </w:trPr>
        <w:tc>
          <w:tcPr>
            <w:tcW w:w="4230" w:type="dxa"/>
            <w:vAlign w:val="bottom"/>
          </w:tcPr>
          <w:p w14:paraId="7BB16001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EBD0F55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6020B38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677526ED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61A3" w:rsidRPr="00DA0744" w14:paraId="7569272D" w14:textId="77777777" w:rsidTr="001720F8">
        <w:trPr>
          <w:tblHeader/>
        </w:trPr>
        <w:tc>
          <w:tcPr>
            <w:tcW w:w="4230" w:type="dxa"/>
            <w:vAlign w:val="bottom"/>
          </w:tcPr>
          <w:p w14:paraId="406D7040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78194C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376F4E7A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4227E4E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A5443F5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DC0151A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CF64D1B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8C34D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061A3" w:rsidRPr="00DA0744" w14:paraId="3D6E076C" w14:textId="77777777" w:rsidTr="001720F8">
        <w:trPr>
          <w:tblHeader/>
        </w:trPr>
        <w:tc>
          <w:tcPr>
            <w:tcW w:w="4230" w:type="dxa"/>
            <w:vAlign w:val="bottom"/>
          </w:tcPr>
          <w:p w14:paraId="5E10F11E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FEEAD5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3083CC8A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B4A97D5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7AFAE15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B61E16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AAD369D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15125B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061A3" w:rsidRPr="00DA0744" w14:paraId="1A6BF427" w14:textId="77777777" w:rsidTr="001720F8">
        <w:tc>
          <w:tcPr>
            <w:tcW w:w="4230" w:type="dxa"/>
          </w:tcPr>
          <w:p w14:paraId="411F9652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D6AAB1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D5F3F84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A145E22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61A3" w:rsidRPr="00DA0744" w14:paraId="0F5CA060" w14:textId="77777777" w:rsidTr="001720F8">
        <w:tc>
          <w:tcPr>
            <w:tcW w:w="4230" w:type="dxa"/>
            <w:vAlign w:val="bottom"/>
          </w:tcPr>
          <w:p w14:paraId="3A823FAE" w14:textId="6EC7BE1B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7F176F"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430" w:type="dxa"/>
            <w:gridSpan w:val="3"/>
          </w:tcPr>
          <w:p w14:paraId="31D1C2F0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304B07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72BB1D36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061A3" w:rsidRPr="00DA0744" w14:paraId="3ADDF670" w14:textId="77777777" w:rsidTr="001720F8">
        <w:tc>
          <w:tcPr>
            <w:tcW w:w="4230" w:type="dxa"/>
          </w:tcPr>
          <w:p w14:paraId="6F812ACF" w14:textId="2E811DC9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9544048" w14:textId="703F3884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4032F860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E6F5C21" w14:textId="6A4D28C6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12E555A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98D1ECF" w14:textId="13DDB209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E3BF1E" w14:textId="77777777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27CC86" w14:textId="1A5B19FB" w:rsidR="004061A3" w:rsidRPr="00DA0744" w:rsidRDefault="004061A3" w:rsidP="0017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2F36DDAD" w14:textId="77777777" w:rsidR="00F833C6" w:rsidRPr="00DA0744" w:rsidRDefault="00F833C6" w:rsidP="00EF0DA5">
      <w:pPr>
        <w:ind w:left="540"/>
        <w:rPr>
          <w:rFonts w:asciiTheme="majorBidi" w:hAnsiTheme="majorBidi" w:cstheme="majorBidi"/>
        </w:rPr>
      </w:pPr>
    </w:p>
    <w:p w14:paraId="17723F79" w14:textId="77777777" w:rsidR="00EB59E1" w:rsidRPr="00DA0744" w:rsidRDefault="00EB59E1" w:rsidP="00EB59E1">
      <w:pPr>
        <w:ind w:left="540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เงินให้กู้ยืมระยะ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ยาวแ</w:t>
      </w:r>
      <w:r w:rsidRPr="00DA0744">
        <w:rPr>
          <w:rFonts w:asciiTheme="majorBidi" w:hAnsiTheme="majorBidi" w:cstheme="majorBidi"/>
          <w:sz w:val="30"/>
          <w:szCs w:val="30"/>
          <w:cs/>
        </w:rPr>
        <w:t>ก่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บริษัทร่วมดังกล่าว</w:t>
      </w:r>
      <w:r w:rsidRPr="00DA0744">
        <w:rPr>
          <w:rFonts w:asciiTheme="majorBidi" w:hAnsiTheme="majorBidi" w:cstheme="majorBidi"/>
          <w:sz w:val="30"/>
          <w:szCs w:val="30"/>
          <w:cs/>
        </w:rPr>
        <w:t>มีกำหนดชำระคืน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ภายในปี </w:t>
      </w:r>
      <w:r w:rsidRPr="00DA0744">
        <w:rPr>
          <w:rFonts w:asciiTheme="majorBidi" w:hAnsiTheme="majorBidi" w:cstheme="majorBidi"/>
          <w:sz w:val="30"/>
          <w:szCs w:val="30"/>
        </w:rPr>
        <w:t>2573</w:t>
      </w:r>
    </w:p>
    <w:p w14:paraId="50F0BA3E" w14:textId="77777777" w:rsidR="00EB59E1" w:rsidRPr="00DA0744" w:rsidRDefault="00EB5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DA0744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AA0276" w:rsidRPr="00DA0744" w14:paraId="740F540F" w14:textId="77777777" w:rsidTr="007F686C">
        <w:trPr>
          <w:tblHeader/>
        </w:trPr>
        <w:tc>
          <w:tcPr>
            <w:tcW w:w="4230" w:type="dxa"/>
            <w:vAlign w:val="bottom"/>
          </w:tcPr>
          <w:p w14:paraId="0694047C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777CCC08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9AC3796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2EDD1F87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DA0744" w14:paraId="5BA32691" w14:textId="77777777" w:rsidTr="007F686C">
        <w:trPr>
          <w:tblHeader/>
        </w:trPr>
        <w:tc>
          <w:tcPr>
            <w:tcW w:w="4230" w:type="dxa"/>
            <w:vAlign w:val="bottom"/>
          </w:tcPr>
          <w:p w14:paraId="7FE3CC3C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11F0F22" w14:textId="4C35DAA1" w:rsidR="003F5E56" w:rsidRPr="00DA0744" w:rsidRDefault="00196952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7F947692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D95BC77" w14:textId="07FAE6D7" w:rsidR="003F5E56" w:rsidRPr="00DA0744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3F5E56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46C242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B2EC6A" w14:textId="036FCBBF" w:rsidR="003F5E56" w:rsidRPr="00DA0744" w:rsidRDefault="00196952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2248409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DEA2BE8" w14:textId="39E681E4" w:rsidR="003F5E56" w:rsidRPr="00DA0744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F5E56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DA0744" w14:paraId="24E73614" w14:textId="77777777" w:rsidTr="007F686C">
        <w:trPr>
          <w:tblHeader/>
        </w:trPr>
        <w:tc>
          <w:tcPr>
            <w:tcW w:w="4230" w:type="dxa"/>
            <w:vAlign w:val="bottom"/>
          </w:tcPr>
          <w:p w14:paraId="0B18B15F" w14:textId="69AF9DC9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D594EF8" w14:textId="760E8525" w:rsidR="003F5E56" w:rsidRPr="00DA0744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7637688A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B27E47" w14:textId="53FC3034" w:rsidR="003F5E56" w:rsidRPr="00DA0744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8A3454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A5ACAE" w14:textId="76351047" w:rsidR="003F5E56" w:rsidRPr="00DA0744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0DE5AA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490239" w14:textId="6177AF2D" w:rsidR="003F5E56" w:rsidRPr="00DA0744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521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F5E56" w:rsidRPr="00DA0744" w14:paraId="61BA836E" w14:textId="77777777" w:rsidTr="007F686C">
        <w:tc>
          <w:tcPr>
            <w:tcW w:w="4230" w:type="dxa"/>
          </w:tcPr>
          <w:p w14:paraId="55125589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3B68526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C2EB10F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164B4C4A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DA0744" w14:paraId="725C0CFD" w14:textId="77777777" w:rsidTr="007F686C">
        <w:tc>
          <w:tcPr>
            <w:tcW w:w="4230" w:type="dxa"/>
            <w:vAlign w:val="bottom"/>
          </w:tcPr>
          <w:p w14:paraId="46BCB2AD" w14:textId="6540E661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28" w:type="dxa"/>
            <w:gridSpan w:val="3"/>
          </w:tcPr>
          <w:p w14:paraId="501F6A04" w14:textId="3B78DE4B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0330D1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218B26C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0521" w:rsidRPr="00DA0744" w14:paraId="12FED80F" w14:textId="77777777" w:rsidTr="001A78F8">
        <w:tc>
          <w:tcPr>
            <w:tcW w:w="4230" w:type="dxa"/>
          </w:tcPr>
          <w:p w14:paraId="4B50F6EA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7C1D54AF" w14:textId="2493718E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0C46AA13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DF74EFB" w14:textId="6D002672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39DAFE0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3710329" w14:textId="1E284D13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41DB" w:rsidRPr="00DA074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11930D1F" w14:textId="77777777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6B0DD7" w14:textId="01DC23AD" w:rsidR="002C0521" w:rsidRPr="00DA0744" w:rsidRDefault="002C0521" w:rsidP="002C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9841DB" w:rsidRPr="00DA0744" w14:paraId="653B1CCD" w14:textId="77777777" w:rsidTr="009841DB">
        <w:tc>
          <w:tcPr>
            <w:tcW w:w="4230" w:type="dxa"/>
          </w:tcPr>
          <w:p w14:paraId="1D04D9C1" w14:textId="71736BBA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</w:tcPr>
          <w:p w14:paraId="5E227D94" w14:textId="24BC31B8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6C388701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FA03550" w14:textId="73F8A418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2A12F5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</w:tcPr>
          <w:p w14:paraId="7926131F" w14:textId="04FDE1A2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4B88F76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7647DCD" w14:textId="62CC2334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1DB" w:rsidRPr="00DA0744" w14:paraId="0FDCC217" w14:textId="77777777" w:rsidTr="009841DB">
        <w:tc>
          <w:tcPr>
            <w:tcW w:w="4230" w:type="dxa"/>
          </w:tcPr>
          <w:p w14:paraId="3DC30BA4" w14:textId="0C6DB72F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</w:tcPr>
          <w:p w14:paraId="7EA261B3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68B090A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EE68599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00491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</w:tcBorders>
          </w:tcPr>
          <w:p w14:paraId="61DBFB2D" w14:textId="48AF660D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36" w:type="dxa"/>
          </w:tcPr>
          <w:p w14:paraId="4F3FD8A5" w14:textId="77777777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F670FFA" w14:textId="4037950C" w:rsidR="009841DB" w:rsidRPr="00DA0744" w:rsidRDefault="009841DB" w:rsidP="0098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</w:p>
        </w:tc>
      </w:tr>
      <w:tr w:rsidR="001A78F8" w:rsidRPr="00DA0744" w14:paraId="0B1031E1" w14:textId="77777777" w:rsidTr="001A78F8">
        <w:tc>
          <w:tcPr>
            <w:tcW w:w="4230" w:type="dxa"/>
          </w:tcPr>
          <w:p w14:paraId="684272F9" w14:textId="14E4E30E" w:rsidR="001A78F8" w:rsidRPr="00DA0744" w:rsidRDefault="001A78F8" w:rsidP="001A78F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78" w:type="dxa"/>
          </w:tcPr>
          <w:p w14:paraId="5841AB86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5E1130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5C652A7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D9FF2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</w:tcPr>
          <w:p w14:paraId="66CDC122" w14:textId="54888340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B45C2" w:rsidRPr="00DA07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77145B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954F38D" w14:textId="04C5DDCF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</w:tr>
      <w:tr w:rsidR="001A78F8" w:rsidRPr="00DA0744" w14:paraId="4274A274" w14:textId="77777777" w:rsidTr="001A78F8">
        <w:tc>
          <w:tcPr>
            <w:tcW w:w="4230" w:type="dxa"/>
          </w:tcPr>
          <w:p w14:paraId="446BAA5F" w14:textId="6FD2524A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</w:tcPr>
          <w:p w14:paraId="7173EA08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6E627DA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937BE2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474F4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D078509" w14:textId="5869D412" w:rsidR="001A78F8" w:rsidRPr="00DA0744" w:rsidRDefault="00DB45C2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C0521"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841DB"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487A6A7" w14:textId="77777777" w:rsidR="001A78F8" w:rsidRPr="00DA0744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3111C3B" w14:textId="72D5EE6E" w:rsidR="001A78F8" w:rsidRPr="00DA0744" w:rsidRDefault="002C0521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</w:tr>
    </w:tbl>
    <w:p w14:paraId="2EE50A98" w14:textId="77777777" w:rsidR="00D1511B" w:rsidRPr="00DA0744" w:rsidRDefault="00D1511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1B24FD" w:rsidRPr="00DA0744" w14:paraId="75C98D1A" w14:textId="77777777" w:rsidTr="005A74A9">
        <w:tc>
          <w:tcPr>
            <w:tcW w:w="4230" w:type="dxa"/>
          </w:tcPr>
          <w:p w14:paraId="3A1B6C76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8" w:type="dxa"/>
          </w:tcPr>
          <w:p w14:paraId="491CCD9F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093609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6AD8FB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2C343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D9D660" w14:textId="4333E0F4" w:rsidR="001B24FD" w:rsidRPr="00DA0744" w:rsidRDefault="009841DB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7D02166F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23A04D" w14:textId="130B067C" w:rsidR="001B24FD" w:rsidRPr="00DA0744" w:rsidRDefault="002C0521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1B24FD" w:rsidRPr="00DA0744" w14:paraId="224D960A" w14:textId="77777777" w:rsidTr="005A74A9">
        <w:tc>
          <w:tcPr>
            <w:tcW w:w="4230" w:type="dxa"/>
          </w:tcPr>
          <w:p w14:paraId="50370433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8" w:type="dxa"/>
          </w:tcPr>
          <w:p w14:paraId="69A8E5C7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F83E78D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256C10C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38C55F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F8A973" w14:textId="3100695B" w:rsidR="001B24FD" w:rsidRPr="00DA0744" w:rsidRDefault="002C0521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</w:t>
            </w:r>
            <w:r w:rsidR="009841DB" w:rsidRPr="00DA0744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578975BF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76F97A" w14:textId="3EEEE7A8" w:rsidR="001B24FD" w:rsidRPr="00DA0744" w:rsidRDefault="002C0521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1B24FD" w:rsidRPr="00DA0744" w14:paraId="67D5F8DC" w14:textId="77777777" w:rsidTr="005A74A9">
        <w:tc>
          <w:tcPr>
            <w:tcW w:w="4230" w:type="dxa"/>
          </w:tcPr>
          <w:p w14:paraId="1581B382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</w:tcPr>
          <w:p w14:paraId="2BD04CB5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1B845B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7B197A3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13165E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4DD8F0" w14:textId="03201464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C0521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841DB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B8818EC" w14:textId="77777777" w:rsidR="001B24FD" w:rsidRPr="00DA0744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F310D40" w14:textId="32DCD526" w:rsidR="001B24FD" w:rsidRPr="00DA0744" w:rsidRDefault="002C0521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</w:tr>
    </w:tbl>
    <w:p w14:paraId="3E586D03" w14:textId="77777777" w:rsidR="001B24FD" w:rsidRPr="00DA0744" w:rsidRDefault="001B24FD" w:rsidP="001E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12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42225DB7" w14:textId="43B987F4" w:rsidR="002C0521" w:rsidRPr="00DA0744" w:rsidRDefault="002C0521" w:rsidP="002C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สองแห่ง </w:t>
      </w:r>
      <w:r w:rsidR="00713150" w:rsidRPr="00DA0744"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และบริษัทร่วมแห่งหนึ่ง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มีระยะเวลา </w:t>
      </w:r>
      <w:r w:rsidRPr="00DA0744">
        <w:rPr>
          <w:rFonts w:asciiTheme="majorBidi" w:hAnsiTheme="majorBidi" w:cstheme="majorBidi"/>
          <w:sz w:val="30"/>
          <w:szCs w:val="30"/>
        </w:rPr>
        <w:t>3 - 11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</w:rPr>
        <w:t xml:space="preserve">2571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-</w:t>
      </w:r>
      <w:r w:rsidRPr="00DA0744">
        <w:rPr>
          <w:rFonts w:asciiTheme="majorBidi" w:hAnsiTheme="majorBidi" w:cstheme="majorBidi"/>
          <w:sz w:val="30"/>
          <w:szCs w:val="30"/>
        </w:rPr>
        <w:t xml:space="preserve"> 2579 </w:t>
      </w:r>
      <w:r w:rsidRPr="00DA0744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เป็นรายเดือนและรายปี </w:t>
      </w:r>
      <w:r w:rsidRPr="00DA0744">
        <w:rPr>
          <w:rFonts w:asciiTheme="majorBidi" w:hAnsiTheme="majorBidi" w:hint="cs"/>
          <w:sz w:val="30"/>
          <w:szCs w:val="30"/>
          <w:cs/>
        </w:rPr>
        <w:t>รวมถึงการปฏิบัติตามเงื่อนไขตามที่ระบุไว้ในสัญญา</w:t>
      </w:r>
    </w:p>
    <w:p w14:paraId="0EA1543A" w14:textId="77777777" w:rsidR="00473F8B" w:rsidRPr="00DA0744" w:rsidRDefault="00473F8B" w:rsidP="001E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120" w:lineRule="auto"/>
        <w:ind w:left="547"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DA0744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DA0744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DA0744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DA0744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DA0744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DA0744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5E56" w:rsidRPr="00DA0744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34B6CC6C" w:rsidR="003F5E56" w:rsidRPr="00DA0744" w:rsidRDefault="00AD3A2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905777C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1F070836" w:rsidR="003F5E56" w:rsidRPr="00DA0744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</w:t>
            </w:r>
            <w:r w:rsidR="005C0C03" w:rsidRPr="00DA074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1</w:t>
            </w:r>
            <w:r w:rsidR="003F5E56" w:rsidRPr="00DA074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274B6A65" w:rsidR="003F5E56" w:rsidRPr="00DA0744" w:rsidRDefault="00AD3A2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3625E11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73498C6E" w:rsidR="003F5E56" w:rsidRPr="00DA0744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0C03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5E56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DA07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5E56" w:rsidRPr="00DA0744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5E56" w:rsidRPr="00DA0744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2C2C3257" w:rsidR="003F5E56" w:rsidRPr="00DA0744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B59E1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123DD34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68AC61E5" w:rsidR="003F5E56" w:rsidRPr="00DA0744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B59E1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D9B14F1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505C2BFD" w:rsidR="003F5E56" w:rsidRPr="00DA0744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B59E1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62ADEA1" w14:textId="77777777" w:rsidR="003F5E56" w:rsidRPr="00DA0744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3E3076DB" w:rsidR="003F5E56" w:rsidRPr="00DA0744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B59E1" w:rsidRPr="00DA0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F5E56" w:rsidRPr="00DA0744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5E56" w:rsidRPr="00DA0744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DA0744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5E56" w:rsidRPr="00DA0744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65A" w:rsidRPr="00DA0744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0F665A" w:rsidRPr="00DA0744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7B1F072D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708E822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80E34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760B1A38" w:rsidR="000F665A" w:rsidRPr="00DA0744" w:rsidRDefault="00594FE7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3C316C7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08177E77" w:rsidR="000F665A" w:rsidRPr="00DA0744" w:rsidRDefault="00EB59E1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F665A" w:rsidRPr="00DA0744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0F665A" w:rsidRPr="00DA0744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0264C0E4" w:rsidR="000F665A" w:rsidRPr="00DA0744" w:rsidRDefault="00594FE7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1205F9D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1FC609C9" w:rsidR="000F665A" w:rsidRPr="00DA0744" w:rsidRDefault="00EB59E1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7F81D2A2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0B291C77" w:rsidR="000F665A" w:rsidRPr="00DA0744" w:rsidRDefault="00594FE7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25DE05F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38266C76" w:rsidR="000F665A" w:rsidRPr="00DA0744" w:rsidRDefault="00EB59E1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0F665A" w:rsidRPr="00DA0744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0F665A" w:rsidRPr="00DA0744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19EA5FE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3</w:t>
            </w:r>
            <w:r w:rsidR="00594FE7" w:rsidRPr="00DA0744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40F94B66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244FE403" w:rsidR="000F665A" w:rsidRPr="00DA0744" w:rsidRDefault="00EB59E1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28C4A663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018A1117" w:rsidR="000F665A" w:rsidRPr="00DA0744" w:rsidRDefault="00594FE7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28C505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062DBBBB" w:rsidR="000F665A" w:rsidRPr="00DA0744" w:rsidRDefault="00EB59E1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665A" w:rsidRPr="00DA0744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0F665A" w:rsidRPr="00DA0744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6CB735F7" w:rsidR="000F665A" w:rsidRPr="00DA0744" w:rsidRDefault="00594FE7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0B89639F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4299138C" w:rsidR="000F665A" w:rsidRPr="00DA0744" w:rsidRDefault="00EB59E1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3BB14EF9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48C7D96E" w:rsidR="000F665A" w:rsidRPr="00DA0744" w:rsidRDefault="00594FE7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64B2FCC8" w14:textId="77777777" w:rsidR="000F665A" w:rsidRPr="00DA0744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68799981" w:rsidR="000F665A" w:rsidRPr="00DA0744" w:rsidRDefault="00EB59E1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</w:tr>
      <w:tr w:rsidR="001E3940" w:rsidRPr="00DA0744" w14:paraId="5779506C" w14:textId="77777777" w:rsidTr="001E3940">
        <w:trPr>
          <w:cantSplit/>
          <w:trHeight w:val="70"/>
        </w:trPr>
        <w:tc>
          <w:tcPr>
            <w:tcW w:w="4228" w:type="dxa"/>
          </w:tcPr>
          <w:p w14:paraId="3E02EBD2" w14:textId="77777777" w:rsidR="001E3940" w:rsidRPr="00DA0744" w:rsidRDefault="001E3940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11DB4BA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B0A74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BCD78A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582FB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9E935B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7B810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AD2BE1" w14:textId="77777777" w:rsidR="001E3940" w:rsidRPr="00DA0744" w:rsidRDefault="001E3940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5E56" w:rsidRPr="00DA0744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3F5E56" w:rsidRPr="00DA0744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019E9" w:rsidRPr="00DA0744" w14:paraId="08216A68" w14:textId="77777777" w:rsidTr="00884B43">
        <w:trPr>
          <w:cantSplit/>
        </w:trPr>
        <w:tc>
          <w:tcPr>
            <w:tcW w:w="4228" w:type="dxa"/>
          </w:tcPr>
          <w:p w14:paraId="756DA87B" w14:textId="3D809704" w:rsidR="00E019E9" w:rsidRPr="00DA0744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0AE56116" w14:textId="6604C9B8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71DED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AE2A4" w14:textId="2D09CF2E" w:rsidR="00E019E9" w:rsidRPr="00DA0744" w:rsidRDefault="004C1A01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25AB63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CA777" w14:textId="71A7D1C8" w:rsidR="00E019E9" w:rsidRPr="00DA0744" w:rsidRDefault="00EB59E1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E019E9" w:rsidRPr="00DA0744" w14:paraId="13FD57FB" w14:textId="77777777" w:rsidTr="00884B43">
        <w:trPr>
          <w:cantSplit/>
        </w:trPr>
        <w:tc>
          <w:tcPr>
            <w:tcW w:w="4228" w:type="dxa"/>
          </w:tcPr>
          <w:p w14:paraId="2B50054B" w14:textId="1A34CFC4" w:rsidR="00E019E9" w:rsidRPr="00DA0744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7E7E277" w14:textId="0DE30432" w:rsidR="00E019E9" w:rsidRPr="00DA0744" w:rsidRDefault="003163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E7CF5D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AFE59" w14:textId="0A18B514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CC74D2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A89FC" w14:textId="35340F40" w:rsidR="00E019E9" w:rsidRPr="00DA0744" w:rsidRDefault="003163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7C5F64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446D0" w14:textId="6BCCB082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19E9" w:rsidRPr="00DA0744" w14:paraId="291B1546" w14:textId="77777777" w:rsidTr="00884B43">
        <w:trPr>
          <w:cantSplit/>
        </w:trPr>
        <w:tc>
          <w:tcPr>
            <w:tcW w:w="4228" w:type="dxa"/>
          </w:tcPr>
          <w:p w14:paraId="7B9147A8" w14:textId="02D431A6" w:rsidR="00E019E9" w:rsidRPr="00DA0744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F76ECC6" w14:textId="6F6EC52D" w:rsidR="00E019E9" w:rsidRPr="00DA0744" w:rsidRDefault="003163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661B67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363674" w14:textId="70E788DE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D3D987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4D04A1" w14:textId="68C0FA25" w:rsidR="00E019E9" w:rsidRPr="00DA0744" w:rsidRDefault="004C1A01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B7869B" w14:textId="77777777" w:rsidR="00E019E9" w:rsidRPr="00DA0744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3B45D" w14:textId="6D4FADC6" w:rsidR="00E019E9" w:rsidRPr="00DA0744" w:rsidRDefault="00EB59E1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3F5E56" w:rsidRPr="00DA0744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3F5E56" w:rsidRPr="00DA0744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DA0744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3F5E56" w:rsidRPr="00DA0744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387F098D" w:rsidR="003F5E56" w:rsidRPr="00DA0744" w:rsidRDefault="00EC1F5B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59478D11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775724A3" w:rsidR="003F5E56" w:rsidRPr="00DA0744" w:rsidRDefault="00EB59E1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701FA48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7FA34040" w:rsidR="003F5E56" w:rsidRPr="00DA0744" w:rsidRDefault="00EC1F5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4199039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71F83948" w:rsidR="003F5E56" w:rsidRPr="00DA0744" w:rsidRDefault="00EB59E1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3F5E56" w:rsidRPr="00DA0744" w14:paraId="706AC745" w14:textId="77777777" w:rsidTr="00F42391">
        <w:trPr>
          <w:cantSplit/>
          <w:trHeight w:val="80"/>
        </w:trPr>
        <w:tc>
          <w:tcPr>
            <w:tcW w:w="4228" w:type="dxa"/>
          </w:tcPr>
          <w:p w14:paraId="4A90B019" w14:textId="01B02489" w:rsidR="003F5E56" w:rsidRPr="00DA0744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BC09942" w14:textId="00878983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43B37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02E0AE33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89469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1C0EE7D6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A50C8E" w14:textId="77777777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26B8D6A3" w:rsidR="003F5E56" w:rsidRPr="00DA0744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AAF" w:rsidRPr="00DA0744" w14:paraId="24B0C82D" w14:textId="77777777" w:rsidTr="00324B4F">
        <w:trPr>
          <w:cantSplit/>
          <w:trHeight w:val="389"/>
        </w:trPr>
        <w:tc>
          <w:tcPr>
            <w:tcW w:w="4228" w:type="dxa"/>
          </w:tcPr>
          <w:p w14:paraId="7FFDB025" w14:textId="527E8E69" w:rsidR="00797AAF" w:rsidRPr="00DA0744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25B8263" w14:textId="5CF2C428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</w:t>
            </w:r>
            <w:r w:rsidR="00EC1F5B" w:rsidRPr="00DA074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BA5EF0C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8C75" w14:textId="683F35EF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</w:t>
            </w:r>
            <w:r w:rsidR="00EB59E1" w:rsidRPr="00DA07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A929F6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BAAD2" w14:textId="455AC54D" w:rsidR="00797AAF" w:rsidRPr="00DA0744" w:rsidRDefault="00EC1F5B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494F5B5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2FC2B" w14:textId="7C0DA7B6" w:rsidR="00797AAF" w:rsidRPr="00DA0744" w:rsidRDefault="00EB59E1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97AAF" w:rsidRPr="00DA0744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797AAF" w:rsidRPr="00DA0744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56A366FC" w:rsidR="00797AAF" w:rsidRPr="00DA0744" w:rsidRDefault="00EC1F5B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3790FF66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37F9EE0D" w:rsidR="00797AAF" w:rsidRPr="00DA0744" w:rsidRDefault="00EB59E1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0802901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57768614" w:rsidR="00797AAF" w:rsidRPr="00DA0744" w:rsidRDefault="00EC1F5B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00BF521C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2B74C6F6" w:rsidR="00797AAF" w:rsidRPr="00DA0744" w:rsidRDefault="00EB59E1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97AAF" w:rsidRPr="00DA0744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797AAF" w:rsidRPr="00DA0744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1FF8D5E6" w:rsidR="00797AAF" w:rsidRPr="00DA0744" w:rsidRDefault="00EC1F5B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6995E18C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5E5A5A33" w:rsidR="00797AAF" w:rsidRPr="00DA0744" w:rsidRDefault="00EB59E1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6C12AAE6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0F86CE06" w:rsidR="00797AAF" w:rsidRPr="00DA0744" w:rsidRDefault="00EC1F5B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7DDCE8FF" w14:textId="77777777" w:rsidR="00797AAF" w:rsidRPr="00DA0744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23A9F29D" w:rsidR="00797AAF" w:rsidRPr="00DA0744" w:rsidRDefault="00EB59E1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</w:tbl>
    <w:p w14:paraId="6D6C6341" w14:textId="77777777" w:rsidR="00EB59E1" w:rsidRPr="00DA0744" w:rsidRDefault="00EB59E1" w:rsidP="001E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12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6F4D1" w14:textId="75F2CC45" w:rsidR="007F24D9" w:rsidRPr="00DA0744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40C1A" w:rsidRPr="00DA074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A0744">
        <w:rPr>
          <w:rFonts w:asciiTheme="majorBidi" w:hAnsiTheme="majorBidi" w:cstheme="majorBidi"/>
          <w:sz w:val="30"/>
          <w:szCs w:val="30"/>
          <w:cs/>
        </w:rPr>
        <w:t>บริษัทเช่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DA0744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C0C03" w:rsidRPr="00DA0744">
        <w:rPr>
          <w:rFonts w:asciiTheme="majorBidi" w:hAnsiTheme="majorBidi" w:cstheme="majorBidi"/>
          <w:sz w:val="30"/>
          <w:szCs w:val="30"/>
        </w:rPr>
        <w:t>1</w:t>
      </w:r>
      <w:r w:rsidR="00524479" w:rsidRPr="00DA0744">
        <w:rPr>
          <w:rFonts w:asciiTheme="majorBidi" w:hAnsiTheme="majorBidi" w:cstheme="majorBidi"/>
          <w:sz w:val="30"/>
          <w:szCs w:val="30"/>
        </w:rPr>
        <w:t xml:space="preserve"> - </w:t>
      </w:r>
      <w:r w:rsidR="005C0C03" w:rsidRPr="00DA0744">
        <w:rPr>
          <w:rFonts w:asciiTheme="majorBidi" w:hAnsiTheme="majorBidi" w:cstheme="majorBidi"/>
          <w:sz w:val="30"/>
          <w:szCs w:val="30"/>
        </w:rPr>
        <w:t>5</w:t>
      </w:r>
      <w:r w:rsidR="00524479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DA0744">
        <w:rPr>
          <w:rFonts w:asciiTheme="majorBidi" w:hAnsiTheme="majorBidi" w:cstheme="majorBidi"/>
          <w:sz w:val="30"/>
          <w:szCs w:val="30"/>
        </w:rPr>
        <w:t>256</w:t>
      </w:r>
      <w:r w:rsidR="00127EE7" w:rsidRPr="00DA0744">
        <w:rPr>
          <w:rFonts w:asciiTheme="majorBidi" w:hAnsiTheme="majorBidi" w:cstheme="majorBidi"/>
          <w:sz w:val="30"/>
          <w:szCs w:val="30"/>
        </w:rPr>
        <w:t>9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-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DA0744">
        <w:rPr>
          <w:rFonts w:asciiTheme="majorBidi" w:hAnsiTheme="majorBidi" w:cstheme="majorBidi"/>
          <w:sz w:val="30"/>
          <w:szCs w:val="30"/>
        </w:rPr>
        <w:t>257</w:t>
      </w:r>
      <w:r w:rsidR="005D3FB8" w:rsidRPr="00DA0744">
        <w:rPr>
          <w:rFonts w:asciiTheme="majorBidi" w:hAnsiTheme="majorBidi" w:cstheme="majorBidi"/>
          <w:sz w:val="30"/>
          <w:szCs w:val="30"/>
        </w:rPr>
        <w:t>4</w:t>
      </w:r>
    </w:p>
    <w:p w14:paraId="612AF527" w14:textId="77777777" w:rsidR="007F24D9" w:rsidRPr="00DA0744" w:rsidRDefault="007F24D9" w:rsidP="001E3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20" w:lineRule="auto"/>
        <w:ind w:left="547" w:right="-202"/>
        <w:jc w:val="thaiDistribute"/>
        <w:rPr>
          <w:rFonts w:asciiTheme="majorBidi" w:hAnsiTheme="majorBidi" w:cstheme="majorBidi"/>
          <w:sz w:val="20"/>
          <w:szCs w:val="20"/>
        </w:rPr>
      </w:pPr>
    </w:p>
    <w:p w14:paraId="37A3DC42" w14:textId="4AED0094" w:rsidR="00DA58CF" w:rsidRPr="00DA0744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</w:t>
      </w:r>
      <w:r w:rsidR="00A679C6" w:rsidRPr="00DA0744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="005C0C03" w:rsidRPr="00DA0744">
        <w:rPr>
          <w:rFonts w:asciiTheme="majorBidi" w:hAnsiTheme="majorBidi" w:cstheme="majorBidi"/>
          <w:sz w:val="30"/>
          <w:szCs w:val="30"/>
        </w:rPr>
        <w:t>1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DA0744">
        <w:rPr>
          <w:rFonts w:asciiTheme="majorBidi" w:hAnsiTheme="majorBidi" w:cstheme="majorBidi"/>
          <w:sz w:val="30"/>
          <w:szCs w:val="30"/>
        </w:rPr>
        <w:t>25</w:t>
      </w:r>
      <w:r w:rsidR="00797AAF" w:rsidRPr="00DA0744">
        <w:rPr>
          <w:rFonts w:asciiTheme="majorBidi" w:hAnsiTheme="majorBidi" w:cstheme="majorBidi"/>
          <w:sz w:val="30"/>
          <w:szCs w:val="30"/>
        </w:rPr>
        <w:t>70</w:t>
      </w:r>
    </w:p>
    <w:p w14:paraId="10D62CC2" w14:textId="77777777" w:rsidR="00F42391" w:rsidRPr="00DA0744" w:rsidRDefault="00F42391" w:rsidP="001E3940">
      <w:pPr>
        <w:spacing w:line="120" w:lineRule="auto"/>
        <w:rPr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DA0744" w14:paraId="0D6A046E" w14:textId="77777777" w:rsidTr="00324B4F">
        <w:trPr>
          <w:tblHeader/>
        </w:trPr>
        <w:tc>
          <w:tcPr>
            <w:tcW w:w="4230" w:type="dxa"/>
            <w:vAlign w:val="bottom"/>
          </w:tcPr>
          <w:p w14:paraId="0F3807FD" w14:textId="43199E01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3972AEE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956EB3E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668B69E3" w14:textId="77777777" w:rsidR="00AA0276" w:rsidRPr="00DA0744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DA0744" w14:paraId="0D5DE77A" w14:textId="77777777" w:rsidTr="00324B4F">
        <w:trPr>
          <w:tblHeader/>
        </w:trPr>
        <w:tc>
          <w:tcPr>
            <w:tcW w:w="4230" w:type="dxa"/>
            <w:vAlign w:val="bottom"/>
          </w:tcPr>
          <w:p w14:paraId="4E1F0637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3E394F" w14:textId="00FE83A8" w:rsidR="006B27B7" w:rsidRPr="00DA0744" w:rsidRDefault="00D64524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4929508F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1045504" w14:textId="471CF838" w:rsidR="006B27B7" w:rsidRPr="00DA0744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7B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E3E56D7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964E86" w14:textId="7FEE4795" w:rsidR="006B27B7" w:rsidRPr="00DA0744" w:rsidRDefault="00D64524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94F2B0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31FF5" w14:textId="59DDF535" w:rsidR="006B27B7" w:rsidRPr="00DA0744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7B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DA0744" w14:paraId="4267A5B9" w14:textId="77777777" w:rsidTr="00324B4F">
        <w:trPr>
          <w:tblHeader/>
        </w:trPr>
        <w:tc>
          <w:tcPr>
            <w:tcW w:w="4230" w:type="dxa"/>
            <w:vAlign w:val="bottom"/>
          </w:tcPr>
          <w:p w14:paraId="3738B712" w14:textId="5C5F29E8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D3EF7B" w14:textId="3C2D2BAB" w:rsidR="006B27B7" w:rsidRPr="00DA0744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59E1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7E96EF29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F6201E9" w14:textId="57AB7154" w:rsidR="006B27B7" w:rsidRPr="00DA0744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59E1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DF037F6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9FBCFF" w14:textId="71AA7619" w:rsidR="006B27B7" w:rsidRPr="00DA0744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59E1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2225A62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2099D" w14:textId="0C794258" w:rsidR="006B27B7" w:rsidRPr="00DA0744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59E1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B27B7" w:rsidRPr="00DA0744" w14:paraId="02947F92" w14:textId="77777777" w:rsidTr="00324B4F">
        <w:tc>
          <w:tcPr>
            <w:tcW w:w="4230" w:type="dxa"/>
          </w:tcPr>
          <w:p w14:paraId="1D4D944F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3F55F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CD1D892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296E2BD6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DA0744" w14:paraId="16F68E28" w14:textId="77777777" w:rsidTr="00786E55">
        <w:tc>
          <w:tcPr>
            <w:tcW w:w="4230" w:type="dxa"/>
            <w:vAlign w:val="bottom"/>
          </w:tcPr>
          <w:p w14:paraId="61C2BAC4" w14:textId="7EFB8754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</w:tcPr>
          <w:p w14:paraId="0683E9D7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AEA185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7F771892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27B7" w:rsidRPr="00DA0744" w14:paraId="29A3C33F" w14:textId="77777777" w:rsidTr="00324B4F">
        <w:tc>
          <w:tcPr>
            <w:tcW w:w="4230" w:type="dxa"/>
          </w:tcPr>
          <w:p w14:paraId="15EEBAD1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02818EF1" w14:textId="73EDD1B6" w:rsidR="006B27B7" w:rsidRPr="00DA0744" w:rsidRDefault="009347F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F5561B5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923266" w14:textId="7C2756E5" w:rsidR="006B27B7" w:rsidRPr="00DA0744" w:rsidRDefault="009347F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A45524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362F0A4" w14:textId="4C967C6A" w:rsidR="006B27B7" w:rsidRPr="00DA0744" w:rsidRDefault="0022660E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B67DA6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FF1A60" w14:textId="11F5B181" w:rsidR="006B27B7" w:rsidRPr="00DA0744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E9ADB78" w14:textId="77777777" w:rsidR="00F42391" w:rsidRPr="00DA0744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C322E8" w14:textId="631DF05C" w:rsidR="001B38C4" w:rsidRPr="00DA0744" w:rsidRDefault="006076C7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DA0744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DA0744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598AE4EE" w14:textId="77777777" w:rsidR="00F42391" w:rsidRPr="00DA0744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DA0744" w14:paraId="65F0606E" w14:textId="77777777" w:rsidTr="005E4962">
        <w:trPr>
          <w:tblHeader/>
        </w:trPr>
        <w:tc>
          <w:tcPr>
            <w:tcW w:w="4230" w:type="dxa"/>
            <w:vAlign w:val="bottom"/>
          </w:tcPr>
          <w:p w14:paraId="018CCED8" w14:textId="77777777" w:rsidR="007F24D9" w:rsidRPr="00DA0744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1E7D690" w14:textId="77777777" w:rsidR="007F24D9" w:rsidRPr="00DA0744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61F1E98" w14:textId="77777777" w:rsidR="007F24D9" w:rsidRPr="00DA0744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72E568BF" w14:textId="77777777" w:rsidR="007F24D9" w:rsidRPr="00DA0744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DA0744" w14:paraId="29D57FD0" w14:textId="77777777" w:rsidTr="005E4962">
        <w:trPr>
          <w:tblHeader/>
        </w:trPr>
        <w:tc>
          <w:tcPr>
            <w:tcW w:w="4230" w:type="dxa"/>
            <w:vAlign w:val="bottom"/>
          </w:tcPr>
          <w:p w14:paraId="51B059EA" w14:textId="51602B9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764CCE" w14:textId="25A0D2DE" w:rsidR="006B27B7" w:rsidRPr="00DA0744" w:rsidRDefault="00BE1E2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566D8321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24C726A" w14:textId="67552859" w:rsidR="006B27B7" w:rsidRPr="00DA0744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6B27B7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B27B7" w:rsidRPr="00DA074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9CE15C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26B296" w14:textId="43EBDFE4" w:rsidR="006B27B7" w:rsidRPr="00DA0744" w:rsidRDefault="00BE1E2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19DF3EA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34688" w14:textId="0DDE5839" w:rsidR="006B27B7" w:rsidRPr="00DA0744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7B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DA0744" w14:paraId="0D151189" w14:textId="77777777" w:rsidTr="005E4962">
        <w:trPr>
          <w:tblHeader/>
        </w:trPr>
        <w:tc>
          <w:tcPr>
            <w:tcW w:w="4230" w:type="dxa"/>
            <w:vAlign w:val="bottom"/>
          </w:tcPr>
          <w:p w14:paraId="5701AB13" w14:textId="394CD53B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0CD230" w14:textId="63D9971E" w:rsidR="006B27B7" w:rsidRPr="00DA0744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7DAB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64E876E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526FC66" w14:textId="3C170EF0" w:rsidR="006B27B7" w:rsidRPr="00DA0744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7DAB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3ADA58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B40908" w14:textId="5F3A34FB" w:rsidR="006B27B7" w:rsidRPr="00DA0744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7DAB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CB3B5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064BA" w14:textId="0787B44A" w:rsidR="006B27B7" w:rsidRPr="00DA0744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7DAB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B27B7" w:rsidRPr="00DA0744" w14:paraId="235F6112" w14:textId="77777777" w:rsidTr="001B38C4">
        <w:tc>
          <w:tcPr>
            <w:tcW w:w="4230" w:type="dxa"/>
          </w:tcPr>
          <w:p w14:paraId="7E950F13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7034CE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6A681B3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CCA9914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DA0744" w14:paraId="50FEA647" w14:textId="77777777" w:rsidTr="001B38C4">
        <w:tc>
          <w:tcPr>
            <w:tcW w:w="4230" w:type="dxa"/>
            <w:vAlign w:val="bottom"/>
          </w:tcPr>
          <w:p w14:paraId="07E80C31" w14:textId="3F9F7C1A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C2871C4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A14E5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547F776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D541E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C0CC1A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2ED0C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C928B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7B7" w:rsidRPr="00DA0744" w14:paraId="101B2524" w14:textId="77777777" w:rsidTr="001B38C4">
        <w:tc>
          <w:tcPr>
            <w:tcW w:w="4230" w:type="dxa"/>
          </w:tcPr>
          <w:p w14:paraId="1D1BA9FC" w14:textId="3FE0FCE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4954F619" w14:textId="442FBD09" w:rsidR="006B27B7" w:rsidRPr="00DA0744" w:rsidRDefault="0022660E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B71F6D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E17AD89" w14:textId="3BA818F5" w:rsidR="006B27B7" w:rsidRPr="00DA0744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D693E48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9871E02" w14:textId="314A305B" w:rsidR="006B27B7" w:rsidRPr="00DA0744" w:rsidRDefault="0022660E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80145" w:rsidRPr="00DA074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F970201" w14:textId="77777777" w:rsidR="006B27B7" w:rsidRPr="00DA0744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349A95" w14:textId="274E2E9D" w:rsidR="006B27B7" w:rsidRPr="00DA0744" w:rsidRDefault="005C0C03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80145" w:rsidRPr="00DA074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5A6DEDF7" w14:textId="65553AD8" w:rsidR="00EB59E1" w:rsidRPr="00DA0744" w:rsidRDefault="001E3940" w:rsidP="0024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br/>
      </w:r>
      <w:r w:rsidR="007F24D9" w:rsidRPr="00DA0744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DA0744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="007F24D9" w:rsidRPr="00DA0744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="007F24D9" w:rsidRPr="00DA074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7F24D9" w:rsidRPr="00DA074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00FAD" w:rsidRPr="00DA0744">
        <w:rPr>
          <w:rFonts w:asciiTheme="majorBidi" w:hAnsiTheme="majorBidi" w:cstheme="majorBidi"/>
          <w:sz w:val="30"/>
          <w:szCs w:val="30"/>
        </w:rPr>
        <w:t>2569</w:t>
      </w:r>
    </w:p>
    <w:p w14:paraId="1CDB5C08" w14:textId="3C88C64F" w:rsidR="00DF7265" w:rsidRPr="00DA0744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DA074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DA0744" w:rsidRDefault="006C4CDC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144BF5" w:rsidRPr="00DA0744" w14:paraId="29ED6DF2" w14:textId="77777777" w:rsidTr="00DF3BDA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08135951" w14:textId="77777777" w:rsidR="00144BF5" w:rsidRPr="00DA0744" w:rsidRDefault="00144BF5" w:rsidP="00DF3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69562C46" w14:textId="43469011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DA07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44BF5" w:rsidRPr="00DA0744" w14:paraId="5ED9C045" w14:textId="77777777" w:rsidTr="00DF3BDA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149FA1B4" w14:textId="77777777" w:rsidR="00144BF5" w:rsidRPr="00DA0744" w:rsidRDefault="00144BF5" w:rsidP="00DF3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0B202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04DC4C2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2618C6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353C29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5C70F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866C5B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39BAEAD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52D04E9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1C64B75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144BF5" w:rsidRPr="00DA0744" w14:paraId="47E6C7C9" w14:textId="77777777" w:rsidTr="00DF3BDA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62B1FE1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616DAF3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44BF5" w:rsidRPr="00DA0744" w14:paraId="1F75D117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7B8B53D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080" w:type="dxa"/>
            <w:gridSpan w:val="2"/>
          </w:tcPr>
          <w:p w14:paraId="2B1B650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5005B6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9BF09F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0EDD4C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F0952F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3C020F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CBED17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0F74B87D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05E32E8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777DD732" w14:textId="0F0C728A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1,362</w:t>
            </w:r>
          </w:p>
        </w:tc>
        <w:tc>
          <w:tcPr>
            <w:tcW w:w="236" w:type="dxa"/>
            <w:gridSpan w:val="2"/>
          </w:tcPr>
          <w:p w14:paraId="31B5A2A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02DECDC" w14:textId="7537C1D9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1,078</w:t>
            </w:r>
          </w:p>
        </w:tc>
        <w:tc>
          <w:tcPr>
            <w:tcW w:w="236" w:type="dxa"/>
            <w:gridSpan w:val="2"/>
          </w:tcPr>
          <w:p w14:paraId="1CE487F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641ED79" w14:textId="203973AC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2,440</w:t>
            </w:r>
          </w:p>
        </w:tc>
        <w:tc>
          <w:tcPr>
            <w:tcW w:w="236" w:type="dxa"/>
            <w:gridSpan w:val="2"/>
          </w:tcPr>
          <w:p w14:paraId="2A3FF86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32938C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4BF5" w:rsidRPr="00DA0744" w14:paraId="4D87EED3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0BD646E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366A442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C4CC1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9D6F60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6A9830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014492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47646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EE40B0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11A4E996" w14:textId="77777777" w:rsidTr="00DF3BDA">
        <w:trPr>
          <w:gridAfter w:val="1"/>
          <w:wAfter w:w="9" w:type="dxa"/>
          <w:trHeight w:val="281"/>
        </w:trPr>
        <w:tc>
          <w:tcPr>
            <w:tcW w:w="3861" w:type="dxa"/>
          </w:tcPr>
          <w:p w14:paraId="72E1E1F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EA71F0B" w14:textId="3A56478F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236" w:type="dxa"/>
            <w:gridSpan w:val="2"/>
          </w:tcPr>
          <w:p w14:paraId="4C5EC02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69FDE21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BD6A0D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3E4F27C" w14:textId="6DF9AF30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236" w:type="dxa"/>
            <w:gridSpan w:val="2"/>
          </w:tcPr>
          <w:p w14:paraId="0137302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D3E147E" w14:textId="639259C5" w:rsidR="00144BF5" w:rsidRPr="00DA0744" w:rsidRDefault="00976CD7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44BF5" w:rsidRPr="00DA0744" w14:paraId="4B0BDFA2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7EA1ED3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25155881" w14:textId="2E99CC63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36" w:type="dxa"/>
            <w:gridSpan w:val="2"/>
          </w:tcPr>
          <w:p w14:paraId="3EF10F5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E5C16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939C65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879DDDA" w14:textId="0D03E0C1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36" w:type="dxa"/>
            <w:gridSpan w:val="2"/>
          </w:tcPr>
          <w:p w14:paraId="0640D88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0BF6ED7" w14:textId="2DEAB9FF" w:rsidR="00144BF5" w:rsidRPr="00DA0744" w:rsidRDefault="00976CD7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144BF5" w:rsidRPr="00DA0744" w14:paraId="270E8775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218F262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0BB7F62C" w14:textId="14918023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  <w:gridSpan w:val="2"/>
          </w:tcPr>
          <w:p w14:paraId="2B6BB27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DA9D60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7845B6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BB3533E" w14:textId="2BD6C242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  <w:gridSpan w:val="2"/>
          </w:tcPr>
          <w:p w14:paraId="798D164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49DDC0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F5" w:rsidRPr="00DA0744" w14:paraId="1B794346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736F4C9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FDA7329" w14:textId="746CF081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236" w:type="dxa"/>
            <w:gridSpan w:val="2"/>
          </w:tcPr>
          <w:p w14:paraId="4A809CD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30D159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801C12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265CE990" w14:textId="42560C67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236" w:type="dxa"/>
            <w:gridSpan w:val="2"/>
          </w:tcPr>
          <w:p w14:paraId="557909B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F766123" w14:textId="7D45A62B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3</w:t>
            </w:r>
            <w:r w:rsidR="00976CD7" w:rsidRPr="00DA0744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144BF5" w:rsidRPr="00DA0744" w14:paraId="6B448702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161699D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C17A20A" w14:textId="1B259C07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2,414</w:t>
            </w:r>
          </w:p>
        </w:tc>
        <w:tc>
          <w:tcPr>
            <w:tcW w:w="236" w:type="dxa"/>
            <w:gridSpan w:val="2"/>
          </w:tcPr>
          <w:p w14:paraId="31B065E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57420397" w14:textId="01FD09C7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1,078</w:t>
            </w:r>
          </w:p>
        </w:tc>
        <w:tc>
          <w:tcPr>
            <w:tcW w:w="236" w:type="dxa"/>
            <w:gridSpan w:val="2"/>
          </w:tcPr>
          <w:p w14:paraId="1A90AC4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3B2E9D6D" w14:textId="7A207282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44BF5" w:rsidRPr="00DA074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236" w:type="dxa"/>
            <w:gridSpan w:val="2"/>
          </w:tcPr>
          <w:p w14:paraId="065A32D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5C5C0F" w14:textId="13EAF941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</w:p>
        </w:tc>
      </w:tr>
      <w:tr w:rsidR="00144BF5" w:rsidRPr="00DA0744" w14:paraId="6D3465AA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3EFC569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925988" w14:textId="1CD1D370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3E28" w:rsidRPr="00DA0744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681BA9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09DFA97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236" w:type="dxa"/>
            <w:gridSpan w:val="2"/>
          </w:tcPr>
          <w:p w14:paraId="6476059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EC04765" w14:textId="3E41DAA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3E28" w:rsidRPr="00DA0744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17FBE9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CC06D7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52EA6240" w14:textId="77777777" w:rsidTr="00DF3BDA">
        <w:trPr>
          <w:gridAfter w:val="1"/>
          <w:wAfter w:w="9" w:type="dxa"/>
          <w:trHeight w:val="20"/>
        </w:trPr>
        <w:tc>
          <w:tcPr>
            <w:tcW w:w="3861" w:type="dxa"/>
          </w:tcPr>
          <w:p w14:paraId="0E2D192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29CFE4" w14:textId="2B1F33B2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2,018</w:t>
            </w:r>
          </w:p>
        </w:tc>
        <w:tc>
          <w:tcPr>
            <w:tcW w:w="236" w:type="dxa"/>
            <w:gridSpan w:val="2"/>
          </w:tcPr>
          <w:p w14:paraId="261953E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B51C0A" w14:textId="583396D7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1,071</w:t>
            </w:r>
          </w:p>
        </w:tc>
        <w:tc>
          <w:tcPr>
            <w:tcW w:w="236" w:type="dxa"/>
            <w:gridSpan w:val="2"/>
          </w:tcPr>
          <w:p w14:paraId="230171E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7C0663" w14:textId="27D0F079" w:rsidR="00144BF5" w:rsidRPr="00DA0744" w:rsidRDefault="00CE3E28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3,089</w:t>
            </w:r>
          </w:p>
        </w:tc>
        <w:tc>
          <w:tcPr>
            <w:tcW w:w="236" w:type="dxa"/>
            <w:gridSpan w:val="2"/>
          </w:tcPr>
          <w:p w14:paraId="760DB86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7689A0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4BF5" w:rsidRPr="00DA0744" w14:paraId="2CE9376E" w14:textId="77777777" w:rsidTr="00DF3BDA">
        <w:trPr>
          <w:trHeight w:val="20"/>
        </w:trPr>
        <w:tc>
          <w:tcPr>
            <w:tcW w:w="3870" w:type="dxa"/>
            <w:gridSpan w:val="2"/>
          </w:tcPr>
          <w:p w14:paraId="04C80B5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0966E2A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4B117A9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78995BA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2E5E239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6C87E62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495CDB3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20109F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44BF5" w:rsidRPr="00DA0744" w14:paraId="1DFA0234" w14:textId="77777777" w:rsidTr="00DF3BDA">
        <w:trPr>
          <w:trHeight w:val="20"/>
        </w:trPr>
        <w:tc>
          <w:tcPr>
            <w:tcW w:w="3870" w:type="dxa"/>
            <w:gridSpan w:val="2"/>
          </w:tcPr>
          <w:p w14:paraId="0A004F0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2"/>
          </w:tcPr>
          <w:p w14:paraId="48E39D4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F14697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D1E72B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424903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9BD090A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410788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6EDDB1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284AD11A" w14:textId="77777777" w:rsidTr="00DF3BDA">
        <w:trPr>
          <w:trHeight w:val="20"/>
        </w:trPr>
        <w:tc>
          <w:tcPr>
            <w:tcW w:w="3870" w:type="dxa"/>
            <w:gridSpan w:val="2"/>
          </w:tcPr>
          <w:p w14:paraId="1B33557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B618DA5" w14:textId="7EEA89D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1,365</w:t>
            </w:r>
          </w:p>
        </w:tc>
        <w:tc>
          <w:tcPr>
            <w:tcW w:w="236" w:type="dxa"/>
            <w:gridSpan w:val="2"/>
          </w:tcPr>
          <w:p w14:paraId="0883B24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3F5A541C" w14:textId="3B911C84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1,112</w:t>
            </w:r>
          </w:p>
        </w:tc>
        <w:tc>
          <w:tcPr>
            <w:tcW w:w="236" w:type="dxa"/>
            <w:gridSpan w:val="2"/>
          </w:tcPr>
          <w:p w14:paraId="0759909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20D93BB" w14:textId="331D4C48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2,477</w:t>
            </w:r>
          </w:p>
        </w:tc>
        <w:tc>
          <w:tcPr>
            <w:tcW w:w="236" w:type="dxa"/>
            <w:gridSpan w:val="2"/>
          </w:tcPr>
          <w:p w14:paraId="2DE9255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44AE54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4BF5" w:rsidRPr="00DA0744" w14:paraId="10DCDF9F" w14:textId="77777777" w:rsidTr="00DF3BDA">
        <w:trPr>
          <w:trHeight w:val="20"/>
        </w:trPr>
        <w:tc>
          <w:tcPr>
            <w:tcW w:w="3870" w:type="dxa"/>
            <w:gridSpan w:val="2"/>
          </w:tcPr>
          <w:p w14:paraId="5944930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36C989C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CB7520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FD30CB1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E9AD20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477DCF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565A15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6EC434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BF5" w:rsidRPr="00DA0744" w14:paraId="45953CED" w14:textId="77777777" w:rsidTr="00DF3BDA">
        <w:trPr>
          <w:trHeight w:val="20"/>
        </w:trPr>
        <w:tc>
          <w:tcPr>
            <w:tcW w:w="3870" w:type="dxa"/>
            <w:gridSpan w:val="2"/>
          </w:tcPr>
          <w:p w14:paraId="047B836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16D839B" w14:textId="600F732E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36" w:type="dxa"/>
            <w:gridSpan w:val="2"/>
          </w:tcPr>
          <w:p w14:paraId="315E7BB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BD145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0C226E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35BF2FD" w14:textId="7A10D090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36" w:type="dxa"/>
            <w:gridSpan w:val="2"/>
          </w:tcPr>
          <w:p w14:paraId="2985CA2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CA8DF9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44BF5" w:rsidRPr="00DA0744" w14:paraId="2AC3055C" w14:textId="77777777" w:rsidTr="00DF3BDA">
        <w:trPr>
          <w:trHeight w:val="20"/>
        </w:trPr>
        <w:tc>
          <w:tcPr>
            <w:tcW w:w="3870" w:type="dxa"/>
            <w:gridSpan w:val="2"/>
          </w:tcPr>
          <w:p w14:paraId="094F30F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E16E1B4" w14:textId="1DB24AD4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gridSpan w:val="2"/>
          </w:tcPr>
          <w:p w14:paraId="0EDD8C0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6452005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8E4305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51E9966" w14:textId="5A2BEB3D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gridSpan w:val="2"/>
          </w:tcPr>
          <w:p w14:paraId="21EFAF34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3212CD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F5" w:rsidRPr="00DA0744" w14:paraId="40E89D0A" w14:textId="77777777" w:rsidTr="00DF3BDA">
        <w:trPr>
          <w:trHeight w:val="20"/>
        </w:trPr>
        <w:tc>
          <w:tcPr>
            <w:tcW w:w="3870" w:type="dxa"/>
            <w:gridSpan w:val="2"/>
          </w:tcPr>
          <w:p w14:paraId="16B1638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2E4513DB" w14:textId="3D3C53DC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</w:tcPr>
          <w:p w14:paraId="2B17872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A8F82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D43C15D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B5DC92E" w14:textId="47E30AB1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</w:tcPr>
          <w:p w14:paraId="77FBAC9E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1A317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F5" w:rsidRPr="00DA0744" w14:paraId="67F6F9AB" w14:textId="77777777" w:rsidTr="00DF3BDA">
        <w:trPr>
          <w:trHeight w:val="20"/>
        </w:trPr>
        <w:tc>
          <w:tcPr>
            <w:tcW w:w="3870" w:type="dxa"/>
            <w:gridSpan w:val="2"/>
          </w:tcPr>
          <w:p w14:paraId="36DD574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46B40E6" w14:textId="70A95948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36" w:type="dxa"/>
            <w:gridSpan w:val="2"/>
          </w:tcPr>
          <w:p w14:paraId="01A5912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7BF01C0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5B3088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405A156E" w14:textId="1E0AB915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36" w:type="dxa"/>
            <w:gridSpan w:val="2"/>
          </w:tcPr>
          <w:p w14:paraId="5AF4EB4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00F23C11" w14:textId="1BD8DAB2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144BF5" w:rsidRPr="00DA0744" w14:paraId="02128128" w14:textId="77777777" w:rsidTr="00DF3BDA">
        <w:trPr>
          <w:trHeight w:val="20"/>
        </w:trPr>
        <w:tc>
          <w:tcPr>
            <w:tcW w:w="3870" w:type="dxa"/>
            <w:gridSpan w:val="2"/>
          </w:tcPr>
          <w:p w14:paraId="08D4F66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CFCC3B3" w14:textId="54CFBBBC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2,327</w:t>
            </w:r>
          </w:p>
        </w:tc>
        <w:tc>
          <w:tcPr>
            <w:tcW w:w="236" w:type="dxa"/>
            <w:gridSpan w:val="2"/>
          </w:tcPr>
          <w:p w14:paraId="37EC896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086063D4" w14:textId="4438B532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1,112</w:t>
            </w:r>
          </w:p>
        </w:tc>
        <w:tc>
          <w:tcPr>
            <w:tcW w:w="236" w:type="dxa"/>
            <w:gridSpan w:val="2"/>
          </w:tcPr>
          <w:p w14:paraId="74E277F5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2F20D7D5" w14:textId="394C7E84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A074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36" w:type="dxa"/>
            <w:gridSpan w:val="2"/>
          </w:tcPr>
          <w:p w14:paraId="1A04DA8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401FD8" w14:textId="363BB15C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404</w:t>
            </w:r>
          </w:p>
        </w:tc>
      </w:tr>
      <w:tr w:rsidR="00144BF5" w:rsidRPr="00DA0744" w14:paraId="0FDB2EC1" w14:textId="77777777" w:rsidTr="00DF3BDA">
        <w:trPr>
          <w:trHeight w:val="20"/>
        </w:trPr>
        <w:tc>
          <w:tcPr>
            <w:tcW w:w="3870" w:type="dxa"/>
            <w:gridSpan w:val="2"/>
          </w:tcPr>
          <w:p w14:paraId="1AF18D4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FC5F460" w14:textId="420E6320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(397)</w:t>
            </w:r>
          </w:p>
        </w:tc>
        <w:tc>
          <w:tcPr>
            <w:tcW w:w="236" w:type="dxa"/>
            <w:gridSpan w:val="2"/>
          </w:tcPr>
          <w:p w14:paraId="283CE2F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2DBDA46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236" w:type="dxa"/>
            <w:gridSpan w:val="2"/>
          </w:tcPr>
          <w:p w14:paraId="0751804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CB2FD42" w14:textId="15C0D21C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(404)</w:t>
            </w:r>
          </w:p>
        </w:tc>
        <w:tc>
          <w:tcPr>
            <w:tcW w:w="236" w:type="dxa"/>
            <w:gridSpan w:val="2"/>
          </w:tcPr>
          <w:p w14:paraId="59AAA22B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21C399F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4BF5" w:rsidRPr="00DA0744" w14:paraId="3E8E9048" w14:textId="77777777" w:rsidTr="00DF3BDA">
        <w:trPr>
          <w:trHeight w:val="20"/>
        </w:trPr>
        <w:tc>
          <w:tcPr>
            <w:tcW w:w="3870" w:type="dxa"/>
            <w:gridSpan w:val="2"/>
          </w:tcPr>
          <w:p w14:paraId="669D591C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08474" w14:textId="75DFE452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1,930</w:t>
            </w:r>
          </w:p>
        </w:tc>
        <w:tc>
          <w:tcPr>
            <w:tcW w:w="236" w:type="dxa"/>
            <w:gridSpan w:val="2"/>
          </w:tcPr>
          <w:p w14:paraId="20962498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069583" w14:textId="34827934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1,105</w:t>
            </w:r>
          </w:p>
        </w:tc>
        <w:tc>
          <w:tcPr>
            <w:tcW w:w="236" w:type="dxa"/>
            <w:gridSpan w:val="2"/>
          </w:tcPr>
          <w:p w14:paraId="06A2A892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29A4AF" w14:textId="37BE07FA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3,035</w:t>
            </w:r>
          </w:p>
        </w:tc>
        <w:tc>
          <w:tcPr>
            <w:tcW w:w="236" w:type="dxa"/>
            <w:gridSpan w:val="2"/>
          </w:tcPr>
          <w:p w14:paraId="3D9F9787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E84FA99" w14:textId="77777777" w:rsidR="00144BF5" w:rsidRPr="00DA0744" w:rsidRDefault="00144BF5" w:rsidP="00DF3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DAB9BF" w14:textId="35BE4AD6" w:rsidR="00DB07F1" w:rsidRPr="00DA0744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DA0744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F40FD0" w:rsidRPr="00DA0744" w14:paraId="349629E3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65D32CBE" w14:textId="64A48D62" w:rsidR="00F40FD0" w:rsidRPr="00DA0744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18CABBDF" w14:textId="595BE373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DA0744" w14:paraId="75A86708" w14:textId="77777777" w:rsidTr="0052638B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0D8D5E51" w14:textId="77777777" w:rsidR="009C5CD5" w:rsidRPr="00DA0744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681016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4A3DDA7B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3216C1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49FA2E8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99259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20885F3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C07732C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DA0744" w14:paraId="34D31285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4109ECED" w14:textId="328CB329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DA0744" w14:paraId="35A2D0D3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CA83AB" w14:textId="60DA242B" w:rsidR="00F40FD0" w:rsidRPr="00DA0744" w:rsidRDefault="008E015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A07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47474"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080" w:type="dxa"/>
            <w:gridSpan w:val="2"/>
          </w:tcPr>
          <w:p w14:paraId="6A2A172D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C81474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035563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EF645E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CEA6D32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6C0B87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4031753" w14:textId="77777777" w:rsidR="00F40FD0" w:rsidRPr="00DA0744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DA0744" w14:paraId="19D79BF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2320A4A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4C19858" w14:textId="7353888A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36" w:type="dxa"/>
            <w:gridSpan w:val="2"/>
          </w:tcPr>
          <w:p w14:paraId="61FE2B2D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249F7B" w14:textId="5B4E1A7F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36" w:type="dxa"/>
            <w:gridSpan w:val="2"/>
          </w:tcPr>
          <w:p w14:paraId="25072021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861F0" w14:textId="4FCE4234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236" w:type="dxa"/>
            <w:gridSpan w:val="2"/>
          </w:tcPr>
          <w:p w14:paraId="488206C2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F4A20C3" w14:textId="4D1B1F00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A05EA" w:rsidRPr="00DA0744" w14:paraId="76C350B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F879611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0F94F8A0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12BBB5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8800CD8" w14:textId="263DBFF1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798AB7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8CB7CED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600C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E657EEE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DA0744" w14:paraId="7D8C48C3" w14:textId="77777777" w:rsidTr="0052638B">
        <w:trPr>
          <w:gridAfter w:val="1"/>
          <w:wAfter w:w="9" w:type="dxa"/>
          <w:trHeight w:val="281"/>
        </w:trPr>
        <w:tc>
          <w:tcPr>
            <w:tcW w:w="3861" w:type="dxa"/>
          </w:tcPr>
          <w:p w14:paraId="3DFD7286" w14:textId="7E7B5E44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F1F4EEE" w14:textId="7156C801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236" w:type="dxa"/>
            <w:gridSpan w:val="2"/>
          </w:tcPr>
          <w:p w14:paraId="2F23C88B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3D670C" w14:textId="29ECD109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A7201D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C87A977" w14:textId="4A950B02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236" w:type="dxa"/>
            <w:gridSpan w:val="2"/>
          </w:tcPr>
          <w:p w14:paraId="3B7D0529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63BC1F2" w14:textId="393A9519" w:rsidR="002A05EA" w:rsidRPr="00DA0744" w:rsidRDefault="00D230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A05EA" w:rsidRPr="00DA0744" w14:paraId="0356870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09D0579B" w14:textId="6AF5DD78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8BD850A" w14:textId="27FC9226" w:rsidR="002A05EA" w:rsidRPr="00DA0744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</w:t>
            </w:r>
            <w:r w:rsidR="003E7A52" w:rsidRPr="00DA074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</w:tcPr>
          <w:p w14:paraId="39A59F29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4FC959" w14:textId="39175A38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2EC21C4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7D82C27" w14:textId="2F9AFE62" w:rsidR="002A05EA" w:rsidRPr="00DA0744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</w:t>
            </w:r>
            <w:r w:rsidR="003E7A52" w:rsidRPr="00DA074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</w:tcPr>
          <w:p w14:paraId="4B22A6BD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B6380F2" w14:textId="403D6A9D" w:rsidR="002A05EA" w:rsidRPr="00DA0744" w:rsidRDefault="00D230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A05EA" w:rsidRPr="00DA0744" w14:paraId="2E18345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2987CDF9" w14:textId="61E271F0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9F59189" w14:textId="78DF77AD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3CDD2AEF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32AD14A" w14:textId="4D5468F0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CAC018A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DC3D622" w14:textId="59CBBDCF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5CFACFBC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D004307" w14:textId="32C7BD66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05EA" w:rsidRPr="00DA0744" w14:paraId="6100988B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19BD9EB" w14:textId="3FD3B6D2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040C0E" w14:textId="6AB16F8C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236" w:type="dxa"/>
            <w:gridSpan w:val="2"/>
          </w:tcPr>
          <w:p w14:paraId="4D4F15FB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9E4C6D" w14:textId="5D335850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E6B52F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4C19FC6" w14:textId="7EFE6AF7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236" w:type="dxa"/>
            <w:gridSpan w:val="2"/>
          </w:tcPr>
          <w:p w14:paraId="131B1E4A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265A892" w14:textId="7E0AD8FA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</w:t>
            </w:r>
            <w:r w:rsidR="00D2306D" w:rsidRPr="00DA0744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2A05EA" w:rsidRPr="00DA0744" w14:paraId="035F958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E8EC7A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4F84E" w14:textId="5568F234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837</w:t>
            </w:r>
          </w:p>
        </w:tc>
        <w:tc>
          <w:tcPr>
            <w:tcW w:w="236" w:type="dxa"/>
            <w:gridSpan w:val="2"/>
          </w:tcPr>
          <w:p w14:paraId="3776CF6F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179C32D8" w14:textId="7023F52A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214</w:t>
            </w:r>
          </w:p>
        </w:tc>
        <w:tc>
          <w:tcPr>
            <w:tcW w:w="236" w:type="dxa"/>
            <w:gridSpan w:val="2"/>
          </w:tcPr>
          <w:p w14:paraId="5E574383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C5D786" w14:textId="34B31B2F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1,051</w:t>
            </w:r>
          </w:p>
        </w:tc>
        <w:tc>
          <w:tcPr>
            <w:tcW w:w="236" w:type="dxa"/>
            <w:gridSpan w:val="2"/>
          </w:tcPr>
          <w:p w14:paraId="44EA0ED7" w14:textId="77777777" w:rsidR="002A05EA" w:rsidRPr="00DA0744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81BCE" w14:textId="255FB260" w:rsidR="002A05EA" w:rsidRPr="00DA0744" w:rsidRDefault="003E7A52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176</w:t>
            </w:r>
          </w:p>
        </w:tc>
      </w:tr>
      <w:tr w:rsidR="00321455" w:rsidRPr="00DA0744" w14:paraId="267F0F6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EF6527A" w14:textId="35D114DD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C6FF7D" w14:textId="710B93FF" w:rsidR="00321455" w:rsidRPr="00DA0744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7A52" w:rsidRPr="00DA0744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F445134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78A85F" w14:textId="50BDE51B" w:rsidR="00321455" w:rsidRPr="00DA0744" w:rsidRDefault="003B6A6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236" w:type="dxa"/>
            <w:gridSpan w:val="2"/>
          </w:tcPr>
          <w:p w14:paraId="60E020D2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58101A" w14:textId="4633CC39" w:rsidR="00321455" w:rsidRPr="00DA0744" w:rsidRDefault="003B6A69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7A52" w:rsidRPr="00DA0744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A6E79ED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B487A0C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DA0744" w14:paraId="27970C8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37FA62E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172DE6" w14:textId="493344E8" w:rsidR="00321455" w:rsidRPr="00DA0744" w:rsidRDefault="003E7A5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668</w:t>
            </w:r>
          </w:p>
        </w:tc>
        <w:tc>
          <w:tcPr>
            <w:tcW w:w="236" w:type="dxa"/>
            <w:gridSpan w:val="2"/>
          </w:tcPr>
          <w:p w14:paraId="2B487559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B2051" w14:textId="3DFA4139" w:rsidR="00321455" w:rsidRPr="00DA0744" w:rsidRDefault="003E7A52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207</w:t>
            </w:r>
          </w:p>
        </w:tc>
        <w:tc>
          <w:tcPr>
            <w:tcW w:w="236" w:type="dxa"/>
            <w:gridSpan w:val="2"/>
          </w:tcPr>
          <w:p w14:paraId="13F36958" w14:textId="77777777" w:rsidR="00321455" w:rsidRPr="00DA0744" w:rsidRDefault="00321455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04FF" w14:textId="4D6E3AF6" w:rsidR="00321455" w:rsidRPr="00DA0744" w:rsidRDefault="003E7A52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36" w:type="dxa"/>
            <w:gridSpan w:val="2"/>
          </w:tcPr>
          <w:p w14:paraId="0055950A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E435169" w14:textId="77777777" w:rsidR="00321455" w:rsidRPr="00DA0744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DA0744" w14:paraId="3EAF41FD" w14:textId="77777777" w:rsidTr="0052638B">
        <w:trPr>
          <w:trHeight w:val="20"/>
        </w:trPr>
        <w:tc>
          <w:tcPr>
            <w:tcW w:w="3870" w:type="dxa"/>
            <w:gridSpan w:val="2"/>
          </w:tcPr>
          <w:p w14:paraId="2F67508A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29899BB8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F27B6AA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519762E9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7BA659A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04D8A070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058F93DA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027B748" w14:textId="77777777" w:rsidR="0052638B" w:rsidRPr="00DA0744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C5CD5" w:rsidRPr="00DA0744" w14:paraId="7FBC9AB3" w14:textId="77777777" w:rsidTr="0052638B">
        <w:trPr>
          <w:trHeight w:val="20"/>
        </w:trPr>
        <w:tc>
          <w:tcPr>
            <w:tcW w:w="3870" w:type="dxa"/>
            <w:gridSpan w:val="2"/>
          </w:tcPr>
          <w:p w14:paraId="53383FFC" w14:textId="032CDA0E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0145"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0C03"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C0C03"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47474" w:rsidRPr="00DA07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DA0744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DA0744" w14:paraId="52D3582F" w14:textId="77777777" w:rsidTr="0052638B">
        <w:trPr>
          <w:trHeight w:val="20"/>
        </w:trPr>
        <w:tc>
          <w:tcPr>
            <w:tcW w:w="3870" w:type="dxa"/>
            <w:gridSpan w:val="2"/>
          </w:tcPr>
          <w:p w14:paraId="0187D066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1AA12AB2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236" w:type="dxa"/>
            <w:gridSpan w:val="2"/>
          </w:tcPr>
          <w:p w14:paraId="430B98E8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13BF5804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236" w:type="dxa"/>
            <w:gridSpan w:val="2"/>
          </w:tcPr>
          <w:p w14:paraId="39AC010C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76A02630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236" w:type="dxa"/>
            <w:gridSpan w:val="2"/>
          </w:tcPr>
          <w:p w14:paraId="1C8A5318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5855448B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17AC5" w:rsidRPr="00DA0744" w14:paraId="0520F4BD" w14:textId="77777777" w:rsidTr="0052638B">
        <w:trPr>
          <w:trHeight w:val="20"/>
        </w:trPr>
        <w:tc>
          <w:tcPr>
            <w:tcW w:w="3870" w:type="dxa"/>
            <w:gridSpan w:val="2"/>
          </w:tcPr>
          <w:p w14:paraId="10EAF139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DA0744" w14:paraId="020F1867" w14:textId="77777777" w:rsidTr="0052638B">
        <w:trPr>
          <w:trHeight w:val="20"/>
        </w:trPr>
        <w:tc>
          <w:tcPr>
            <w:tcW w:w="3870" w:type="dxa"/>
            <w:gridSpan w:val="2"/>
          </w:tcPr>
          <w:p w14:paraId="5C59AC4F" w14:textId="45F8BE83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0B6E44C8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A0744">
              <w:rPr>
                <w:rFonts w:ascii="Angsana New" w:hAnsi="Angsana New"/>
                <w:sz w:val="28"/>
                <w:szCs w:val="28"/>
              </w:rPr>
              <w:t>5</w:t>
            </w:r>
            <w:r w:rsidR="00047474" w:rsidRPr="00DA07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</w:tcPr>
          <w:p w14:paraId="27EDF82F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1F39B39E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2B4ABFCA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A0744">
              <w:rPr>
                <w:rFonts w:ascii="Angsana New" w:hAnsi="Angsana New"/>
                <w:sz w:val="28"/>
                <w:szCs w:val="28"/>
              </w:rPr>
              <w:t>5</w:t>
            </w:r>
            <w:r w:rsidR="00047474" w:rsidRPr="00DA07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</w:tcPr>
          <w:p w14:paraId="5558E4AE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58482F48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17AC5" w:rsidRPr="00DA0744" w14:paraId="6E848C7E" w14:textId="77777777" w:rsidTr="0052638B">
        <w:trPr>
          <w:trHeight w:val="20"/>
        </w:trPr>
        <w:tc>
          <w:tcPr>
            <w:tcW w:w="3870" w:type="dxa"/>
            <w:gridSpan w:val="2"/>
          </w:tcPr>
          <w:p w14:paraId="1827D86D" w14:textId="4DB8555E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20516AED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4C81EC49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08226DAA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6DAC855E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0A52768A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20CE4CA6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AC5" w:rsidRPr="00DA0744" w14:paraId="427FDA91" w14:textId="77777777" w:rsidTr="0052638B">
        <w:trPr>
          <w:trHeight w:val="20"/>
        </w:trPr>
        <w:tc>
          <w:tcPr>
            <w:tcW w:w="3870" w:type="dxa"/>
            <w:gridSpan w:val="2"/>
          </w:tcPr>
          <w:p w14:paraId="6E0E9FED" w14:textId="4FC00E62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34ABB1D3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04E929D4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41373395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2B7F400A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5281A3ED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2D1E3C2F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AC5" w:rsidRPr="00DA0744" w14:paraId="1D4AB237" w14:textId="77777777" w:rsidTr="0052638B">
        <w:trPr>
          <w:trHeight w:val="20"/>
        </w:trPr>
        <w:tc>
          <w:tcPr>
            <w:tcW w:w="3870" w:type="dxa"/>
            <w:gridSpan w:val="2"/>
          </w:tcPr>
          <w:p w14:paraId="3DF0D4E7" w14:textId="58181E91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70CE6F99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36" w:type="dxa"/>
            <w:gridSpan w:val="2"/>
          </w:tcPr>
          <w:p w14:paraId="1FBB4986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33B3681A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217A55A7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36" w:type="dxa"/>
            <w:gridSpan w:val="2"/>
          </w:tcPr>
          <w:p w14:paraId="411A10DE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1B09C818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917AC5" w:rsidRPr="00DA0744" w14:paraId="4C369D77" w14:textId="77777777" w:rsidTr="0052638B">
        <w:trPr>
          <w:trHeight w:val="20"/>
        </w:trPr>
        <w:tc>
          <w:tcPr>
            <w:tcW w:w="3870" w:type="dxa"/>
            <w:gridSpan w:val="2"/>
          </w:tcPr>
          <w:p w14:paraId="55A3B0CF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1665BCAB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75</w:t>
            </w:r>
            <w:r w:rsidR="00047474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66BDDF93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3AB4CC57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36" w:type="dxa"/>
            <w:gridSpan w:val="2"/>
          </w:tcPr>
          <w:p w14:paraId="7CFF32B0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3CEEAFC5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b/>
                <w:bCs/>
                <w:sz w:val="28"/>
                <w:szCs w:val="28"/>
              </w:rPr>
              <w:t>1,</w:t>
            </w:r>
            <w:r w:rsidR="00047474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073</w:t>
            </w:r>
          </w:p>
        </w:tc>
        <w:tc>
          <w:tcPr>
            <w:tcW w:w="236" w:type="dxa"/>
            <w:gridSpan w:val="2"/>
          </w:tcPr>
          <w:p w14:paraId="2B331577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38824D56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179</w:t>
            </w:r>
          </w:p>
        </w:tc>
      </w:tr>
      <w:tr w:rsidR="00917AC5" w:rsidRPr="00DA0744" w14:paraId="7B86F2D9" w14:textId="77777777" w:rsidTr="0052638B">
        <w:trPr>
          <w:trHeight w:val="20"/>
        </w:trPr>
        <w:tc>
          <w:tcPr>
            <w:tcW w:w="3870" w:type="dxa"/>
            <w:gridSpan w:val="2"/>
          </w:tcPr>
          <w:p w14:paraId="5071EB45" w14:textId="0423BEFE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77B22045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7474" w:rsidRPr="00DA0744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C3B08BA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0479C2AF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236" w:type="dxa"/>
            <w:gridSpan w:val="2"/>
          </w:tcPr>
          <w:p w14:paraId="68D3197B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7D2C106E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7474" w:rsidRPr="00DA0744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0A9781D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7AC5" w:rsidRPr="00DA0744" w14:paraId="19FD8BC7" w14:textId="77777777" w:rsidTr="0052638B">
        <w:trPr>
          <w:trHeight w:val="20"/>
        </w:trPr>
        <w:tc>
          <w:tcPr>
            <w:tcW w:w="3870" w:type="dxa"/>
            <w:gridSpan w:val="2"/>
          </w:tcPr>
          <w:p w14:paraId="031F7C13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000E11F4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</w:p>
        </w:tc>
        <w:tc>
          <w:tcPr>
            <w:tcW w:w="236" w:type="dxa"/>
            <w:gridSpan w:val="2"/>
          </w:tcPr>
          <w:p w14:paraId="771238C9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640F3954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36" w:type="dxa"/>
            <w:gridSpan w:val="2"/>
          </w:tcPr>
          <w:p w14:paraId="215B0FF0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1A601B24" w:rsidR="00917AC5" w:rsidRPr="00DA0744" w:rsidRDefault="00047474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36" w:type="dxa"/>
            <w:gridSpan w:val="2"/>
          </w:tcPr>
          <w:p w14:paraId="55B7F9D8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917AC5" w:rsidRPr="00DA0744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C5BC804" w14:textId="396716C1" w:rsidR="00CA7AC7" w:rsidRPr="00DA0744" w:rsidRDefault="00CA7AC7"/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DA0744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65DAF7A8" w:rsidR="00670549" w:rsidRPr="00DA0744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DA0744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DA0744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DA0744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B79" w:rsidRPr="00DA0744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C01B79" w:rsidRPr="00DA0744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6F90866A" w:rsidR="00C01B79" w:rsidRPr="00DA0744" w:rsidRDefault="00AB592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7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4" w:type="dxa"/>
          </w:tcPr>
          <w:p w14:paraId="1B469298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3DEBE63E" w:rsidR="00C01B79" w:rsidRPr="00DA0744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C01B79" w:rsidRPr="00DA07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="00C01B79" w:rsidRPr="00DA074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0E90D404" w:rsidR="00C01B79" w:rsidRPr="00DA0744" w:rsidRDefault="00AB592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A0744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DA07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7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60168B34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55B24A4A" w:rsidR="00C01B79" w:rsidRPr="00DA0744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C01B79" w:rsidRPr="00DA07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="00C01B79" w:rsidRPr="00DA074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C01B79" w:rsidRPr="00DA0744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C01B79" w:rsidRPr="00DA0744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2F8A640B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7474" w:rsidRPr="00DA074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4" w:type="dxa"/>
          </w:tcPr>
          <w:p w14:paraId="641DF7F1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7758B9E3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7474" w:rsidRPr="00DA074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28" w:type="dxa"/>
          </w:tcPr>
          <w:p w14:paraId="463D634F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2F074A1A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7474" w:rsidRPr="00DA074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14:paraId="51186327" w14:textId="77777777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6CE8ACF8" w:rsidR="00C01B79" w:rsidRPr="00DA0744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7474" w:rsidRPr="00DA074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8C49B2" w:rsidRPr="00DA0744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8C49B2" w:rsidRPr="00DA0744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8C49B2" w:rsidRPr="00DA0744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A25E9" w:rsidRPr="00DA0744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FA25E9" w:rsidRPr="00DA0744" w:rsidRDefault="00FA25E9" w:rsidP="00FA2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7F5DBFF6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4</w:t>
            </w:r>
            <w:r w:rsidR="00FF75CB" w:rsidRPr="00DA0744">
              <w:rPr>
                <w:rFonts w:ascii="Angsana New" w:hAnsi="Angsana New"/>
                <w:sz w:val="28"/>
                <w:szCs w:val="28"/>
              </w:rPr>
              <w:t>2</w:t>
            </w:r>
            <w:r w:rsidR="008B592B" w:rsidRPr="00DA07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4" w:type="dxa"/>
          </w:tcPr>
          <w:p w14:paraId="56FE3AA4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1ADF82CB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4</w:t>
            </w:r>
            <w:r w:rsidR="00047474" w:rsidRPr="00DA074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28" w:type="dxa"/>
          </w:tcPr>
          <w:p w14:paraId="4B1474C0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77037814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1</w:t>
            </w:r>
            <w:r w:rsidR="00FF75CB" w:rsidRPr="00DA0744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236" w:type="dxa"/>
          </w:tcPr>
          <w:p w14:paraId="40E54A62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0BA8C69A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1</w:t>
            </w:r>
            <w:r w:rsidR="00047474" w:rsidRPr="00DA0744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FA25E9" w:rsidRPr="00DA0744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07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048A8EE4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(</w:t>
            </w:r>
            <w:r w:rsidR="00FF75CB" w:rsidRPr="00DA0744">
              <w:rPr>
                <w:rFonts w:ascii="Angsana New" w:hAnsi="Angsana New"/>
                <w:sz w:val="28"/>
                <w:szCs w:val="28"/>
              </w:rPr>
              <w:t>50</w:t>
            </w:r>
            <w:r w:rsidRPr="00DA074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61A7BB3F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4AFC6558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(</w:t>
            </w:r>
            <w:r w:rsidR="00047474" w:rsidRPr="00DA0744">
              <w:rPr>
                <w:rFonts w:ascii="Angsana New" w:hAnsi="Angsana New"/>
                <w:sz w:val="28"/>
                <w:szCs w:val="28"/>
              </w:rPr>
              <w:t>50</w:t>
            </w:r>
            <w:r w:rsidRPr="00DA074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28" w:type="dxa"/>
          </w:tcPr>
          <w:p w14:paraId="4A1DADCD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4AE48BB1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(</w:t>
            </w:r>
            <w:r w:rsidR="00FF75CB" w:rsidRPr="00DA0744">
              <w:rPr>
                <w:rFonts w:ascii="Angsana New" w:hAnsi="Angsana New"/>
                <w:sz w:val="28"/>
                <w:szCs w:val="28"/>
              </w:rPr>
              <w:t>5</w:t>
            </w:r>
            <w:r w:rsidRPr="00DA074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72DB0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41D0A7FC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sz w:val="28"/>
                <w:szCs w:val="28"/>
              </w:rPr>
              <w:t>(</w:t>
            </w:r>
            <w:r w:rsidR="00047474" w:rsidRPr="00DA0744">
              <w:rPr>
                <w:rFonts w:ascii="Angsana New" w:hAnsi="Angsana New"/>
                <w:sz w:val="28"/>
                <w:szCs w:val="28"/>
              </w:rPr>
              <w:t>5</w:t>
            </w:r>
            <w:r w:rsidRPr="00DA074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A25E9" w:rsidRPr="00DA0744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FA25E9" w:rsidRPr="00DA0744" w:rsidRDefault="00FA25E9" w:rsidP="00FA2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193EEEAD" w:rsidR="00FA25E9" w:rsidRPr="00DA0744" w:rsidRDefault="00FF75CB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8B592B" w:rsidRPr="00DA0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4" w:type="dxa"/>
          </w:tcPr>
          <w:p w14:paraId="203090F8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1B02477E" w:rsidR="00FA25E9" w:rsidRPr="00DA0744" w:rsidRDefault="00047474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228" w:type="dxa"/>
          </w:tcPr>
          <w:p w14:paraId="75FD2EFF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01DAD3B6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FF75CB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236" w:type="dxa"/>
          </w:tcPr>
          <w:p w14:paraId="0CFFC6FD" w14:textId="77777777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12EED143" w:rsidR="00FA25E9" w:rsidRPr="00DA0744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74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047474" w:rsidRPr="00DA0744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</w:tr>
    </w:tbl>
    <w:p w14:paraId="00913D17" w14:textId="77777777" w:rsidR="00BF7843" w:rsidRPr="00DA0744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DA0744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221AF82" w14:textId="68C83EA0" w:rsidR="00BF7843" w:rsidRPr="00DA0744" w:rsidRDefault="00BF7843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5C0C03" w:rsidRPr="00DA0744">
        <w:rPr>
          <w:rFonts w:asciiTheme="majorBidi" w:hAnsiTheme="majorBidi" w:cstheme="majorBidi"/>
          <w:sz w:val="30"/>
          <w:szCs w:val="30"/>
        </w:rPr>
        <w:t>256</w:t>
      </w:r>
      <w:r w:rsidR="00680145" w:rsidRPr="00DA0744">
        <w:rPr>
          <w:rFonts w:asciiTheme="majorBidi" w:hAnsiTheme="majorBidi" w:cstheme="majorBidi"/>
          <w:sz w:val="30"/>
          <w:szCs w:val="30"/>
        </w:rPr>
        <w:t>0</w:t>
      </w:r>
      <w:r w:rsidR="00950E9E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DA0744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DA0744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DA0744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DA0744">
        <w:rPr>
          <w:rFonts w:asciiTheme="majorBidi" w:hAnsiTheme="majorBidi" w:cstheme="majorBidi"/>
          <w:sz w:val="30"/>
          <w:szCs w:val="30"/>
        </w:rPr>
        <w:t>”)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DA0744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DA0744">
        <w:rPr>
          <w:rFonts w:asciiTheme="majorBidi" w:hAnsiTheme="majorBidi" w:cstheme="majorBidi"/>
          <w:sz w:val="30"/>
          <w:szCs w:val="30"/>
        </w:rPr>
        <w:t>“</w:t>
      </w:r>
      <w:r w:rsidR="00B12C6E" w:rsidRPr="00DA0744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DA0744">
        <w:rPr>
          <w:rFonts w:asciiTheme="majorBidi" w:hAnsiTheme="majorBidi" w:cstheme="majorBidi"/>
          <w:sz w:val="30"/>
          <w:szCs w:val="30"/>
        </w:rPr>
        <w:t>”</w:t>
      </w:r>
      <w:r w:rsidR="00B12C6E" w:rsidRPr="00DA0744">
        <w:rPr>
          <w:rFonts w:asciiTheme="majorBidi" w:hAnsiTheme="majorBidi" w:cstheme="majorBidi"/>
          <w:sz w:val="30"/>
          <w:szCs w:val="30"/>
          <w:cs/>
        </w:rPr>
        <w:t>)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DA0744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5C0C03" w:rsidRPr="00DA0744">
        <w:rPr>
          <w:rFonts w:asciiTheme="majorBidi" w:hAnsiTheme="majorBidi" w:cstheme="majorBidi"/>
          <w:sz w:val="30"/>
          <w:szCs w:val="30"/>
        </w:rPr>
        <w:t>1</w:t>
      </w:r>
      <w:r w:rsidRPr="00DA0744">
        <w:rPr>
          <w:rFonts w:asciiTheme="majorBidi" w:hAnsiTheme="majorBidi" w:cstheme="majorBidi"/>
          <w:sz w:val="30"/>
          <w:szCs w:val="30"/>
        </w:rPr>
        <w:t>,</w:t>
      </w:r>
      <w:r w:rsidR="005C0C03" w:rsidRPr="00DA0744">
        <w:rPr>
          <w:rFonts w:asciiTheme="majorBidi" w:hAnsiTheme="majorBidi" w:cstheme="majorBidi"/>
          <w:sz w:val="30"/>
          <w:szCs w:val="30"/>
        </w:rPr>
        <w:t>294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4E728CEA" w:rsidR="00BF7843" w:rsidRPr="00DA0744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DA0744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680145" w:rsidRPr="00DA0744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DA0744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564509C4" w:rsidR="00BF7843" w:rsidRPr="00DA0744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5F3D29C6" w:rsidR="00BF7843" w:rsidRPr="00DA0744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DA0744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DA0744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387763A8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680145" w:rsidRPr="00DA0744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20AEF8AC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80145" w:rsidRPr="00DA0744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680145" w:rsidRPr="00DA0744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3E13CA36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680145" w:rsidRPr="00DA0744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159CFCC2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680145" w:rsidRPr="00DA0744">
        <w:rPr>
          <w:rFonts w:asciiTheme="majorBidi" w:hAnsiTheme="majorBidi" w:cstheme="majorBidi"/>
          <w:color w:val="000000"/>
          <w:sz w:val="30"/>
          <w:szCs w:val="30"/>
        </w:rPr>
        <w:t>00</w:t>
      </w:r>
      <w:r w:rsidRPr="00DA074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35848C4E" w:rsidR="00BF7843" w:rsidRPr="00DA0744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07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5C0C03" w:rsidRPr="00DA0744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DA0744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4F9743" w14:textId="4AB109E5" w:rsidR="00BF46F7" w:rsidRPr="00DA0744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1" w:name="_Hlk78747847"/>
      <w:bookmarkStart w:id="2" w:name="_Hlk102232325"/>
      <w:bookmarkEnd w:id="0"/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680145" w:rsidRPr="00DA0744">
        <w:rPr>
          <w:rFonts w:ascii="Angsana New" w:hAnsi="Angsana New" w:hint="cs"/>
          <w:sz w:val="30"/>
          <w:szCs w:val="30"/>
        </w:rPr>
        <w:t>3</w:t>
      </w:r>
      <w:r w:rsidR="00075E75" w:rsidRPr="00DA0744">
        <w:rPr>
          <w:rFonts w:ascii="Angsana New" w:hAnsi="Angsana New"/>
          <w:sz w:val="30"/>
          <w:szCs w:val="30"/>
        </w:rPr>
        <w:t>1</w:t>
      </w:r>
      <w:r w:rsidR="00F30237" w:rsidRPr="00DA0744">
        <w:rPr>
          <w:rFonts w:ascii="Angsana New" w:hAnsi="Angsana New" w:hint="cs"/>
          <w:sz w:val="30"/>
          <w:szCs w:val="30"/>
        </w:rPr>
        <w:t xml:space="preserve"> </w:t>
      </w:r>
      <w:r w:rsidR="00075E75" w:rsidRPr="00DA0744">
        <w:rPr>
          <w:rFonts w:ascii="Angsana New" w:hAnsi="Angsana New" w:hint="cs"/>
          <w:sz w:val="30"/>
          <w:szCs w:val="30"/>
          <w:cs/>
        </w:rPr>
        <w:t>มีนาคม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A0744">
        <w:rPr>
          <w:rFonts w:ascii="Angsana New" w:hAnsi="Angsana New" w:hint="cs"/>
          <w:color w:val="000000"/>
          <w:sz w:val="30"/>
          <w:szCs w:val="30"/>
        </w:rPr>
        <w:t>256</w:t>
      </w:r>
      <w:r w:rsidR="00CB47B6" w:rsidRPr="00DA0744">
        <w:rPr>
          <w:rFonts w:ascii="Angsana New" w:hAnsi="Angsana New"/>
          <w:color w:val="000000"/>
          <w:sz w:val="30"/>
          <w:szCs w:val="30"/>
        </w:rPr>
        <w:t>9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Pr="00DA0744">
        <w:rPr>
          <w:rFonts w:ascii="Angsana New" w:hAnsi="Angsana New" w:hint="cs"/>
          <w:color w:val="000000"/>
          <w:sz w:val="30"/>
          <w:szCs w:val="30"/>
        </w:rPr>
        <w:t>2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="003F7939" w:rsidRPr="00DA0744">
        <w:rPr>
          <w:rFonts w:ascii="Angsana New" w:hAnsi="Angsana New"/>
          <w:color w:val="000000"/>
          <w:sz w:val="30"/>
          <w:szCs w:val="30"/>
        </w:rPr>
        <w:t xml:space="preserve"> 765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680145" w:rsidRPr="00DA0744">
        <w:rPr>
          <w:rFonts w:ascii="Angsana New" w:hAnsi="Angsana New" w:hint="cs"/>
          <w:i/>
          <w:iCs/>
          <w:color w:val="000000"/>
          <w:sz w:val="30"/>
          <w:szCs w:val="30"/>
        </w:rPr>
        <w:t>3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</w:rPr>
        <w:t>1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CB47B6" w:rsidRPr="00DA0744">
        <w:rPr>
          <w:rFonts w:ascii="Angsana New" w:hAnsi="Angsana New"/>
          <w:i/>
          <w:iCs/>
          <w:color w:val="000000"/>
          <w:sz w:val="30"/>
          <w:szCs w:val="30"/>
        </w:rPr>
        <w:t>8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D054C6" w:rsidRPr="00DA0744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Pr="00DA0744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1"/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Pr="00DA0744">
        <w:rPr>
          <w:rFonts w:ascii="Angsana New" w:hAnsi="Angsana New" w:hint="cs"/>
          <w:color w:val="000000"/>
          <w:sz w:val="30"/>
          <w:szCs w:val="30"/>
        </w:rPr>
        <w:t>2</w:t>
      </w:r>
      <w:r w:rsidR="00680145" w:rsidRPr="00DA0744">
        <w:rPr>
          <w:rFonts w:ascii="Angsana New" w:hAnsi="Angsana New" w:hint="cs"/>
          <w:color w:val="000000"/>
          <w:sz w:val="30"/>
          <w:szCs w:val="30"/>
        </w:rPr>
        <w:t>0</w:t>
      </w:r>
      <w:r w:rsidRPr="00DA0744">
        <w:rPr>
          <w:rFonts w:ascii="Angsana New" w:hAnsi="Angsana New" w:hint="cs"/>
          <w:color w:val="000000"/>
          <w:sz w:val="30"/>
          <w:szCs w:val="30"/>
        </w:rPr>
        <w:t>19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Pr="00DA0744">
        <w:rPr>
          <w:rFonts w:ascii="Angsana New" w:hAnsi="Angsana New" w:hint="cs"/>
          <w:color w:val="000000"/>
          <w:sz w:val="30"/>
          <w:szCs w:val="30"/>
        </w:rPr>
        <w:t>2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DA0744">
        <w:rPr>
          <w:rFonts w:ascii="Angsana New" w:hAnsi="Angsana New" w:hint="cs"/>
          <w:color w:val="000000"/>
          <w:sz w:val="30"/>
          <w:szCs w:val="30"/>
        </w:rPr>
        <w:t>2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Pr="00DA0744">
        <w:rPr>
          <w:rFonts w:ascii="Angsana New" w:hAnsi="Angsana New" w:hint="cs"/>
          <w:color w:val="000000"/>
          <w:sz w:val="30"/>
          <w:szCs w:val="30"/>
        </w:rPr>
        <w:t>2565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DA0744">
        <w:rPr>
          <w:rFonts w:ascii="Angsana New" w:hAnsi="Angsana New" w:hint="cs"/>
          <w:color w:val="000000"/>
          <w:sz w:val="30"/>
          <w:szCs w:val="30"/>
        </w:rPr>
        <w:t>2566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Pr="00DA0744">
        <w:rPr>
          <w:rFonts w:ascii="Angsana New" w:hAnsi="Angsana New" w:hint="cs"/>
          <w:color w:val="000000"/>
          <w:sz w:val="30"/>
          <w:szCs w:val="30"/>
        </w:rPr>
        <w:t>155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Pr="00DA0744">
        <w:rPr>
          <w:rFonts w:ascii="Angsana New" w:hAnsi="Angsana New" w:hint="cs"/>
          <w:color w:val="000000"/>
          <w:sz w:val="30"/>
          <w:szCs w:val="30"/>
        </w:rPr>
        <w:t>2</w:t>
      </w:r>
      <w:r w:rsidR="00680145" w:rsidRPr="00DA0744">
        <w:rPr>
          <w:rFonts w:ascii="Angsana New" w:hAnsi="Angsana New" w:hint="cs"/>
          <w:color w:val="000000"/>
          <w:sz w:val="30"/>
          <w:szCs w:val="30"/>
        </w:rPr>
        <w:t>0</w:t>
      </w:r>
      <w:r w:rsidRPr="00DA0744">
        <w:rPr>
          <w:rFonts w:ascii="Angsana New" w:hAnsi="Angsana New" w:hint="cs"/>
          <w:color w:val="000000"/>
          <w:sz w:val="30"/>
          <w:szCs w:val="30"/>
        </w:rPr>
        <w:t>9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2C5EBC" w:rsidRPr="00DA0744">
        <w:rPr>
          <w:rFonts w:ascii="Angsana New" w:hAnsi="Angsana New"/>
          <w:color w:val="000000"/>
          <w:sz w:val="30"/>
          <w:szCs w:val="30"/>
        </w:rPr>
        <w:t xml:space="preserve"> 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เป็นจำนวนเงินรวมทั้งหมด </w:t>
      </w:r>
      <w:r w:rsidR="00680145" w:rsidRPr="00DA0744">
        <w:rPr>
          <w:rFonts w:ascii="Angsana New" w:hAnsi="Angsana New" w:hint="cs"/>
          <w:color w:val="000000"/>
          <w:sz w:val="30"/>
          <w:szCs w:val="30"/>
        </w:rPr>
        <w:t>3</w:t>
      </w:r>
      <w:r w:rsidRPr="00DA0744">
        <w:rPr>
          <w:rFonts w:ascii="Angsana New" w:hAnsi="Angsana New" w:hint="cs"/>
          <w:color w:val="000000"/>
          <w:sz w:val="30"/>
          <w:szCs w:val="30"/>
        </w:rPr>
        <w:t>64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DA0744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DA0744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DA0744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ได้มีหนังสือตอบปฏิเสธและสงวนสิทธิ์ในการคิดดอกเบี้ยผิดนัดตามสัญญาประนีประนอมยอมความ</w:t>
      </w:r>
    </w:p>
    <w:p w14:paraId="4B6AA4F4" w14:textId="77777777" w:rsidR="00BF46F7" w:rsidRPr="00DA0744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54706A5" w14:textId="77777777" w:rsidR="00BF46F7" w:rsidRPr="00DA0744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DA0744">
        <w:rPr>
          <w:rFonts w:ascii="Angsana New" w:hAnsi="Angsana New" w:hint="cs"/>
          <w:sz w:val="30"/>
          <w:szCs w:val="30"/>
        </w:rPr>
        <w:t>2566</w:t>
      </w:r>
      <w:r w:rsidRPr="00DA0744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Pr="00DA0744">
        <w:rPr>
          <w:rFonts w:ascii="Angsana New" w:hAnsi="Angsana New" w:hint="cs"/>
          <w:sz w:val="30"/>
          <w:szCs w:val="30"/>
        </w:rPr>
        <w:t>2566</w:t>
      </w:r>
      <w:r w:rsidRPr="00DA0744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20D6D843" w14:textId="77777777" w:rsidR="00BF46F7" w:rsidRPr="00DA0744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F5B709" w14:textId="3B301D30" w:rsidR="0027626C" w:rsidRPr="00DA0744" w:rsidRDefault="0027626C" w:rsidP="00CB47B6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DA0744">
        <w:rPr>
          <w:rFonts w:ascii="Angsana New" w:hAnsi="Angsana New" w:hint="cs"/>
          <w:sz w:val="30"/>
          <w:szCs w:val="30"/>
          <w:cs/>
        </w:rPr>
        <w:lastRenderedPageBreak/>
        <w:t>ในเดือนพฤศจิกายน</w:t>
      </w:r>
      <w:r w:rsidRPr="00DA0744">
        <w:rPr>
          <w:rFonts w:ascii="Angsana New" w:hAnsi="Angsana New" w:hint="cs"/>
          <w:sz w:val="30"/>
          <w:szCs w:val="30"/>
        </w:rPr>
        <w:t xml:space="preserve"> 2566 </w:t>
      </w:r>
      <w:r w:rsidRPr="00DA0744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Pr="00DA0744">
        <w:rPr>
          <w:rFonts w:ascii="Angsana New" w:hAnsi="Angsana New" w:hint="cs"/>
          <w:sz w:val="30"/>
          <w:szCs w:val="30"/>
        </w:rPr>
        <w:t xml:space="preserve">12 </w:t>
      </w:r>
      <w:r w:rsidRPr="00DA074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DA0744">
        <w:rPr>
          <w:rFonts w:ascii="Angsana New" w:hAnsi="Angsana New" w:hint="cs"/>
          <w:sz w:val="30"/>
          <w:szCs w:val="30"/>
        </w:rPr>
        <w:t xml:space="preserve">2566 </w:t>
      </w:r>
      <w:r w:rsidRPr="00DA0744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Pr="00DA0744">
        <w:rPr>
          <w:rFonts w:ascii="Angsana New" w:hAnsi="Angsana New" w:hint="cs"/>
          <w:sz w:val="30"/>
          <w:szCs w:val="30"/>
        </w:rPr>
        <w:t xml:space="preserve">25 </w:t>
      </w:r>
      <w:r w:rsidRPr="00DA07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A0744">
        <w:rPr>
          <w:rFonts w:ascii="Angsana New" w:hAnsi="Angsana New" w:hint="cs"/>
          <w:sz w:val="30"/>
          <w:szCs w:val="30"/>
        </w:rPr>
        <w:t xml:space="preserve">2566 </w:t>
      </w:r>
      <w:r w:rsidRPr="00DA0744">
        <w:rPr>
          <w:rFonts w:ascii="Angsana New" w:hAnsi="Angsana New" w:hint="cs"/>
          <w:sz w:val="30"/>
          <w:szCs w:val="30"/>
          <w:cs/>
        </w:rPr>
        <w:t xml:space="preserve">ล็อกซเล่ย์ ไวร์เลสได้ยื่นอุทธรณ์คำสั่งเพิกถอนข้างต้นต่อศาลอุทธรณ์ นอกจากนี้ในระหว่างปี </w:t>
      </w:r>
      <w:r w:rsidRPr="00DA0744">
        <w:rPr>
          <w:rFonts w:ascii="Angsana New" w:hAnsi="Angsana New"/>
          <w:sz w:val="30"/>
          <w:szCs w:val="30"/>
        </w:rPr>
        <w:t xml:space="preserve">2567 </w:t>
      </w:r>
      <w:r w:rsidRPr="00DA0744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ศาลแพ่งมีคำสั่งให้ล็อกซเล่ย์ </w:t>
      </w:r>
      <w:r w:rsidR="007848AC" w:rsidRPr="00DA0744">
        <w:rPr>
          <w:rFonts w:ascii="Angsana New" w:hAnsi="Angsana New"/>
          <w:sz w:val="30"/>
          <w:szCs w:val="30"/>
        </w:rPr>
        <w:br/>
      </w:r>
      <w:r w:rsidRPr="00DA0744">
        <w:rPr>
          <w:rFonts w:ascii="Angsana New" w:hAnsi="Angsana New" w:hint="cs"/>
          <w:sz w:val="30"/>
          <w:szCs w:val="30"/>
          <w:cs/>
        </w:rPr>
        <w:t xml:space="preserve">ไวร์เลส ต้องรับผิดในค่าธรรมเนียมในการบังคับคดีแล้วไม่มีการจำหน่าย จำนวน </w:t>
      </w:r>
      <w:r w:rsidRPr="00DA0744">
        <w:rPr>
          <w:rFonts w:ascii="Angsana New" w:hAnsi="Angsana New"/>
          <w:sz w:val="30"/>
          <w:szCs w:val="30"/>
        </w:rPr>
        <w:t xml:space="preserve">3.5 </w:t>
      </w:r>
      <w:r w:rsidRPr="00DA074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E3837" w:rsidRPr="00DA0744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EE3837" w:rsidRPr="00DA0744">
        <w:rPr>
          <w:rFonts w:ascii="Angsana New" w:hAnsi="Angsana New"/>
          <w:sz w:val="30"/>
          <w:szCs w:val="30"/>
        </w:rPr>
        <w:t>2568</w:t>
      </w:r>
      <w:r w:rsidRPr="00DA0744">
        <w:rPr>
          <w:rFonts w:ascii="Angsana New" w:hAnsi="Angsana New"/>
          <w:sz w:val="30"/>
          <w:szCs w:val="30"/>
          <w:cs/>
        </w:rPr>
        <w:t xml:space="preserve"> </w:t>
      </w:r>
      <w:r w:rsidR="00EE3837" w:rsidRPr="00DA0744">
        <w:rPr>
          <w:rFonts w:ascii="Angsana New" w:hAnsi="Angsana New" w:hint="cs"/>
          <w:sz w:val="30"/>
          <w:szCs w:val="30"/>
          <w:cs/>
        </w:rPr>
        <w:t>ล็อกซเล่ย์ ไวร์เลส ได้ยื่น</w:t>
      </w:r>
      <w:r w:rsidRPr="00DA0744">
        <w:rPr>
          <w:rFonts w:ascii="Angsana New" w:hAnsi="Angsana New" w:hint="cs"/>
          <w:sz w:val="30"/>
          <w:szCs w:val="30"/>
          <w:cs/>
        </w:rPr>
        <w:t>อุทธรณ์</w:t>
      </w:r>
      <w:r w:rsidR="00EE3837" w:rsidRPr="00DA0744">
        <w:rPr>
          <w:rFonts w:ascii="Angsana New" w:hAnsi="Angsana New" w:hint="cs"/>
          <w:sz w:val="30"/>
          <w:szCs w:val="30"/>
          <w:cs/>
        </w:rPr>
        <w:t>คัดค้าน</w:t>
      </w:r>
      <w:r w:rsidRPr="00DA0744">
        <w:rPr>
          <w:rFonts w:ascii="Angsana New" w:hAnsi="Angsana New" w:hint="cs"/>
          <w:sz w:val="30"/>
          <w:szCs w:val="30"/>
          <w:cs/>
        </w:rPr>
        <w:t>คำสั่งของศาลชั้นต้น</w:t>
      </w:r>
      <w:r w:rsidRPr="00DA0744">
        <w:rPr>
          <w:rFonts w:ascii="Angsana New" w:hAnsi="Angsana New"/>
          <w:sz w:val="30"/>
          <w:szCs w:val="30"/>
          <w:cs/>
        </w:rPr>
        <w:t xml:space="preserve"> </w:t>
      </w:r>
      <w:r w:rsidR="0037189C" w:rsidRPr="00DA0744">
        <w:rPr>
          <w:rFonts w:ascii="Angsana New" w:hAnsi="Angsana New"/>
          <w:sz w:val="30"/>
          <w:szCs w:val="30"/>
          <w:cs/>
        </w:rPr>
        <w:t xml:space="preserve">ต่อมาในเดือนมีนาคม </w:t>
      </w:r>
      <w:r w:rsidR="0037189C" w:rsidRPr="00DA0744">
        <w:rPr>
          <w:rFonts w:ascii="Angsana New" w:hAnsi="Angsana New"/>
          <w:sz w:val="30"/>
          <w:szCs w:val="30"/>
        </w:rPr>
        <w:t>2569</w:t>
      </w:r>
      <w:r w:rsidR="0037189C" w:rsidRPr="00DA0744">
        <w:rPr>
          <w:rFonts w:ascii="Angsana New" w:hAnsi="Angsana New"/>
          <w:sz w:val="30"/>
          <w:szCs w:val="30"/>
          <w:cs/>
        </w:rPr>
        <w:t xml:space="preserve"> ศาลอุทธรณ์ได้วินิจฉัยว่าคำสั่งของเจ้าพนักงานบังคับคดีที่ให้อายัดทรัพย์สินของจำเลย (สกสค.) ชอบด้วยกฎหมายและมี</w:t>
      </w:r>
      <w:r w:rsidR="001A57EE">
        <w:rPr>
          <w:rFonts w:ascii="Angsana New" w:hAnsi="Angsana New"/>
          <w:sz w:val="30"/>
          <w:szCs w:val="30"/>
          <w:cs/>
        </w:rPr>
        <w:br/>
      </w:r>
      <w:r w:rsidR="0037189C" w:rsidRPr="00DA0744">
        <w:rPr>
          <w:rFonts w:ascii="Angsana New" w:hAnsi="Angsana New"/>
          <w:sz w:val="30"/>
          <w:szCs w:val="30"/>
          <w:cs/>
        </w:rPr>
        <w:t xml:space="preserve">คำพิพากษากลับคำพิพากษาของศาลชั้นต้นให้เป็นยกคำร้องของจำเลย (สกสค.) ในประเด็นศาลแพ่งมีคำสั่งให้เพิกถอนคำสั่งของเจ้าพนักงานบังคับคดี และเมื่อเดือนเมษายน </w:t>
      </w:r>
      <w:r w:rsidR="0037189C" w:rsidRPr="00DA0744">
        <w:rPr>
          <w:rFonts w:ascii="Angsana New" w:hAnsi="Angsana New"/>
          <w:sz w:val="30"/>
          <w:szCs w:val="30"/>
        </w:rPr>
        <w:t xml:space="preserve">2569 </w:t>
      </w:r>
      <w:r w:rsidR="0037189C" w:rsidRPr="001A57EE">
        <w:rPr>
          <w:rFonts w:ascii="Angsana New" w:hAnsi="Angsana New"/>
          <w:spacing w:val="-2"/>
          <w:sz w:val="30"/>
          <w:szCs w:val="30"/>
          <w:cs/>
        </w:rPr>
        <w:t>ล็อกซเล่ย์ ไวร์เลส ได้ดำเนินการยื่นคำร้องขออายัดทรัพย์สินลูกหนี้ต่อกรมบังคับคดี ปัจจุบันอยู่ระหว่างกระบวนการบังคับคดี ผู้บริหารของกลุ่มบริษัทและบริษัทย่อยเชื่อว่าบริษัทย่อยจะสามารถดำเนินการอายัดทรัพย์สินของลูกหนี้เพื่อนำมาชำระหนี้ได้  จึงไม่ได้ตั้ง</w:t>
      </w:r>
      <w:r w:rsidR="007848AC" w:rsidRPr="001A57EE">
        <w:rPr>
          <w:rFonts w:ascii="Angsana New" w:hAnsi="Angsana New"/>
          <w:spacing w:val="-2"/>
          <w:sz w:val="30"/>
          <w:szCs w:val="30"/>
        </w:rPr>
        <w:br/>
      </w:r>
      <w:r w:rsidR="0037189C" w:rsidRPr="001A57EE">
        <w:rPr>
          <w:rFonts w:ascii="Angsana New" w:hAnsi="Angsana New"/>
          <w:spacing w:val="-2"/>
          <w:sz w:val="30"/>
          <w:szCs w:val="30"/>
          <w:cs/>
        </w:rPr>
        <w:t xml:space="preserve">ค่าเผื่อผลขาดทุนด้านเครดิตที่คาดว่าจะเกิดขึ้นของลูกหนี้ดังกล่าวไว้ในงบการเงินรวม ณ วันที่ </w:t>
      </w:r>
      <w:r w:rsidR="0037189C" w:rsidRPr="001A57EE">
        <w:rPr>
          <w:rFonts w:ascii="Angsana New" w:hAnsi="Angsana New"/>
          <w:spacing w:val="-2"/>
          <w:sz w:val="30"/>
          <w:szCs w:val="30"/>
        </w:rPr>
        <w:t>31</w:t>
      </w:r>
      <w:r w:rsidR="0037189C" w:rsidRPr="001A57EE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="0037189C" w:rsidRPr="001A57EE">
        <w:rPr>
          <w:rFonts w:ascii="Angsana New" w:hAnsi="Angsana New"/>
          <w:spacing w:val="-2"/>
          <w:sz w:val="30"/>
          <w:szCs w:val="30"/>
        </w:rPr>
        <w:t>2569</w:t>
      </w:r>
    </w:p>
    <w:p w14:paraId="7CD4107C" w14:textId="77777777" w:rsidR="00DD02AB" w:rsidRPr="00DA0744" w:rsidRDefault="00DD02A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A5B5A94" w14:textId="21C9740C" w:rsidR="00BF46F7" w:rsidRPr="00DA0744" w:rsidRDefault="00A859BC" w:rsidP="008D631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DA0744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C40C1A" w:rsidRPr="00DA0744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  <w:r w:rsidR="00291DF4" w:rsidRPr="00DA0744">
        <w:rPr>
          <w:rFonts w:asciiTheme="majorBidi" w:hAnsiTheme="majorBidi" w:cstheme="majorBidi"/>
          <w:sz w:val="30"/>
          <w:szCs w:val="30"/>
          <w:cs/>
        </w:rPr>
        <w:t>)</w:t>
      </w:r>
    </w:p>
    <w:p w14:paraId="4015C8A0" w14:textId="77777777" w:rsidR="008D631A" w:rsidRPr="00DA0744" w:rsidRDefault="008D631A" w:rsidP="007E10EC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1E0C52" w14:textId="0BE5CF7C" w:rsidR="00BF7843" w:rsidRPr="00DA0744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680145" w:rsidRPr="00DA0744">
        <w:rPr>
          <w:rFonts w:ascii="Angsana New" w:hAnsi="Angsana New"/>
          <w:sz w:val="30"/>
          <w:szCs w:val="30"/>
        </w:rPr>
        <w:t>3</w:t>
      </w:r>
      <w:r w:rsidR="00084938" w:rsidRPr="00DA0744">
        <w:rPr>
          <w:rFonts w:ascii="Angsana New" w:hAnsi="Angsana New"/>
          <w:sz w:val="30"/>
          <w:szCs w:val="30"/>
        </w:rPr>
        <w:t>1</w:t>
      </w:r>
      <w:r w:rsidR="00A81C44" w:rsidRPr="00DA0744">
        <w:rPr>
          <w:rFonts w:ascii="Angsana New" w:hAnsi="Angsana New"/>
          <w:sz w:val="30"/>
          <w:szCs w:val="30"/>
        </w:rPr>
        <w:t xml:space="preserve"> </w:t>
      </w:r>
      <w:r w:rsidR="00084938" w:rsidRPr="00DA0744">
        <w:rPr>
          <w:rFonts w:ascii="Angsana New" w:hAnsi="Angsana New" w:hint="cs"/>
          <w:sz w:val="30"/>
          <w:szCs w:val="30"/>
          <w:cs/>
        </w:rPr>
        <w:t>มีนาคม</w:t>
      </w:r>
      <w:r w:rsidR="00A81C44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DA0744">
        <w:rPr>
          <w:rFonts w:asciiTheme="majorBidi" w:hAnsiTheme="majorBidi" w:cstheme="majorBidi"/>
          <w:sz w:val="30"/>
          <w:szCs w:val="30"/>
        </w:rPr>
        <w:t>256</w:t>
      </w:r>
      <w:r w:rsidR="00047474" w:rsidRPr="00DA0744">
        <w:rPr>
          <w:rFonts w:asciiTheme="majorBidi" w:hAnsiTheme="majorBidi" w:cstheme="majorBidi"/>
          <w:sz w:val="30"/>
          <w:szCs w:val="30"/>
        </w:rPr>
        <w:t>9</w:t>
      </w:r>
      <w:r w:rsidR="00BC06E7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DA0744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="005C0C03" w:rsidRPr="00DA0744">
        <w:rPr>
          <w:rFonts w:asciiTheme="majorBidi" w:hAnsiTheme="majorBidi" w:cstheme="majorBidi"/>
          <w:sz w:val="30"/>
          <w:szCs w:val="30"/>
        </w:rPr>
        <w:t>1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DA0744">
        <w:rPr>
          <w:rFonts w:asciiTheme="majorBidi" w:hAnsiTheme="majorBidi" w:cstheme="majorBidi"/>
          <w:sz w:val="30"/>
          <w:szCs w:val="30"/>
        </w:rPr>
        <w:t>256</w:t>
      </w:r>
      <w:r w:rsidR="00047474" w:rsidRPr="00DA0744">
        <w:rPr>
          <w:rFonts w:asciiTheme="majorBidi" w:hAnsiTheme="majorBidi" w:cstheme="majorBidi"/>
          <w:sz w:val="30"/>
          <w:szCs w:val="30"/>
        </w:rPr>
        <w:t>8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0F03845A" w14:textId="77777777" w:rsidR="00DC6F68" w:rsidRPr="00DA0744" w:rsidRDefault="00DC6F68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2"/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DC6F68" w:rsidRPr="00DA0744" w14:paraId="20AB7194" w14:textId="77777777" w:rsidTr="00852AF7">
        <w:trPr>
          <w:trHeight w:val="326"/>
        </w:trPr>
        <w:tc>
          <w:tcPr>
            <w:tcW w:w="5504" w:type="dxa"/>
          </w:tcPr>
          <w:p w14:paraId="56DAF5E5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291834B9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F68" w:rsidRPr="00DA0744" w14:paraId="5884E6F1" w14:textId="77777777" w:rsidTr="00852AF7">
        <w:trPr>
          <w:trHeight w:val="326"/>
        </w:trPr>
        <w:tc>
          <w:tcPr>
            <w:tcW w:w="5504" w:type="dxa"/>
          </w:tcPr>
          <w:p w14:paraId="6C310278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</w:tcPr>
          <w:p w14:paraId="2F38AF47" w14:textId="096762C4" w:rsidR="00DC6F68" w:rsidRPr="00DA0744" w:rsidRDefault="00680145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3631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17DA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580E" w:rsidRPr="00DA074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75" w:type="dxa"/>
          </w:tcPr>
          <w:p w14:paraId="2CA91009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CD8E98E" w14:textId="45398B83" w:rsidR="00DC6F68" w:rsidRPr="00DA0744" w:rsidRDefault="00680145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DC6F68" w:rsidRPr="00DA07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 </w:t>
            </w:r>
            <w:r w:rsidR="00DC6F68" w:rsidRPr="00DA074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C6F68" w:rsidRPr="00DA0744" w14:paraId="2116D8A0" w14:textId="77777777" w:rsidTr="00852AF7">
        <w:trPr>
          <w:trHeight w:val="326"/>
        </w:trPr>
        <w:tc>
          <w:tcPr>
            <w:tcW w:w="5504" w:type="dxa"/>
          </w:tcPr>
          <w:p w14:paraId="7D9C9D37" w14:textId="6CB33BD4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</w:tcPr>
          <w:p w14:paraId="7C4835DF" w14:textId="70629341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047474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375" w:type="dxa"/>
          </w:tcPr>
          <w:p w14:paraId="7947A59E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A9971C" w14:textId="19F6AA66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7474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C6F68" w:rsidRPr="00DA0744" w14:paraId="7256EFBA" w14:textId="77777777" w:rsidTr="00852AF7">
        <w:trPr>
          <w:trHeight w:val="336"/>
        </w:trPr>
        <w:tc>
          <w:tcPr>
            <w:tcW w:w="5504" w:type="dxa"/>
          </w:tcPr>
          <w:p w14:paraId="04814899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6ECABA38" w14:textId="77777777" w:rsidR="00DC6F68" w:rsidRPr="00DA0744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68" w:rsidRPr="00DA0744" w14:paraId="60244A97" w14:textId="77777777" w:rsidTr="00852AF7">
        <w:trPr>
          <w:trHeight w:val="63"/>
        </w:trPr>
        <w:tc>
          <w:tcPr>
            <w:tcW w:w="5504" w:type="dxa"/>
          </w:tcPr>
          <w:p w14:paraId="6B9F653A" w14:textId="2283C7C4" w:rsidR="00DC6F68" w:rsidRPr="00DA0744" w:rsidRDefault="00DC6F68" w:rsidP="00DC6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</w:tcPr>
          <w:p w14:paraId="5CFB65DE" w14:textId="50A61A67" w:rsidR="00DC6F68" w:rsidRPr="00DA0744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F09EB"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375" w:type="dxa"/>
          </w:tcPr>
          <w:p w14:paraId="337FE2F8" w14:textId="77777777" w:rsidR="00DC6F68" w:rsidRPr="00DA0744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331E75" w14:textId="021A35C8" w:rsidR="00DC6F68" w:rsidRPr="00DA0744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C4646"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DC6F68" w:rsidRPr="00DA0744" w14:paraId="0571C19D" w14:textId="77777777" w:rsidTr="00852AF7">
        <w:trPr>
          <w:trHeight w:val="63"/>
        </w:trPr>
        <w:tc>
          <w:tcPr>
            <w:tcW w:w="5504" w:type="dxa"/>
          </w:tcPr>
          <w:p w14:paraId="2F986DC1" w14:textId="0F682299" w:rsidR="00DC6F68" w:rsidRPr="00DA0744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05B73FA3" w14:textId="6373190A" w:rsidR="00DC6F68" w:rsidRPr="00DA0744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375" w:type="dxa"/>
          </w:tcPr>
          <w:p w14:paraId="6210FE5E" w14:textId="77777777" w:rsidR="00DC6F68" w:rsidRPr="00DA0744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FB5828" w14:textId="1727FF44" w:rsidR="00DC6F68" w:rsidRPr="00DA0744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FC4646"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C6F68" w:rsidRPr="00DA0744" w14:paraId="05A02464" w14:textId="77777777" w:rsidTr="00852AF7">
        <w:trPr>
          <w:trHeight w:val="336"/>
        </w:trPr>
        <w:tc>
          <w:tcPr>
            <w:tcW w:w="5504" w:type="dxa"/>
          </w:tcPr>
          <w:p w14:paraId="781D57A8" w14:textId="71F890D5" w:rsidR="00DC6F68" w:rsidRPr="00DA0744" w:rsidRDefault="00DC6F68" w:rsidP="00DC6F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18B8CE01" w14:textId="57B57B35" w:rsidR="00DC6F68" w:rsidRPr="00DA0744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F09EB"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375" w:type="dxa"/>
          </w:tcPr>
          <w:p w14:paraId="04C3CD84" w14:textId="77777777" w:rsidR="00DC6F68" w:rsidRPr="00DA0744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6AFE990" w14:textId="29EF4FA5" w:rsidR="00DC6F68" w:rsidRPr="00DA0744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C4646"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</w:tr>
    </w:tbl>
    <w:p w14:paraId="1ACFCA84" w14:textId="77777777" w:rsidR="007E10EC" w:rsidRPr="00DA0744" w:rsidRDefault="007E10EC" w:rsidP="00881DDF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63167EC" w14:textId="1CF10ADB" w:rsidR="00A8270F" w:rsidRPr="00DA0744" w:rsidRDefault="00A8270F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Pr="00DA0744">
        <w:rPr>
          <w:rFonts w:asciiTheme="majorBidi" w:hAnsiTheme="majorBidi" w:cstheme="majorBidi"/>
          <w:sz w:val="30"/>
          <w:szCs w:val="30"/>
        </w:rPr>
        <w:t>46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Pr="00DA0744">
        <w:rPr>
          <w:rFonts w:asciiTheme="majorBidi" w:hAnsiTheme="majorBidi" w:cstheme="majorBidi"/>
          <w:sz w:val="30"/>
          <w:szCs w:val="30"/>
        </w:rPr>
        <w:t>1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Pr="00DA0744">
        <w:rPr>
          <w:rFonts w:asciiTheme="majorBidi" w:hAnsiTheme="majorBidi" w:cstheme="majorBidi"/>
          <w:sz w:val="30"/>
          <w:szCs w:val="30"/>
        </w:rPr>
        <w:t>7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Pr="00DA0744">
        <w:rPr>
          <w:rFonts w:asciiTheme="majorBidi" w:hAnsiTheme="majorBidi" w:cstheme="majorBidi"/>
          <w:sz w:val="30"/>
          <w:szCs w:val="30"/>
        </w:rPr>
        <w:t xml:space="preserve">2564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06CAC78" w14:textId="606B50C4" w:rsidR="00A8270F" w:rsidRPr="00DA0744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Pr="00DA0744">
        <w:rPr>
          <w:rFonts w:asciiTheme="majorBidi" w:hAnsiTheme="majorBidi" w:cstheme="majorBidi"/>
          <w:sz w:val="30"/>
          <w:szCs w:val="30"/>
        </w:rPr>
        <w:t>1</w:t>
      </w:r>
      <w:r w:rsidR="00680145" w:rsidRPr="00DA0744">
        <w:rPr>
          <w:rFonts w:asciiTheme="majorBidi" w:hAnsiTheme="majorBidi" w:cstheme="majorBidi"/>
          <w:sz w:val="30"/>
          <w:szCs w:val="30"/>
        </w:rPr>
        <w:t>00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Pr="00DA0744">
        <w:rPr>
          <w:rFonts w:asciiTheme="majorBidi" w:hAnsiTheme="majorBidi" w:cstheme="majorBidi"/>
          <w:sz w:val="30"/>
          <w:szCs w:val="30"/>
        </w:rPr>
        <w:t>7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เริ่มตั้งแต่ครึ่งปีหลังของปีที่ 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DA0744">
        <w:rPr>
          <w:rFonts w:asciiTheme="majorBidi" w:hAnsiTheme="majorBidi" w:cstheme="majorBidi"/>
          <w:sz w:val="30"/>
          <w:szCs w:val="30"/>
        </w:rPr>
        <w:t>12.5</w:t>
      </w:r>
    </w:p>
    <w:p w14:paraId="34212201" w14:textId="77777777" w:rsidR="00A8270F" w:rsidRPr="00DA0744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ภาระหนี้ส่วนที่เหลือจาก </w:t>
      </w:r>
      <w:r w:rsidRPr="00DA0744">
        <w:rPr>
          <w:rFonts w:asciiTheme="majorBidi" w:hAnsiTheme="majorBidi" w:cstheme="majorBidi"/>
          <w:sz w:val="30"/>
          <w:szCs w:val="30"/>
        </w:rPr>
        <w:t xml:space="preserve">1)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3FE6F64A" w14:textId="77777777" w:rsidR="00E37963" w:rsidRPr="00DA0744" w:rsidRDefault="00E37963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</w:rPr>
      </w:pPr>
    </w:p>
    <w:p w14:paraId="32ED33BB" w14:textId="2691BC06" w:rsidR="00166717" w:rsidRPr="00DA0744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A0744">
        <w:rPr>
          <w:rFonts w:asciiTheme="majorBidi" w:hAnsiTheme="majorBidi" w:cstheme="majorBidi" w:hint="cs"/>
          <w:sz w:val="30"/>
          <w:szCs w:val="30"/>
          <w:cs/>
        </w:rPr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DA0744">
        <w:rPr>
          <w:rFonts w:asciiTheme="majorBidi" w:hAnsiTheme="majorBidi" w:cstheme="majorBidi"/>
          <w:sz w:val="30"/>
          <w:szCs w:val="30"/>
        </w:rPr>
        <w:t xml:space="preserve"> 59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</w:t>
      </w:r>
      <w:r w:rsidR="00405870" w:rsidRPr="00DA0744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05870" w:rsidRPr="00DA07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เป็นลูกหนี้ตามสัญญาปรับโครงสร้างหนี้ในปี </w:t>
      </w:r>
      <w:r w:rsidRPr="00DA0744">
        <w:rPr>
          <w:rFonts w:asciiTheme="majorBidi" w:hAnsiTheme="majorBidi" w:cstheme="majorBidi"/>
          <w:sz w:val="30"/>
          <w:szCs w:val="30"/>
        </w:rPr>
        <w:t>2564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6B9A30" w14:textId="77777777" w:rsidR="00A8270F" w:rsidRPr="00DA0744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</w:rPr>
      </w:pPr>
    </w:p>
    <w:p w14:paraId="0F3171D1" w14:textId="62605624" w:rsidR="00047474" w:rsidRPr="00DA0744" w:rsidRDefault="00047474" w:rsidP="0004747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  <w:cs/>
        </w:rPr>
      </w:pPr>
      <w:r w:rsidRPr="00DA0744">
        <w:rPr>
          <w:rFonts w:ascii="Angsana New" w:hAnsi="Angsana New" w:hint="cs"/>
          <w:sz w:val="30"/>
          <w:szCs w:val="30"/>
          <w:cs/>
        </w:rPr>
        <w:t xml:space="preserve">ปัจจุบัน ศาลล้มละลายกลางมีคำสั่งยกเลิกการฟื้นฟูกิจการของลูกหนี้ตามสัญญาปรับโครงสร้างหนี้ดังกล่าว ภายหลังประสบความสำเร็จในการดำเนินการตามเงื่อนไขของแผนฟื้นฟูกิจการครบถ้วนแล้ว ณ วันที่ </w:t>
      </w:r>
      <w:r w:rsidRPr="00DA0744">
        <w:rPr>
          <w:rFonts w:ascii="Angsana New" w:hAnsi="Angsana New"/>
          <w:sz w:val="30"/>
          <w:szCs w:val="30"/>
        </w:rPr>
        <w:br/>
        <w:t xml:space="preserve">31 </w:t>
      </w:r>
      <w:r w:rsidRPr="00DA074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A0744">
        <w:rPr>
          <w:rFonts w:ascii="Angsana New" w:hAnsi="Angsana New"/>
          <w:sz w:val="30"/>
          <w:szCs w:val="30"/>
        </w:rPr>
        <w:t xml:space="preserve">2569 </w:t>
      </w:r>
      <w:r w:rsidRPr="00DA0744">
        <w:rPr>
          <w:rFonts w:ascii="Angsana New" w:hAnsi="Angsana New" w:hint="cs"/>
          <w:sz w:val="30"/>
          <w:szCs w:val="30"/>
          <w:cs/>
        </w:rPr>
        <w:t>กลุ่มบริษัทได้รับชำระเงินตามข้อ</w:t>
      </w:r>
      <w:r w:rsidRPr="00DA0744">
        <w:rPr>
          <w:rFonts w:ascii="Angsana New" w:hAnsi="Angsana New"/>
          <w:sz w:val="30"/>
          <w:szCs w:val="30"/>
        </w:rPr>
        <w:t xml:space="preserve"> 1</w:t>
      </w:r>
      <w:r w:rsidRPr="00DA0744">
        <w:rPr>
          <w:rFonts w:ascii="Angsana New" w:hAnsi="Angsana New" w:hint="cs"/>
          <w:sz w:val="30"/>
          <w:szCs w:val="30"/>
          <w:cs/>
        </w:rPr>
        <w:t xml:space="preserve">) ข้างต้นแล้วเป็นจำนวนเงิน </w:t>
      </w:r>
      <w:r w:rsidRPr="00DA0744">
        <w:rPr>
          <w:rFonts w:ascii="Angsana New" w:hAnsi="Angsana New"/>
          <w:sz w:val="30"/>
          <w:szCs w:val="30"/>
        </w:rPr>
        <w:t xml:space="preserve">33 </w:t>
      </w:r>
      <w:r w:rsidRPr="00DA0744">
        <w:rPr>
          <w:rFonts w:ascii="Angsana New" w:hAnsi="Angsana New" w:hint="cs"/>
          <w:sz w:val="30"/>
          <w:szCs w:val="30"/>
          <w:cs/>
        </w:rPr>
        <w:t>ล้านบาท ซึ่งบริษัท</w:t>
      </w:r>
      <w:r w:rsidRPr="00DA0744">
        <w:rPr>
          <w:rFonts w:ascii="Angsana New" w:hAnsi="Angsana New"/>
          <w:sz w:val="30"/>
          <w:szCs w:val="30"/>
        </w:rPr>
        <w:br/>
      </w:r>
      <w:r w:rsidRPr="00DA0744">
        <w:rPr>
          <w:rFonts w:ascii="Angsana New" w:hAnsi="Angsana New" w:hint="cs"/>
          <w:sz w:val="30"/>
          <w:szCs w:val="30"/>
          <w:cs/>
        </w:rPr>
        <w:t xml:space="preserve">จะทยอยได้รับชำระเงินคงเหลือจำนวน </w:t>
      </w:r>
      <w:r w:rsidRPr="00DA0744">
        <w:rPr>
          <w:rFonts w:ascii="Angsana New" w:hAnsi="Angsana New"/>
          <w:sz w:val="30"/>
          <w:szCs w:val="30"/>
        </w:rPr>
        <w:t xml:space="preserve">26 </w:t>
      </w:r>
      <w:r w:rsidRPr="00DA0744">
        <w:rPr>
          <w:rFonts w:ascii="Angsana New" w:hAnsi="Angsana New" w:hint="cs"/>
          <w:sz w:val="30"/>
          <w:szCs w:val="30"/>
          <w:cs/>
        </w:rPr>
        <w:t>ล้านบาท</w:t>
      </w:r>
      <w:r w:rsidRPr="00DA0744">
        <w:rPr>
          <w:rFonts w:ascii="Angsana New" w:hAnsi="Angsana New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ตามแผนข้างต้น</w:t>
      </w:r>
    </w:p>
    <w:p w14:paraId="79E47D0F" w14:textId="77777777" w:rsidR="009D08A7" w:rsidRPr="00DA0744" w:rsidRDefault="009D08A7" w:rsidP="00C40C1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sz w:val="32"/>
          <w:szCs w:val="32"/>
        </w:rPr>
      </w:pPr>
    </w:p>
    <w:p w14:paraId="741BB35B" w14:textId="1DD8C60D" w:rsidR="00291DF4" w:rsidRPr="00DA0744" w:rsidRDefault="00291DF4" w:rsidP="00253043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420A31EC" w14:textId="77777777" w:rsidR="00253043" w:rsidRPr="00DA0744" w:rsidRDefault="00253043" w:rsidP="001D7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37D8C2C" w14:textId="5E26B095" w:rsidR="00DC4CD0" w:rsidRPr="00DA0744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102235943"/>
      <w:r w:rsidRPr="00DA07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DA0744" w:rsidRDefault="00581556" w:rsidP="00EE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bookmarkEnd w:id="3"/>
    <w:p w14:paraId="17119B5A" w14:textId="6CCD3D5E" w:rsidR="00C40C1A" w:rsidRPr="00DA0744" w:rsidRDefault="0084418A" w:rsidP="008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A074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DA0744">
        <w:rPr>
          <w:rFonts w:ascii="Angsana New" w:hAnsi="Angsana New" w:hint="cs"/>
          <w:sz w:val="30"/>
          <w:szCs w:val="30"/>
        </w:rPr>
        <w:t>256</w:t>
      </w:r>
      <w:r w:rsidR="00680145" w:rsidRPr="00DA0744">
        <w:rPr>
          <w:rFonts w:ascii="Angsana New" w:hAnsi="Angsana New" w:hint="cs"/>
          <w:sz w:val="30"/>
          <w:szCs w:val="30"/>
        </w:rPr>
        <w:t>0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DA0744">
        <w:rPr>
          <w:rFonts w:ascii="Angsana New" w:hAnsi="Angsana New" w:hint="cs"/>
          <w:sz w:val="30"/>
          <w:szCs w:val="30"/>
        </w:rPr>
        <w:t xml:space="preserve"> 1,</w:t>
      </w:r>
      <w:r w:rsidR="00680145" w:rsidRPr="00DA0744">
        <w:rPr>
          <w:rFonts w:ascii="Angsana New" w:hAnsi="Angsana New" w:hint="cs"/>
          <w:sz w:val="30"/>
          <w:szCs w:val="30"/>
        </w:rPr>
        <w:t>0</w:t>
      </w:r>
      <w:r w:rsidRPr="00DA0744">
        <w:rPr>
          <w:rFonts w:ascii="Angsana New" w:hAnsi="Angsana New" w:hint="cs"/>
          <w:sz w:val="30"/>
          <w:szCs w:val="30"/>
        </w:rPr>
        <w:t>2</w:t>
      </w:r>
      <w:r w:rsidR="00680145" w:rsidRPr="00DA0744">
        <w:rPr>
          <w:rFonts w:ascii="Angsana New" w:hAnsi="Angsana New" w:hint="cs"/>
          <w:sz w:val="30"/>
          <w:szCs w:val="30"/>
        </w:rPr>
        <w:t>3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Pr="00DA0744">
        <w:rPr>
          <w:rFonts w:ascii="Angsana New" w:hAnsi="Angsana New" w:hint="cs"/>
          <w:sz w:val="30"/>
          <w:szCs w:val="30"/>
        </w:rPr>
        <w:t>256</w:t>
      </w:r>
      <w:r w:rsidR="00680145" w:rsidRPr="00DA0744">
        <w:rPr>
          <w:rFonts w:ascii="Angsana New" w:hAnsi="Angsana New" w:hint="cs"/>
          <w:sz w:val="30"/>
          <w:szCs w:val="30"/>
        </w:rPr>
        <w:t>0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Pr="00DA0744">
        <w:rPr>
          <w:rFonts w:ascii="Angsana New" w:hAnsi="Angsana New" w:hint="cs"/>
          <w:sz w:val="30"/>
          <w:szCs w:val="30"/>
        </w:rPr>
        <w:t>256</w:t>
      </w:r>
      <w:r w:rsidR="00680145" w:rsidRPr="00DA0744">
        <w:rPr>
          <w:rFonts w:ascii="Angsana New" w:hAnsi="Angsana New" w:hint="cs"/>
          <w:sz w:val="30"/>
          <w:szCs w:val="30"/>
        </w:rPr>
        <w:t>3</w:t>
      </w:r>
      <w:r w:rsidRPr="00DA0744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Pr="00DA0744">
        <w:rPr>
          <w:rFonts w:ascii="Angsana New" w:hAnsi="Angsana New" w:hint="cs"/>
          <w:sz w:val="30"/>
          <w:szCs w:val="30"/>
        </w:rPr>
        <w:t>2561</w:t>
      </w:r>
      <w:r w:rsidRPr="00DA0744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Pr="00DA0744">
        <w:rPr>
          <w:rFonts w:ascii="Angsana New" w:hAnsi="Angsana New" w:hint="cs"/>
          <w:sz w:val="30"/>
          <w:szCs w:val="30"/>
        </w:rPr>
        <w:t>256</w:t>
      </w:r>
      <w:r w:rsidR="00680145" w:rsidRPr="00DA0744">
        <w:rPr>
          <w:rFonts w:ascii="Angsana New" w:hAnsi="Angsana New" w:hint="cs"/>
          <w:sz w:val="30"/>
          <w:szCs w:val="30"/>
        </w:rPr>
        <w:t>3</w:t>
      </w:r>
      <w:r w:rsidRPr="00DA0744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Pr="00DA0744">
        <w:rPr>
          <w:rFonts w:ascii="Angsana New" w:hAnsi="Angsana New" w:hint="cs"/>
          <w:sz w:val="30"/>
          <w:szCs w:val="30"/>
        </w:rPr>
        <w:t xml:space="preserve">2566 </w:t>
      </w:r>
      <w:r w:rsidRPr="00DA0744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DA0744">
        <w:rPr>
          <w:rFonts w:ascii="Angsana New" w:hAnsi="Angsana New" w:hint="cs"/>
          <w:sz w:val="30"/>
          <w:szCs w:val="30"/>
        </w:rPr>
        <w:t>.</w:t>
      </w:r>
      <w:r w:rsidRPr="00DA0744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C26329" w:rsidRPr="00DA0744">
        <w:rPr>
          <w:rFonts w:ascii="Angsana New" w:hAnsi="Angsana New"/>
          <w:sz w:val="30"/>
          <w:szCs w:val="30"/>
        </w:rPr>
        <w:t>5</w:t>
      </w:r>
      <w:r w:rsidRPr="00DA0744">
        <w:rPr>
          <w:rFonts w:ascii="Angsana New" w:hAnsi="Angsana New" w:hint="cs"/>
          <w:sz w:val="30"/>
          <w:szCs w:val="30"/>
        </w:rPr>
        <w:t xml:space="preserve">) </w:t>
      </w:r>
      <w:r w:rsidRPr="00DA0744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Pr="00DA0744">
        <w:rPr>
          <w:rFonts w:ascii="Angsana New" w:hAnsi="Angsana New" w:hint="cs"/>
          <w:sz w:val="30"/>
          <w:szCs w:val="30"/>
        </w:rPr>
        <w:t>256</w:t>
      </w:r>
      <w:r w:rsidR="00680145" w:rsidRPr="00DA0744">
        <w:rPr>
          <w:rFonts w:ascii="Angsana New" w:hAnsi="Angsana New" w:hint="cs"/>
          <w:sz w:val="30"/>
          <w:szCs w:val="30"/>
        </w:rPr>
        <w:t>3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ทำให้</w:t>
      </w:r>
      <w:r w:rsidR="002716EC" w:rsidRPr="00DA0744">
        <w:rPr>
          <w:rFonts w:ascii="Angsana New" w:hAnsi="Angsana New"/>
          <w:sz w:val="30"/>
          <w:szCs w:val="30"/>
        </w:rPr>
        <w:br/>
      </w:r>
      <w:r w:rsidRPr="00DA0744">
        <w:rPr>
          <w:rFonts w:ascii="Angsana New" w:hAnsi="Angsana New" w:hint="cs"/>
          <w:sz w:val="30"/>
          <w:szCs w:val="30"/>
          <w:cs/>
        </w:rPr>
        <w:t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</w:t>
      </w:r>
      <w:r w:rsidR="001A2DE2" w:rsidRPr="00DA0744">
        <w:rPr>
          <w:rFonts w:ascii="Angsana New" w:hAnsi="Angsana New" w:hint="cs"/>
          <w:sz w:val="30"/>
          <w:szCs w:val="30"/>
          <w:cs/>
        </w:rPr>
        <w:t xml:space="preserve">ได้ </w:t>
      </w:r>
      <w:r w:rsidR="008A0E3A" w:rsidRPr="00DA0744">
        <w:rPr>
          <w:rFonts w:ascii="Angsana New" w:hAnsi="Angsana New" w:hint="cs"/>
          <w:sz w:val="30"/>
          <w:szCs w:val="30"/>
          <w:cs/>
        </w:rPr>
        <w:t>ต่อมาในเดือน</w:t>
      </w:r>
      <w:r w:rsidR="00E81A8C" w:rsidRPr="00DA0744">
        <w:rPr>
          <w:rFonts w:ascii="Angsana New" w:hAnsi="Angsana New" w:hint="cs"/>
          <w:sz w:val="30"/>
          <w:szCs w:val="30"/>
          <w:cs/>
        </w:rPr>
        <w:t>เมษายน</w:t>
      </w:r>
      <w:r w:rsidR="008A0E3A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</w:rPr>
        <w:t>256</w:t>
      </w:r>
      <w:r w:rsidR="00E81A8C" w:rsidRPr="00DA0744">
        <w:rPr>
          <w:rFonts w:ascii="Angsana New" w:hAnsi="Angsana New"/>
          <w:sz w:val="30"/>
          <w:szCs w:val="30"/>
        </w:rPr>
        <w:t>9</w:t>
      </w:r>
      <w:r w:rsidR="008A0E3A" w:rsidRPr="00DA0744">
        <w:rPr>
          <w:rFonts w:ascii="Angsana New" w:hAnsi="Angsana New" w:hint="cs"/>
          <w:sz w:val="30"/>
          <w:szCs w:val="30"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ไวร์เลสได้รับอนุมัติการขยายระยะเวลาการชำระหนี้ดังกล่าวเพิ่มเติมเป็นภายในเดือน</w:t>
      </w:r>
      <w:r w:rsidR="00E81A8C" w:rsidRPr="00DA0744">
        <w:rPr>
          <w:rFonts w:ascii="Angsana New" w:hAnsi="Angsana New" w:hint="cs"/>
          <w:sz w:val="30"/>
          <w:szCs w:val="30"/>
          <w:cs/>
        </w:rPr>
        <w:t>ธันว</w:t>
      </w:r>
      <w:r w:rsidR="008A0E3A" w:rsidRPr="00DA0744">
        <w:rPr>
          <w:rFonts w:ascii="Angsana New" w:hAnsi="Angsana New" w:hint="cs"/>
          <w:sz w:val="30"/>
          <w:szCs w:val="30"/>
          <w:cs/>
        </w:rPr>
        <w:t xml:space="preserve">าคม </w:t>
      </w:r>
      <w:r w:rsidR="008A0E3A" w:rsidRPr="00DA0744">
        <w:rPr>
          <w:rFonts w:ascii="Angsana New" w:hAnsi="Angsana New" w:hint="cs"/>
          <w:sz w:val="30"/>
          <w:szCs w:val="30"/>
        </w:rPr>
        <w:t>256</w:t>
      </w:r>
      <w:r w:rsidR="008A0E3A" w:rsidRPr="00DA0744">
        <w:rPr>
          <w:rFonts w:ascii="Angsana New" w:hAnsi="Angsana New"/>
          <w:sz w:val="30"/>
          <w:szCs w:val="30"/>
        </w:rPr>
        <w:t>9</w:t>
      </w:r>
      <w:r w:rsidR="008A0E3A" w:rsidRPr="00DA0744">
        <w:rPr>
          <w:rFonts w:ascii="Angsana New" w:hAnsi="Angsana New" w:hint="cs"/>
          <w:sz w:val="30"/>
          <w:szCs w:val="30"/>
          <w:cs/>
        </w:rPr>
        <w:t xml:space="preserve"> โดย ณ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วันที่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/>
          <w:sz w:val="30"/>
          <w:szCs w:val="30"/>
        </w:rPr>
        <w:t>31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มีนาคม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/>
          <w:sz w:val="30"/>
          <w:szCs w:val="30"/>
        </w:rPr>
        <w:t>2569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มีหนี้สินจากการปรับโครงสร้างหนี้และดอกเบี้ยค้างจ่ายคงเหลือจำนวน</w:t>
      </w:r>
      <w:r w:rsidR="008A0E3A" w:rsidRPr="00DA0744">
        <w:rPr>
          <w:rFonts w:ascii="Angsana New" w:hAnsi="Angsana New"/>
          <w:sz w:val="30"/>
          <w:szCs w:val="30"/>
        </w:rPr>
        <w:t xml:space="preserve"> 410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ล้านบาท</w:t>
      </w:r>
      <w:r w:rsidR="008A0E3A" w:rsidRPr="00DA0744">
        <w:rPr>
          <w:rFonts w:ascii="Angsana New" w:hAnsi="Angsana New"/>
          <w:sz w:val="30"/>
          <w:szCs w:val="30"/>
        </w:rPr>
        <w:t xml:space="preserve"> (</w:t>
      </w:r>
      <w:r w:rsidR="008A0E3A" w:rsidRPr="00DA0744">
        <w:rPr>
          <w:rFonts w:ascii="Angsana New" w:hAnsi="Angsana New" w:hint="cs"/>
          <w:sz w:val="30"/>
          <w:szCs w:val="30"/>
          <w:cs/>
        </w:rPr>
        <w:t>เป็นดอกเบี้ยค้างจ่ายจำนวน</w:t>
      </w:r>
      <w:r w:rsidR="008A0E3A" w:rsidRPr="00DA0744">
        <w:rPr>
          <w:rFonts w:ascii="Angsana New" w:hAnsi="Angsana New"/>
          <w:sz w:val="30"/>
          <w:szCs w:val="30"/>
        </w:rPr>
        <w:t xml:space="preserve"> 124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ล้านบาท</w:t>
      </w:r>
      <w:r w:rsidR="008A0E3A" w:rsidRPr="00DA0744">
        <w:rPr>
          <w:rFonts w:ascii="Angsana New" w:hAnsi="Angsana New"/>
          <w:sz w:val="30"/>
          <w:szCs w:val="30"/>
          <w:cs/>
        </w:rPr>
        <w:t>)</w:t>
      </w:r>
      <w:r w:rsidR="008A0E3A" w:rsidRPr="00DA0744">
        <w:rPr>
          <w:rFonts w:ascii="Angsana New" w:hAnsi="Angsana New" w:hint="cs"/>
          <w:sz w:val="30"/>
          <w:szCs w:val="30"/>
          <w:cs/>
        </w:rPr>
        <w:t xml:space="preserve"> </w:t>
      </w:r>
      <w:r w:rsidR="00882BA0">
        <w:rPr>
          <w:rFonts w:ascii="Angsana New" w:hAnsi="Angsana New"/>
          <w:sz w:val="30"/>
          <w:szCs w:val="30"/>
        </w:rPr>
        <w:br/>
      </w:r>
      <w:r w:rsidR="008A0E3A" w:rsidRPr="00DA0744">
        <w:rPr>
          <w:rFonts w:ascii="Angsana New" w:hAnsi="Angsana New"/>
          <w:i/>
          <w:iCs/>
          <w:sz w:val="30"/>
          <w:szCs w:val="30"/>
        </w:rPr>
        <w:t xml:space="preserve">(31 </w:t>
      </w:r>
      <w:r w:rsidR="008A0E3A" w:rsidRPr="00DA074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A0E3A" w:rsidRPr="00DA0744">
        <w:rPr>
          <w:rFonts w:ascii="Angsana New" w:hAnsi="Angsana New"/>
          <w:i/>
          <w:iCs/>
          <w:sz w:val="30"/>
          <w:szCs w:val="30"/>
        </w:rPr>
        <w:t xml:space="preserve">2568: </w:t>
      </w:r>
      <w:r w:rsidR="008A0E3A" w:rsidRPr="00DA0744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หนี้สินจากการปรับโครงสร้างหนี้และดอกเบี้ยค้างจ่ายจำนวน </w:t>
      </w:r>
      <w:r w:rsidR="008A0E3A" w:rsidRPr="00DA0744">
        <w:rPr>
          <w:rFonts w:ascii="Angsana New" w:hAnsi="Angsana New"/>
          <w:i/>
          <w:iCs/>
          <w:sz w:val="30"/>
          <w:szCs w:val="30"/>
        </w:rPr>
        <w:t xml:space="preserve">409 </w:t>
      </w:r>
      <w:r w:rsidR="008A0E3A" w:rsidRPr="00DA0744">
        <w:rPr>
          <w:rFonts w:ascii="Angsana New" w:hAnsi="Angsana New" w:hint="cs"/>
          <w:i/>
          <w:iCs/>
          <w:sz w:val="30"/>
          <w:szCs w:val="30"/>
          <w:cs/>
        </w:rPr>
        <w:t>ล้านบาท เป็นดอกเบี้ยค้างจ่ายจำนวน</w:t>
      </w:r>
      <w:r w:rsidR="008A0E3A" w:rsidRPr="00DA074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/>
          <w:i/>
          <w:iCs/>
          <w:sz w:val="30"/>
          <w:szCs w:val="30"/>
        </w:rPr>
        <w:t>123</w:t>
      </w:r>
      <w:r w:rsidR="008A0E3A" w:rsidRPr="00DA074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A0E3A" w:rsidRPr="00DA0744">
        <w:rPr>
          <w:rFonts w:ascii="Angsana New" w:hAnsi="Angsana New"/>
          <w:i/>
          <w:iCs/>
          <w:sz w:val="30"/>
          <w:szCs w:val="30"/>
          <w:cs/>
        </w:rPr>
        <w:t>)</w:t>
      </w:r>
      <w:r w:rsidR="008A0E3A" w:rsidRPr="00DA0744">
        <w:rPr>
          <w:rFonts w:ascii="Angsana New" w:hAnsi="Angsana New"/>
          <w:sz w:val="30"/>
          <w:szCs w:val="30"/>
          <w:cs/>
        </w:rPr>
        <w:t xml:space="preserve"> </w:t>
      </w:r>
      <w:r w:rsidR="008A0E3A" w:rsidRPr="00DA0744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788EEEB8" w14:textId="77777777" w:rsidR="00C40C1A" w:rsidRPr="00DA0744" w:rsidRDefault="00C40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A074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DA0744" w14:paraId="22271C61" w14:textId="77777777" w:rsidTr="005F656E">
        <w:trPr>
          <w:trHeight w:val="326"/>
        </w:trPr>
        <w:tc>
          <w:tcPr>
            <w:tcW w:w="5864" w:type="dxa"/>
          </w:tcPr>
          <w:p w14:paraId="6588EED3" w14:textId="41EA4B8B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513F033F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DA0744" w14:paraId="2C29B12B" w14:textId="77777777" w:rsidTr="005F656E">
        <w:trPr>
          <w:trHeight w:val="326"/>
        </w:trPr>
        <w:tc>
          <w:tcPr>
            <w:tcW w:w="5864" w:type="dxa"/>
          </w:tcPr>
          <w:p w14:paraId="6AE7F1D9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</w:tcPr>
          <w:p w14:paraId="5F360B5D" w14:textId="38F34EAD" w:rsidR="005F656E" w:rsidRPr="00DA0744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5376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1387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376" w:rsidRPr="00DA074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75" w:type="dxa"/>
          </w:tcPr>
          <w:p w14:paraId="375EE09A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DDB4A69" w14:textId="4CD71512" w:rsidR="005F656E" w:rsidRPr="00DA0744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5F656E" w:rsidRPr="00DA07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DA074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DA0744" w14:paraId="05573EB0" w14:textId="77777777" w:rsidTr="005F656E">
        <w:trPr>
          <w:trHeight w:val="326"/>
        </w:trPr>
        <w:tc>
          <w:tcPr>
            <w:tcW w:w="5864" w:type="dxa"/>
          </w:tcPr>
          <w:p w14:paraId="51787E84" w14:textId="658FC4D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</w:tcPr>
          <w:p w14:paraId="169A8085" w14:textId="22F38F8A" w:rsidR="005F656E" w:rsidRPr="00DA0744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D4BB5" w:rsidRPr="00DA07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375" w:type="dxa"/>
          </w:tcPr>
          <w:p w14:paraId="40413DBE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21EA6A2E" w14:textId="556FBFE8" w:rsidR="005F656E" w:rsidRPr="00DA0744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4BB5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F656E" w:rsidRPr="00DA0744" w14:paraId="165F298B" w14:textId="77777777" w:rsidTr="00294DEC">
        <w:trPr>
          <w:trHeight w:val="336"/>
        </w:trPr>
        <w:tc>
          <w:tcPr>
            <w:tcW w:w="5864" w:type="dxa"/>
          </w:tcPr>
          <w:p w14:paraId="5C65517A" w14:textId="77777777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1D5237E6" w14:textId="6B2F83EE" w:rsidR="005F656E" w:rsidRPr="00DA0744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4A42" w:rsidRPr="00DA0744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</w:tcPr>
          <w:p w14:paraId="3C44D22F" w14:textId="65D57FD5" w:rsidR="002B4A42" w:rsidRPr="00DA0744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37401A29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4219C649" w:rsidR="002B4A42" w:rsidRPr="00DA0744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</w:tr>
      <w:tr w:rsidR="002B4A42" w:rsidRPr="00DA0744" w14:paraId="09F4EC70" w14:textId="77777777" w:rsidTr="005F656E">
        <w:trPr>
          <w:trHeight w:val="63"/>
        </w:trPr>
        <w:tc>
          <w:tcPr>
            <w:tcW w:w="5864" w:type="dxa"/>
          </w:tcPr>
          <w:p w14:paraId="0D222C81" w14:textId="1FB5329E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500" w:type="dxa"/>
          </w:tcPr>
          <w:p w14:paraId="73120B74" w14:textId="0E4188F7" w:rsidR="002B4A42" w:rsidRPr="00DA0744" w:rsidRDefault="00AD286B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D4BB5"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75" w:type="dxa"/>
          </w:tcPr>
          <w:p w14:paraId="164E62FF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8387BDF" w14:textId="54566543" w:rsidR="002B4A42" w:rsidRPr="00DA0744" w:rsidRDefault="00DD4BB5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</w:tr>
      <w:tr w:rsidR="002B4A42" w:rsidRPr="00DA0744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0F891DE5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500" w:type="dxa"/>
          </w:tcPr>
          <w:p w14:paraId="588C0EBB" w14:textId="407DF447" w:rsidR="002B4A42" w:rsidRPr="00DA0744" w:rsidRDefault="000B383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375" w:type="dxa"/>
          </w:tcPr>
          <w:p w14:paraId="101E097B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5CF5F6CA" w:rsidR="002B4A42" w:rsidRPr="00DA0744" w:rsidRDefault="00DD4BB5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2B4A42" w:rsidRPr="00DA0744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036F7CBE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****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4B877AC7" w14:textId="1ECF0119" w:rsidR="002B4A42" w:rsidRPr="00DA0744" w:rsidRDefault="00DD4BB5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75" w:type="dxa"/>
          </w:tcPr>
          <w:p w14:paraId="277E02E4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7E830076" w:rsidR="002B4A42" w:rsidRPr="00DA0744" w:rsidRDefault="00DD4BB5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B4A42" w:rsidRPr="00DA0744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2B4A42" w:rsidRPr="00DA0744" w:rsidRDefault="002B4A42" w:rsidP="002B4A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64E7A0F3" w14:textId="3CC6FF30" w:rsidR="002B4A42" w:rsidRPr="00DA0744" w:rsidRDefault="000B383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375" w:type="dxa"/>
          </w:tcPr>
          <w:p w14:paraId="25166C96" w14:textId="77777777" w:rsidR="002B4A42" w:rsidRPr="00DA0744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484D2E1D" w:rsidR="002B4A42" w:rsidRPr="00DA0744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D4BB5"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</w:tr>
    </w:tbl>
    <w:p w14:paraId="16D1ED21" w14:textId="77777777" w:rsidR="00BB39E8" w:rsidRPr="00DA0744" w:rsidRDefault="00BB39E8" w:rsidP="00EF0DA5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E92490E" w14:textId="3DAAD28B" w:rsidR="00F6040A" w:rsidRPr="00DA0744" w:rsidRDefault="001A3909" w:rsidP="00120C4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/>
          <w:sz w:val="30"/>
          <w:szCs w:val="30"/>
        </w:rPr>
        <w:t xml:space="preserve">* </w:t>
      </w:r>
      <w:r w:rsidRPr="00DA0744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DA0744">
        <w:rPr>
          <w:rFonts w:ascii="Angsana New" w:hAnsi="Angsana New"/>
          <w:sz w:val="30"/>
          <w:szCs w:val="30"/>
          <w:cs/>
        </w:rPr>
        <w:t>ได้</w:t>
      </w:r>
      <w:r w:rsidRPr="00DA0744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600754F6" w14:textId="77777777" w:rsidR="00FA4984" w:rsidRPr="00DA0744" w:rsidRDefault="00FA4984" w:rsidP="00120C41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EC089A8" w14:textId="77777777" w:rsidR="001A3909" w:rsidRPr="00DA0744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59CD61F3" w:rsidR="001A3909" w:rsidRPr="00DA0744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/>
          <w:spacing w:val="-4"/>
          <w:sz w:val="30"/>
          <w:szCs w:val="30"/>
        </w:rPr>
        <w:t>*</w:t>
      </w:r>
      <w:r w:rsidRPr="00DA0744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DA0744">
        <w:rPr>
          <w:rFonts w:ascii="Angsana New" w:hAnsi="Angsana New"/>
          <w:spacing w:val="-4"/>
          <w:sz w:val="30"/>
          <w:szCs w:val="30"/>
        </w:rPr>
        <w:t xml:space="preserve"> </w:t>
      </w:r>
      <w:r w:rsidR="005D0AD1" w:rsidRPr="00DA0744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ต่อสถาบันการเงินสำหรับการกู้ยืมเงินและการออกหนังสือค้ำประกันของบริษัทย่อย</w:t>
      </w:r>
    </w:p>
    <w:p w14:paraId="069F9C53" w14:textId="77777777" w:rsidR="00F6040A" w:rsidRPr="00DA0744" w:rsidRDefault="00F6040A" w:rsidP="00AE18CA">
      <w:pPr>
        <w:spacing w:line="240" w:lineRule="auto"/>
        <w:ind w:left="547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2074BDE7" w14:textId="77777777" w:rsidR="00253043" w:rsidRPr="00DA0744" w:rsidRDefault="00253043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  <w:cs/>
        </w:rPr>
      </w:pPr>
    </w:p>
    <w:p w14:paraId="0F4B1937" w14:textId="038C0C18" w:rsidR="00C03563" w:rsidRPr="00DA0744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/>
          <w:sz w:val="30"/>
          <w:szCs w:val="30"/>
        </w:rPr>
        <w:t>***</w:t>
      </w:r>
      <w:r w:rsidRPr="00DA0744">
        <w:rPr>
          <w:rFonts w:ascii="Angsana New" w:hAnsi="Angsana New" w:hint="cs"/>
          <w:sz w:val="30"/>
          <w:szCs w:val="30"/>
          <w:cs/>
        </w:rPr>
        <w:t xml:space="preserve"> </w:t>
      </w:r>
      <w:bookmarkStart w:id="4" w:name="_Hlk78730169"/>
      <w:bookmarkStart w:id="5" w:name="_Hlk118051004"/>
      <w:r w:rsidR="005D0AD1" w:rsidRPr="00DA0744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1B0D4FA3" w14:textId="77777777" w:rsidR="00F6040A" w:rsidRPr="00DA0744" w:rsidRDefault="00F6040A" w:rsidP="00AE18CA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0819A485" w14:textId="77777777" w:rsidR="005D0AD1" w:rsidRPr="00DA0744" w:rsidRDefault="005D0AD1" w:rsidP="005D0AD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0744">
        <w:rPr>
          <w:rFonts w:ascii="Angsana New" w:hAnsi="Angsana New" w:hint="cs"/>
          <w:sz w:val="30"/>
          <w:szCs w:val="30"/>
        </w:rPr>
        <w:t>***</w:t>
      </w:r>
      <w:r w:rsidRPr="00DA0744">
        <w:rPr>
          <w:rFonts w:ascii="Angsana New" w:hAnsi="Angsana New"/>
          <w:sz w:val="30"/>
          <w:szCs w:val="30"/>
        </w:rPr>
        <w:t>*</w:t>
      </w:r>
      <w:r w:rsidRPr="00DA0744">
        <w:rPr>
          <w:rFonts w:ascii="Angsana New" w:hAnsi="Angsana New" w:hint="cs"/>
          <w:sz w:val="30"/>
          <w:szCs w:val="30"/>
        </w:rPr>
        <w:t xml:space="preserve"> </w:t>
      </w:r>
      <w:r w:rsidRPr="00DA0744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35C039EB" w14:textId="26E2E2EE" w:rsidR="00C3488F" w:rsidRPr="00DA0744" w:rsidRDefault="00C3488F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  <w:sectPr w:rsidR="00C3488F" w:rsidRPr="00DA0744" w:rsidSect="00157F1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  <w:bookmarkStart w:id="6" w:name="_Hlk149725883"/>
      <w:bookmarkEnd w:id="4"/>
      <w:bookmarkEnd w:id="5"/>
    </w:p>
    <w:bookmarkEnd w:id="6"/>
    <w:p w14:paraId="301F99EB" w14:textId="1DFD1B52" w:rsidR="00335A9A" w:rsidRPr="00DA0744" w:rsidRDefault="001D4F25" w:rsidP="006F7C13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75999AAE" w14:textId="55CA36C7" w:rsidR="00A26F72" w:rsidRPr="00DA0744" w:rsidRDefault="00A26F7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8"/>
        <w:gridCol w:w="661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6E54F5" w:rsidRPr="00DA0744" w14:paraId="01EA5050" w14:textId="77777777" w:rsidTr="00A26F72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3F1ACAFE" w14:textId="77777777" w:rsidR="006E54F5" w:rsidRPr="00DA0744" w:rsidRDefault="006E54F5" w:rsidP="00882BA0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6E54F5" w:rsidRPr="00DA0744" w14:paraId="45031448" w14:textId="77777777" w:rsidTr="00F45643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1517BEF8" w14:textId="2144A53B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725376"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4B05E28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3BD00286" w14:textId="77777777" w:rsidR="006E54F5" w:rsidRPr="00DA0744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35FDB25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60AF570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41AB3DF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8" w:type="dxa"/>
            <w:hideMark/>
          </w:tcPr>
          <w:p w14:paraId="617578C2" w14:textId="77777777" w:rsidR="006E54F5" w:rsidRPr="00DA0744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14:paraId="72A69B9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7CACE0E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F3BE18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07486831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7FD1D958" w14:textId="18AD739A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ธุรกิจโครงการพิเศษและอื่นๆ</w:t>
            </w:r>
          </w:p>
        </w:tc>
        <w:tc>
          <w:tcPr>
            <w:tcW w:w="236" w:type="dxa"/>
          </w:tcPr>
          <w:p w14:paraId="308BF1F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3CF5BD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6E54F5" w:rsidRPr="00DA0744" w14:paraId="1256D68F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22DEB72" w14:textId="2CA652E4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680145" w:rsidRPr="00DA074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  <w:r w:rsidR="00725376" w:rsidRPr="00DA074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  <w:r w:rsidRPr="00DA074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25376" w:rsidRPr="00DA0744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มีนาคม</w:t>
            </w:r>
          </w:p>
        </w:tc>
        <w:tc>
          <w:tcPr>
            <w:tcW w:w="704" w:type="dxa"/>
            <w:hideMark/>
          </w:tcPr>
          <w:p w14:paraId="56AE2D5C" w14:textId="4477705B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hideMark/>
          </w:tcPr>
          <w:p w14:paraId="730EFE0E" w14:textId="77777777" w:rsidR="006E54F5" w:rsidRPr="00DA0744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13564E9" w14:textId="600C77FA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hideMark/>
          </w:tcPr>
          <w:p w14:paraId="186D0202" w14:textId="77777777" w:rsidR="006E54F5" w:rsidRPr="00DA0744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28F2C585" w14:textId="5E305EB1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04903B0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2C359932" w14:textId="1BAC8881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" w:type="dxa"/>
          </w:tcPr>
          <w:p w14:paraId="1F42CD3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60C847DE" w14:textId="4A63EFED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hideMark/>
          </w:tcPr>
          <w:p w14:paraId="7E79FE04" w14:textId="77777777" w:rsidR="006E54F5" w:rsidRPr="00DA0744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912CEA6" w14:textId="289FEE33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8" w:type="dxa"/>
            <w:hideMark/>
          </w:tcPr>
          <w:p w14:paraId="518E7F0F" w14:textId="77777777" w:rsidR="006E54F5" w:rsidRPr="00DA0744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hideMark/>
          </w:tcPr>
          <w:p w14:paraId="62AD4A99" w14:textId="04E4DEB5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hideMark/>
          </w:tcPr>
          <w:p w14:paraId="2D13BBDB" w14:textId="77777777" w:rsidR="006E54F5" w:rsidRPr="00DA0744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91A8617" w14:textId="5194B3D5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39970FC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344FC96" w14:textId="02B20FB1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389B08A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2EA7690D" w14:textId="0F119C59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6775D9A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2F2BFC3E" w14:textId="0D4BF57D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457893D1" w14:textId="77777777" w:rsidR="006E54F5" w:rsidRPr="00DA0744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DCB82BB" w14:textId="7302D013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4363168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B64F82A" w14:textId="573ECBA0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7B912E08" w14:textId="77777777" w:rsidR="006E54F5" w:rsidRPr="00DA0744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B9FF3C0" w14:textId="4263E4A2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6E54F5" w:rsidRPr="00DA0744" w14:paraId="33198FD5" w14:textId="77777777" w:rsidTr="00A26F72">
        <w:trPr>
          <w:trHeight w:val="60"/>
        </w:trPr>
        <w:tc>
          <w:tcPr>
            <w:tcW w:w="14865" w:type="dxa"/>
            <w:gridSpan w:val="28"/>
            <w:noWrap/>
            <w:vAlign w:val="bottom"/>
            <w:hideMark/>
          </w:tcPr>
          <w:p w14:paraId="2871DC34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DA0744" w14:paraId="5BD5B64C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6AFA92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BF9480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54C64E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C77BC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5E58D2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26468D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177E0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D4B0F5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399327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730A96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0DF055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DDCF2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1660C324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192B09D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25DED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EE3A8F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ED6D08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20B4E3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6C49F9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502A8D1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B73782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7D5775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350122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1D5624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228C85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199999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CA5878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54DFC5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C7CE9" w:rsidRPr="00DA0744" w14:paraId="17C84284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0BF59A7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37DF1F8E" w14:textId="1CF341F4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822</w:t>
            </w:r>
          </w:p>
        </w:tc>
        <w:tc>
          <w:tcPr>
            <w:tcW w:w="237" w:type="dxa"/>
            <w:noWrap/>
            <w:vAlign w:val="bottom"/>
            <w:hideMark/>
          </w:tcPr>
          <w:p w14:paraId="05CA53CB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DFD57FB" w14:textId="0534BFD8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616</w:t>
            </w:r>
          </w:p>
        </w:tc>
        <w:tc>
          <w:tcPr>
            <w:tcW w:w="237" w:type="dxa"/>
            <w:noWrap/>
            <w:vAlign w:val="bottom"/>
          </w:tcPr>
          <w:p w14:paraId="3B250BBB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73FCCB8" w14:textId="2030907B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536</w:t>
            </w:r>
          </w:p>
        </w:tc>
        <w:tc>
          <w:tcPr>
            <w:tcW w:w="236" w:type="dxa"/>
            <w:vAlign w:val="bottom"/>
          </w:tcPr>
          <w:p w14:paraId="059D62C6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1E2F4B0" w14:textId="28A1A8A8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239" w:type="dxa"/>
          </w:tcPr>
          <w:p w14:paraId="7AD1C499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C70186B" w14:textId="4B82A92D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1E6FF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noWrap/>
            <w:vAlign w:val="bottom"/>
          </w:tcPr>
          <w:p w14:paraId="5365B4EF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B1C85" w14:textId="57FCC59E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8" w:type="dxa"/>
            <w:noWrap/>
            <w:vAlign w:val="bottom"/>
          </w:tcPr>
          <w:p w14:paraId="13E22982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665F1832" w14:textId="209ADC00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184</w:t>
            </w:r>
          </w:p>
        </w:tc>
        <w:tc>
          <w:tcPr>
            <w:tcW w:w="236" w:type="dxa"/>
            <w:noWrap/>
            <w:vAlign w:val="bottom"/>
          </w:tcPr>
          <w:p w14:paraId="69302A4D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7D3BAA3" w14:textId="4312EB7F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283</w:t>
            </w:r>
          </w:p>
        </w:tc>
        <w:tc>
          <w:tcPr>
            <w:tcW w:w="236" w:type="dxa"/>
            <w:vAlign w:val="bottom"/>
          </w:tcPr>
          <w:p w14:paraId="10AC0A49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3134ACB" w14:textId="5B382DFA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</w:t>
            </w:r>
            <w:r w:rsidR="001E6FF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06291109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707F3E17" w14:textId="10909E81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1,065</w:t>
            </w:r>
          </w:p>
        </w:tc>
        <w:tc>
          <w:tcPr>
            <w:tcW w:w="236" w:type="dxa"/>
          </w:tcPr>
          <w:p w14:paraId="5C7DDE8E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3CFE47F" w14:textId="79EFEA01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267</w:t>
            </w:r>
          </w:p>
        </w:tc>
        <w:tc>
          <w:tcPr>
            <w:tcW w:w="236" w:type="dxa"/>
            <w:vAlign w:val="bottom"/>
          </w:tcPr>
          <w:p w14:paraId="397DC017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83F1809" w14:textId="5D5A1888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vAlign w:val="bottom"/>
          </w:tcPr>
          <w:p w14:paraId="1789D768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E1964DC" w14:textId="036CA3A1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6C7CE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059</w:t>
            </w:r>
          </w:p>
        </w:tc>
        <w:tc>
          <w:tcPr>
            <w:tcW w:w="236" w:type="dxa"/>
            <w:vAlign w:val="bottom"/>
          </w:tcPr>
          <w:p w14:paraId="4F3F089D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03A4DD2" w14:textId="6D87649B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2,740</w:t>
            </w:r>
          </w:p>
        </w:tc>
      </w:tr>
      <w:tr w:rsidR="006C7CE9" w:rsidRPr="00DA0744" w14:paraId="2607FE95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8AC7188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8C555C" w14:textId="1E1281AD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  <w:vAlign w:val="bottom"/>
            <w:hideMark/>
          </w:tcPr>
          <w:p w14:paraId="44B37414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78EBF2" w14:textId="30DCD81C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  <w:vAlign w:val="bottom"/>
          </w:tcPr>
          <w:p w14:paraId="41008419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87D1C" w14:textId="25E6E15D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4B4486B2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0273E" w14:textId="3195B830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9" w:type="dxa"/>
          </w:tcPr>
          <w:p w14:paraId="7E1E416C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C0CC82" w14:textId="4F803776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472963B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AFA2AB3" w14:textId="140CEE26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4A4509FD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D1D81" w14:textId="508B7D03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236" w:type="dxa"/>
            <w:noWrap/>
            <w:vAlign w:val="bottom"/>
          </w:tcPr>
          <w:p w14:paraId="0781BB9A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06BF57" w14:textId="27C2E5C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vAlign w:val="bottom"/>
          </w:tcPr>
          <w:p w14:paraId="78E72F83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6BCA9" w14:textId="20FCFE69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1E6FF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vAlign w:val="bottom"/>
          </w:tcPr>
          <w:p w14:paraId="7B5073D6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78CDC7" w14:textId="5FD9A8DF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</w:tcPr>
          <w:p w14:paraId="2D7B4102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AAE9" w14:textId="26303B9E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1E6FFA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129EADE6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8210C4" w14:textId="20CC169B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vAlign w:val="bottom"/>
          </w:tcPr>
          <w:p w14:paraId="54CA2297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F091" w14:textId="5E81C39D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6" w:type="dxa"/>
            <w:vAlign w:val="bottom"/>
          </w:tcPr>
          <w:p w14:paraId="6B22D239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7D5F6" w14:textId="67E1AB1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</w:t>
            </w:r>
          </w:p>
        </w:tc>
      </w:tr>
      <w:tr w:rsidR="006C7CE9" w:rsidRPr="00DA0744" w14:paraId="3820715F" w14:textId="77777777" w:rsidTr="00F45643">
        <w:trPr>
          <w:trHeight w:val="50"/>
        </w:trPr>
        <w:tc>
          <w:tcPr>
            <w:tcW w:w="2411" w:type="dxa"/>
            <w:vAlign w:val="bottom"/>
            <w:hideMark/>
          </w:tcPr>
          <w:p w14:paraId="1BBE6728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838E1" w14:textId="2C760BCB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829</w:t>
            </w:r>
          </w:p>
        </w:tc>
        <w:tc>
          <w:tcPr>
            <w:tcW w:w="237" w:type="dxa"/>
            <w:vAlign w:val="bottom"/>
            <w:hideMark/>
          </w:tcPr>
          <w:p w14:paraId="6EFAF749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EDACEC" w14:textId="0518A47A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622</w:t>
            </w:r>
          </w:p>
        </w:tc>
        <w:tc>
          <w:tcPr>
            <w:tcW w:w="237" w:type="dxa"/>
            <w:vAlign w:val="bottom"/>
          </w:tcPr>
          <w:p w14:paraId="350FA7E3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87440" w14:textId="5C73A137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545</w:t>
            </w:r>
          </w:p>
        </w:tc>
        <w:tc>
          <w:tcPr>
            <w:tcW w:w="236" w:type="dxa"/>
            <w:vAlign w:val="bottom"/>
          </w:tcPr>
          <w:p w14:paraId="3D808B59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6EB5D8" w14:textId="2B35E328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39" w:type="dxa"/>
          </w:tcPr>
          <w:p w14:paraId="3D42D126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E62B1" w14:textId="383F4D6D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E6FF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vAlign w:val="bottom"/>
          </w:tcPr>
          <w:p w14:paraId="0AFCE982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96E576" w14:textId="0B7B1E79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8" w:type="dxa"/>
            <w:vAlign w:val="bottom"/>
          </w:tcPr>
          <w:p w14:paraId="6EEDB369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8B14A" w14:textId="0330FBF9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285</w:t>
            </w:r>
          </w:p>
        </w:tc>
        <w:tc>
          <w:tcPr>
            <w:tcW w:w="236" w:type="dxa"/>
            <w:vAlign w:val="bottom"/>
          </w:tcPr>
          <w:p w14:paraId="58863E52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11B2D8" w14:textId="43A764BE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312</w:t>
            </w:r>
          </w:p>
        </w:tc>
        <w:tc>
          <w:tcPr>
            <w:tcW w:w="236" w:type="dxa"/>
            <w:vAlign w:val="bottom"/>
          </w:tcPr>
          <w:p w14:paraId="0F06E742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279D7" w14:textId="5CBD8AB3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1,07</w:t>
            </w:r>
            <w:r w:rsidR="001E6FF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0968DCB0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E70C87" w14:textId="2409B87B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1,077</w:t>
            </w:r>
          </w:p>
        </w:tc>
        <w:tc>
          <w:tcPr>
            <w:tcW w:w="236" w:type="dxa"/>
          </w:tcPr>
          <w:p w14:paraId="38D8608C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CBBF7" w14:textId="16F8D9BA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1E6FFA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236" w:type="dxa"/>
            <w:vAlign w:val="bottom"/>
          </w:tcPr>
          <w:p w14:paraId="7DC3DC27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E1B3CF" w14:textId="26B2A3B9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207</w:t>
            </w:r>
          </w:p>
        </w:tc>
        <w:tc>
          <w:tcPr>
            <w:tcW w:w="236" w:type="dxa"/>
            <w:vAlign w:val="bottom"/>
          </w:tcPr>
          <w:p w14:paraId="36BBFEEA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F345E" w14:textId="39D26CBE" w:rsidR="006C7CE9" w:rsidRPr="00DA0744" w:rsidRDefault="001E6FFA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C7CE9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218</w:t>
            </w:r>
          </w:p>
        </w:tc>
        <w:tc>
          <w:tcPr>
            <w:tcW w:w="236" w:type="dxa"/>
            <w:vAlign w:val="bottom"/>
          </w:tcPr>
          <w:p w14:paraId="5EF8E06D" w14:textId="77777777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C68D1E" w14:textId="2005FD2D" w:rsidR="006C7CE9" w:rsidRPr="00DA0744" w:rsidRDefault="006C7CE9" w:rsidP="006C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2,836</w:t>
            </w:r>
          </w:p>
        </w:tc>
      </w:tr>
      <w:tr w:rsidR="006E54F5" w:rsidRPr="00DA0744" w14:paraId="690BC1FE" w14:textId="77777777" w:rsidTr="00F45643">
        <w:trPr>
          <w:trHeight w:val="29"/>
        </w:trPr>
        <w:tc>
          <w:tcPr>
            <w:tcW w:w="2411" w:type="dxa"/>
            <w:noWrap/>
            <w:vAlign w:val="bottom"/>
          </w:tcPr>
          <w:p w14:paraId="4FAA093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FD28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AAB64B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42E59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D6EC56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790F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A1A62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F1BA1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0F83A8A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A259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59B04B7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D31D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8" w:type="dxa"/>
            <w:noWrap/>
          </w:tcPr>
          <w:p w14:paraId="3B7DAB6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5148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92AE1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2E1AD4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DC7E267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45436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438039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EF6A2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2C895B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2459C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1943DD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16580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73C9B8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2660E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A6165B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84D5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6E54F5" w:rsidRPr="00DA0744" w14:paraId="4F5BAD82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31E20B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35DAC8F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5D0241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2C438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926F8D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726354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D72D2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CEBFFE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4C5B08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F12739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1EAA4A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1BA96B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</w:tcPr>
          <w:p w14:paraId="0E34EFB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1FDCBB9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15323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35830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F0DCB1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84F45C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4347DB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CC8C06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8B371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3CC71C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368B2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885548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086E1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474919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0340C1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22D7E43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DA0744" w14:paraId="4E8CCC93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B1C3AA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5502FE1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EDBC2D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FCF0BF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50C1791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BF0FF1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77751B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78718E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4D3F31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221C60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4B59F27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6A77B01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</w:tcPr>
          <w:p w14:paraId="5226950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2D30FCB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B5B24D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2A1F0D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9A1A86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9C521C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AAE856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44152C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12891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7232D6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91724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5DAE26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2CF2D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C6C34D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34BC34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8250064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E5318E" w:rsidRPr="00DA0744" w14:paraId="1ABE2B2E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9111DA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A6681A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4987E87C" w14:textId="524372F1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DEEC592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C1E5ACA" w14:textId="49FDE53B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38DCED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2444D85" w14:textId="57778D3B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5EAB2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7D7D33A" w14:textId="4B95F119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CF216E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E423145" w14:textId="2A924E0C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C68FE05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2E5CEC3" w14:textId="637CBA56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6539CED4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75C0797F" w14:textId="6A84BB46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401FF36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BA8A10C" w14:textId="15C8A7CB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F370886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4EDB3D" w14:textId="364CD674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353D95D7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6AA3B6A" w14:textId="099B0158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1,060</w:t>
            </w:r>
          </w:p>
        </w:tc>
        <w:tc>
          <w:tcPr>
            <w:tcW w:w="236" w:type="dxa"/>
          </w:tcPr>
          <w:p w14:paraId="1BB610FA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2B5F487" w14:textId="6B18FD6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972B13E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5DF65F78" w14:textId="7BF4581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FB97355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88A5D92" w14:textId="7E935165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0F346DC7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42282FCA" w14:textId="7B4FBD2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1,060</w:t>
            </w:r>
          </w:p>
        </w:tc>
      </w:tr>
      <w:tr w:rsidR="00E5318E" w:rsidRPr="00DA0744" w14:paraId="209B4B78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C8B528A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57EA2EE7" w14:textId="5E9D9293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432</w:t>
            </w:r>
          </w:p>
        </w:tc>
        <w:tc>
          <w:tcPr>
            <w:tcW w:w="237" w:type="dxa"/>
            <w:noWrap/>
            <w:vAlign w:val="bottom"/>
          </w:tcPr>
          <w:p w14:paraId="4E164BA7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861298C" w14:textId="0DC29EF6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127</w:t>
            </w:r>
          </w:p>
        </w:tc>
        <w:tc>
          <w:tcPr>
            <w:tcW w:w="237" w:type="dxa"/>
            <w:noWrap/>
            <w:vAlign w:val="bottom"/>
          </w:tcPr>
          <w:p w14:paraId="5283BE9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332B14C" w14:textId="0AB507FB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36" w:type="dxa"/>
            <w:vAlign w:val="bottom"/>
          </w:tcPr>
          <w:p w14:paraId="6AC8644F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4BD1147" w14:textId="43124D86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9" w:type="dxa"/>
          </w:tcPr>
          <w:p w14:paraId="044C9DE6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A523083" w14:textId="3DAF00D8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E1BCEA9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BD3DE4B" w14:textId="402A4E1C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6A03C639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2DD876E3" w14:textId="7D8149F4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6455B7CE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77955C4" w14:textId="37EA95F9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14DC2AAE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5E0CF5" w14:textId="53C03089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C23F23C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A10E2D5" w14:textId="0246C282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4DAC2BF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76DEA2A" w14:textId="3E939E70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6" w:type="dxa"/>
            <w:vAlign w:val="bottom"/>
          </w:tcPr>
          <w:p w14:paraId="6EBCF96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2B84AA4" w14:textId="4206940B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5314633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02E6B66" w14:textId="6B5C73B8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524</w:t>
            </w:r>
          </w:p>
        </w:tc>
        <w:tc>
          <w:tcPr>
            <w:tcW w:w="236" w:type="dxa"/>
            <w:vAlign w:val="bottom"/>
          </w:tcPr>
          <w:p w14:paraId="1FDB1A06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3821639" w14:textId="6E5080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152</w:t>
            </w:r>
          </w:p>
        </w:tc>
      </w:tr>
      <w:tr w:rsidR="00E5318E" w:rsidRPr="00DA0744" w14:paraId="378DC9F8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0AB0E5E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3D52E279" w14:textId="57737FCB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7" w:type="dxa"/>
            <w:noWrap/>
            <w:vAlign w:val="bottom"/>
          </w:tcPr>
          <w:p w14:paraId="2FC709E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1D304D0" w14:textId="36D464B3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126</w:t>
            </w:r>
          </w:p>
        </w:tc>
        <w:tc>
          <w:tcPr>
            <w:tcW w:w="237" w:type="dxa"/>
            <w:noWrap/>
            <w:vAlign w:val="bottom"/>
          </w:tcPr>
          <w:p w14:paraId="176C4DA5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0EB819F" w14:textId="6858DBB0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  <w:vAlign w:val="bottom"/>
          </w:tcPr>
          <w:p w14:paraId="55D8709A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6B64947E" w14:textId="7A6316CF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9" w:type="dxa"/>
          </w:tcPr>
          <w:p w14:paraId="0CA189BB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C2D8A66" w14:textId="6CA1BA88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236" w:type="dxa"/>
            <w:noWrap/>
            <w:vAlign w:val="bottom"/>
          </w:tcPr>
          <w:p w14:paraId="6A233F1F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53980D2" w14:textId="445B7B3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158</w:t>
            </w:r>
          </w:p>
        </w:tc>
        <w:tc>
          <w:tcPr>
            <w:tcW w:w="238" w:type="dxa"/>
            <w:noWrap/>
            <w:vAlign w:val="bottom"/>
          </w:tcPr>
          <w:p w14:paraId="6A0FDC17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7D7B5C75" w14:textId="277584A1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noWrap/>
            <w:vAlign w:val="bottom"/>
          </w:tcPr>
          <w:p w14:paraId="0096E93F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87EC95D" w14:textId="30C613E5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203</w:t>
            </w:r>
          </w:p>
        </w:tc>
        <w:tc>
          <w:tcPr>
            <w:tcW w:w="236" w:type="dxa"/>
            <w:vAlign w:val="bottom"/>
          </w:tcPr>
          <w:p w14:paraId="72FFC675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96D5B5B" w14:textId="551563EF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3569EC7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3D1627A3" w14:textId="001622D9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5FB6EE9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9DA9A30" w14:textId="6E8823F3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36" w:type="dxa"/>
            <w:vAlign w:val="bottom"/>
          </w:tcPr>
          <w:p w14:paraId="025A1076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4363D5B" w14:textId="330CEDAF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vAlign w:val="bottom"/>
          </w:tcPr>
          <w:p w14:paraId="3FDCB8A2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1A3F0E7" w14:textId="64DAF9F3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556</w:t>
            </w:r>
          </w:p>
        </w:tc>
        <w:tc>
          <w:tcPr>
            <w:tcW w:w="236" w:type="dxa"/>
            <w:vAlign w:val="bottom"/>
          </w:tcPr>
          <w:p w14:paraId="595D7D6C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2A17837" w14:textId="136A033F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627</w:t>
            </w:r>
          </w:p>
        </w:tc>
      </w:tr>
      <w:tr w:rsidR="00E5318E" w:rsidRPr="00DA0744" w14:paraId="6646FE13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58A0FD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2C8DFE99" w14:textId="78135642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6D1177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943F2ED" w14:textId="53908C7E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CB28C4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2E7C9A9" w14:textId="3589867E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vAlign w:val="bottom"/>
          </w:tcPr>
          <w:p w14:paraId="013025CD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F26CEF0" w14:textId="2D3588E8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311</w:t>
            </w:r>
          </w:p>
        </w:tc>
        <w:tc>
          <w:tcPr>
            <w:tcW w:w="239" w:type="dxa"/>
          </w:tcPr>
          <w:p w14:paraId="7EDDA02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755209E" w14:textId="5A9B7E91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7D10A9E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991123B" w14:textId="0BB4910E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7D756288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1B51FA56" w14:textId="49A6E7A1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FD83B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2B1FDF5" w14:textId="2E3304B2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16885FB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1E8D030" w14:textId="72F9B950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B87B1C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FBB1DAA" w14:textId="7590468B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86DF9D2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E15B8D2" w14:textId="798F8414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260075D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90741AA" w14:textId="38371092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66F1085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DD9783D" w14:textId="5215BEA9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vAlign w:val="bottom"/>
          </w:tcPr>
          <w:p w14:paraId="6AE67F4B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7AE56DC" w14:textId="7B4A4C72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311</w:t>
            </w:r>
          </w:p>
        </w:tc>
      </w:tr>
      <w:tr w:rsidR="00E5318E" w:rsidRPr="00DA0744" w14:paraId="20EEEFB1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8E1C08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02D645C9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713FF28E" w14:textId="72C03B8E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262</w:t>
            </w:r>
          </w:p>
        </w:tc>
        <w:tc>
          <w:tcPr>
            <w:tcW w:w="237" w:type="dxa"/>
            <w:noWrap/>
            <w:vAlign w:val="bottom"/>
          </w:tcPr>
          <w:p w14:paraId="3D4916D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6325623" w14:textId="72447F58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345</w:t>
            </w:r>
          </w:p>
        </w:tc>
        <w:tc>
          <w:tcPr>
            <w:tcW w:w="237" w:type="dxa"/>
            <w:noWrap/>
            <w:vAlign w:val="bottom"/>
          </w:tcPr>
          <w:p w14:paraId="541F37FB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E9962D9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B38C06" w14:textId="1D6FC751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1F0F94FA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659266F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25DC14" w14:textId="25241C9C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9" w:type="dxa"/>
          </w:tcPr>
          <w:p w14:paraId="4178BCA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FE99D18" w14:textId="6122C2FD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503C806D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771C060B" w14:textId="4FA0665D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0920BA94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59BEFEBF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A26681" w14:textId="02560685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127</w:t>
            </w:r>
          </w:p>
        </w:tc>
        <w:tc>
          <w:tcPr>
            <w:tcW w:w="236" w:type="dxa"/>
            <w:noWrap/>
            <w:vAlign w:val="bottom"/>
          </w:tcPr>
          <w:p w14:paraId="3C43392E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EB04315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CEA957" w14:textId="0B0A6336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236" w:type="dxa"/>
            <w:vAlign w:val="bottom"/>
          </w:tcPr>
          <w:p w14:paraId="684351BC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9A37F0C" w14:textId="258BE649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04DE2D4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7038F0C" w14:textId="0879D7CB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E938364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39D20E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2490D4" w14:textId="68D976F0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6" w:type="dxa"/>
            <w:vAlign w:val="bottom"/>
          </w:tcPr>
          <w:p w14:paraId="21D51ED0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47CF910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CC5FB8" w14:textId="596BB121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2980E98A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33AD80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18C28DA" w14:textId="5175DBCA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36" w:type="dxa"/>
            <w:vAlign w:val="bottom"/>
          </w:tcPr>
          <w:p w14:paraId="0908053F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5AAC2B4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8E2694F" w14:textId="42FC4523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547</w:t>
            </w:r>
          </w:p>
        </w:tc>
      </w:tr>
      <w:tr w:rsidR="00E5318E" w:rsidRPr="00DA0744" w14:paraId="28C8BBB4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96E13AC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57411" w14:textId="12A6E32C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7" w:type="dxa"/>
            <w:noWrap/>
            <w:vAlign w:val="bottom"/>
          </w:tcPr>
          <w:p w14:paraId="09728E1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C0C625" w14:textId="5F47A77E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7" w:type="dxa"/>
            <w:noWrap/>
            <w:vAlign w:val="bottom"/>
          </w:tcPr>
          <w:p w14:paraId="207E341D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1F8A1" w14:textId="70529839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74CC05E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AC7A8" w14:textId="0A2E4C55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029A4AFB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3B3594" w14:textId="31C01889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E836A07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87514E" w14:textId="7A7D8991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noWrap/>
            <w:vAlign w:val="bottom"/>
          </w:tcPr>
          <w:p w14:paraId="0C46F11C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9C757F" w14:textId="2257143B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45545710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F9CD70E" w14:textId="39135A82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EF3108C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EAA3E" w14:textId="38125E18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5C65EF2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93A053" w14:textId="66DDB5EF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337A7A1A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B0B23" w14:textId="25495E98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732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vAlign w:val="bottom"/>
          </w:tcPr>
          <w:p w14:paraId="48D739CC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D11929" w14:textId="5C703E22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vAlign w:val="bottom"/>
          </w:tcPr>
          <w:p w14:paraId="07BEE967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CCE0A" w14:textId="49269275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vAlign w:val="bottom"/>
          </w:tcPr>
          <w:p w14:paraId="0049234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A7BB6" w14:textId="73421301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</w:tr>
      <w:tr w:rsidR="00E5318E" w:rsidRPr="00DA0744" w14:paraId="40E3C602" w14:textId="77777777" w:rsidTr="00F45643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37D5AE48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8BCD8F" w14:textId="5FDCC981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822</w:t>
            </w:r>
          </w:p>
        </w:tc>
        <w:tc>
          <w:tcPr>
            <w:tcW w:w="237" w:type="dxa"/>
            <w:noWrap/>
            <w:vAlign w:val="bottom"/>
          </w:tcPr>
          <w:p w14:paraId="5D59B2C6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52C4F3D" w14:textId="7A6A81A9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616</w:t>
            </w:r>
          </w:p>
        </w:tc>
        <w:tc>
          <w:tcPr>
            <w:tcW w:w="237" w:type="dxa"/>
            <w:noWrap/>
            <w:vAlign w:val="bottom"/>
          </w:tcPr>
          <w:p w14:paraId="1FE8B3EC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B39A1" w14:textId="3F2A9210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536</w:t>
            </w:r>
          </w:p>
        </w:tc>
        <w:tc>
          <w:tcPr>
            <w:tcW w:w="236" w:type="dxa"/>
            <w:vAlign w:val="bottom"/>
          </w:tcPr>
          <w:p w14:paraId="09EEA79D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A0E883" w14:textId="190F2083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239" w:type="dxa"/>
          </w:tcPr>
          <w:p w14:paraId="6F049F16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58035C" w14:textId="2128A14D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32732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noWrap/>
            <w:vAlign w:val="bottom"/>
          </w:tcPr>
          <w:p w14:paraId="0E859759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60BEA47" w14:textId="2E743FA0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8" w:type="dxa"/>
            <w:noWrap/>
            <w:vAlign w:val="bottom"/>
          </w:tcPr>
          <w:p w14:paraId="0227816F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9D386B" w14:textId="2DA15802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184</w:t>
            </w:r>
          </w:p>
        </w:tc>
        <w:tc>
          <w:tcPr>
            <w:tcW w:w="236" w:type="dxa"/>
            <w:noWrap/>
            <w:vAlign w:val="bottom"/>
          </w:tcPr>
          <w:p w14:paraId="6A8A4A72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5656E5A2" w14:textId="7E5E3364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283</w:t>
            </w:r>
          </w:p>
        </w:tc>
        <w:tc>
          <w:tcPr>
            <w:tcW w:w="236" w:type="dxa"/>
            <w:vAlign w:val="bottom"/>
          </w:tcPr>
          <w:p w14:paraId="5EB4591B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582B" w14:textId="77E3081F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1,06</w:t>
            </w:r>
            <w:r w:rsidR="00832732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5F025105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EB2021" w14:textId="36B51D0A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1,065</w:t>
            </w:r>
          </w:p>
        </w:tc>
        <w:tc>
          <w:tcPr>
            <w:tcW w:w="236" w:type="dxa"/>
          </w:tcPr>
          <w:p w14:paraId="353C80BC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2371C1" w14:textId="03E37CB9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267</w:t>
            </w:r>
          </w:p>
        </w:tc>
        <w:tc>
          <w:tcPr>
            <w:tcW w:w="236" w:type="dxa"/>
            <w:vAlign w:val="bottom"/>
          </w:tcPr>
          <w:p w14:paraId="03CFE191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0D333E" w14:textId="4FCA71B2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vAlign w:val="bottom"/>
          </w:tcPr>
          <w:p w14:paraId="6A73BADF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4E5AF" w14:textId="2CD75E32" w:rsidR="00E5318E" w:rsidRPr="00DA0744" w:rsidRDefault="00832732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5318E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059</w:t>
            </w:r>
          </w:p>
        </w:tc>
        <w:tc>
          <w:tcPr>
            <w:tcW w:w="236" w:type="dxa"/>
            <w:vAlign w:val="bottom"/>
          </w:tcPr>
          <w:p w14:paraId="267C6143" w14:textId="77777777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AC1665" w14:textId="54673D03" w:rsidR="00E5318E" w:rsidRPr="00DA0744" w:rsidRDefault="00E5318E" w:rsidP="00E5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2,740</w:t>
            </w:r>
          </w:p>
        </w:tc>
      </w:tr>
      <w:tr w:rsidR="006E54F5" w:rsidRPr="00DA0744" w14:paraId="1E08B017" w14:textId="77777777" w:rsidTr="00F45643">
        <w:trPr>
          <w:trHeight w:val="50"/>
        </w:trPr>
        <w:tc>
          <w:tcPr>
            <w:tcW w:w="2411" w:type="dxa"/>
            <w:noWrap/>
            <w:vAlign w:val="bottom"/>
          </w:tcPr>
          <w:p w14:paraId="7D2FFFB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72B44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C7BC21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2D2D211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CD18F7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3E7AD341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7468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772A2BD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7E0E62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E9E9D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DBCB32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309A2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4297C27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30BE42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3BE03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6148A99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15DE6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0218E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82C0B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291CE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46A8B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52C2D29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6A6F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5B10ABC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9A947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2A3D476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EA306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324F0F3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4B0F58" w:rsidRPr="00DA0744" w14:paraId="32EEE88C" w14:textId="77777777" w:rsidTr="00F45643">
        <w:trPr>
          <w:trHeight w:val="50"/>
        </w:trPr>
        <w:tc>
          <w:tcPr>
            <w:tcW w:w="2411" w:type="dxa"/>
            <w:noWrap/>
            <w:vAlign w:val="bottom"/>
          </w:tcPr>
          <w:p w14:paraId="58294321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4201206E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045F4D4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56CE2CD3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E9A8341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48AA1DF8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4C8644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2FC7AA02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9D1D743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223BD239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BFCA6FA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69EAF98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0C32DEA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noWrap/>
          </w:tcPr>
          <w:p w14:paraId="7AC53FB9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C2A949D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08944758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B81BBA2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7B080652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E77B23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346BD797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3A88A9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689975D6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24A86A8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01CB4CB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50C0D0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5D01C912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8BABC1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1148DA64" w14:textId="77777777" w:rsidR="004B0F58" w:rsidRPr="00DA0744" w:rsidRDefault="004B0F58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AC285A" w:rsidRPr="00DA0744" w14:paraId="19E6B041" w14:textId="77777777" w:rsidTr="00F45643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1390E833" w14:textId="1F7B755E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680145" w:rsidRPr="00DA074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  <w:r w:rsidR="00725376" w:rsidRPr="00DA074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  <w:r w:rsidRPr="00DA074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25376" w:rsidRPr="00DA0744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มีนาคม</w:t>
            </w:r>
          </w:p>
        </w:tc>
        <w:tc>
          <w:tcPr>
            <w:tcW w:w="704" w:type="dxa"/>
            <w:noWrap/>
          </w:tcPr>
          <w:p w14:paraId="39289C8F" w14:textId="7F9EC230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noWrap/>
          </w:tcPr>
          <w:p w14:paraId="660ADDFB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9F2E3B0" w14:textId="1523610A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</w:tcPr>
          <w:p w14:paraId="0615BA4C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A98A38B" w14:textId="214992AF" w:rsidR="00AC285A" w:rsidRPr="00DA0744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1CC6CC3D" w14:textId="77777777" w:rsidR="00AC285A" w:rsidRPr="00DA0744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195F13E" w14:textId="210E1DF9" w:rsidR="00AC285A" w:rsidRPr="00DA0744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" w:type="dxa"/>
          </w:tcPr>
          <w:p w14:paraId="40548A07" w14:textId="77777777" w:rsidR="00AC285A" w:rsidRPr="00DA0744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63FF25B" w14:textId="6FEEA915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</w:tcPr>
          <w:p w14:paraId="5E414F4B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A8BDFF8" w14:textId="7F851828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8" w:type="dxa"/>
            <w:noWrap/>
          </w:tcPr>
          <w:p w14:paraId="331BD9E7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4E833E38" w14:textId="0D76B690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</w:tcPr>
          <w:p w14:paraId="1BF6D93D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7F8CC67" w14:textId="0C31F9C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4EC6840D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0C4D17F" w14:textId="06BA1CC5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09A5C8C3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813893A" w14:textId="51DD9AB3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60844C3C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E6D95A7" w14:textId="2608A2B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5D130B2C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EA07937" w14:textId="0BE1CE16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2D5711D7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0543D4D" w14:textId="0DC9D002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3AC05E6F" w14:textId="77777777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0F3894B" w14:textId="5DF77664" w:rsidR="00AC285A" w:rsidRPr="00DA0744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AC285A" w:rsidRPr="00DA0744" w14:paraId="75F6B5F7" w14:textId="77777777" w:rsidTr="00713C8A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6814831C" w14:textId="41A469E2" w:rsidR="00AC285A" w:rsidRPr="00DA0744" w:rsidRDefault="00AC285A" w:rsidP="00882BA0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DA0744" w14:paraId="2744656E" w14:textId="77777777" w:rsidTr="00F45643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287A8DD0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009F3B5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7B3EC64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C80A13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DB61ED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EC9DFBE" w14:textId="77777777" w:rsidR="006E54F5" w:rsidRPr="00DA0744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1995A5C" w14:textId="77777777" w:rsidR="006E54F5" w:rsidRPr="00DA0744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632C4932" w14:textId="77777777" w:rsidR="006E54F5" w:rsidRPr="00DA0744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00F1D6" w14:textId="77777777" w:rsidR="006E54F5" w:rsidRPr="00DA0744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04A5D16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FE1CD43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48C6CF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A3E127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  <w:vAlign w:val="bottom"/>
          </w:tcPr>
          <w:p w14:paraId="2A57DA1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756834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F78D0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EAACB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8F0105D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B0A89C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04146EE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4B05A2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023E448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F95C1F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84FF36B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3A27E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819FFE4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7ABD65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7C0B74A" w14:textId="77777777" w:rsidR="006E54F5" w:rsidRPr="00DA0744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F7774" w:rsidRPr="00DA0744" w14:paraId="61EC99B8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5F3F4BF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7B00F74F" w14:textId="57CA68F2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438</w:t>
            </w:r>
          </w:p>
        </w:tc>
        <w:tc>
          <w:tcPr>
            <w:tcW w:w="237" w:type="dxa"/>
            <w:noWrap/>
          </w:tcPr>
          <w:p w14:paraId="6F1C8D2E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56104BD" w14:textId="6BD00C36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147</w:t>
            </w:r>
          </w:p>
        </w:tc>
        <w:tc>
          <w:tcPr>
            <w:tcW w:w="237" w:type="dxa"/>
            <w:noWrap/>
          </w:tcPr>
          <w:p w14:paraId="65FF973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958B036" w14:textId="631876EF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36" w:type="dxa"/>
          </w:tcPr>
          <w:p w14:paraId="7A6CC6EE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A1884F5" w14:textId="07839038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9" w:type="dxa"/>
          </w:tcPr>
          <w:p w14:paraId="59B18571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A59231C" w14:textId="2F43A552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18A4A198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D81570" w14:textId="4230802C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noWrap/>
          </w:tcPr>
          <w:p w14:paraId="42BB65FE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noWrap/>
          </w:tcPr>
          <w:p w14:paraId="2A44A84D" w14:textId="65CF39E7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noWrap/>
          </w:tcPr>
          <w:p w14:paraId="26F96273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8428C66" w14:textId="0D38AE91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3C110EDB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7573AD50" w14:textId="0CB6E8A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</w:t>
            </w:r>
            <w:r w:rsidR="00FE1AB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71CCDA6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5AE2D969" w14:textId="3018988E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1,064</w:t>
            </w:r>
          </w:p>
        </w:tc>
        <w:tc>
          <w:tcPr>
            <w:tcW w:w="236" w:type="dxa"/>
          </w:tcPr>
          <w:p w14:paraId="4BBB7C11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29379BB" w14:textId="5A6DC890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E1AB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1EB1E7CF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A16A0D4" w14:textId="555D536E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</w:tcPr>
          <w:p w14:paraId="4124BA6F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91110DD" w14:textId="5762099D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FE1AB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609</w:t>
            </w:r>
          </w:p>
        </w:tc>
        <w:tc>
          <w:tcPr>
            <w:tcW w:w="236" w:type="dxa"/>
          </w:tcPr>
          <w:p w14:paraId="5EC0AE46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0EA91EB" w14:textId="33D0A0C9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1,251</w:t>
            </w:r>
          </w:p>
        </w:tc>
      </w:tr>
      <w:tr w:rsidR="009F7774" w:rsidRPr="00DA0744" w14:paraId="35350203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D20E4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17A5285" w14:textId="1FD60A0F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384</w:t>
            </w:r>
          </w:p>
        </w:tc>
        <w:tc>
          <w:tcPr>
            <w:tcW w:w="237" w:type="dxa"/>
            <w:noWrap/>
          </w:tcPr>
          <w:p w14:paraId="3CBC8FE8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E99E16" w14:textId="43F40DCD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469</w:t>
            </w:r>
          </w:p>
        </w:tc>
        <w:tc>
          <w:tcPr>
            <w:tcW w:w="237" w:type="dxa"/>
            <w:noWrap/>
          </w:tcPr>
          <w:p w14:paraId="25626D90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F04C" w14:textId="06FB95CD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FE1AB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36" w:type="dxa"/>
          </w:tcPr>
          <w:p w14:paraId="673C7C48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8CCD8" w14:textId="0D42D94A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437</w:t>
            </w:r>
          </w:p>
        </w:tc>
        <w:tc>
          <w:tcPr>
            <w:tcW w:w="239" w:type="dxa"/>
          </w:tcPr>
          <w:p w14:paraId="3357498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6AC3EFF" w14:textId="680D8BF1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E1AB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noWrap/>
          </w:tcPr>
          <w:p w14:paraId="08F981A6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EF7BF1" w14:textId="199448F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158</w:t>
            </w:r>
          </w:p>
        </w:tc>
        <w:tc>
          <w:tcPr>
            <w:tcW w:w="238" w:type="dxa"/>
            <w:noWrap/>
          </w:tcPr>
          <w:p w14:paraId="0C72C710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4B639E" w14:textId="088B3212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noWrap/>
          </w:tcPr>
          <w:p w14:paraId="29395DB8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CD33F6" w14:textId="1D02134F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236" w:type="dxa"/>
          </w:tcPr>
          <w:p w14:paraId="134F2F3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362CA" w14:textId="2FAE66F3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B81CB5B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33215" w14:textId="5B552EBF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7185292A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932C9" w14:textId="0C93865C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240</w:t>
            </w:r>
          </w:p>
        </w:tc>
        <w:tc>
          <w:tcPr>
            <w:tcW w:w="236" w:type="dxa"/>
          </w:tcPr>
          <w:p w14:paraId="566E0CAE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949E0" w14:textId="2C8AED4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147</w:t>
            </w:r>
          </w:p>
        </w:tc>
        <w:tc>
          <w:tcPr>
            <w:tcW w:w="236" w:type="dxa"/>
          </w:tcPr>
          <w:p w14:paraId="4EC3E7F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DE1" w14:textId="62F0453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</w:t>
            </w:r>
            <w:r w:rsidR="00FE1AB9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36" w:type="dxa"/>
          </w:tcPr>
          <w:p w14:paraId="3FCC4316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66E5F" w14:textId="6B68910E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1,489</w:t>
            </w:r>
          </w:p>
        </w:tc>
      </w:tr>
      <w:tr w:rsidR="009F7774" w:rsidRPr="00DA0744" w14:paraId="0A1CFD11" w14:textId="77777777" w:rsidTr="00F45643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D9AFC37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A9CA0" w14:textId="551D6781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822</w:t>
            </w:r>
          </w:p>
        </w:tc>
        <w:tc>
          <w:tcPr>
            <w:tcW w:w="237" w:type="dxa"/>
            <w:noWrap/>
            <w:vAlign w:val="bottom"/>
          </w:tcPr>
          <w:p w14:paraId="70E78D60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E278140" w14:textId="2C7CB17C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616</w:t>
            </w:r>
          </w:p>
        </w:tc>
        <w:tc>
          <w:tcPr>
            <w:tcW w:w="237" w:type="dxa"/>
            <w:noWrap/>
            <w:vAlign w:val="bottom"/>
          </w:tcPr>
          <w:p w14:paraId="4C966B50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FA7AA" w14:textId="765904D1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536</w:t>
            </w:r>
          </w:p>
        </w:tc>
        <w:tc>
          <w:tcPr>
            <w:tcW w:w="236" w:type="dxa"/>
            <w:vAlign w:val="bottom"/>
          </w:tcPr>
          <w:p w14:paraId="24F0092A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9C5305" w14:textId="256C5E18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239" w:type="dxa"/>
          </w:tcPr>
          <w:p w14:paraId="3329BA96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E7E92D" w14:textId="30C93E3A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E1AB9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noWrap/>
            <w:vAlign w:val="bottom"/>
          </w:tcPr>
          <w:p w14:paraId="75E957A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3D3DE76" w14:textId="27A89A79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8" w:type="dxa"/>
            <w:noWrap/>
            <w:vAlign w:val="bottom"/>
          </w:tcPr>
          <w:p w14:paraId="420A0B0A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65664FD" w14:textId="0696A1E9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184</w:t>
            </w:r>
          </w:p>
        </w:tc>
        <w:tc>
          <w:tcPr>
            <w:tcW w:w="236" w:type="dxa"/>
            <w:noWrap/>
            <w:vAlign w:val="bottom"/>
          </w:tcPr>
          <w:p w14:paraId="0B6CF60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E276C9E" w14:textId="17D8E6B5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283</w:t>
            </w:r>
          </w:p>
        </w:tc>
        <w:tc>
          <w:tcPr>
            <w:tcW w:w="236" w:type="dxa"/>
            <w:vAlign w:val="bottom"/>
          </w:tcPr>
          <w:p w14:paraId="797ECFD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7B72F" w14:textId="14C457AC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1,06</w:t>
            </w:r>
            <w:r w:rsidR="00FE1AB9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0A3B3E5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D39F9F" w14:textId="0BE81643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1,065</w:t>
            </w:r>
          </w:p>
        </w:tc>
        <w:tc>
          <w:tcPr>
            <w:tcW w:w="236" w:type="dxa"/>
          </w:tcPr>
          <w:p w14:paraId="5A9F4E9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69055" w14:textId="3A1FCD7F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267</w:t>
            </w:r>
          </w:p>
        </w:tc>
        <w:tc>
          <w:tcPr>
            <w:tcW w:w="236" w:type="dxa"/>
            <w:vAlign w:val="bottom"/>
          </w:tcPr>
          <w:p w14:paraId="272BDD6E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DA828D" w14:textId="4C8D936B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vAlign w:val="bottom"/>
          </w:tcPr>
          <w:p w14:paraId="51CF40E6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9A40E" w14:textId="2804DC05" w:rsidR="009F7774" w:rsidRPr="00DA0744" w:rsidRDefault="00FE1AB9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9F7774"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059</w:t>
            </w:r>
          </w:p>
        </w:tc>
        <w:tc>
          <w:tcPr>
            <w:tcW w:w="236" w:type="dxa"/>
            <w:vAlign w:val="bottom"/>
          </w:tcPr>
          <w:p w14:paraId="0217612A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F744F3" w14:textId="610F9DA1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2,740</w:t>
            </w:r>
          </w:p>
        </w:tc>
      </w:tr>
      <w:tr w:rsidR="009F7774" w:rsidRPr="00DA0744" w14:paraId="66DCB866" w14:textId="77777777" w:rsidTr="00F45643">
        <w:trPr>
          <w:trHeight w:val="20"/>
        </w:trPr>
        <w:tc>
          <w:tcPr>
            <w:tcW w:w="2411" w:type="dxa"/>
            <w:noWrap/>
            <w:vAlign w:val="bottom"/>
          </w:tcPr>
          <w:p w14:paraId="1525370A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BD478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B6D2E01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8AA5CC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00736E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D169A6" w14:textId="77777777" w:rsidR="009F7774" w:rsidRPr="00DA0744" w:rsidRDefault="009F7774" w:rsidP="009F777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FCECE35" w14:textId="77777777" w:rsidR="009F7774" w:rsidRPr="00DA0744" w:rsidRDefault="009F7774" w:rsidP="009F777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6BC9BD57" w14:textId="77777777" w:rsidR="009F7774" w:rsidRPr="00DA0744" w:rsidRDefault="009F7774" w:rsidP="009F777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7196A3" w14:textId="77777777" w:rsidR="009F7774" w:rsidRPr="00DA0744" w:rsidRDefault="009F7774" w:rsidP="009F777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ACB19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251D6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E50F4B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1889027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0F1531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0ACB75E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035E54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467371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C76F00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FFA084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C44E3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58BA230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D9F097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EFB2F0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B0721C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167C9A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B7176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508D2C3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8A333F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F7774" w:rsidRPr="00DA0744" w14:paraId="3D0D875E" w14:textId="77777777" w:rsidTr="00F4564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C9B09F4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22D9BADF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15E2BFB3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A2D4B6A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6B2E70B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6E102D4" w14:textId="4812F753" w:rsidR="009F7774" w:rsidRPr="00DA0744" w:rsidRDefault="00C1570F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7" w:type="dxa"/>
            <w:noWrap/>
          </w:tcPr>
          <w:p w14:paraId="71365FD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C1A1E4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1089550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E5129B" w14:textId="4154D9C8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7" w:type="dxa"/>
            <w:noWrap/>
          </w:tcPr>
          <w:p w14:paraId="53079DD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734B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74D6BEE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3F69FE" w14:textId="44D7A953" w:rsidR="009F7774" w:rsidRPr="00DA0744" w:rsidRDefault="00C1570F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</w:tcPr>
          <w:p w14:paraId="29D21F26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72386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EA6CCF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5C83AA2" w14:textId="2A5D0D2E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9" w:type="dxa"/>
          </w:tcPr>
          <w:p w14:paraId="7D7E393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2D1A587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C81E0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6596B8" w14:textId="1084D59F" w:rsidR="009F7774" w:rsidRPr="00DA0744" w:rsidRDefault="00C1570F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</w:tcPr>
          <w:p w14:paraId="4A54036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112643C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40287F4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0C55D3" w14:textId="702655A2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8" w:type="dxa"/>
            <w:noWrap/>
          </w:tcPr>
          <w:p w14:paraId="3645408B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5FCD99F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0355ABE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9D383" w14:textId="582C12DB" w:rsidR="009F7774" w:rsidRPr="00DA0744" w:rsidRDefault="00C1570F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noWrap/>
          </w:tcPr>
          <w:p w14:paraId="6EC41936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5641EE6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A62FA5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DEA2EC1" w14:textId="022AEC85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(13)</w:t>
            </w:r>
          </w:p>
        </w:tc>
        <w:tc>
          <w:tcPr>
            <w:tcW w:w="236" w:type="dxa"/>
          </w:tcPr>
          <w:p w14:paraId="0C107BF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0E0EF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604AD5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70114F" w14:textId="32544FD9" w:rsidR="009F7774" w:rsidRPr="00DA0744" w:rsidRDefault="00C1570F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</w:tcPr>
          <w:p w14:paraId="39550374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060F6A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2E3A95B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5C44FC9" w14:textId="02E4DA8F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</w:tcPr>
          <w:p w14:paraId="1735B35B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03C3F8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D81B086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2E5BAA" w14:textId="50605C75" w:rsidR="009F7774" w:rsidRPr="00DA0744" w:rsidRDefault="00C1570F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</w:tcPr>
          <w:p w14:paraId="477F45AD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3D41A2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F0BA7CF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B2E3AC5" w14:textId="5D31A6BC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</w:tcPr>
          <w:p w14:paraId="77915C5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FE918A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220B29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E90B8CC" w14:textId="4CE5CB13" w:rsidR="009F7774" w:rsidRPr="00DA0744" w:rsidRDefault="00C1570F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153</w:t>
            </w:r>
          </w:p>
        </w:tc>
        <w:tc>
          <w:tcPr>
            <w:tcW w:w="236" w:type="dxa"/>
            <w:vAlign w:val="bottom"/>
          </w:tcPr>
          <w:p w14:paraId="310E2454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7C071CB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CDA5D74" w14:textId="77777777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0731C7" w14:textId="303FE36A" w:rsidR="009F7774" w:rsidRPr="00DA0744" w:rsidRDefault="009F7774" w:rsidP="009F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</w:tr>
      <w:tr w:rsidR="008A7CBD" w:rsidRPr="00DA0744" w14:paraId="62E439EE" w14:textId="77777777" w:rsidTr="00F45643">
        <w:trPr>
          <w:trHeight w:val="20"/>
        </w:trPr>
        <w:tc>
          <w:tcPr>
            <w:tcW w:w="2411" w:type="dxa"/>
            <w:noWrap/>
            <w:vAlign w:val="bottom"/>
          </w:tcPr>
          <w:p w14:paraId="4B0F0673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7759CC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BCAFCA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B0B99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ACBB9C7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74A2F9C8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B555C7A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980AD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15A23D8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A1DFBBF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4FA5E8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9C6EC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151A1CD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3B91E72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FD1E7AF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B21079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2EBB03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4FC93FC0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69F8489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AC692A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4B5197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5E5D2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CE8C92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F38A5D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0FFD03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6A0CCB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779A422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9A84C5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7CBD" w:rsidRPr="00DA0744" w14:paraId="2EEFB4B2" w14:textId="77777777" w:rsidTr="00F45643">
        <w:trPr>
          <w:trHeight w:val="20"/>
        </w:trPr>
        <w:tc>
          <w:tcPr>
            <w:tcW w:w="2411" w:type="dxa"/>
            <w:noWrap/>
            <w:vAlign w:val="bottom"/>
          </w:tcPr>
          <w:p w14:paraId="688F3A6C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59C12EB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32997B0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DAD3525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8DCB01A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55C78E4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7967316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01C9C593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4AD3CD2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75030267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F80308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3D1FE9C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6A218B86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noWrap/>
            <w:vAlign w:val="bottom"/>
          </w:tcPr>
          <w:p w14:paraId="23F2804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2EF8A9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A0623F8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9E99E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7828D87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7C5BBF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3BD870D9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6E1317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0EDF4688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6A1758C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1B2740CC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BED89C8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2CB95EB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7435787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3D8192F6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7CBD" w:rsidRPr="00DA0744" w14:paraId="109D8A42" w14:textId="77777777" w:rsidTr="00F45643">
        <w:trPr>
          <w:trHeight w:val="20"/>
        </w:trPr>
        <w:tc>
          <w:tcPr>
            <w:tcW w:w="2411" w:type="dxa"/>
            <w:noWrap/>
            <w:vAlign w:val="bottom"/>
          </w:tcPr>
          <w:p w14:paraId="3CF3D586" w14:textId="2F3CC842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A0744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มีนาคม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71534CBE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3B417C6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F00DF6B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87F990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4E7E0684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3CCE3DF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764ECDC1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8386CF5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7B8D8FB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968F73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ADFDCC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5924BCAA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noWrap/>
            <w:vAlign w:val="bottom"/>
          </w:tcPr>
          <w:p w14:paraId="7166BCD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D668FD2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2A8225D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73B10AA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2FFB4385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559FF3C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78A18A4B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84355DB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7A41A113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2CD5308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59F740EE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82E14B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109FD99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529A18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56EE5772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7CBD" w:rsidRPr="00DA0744" w14:paraId="59519CD4" w14:textId="77777777" w:rsidTr="00F45643">
        <w:trPr>
          <w:trHeight w:val="20"/>
        </w:trPr>
        <w:tc>
          <w:tcPr>
            <w:tcW w:w="2411" w:type="dxa"/>
            <w:noWrap/>
            <w:vAlign w:val="bottom"/>
          </w:tcPr>
          <w:p w14:paraId="06CDB14A" w14:textId="1A3DDD35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DA074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586D57" w:rsidRPr="00DA07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1716E9" w14:textId="4ED740BC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</w:t>
            </w:r>
            <w:r w:rsidR="007755BF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C1570F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98</w:t>
            </w:r>
          </w:p>
        </w:tc>
        <w:tc>
          <w:tcPr>
            <w:tcW w:w="237" w:type="dxa"/>
            <w:noWrap/>
            <w:vAlign w:val="bottom"/>
          </w:tcPr>
          <w:p w14:paraId="3CD6B6DF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3254C4" w14:textId="54858A65" w:rsidR="008A7CBD" w:rsidRPr="00DA0744" w:rsidRDefault="00573090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8A7CBD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7" w:type="dxa"/>
            <w:noWrap/>
          </w:tcPr>
          <w:p w14:paraId="69EAAF2E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4F5897" w14:textId="04296A19" w:rsidR="008A7CBD" w:rsidRPr="00DA0744" w:rsidRDefault="00C1570F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1,225</w:t>
            </w:r>
          </w:p>
        </w:tc>
        <w:tc>
          <w:tcPr>
            <w:tcW w:w="236" w:type="dxa"/>
          </w:tcPr>
          <w:p w14:paraId="5E0693BD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5E8F4E" w14:textId="5AB597CD" w:rsidR="008A7CBD" w:rsidRPr="00DA0744" w:rsidRDefault="00573090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1,349</w:t>
            </w:r>
          </w:p>
        </w:tc>
        <w:tc>
          <w:tcPr>
            <w:tcW w:w="239" w:type="dxa"/>
          </w:tcPr>
          <w:p w14:paraId="6FAC6E69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14B27F" w14:textId="4FD93798" w:rsidR="008A7CBD" w:rsidRPr="00DA0744" w:rsidRDefault="007755BF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48</w:t>
            </w:r>
            <w:r w:rsidR="00C1570F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</w:tcPr>
          <w:p w14:paraId="461091D2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B6FD69" w14:textId="198CB991" w:rsidR="008A7CBD" w:rsidRPr="00DA0744" w:rsidRDefault="00573090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415</w:t>
            </w:r>
          </w:p>
        </w:tc>
        <w:tc>
          <w:tcPr>
            <w:tcW w:w="238" w:type="dxa"/>
            <w:noWrap/>
            <w:vAlign w:val="bottom"/>
          </w:tcPr>
          <w:p w14:paraId="7B2449A2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29B74D" w14:textId="5306CE96" w:rsidR="008A7CBD" w:rsidRPr="00DA0744" w:rsidRDefault="00C1570F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988</w:t>
            </w:r>
          </w:p>
        </w:tc>
        <w:tc>
          <w:tcPr>
            <w:tcW w:w="236" w:type="dxa"/>
            <w:noWrap/>
            <w:vAlign w:val="bottom"/>
          </w:tcPr>
          <w:p w14:paraId="6D69CABA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9345E6" w14:textId="3EFA7AD6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 w:rsidR="00573090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084</w:t>
            </w:r>
          </w:p>
        </w:tc>
        <w:tc>
          <w:tcPr>
            <w:tcW w:w="236" w:type="dxa"/>
          </w:tcPr>
          <w:p w14:paraId="42ED33A3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E2DF11" w14:textId="63ADF25A" w:rsidR="008A7CBD" w:rsidRPr="00DA0744" w:rsidRDefault="00C1570F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8A7CBD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057</w:t>
            </w:r>
          </w:p>
        </w:tc>
        <w:tc>
          <w:tcPr>
            <w:tcW w:w="236" w:type="dxa"/>
          </w:tcPr>
          <w:p w14:paraId="3A944367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A910B" w14:textId="50E6B7D5" w:rsidR="008A7CBD" w:rsidRPr="00DA0744" w:rsidRDefault="00573090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8A7CBD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090</w:t>
            </w:r>
          </w:p>
        </w:tc>
        <w:tc>
          <w:tcPr>
            <w:tcW w:w="236" w:type="dxa"/>
          </w:tcPr>
          <w:p w14:paraId="15CB4FE8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C522E4" w14:textId="2038CA07" w:rsidR="008A7CBD" w:rsidRPr="00DA0744" w:rsidRDefault="00AE25A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 w:rsidR="00C1570F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973</w:t>
            </w:r>
          </w:p>
        </w:tc>
        <w:tc>
          <w:tcPr>
            <w:tcW w:w="236" w:type="dxa"/>
          </w:tcPr>
          <w:p w14:paraId="2CD853BB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10EAAE" w14:textId="71835E1B" w:rsidR="008A7CBD" w:rsidRPr="00DA0744" w:rsidRDefault="00573090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AE25AD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023</w:t>
            </w:r>
          </w:p>
        </w:tc>
        <w:tc>
          <w:tcPr>
            <w:tcW w:w="236" w:type="dxa"/>
          </w:tcPr>
          <w:p w14:paraId="5E07BC19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C7EF56" w14:textId="6EAB3B81" w:rsidR="008A7CBD" w:rsidRPr="00DA0744" w:rsidRDefault="00C1570F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8A7CBD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</w:tcPr>
          <w:p w14:paraId="3635A86F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8B7D45" w14:textId="4EDD6222" w:rsidR="008A7CBD" w:rsidRPr="00DA0744" w:rsidRDefault="00573090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  <w:r w:rsidR="008A7CBD"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,1</w:t>
            </w:r>
            <w:r w:rsidRPr="00DA074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04</w:t>
            </w:r>
          </w:p>
        </w:tc>
      </w:tr>
      <w:tr w:rsidR="008A7CBD" w:rsidRPr="00DA0744" w14:paraId="79D87E25" w14:textId="77777777" w:rsidTr="00F45643">
        <w:trPr>
          <w:trHeight w:val="20"/>
        </w:trPr>
        <w:tc>
          <w:tcPr>
            <w:tcW w:w="2411" w:type="dxa"/>
            <w:noWrap/>
            <w:vAlign w:val="bottom"/>
          </w:tcPr>
          <w:p w14:paraId="2AFA45E9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E58CDC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FDAB50B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4601C7E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632022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4788D5ED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783BD70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44075172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7CC617F" w14:textId="77777777" w:rsidR="008A7CBD" w:rsidRPr="00DA0744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6C5323C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624ED4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1AEBF1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7E4AABF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A77246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BB5031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8002F10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A1A225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27A395C2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B4F18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3DA23E1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34590A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488AF5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507A6ED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9BCEB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155ABEE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1897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F2DF44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6BE90D" w14:textId="77777777" w:rsidR="008A7CBD" w:rsidRPr="00DA0744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1BAC8AD2" w14:textId="77777777" w:rsidR="006E54F5" w:rsidRPr="00DA0744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7E5580" w14:textId="77777777" w:rsidR="006E54F5" w:rsidRPr="00DA0744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ECE4F2" w14:textId="0A23C53B" w:rsidR="006E54F5" w:rsidRPr="00DA0744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6E54F5" w:rsidRPr="00DA0744" w:rsidSect="00D524B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36480" w:rsidRPr="00DA0744" w14:paraId="0C7A7421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194EF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484B514B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DA0744" w14:paraId="03A6BA74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5CD36" w14:textId="17BB84E5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E53EFD"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680145" w:rsidRPr="00DA074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="009426C9" w:rsidRPr="00DA074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1</w:t>
            </w:r>
            <w:r w:rsidR="002C4EC8" w:rsidRPr="00DA074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426C9"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1323" w:type="dxa"/>
            <w:vAlign w:val="bottom"/>
          </w:tcPr>
          <w:p w14:paraId="4F5E656F" w14:textId="744FA1E0" w:rsidR="00536480" w:rsidRPr="00DA0744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EC4EB1"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</w:tcPr>
          <w:p w14:paraId="736644D6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356BCD10" w14:textId="1E2A2A35" w:rsidR="00536480" w:rsidRPr="00DA0744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EC4EB1"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536480" w:rsidRPr="00DA0744" w14:paraId="7D7DD3B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BAD3D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2841C05F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DA0744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DA0744" w14:paraId="09DAA423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070E4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vAlign w:val="bottom"/>
          </w:tcPr>
          <w:p w14:paraId="6067D170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DA0744" w14:paraId="18B5D869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77C27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vAlign w:val="bottom"/>
          </w:tcPr>
          <w:p w14:paraId="1CC2A8CE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72D2A8FF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16AA2764" w14:textId="77777777" w:rsidR="00536480" w:rsidRPr="00DA0744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EC4EB1" w:rsidRPr="00DA0744" w14:paraId="43A270C9" w14:textId="77777777" w:rsidTr="00C16B4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BE6A6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</w:tcPr>
          <w:p w14:paraId="7C0C321D" w14:textId="2CA2B0E3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FD0E70"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81</w:t>
            </w:r>
          </w:p>
        </w:tc>
        <w:tc>
          <w:tcPr>
            <w:tcW w:w="270" w:type="dxa"/>
          </w:tcPr>
          <w:p w14:paraId="7AEB6B22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479E712" w14:textId="7C84BB50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333</w:t>
            </w:r>
          </w:p>
        </w:tc>
      </w:tr>
      <w:tr w:rsidR="00EC4EB1" w:rsidRPr="00DA0744" w14:paraId="2C36B60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DA14A" w14:textId="494A823A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</w:tcPr>
          <w:p w14:paraId="70B17EA7" w14:textId="28E17713" w:rsidR="00EC4EB1" w:rsidRPr="00DA0744" w:rsidRDefault="00FD0E70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</w:tcPr>
          <w:p w14:paraId="6454C6A6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2355C36B" w14:textId="70DC146A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</w:tr>
      <w:tr w:rsidR="00EC4EB1" w:rsidRPr="00DA0744" w14:paraId="108B9C0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27320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</w:tcPr>
          <w:p w14:paraId="75377620" w14:textId="5627B90C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FD0E70"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96</w:t>
            </w:r>
          </w:p>
        </w:tc>
        <w:tc>
          <w:tcPr>
            <w:tcW w:w="270" w:type="dxa"/>
          </w:tcPr>
          <w:p w14:paraId="6BBBB238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1AB0ED48" w14:textId="402118B1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128</w:t>
            </w:r>
          </w:p>
        </w:tc>
      </w:tr>
      <w:tr w:rsidR="00EC4EB1" w:rsidRPr="00DA0744" w14:paraId="12143240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D8D36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</w:tcPr>
          <w:p w14:paraId="724F3432" w14:textId="26931A18" w:rsidR="00EC4EB1" w:rsidRPr="00DA0744" w:rsidRDefault="00FD0E70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67</w:t>
            </w:r>
          </w:p>
        </w:tc>
        <w:tc>
          <w:tcPr>
            <w:tcW w:w="270" w:type="dxa"/>
          </w:tcPr>
          <w:p w14:paraId="63924B5D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7E620985" w14:textId="00E9938A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131</w:t>
            </w:r>
          </w:p>
        </w:tc>
      </w:tr>
      <w:tr w:rsidR="00EC4EB1" w:rsidRPr="00DA0744" w14:paraId="77C29075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86957" w14:textId="1379F8CD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84DE8E7" w14:textId="506F3AC4" w:rsidR="00EC4EB1" w:rsidRPr="00DA0744" w:rsidRDefault="00FD0E70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111</w:t>
            </w:r>
          </w:p>
        </w:tc>
        <w:tc>
          <w:tcPr>
            <w:tcW w:w="270" w:type="dxa"/>
          </w:tcPr>
          <w:p w14:paraId="4FECA588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497346A" w14:textId="405F3CCD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91</w:t>
            </w:r>
          </w:p>
        </w:tc>
      </w:tr>
      <w:tr w:rsidR="00EC4EB1" w:rsidRPr="00DA0744" w14:paraId="3FF9658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CE36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B1D7716" w14:textId="5ECE776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</w:t>
            </w:r>
            <w:r w:rsidR="00FD0E70" w:rsidRPr="00DA074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</w:t>
            </w:r>
          </w:p>
        </w:tc>
        <w:tc>
          <w:tcPr>
            <w:tcW w:w="270" w:type="dxa"/>
          </w:tcPr>
          <w:p w14:paraId="546E3A2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3BA5FC9" w14:textId="118F4EE9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700</w:t>
            </w:r>
          </w:p>
        </w:tc>
      </w:tr>
      <w:tr w:rsidR="001423F1" w:rsidRPr="00DA0744" w14:paraId="12C74D8F" w14:textId="77777777" w:rsidTr="004260E4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8DF22" w14:textId="77777777" w:rsidR="001423F1" w:rsidRPr="00DA0744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1854F531" w14:textId="77777777" w:rsidR="001423F1" w:rsidRPr="00DA0744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E4F2A7A" w14:textId="77777777" w:rsidR="001423F1" w:rsidRPr="00DA0744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0E1D3D5A" w14:textId="77777777" w:rsidR="001423F1" w:rsidRPr="00DA0744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DA0744" w14:paraId="1AD5C88B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732B5" w14:textId="77777777" w:rsidR="001423F1" w:rsidRPr="00DA0744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vAlign w:val="bottom"/>
          </w:tcPr>
          <w:p w14:paraId="6060EF5E" w14:textId="77777777" w:rsidR="001423F1" w:rsidRPr="00DA0744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1CBCA0A" w14:textId="77777777" w:rsidR="001423F1" w:rsidRPr="00DA0744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0212806F" w14:textId="77777777" w:rsidR="001423F1" w:rsidRPr="00DA0744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EC4EB1" w:rsidRPr="00DA0744" w14:paraId="17D11723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B3909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</w:tcPr>
          <w:p w14:paraId="1047D77A" w14:textId="5506F8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FD0E70"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59</w:t>
            </w:r>
          </w:p>
        </w:tc>
        <w:tc>
          <w:tcPr>
            <w:tcW w:w="270" w:type="dxa"/>
          </w:tcPr>
          <w:p w14:paraId="2F22288E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4C7AA321" w14:textId="4AB7D382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494</w:t>
            </w:r>
          </w:p>
        </w:tc>
      </w:tr>
      <w:tr w:rsidR="00EC4EB1" w:rsidRPr="00DA0744" w14:paraId="4C4816EA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14DA4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4BC61B2" w14:textId="5408E081" w:rsidR="00EC4EB1" w:rsidRPr="00DA0744" w:rsidRDefault="00FD0E70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305</w:t>
            </w:r>
          </w:p>
        </w:tc>
        <w:tc>
          <w:tcPr>
            <w:tcW w:w="270" w:type="dxa"/>
          </w:tcPr>
          <w:p w14:paraId="59FCD0B0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DEE6C6" w14:textId="12D80F36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206</w:t>
            </w:r>
          </w:p>
        </w:tc>
      </w:tr>
      <w:tr w:rsidR="00EC4EB1" w:rsidRPr="00DA0744" w14:paraId="4047E874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3F8C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18CE2F6" w14:textId="10370C45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DA074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</w:t>
            </w:r>
            <w:r w:rsidR="00FD0E70" w:rsidRPr="00DA074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</w:t>
            </w:r>
          </w:p>
        </w:tc>
        <w:tc>
          <w:tcPr>
            <w:tcW w:w="270" w:type="dxa"/>
          </w:tcPr>
          <w:p w14:paraId="34EBAEF7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0A40B07" w14:textId="06A7F9B5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A074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700</w:t>
            </w:r>
          </w:p>
        </w:tc>
      </w:tr>
    </w:tbl>
    <w:p w14:paraId="64095A15" w14:textId="77777777" w:rsidR="001423F1" w:rsidRPr="00DA0744" w:rsidRDefault="001423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BDA7E1" w14:textId="6FE93A9C" w:rsidR="00B74B40" w:rsidRPr="00DA0744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DA0744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DA0744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DA0744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DA0744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DA0744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0D53154A" w14:textId="15BD27A6" w:rsidR="00B74B40" w:rsidRPr="00DA0744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009"/>
        <w:gridCol w:w="250"/>
        <w:gridCol w:w="1009"/>
        <w:gridCol w:w="250"/>
        <w:gridCol w:w="1009"/>
        <w:gridCol w:w="255"/>
        <w:gridCol w:w="1009"/>
      </w:tblGrid>
      <w:tr w:rsidR="00FE00F7" w:rsidRPr="00DA0744" w14:paraId="64B5220A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ADDDCBE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6A4A68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DA0744" w14:paraId="22FB9A29" w14:textId="77777777" w:rsidTr="005074CE">
        <w:trPr>
          <w:trHeight w:val="434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13E7C48F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C5D25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E1AF4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9CB332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3539E" w14:textId="77777777" w:rsidR="00FE00F7" w:rsidRPr="00DA0744" w:rsidRDefault="00FE00F7" w:rsidP="00736BB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DA0744" w14:paraId="67BB910D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955CE7E" w14:textId="2106843E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53EFD" w:rsidRPr="00DA074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A07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A07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80145" w:rsidRPr="00DA074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="009426C9" w:rsidRPr="00DA074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1</w:t>
            </w:r>
            <w:r w:rsidR="002C4EC8" w:rsidRPr="00DA074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426C9" w:rsidRPr="00DA074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DF8912" w14:textId="63FEA378" w:rsidR="00FE00F7" w:rsidRPr="00DA0744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4EB1" w:rsidRPr="00DA074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99A5474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0A6A29C" w14:textId="28983FF6" w:rsidR="00FE00F7" w:rsidRPr="00DA0744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4EB1" w:rsidRPr="00DA074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3B9048D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F072CF" w14:textId="22720AEA" w:rsidR="00FE00F7" w:rsidRPr="00DA0744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4EB1" w:rsidRPr="00DA074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2714405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E4B3EF8" w14:textId="46ED642A" w:rsidR="00FE00F7" w:rsidRPr="00DA0744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4EB1" w:rsidRPr="00DA074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00F7" w:rsidRPr="00DA0744" w14:paraId="7DE86887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1B87B36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5B9824" w14:textId="77777777" w:rsidR="00FE00F7" w:rsidRPr="00DA0744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4EB1" w:rsidRPr="00DA0744" w14:paraId="174B290B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7FEFFDF" w14:textId="77777777" w:rsidR="00EC4EB1" w:rsidRPr="00DA0744" w:rsidRDefault="00EC4EB1" w:rsidP="00EC4EB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CAAFF87" w14:textId="50903414" w:rsidR="00EC4EB1" w:rsidRPr="00DA0744" w:rsidRDefault="000B3832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3</w:t>
            </w:r>
            <w:r w:rsidR="00EC4EB1" w:rsidRPr="00DA0744">
              <w:rPr>
                <w:rFonts w:ascii="Angsana New" w:hAnsi="Angsana New"/>
                <w:sz w:val="30"/>
                <w:szCs w:val="30"/>
              </w:rPr>
              <w:t>,</w:t>
            </w:r>
            <w:r w:rsidRPr="00DA0744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19BEF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C13EA3" w14:textId="739E7C34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2,836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CD2B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E7DD9ED" w14:textId="6ABB6901" w:rsidR="00EC4EB1" w:rsidRPr="00DA0744" w:rsidRDefault="000B3832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528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51FC5C" w14:textId="73A11D0F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EC4EB1" w:rsidRPr="00DA0744" w14:paraId="3F283356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97259BF" w14:textId="77777777" w:rsidR="00EC4EB1" w:rsidRPr="00DA0744" w:rsidRDefault="00EC4EB1" w:rsidP="00EC4EB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2E9CA8D" w14:textId="6E889B33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</w:t>
            </w:r>
            <w:r w:rsidR="000B3832" w:rsidRPr="00DA0744">
              <w:rPr>
                <w:rFonts w:ascii="Angsana New" w:hAnsi="Angsana New"/>
                <w:sz w:val="30"/>
                <w:szCs w:val="30"/>
              </w:rPr>
              <w:t>159</w:t>
            </w:r>
            <w:r w:rsidRPr="00DA07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E0C7F15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07405D9" w14:textId="5525E09B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E1118A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0EC32DD" w14:textId="6140C1FA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</w:t>
            </w:r>
            <w:r w:rsidR="000B3832" w:rsidRPr="00DA0744">
              <w:rPr>
                <w:rFonts w:ascii="Angsana New" w:hAnsi="Angsana New"/>
                <w:sz w:val="30"/>
                <w:szCs w:val="30"/>
              </w:rPr>
              <w:t>5</w:t>
            </w:r>
            <w:r w:rsidRPr="00DA07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067FA7E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015BB6" w14:textId="0E29E301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EC4EB1" w:rsidRPr="00DA0744" w14:paraId="181E16F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044652FF" w14:textId="77777777" w:rsidR="00EC4EB1" w:rsidRPr="00DA0744" w:rsidRDefault="00EC4EB1" w:rsidP="00EC4EB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8EAB191" w14:textId="77777777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EAAD29A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A5E505C" w14:textId="77777777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F3DC15A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2F4AC6" w14:textId="72F2FC62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5466C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4F863EC" w14:textId="77777777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EB1" w:rsidRPr="00DA0744" w14:paraId="70A5224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520CAD2" w14:textId="3CE5DCC1" w:rsidR="00EC4EB1" w:rsidRPr="00DA0744" w:rsidRDefault="00EC4EB1" w:rsidP="00EC4EB1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1B747" w14:textId="48443A9D" w:rsidR="00EC4EB1" w:rsidRPr="00DA0744" w:rsidRDefault="000B3832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0B0E23A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E3B730" w14:textId="4356C692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F7B0C3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744FA4A" w14:textId="222829F3" w:rsidR="00EC4EB1" w:rsidRPr="00DA0744" w:rsidRDefault="000B3832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42AD5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501C9BD" w14:textId="404E70DB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C4EB1" w:rsidRPr="00DA0744" w14:paraId="06E1A9F8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0B69771" w14:textId="1A4231DD" w:rsidR="00EC4EB1" w:rsidRPr="00DA0744" w:rsidRDefault="00EC4EB1" w:rsidP="00EC4EB1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7DCC05D" w14:textId="26EC08A2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ACC825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2B1BD58" w14:textId="491361C3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7B99C1B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A6880F" w14:textId="142BC9A2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</w:t>
            </w:r>
            <w:r w:rsidR="000B3832" w:rsidRPr="00DA0744">
              <w:rPr>
                <w:rFonts w:ascii="Angsana New" w:hAnsi="Angsana New"/>
                <w:sz w:val="30"/>
                <w:szCs w:val="30"/>
              </w:rPr>
              <w:t>79</w:t>
            </w:r>
            <w:r w:rsidRPr="00DA07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DBE6F87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DC98435" w14:textId="35EE45A9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</w:tr>
      <w:tr w:rsidR="00EC4EB1" w:rsidRPr="00DA0744" w14:paraId="129B411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21522CF" w14:textId="53CB552B" w:rsidR="00EC4EB1" w:rsidRPr="00DA0744" w:rsidRDefault="00EC4EB1" w:rsidP="00EC4EB1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DA0744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DA074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CC0C9F" w14:textId="409EC281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B0D32F6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4FC4E" w14:textId="45E41866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9B0156D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F480C4C" w14:textId="1AC25EB2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  <w:r w:rsidR="000B3832" w:rsidRPr="00DA0744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0CB073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0EB99" w14:textId="5FC108CB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EC4EB1" w:rsidRPr="00DA0744" w14:paraId="43FC90A8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91D20DD" w14:textId="77777777" w:rsidR="00EC4EB1" w:rsidRPr="00DA0744" w:rsidRDefault="00EC4EB1" w:rsidP="00EC4EB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2B4C0" w14:textId="14C20101" w:rsidR="00EC4EB1" w:rsidRPr="00DA0744" w:rsidRDefault="000B3832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C4EB1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A5CE3E5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FA03C" w14:textId="51A97930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2,743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ED2E1AF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8BFC8" w14:textId="0E45868E" w:rsidR="00EC4EB1" w:rsidRPr="00DA0744" w:rsidRDefault="000B3832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55220E4" w14:textId="77777777" w:rsidR="00EC4EB1" w:rsidRPr="00DA0744" w:rsidRDefault="00EC4EB1" w:rsidP="00EC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49E5F" w14:textId="123706A5" w:rsidR="00EC4EB1" w:rsidRPr="00DA0744" w:rsidRDefault="00EC4EB1" w:rsidP="00EC4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</w:tr>
    </w:tbl>
    <w:p w14:paraId="65FE1B5D" w14:textId="17841CF8" w:rsidR="00EF62FF" w:rsidRPr="00DA0744" w:rsidRDefault="00EF62FF" w:rsidP="00EF0DA5">
      <w:pPr>
        <w:rPr>
          <w:rFonts w:asciiTheme="majorBidi" w:hAnsiTheme="majorBidi" w:cstheme="majorBidi"/>
          <w:sz w:val="30"/>
          <w:szCs w:val="30"/>
        </w:rPr>
        <w:sectPr w:rsidR="00EF62FF" w:rsidRPr="00DA0744" w:rsidSect="00D524B9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9"/>
        <w:gridCol w:w="863"/>
        <w:gridCol w:w="1351"/>
        <w:gridCol w:w="290"/>
        <w:gridCol w:w="1286"/>
      </w:tblGrid>
      <w:tr w:rsidR="00E9360F" w:rsidRPr="00DA0744" w14:paraId="176B244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DA0744" w14:paraId="033C8433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35734225" w:rsidR="00E9360F" w:rsidRPr="00DA0744" w:rsidRDefault="00680145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26C9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EC8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C9" w:rsidRPr="00DA074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745079DE" w:rsidR="00E9360F" w:rsidRPr="00DA0744" w:rsidRDefault="00680145" w:rsidP="00683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360F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DA0744" w14:paraId="51C00AAB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6E667576" w:rsidR="00E9360F" w:rsidRPr="00DA0744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4EB1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5C023F54" w:rsidR="00E9360F" w:rsidRPr="00DA0744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4EB1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9360F" w:rsidRPr="00DA0744" w14:paraId="09B66339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DA0744" w14:paraId="57EEAC0A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DA0744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DA0744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DA0744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159" w:rsidRPr="00DA0744" w14:paraId="26590523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5911F31A" w:rsidR="00BF1159" w:rsidRPr="00DA0744" w:rsidRDefault="000B3832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F1159"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6C3419CF" w:rsidR="00BF1159" w:rsidRPr="00DA0744" w:rsidRDefault="00EC4EB1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BF1159"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,1</w:t>
            </w: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04</w:t>
            </w:r>
          </w:p>
        </w:tc>
      </w:tr>
      <w:tr w:rsidR="00BF1159" w:rsidRPr="00DA0744" w14:paraId="31A776B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0175C59B" w:rsidR="00BF1159" w:rsidRPr="00DA0744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0B3832"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76ABA9BC" w:rsidR="00BF1159" w:rsidRPr="00DA0744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2,7</w:t>
            </w:r>
            <w:r w:rsidR="00EC4EB1" w:rsidRPr="00DA0744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BF1159" w:rsidRPr="00DA0744" w14:paraId="300EB99C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002C33AB" w:rsidR="00BF1159" w:rsidRPr="00DA0744" w:rsidRDefault="000B3832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464868" w:rsidRPr="00DA0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27A395AD" w:rsidR="00BF1159" w:rsidRPr="00DA0744" w:rsidRDefault="00EC4EB1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995</w:t>
            </w:r>
          </w:p>
        </w:tc>
      </w:tr>
      <w:tr w:rsidR="00BF1159" w:rsidRPr="00DA0744" w14:paraId="3B1A0EC0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79107903" w:rsidR="00BF1159" w:rsidRPr="00DA0744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B3832"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B3832"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464868"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48C5ACFB" w:rsidR="00BF1159" w:rsidRPr="00DA0744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</w:t>
            </w:r>
            <w:r w:rsidR="00EC4EB1"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</w:tr>
      <w:tr w:rsidR="00BF1159" w:rsidRPr="00DA0744" w14:paraId="161F1C0D" w14:textId="77777777" w:rsidTr="005941A6">
        <w:trPr>
          <w:trHeight w:val="156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BF1159" w:rsidRPr="00DA0744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BF1159" w:rsidRPr="00DA0744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F1159" w:rsidRPr="00DA0744" w14:paraId="2A157BB5" w14:textId="77777777" w:rsidTr="005941A6">
        <w:trPr>
          <w:trHeight w:val="7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BF1159" w:rsidRPr="00DA0744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12DBD0FB" w:rsidR="00BF1159" w:rsidRPr="00DA0744" w:rsidRDefault="000C7D0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="00BF1159" w:rsidRPr="00DA074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464868" w:rsidRPr="00DA074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BF1159" w:rsidRPr="00DA0744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553C3F75" w:rsidR="00BF1159" w:rsidRPr="00DA0744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DA074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C4EB1" w:rsidRPr="00DA074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080</w:t>
            </w:r>
          </w:p>
        </w:tc>
      </w:tr>
    </w:tbl>
    <w:p w14:paraId="76E38A7E" w14:textId="77777777" w:rsidR="00035C1F" w:rsidRPr="00DA0744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DA0744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A07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A074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DA0744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2A4E93F0" w14:textId="21BD5850" w:rsidR="004734B4" w:rsidRPr="00DA0744" w:rsidRDefault="00035C1F" w:rsidP="00942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DA0744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DA0744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DA0744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DA0744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DA0744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C108E88" w14:textId="77777777" w:rsidR="00001E96" w:rsidRPr="00DA0744" w:rsidRDefault="00001E96" w:rsidP="00001E96">
      <w:pPr>
        <w:rPr>
          <w:cs/>
        </w:rPr>
      </w:pPr>
    </w:p>
    <w:p w14:paraId="73C2F287" w14:textId="24722243" w:rsidR="00592ED8" w:rsidRPr="00DA0744" w:rsidRDefault="00592ED8" w:rsidP="00D94A83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18DF2433" w14:textId="0BC8B90D" w:rsidR="00592ED8" w:rsidRPr="00DA0744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5DEA632A" w14:textId="443D5854" w:rsidR="002B3BFA" w:rsidRPr="00DA0744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6F7C13" w:rsidRPr="00DA074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="006F7C13" w:rsidRPr="00DA0744">
        <w:rPr>
          <w:rFonts w:asciiTheme="majorBidi" w:hAnsiTheme="majorBidi" w:cstheme="majorBidi"/>
          <w:sz w:val="30"/>
          <w:szCs w:val="30"/>
        </w:rPr>
        <w:t>1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6F7C13" w:rsidRPr="00DA074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0C03" w:rsidRPr="00DA0744">
        <w:rPr>
          <w:rFonts w:asciiTheme="majorBidi" w:hAnsiTheme="majorBidi" w:cstheme="majorBidi"/>
          <w:sz w:val="30"/>
          <w:szCs w:val="30"/>
        </w:rPr>
        <w:t>256</w:t>
      </w:r>
      <w:r w:rsidR="00520920" w:rsidRPr="00DA0744">
        <w:rPr>
          <w:rFonts w:asciiTheme="majorBidi" w:hAnsiTheme="majorBidi" w:cstheme="majorBidi"/>
          <w:sz w:val="30"/>
          <w:szCs w:val="30"/>
        </w:rPr>
        <w:t>9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66D3C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464868" w:rsidRPr="00DA0744">
        <w:rPr>
          <w:rFonts w:asciiTheme="majorBidi" w:hAnsiTheme="majorBidi" w:cstheme="majorBidi"/>
          <w:sz w:val="30"/>
          <w:szCs w:val="30"/>
        </w:rPr>
        <w:t>5</w:t>
      </w:r>
      <w:r w:rsidR="00074F6C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77569F" w:rsidRPr="00DA0744">
        <w:rPr>
          <w:rFonts w:asciiTheme="majorBidi" w:hAnsiTheme="majorBidi" w:cstheme="majorBidi" w:hint="cs"/>
          <w:sz w:val="30"/>
          <w:szCs w:val="30"/>
          <w:cs/>
        </w:rPr>
        <w:t>ะ</w:t>
      </w:r>
      <w:r w:rsidR="00966D3C"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4B0F58" w:rsidRPr="00DA0744">
        <w:rPr>
          <w:rFonts w:asciiTheme="majorBidi" w:hAnsiTheme="majorBidi" w:cstheme="majorBidi"/>
          <w:sz w:val="30"/>
          <w:szCs w:val="30"/>
        </w:rPr>
        <w:t>6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3EB37D3" w14:textId="0BD188AB" w:rsidR="002B3BFA" w:rsidRPr="00DA0744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(ก)</w:t>
      </w:r>
      <w:r w:rsidRPr="00DA0744">
        <w:rPr>
          <w:rFonts w:asciiTheme="majorBidi" w:hAnsiTheme="majorBidi" w:cstheme="majorBidi"/>
          <w:sz w:val="30"/>
          <w:szCs w:val="30"/>
          <w:cs/>
        </w:rPr>
        <w:tab/>
        <w:t>กลุ่มบริษัท</w:t>
      </w:r>
      <w:r w:rsidR="00C40C1A" w:rsidRPr="00DA074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A0744">
        <w:rPr>
          <w:rFonts w:asciiTheme="majorBidi" w:hAnsiTheme="majorBidi" w:cstheme="majorBidi"/>
          <w:sz w:val="30"/>
          <w:szCs w:val="30"/>
          <w:cs/>
        </w:rPr>
        <w:t>บริษัทมีขาดทุนทางภาษียกมาจากงวดก่อน และได้ถูกนำมาใช้เพื่อลดจำนวนกำไรเพื่อเสียภาษีในงวดปัจจุบัน</w:t>
      </w:r>
    </w:p>
    <w:p w14:paraId="71C94CE7" w14:textId="77777777" w:rsidR="002B3BFA" w:rsidRPr="00DA0744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(ข)</w:t>
      </w:r>
      <w:r w:rsidRPr="00DA0744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ค่าเผื่อผลขาดทุนด้านเครดิตที่คาดว่าจะเกิดขึ้นและสำรองต่างๆ</w:t>
      </w:r>
    </w:p>
    <w:p w14:paraId="73108ED4" w14:textId="4DE427A7" w:rsidR="00120C41" w:rsidRPr="00DA0744" w:rsidRDefault="002B3BFA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/>
          <w:sz w:val="30"/>
          <w:szCs w:val="30"/>
          <w:cs/>
        </w:rPr>
        <w:t>(ค)</w:t>
      </w:r>
      <w:r w:rsidRPr="00DA0744">
        <w:rPr>
          <w:rFonts w:asciiTheme="majorBidi" w:hAnsiTheme="majorBidi" w:cstheme="majorBidi"/>
          <w:sz w:val="30"/>
          <w:szCs w:val="30"/>
          <w:cs/>
        </w:rPr>
        <w:tab/>
        <w:t>ขาดทุนของ</w:t>
      </w:r>
      <w:r w:rsidR="00C40C1A" w:rsidRPr="00DA0744"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 w:rsidRPr="00DA0744">
        <w:rPr>
          <w:rFonts w:asciiTheme="majorBidi" w:hAnsiTheme="majorBidi" w:cstheme="majorBidi"/>
          <w:sz w:val="30"/>
          <w:szCs w:val="30"/>
          <w:cs/>
        </w:rPr>
        <w:t>บริษัทย่อยซึ่งไม่สามารถจะนำมาสุทธิกับกำไรของบริษัทย่อยแห่งอื่นๆ ของกลุ่มบริษัทในการคำนวณภาษีเงินได</w:t>
      </w:r>
      <w:r w:rsidR="001C009D" w:rsidRPr="00DA0744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48FBAC2E" w14:textId="77777777" w:rsidR="00120C41" w:rsidRPr="00DA0744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FB952" w14:textId="77777777" w:rsidR="009713CF" w:rsidRPr="00DA0744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AD23F" w14:textId="77777777" w:rsidR="009713CF" w:rsidRPr="00DA0744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F9FF7" w14:textId="77777777" w:rsidR="009713CF" w:rsidRPr="00DA0744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4A2F2" w14:textId="77777777" w:rsidR="009713CF" w:rsidRPr="00DA0744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94869" w14:textId="77777777" w:rsidR="00120C41" w:rsidRPr="00DA0744" w:rsidRDefault="00120C41" w:rsidP="00120C41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863246E" w14:textId="77777777" w:rsidR="00120C41" w:rsidRPr="00DA0744" w:rsidRDefault="00120C41" w:rsidP="00120C41">
      <w:pPr>
        <w:rPr>
          <w:lang w:val="th-TH"/>
        </w:rPr>
      </w:pPr>
    </w:p>
    <w:p w14:paraId="2E795DBD" w14:textId="77777777" w:rsidR="00120C41" w:rsidRPr="00DA0744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A074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0DE3F8" w14:textId="77777777" w:rsidR="00120C41" w:rsidRPr="00DA0744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42C2C" w14:textId="20E45C3F" w:rsidR="00120C41" w:rsidRPr="00DA0744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0744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="006F7C13" w:rsidRPr="00DA0744">
        <w:rPr>
          <w:rFonts w:asciiTheme="majorBidi" w:hAnsiTheme="majorBidi" w:cstheme="majorBidi"/>
          <w:sz w:val="30"/>
          <w:szCs w:val="30"/>
        </w:rPr>
        <w:t>1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="006F7C13" w:rsidRPr="00DA074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</w:rPr>
        <w:t>256</w:t>
      </w:r>
      <w:r w:rsidR="00520920" w:rsidRPr="00DA0744">
        <w:rPr>
          <w:rFonts w:asciiTheme="majorBidi" w:hAnsiTheme="majorBidi" w:cstheme="majorBidi"/>
          <w:sz w:val="30"/>
          <w:szCs w:val="30"/>
        </w:rPr>
        <w:t>9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DA0744">
        <w:rPr>
          <w:rFonts w:asciiTheme="majorBidi" w:hAnsiTheme="majorBidi" w:cstheme="majorBidi"/>
          <w:sz w:val="30"/>
          <w:szCs w:val="30"/>
        </w:rPr>
        <w:t>3</w:t>
      </w:r>
      <w:r w:rsidRPr="00DA0744">
        <w:rPr>
          <w:rFonts w:asciiTheme="majorBidi" w:hAnsiTheme="majorBidi" w:cstheme="majorBidi"/>
          <w:sz w:val="30"/>
          <w:szCs w:val="30"/>
        </w:rPr>
        <w:t xml:space="preserve">1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</w:rPr>
        <w:t>256</w:t>
      </w:r>
      <w:r w:rsidR="004B0F58" w:rsidRPr="00DA0744">
        <w:rPr>
          <w:rFonts w:asciiTheme="majorBidi" w:hAnsiTheme="majorBidi" w:cstheme="majorBidi"/>
          <w:sz w:val="30"/>
          <w:szCs w:val="30"/>
        </w:rPr>
        <w:t>8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1B9368BB" w14:textId="77777777" w:rsidR="00820CD7" w:rsidRPr="00DA0744" w:rsidRDefault="00820CD7" w:rsidP="00E05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50403" w14:textId="3CCD4396" w:rsidR="007F4DEB" w:rsidRPr="00DA0744" w:rsidRDefault="00913400" w:rsidP="00AD7FB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67209A01" w:rsidR="002A0E18" w:rsidRPr="00DA0744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DA0744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DA0744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77201D35" w14:textId="77777777" w:rsidR="004D3410" w:rsidRPr="00DA0744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DA0744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DA0744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DA0744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6AE" w:rsidRPr="00DA0744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58C81114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0E441129" w14:textId="66D74171" w:rsidR="003B26AE" w:rsidRPr="00DA0744" w:rsidRDefault="009426C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4530871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77B9E1" w14:textId="475E8D9E" w:rsidR="003B26AE" w:rsidRPr="00DA0744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6AE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8466C6" w14:textId="369C4399" w:rsidR="003B26AE" w:rsidRPr="00DA0744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26C9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EC8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C9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2676876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1F48FE" w14:textId="1CB89CB9" w:rsidR="003B26AE" w:rsidRPr="00DA0744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6AE"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B26AE" w:rsidRPr="00DA0744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454C4027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1945FF7F" w14:textId="58856B6A" w:rsidR="003B26AE" w:rsidRPr="00DA0744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0920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2D67711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46B7EC3" w14:textId="104BFED3" w:rsidR="003B26AE" w:rsidRPr="00DA0744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0920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AEAEA23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1251EC1" w14:textId="75F56241" w:rsidR="003B26AE" w:rsidRPr="00DA0744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0920" w:rsidRPr="00DA0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08198405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EA663E" w14:textId="3470020E" w:rsidR="003B26AE" w:rsidRPr="00DA0744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0920" w:rsidRPr="00DA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B26AE" w:rsidRPr="00DA0744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C4F8382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6AE" w:rsidRPr="00DA0744" w14:paraId="53AB2DB7" w14:textId="77777777" w:rsidTr="003F5C8E">
        <w:tc>
          <w:tcPr>
            <w:tcW w:w="2385" w:type="pct"/>
            <w:gridSpan w:val="2"/>
          </w:tcPr>
          <w:p w14:paraId="1C793EDD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</w:tcPr>
          <w:p w14:paraId="6AF7410A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A871126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AA9A3AB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8F887D2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17F8609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0CD7" w:rsidRPr="00DA0744" w14:paraId="37717423" w14:textId="77777777" w:rsidTr="003F5C8E">
        <w:tc>
          <w:tcPr>
            <w:tcW w:w="2385" w:type="pct"/>
            <w:gridSpan w:val="2"/>
          </w:tcPr>
          <w:p w14:paraId="6905AF34" w14:textId="57EE0366" w:rsidR="00820CD7" w:rsidRPr="00DA0744" w:rsidRDefault="00820CD7" w:rsidP="00820CD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</w:tcPr>
          <w:p w14:paraId="1A1F430C" w14:textId="41BE7D58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  <w:r w:rsidR="00B45C80" w:rsidRPr="00DA07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3C5BDF14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B89D331" w14:textId="4F634A7A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1</w:t>
            </w:r>
            <w:r w:rsidR="009C34DD" w:rsidRPr="00DA074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6177B8DE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FC1415" w14:textId="671D65F1" w:rsidR="00820CD7" w:rsidRPr="00DA0744" w:rsidRDefault="005F29EE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9B5800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0FE33BFF" w:rsidR="00820CD7" w:rsidRPr="00DA0744" w:rsidRDefault="009C34D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20CD7" w:rsidRPr="00DA0744" w14:paraId="534B84A0" w14:textId="77777777" w:rsidTr="003F5C8E">
        <w:tc>
          <w:tcPr>
            <w:tcW w:w="2385" w:type="pct"/>
            <w:gridSpan w:val="2"/>
          </w:tcPr>
          <w:p w14:paraId="16812481" w14:textId="0B85BB7A" w:rsidR="00820CD7" w:rsidRPr="00DA0744" w:rsidRDefault="00820CD7" w:rsidP="00820C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แต่ไม่เกิน </w:t>
            </w:r>
            <w:r w:rsidRPr="00DA074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A0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</w:tcPr>
          <w:p w14:paraId="73622EC5" w14:textId="38A74C4D" w:rsidR="00820CD7" w:rsidRPr="00DA0744" w:rsidRDefault="005F29EE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8A92777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C5BC949" w14:textId="6B1420F0" w:rsidR="00820CD7" w:rsidRPr="00DA0744" w:rsidRDefault="009C34D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5845D32E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C36780" w14:textId="1E41BBC8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EC1049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0CD7" w:rsidRPr="00DA0744" w14:paraId="0CEA2518" w14:textId="77777777" w:rsidTr="003F5C8E">
        <w:tc>
          <w:tcPr>
            <w:tcW w:w="2385" w:type="pct"/>
            <w:gridSpan w:val="2"/>
          </w:tcPr>
          <w:p w14:paraId="132BD18F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13130FDA" w14:textId="7909EA57" w:rsidR="00820CD7" w:rsidRPr="00DA0744" w:rsidRDefault="00B45C80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3" w:type="pct"/>
          </w:tcPr>
          <w:p w14:paraId="5D53DAD0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4FE3560" w14:textId="0C872553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C34DD"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57529F95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7C0ECC6" w14:textId="456B738B" w:rsidR="00820CD7" w:rsidRPr="00DA0744" w:rsidRDefault="005F29EE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F483302" w14:textId="77777777" w:rsidR="00820CD7" w:rsidRPr="00DA0744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4BE5A379" w:rsidR="00820CD7" w:rsidRPr="00DA0744" w:rsidRDefault="009C34D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3B26AE" w:rsidRPr="00DA0744" w14:paraId="2891133B" w14:textId="77777777" w:rsidTr="003F5C8E">
        <w:tc>
          <w:tcPr>
            <w:tcW w:w="2385" w:type="pct"/>
            <w:gridSpan w:val="2"/>
          </w:tcPr>
          <w:p w14:paraId="0D9DB482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</w:tcPr>
          <w:p w14:paraId="762287D6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25C207D1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</w:tcPr>
          <w:p w14:paraId="1FB2A622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39C2B96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</w:tcPr>
          <w:p w14:paraId="3940ED0A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0AD2606B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43C99CCC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6AE" w:rsidRPr="00DA0744" w14:paraId="68C8FC60" w14:textId="77777777" w:rsidTr="003F5C8E">
        <w:tc>
          <w:tcPr>
            <w:tcW w:w="2385" w:type="pct"/>
            <w:gridSpan w:val="2"/>
          </w:tcPr>
          <w:p w14:paraId="609B7F18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DA0744" w14:paraId="11038A0B" w14:textId="77777777" w:rsidTr="003F5C8E">
        <w:tc>
          <w:tcPr>
            <w:tcW w:w="2385" w:type="pct"/>
            <w:gridSpan w:val="2"/>
          </w:tcPr>
          <w:p w14:paraId="0186DF1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B26AE" w:rsidRPr="00DA0744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DA0744" w14:paraId="252710CA" w14:textId="77777777" w:rsidTr="003F5C8E">
        <w:tc>
          <w:tcPr>
            <w:tcW w:w="2385" w:type="pct"/>
            <w:gridSpan w:val="2"/>
          </w:tcPr>
          <w:p w14:paraId="4FD38031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2D9F2D6B" w:rsidR="00E058B0" w:rsidRPr="00DA0744" w:rsidRDefault="004648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3" w:type="pct"/>
          </w:tcPr>
          <w:p w14:paraId="44A3E2FD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7F286FA8" w:rsidR="00E058B0" w:rsidRPr="00DA0744" w:rsidRDefault="009C34D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8" w:type="pct"/>
          </w:tcPr>
          <w:p w14:paraId="07DECBBC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3ACE8ED9" w:rsidR="00E058B0" w:rsidRPr="00DA0744" w:rsidRDefault="00A2345C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5" w:type="pct"/>
          </w:tcPr>
          <w:p w14:paraId="27C4B0CB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71274F6B" w:rsidR="00E058B0" w:rsidRPr="00DA0744" w:rsidRDefault="009C34D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058B0" w:rsidRPr="00DA0744" w14:paraId="50A199ED" w14:textId="77777777" w:rsidTr="003F5C8E">
        <w:tc>
          <w:tcPr>
            <w:tcW w:w="2385" w:type="pct"/>
            <w:gridSpan w:val="2"/>
          </w:tcPr>
          <w:p w14:paraId="66BBC8B5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335F4481" w:rsidR="00E058B0" w:rsidRPr="00DA0744" w:rsidRDefault="004648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</w:t>
            </w:r>
            <w:r w:rsidR="00E058B0" w:rsidRPr="00DA0744">
              <w:rPr>
                <w:rFonts w:ascii="Angsana New" w:hAnsi="Angsana New" w:hint="cs"/>
                <w:sz w:val="30"/>
                <w:szCs w:val="30"/>
              </w:rPr>
              <w:t>,</w:t>
            </w:r>
            <w:r w:rsidR="00F70074" w:rsidRPr="00DA0744">
              <w:rPr>
                <w:rFonts w:ascii="Angsana New" w:hAnsi="Angsana New"/>
                <w:sz w:val="30"/>
                <w:szCs w:val="30"/>
              </w:rPr>
              <w:t>2</w:t>
            </w:r>
            <w:r w:rsidRPr="00DA074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3" w:type="pct"/>
          </w:tcPr>
          <w:p w14:paraId="6E26D9D3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67564F18" w:rsidR="00E058B0" w:rsidRPr="00DA0744" w:rsidRDefault="009C34D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2</w:t>
            </w:r>
            <w:r w:rsidR="00E058B0" w:rsidRPr="00DA07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A0744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148" w:type="pct"/>
          </w:tcPr>
          <w:p w14:paraId="29B21FB9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3510D1F2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5</w:t>
            </w:r>
            <w:r w:rsidR="00A2345C" w:rsidRPr="00DA0744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5" w:type="pct"/>
          </w:tcPr>
          <w:p w14:paraId="580BB934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63A7F02C" w:rsidR="00E058B0" w:rsidRPr="00DA0744" w:rsidRDefault="009C34D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E058B0" w:rsidRPr="00DA0744" w14:paraId="476D860D" w14:textId="77777777" w:rsidTr="003F5C8E">
        <w:tc>
          <w:tcPr>
            <w:tcW w:w="2385" w:type="pct"/>
            <w:gridSpan w:val="2"/>
          </w:tcPr>
          <w:p w14:paraId="629AF4F5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DA0744" w14:paraId="1B72E3AF" w14:textId="77777777" w:rsidTr="00905DB8">
        <w:tc>
          <w:tcPr>
            <w:tcW w:w="2385" w:type="pct"/>
            <w:gridSpan w:val="2"/>
          </w:tcPr>
          <w:p w14:paraId="33F82732" w14:textId="37402FD2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A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295F2F49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2,</w:t>
            </w:r>
            <w:r w:rsidR="0046486D" w:rsidRPr="00DA0744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143" w:type="pct"/>
          </w:tcPr>
          <w:p w14:paraId="0DE6DFCB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434E0" w14:textId="0A7D3DD8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 w:hint="cs"/>
                <w:sz w:val="30"/>
                <w:szCs w:val="30"/>
              </w:rPr>
              <w:t>2,</w:t>
            </w:r>
            <w:r w:rsidR="009C34DD" w:rsidRPr="00DA0744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148" w:type="pct"/>
          </w:tcPr>
          <w:p w14:paraId="210D762E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7B7F7B" w14:textId="2148F2E7" w:rsidR="00E058B0" w:rsidRPr="00DA0744" w:rsidRDefault="00C829F6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="Angsana New" w:hAnsi="Angsana New"/>
                <w:sz w:val="30"/>
                <w:szCs w:val="30"/>
              </w:rPr>
              <w:t>7</w:t>
            </w:r>
            <w:r w:rsidR="00A2345C" w:rsidRPr="00DA0744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5" w:type="pct"/>
          </w:tcPr>
          <w:p w14:paraId="48D65113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F11300" w14:textId="294C4F51" w:rsidR="00E058B0" w:rsidRPr="00DA0744" w:rsidRDefault="009C34D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0744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E058B0" w:rsidRPr="00DA0744" w14:paraId="6BC7D1A0" w14:textId="77777777" w:rsidTr="00905DB8">
        <w:tc>
          <w:tcPr>
            <w:tcW w:w="2385" w:type="pct"/>
            <w:gridSpan w:val="2"/>
          </w:tcPr>
          <w:p w14:paraId="21956DA5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7E4D8C69" w:rsidR="00E058B0" w:rsidRPr="00DA0744" w:rsidRDefault="004648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058B0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143" w:type="pct"/>
          </w:tcPr>
          <w:p w14:paraId="08E5A617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D2171E1" w14:textId="3F10DA01" w:rsidR="00E058B0" w:rsidRPr="00DA0744" w:rsidRDefault="009C34D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058B0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0744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48" w:type="pct"/>
          </w:tcPr>
          <w:p w14:paraId="371AC76A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60FEF5" w14:textId="07725DA1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 w:rsidR="00C829F6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2345C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3921C17D" w14:textId="77777777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08B2FF" w14:textId="0E8F1E2A" w:rsidR="00E058B0" w:rsidRPr="00DA0744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744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 w:rsidR="009C34DD" w:rsidRPr="00DA0744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</w:tr>
    </w:tbl>
    <w:p w14:paraId="2EC9E861" w14:textId="79F22E69" w:rsidR="00122255" w:rsidRPr="00DA0744" w:rsidRDefault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bookmarkStart w:id="7" w:name="_Hlk23297510"/>
    </w:p>
    <w:p w14:paraId="288D896D" w14:textId="47D0C2B1" w:rsidR="00B21460" w:rsidRPr="00DA0744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A07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bookmarkEnd w:id="7"/>
    <w:p w14:paraId="7322E2C4" w14:textId="77777777" w:rsidR="0084418A" w:rsidRPr="00DA0744" w:rsidRDefault="0084418A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C6280FA" w14:textId="1F046E9E" w:rsidR="0084418A" w:rsidRPr="00DA0744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89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Pr="00DA0744">
        <w:rPr>
          <w:rFonts w:ascii="Angsana New" w:eastAsia="SimSun" w:hAnsi="Angsana New" w:cs="Angsana New" w:hint="cs"/>
          <w:sz w:val="30"/>
          <w:szCs w:val="30"/>
        </w:rPr>
        <w:t>2562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Pr="00DA0744">
        <w:rPr>
          <w:rFonts w:ascii="Angsana New" w:eastAsia="SimSun" w:hAnsi="Angsana New" w:cs="Angsana New" w:hint="cs"/>
          <w:sz w:val="30"/>
          <w:szCs w:val="30"/>
        </w:rPr>
        <w:t>41.7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Pr="00DA0744">
        <w:rPr>
          <w:rFonts w:ascii="Angsana New" w:eastAsia="SimSun" w:hAnsi="Angsana New" w:cs="Angsana New" w:hint="cs"/>
          <w:sz w:val="30"/>
          <w:szCs w:val="30"/>
        </w:rPr>
        <w:t>2562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lastRenderedPageBreak/>
        <w:t xml:space="preserve">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Pr="00DA0744">
        <w:rPr>
          <w:rFonts w:ascii="Angsana New" w:eastAsia="SimSun" w:hAnsi="Angsana New" w:cs="Angsana New" w:hint="cs"/>
          <w:sz w:val="30"/>
          <w:szCs w:val="30"/>
        </w:rPr>
        <w:t>256</w:t>
      </w:r>
      <w:r w:rsidR="00680145" w:rsidRPr="00DA0744">
        <w:rPr>
          <w:rFonts w:ascii="Angsana New" w:eastAsia="SimSun" w:hAnsi="Angsana New" w:cs="Angsana New" w:hint="cs"/>
          <w:sz w:val="30"/>
          <w:szCs w:val="30"/>
        </w:rPr>
        <w:t>0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Pr="00DA0744">
        <w:rPr>
          <w:rFonts w:ascii="Angsana New" w:eastAsia="SimSun" w:hAnsi="Angsana New" w:cs="Angsana New" w:hint="cs"/>
          <w:sz w:val="30"/>
          <w:szCs w:val="30"/>
        </w:rPr>
        <w:t>9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09FAAF65" w14:textId="77777777" w:rsidR="0084418A" w:rsidRPr="00DA0744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</w:rPr>
      </w:pPr>
    </w:p>
    <w:p w14:paraId="71276E7C" w14:textId="292A8816" w:rsidR="0084418A" w:rsidRPr="00DA0744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เมื่อวันที่ </w:t>
      </w:r>
      <w:r w:rsidR="00680145" w:rsidRPr="00DA0744">
        <w:rPr>
          <w:rFonts w:ascii="Angsana New" w:eastAsia="SimSun" w:hAnsi="Angsana New" w:cs="Angsana New" w:hint="cs"/>
          <w:sz w:val="30"/>
          <w:szCs w:val="30"/>
        </w:rPr>
        <w:t>30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2565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บริษัทย่อยได้ยื่นฟ้องหน่วยงานรัฐวิสาหกิจดังกล่าวต่อศาลแพ่ง เพื่อขอให้พิจารณาและพิพากษาให้หน่วยงานรัฐวิสาหกิจดังกล่าวคืนค่าปรับจำนวน 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41.7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พร้อมดอกเบี้ยในอัตราร้อยละ </w:t>
      </w:r>
      <w:r w:rsidR="00680145" w:rsidRPr="00DA0744">
        <w:rPr>
          <w:rFonts w:ascii="Angsana New" w:eastAsia="SimSun" w:hAnsi="Angsana New" w:cs="Angsana New" w:hint="cs"/>
          <w:sz w:val="30"/>
          <w:szCs w:val="30"/>
        </w:rPr>
        <w:t>3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ต่อปี ของเงินต้นจำนวนดังกล่าวนับตั้งแต่วันที่ 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1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2561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เป็นต้นไปจนกว่าจะชำระเสร็จแก่บริษัทย่อย 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ต่อมาเมื่อวันที่ </w:t>
      </w:r>
      <w:r w:rsidR="000D67F9" w:rsidRPr="00DA0744">
        <w:rPr>
          <w:rFonts w:ascii="Angsana New" w:eastAsia="SimSun" w:hAnsi="Angsana New" w:cs="Angsana New"/>
          <w:sz w:val="30"/>
          <w:szCs w:val="30"/>
        </w:rPr>
        <w:t xml:space="preserve">18 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มีนาคม </w:t>
      </w:r>
      <w:r w:rsidR="000D67F9" w:rsidRPr="00DA0744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ศาลแพ่งพิพากษายกฟ้อง </w:t>
      </w:r>
      <w:r w:rsidR="007C67B3" w:rsidRPr="00DA0744">
        <w:rPr>
          <w:rFonts w:ascii="Angsana New" w:eastAsia="SimSun" w:hAnsi="Angsana New" w:cs="Angsana New" w:hint="cs"/>
          <w:sz w:val="30"/>
          <w:szCs w:val="30"/>
          <w:cs/>
        </w:rPr>
        <w:t>ซึ่ง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>บริษัทย่อย</w:t>
      </w:r>
      <w:r w:rsidR="007C67B3" w:rsidRPr="00DA0744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>ยื่นอุทธรณ์คัดค้านคำพิพากษาของศาลชั้นต้น</w:t>
      </w:r>
      <w:r w:rsidR="007C67B3" w:rsidRPr="00DA0744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A72401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วันที่ </w:t>
      </w:r>
      <w:r w:rsidR="00A72401" w:rsidRPr="00DA0744">
        <w:rPr>
          <w:rFonts w:ascii="Angsana New" w:eastAsia="SimSun" w:hAnsi="Angsana New" w:cs="Angsana New"/>
          <w:sz w:val="30"/>
          <w:szCs w:val="30"/>
        </w:rPr>
        <w:t xml:space="preserve">11 </w:t>
      </w:r>
      <w:r w:rsidR="007C67B3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กรกฎาคม </w:t>
      </w:r>
      <w:r w:rsidR="00676459" w:rsidRPr="00DA0744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4D5E42" w:rsidRPr="00DA0744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ผลของคดีความยังไม่อาจทราบได้ อย่างไรก็ตามผู้บริหารของกลุ่มบริษัทและบริษัทย่อยเชื่อว่าบริษัทย่อยไม่มีภาระที่จะต้องจ่าย</w:t>
      </w:r>
      <w:r w:rsidR="0046115C" w:rsidRPr="00DA0744">
        <w:rPr>
          <w:rFonts w:ascii="Angsana New" w:eastAsia="SimSun" w:hAnsi="Angsana New" w:cs="Angsana New" w:hint="cs"/>
          <w:sz w:val="30"/>
          <w:szCs w:val="30"/>
          <w:cs/>
        </w:rPr>
        <w:t>ค่าปรับเกินกว่าจำนวนที่รับรู้ในงบการเงิน</w:t>
      </w:r>
    </w:p>
    <w:p w14:paraId="64939CE4" w14:textId="77777777" w:rsidR="0084418A" w:rsidRPr="00DA0744" w:rsidRDefault="0084418A" w:rsidP="00D04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F6C474" w14:textId="77777777" w:rsidR="0084418A" w:rsidRPr="00DA0744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Pr="00DA0744">
        <w:rPr>
          <w:rFonts w:ascii="Angsana New" w:eastAsia="SimSun" w:hAnsi="Angsana New" w:cs="Angsana New" w:hint="cs"/>
          <w:sz w:val="30"/>
          <w:szCs w:val="30"/>
        </w:rPr>
        <w:t xml:space="preserve">12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Pr="00DA0744">
        <w:rPr>
          <w:rFonts w:ascii="Angsana New" w:eastAsia="SimSun" w:hAnsi="Angsana New" w:cs="Angsana New" w:hint="cs"/>
          <w:sz w:val="30"/>
          <w:szCs w:val="30"/>
        </w:rPr>
        <w:t>2557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4EDB3FA6" w14:textId="77777777" w:rsidR="0084418A" w:rsidRPr="00DA0744" w:rsidRDefault="0084418A" w:rsidP="0084418A">
      <w:pPr>
        <w:pStyle w:val="ListParagraph"/>
        <w:rPr>
          <w:rFonts w:ascii="Angsana New" w:hAnsi="Angsana New"/>
          <w:sz w:val="24"/>
          <w:szCs w:val="24"/>
        </w:rPr>
      </w:pPr>
    </w:p>
    <w:p w14:paraId="1F2CD29E" w14:textId="77777777" w:rsidR="00815204" w:rsidRPr="00DA0744" w:rsidRDefault="00815204" w:rsidP="0081520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  <w:r w:rsidRPr="00DA0744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hint="cs"/>
          <w:sz w:val="30"/>
          <w:szCs w:val="30"/>
        </w:rPr>
        <w:t>2566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/>
          <w:sz w:val="30"/>
          <w:szCs w:val="30"/>
        </w:rPr>
        <w:t>31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Pr="00DA0744">
        <w:rPr>
          <w:rFonts w:ascii="Angsana New" w:eastAsia="SimSun" w:hAnsi="Angsana New"/>
          <w:sz w:val="30"/>
          <w:szCs w:val="30"/>
        </w:rPr>
        <w:t xml:space="preserve"> </w:t>
      </w:r>
      <w:r w:rsidRPr="00DA0744">
        <w:rPr>
          <w:rFonts w:ascii="Angsana New" w:eastAsia="SimSun" w:hAnsi="Angsana New" w:hint="cs"/>
          <w:sz w:val="30"/>
          <w:szCs w:val="30"/>
        </w:rPr>
        <w:t>77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DA0744">
        <w:rPr>
          <w:rFonts w:ascii="Angsana New" w:eastAsia="SimSun" w:hAnsi="Angsana New" w:hint="cs"/>
          <w:sz w:val="30"/>
          <w:szCs w:val="30"/>
          <w:cs/>
        </w:rPr>
        <w:t xml:space="preserve"> </w:t>
      </w:r>
    </w:p>
    <w:p w14:paraId="1598B392" w14:textId="77777777" w:rsidR="00815204" w:rsidRPr="00DA0744" w:rsidRDefault="00815204" w:rsidP="0081520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</w:p>
    <w:p w14:paraId="5EAF366D" w14:textId="5F88FCBD" w:rsidR="00245924" w:rsidRPr="00DA0744" w:rsidRDefault="00245924" w:rsidP="0024592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bookmarkStart w:id="8" w:name="_Hlk197682458"/>
      <w:r w:rsidRPr="00DA0744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ต่อมาในเดือนมกราคม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/>
          <w:sz w:val="30"/>
          <w:szCs w:val="30"/>
        </w:rPr>
        <w:t>2568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bookmarkEnd w:id="8"/>
      <w:r w:rsidRPr="00DA0744">
        <w:rPr>
          <w:rFonts w:ascii="Angsana New" w:eastAsia="SimSun" w:hAnsi="Angsana New" w:cs="Angsana New" w:hint="cs"/>
          <w:sz w:val="30"/>
          <w:szCs w:val="30"/>
          <w:cs/>
        </w:rPr>
        <w:t>ศาลชั้นต้นมีคำพิพากษาให้บริษัทย่อยต้องชำระเงินให้องค์การมหาชนดังกล่าว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882BA0">
        <w:rPr>
          <w:rFonts w:ascii="Angsana New" w:eastAsia="SimSun" w:hAnsi="Angsana New" w:cs="Angsana New"/>
          <w:sz w:val="30"/>
          <w:szCs w:val="30"/>
        </w:rPr>
        <w:br/>
      </w:r>
      <w:r w:rsidRPr="00DA0744">
        <w:rPr>
          <w:rFonts w:ascii="Angsana New" w:eastAsia="SimSun" w:hAnsi="Angsana New" w:cs="Angsana New"/>
          <w:sz w:val="30"/>
          <w:szCs w:val="30"/>
        </w:rPr>
        <w:t>10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แต่องค์การมหาชนต้องชำระเงินให้บริษัทย่อยจำนวน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/>
          <w:sz w:val="30"/>
          <w:szCs w:val="30"/>
        </w:rPr>
        <w:t>20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โดยสามารถหักกลบลบหนี้ได้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พร้อมดอกเบี้ย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ต่อมาในเดือนพฤษภาคม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/>
          <w:sz w:val="30"/>
          <w:szCs w:val="30"/>
        </w:rPr>
        <w:t>2568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องค์การมหาชนดังกล่าวได้ยื่นอุทธรณ์คัดค้านคำสั่งของศาลชั้นต้น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และในเดือนกันยายน </w:t>
      </w:r>
      <w:r w:rsidRPr="00DA0744">
        <w:rPr>
          <w:rFonts w:ascii="Angsana New" w:eastAsia="SimSun" w:hAnsi="Angsana New" w:cs="Angsana New"/>
          <w:sz w:val="30"/>
          <w:szCs w:val="30"/>
        </w:rPr>
        <w:t>2568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บริษัทย่อยได้ยื่นคำแก้อุทธรณ์</w:t>
      </w:r>
      <w:r w:rsidRPr="00DA0744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ณ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วันที่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/>
          <w:sz w:val="30"/>
          <w:szCs w:val="30"/>
        </w:rPr>
        <w:t>31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Pr="00DA07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A0744">
        <w:rPr>
          <w:rFonts w:ascii="Angsana New" w:eastAsia="SimSun" w:hAnsi="Angsana New" w:cs="Angsana New"/>
          <w:sz w:val="30"/>
          <w:szCs w:val="30"/>
        </w:rPr>
        <w:t>2569</w:t>
      </w:r>
    </w:p>
    <w:p w14:paraId="651BD565" w14:textId="77777777" w:rsidR="00815204" w:rsidRPr="00DA0744" w:rsidRDefault="00815204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7E1C64BA" w14:textId="77777777" w:rsidR="00411635" w:rsidRPr="00DA0744" w:rsidRDefault="00411635" w:rsidP="0041163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A0744"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</w:t>
      </w:r>
      <w:r w:rsidRPr="00DA0744">
        <w:rPr>
          <w:rFonts w:asciiTheme="majorBidi" w:hAnsiTheme="majorBidi" w:cs="Angsana New" w:hint="cs"/>
          <w:sz w:val="30"/>
          <w:szCs w:val="30"/>
          <w:u w:val="none"/>
          <w:cs/>
        </w:rPr>
        <w:t>ภายหลังรอบระยะเวลารายงาน</w:t>
      </w:r>
    </w:p>
    <w:p w14:paraId="2251223E" w14:textId="77777777" w:rsidR="00411635" w:rsidRPr="00DA0744" w:rsidRDefault="00411635" w:rsidP="0041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Bidi" w:hAnsiTheme="minorBidi" w:cstheme="minorBidi"/>
          <w:b/>
          <w:bCs/>
          <w:sz w:val="20"/>
          <w:szCs w:val="20"/>
        </w:rPr>
      </w:pPr>
    </w:p>
    <w:p w14:paraId="1D9B62F1" w14:textId="24FFFE15" w:rsidR="00411635" w:rsidRPr="00BB1377" w:rsidRDefault="00411635" w:rsidP="0041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0744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ในการประชุมสามัญผู้ถือหุ้นของบริษัท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</w:rPr>
        <w:t>2</w:t>
      </w:r>
      <w:r w:rsidR="00520920" w:rsidRPr="00DA0744">
        <w:rPr>
          <w:rFonts w:asciiTheme="majorBidi" w:hAnsiTheme="majorBidi" w:cstheme="majorBidi"/>
          <w:sz w:val="30"/>
          <w:szCs w:val="30"/>
        </w:rPr>
        <w:t>4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DA0744">
        <w:rPr>
          <w:rFonts w:asciiTheme="majorBidi" w:hAnsiTheme="majorBidi" w:cstheme="majorBidi"/>
          <w:sz w:val="30"/>
          <w:szCs w:val="30"/>
        </w:rPr>
        <w:t>256</w:t>
      </w:r>
      <w:r w:rsidR="00520920" w:rsidRPr="00DA0744">
        <w:rPr>
          <w:rFonts w:asciiTheme="majorBidi" w:hAnsiTheme="majorBidi" w:cstheme="majorBidi"/>
          <w:sz w:val="30"/>
          <w:szCs w:val="30"/>
        </w:rPr>
        <w:t>9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</w:t>
      </w:r>
      <w:r w:rsidR="00C40C1A" w:rsidRPr="00DA0744">
        <w:rPr>
          <w:rFonts w:asciiTheme="majorBidi" w:hAnsiTheme="majorBidi" w:cstheme="majorBidi"/>
          <w:sz w:val="30"/>
          <w:szCs w:val="30"/>
          <w:cs/>
        </w:rPr>
        <w:br/>
      </w:r>
      <w:r w:rsidRPr="00DA0744">
        <w:rPr>
          <w:rFonts w:asciiTheme="majorBidi" w:hAnsiTheme="majorBidi" w:cstheme="majorBidi" w:hint="cs"/>
          <w:sz w:val="30"/>
          <w:szCs w:val="30"/>
          <w:cs/>
        </w:rPr>
        <w:t>เงินปันผลในอัตราหุ้นละ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</w:rPr>
        <w:t>0.0</w:t>
      </w:r>
      <w:r w:rsidR="00520920" w:rsidRPr="00DA0744">
        <w:rPr>
          <w:rFonts w:asciiTheme="majorBidi" w:hAnsiTheme="majorBidi" w:cstheme="majorBidi"/>
          <w:sz w:val="30"/>
          <w:szCs w:val="30"/>
        </w:rPr>
        <w:t>8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DA0744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DA07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0920" w:rsidRPr="00DA0744">
        <w:rPr>
          <w:rFonts w:asciiTheme="majorBidi" w:hAnsiTheme="majorBidi" w:cstheme="majorBidi"/>
          <w:sz w:val="30"/>
          <w:szCs w:val="30"/>
        </w:rPr>
        <w:t>181</w:t>
      </w:r>
      <w:r w:rsidRPr="00DA0744">
        <w:rPr>
          <w:rFonts w:asciiTheme="majorBidi" w:hAnsiTheme="majorBidi" w:cstheme="majorBidi"/>
          <w:sz w:val="30"/>
          <w:szCs w:val="30"/>
        </w:rPr>
        <w:t xml:space="preserve"> </w:t>
      </w:r>
      <w:r w:rsidRPr="00DA074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02B21">
        <w:rPr>
          <w:rFonts w:asciiTheme="majorBidi" w:hAnsiTheme="majorBidi" w:cstheme="majorBidi"/>
          <w:sz w:val="30"/>
          <w:szCs w:val="30"/>
        </w:rPr>
        <w:t> </w:t>
      </w:r>
    </w:p>
    <w:p w14:paraId="31266959" w14:textId="27CEA1A2" w:rsidR="00BB1377" w:rsidRPr="00411635" w:rsidRDefault="00BB1377" w:rsidP="003F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B1377" w:rsidRPr="00411635" w:rsidSect="00D524B9"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BB07B" w14:textId="77777777" w:rsidR="00842432" w:rsidRDefault="00842432" w:rsidP="00900EE2">
      <w:r>
        <w:separator/>
      </w:r>
    </w:p>
  </w:endnote>
  <w:endnote w:type="continuationSeparator" w:id="0">
    <w:p w14:paraId="10B64BDC" w14:textId="77777777" w:rsidR="00842432" w:rsidRDefault="00842432" w:rsidP="00900EE2">
      <w:r>
        <w:continuationSeparator/>
      </w:r>
    </w:p>
  </w:endnote>
  <w:endnote w:type="continuationNotice" w:id="1">
    <w:p w14:paraId="6F32B315" w14:textId="77777777" w:rsidR="00842432" w:rsidRDefault="008424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FD70" w14:textId="7E5296DF" w:rsidR="00C3488F" w:rsidRPr="007E2578" w:rsidRDefault="00C3488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08A6A09" w14:textId="77777777" w:rsidR="00C3488F" w:rsidRPr="00B411AC" w:rsidRDefault="00C3488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151A" w14:textId="73811B9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680145" w:rsidRPr="00680145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06A34D4C" w:rsidR="005E4962" w:rsidRPr="00984B6E" w:rsidRDefault="005E4962" w:rsidP="00477B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EA11" w14:textId="6B6F705D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680145" w:rsidRPr="00680145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89DB0" w14:textId="77777777" w:rsidR="00842432" w:rsidRDefault="00842432" w:rsidP="00900EE2">
      <w:r>
        <w:separator/>
      </w:r>
    </w:p>
  </w:footnote>
  <w:footnote w:type="continuationSeparator" w:id="0">
    <w:p w14:paraId="3769FE69" w14:textId="77777777" w:rsidR="00842432" w:rsidRDefault="00842432" w:rsidP="00900EE2">
      <w:r>
        <w:continuationSeparator/>
      </w:r>
    </w:p>
  </w:footnote>
  <w:footnote w:type="continuationNotice" w:id="1">
    <w:p w14:paraId="762972F5" w14:textId="77777777" w:rsidR="00842432" w:rsidRDefault="008424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B9D9" w14:textId="77777777" w:rsidR="00C3488F" w:rsidRPr="005A1AF1" w:rsidRDefault="00C3488F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1388CA1" w14:textId="77777777" w:rsidR="00C3488F" w:rsidRDefault="00C3488F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77CB50" w14:textId="1B1DA492" w:rsidR="00C3488F" w:rsidRDefault="00C3488F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680145" w:rsidRPr="00680145">
      <w:rPr>
        <w:rFonts w:ascii="Angsana New" w:hAnsi="Angsana New"/>
        <w:sz w:val="32"/>
        <w:szCs w:val="32"/>
        <w:lang w:val="en-US" w:bidi="th-TH"/>
      </w:rPr>
      <w:t>3</w:t>
    </w:r>
    <w:r w:rsidR="00B0212D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B0212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78618B">
      <w:rPr>
        <w:rFonts w:ascii="Angsana New" w:hAnsi="Angsana New"/>
        <w:sz w:val="32"/>
        <w:szCs w:val="32"/>
        <w:lang w:val="en-US" w:bidi="th-TH"/>
      </w:rPr>
      <w:t>9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BBF9932" w14:textId="77777777" w:rsidR="00C3488F" w:rsidRPr="00FC05CC" w:rsidRDefault="00C3488F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CD26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ED311FC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65A898" w14:textId="237A852D" w:rsidR="005D2B9A" w:rsidRPr="00680145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68014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="000E07D5" w:rsidRPr="00680145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68014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680145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735732">
      <w:rPr>
        <w:rFonts w:ascii="Angsana New" w:hAnsi="Angsana New"/>
        <w:sz w:val="32"/>
        <w:szCs w:val="32"/>
        <w:lang w:val="en-US" w:bidi="th-TH"/>
      </w:rPr>
      <w:t>1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73573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680145" w:rsidRPr="005C0C03">
      <w:rPr>
        <w:rFonts w:ascii="Angsana New" w:hAnsi="Angsana New"/>
        <w:sz w:val="32"/>
        <w:szCs w:val="32"/>
        <w:lang w:val="en-US" w:bidi="th-TH"/>
      </w:rPr>
      <w:t>256</w:t>
    </w:r>
    <w:r w:rsidR="0078618B">
      <w:rPr>
        <w:rFonts w:ascii="Angsana New" w:hAnsi="Angsana New"/>
        <w:sz w:val="32"/>
        <w:szCs w:val="32"/>
        <w:lang w:val="en-US" w:bidi="th-TH"/>
      </w:rPr>
      <w:t>9</w:t>
    </w:r>
    <w:r w:rsidR="00680145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680145"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680145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A3F7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56FBFEEA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6F3C17" w14:textId="607112C9" w:rsidR="005D2B9A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680145" w:rsidRPr="00680145">
      <w:rPr>
        <w:rFonts w:ascii="Angsana New" w:hAnsi="Angsana New" w:hint="cs"/>
        <w:sz w:val="32"/>
        <w:szCs w:val="32"/>
        <w:lang w:val="en-US" w:bidi="th-TH"/>
      </w:rPr>
      <w:t>3</w:t>
    </w:r>
    <w:r w:rsidR="00735732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73573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78618B">
      <w:rPr>
        <w:rFonts w:ascii="Angsana New" w:hAnsi="Angsana New"/>
        <w:sz w:val="32"/>
        <w:szCs w:val="32"/>
        <w:lang w:val="en-US" w:bidi="th-TH"/>
      </w:rPr>
      <w:t>9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5E4962" w:rsidRPr="005D2B9A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C47B2" w14:textId="77777777" w:rsidR="005E4962" w:rsidRDefault="005E4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C6641D"/>
    <w:multiLevelType w:val="hybridMultilevel"/>
    <w:tmpl w:val="5D54BE26"/>
    <w:lvl w:ilvl="0" w:tplc="4BCC26D2">
      <w:start w:val="1"/>
      <w:numFmt w:val="thaiLetters"/>
      <w:lvlText w:val="%1.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44"/>
        </w:tabs>
        <w:ind w:left="104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1DCA328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FE76B6"/>
    <w:multiLevelType w:val="hybridMultilevel"/>
    <w:tmpl w:val="D77C2FA4"/>
    <w:lvl w:ilvl="0" w:tplc="F00EC7B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1"/>
  </w:num>
  <w:num w:numId="12" w16cid:durableId="250546240">
    <w:abstractNumId w:val="17"/>
  </w:num>
  <w:num w:numId="13" w16cid:durableId="1326126282">
    <w:abstractNumId w:val="27"/>
  </w:num>
  <w:num w:numId="14" w16cid:durableId="407730129">
    <w:abstractNumId w:val="20"/>
  </w:num>
  <w:num w:numId="15" w16cid:durableId="1943684433">
    <w:abstractNumId w:val="22"/>
  </w:num>
  <w:num w:numId="16" w16cid:durableId="757362919">
    <w:abstractNumId w:val="29"/>
  </w:num>
  <w:num w:numId="17" w16cid:durableId="340082730">
    <w:abstractNumId w:val="14"/>
  </w:num>
  <w:num w:numId="18" w16cid:durableId="1371149262">
    <w:abstractNumId w:val="30"/>
  </w:num>
  <w:num w:numId="19" w16cid:durableId="1906798914">
    <w:abstractNumId w:val="19"/>
  </w:num>
  <w:num w:numId="20" w16cid:durableId="613483605">
    <w:abstractNumId w:val="24"/>
  </w:num>
  <w:num w:numId="21" w16cid:durableId="387729672">
    <w:abstractNumId w:val="31"/>
  </w:num>
  <w:num w:numId="22" w16cid:durableId="1674338495">
    <w:abstractNumId w:val="18"/>
  </w:num>
  <w:num w:numId="23" w16cid:durableId="1574849519">
    <w:abstractNumId w:val="16"/>
  </w:num>
  <w:num w:numId="24" w16cid:durableId="6715645">
    <w:abstractNumId w:val="23"/>
  </w:num>
  <w:num w:numId="25" w16cid:durableId="838275019">
    <w:abstractNumId w:val="28"/>
  </w:num>
  <w:num w:numId="26" w16cid:durableId="947154953">
    <w:abstractNumId w:val="26"/>
  </w:num>
  <w:num w:numId="27" w16cid:durableId="771121470">
    <w:abstractNumId w:val="15"/>
  </w:num>
  <w:num w:numId="28" w16cid:durableId="1002858706">
    <w:abstractNumId w:val="25"/>
  </w:num>
  <w:num w:numId="29" w16cid:durableId="288053618">
    <w:abstractNumId w:val="12"/>
  </w:num>
  <w:num w:numId="30" w16cid:durableId="444540339">
    <w:abstractNumId w:val="13"/>
  </w:num>
  <w:num w:numId="31" w16cid:durableId="751698919">
    <w:abstractNumId w:val="20"/>
  </w:num>
  <w:num w:numId="32" w16cid:durableId="545994084">
    <w:abstractNumId w:val="20"/>
  </w:num>
  <w:num w:numId="33" w16cid:durableId="2111781040">
    <w:abstractNumId w:val="20"/>
  </w:num>
  <w:num w:numId="34" w16cid:durableId="1828205013">
    <w:abstractNumId w:val="10"/>
  </w:num>
  <w:num w:numId="35" w16cid:durableId="186409778">
    <w:abstractNumId w:val="20"/>
  </w:num>
  <w:num w:numId="36" w16cid:durableId="472330603">
    <w:abstractNumId w:val="20"/>
  </w:num>
  <w:num w:numId="37" w16cid:durableId="1755277439">
    <w:abstractNumId w:val="14"/>
  </w:num>
  <w:num w:numId="38" w16cid:durableId="1082725364">
    <w:abstractNumId w:val="20"/>
  </w:num>
  <w:num w:numId="39" w16cid:durableId="1579368688">
    <w:abstractNumId w:val="20"/>
  </w:num>
  <w:num w:numId="40" w16cid:durableId="1553270114">
    <w:abstractNumId w:val="20"/>
  </w:num>
  <w:num w:numId="41" w16cid:durableId="479423500">
    <w:abstractNumId w:val="20"/>
  </w:num>
  <w:num w:numId="42" w16cid:durableId="596136754">
    <w:abstractNumId w:val="20"/>
  </w:num>
  <w:num w:numId="43" w16cid:durableId="1956137915">
    <w:abstractNumId w:val="20"/>
  </w:num>
  <w:num w:numId="44" w16cid:durableId="804395523">
    <w:abstractNumId w:val="20"/>
  </w:num>
  <w:num w:numId="45" w16cid:durableId="62223091">
    <w:abstractNumId w:val="20"/>
  </w:num>
  <w:num w:numId="46" w16cid:durableId="282198941">
    <w:abstractNumId w:val="20"/>
  </w:num>
  <w:num w:numId="47" w16cid:durableId="1310984951">
    <w:abstractNumId w:val="20"/>
  </w:num>
  <w:num w:numId="48" w16cid:durableId="2121484178">
    <w:abstractNumId w:val="32"/>
  </w:num>
  <w:num w:numId="49" w16cid:durableId="153434808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E96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239"/>
    <w:rsid w:val="00003650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103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58F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2F2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140"/>
    <w:rsid w:val="00031270"/>
    <w:rsid w:val="0003137A"/>
    <w:rsid w:val="000314FA"/>
    <w:rsid w:val="00031791"/>
    <w:rsid w:val="0003180B"/>
    <w:rsid w:val="00031A0D"/>
    <w:rsid w:val="00031C46"/>
    <w:rsid w:val="00031CD2"/>
    <w:rsid w:val="0003241F"/>
    <w:rsid w:val="0003247B"/>
    <w:rsid w:val="000324CA"/>
    <w:rsid w:val="000324EF"/>
    <w:rsid w:val="0003272D"/>
    <w:rsid w:val="00032785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53B"/>
    <w:rsid w:val="00034776"/>
    <w:rsid w:val="000348A4"/>
    <w:rsid w:val="00034C7C"/>
    <w:rsid w:val="00034DE2"/>
    <w:rsid w:val="00034F14"/>
    <w:rsid w:val="00035052"/>
    <w:rsid w:val="000351F3"/>
    <w:rsid w:val="0003535C"/>
    <w:rsid w:val="0003541D"/>
    <w:rsid w:val="000354ED"/>
    <w:rsid w:val="000357CA"/>
    <w:rsid w:val="000358B5"/>
    <w:rsid w:val="00035C1F"/>
    <w:rsid w:val="00035C7A"/>
    <w:rsid w:val="00036023"/>
    <w:rsid w:val="00036399"/>
    <w:rsid w:val="00036AD0"/>
    <w:rsid w:val="00036C09"/>
    <w:rsid w:val="00036CBF"/>
    <w:rsid w:val="00036F9B"/>
    <w:rsid w:val="000370DF"/>
    <w:rsid w:val="00037115"/>
    <w:rsid w:val="000371FD"/>
    <w:rsid w:val="0003723C"/>
    <w:rsid w:val="0003724C"/>
    <w:rsid w:val="00037303"/>
    <w:rsid w:val="000375C6"/>
    <w:rsid w:val="00037665"/>
    <w:rsid w:val="000376C2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DCD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7B9"/>
    <w:rsid w:val="0004282A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D8F"/>
    <w:rsid w:val="00046E6B"/>
    <w:rsid w:val="0004713D"/>
    <w:rsid w:val="00047150"/>
    <w:rsid w:val="000471B3"/>
    <w:rsid w:val="00047474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1C3"/>
    <w:rsid w:val="0005123E"/>
    <w:rsid w:val="000513EA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A7D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069"/>
    <w:rsid w:val="000554B1"/>
    <w:rsid w:val="0005553D"/>
    <w:rsid w:val="00055887"/>
    <w:rsid w:val="00055A44"/>
    <w:rsid w:val="00055B58"/>
    <w:rsid w:val="00055EBA"/>
    <w:rsid w:val="00055FF2"/>
    <w:rsid w:val="0005604B"/>
    <w:rsid w:val="000560BA"/>
    <w:rsid w:val="0005610D"/>
    <w:rsid w:val="00056831"/>
    <w:rsid w:val="00056BC3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D23"/>
    <w:rsid w:val="00063F1D"/>
    <w:rsid w:val="00063FF4"/>
    <w:rsid w:val="000641C0"/>
    <w:rsid w:val="0006435B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96D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4F6C"/>
    <w:rsid w:val="00075034"/>
    <w:rsid w:val="00075A75"/>
    <w:rsid w:val="00075E75"/>
    <w:rsid w:val="000761A3"/>
    <w:rsid w:val="000769EC"/>
    <w:rsid w:val="00076A80"/>
    <w:rsid w:val="00076AE7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0CD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EF2"/>
    <w:rsid w:val="00080F30"/>
    <w:rsid w:val="00081212"/>
    <w:rsid w:val="00081213"/>
    <w:rsid w:val="00081263"/>
    <w:rsid w:val="000812C4"/>
    <w:rsid w:val="000817D7"/>
    <w:rsid w:val="00081898"/>
    <w:rsid w:val="000818FA"/>
    <w:rsid w:val="00081BBB"/>
    <w:rsid w:val="00081FF2"/>
    <w:rsid w:val="00082217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292"/>
    <w:rsid w:val="00084434"/>
    <w:rsid w:val="000844E0"/>
    <w:rsid w:val="0008485E"/>
    <w:rsid w:val="0008492A"/>
    <w:rsid w:val="00084938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2C4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754"/>
    <w:rsid w:val="00091879"/>
    <w:rsid w:val="000919FC"/>
    <w:rsid w:val="00091CDC"/>
    <w:rsid w:val="00091E15"/>
    <w:rsid w:val="000920CA"/>
    <w:rsid w:val="0009260C"/>
    <w:rsid w:val="0009267B"/>
    <w:rsid w:val="00092B58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A7B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39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426"/>
    <w:rsid w:val="000A15D0"/>
    <w:rsid w:val="000A15E9"/>
    <w:rsid w:val="000A18A1"/>
    <w:rsid w:val="000A19F3"/>
    <w:rsid w:val="000A1A7E"/>
    <w:rsid w:val="000A1BA6"/>
    <w:rsid w:val="000A1C49"/>
    <w:rsid w:val="000A1E68"/>
    <w:rsid w:val="000A2031"/>
    <w:rsid w:val="000A2141"/>
    <w:rsid w:val="000A2224"/>
    <w:rsid w:val="000A23D5"/>
    <w:rsid w:val="000A2516"/>
    <w:rsid w:val="000A258B"/>
    <w:rsid w:val="000A2637"/>
    <w:rsid w:val="000A2773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7CC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AE3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57"/>
    <w:rsid w:val="000B3770"/>
    <w:rsid w:val="000B37AB"/>
    <w:rsid w:val="000B3832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1BA"/>
    <w:rsid w:val="000B771B"/>
    <w:rsid w:val="000B789C"/>
    <w:rsid w:val="000B78AA"/>
    <w:rsid w:val="000C005E"/>
    <w:rsid w:val="000C024F"/>
    <w:rsid w:val="000C04C5"/>
    <w:rsid w:val="000C0534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7D"/>
    <w:rsid w:val="000C21C9"/>
    <w:rsid w:val="000C259D"/>
    <w:rsid w:val="000C2603"/>
    <w:rsid w:val="000C26CB"/>
    <w:rsid w:val="000C2A19"/>
    <w:rsid w:val="000C2C08"/>
    <w:rsid w:val="000C3494"/>
    <w:rsid w:val="000C39B3"/>
    <w:rsid w:val="000C3AD4"/>
    <w:rsid w:val="000C3BA8"/>
    <w:rsid w:val="000C3CEB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01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C7D0D"/>
    <w:rsid w:val="000D0245"/>
    <w:rsid w:val="000D0312"/>
    <w:rsid w:val="000D03CC"/>
    <w:rsid w:val="000D0466"/>
    <w:rsid w:val="000D04C7"/>
    <w:rsid w:val="000D052A"/>
    <w:rsid w:val="000D075B"/>
    <w:rsid w:val="000D0A81"/>
    <w:rsid w:val="000D0B19"/>
    <w:rsid w:val="000D0B6F"/>
    <w:rsid w:val="000D0D19"/>
    <w:rsid w:val="000D0D43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3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4BD"/>
    <w:rsid w:val="000D36FB"/>
    <w:rsid w:val="000D3919"/>
    <w:rsid w:val="000D3B86"/>
    <w:rsid w:val="000D3CE6"/>
    <w:rsid w:val="000D4019"/>
    <w:rsid w:val="000D4190"/>
    <w:rsid w:val="000D4320"/>
    <w:rsid w:val="000D43C2"/>
    <w:rsid w:val="000D446A"/>
    <w:rsid w:val="000D48A0"/>
    <w:rsid w:val="000D48D6"/>
    <w:rsid w:val="000D4EAE"/>
    <w:rsid w:val="000D51B1"/>
    <w:rsid w:val="000D5463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7F9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6B"/>
    <w:rsid w:val="000E00E0"/>
    <w:rsid w:val="000E03AA"/>
    <w:rsid w:val="000E03F3"/>
    <w:rsid w:val="000E0555"/>
    <w:rsid w:val="000E07D5"/>
    <w:rsid w:val="000E0807"/>
    <w:rsid w:val="000E122D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03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CC6"/>
    <w:rsid w:val="000E7D89"/>
    <w:rsid w:val="000E7F45"/>
    <w:rsid w:val="000F0021"/>
    <w:rsid w:val="000F053D"/>
    <w:rsid w:val="000F06C7"/>
    <w:rsid w:val="000F08C2"/>
    <w:rsid w:val="000F090A"/>
    <w:rsid w:val="000F0CA8"/>
    <w:rsid w:val="000F10C8"/>
    <w:rsid w:val="000F1208"/>
    <w:rsid w:val="000F12BE"/>
    <w:rsid w:val="000F1766"/>
    <w:rsid w:val="000F1A4E"/>
    <w:rsid w:val="000F1C3E"/>
    <w:rsid w:val="000F1F5D"/>
    <w:rsid w:val="000F2177"/>
    <w:rsid w:val="000F2543"/>
    <w:rsid w:val="000F25CD"/>
    <w:rsid w:val="000F26DD"/>
    <w:rsid w:val="000F2E48"/>
    <w:rsid w:val="000F2EC5"/>
    <w:rsid w:val="000F2F2E"/>
    <w:rsid w:val="000F3042"/>
    <w:rsid w:val="000F3200"/>
    <w:rsid w:val="000F327B"/>
    <w:rsid w:val="000F34E4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65A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1F5C"/>
    <w:rsid w:val="0010204A"/>
    <w:rsid w:val="001020B5"/>
    <w:rsid w:val="001021DB"/>
    <w:rsid w:val="00102274"/>
    <w:rsid w:val="001022E0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54C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1C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41"/>
    <w:rsid w:val="00120CF4"/>
    <w:rsid w:val="00120E9A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255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7AD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6EC7"/>
    <w:rsid w:val="0012716E"/>
    <w:rsid w:val="0012774C"/>
    <w:rsid w:val="00127B2C"/>
    <w:rsid w:val="00127CD2"/>
    <w:rsid w:val="00127EE7"/>
    <w:rsid w:val="0013000F"/>
    <w:rsid w:val="00130241"/>
    <w:rsid w:val="0013031B"/>
    <w:rsid w:val="0013034C"/>
    <w:rsid w:val="0013093D"/>
    <w:rsid w:val="00130975"/>
    <w:rsid w:val="001309B4"/>
    <w:rsid w:val="00130CDA"/>
    <w:rsid w:val="001312A4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45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3F39"/>
    <w:rsid w:val="001340C8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6F1D"/>
    <w:rsid w:val="00137605"/>
    <w:rsid w:val="001377C1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3F1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BF5"/>
    <w:rsid w:val="00144E77"/>
    <w:rsid w:val="00145062"/>
    <w:rsid w:val="0014524D"/>
    <w:rsid w:val="00145268"/>
    <w:rsid w:val="00145342"/>
    <w:rsid w:val="001453C7"/>
    <w:rsid w:val="001455A2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44D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32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6B5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57F14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717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7C4"/>
    <w:rsid w:val="00171B74"/>
    <w:rsid w:val="00171C24"/>
    <w:rsid w:val="00171D9E"/>
    <w:rsid w:val="00171EC4"/>
    <w:rsid w:val="00171ED5"/>
    <w:rsid w:val="00171F8C"/>
    <w:rsid w:val="00172030"/>
    <w:rsid w:val="00172067"/>
    <w:rsid w:val="00172158"/>
    <w:rsid w:val="001724A4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3FE"/>
    <w:rsid w:val="00175464"/>
    <w:rsid w:val="0017580E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08"/>
    <w:rsid w:val="00177E1E"/>
    <w:rsid w:val="00180088"/>
    <w:rsid w:val="00180396"/>
    <w:rsid w:val="001803BC"/>
    <w:rsid w:val="00180641"/>
    <w:rsid w:val="00180B5B"/>
    <w:rsid w:val="00180DE3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5E42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773"/>
    <w:rsid w:val="0018795C"/>
    <w:rsid w:val="00187B0B"/>
    <w:rsid w:val="00187E54"/>
    <w:rsid w:val="00190187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6A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578"/>
    <w:rsid w:val="00196878"/>
    <w:rsid w:val="00196952"/>
    <w:rsid w:val="001969D8"/>
    <w:rsid w:val="00196AC6"/>
    <w:rsid w:val="00196CF7"/>
    <w:rsid w:val="00196D22"/>
    <w:rsid w:val="00196DF5"/>
    <w:rsid w:val="00197A5C"/>
    <w:rsid w:val="00197C60"/>
    <w:rsid w:val="00197DAB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2DE2"/>
    <w:rsid w:val="001A300D"/>
    <w:rsid w:val="001A3496"/>
    <w:rsid w:val="001A35A4"/>
    <w:rsid w:val="001A3909"/>
    <w:rsid w:val="001A3B5E"/>
    <w:rsid w:val="001A3BEE"/>
    <w:rsid w:val="001A3CB5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7EE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4D0"/>
    <w:rsid w:val="001A7510"/>
    <w:rsid w:val="001A762B"/>
    <w:rsid w:val="001A7688"/>
    <w:rsid w:val="001A76CE"/>
    <w:rsid w:val="001A78F8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4FD"/>
    <w:rsid w:val="001B27AD"/>
    <w:rsid w:val="001B2955"/>
    <w:rsid w:val="001B2C5B"/>
    <w:rsid w:val="001B2E69"/>
    <w:rsid w:val="001B308F"/>
    <w:rsid w:val="001B313F"/>
    <w:rsid w:val="001B38C4"/>
    <w:rsid w:val="001B3953"/>
    <w:rsid w:val="001B3B2F"/>
    <w:rsid w:val="001B4002"/>
    <w:rsid w:val="001B4277"/>
    <w:rsid w:val="001B451C"/>
    <w:rsid w:val="001B4994"/>
    <w:rsid w:val="001B4D8E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9D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C09"/>
    <w:rsid w:val="001C1F52"/>
    <w:rsid w:val="001C2134"/>
    <w:rsid w:val="001C2294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8BE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A49"/>
    <w:rsid w:val="001D7B14"/>
    <w:rsid w:val="001D7B88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47F"/>
    <w:rsid w:val="001E261D"/>
    <w:rsid w:val="001E2675"/>
    <w:rsid w:val="001E269F"/>
    <w:rsid w:val="001E2867"/>
    <w:rsid w:val="001E2C76"/>
    <w:rsid w:val="001E33FE"/>
    <w:rsid w:val="001E35C9"/>
    <w:rsid w:val="001E3816"/>
    <w:rsid w:val="001E3842"/>
    <w:rsid w:val="001E3940"/>
    <w:rsid w:val="001E3CCE"/>
    <w:rsid w:val="001E3EE6"/>
    <w:rsid w:val="001E417E"/>
    <w:rsid w:val="001E4B4F"/>
    <w:rsid w:val="001E4B62"/>
    <w:rsid w:val="001E4DAF"/>
    <w:rsid w:val="001E4EAF"/>
    <w:rsid w:val="001E4FEF"/>
    <w:rsid w:val="001E506F"/>
    <w:rsid w:val="001E538C"/>
    <w:rsid w:val="001E557D"/>
    <w:rsid w:val="001E57D5"/>
    <w:rsid w:val="001E5939"/>
    <w:rsid w:val="001E59DC"/>
    <w:rsid w:val="001E59EB"/>
    <w:rsid w:val="001E5BAE"/>
    <w:rsid w:val="001E5BDA"/>
    <w:rsid w:val="001E5D9B"/>
    <w:rsid w:val="001E6E00"/>
    <w:rsid w:val="001E6EAC"/>
    <w:rsid w:val="001E6EC0"/>
    <w:rsid w:val="001E6FFA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42"/>
    <w:rsid w:val="001F07D0"/>
    <w:rsid w:val="001F08CF"/>
    <w:rsid w:val="001F0AF2"/>
    <w:rsid w:val="001F0BB3"/>
    <w:rsid w:val="001F0BD7"/>
    <w:rsid w:val="001F0BEF"/>
    <w:rsid w:val="001F0EB6"/>
    <w:rsid w:val="001F1472"/>
    <w:rsid w:val="001F1932"/>
    <w:rsid w:val="001F1AD5"/>
    <w:rsid w:val="001F1C64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B87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0C3C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2FB4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887"/>
    <w:rsid w:val="0021499E"/>
    <w:rsid w:val="002150FF"/>
    <w:rsid w:val="0021515B"/>
    <w:rsid w:val="00215567"/>
    <w:rsid w:val="002157EB"/>
    <w:rsid w:val="00215ADE"/>
    <w:rsid w:val="00215AEE"/>
    <w:rsid w:val="00215DF7"/>
    <w:rsid w:val="00216032"/>
    <w:rsid w:val="0021640F"/>
    <w:rsid w:val="00216598"/>
    <w:rsid w:val="0021661B"/>
    <w:rsid w:val="002166C0"/>
    <w:rsid w:val="00216773"/>
    <w:rsid w:val="00217034"/>
    <w:rsid w:val="0021708C"/>
    <w:rsid w:val="0021757C"/>
    <w:rsid w:val="0021763D"/>
    <w:rsid w:val="00217A88"/>
    <w:rsid w:val="00217C08"/>
    <w:rsid w:val="00217D90"/>
    <w:rsid w:val="00217EE4"/>
    <w:rsid w:val="00217F14"/>
    <w:rsid w:val="002204F2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0E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41F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3F3B"/>
    <w:rsid w:val="0023489F"/>
    <w:rsid w:val="00234A7A"/>
    <w:rsid w:val="00234AF4"/>
    <w:rsid w:val="00234B52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377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61F"/>
    <w:rsid w:val="0024064E"/>
    <w:rsid w:val="00240739"/>
    <w:rsid w:val="00240783"/>
    <w:rsid w:val="002407BF"/>
    <w:rsid w:val="00240C6A"/>
    <w:rsid w:val="00240D72"/>
    <w:rsid w:val="00240DB9"/>
    <w:rsid w:val="002410B0"/>
    <w:rsid w:val="002412CE"/>
    <w:rsid w:val="00241625"/>
    <w:rsid w:val="00241681"/>
    <w:rsid w:val="0024182B"/>
    <w:rsid w:val="00241862"/>
    <w:rsid w:val="00241A1E"/>
    <w:rsid w:val="00241D66"/>
    <w:rsid w:val="00242096"/>
    <w:rsid w:val="002420FF"/>
    <w:rsid w:val="0024221D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BED"/>
    <w:rsid w:val="00244D1B"/>
    <w:rsid w:val="00244EF0"/>
    <w:rsid w:val="00245743"/>
    <w:rsid w:val="0024585B"/>
    <w:rsid w:val="00245878"/>
    <w:rsid w:val="00245924"/>
    <w:rsid w:val="0024594D"/>
    <w:rsid w:val="00245DC2"/>
    <w:rsid w:val="00246426"/>
    <w:rsid w:val="0024703C"/>
    <w:rsid w:val="002473C8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4B4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6DE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2EB"/>
    <w:rsid w:val="002563F9"/>
    <w:rsid w:val="002565F8"/>
    <w:rsid w:val="00256646"/>
    <w:rsid w:val="00256760"/>
    <w:rsid w:val="002568BC"/>
    <w:rsid w:val="00256B02"/>
    <w:rsid w:val="00256DE1"/>
    <w:rsid w:val="0025706E"/>
    <w:rsid w:val="002570B4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1B0A"/>
    <w:rsid w:val="00262A58"/>
    <w:rsid w:val="00262FB1"/>
    <w:rsid w:val="002636E0"/>
    <w:rsid w:val="00263737"/>
    <w:rsid w:val="002637F6"/>
    <w:rsid w:val="00263C1E"/>
    <w:rsid w:val="00264297"/>
    <w:rsid w:val="002644B5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59F"/>
    <w:rsid w:val="002667DE"/>
    <w:rsid w:val="00266A78"/>
    <w:rsid w:val="00266D72"/>
    <w:rsid w:val="00266DEB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6EC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89D"/>
    <w:rsid w:val="00274928"/>
    <w:rsid w:val="00274A55"/>
    <w:rsid w:val="00274CAD"/>
    <w:rsid w:val="00274D06"/>
    <w:rsid w:val="00275258"/>
    <w:rsid w:val="00275527"/>
    <w:rsid w:val="0027562D"/>
    <w:rsid w:val="0027580E"/>
    <w:rsid w:val="00276214"/>
    <w:rsid w:val="0027621D"/>
    <w:rsid w:val="0027626C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387"/>
    <w:rsid w:val="002817DA"/>
    <w:rsid w:val="0028185C"/>
    <w:rsid w:val="0028189E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966"/>
    <w:rsid w:val="00284A2C"/>
    <w:rsid w:val="00284C05"/>
    <w:rsid w:val="002851E2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638C"/>
    <w:rsid w:val="00286568"/>
    <w:rsid w:val="002869C3"/>
    <w:rsid w:val="00286DA7"/>
    <w:rsid w:val="00287091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6B3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11"/>
    <w:rsid w:val="0029323A"/>
    <w:rsid w:val="002933B8"/>
    <w:rsid w:val="002934D1"/>
    <w:rsid w:val="002934E0"/>
    <w:rsid w:val="00293527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5EA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737"/>
    <w:rsid w:val="002A4B37"/>
    <w:rsid w:val="002A4D64"/>
    <w:rsid w:val="002A4ED6"/>
    <w:rsid w:val="002A4F9F"/>
    <w:rsid w:val="002A500B"/>
    <w:rsid w:val="002A5046"/>
    <w:rsid w:val="002A5145"/>
    <w:rsid w:val="002A519E"/>
    <w:rsid w:val="002A5365"/>
    <w:rsid w:val="002A5444"/>
    <w:rsid w:val="002A5493"/>
    <w:rsid w:val="002A5548"/>
    <w:rsid w:val="002A587F"/>
    <w:rsid w:val="002A58CA"/>
    <w:rsid w:val="002A5E5A"/>
    <w:rsid w:val="002A5F0B"/>
    <w:rsid w:val="002A6581"/>
    <w:rsid w:val="002A6865"/>
    <w:rsid w:val="002A69FC"/>
    <w:rsid w:val="002A6C19"/>
    <w:rsid w:val="002A6CBB"/>
    <w:rsid w:val="002A6D33"/>
    <w:rsid w:val="002A706C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403"/>
    <w:rsid w:val="002B040A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C1F"/>
    <w:rsid w:val="002B2E0E"/>
    <w:rsid w:val="002B30B9"/>
    <w:rsid w:val="002B3138"/>
    <w:rsid w:val="002B321B"/>
    <w:rsid w:val="002B3818"/>
    <w:rsid w:val="002B38BE"/>
    <w:rsid w:val="002B3BFA"/>
    <w:rsid w:val="002B3F23"/>
    <w:rsid w:val="002B3FF5"/>
    <w:rsid w:val="002B415F"/>
    <w:rsid w:val="002B4177"/>
    <w:rsid w:val="002B483B"/>
    <w:rsid w:val="002B4858"/>
    <w:rsid w:val="002B4941"/>
    <w:rsid w:val="002B4A42"/>
    <w:rsid w:val="002B4B55"/>
    <w:rsid w:val="002B4C7B"/>
    <w:rsid w:val="002B4D20"/>
    <w:rsid w:val="002B4DF6"/>
    <w:rsid w:val="002B5003"/>
    <w:rsid w:val="002B5186"/>
    <w:rsid w:val="002B526B"/>
    <w:rsid w:val="002B557C"/>
    <w:rsid w:val="002B55ED"/>
    <w:rsid w:val="002B569E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521"/>
    <w:rsid w:val="002C0738"/>
    <w:rsid w:val="002C080B"/>
    <w:rsid w:val="002C0B87"/>
    <w:rsid w:val="002C0BC4"/>
    <w:rsid w:val="002C0FC0"/>
    <w:rsid w:val="002C1130"/>
    <w:rsid w:val="002C1635"/>
    <w:rsid w:val="002C1A74"/>
    <w:rsid w:val="002C21E0"/>
    <w:rsid w:val="002C233B"/>
    <w:rsid w:val="002C2587"/>
    <w:rsid w:val="002C299E"/>
    <w:rsid w:val="002C2C86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4EC8"/>
    <w:rsid w:val="002C4FD2"/>
    <w:rsid w:val="002C5166"/>
    <w:rsid w:val="002C51DF"/>
    <w:rsid w:val="002C54F6"/>
    <w:rsid w:val="002C56D7"/>
    <w:rsid w:val="002C58C2"/>
    <w:rsid w:val="002C59C4"/>
    <w:rsid w:val="002C59FE"/>
    <w:rsid w:val="002C5A60"/>
    <w:rsid w:val="002C5A97"/>
    <w:rsid w:val="002C5BC1"/>
    <w:rsid w:val="002C5EBC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D7B"/>
    <w:rsid w:val="002C6F33"/>
    <w:rsid w:val="002C71A2"/>
    <w:rsid w:val="002C7B2D"/>
    <w:rsid w:val="002C7C9F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10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B72"/>
    <w:rsid w:val="002D5D0C"/>
    <w:rsid w:val="002D5D70"/>
    <w:rsid w:val="002D6504"/>
    <w:rsid w:val="002D6847"/>
    <w:rsid w:val="002D74D7"/>
    <w:rsid w:val="002D760E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5E93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0DE2"/>
    <w:rsid w:val="002F1085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2E12"/>
    <w:rsid w:val="002F3187"/>
    <w:rsid w:val="002F32A9"/>
    <w:rsid w:val="002F3317"/>
    <w:rsid w:val="002F3517"/>
    <w:rsid w:val="002F3592"/>
    <w:rsid w:val="002F3724"/>
    <w:rsid w:val="002F3BC7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47A"/>
    <w:rsid w:val="002F7978"/>
    <w:rsid w:val="002F7B2B"/>
    <w:rsid w:val="00300183"/>
    <w:rsid w:val="00300362"/>
    <w:rsid w:val="00300630"/>
    <w:rsid w:val="00300F20"/>
    <w:rsid w:val="003017D0"/>
    <w:rsid w:val="00301B58"/>
    <w:rsid w:val="00301D3D"/>
    <w:rsid w:val="00301FC9"/>
    <w:rsid w:val="003020A2"/>
    <w:rsid w:val="00302124"/>
    <w:rsid w:val="0030254C"/>
    <w:rsid w:val="00302649"/>
    <w:rsid w:val="003026E3"/>
    <w:rsid w:val="00302A28"/>
    <w:rsid w:val="00302B69"/>
    <w:rsid w:val="00302BD1"/>
    <w:rsid w:val="00302C22"/>
    <w:rsid w:val="00302D67"/>
    <w:rsid w:val="00302D83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4E1"/>
    <w:rsid w:val="00306635"/>
    <w:rsid w:val="003069E9"/>
    <w:rsid w:val="00306BC5"/>
    <w:rsid w:val="00306CE8"/>
    <w:rsid w:val="00307350"/>
    <w:rsid w:val="003075C7"/>
    <w:rsid w:val="0030765C"/>
    <w:rsid w:val="00307DA4"/>
    <w:rsid w:val="00310031"/>
    <w:rsid w:val="00310313"/>
    <w:rsid w:val="003105E5"/>
    <w:rsid w:val="00310613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683"/>
    <w:rsid w:val="00312BC4"/>
    <w:rsid w:val="00312BE7"/>
    <w:rsid w:val="00312D6B"/>
    <w:rsid w:val="003131EE"/>
    <w:rsid w:val="00313286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69"/>
    <w:rsid w:val="00316396"/>
    <w:rsid w:val="003168A9"/>
    <w:rsid w:val="00316903"/>
    <w:rsid w:val="00316A42"/>
    <w:rsid w:val="00316BA1"/>
    <w:rsid w:val="00316FE3"/>
    <w:rsid w:val="00317110"/>
    <w:rsid w:val="003172A5"/>
    <w:rsid w:val="00317568"/>
    <w:rsid w:val="003176BE"/>
    <w:rsid w:val="00317946"/>
    <w:rsid w:val="00317BED"/>
    <w:rsid w:val="00317C86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6F5"/>
    <w:rsid w:val="003217F1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C14"/>
    <w:rsid w:val="00327DF3"/>
    <w:rsid w:val="00327FDE"/>
    <w:rsid w:val="00330407"/>
    <w:rsid w:val="00330479"/>
    <w:rsid w:val="003304E7"/>
    <w:rsid w:val="00330632"/>
    <w:rsid w:val="0033097F"/>
    <w:rsid w:val="00330CF2"/>
    <w:rsid w:val="00330E82"/>
    <w:rsid w:val="00331292"/>
    <w:rsid w:val="003315E9"/>
    <w:rsid w:val="0033168F"/>
    <w:rsid w:val="00331806"/>
    <w:rsid w:val="00331D51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2F01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C91"/>
    <w:rsid w:val="00334D1C"/>
    <w:rsid w:val="00334D8D"/>
    <w:rsid w:val="00334EB2"/>
    <w:rsid w:val="00335005"/>
    <w:rsid w:val="00335314"/>
    <w:rsid w:val="003353DF"/>
    <w:rsid w:val="003358B4"/>
    <w:rsid w:val="00335A9A"/>
    <w:rsid w:val="00335CF7"/>
    <w:rsid w:val="00335EC9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87D"/>
    <w:rsid w:val="003409A1"/>
    <w:rsid w:val="00340C07"/>
    <w:rsid w:val="00340C8D"/>
    <w:rsid w:val="003410FB"/>
    <w:rsid w:val="00341190"/>
    <w:rsid w:val="003411C0"/>
    <w:rsid w:val="0034121A"/>
    <w:rsid w:val="003417EE"/>
    <w:rsid w:val="00341991"/>
    <w:rsid w:val="00341B1B"/>
    <w:rsid w:val="00342225"/>
    <w:rsid w:val="00342300"/>
    <w:rsid w:val="003425E0"/>
    <w:rsid w:val="00342627"/>
    <w:rsid w:val="0034268B"/>
    <w:rsid w:val="003427EC"/>
    <w:rsid w:val="00342B12"/>
    <w:rsid w:val="00342BCD"/>
    <w:rsid w:val="00342CCB"/>
    <w:rsid w:val="00343006"/>
    <w:rsid w:val="00343418"/>
    <w:rsid w:val="00343441"/>
    <w:rsid w:val="003434F9"/>
    <w:rsid w:val="003438BA"/>
    <w:rsid w:val="00343972"/>
    <w:rsid w:val="003439B3"/>
    <w:rsid w:val="00343D4F"/>
    <w:rsid w:val="00344205"/>
    <w:rsid w:val="00344217"/>
    <w:rsid w:val="003444FC"/>
    <w:rsid w:val="003445E9"/>
    <w:rsid w:val="00344689"/>
    <w:rsid w:val="00344C5B"/>
    <w:rsid w:val="00344DEE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0A5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7A7"/>
    <w:rsid w:val="003608BA"/>
    <w:rsid w:val="00360AD5"/>
    <w:rsid w:val="00360BB2"/>
    <w:rsid w:val="00360C8B"/>
    <w:rsid w:val="00360D85"/>
    <w:rsid w:val="003618D9"/>
    <w:rsid w:val="00361931"/>
    <w:rsid w:val="00361A20"/>
    <w:rsid w:val="00361DCD"/>
    <w:rsid w:val="00361E60"/>
    <w:rsid w:val="00361FC8"/>
    <w:rsid w:val="0036228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BAC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CAD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89C"/>
    <w:rsid w:val="0037191D"/>
    <w:rsid w:val="00371CE2"/>
    <w:rsid w:val="00371EB0"/>
    <w:rsid w:val="00372002"/>
    <w:rsid w:val="0037214C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3F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E4B"/>
    <w:rsid w:val="00377F43"/>
    <w:rsid w:val="00377F75"/>
    <w:rsid w:val="00377F83"/>
    <w:rsid w:val="003801DA"/>
    <w:rsid w:val="00380242"/>
    <w:rsid w:val="00380339"/>
    <w:rsid w:val="0038040D"/>
    <w:rsid w:val="003804E8"/>
    <w:rsid w:val="00380944"/>
    <w:rsid w:val="00380F06"/>
    <w:rsid w:val="00381048"/>
    <w:rsid w:val="0038105E"/>
    <w:rsid w:val="003811D8"/>
    <w:rsid w:val="003812A0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87A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816"/>
    <w:rsid w:val="00386B84"/>
    <w:rsid w:val="00386DF6"/>
    <w:rsid w:val="003870CB"/>
    <w:rsid w:val="0038743D"/>
    <w:rsid w:val="00387855"/>
    <w:rsid w:val="00387885"/>
    <w:rsid w:val="0038797A"/>
    <w:rsid w:val="00387C2B"/>
    <w:rsid w:val="00387D7A"/>
    <w:rsid w:val="003903C4"/>
    <w:rsid w:val="00390474"/>
    <w:rsid w:val="003904C2"/>
    <w:rsid w:val="00390B16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89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4F00"/>
    <w:rsid w:val="0039501B"/>
    <w:rsid w:val="0039510E"/>
    <w:rsid w:val="00395AEF"/>
    <w:rsid w:val="00395CA9"/>
    <w:rsid w:val="00395CC9"/>
    <w:rsid w:val="0039613E"/>
    <w:rsid w:val="003964DF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EF3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935"/>
    <w:rsid w:val="003A3C37"/>
    <w:rsid w:val="003A3EE6"/>
    <w:rsid w:val="003A3F36"/>
    <w:rsid w:val="003A495C"/>
    <w:rsid w:val="003A49FC"/>
    <w:rsid w:val="003A4ECC"/>
    <w:rsid w:val="003A517B"/>
    <w:rsid w:val="003A51B8"/>
    <w:rsid w:val="003A52DF"/>
    <w:rsid w:val="003A5434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66E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6AE"/>
    <w:rsid w:val="003B2790"/>
    <w:rsid w:val="003B27CE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497"/>
    <w:rsid w:val="003B66C4"/>
    <w:rsid w:val="003B67F7"/>
    <w:rsid w:val="003B6A69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766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5A4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0E7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18"/>
    <w:rsid w:val="003E0C53"/>
    <w:rsid w:val="003E0E03"/>
    <w:rsid w:val="003E1060"/>
    <w:rsid w:val="003E128F"/>
    <w:rsid w:val="003E1490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4F83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52"/>
    <w:rsid w:val="003E7AEA"/>
    <w:rsid w:val="003E7DC9"/>
    <w:rsid w:val="003E7DEF"/>
    <w:rsid w:val="003E7FC6"/>
    <w:rsid w:val="003F0016"/>
    <w:rsid w:val="003F0047"/>
    <w:rsid w:val="003F01C7"/>
    <w:rsid w:val="003F0288"/>
    <w:rsid w:val="003F04A9"/>
    <w:rsid w:val="003F055C"/>
    <w:rsid w:val="003F07DA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5E56"/>
    <w:rsid w:val="003F6283"/>
    <w:rsid w:val="003F6372"/>
    <w:rsid w:val="003F65E8"/>
    <w:rsid w:val="003F6955"/>
    <w:rsid w:val="003F6B4C"/>
    <w:rsid w:val="003F6F81"/>
    <w:rsid w:val="003F6FBA"/>
    <w:rsid w:val="003F71EE"/>
    <w:rsid w:val="003F77FE"/>
    <w:rsid w:val="003F7939"/>
    <w:rsid w:val="003F7A19"/>
    <w:rsid w:val="003F7D2D"/>
    <w:rsid w:val="003F7F4B"/>
    <w:rsid w:val="004001E4"/>
    <w:rsid w:val="004008E7"/>
    <w:rsid w:val="00400AFE"/>
    <w:rsid w:val="004010B7"/>
    <w:rsid w:val="00401753"/>
    <w:rsid w:val="00401E6D"/>
    <w:rsid w:val="00401FD8"/>
    <w:rsid w:val="00402299"/>
    <w:rsid w:val="004029BE"/>
    <w:rsid w:val="00402D07"/>
    <w:rsid w:val="00402EEA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4D"/>
    <w:rsid w:val="00404ED0"/>
    <w:rsid w:val="0040512E"/>
    <w:rsid w:val="004051BE"/>
    <w:rsid w:val="004053FC"/>
    <w:rsid w:val="00405447"/>
    <w:rsid w:val="00405513"/>
    <w:rsid w:val="0040560F"/>
    <w:rsid w:val="00405724"/>
    <w:rsid w:val="00405864"/>
    <w:rsid w:val="00405870"/>
    <w:rsid w:val="004059B8"/>
    <w:rsid w:val="004059D4"/>
    <w:rsid w:val="004061A3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07F6A"/>
    <w:rsid w:val="004100B4"/>
    <w:rsid w:val="004103A0"/>
    <w:rsid w:val="0041102D"/>
    <w:rsid w:val="00411432"/>
    <w:rsid w:val="0041156E"/>
    <w:rsid w:val="00411635"/>
    <w:rsid w:val="00411661"/>
    <w:rsid w:val="00411ABA"/>
    <w:rsid w:val="00411AC1"/>
    <w:rsid w:val="00411B1D"/>
    <w:rsid w:val="00411C41"/>
    <w:rsid w:val="00411ED5"/>
    <w:rsid w:val="00412274"/>
    <w:rsid w:val="00412289"/>
    <w:rsid w:val="004124D5"/>
    <w:rsid w:val="00412B18"/>
    <w:rsid w:val="00412D73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EC"/>
    <w:rsid w:val="00421E2B"/>
    <w:rsid w:val="004224F6"/>
    <w:rsid w:val="00422550"/>
    <w:rsid w:val="004226D9"/>
    <w:rsid w:val="004227A6"/>
    <w:rsid w:val="004228B0"/>
    <w:rsid w:val="00422C18"/>
    <w:rsid w:val="00422CB0"/>
    <w:rsid w:val="00422F03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29A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70A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1E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6F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CD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474D4"/>
    <w:rsid w:val="00450261"/>
    <w:rsid w:val="0045042D"/>
    <w:rsid w:val="00450ED6"/>
    <w:rsid w:val="00451089"/>
    <w:rsid w:val="004510F6"/>
    <w:rsid w:val="0045114A"/>
    <w:rsid w:val="004512CC"/>
    <w:rsid w:val="004512CF"/>
    <w:rsid w:val="00451582"/>
    <w:rsid w:val="004515CB"/>
    <w:rsid w:val="00451CEC"/>
    <w:rsid w:val="00451E8F"/>
    <w:rsid w:val="00451ED9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E95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3C7"/>
    <w:rsid w:val="004604EC"/>
    <w:rsid w:val="0046054B"/>
    <w:rsid w:val="00460841"/>
    <w:rsid w:val="004610A8"/>
    <w:rsid w:val="0046115C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984"/>
    <w:rsid w:val="00463AC7"/>
    <w:rsid w:val="00463B22"/>
    <w:rsid w:val="00463DC0"/>
    <w:rsid w:val="00464868"/>
    <w:rsid w:val="0046486D"/>
    <w:rsid w:val="00464BF6"/>
    <w:rsid w:val="00464C36"/>
    <w:rsid w:val="00464D89"/>
    <w:rsid w:val="00464EB4"/>
    <w:rsid w:val="00464EC6"/>
    <w:rsid w:val="00464F65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867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4B4"/>
    <w:rsid w:val="0047355D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B70"/>
    <w:rsid w:val="00477C6E"/>
    <w:rsid w:val="00480250"/>
    <w:rsid w:val="0048047E"/>
    <w:rsid w:val="004804E5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DE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ECA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988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99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6FAD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07B"/>
    <w:rsid w:val="004A014D"/>
    <w:rsid w:val="004A01AE"/>
    <w:rsid w:val="004A0413"/>
    <w:rsid w:val="004A0419"/>
    <w:rsid w:val="004A04EB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565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1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3D4"/>
    <w:rsid w:val="004A790F"/>
    <w:rsid w:val="004A7989"/>
    <w:rsid w:val="004A7A0B"/>
    <w:rsid w:val="004A7D8C"/>
    <w:rsid w:val="004A7FD8"/>
    <w:rsid w:val="004B02B5"/>
    <w:rsid w:val="004B0308"/>
    <w:rsid w:val="004B0459"/>
    <w:rsid w:val="004B06A1"/>
    <w:rsid w:val="004B0CEA"/>
    <w:rsid w:val="004B0F58"/>
    <w:rsid w:val="004B118E"/>
    <w:rsid w:val="004B1262"/>
    <w:rsid w:val="004B1318"/>
    <w:rsid w:val="004B1356"/>
    <w:rsid w:val="004B17C3"/>
    <w:rsid w:val="004B1916"/>
    <w:rsid w:val="004B1A3F"/>
    <w:rsid w:val="004B1B98"/>
    <w:rsid w:val="004B1BCD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363"/>
    <w:rsid w:val="004B7418"/>
    <w:rsid w:val="004B7437"/>
    <w:rsid w:val="004B753A"/>
    <w:rsid w:val="004B7752"/>
    <w:rsid w:val="004B77C3"/>
    <w:rsid w:val="004B7A60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692"/>
    <w:rsid w:val="004C1973"/>
    <w:rsid w:val="004C1A01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1C8"/>
    <w:rsid w:val="004C4ADA"/>
    <w:rsid w:val="004C4B1E"/>
    <w:rsid w:val="004C4B45"/>
    <w:rsid w:val="004C4E09"/>
    <w:rsid w:val="004C51C8"/>
    <w:rsid w:val="004C5853"/>
    <w:rsid w:val="004C660F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87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E42"/>
    <w:rsid w:val="004D5FED"/>
    <w:rsid w:val="004D68C3"/>
    <w:rsid w:val="004D6D00"/>
    <w:rsid w:val="004D721D"/>
    <w:rsid w:val="004D7A12"/>
    <w:rsid w:val="004D7A53"/>
    <w:rsid w:val="004D7A75"/>
    <w:rsid w:val="004D7AAE"/>
    <w:rsid w:val="004D7EBF"/>
    <w:rsid w:val="004D7F1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1F6F"/>
    <w:rsid w:val="004E20D0"/>
    <w:rsid w:val="004E2513"/>
    <w:rsid w:val="004E2558"/>
    <w:rsid w:val="004E2590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7A2"/>
    <w:rsid w:val="004E6877"/>
    <w:rsid w:val="004E722A"/>
    <w:rsid w:val="004E72D8"/>
    <w:rsid w:val="004E7505"/>
    <w:rsid w:val="004E761A"/>
    <w:rsid w:val="004E7810"/>
    <w:rsid w:val="004E7BF4"/>
    <w:rsid w:val="004E7C31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2F3A"/>
    <w:rsid w:val="004F3101"/>
    <w:rsid w:val="004F39A9"/>
    <w:rsid w:val="004F3A2A"/>
    <w:rsid w:val="004F3A54"/>
    <w:rsid w:val="004F44DC"/>
    <w:rsid w:val="004F45C6"/>
    <w:rsid w:val="004F4913"/>
    <w:rsid w:val="004F4A16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65A"/>
    <w:rsid w:val="005007E6"/>
    <w:rsid w:val="00500E50"/>
    <w:rsid w:val="005011E3"/>
    <w:rsid w:val="005018F6"/>
    <w:rsid w:val="00501B99"/>
    <w:rsid w:val="00501D3A"/>
    <w:rsid w:val="00501E23"/>
    <w:rsid w:val="00501F8B"/>
    <w:rsid w:val="005024A5"/>
    <w:rsid w:val="00502BAC"/>
    <w:rsid w:val="00502CA0"/>
    <w:rsid w:val="0050367E"/>
    <w:rsid w:val="00503D30"/>
    <w:rsid w:val="00503F22"/>
    <w:rsid w:val="00504167"/>
    <w:rsid w:val="0050422F"/>
    <w:rsid w:val="0050439F"/>
    <w:rsid w:val="00504517"/>
    <w:rsid w:val="00504642"/>
    <w:rsid w:val="0050473D"/>
    <w:rsid w:val="0050475B"/>
    <w:rsid w:val="0050490A"/>
    <w:rsid w:val="00504DF5"/>
    <w:rsid w:val="0050500C"/>
    <w:rsid w:val="005051DC"/>
    <w:rsid w:val="00505266"/>
    <w:rsid w:val="0050537B"/>
    <w:rsid w:val="0050538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6D48"/>
    <w:rsid w:val="005071E6"/>
    <w:rsid w:val="00507385"/>
    <w:rsid w:val="005073E7"/>
    <w:rsid w:val="005074CE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2A9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150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67B"/>
    <w:rsid w:val="00515963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920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8AF"/>
    <w:rsid w:val="00523B2A"/>
    <w:rsid w:val="00523DA6"/>
    <w:rsid w:val="00523DC4"/>
    <w:rsid w:val="00523E22"/>
    <w:rsid w:val="00523EE7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8B"/>
    <w:rsid w:val="005263A1"/>
    <w:rsid w:val="005263AA"/>
    <w:rsid w:val="0052667C"/>
    <w:rsid w:val="005269ED"/>
    <w:rsid w:val="00526AD8"/>
    <w:rsid w:val="00526DC1"/>
    <w:rsid w:val="00527D55"/>
    <w:rsid w:val="005300D2"/>
    <w:rsid w:val="00530717"/>
    <w:rsid w:val="00530E23"/>
    <w:rsid w:val="00531478"/>
    <w:rsid w:val="00531671"/>
    <w:rsid w:val="00531B0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4EF3"/>
    <w:rsid w:val="0053567E"/>
    <w:rsid w:val="00535722"/>
    <w:rsid w:val="00535C03"/>
    <w:rsid w:val="00535C08"/>
    <w:rsid w:val="00535D94"/>
    <w:rsid w:val="00535FA7"/>
    <w:rsid w:val="00535FB1"/>
    <w:rsid w:val="0053612E"/>
    <w:rsid w:val="00536480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38A"/>
    <w:rsid w:val="00545548"/>
    <w:rsid w:val="00545617"/>
    <w:rsid w:val="00545926"/>
    <w:rsid w:val="00545E8F"/>
    <w:rsid w:val="005460D9"/>
    <w:rsid w:val="00546342"/>
    <w:rsid w:val="00546468"/>
    <w:rsid w:val="0054677A"/>
    <w:rsid w:val="00546A7A"/>
    <w:rsid w:val="00546B01"/>
    <w:rsid w:val="00546E10"/>
    <w:rsid w:val="00546EF2"/>
    <w:rsid w:val="00546FA6"/>
    <w:rsid w:val="0054744A"/>
    <w:rsid w:val="005474BE"/>
    <w:rsid w:val="005477A0"/>
    <w:rsid w:val="00547972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1F1"/>
    <w:rsid w:val="00551380"/>
    <w:rsid w:val="00551725"/>
    <w:rsid w:val="00551A6F"/>
    <w:rsid w:val="00551DA8"/>
    <w:rsid w:val="00551E38"/>
    <w:rsid w:val="00551F1E"/>
    <w:rsid w:val="00551F35"/>
    <w:rsid w:val="0055227B"/>
    <w:rsid w:val="0055231F"/>
    <w:rsid w:val="0055286B"/>
    <w:rsid w:val="00552944"/>
    <w:rsid w:val="00552C5E"/>
    <w:rsid w:val="0055300C"/>
    <w:rsid w:val="00553019"/>
    <w:rsid w:val="005530BD"/>
    <w:rsid w:val="005530DF"/>
    <w:rsid w:val="005534F3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8F5"/>
    <w:rsid w:val="00561928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427C"/>
    <w:rsid w:val="00564343"/>
    <w:rsid w:val="00564738"/>
    <w:rsid w:val="00564845"/>
    <w:rsid w:val="00564940"/>
    <w:rsid w:val="00564D20"/>
    <w:rsid w:val="00564D34"/>
    <w:rsid w:val="00564D3A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59C"/>
    <w:rsid w:val="005726E1"/>
    <w:rsid w:val="00572998"/>
    <w:rsid w:val="005729C2"/>
    <w:rsid w:val="00572C14"/>
    <w:rsid w:val="00572D6F"/>
    <w:rsid w:val="00572FCA"/>
    <w:rsid w:val="00573090"/>
    <w:rsid w:val="005730A6"/>
    <w:rsid w:val="0057322B"/>
    <w:rsid w:val="005732E6"/>
    <w:rsid w:val="0057340C"/>
    <w:rsid w:val="00573708"/>
    <w:rsid w:val="00573AAE"/>
    <w:rsid w:val="00573B28"/>
    <w:rsid w:val="00573BF3"/>
    <w:rsid w:val="00573C97"/>
    <w:rsid w:val="00573D92"/>
    <w:rsid w:val="00574087"/>
    <w:rsid w:val="0057421A"/>
    <w:rsid w:val="00574282"/>
    <w:rsid w:val="00574307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9FA"/>
    <w:rsid w:val="00577A05"/>
    <w:rsid w:val="00577D0A"/>
    <w:rsid w:val="00577D54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62E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229"/>
    <w:rsid w:val="0058554A"/>
    <w:rsid w:val="005857E0"/>
    <w:rsid w:val="0058580D"/>
    <w:rsid w:val="00585E7E"/>
    <w:rsid w:val="00585FED"/>
    <w:rsid w:val="005860F2"/>
    <w:rsid w:val="005862BD"/>
    <w:rsid w:val="00586417"/>
    <w:rsid w:val="00586D5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92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526"/>
    <w:rsid w:val="00592B37"/>
    <w:rsid w:val="00592B63"/>
    <w:rsid w:val="00592E0A"/>
    <w:rsid w:val="00592ED8"/>
    <w:rsid w:val="00592EEB"/>
    <w:rsid w:val="005934B4"/>
    <w:rsid w:val="0059370F"/>
    <w:rsid w:val="00593A1A"/>
    <w:rsid w:val="00593A29"/>
    <w:rsid w:val="00593CF2"/>
    <w:rsid w:val="00593F42"/>
    <w:rsid w:val="00593FC5"/>
    <w:rsid w:val="00594125"/>
    <w:rsid w:val="00594180"/>
    <w:rsid w:val="005941A6"/>
    <w:rsid w:val="005942B9"/>
    <w:rsid w:val="005948BE"/>
    <w:rsid w:val="00594917"/>
    <w:rsid w:val="0059496C"/>
    <w:rsid w:val="00594C3E"/>
    <w:rsid w:val="00594CC6"/>
    <w:rsid w:val="00594FE7"/>
    <w:rsid w:val="0059514E"/>
    <w:rsid w:val="005952B7"/>
    <w:rsid w:val="00595313"/>
    <w:rsid w:val="005955A8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607"/>
    <w:rsid w:val="005B5C48"/>
    <w:rsid w:val="005B5CD5"/>
    <w:rsid w:val="005B5D65"/>
    <w:rsid w:val="005B5EC8"/>
    <w:rsid w:val="005B6007"/>
    <w:rsid w:val="005B63DC"/>
    <w:rsid w:val="005B64CD"/>
    <w:rsid w:val="005B651C"/>
    <w:rsid w:val="005B661C"/>
    <w:rsid w:val="005B6879"/>
    <w:rsid w:val="005B6AAB"/>
    <w:rsid w:val="005B722E"/>
    <w:rsid w:val="005B7239"/>
    <w:rsid w:val="005B7337"/>
    <w:rsid w:val="005B73F5"/>
    <w:rsid w:val="005B756E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C03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0C"/>
    <w:rsid w:val="005C4CCC"/>
    <w:rsid w:val="005C4D93"/>
    <w:rsid w:val="005C4DC5"/>
    <w:rsid w:val="005C4E72"/>
    <w:rsid w:val="005C529C"/>
    <w:rsid w:val="005C52C0"/>
    <w:rsid w:val="005C54A1"/>
    <w:rsid w:val="005C5A63"/>
    <w:rsid w:val="005C5D78"/>
    <w:rsid w:val="005C5DF6"/>
    <w:rsid w:val="005C5E6B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AD1"/>
    <w:rsid w:val="005D0B36"/>
    <w:rsid w:val="005D0F9A"/>
    <w:rsid w:val="005D1305"/>
    <w:rsid w:val="005D1391"/>
    <w:rsid w:val="005D1AB0"/>
    <w:rsid w:val="005D1DC6"/>
    <w:rsid w:val="005D1EA0"/>
    <w:rsid w:val="005D218D"/>
    <w:rsid w:val="005D224A"/>
    <w:rsid w:val="005D2645"/>
    <w:rsid w:val="005D2806"/>
    <w:rsid w:val="005D2969"/>
    <w:rsid w:val="005D2A76"/>
    <w:rsid w:val="005D2B43"/>
    <w:rsid w:val="005D2B9A"/>
    <w:rsid w:val="005D2CBC"/>
    <w:rsid w:val="005D2D75"/>
    <w:rsid w:val="005D2F2A"/>
    <w:rsid w:val="005D2FB8"/>
    <w:rsid w:val="005D32BE"/>
    <w:rsid w:val="005D3462"/>
    <w:rsid w:val="005D35E9"/>
    <w:rsid w:val="005D3606"/>
    <w:rsid w:val="005D3889"/>
    <w:rsid w:val="005D3B48"/>
    <w:rsid w:val="005D3FB8"/>
    <w:rsid w:val="005D414A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772"/>
    <w:rsid w:val="005D684E"/>
    <w:rsid w:val="005D6AA9"/>
    <w:rsid w:val="005D6B1C"/>
    <w:rsid w:val="005D72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67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CA3"/>
    <w:rsid w:val="005E7F6A"/>
    <w:rsid w:val="005F0895"/>
    <w:rsid w:val="005F0A60"/>
    <w:rsid w:val="005F0C22"/>
    <w:rsid w:val="005F0D48"/>
    <w:rsid w:val="005F0E51"/>
    <w:rsid w:val="005F0E92"/>
    <w:rsid w:val="005F0F84"/>
    <w:rsid w:val="005F1118"/>
    <w:rsid w:val="005F128E"/>
    <w:rsid w:val="005F1855"/>
    <w:rsid w:val="005F1896"/>
    <w:rsid w:val="005F18A9"/>
    <w:rsid w:val="005F1FB6"/>
    <w:rsid w:val="005F2426"/>
    <w:rsid w:val="005F29D1"/>
    <w:rsid w:val="005F29EE"/>
    <w:rsid w:val="005F2EEF"/>
    <w:rsid w:val="005F30F9"/>
    <w:rsid w:val="005F31C5"/>
    <w:rsid w:val="005F331B"/>
    <w:rsid w:val="005F3852"/>
    <w:rsid w:val="005F38D7"/>
    <w:rsid w:val="005F3BA7"/>
    <w:rsid w:val="005F3E2A"/>
    <w:rsid w:val="005F3FF2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005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D11"/>
    <w:rsid w:val="005F7EFF"/>
    <w:rsid w:val="00600267"/>
    <w:rsid w:val="00600279"/>
    <w:rsid w:val="0060037D"/>
    <w:rsid w:val="0060040D"/>
    <w:rsid w:val="006005EB"/>
    <w:rsid w:val="00600CA1"/>
    <w:rsid w:val="00600E2C"/>
    <w:rsid w:val="00601086"/>
    <w:rsid w:val="006010B9"/>
    <w:rsid w:val="006013A4"/>
    <w:rsid w:val="006013DD"/>
    <w:rsid w:val="00601422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D66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6BF"/>
    <w:rsid w:val="00613731"/>
    <w:rsid w:val="00613738"/>
    <w:rsid w:val="0061374E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3B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66"/>
    <w:rsid w:val="006172F0"/>
    <w:rsid w:val="006179D4"/>
    <w:rsid w:val="00620138"/>
    <w:rsid w:val="00620463"/>
    <w:rsid w:val="00620480"/>
    <w:rsid w:val="00620A04"/>
    <w:rsid w:val="00620DE5"/>
    <w:rsid w:val="00621038"/>
    <w:rsid w:val="0062124E"/>
    <w:rsid w:val="00621397"/>
    <w:rsid w:val="00621446"/>
    <w:rsid w:val="00621AC3"/>
    <w:rsid w:val="00622061"/>
    <w:rsid w:val="00622225"/>
    <w:rsid w:val="006222A0"/>
    <w:rsid w:val="00622339"/>
    <w:rsid w:val="0062236F"/>
    <w:rsid w:val="0062239D"/>
    <w:rsid w:val="0062292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11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01C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4D5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81F"/>
    <w:rsid w:val="00632943"/>
    <w:rsid w:val="00632B4A"/>
    <w:rsid w:val="00632D78"/>
    <w:rsid w:val="006330EA"/>
    <w:rsid w:val="006331E9"/>
    <w:rsid w:val="0063334F"/>
    <w:rsid w:val="006334E1"/>
    <w:rsid w:val="00633744"/>
    <w:rsid w:val="00633A46"/>
    <w:rsid w:val="00633A5F"/>
    <w:rsid w:val="00633C59"/>
    <w:rsid w:val="00633DD3"/>
    <w:rsid w:val="00633E30"/>
    <w:rsid w:val="006341C2"/>
    <w:rsid w:val="006342D1"/>
    <w:rsid w:val="006343B8"/>
    <w:rsid w:val="006345C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5D99"/>
    <w:rsid w:val="0063621E"/>
    <w:rsid w:val="00636472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382"/>
    <w:rsid w:val="006374E8"/>
    <w:rsid w:val="00637780"/>
    <w:rsid w:val="0063789F"/>
    <w:rsid w:val="00637D19"/>
    <w:rsid w:val="00637FAD"/>
    <w:rsid w:val="00637FB0"/>
    <w:rsid w:val="006402CC"/>
    <w:rsid w:val="00640465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58A"/>
    <w:rsid w:val="0064584E"/>
    <w:rsid w:val="0064596B"/>
    <w:rsid w:val="006459D9"/>
    <w:rsid w:val="00645AA9"/>
    <w:rsid w:val="00645B28"/>
    <w:rsid w:val="006460AA"/>
    <w:rsid w:val="006467EA"/>
    <w:rsid w:val="00646BB2"/>
    <w:rsid w:val="00646C36"/>
    <w:rsid w:val="00646CD0"/>
    <w:rsid w:val="00646EBA"/>
    <w:rsid w:val="00647B83"/>
    <w:rsid w:val="00647D84"/>
    <w:rsid w:val="00647FA7"/>
    <w:rsid w:val="0065027C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331"/>
    <w:rsid w:val="0065556B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499"/>
    <w:rsid w:val="00660684"/>
    <w:rsid w:val="0066069C"/>
    <w:rsid w:val="00660CC0"/>
    <w:rsid w:val="00660CCB"/>
    <w:rsid w:val="006610D5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6A5"/>
    <w:rsid w:val="006667F8"/>
    <w:rsid w:val="006669B4"/>
    <w:rsid w:val="00666A8E"/>
    <w:rsid w:val="00666CA7"/>
    <w:rsid w:val="006673EC"/>
    <w:rsid w:val="006675A3"/>
    <w:rsid w:val="006676BA"/>
    <w:rsid w:val="00667735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1FFD"/>
    <w:rsid w:val="00672420"/>
    <w:rsid w:val="0067251A"/>
    <w:rsid w:val="006726E2"/>
    <w:rsid w:val="0067271A"/>
    <w:rsid w:val="00672D3E"/>
    <w:rsid w:val="00672E86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0E"/>
    <w:rsid w:val="00675E64"/>
    <w:rsid w:val="00675E8E"/>
    <w:rsid w:val="006761F9"/>
    <w:rsid w:val="00676263"/>
    <w:rsid w:val="00676459"/>
    <w:rsid w:val="006766F1"/>
    <w:rsid w:val="00676815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145"/>
    <w:rsid w:val="0068026E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BFB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9EB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0CE1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2"/>
    <w:rsid w:val="00695835"/>
    <w:rsid w:val="00696124"/>
    <w:rsid w:val="006961CA"/>
    <w:rsid w:val="0069627A"/>
    <w:rsid w:val="0069629C"/>
    <w:rsid w:val="00696463"/>
    <w:rsid w:val="00696662"/>
    <w:rsid w:val="00696CBD"/>
    <w:rsid w:val="00696D1E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0C10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3AD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97"/>
    <w:rsid w:val="006A53A5"/>
    <w:rsid w:val="006A53D8"/>
    <w:rsid w:val="006A53DB"/>
    <w:rsid w:val="006A55C9"/>
    <w:rsid w:val="006A5667"/>
    <w:rsid w:val="006A5690"/>
    <w:rsid w:val="006A581E"/>
    <w:rsid w:val="006A58D5"/>
    <w:rsid w:val="006A5A8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B34"/>
    <w:rsid w:val="006B0E00"/>
    <w:rsid w:val="006B11BF"/>
    <w:rsid w:val="006B1263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7B7"/>
    <w:rsid w:val="006B290E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3B4"/>
    <w:rsid w:val="006C2823"/>
    <w:rsid w:val="006C28D9"/>
    <w:rsid w:val="006C2923"/>
    <w:rsid w:val="006C2AA4"/>
    <w:rsid w:val="006C2BF5"/>
    <w:rsid w:val="006C327B"/>
    <w:rsid w:val="006C33A9"/>
    <w:rsid w:val="006C3463"/>
    <w:rsid w:val="006C358C"/>
    <w:rsid w:val="006C3859"/>
    <w:rsid w:val="006C3A72"/>
    <w:rsid w:val="006C3ACD"/>
    <w:rsid w:val="006C43F0"/>
    <w:rsid w:val="006C443F"/>
    <w:rsid w:val="006C4A18"/>
    <w:rsid w:val="006C4CDC"/>
    <w:rsid w:val="006C4CF0"/>
    <w:rsid w:val="006C4EFB"/>
    <w:rsid w:val="006C4F2A"/>
    <w:rsid w:val="006C4F52"/>
    <w:rsid w:val="006C52B1"/>
    <w:rsid w:val="006C56A3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C7CE9"/>
    <w:rsid w:val="006D02B9"/>
    <w:rsid w:val="006D037F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377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D3A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12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4CC6"/>
    <w:rsid w:val="006E4DAA"/>
    <w:rsid w:val="006E50FE"/>
    <w:rsid w:val="006E54F5"/>
    <w:rsid w:val="006E5528"/>
    <w:rsid w:val="006E567B"/>
    <w:rsid w:val="006E5B30"/>
    <w:rsid w:val="006E5F3A"/>
    <w:rsid w:val="006E6469"/>
    <w:rsid w:val="006E6522"/>
    <w:rsid w:val="006E6732"/>
    <w:rsid w:val="006E69EF"/>
    <w:rsid w:val="006E6AA7"/>
    <w:rsid w:val="006E6AC5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AF2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6F7C13"/>
    <w:rsid w:val="007001B3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5E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669"/>
    <w:rsid w:val="00705875"/>
    <w:rsid w:val="00705AAC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AF4"/>
    <w:rsid w:val="00712E09"/>
    <w:rsid w:val="00712EF0"/>
    <w:rsid w:val="00712F76"/>
    <w:rsid w:val="00712F7F"/>
    <w:rsid w:val="00713150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3ED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3EA"/>
    <w:rsid w:val="00723453"/>
    <w:rsid w:val="0072347C"/>
    <w:rsid w:val="00723709"/>
    <w:rsid w:val="00723829"/>
    <w:rsid w:val="007239ED"/>
    <w:rsid w:val="00723BA7"/>
    <w:rsid w:val="00723D00"/>
    <w:rsid w:val="00723E6D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376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7B3"/>
    <w:rsid w:val="0072683D"/>
    <w:rsid w:val="00726891"/>
    <w:rsid w:val="00726EE5"/>
    <w:rsid w:val="007273B1"/>
    <w:rsid w:val="007279CD"/>
    <w:rsid w:val="00727D1E"/>
    <w:rsid w:val="00727D97"/>
    <w:rsid w:val="00727FAE"/>
    <w:rsid w:val="00727FC7"/>
    <w:rsid w:val="00730306"/>
    <w:rsid w:val="00730649"/>
    <w:rsid w:val="007306A2"/>
    <w:rsid w:val="00730B06"/>
    <w:rsid w:val="00730FE2"/>
    <w:rsid w:val="00730FEB"/>
    <w:rsid w:val="0073111E"/>
    <w:rsid w:val="00731241"/>
    <w:rsid w:val="0073127E"/>
    <w:rsid w:val="00731740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4FB"/>
    <w:rsid w:val="00735732"/>
    <w:rsid w:val="00735C28"/>
    <w:rsid w:val="00735FAF"/>
    <w:rsid w:val="00736188"/>
    <w:rsid w:val="0073619F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2F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86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47EE2"/>
    <w:rsid w:val="00750598"/>
    <w:rsid w:val="00750818"/>
    <w:rsid w:val="00750F2C"/>
    <w:rsid w:val="00751066"/>
    <w:rsid w:val="00751169"/>
    <w:rsid w:val="00751330"/>
    <w:rsid w:val="007513D9"/>
    <w:rsid w:val="007516D9"/>
    <w:rsid w:val="00751A8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A74"/>
    <w:rsid w:val="00754E04"/>
    <w:rsid w:val="00754EBA"/>
    <w:rsid w:val="00755271"/>
    <w:rsid w:val="007552D3"/>
    <w:rsid w:val="00755577"/>
    <w:rsid w:val="00755742"/>
    <w:rsid w:val="00755C03"/>
    <w:rsid w:val="00755E61"/>
    <w:rsid w:val="007560C8"/>
    <w:rsid w:val="0075622F"/>
    <w:rsid w:val="007562C5"/>
    <w:rsid w:val="00756561"/>
    <w:rsid w:val="0075687F"/>
    <w:rsid w:val="0075693C"/>
    <w:rsid w:val="00756A23"/>
    <w:rsid w:val="00756AB2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2E6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5BF"/>
    <w:rsid w:val="0077560E"/>
    <w:rsid w:val="0077569F"/>
    <w:rsid w:val="007759D5"/>
    <w:rsid w:val="00775A40"/>
    <w:rsid w:val="00775B5E"/>
    <w:rsid w:val="00775E5D"/>
    <w:rsid w:val="007760DA"/>
    <w:rsid w:val="00776118"/>
    <w:rsid w:val="00776142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3FCD"/>
    <w:rsid w:val="00784019"/>
    <w:rsid w:val="00784479"/>
    <w:rsid w:val="0078448F"/>
    <w:rsid w:val="00784850"/>
    <w:rsid w:val="00784851"/>
    <w:rsid w:val="0078487E"/>
    <w:rsid w:val="007848AC"/>
    <w:rsid w:val="00784981"/>
    <w:rsid w:val="00784AFD"/>
    <w:rsid w:val="00784D3B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18B"/>
    <w:rsid w:val="0078626A"/>
    <w:rsid w:val="00786455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93"/>
    <w:rsid w:val="007876CC"/>
    <w:rsid w:val="007878BA"/>
    <w:rsid w:val="0078790A"/>
    <w:rsid w:val="00787C18"/>
    <w:rsid w:val="00787F67"/>
    <w:rsid w:val="00787FC6"/>
    <w:rsid w:val="00790060"/>
    <w:rsid w:val="007905E7"/>
    <w:rsid w:val="00791634"/>
    <w:rsid w:val="00792185"/>
    <w:rsid w:val="007921C1"/>
    <w:rsid w:val="00792C45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C4F"/>
    <w:rsid w:val="00795D3D"/>
    <w:rsid w:val="00795D4E"/>
    <w:rsid w:val="00795F80"/>
    <w:rsid w:val="0079601B"/>
    <w:rsid w:val="0079612A"/>
    <w:rsid w:val="00796818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AAF"/>
    <w:rsid w:val="00797BFD"/>
    <w:rsid w:val="00797EA5"/>
    <w:rsid w:val="00797F4B"/>
    <w:rsid w:val="007A0144"/>
    <w:rsid w:val="007A0884"/>
    <w:rsid w:val="007A0F21"/>
    <w:rsid w:val="007A10D7"/>
    <w:rsid w:val="007A1269"/>
    <w:rsid w:val="007A1313"/>
    <w:rsid w:val="007A169D"/>
    <w:rsid w:val="007A1BF8"/>
    <w:rsid w:val="007A1E46"/>
    <w:rsid w:val="007A1FFA"/>
    <w:rsid w:val="007A2053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CE4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B63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7C9"/>
    <w:rsid w:val="007B2894"/>
    <w:rsid w:val="007B28EE"/>
    <w:rsid w:val="007B2B5D"/>
    <w:rsid w:val="007B2B6F"/>
    <w:rsid w:val="007B2E5B"/>
    <w:rsid w:val="007B2F28"/>
    <w:rsid w:val="007B2F45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140"/>
    <w:rsid w:val="007B6334"/>
    <w:rsid w:val="007B6478"/>
    <w:rsid w:val="007B67F1"/>
    <w:rsid w:val="007B6C96"/>
    <w:rsid w:val="007B6E5C"/>
    <w:rsid w:val="007B6EFB"/>
    <w:rsid w:val="007B7078"/>
    <w:rsid w:val="007B70D5"/>
    <w:rsid w:val="007B7192"/>
    <w:rsid w:val="007B754A"/>
    <w:rsid w:val="007B772A"/>
    <w:rsid w:val="007B7896"/>
    <w:rsid w:val="007B7BCA"/>
    <w:rsid w:val="007C0347"/>
    <w:rsid w:val="007C08D6"/>
    <w:rsid w:val="007C0952"/>
    <w:rsid w:val="007C0BB6"/>
    <w:rsid w:val="007C0BE9"/>
    <w:rsid w:val="007C0D9C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D78"/>
    <w:rsid w:val="007C2FA8"/>
    <w:rsid w:val="007C3152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7B3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530"/>
    <w:rsid w:val="007D2AB8"/>
    <w:rsid w:val="007D2D92"/>
    <w:rsid w:val="007D31D2"/>
    <w:rsid w:val="007D3214"/>
    <w:rsid w:val="007D3313"/>
    <w:rsid w:val="007D34AA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7A7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0CE"/>
    <w:rsid w:val="007E10EC"/>
    <w:rsid w:val="007E1660"/>
    <w:rsid w:val="007E2092"/>
    <w:rsid w:val="007E2578"/>
    <w:rsid w:val="007E25CD"/>
    <w:rsid w:val="007E29E1"/>
    <w:rsid w:val="007E2B1F"/>
    <w:rsid w:val="007E2CB6"/>
    <w:rsid w:val="007E2CFD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14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6F"/>
    <w:rsid w:val="007F17F3"/>
    <w:rsid w:val="007F189A"/>
    <w:rsid w:val="007F198A"/>
    <w:rsid w:val="007F1A04"/>
    <w:rsid w:val="007F1A41"/>
    <w:rsid w:val="007F211A"/>
    <w:rsid w:val="007F2293"/>
    <w:rsid w:val="007F2470"/>
    <w:rsid w:val="007F24D9"/>
    <w:rsid w:val="007F2927"/>
    <w:rsid w:val="007F2B90"/>
    <w:rsid w:val="007F2EEA"/>
    <w:rsid w:val="007F37C2"/>
    <w:rsid w:val="007F3C4A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86"/>
    <w:rsid w:val="007F64CF"/>
    <w:rsid w:val="007F650D"/>
    <w:rsid w:val="007F6596"/>
    <w:rsid w:val="007F6751"/>
    <w:rsid w:val="007F686C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70C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3A1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5E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1DD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9BD"/>
    <w:rsid w:val="00814C9C"/>
    <w:rsid w:val="00814CFB"/>
    <w:rsid w:val="00814DB3"/>
    <w:rsid w:val="00814E3F"/>
    <w:rsid w:val="00814E4A"/>
    <w:rsid w:val="00814EA5"/>
    <w:rsid w:val="00815150"/>
    <w:rsid w:val="00815204"/>
    <w:rsid w:val="00815478"/>
    <w:rsid w:val="0081557F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0CD7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3FB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5DBB"/>
    <w:rsid w:val="00826038"/>
    <w:rsid w:val="008260E7"/>
    <w:rsid w:val="0082620B"/>
    <w:rsid w:val="0082665E"/>
    <w:rsid w:val="00826A99"/>
    <w:rsid w:val="00826ACB"/>
    <w:rsid w:val="00826C1C"/>
    <w:rsid w:val="00826F4F"/>
    <w:rsid w:val="00827266"/>
    <w:rsid w:val="0082744C"/>
    <w:rsid w:val="008277FD"/>
    <w:rsid w:val="00827CFD"/>
    <w:rsid w:val="00827E1B"/>
    <w:rsid w:val="0083012B"/>
    <w:rsid w:val="0083039F"/>
    <w:rsid w:val="00830649"/>
    <w:rsid w:val="008306FF"/>
    <w:rsid w:val="00830765"/>
    <w:rsid w:val="00830A76"/>
    <w:rsid w:val="00830AD7"/>
    <w:rsid w:val="00830B75"/>
    <w:rsid w:val="00830BC6"/>
    <w:rsid w:val="00830CAE"/>
    <w:rsid w:val="008314ED"/>
    <w:rsid w:val="00831E9F"/>
    <w:rsid w:val="0083202D"/>
    <w:rsid w:val="008324B2"/>
    <w:rsid w:val="0083253F"/>
    <w:rsid w:val="00832599"/>
    <w:rsid w:val="008326B7"/>
    <w:rsid w:val="00832732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4F54"/>
    <w:rsid w:val="00835203"/>
    <w:rsid w:val="00835298"/>
    <w:rsid w:val="008352BD"/>
    <w:rsid w:val="008355F0"/>
    <w:rsid w:val="008357A5"/>
    <w:rsid w:val="00835970"/>
    <w:rsid w:val="00835978"/>
    <w:rsid w:val="00835D45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A43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432"/>
    <w:rsid w:val="00842684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8A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8F6"/>
    <w:rsid w:val="00847F16"/>
    <w:rsid w:val="00847FF8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597"/>
    <w:rsid w:val="008527E8"/>
    <w:rsid w:val="00852A21"/>
    <w:rsid w:val="00852AF7"/>
    <w:rsid w:val="00852B37"/>
    <w:rsid w:val="00852C05"/>
    <w:rsid w:val="00852C2F"/>
    <w:rsid w:val="00852E2A"/>
    <w:rsid w:val="00852FA6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DCF"/>
    <w:rsid w:val="00856F02"/>
    <w:rsid w:val="00856FB8"/>
    <w:rsid w:val="0085756A"/>
    <w:rsid w:val="0085790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CA7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1F5B"/>
    <w:rsid w:val="008621E2"/>
    <w:rsid w:val="00862233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8B"/>
    <w:rsid w:val="00865DA3"/>
    <w:rsid w:val="008660A9"/>
    <w:rsid w:val="00866122"/>
    <w:rsid w:val="00866819"/>
    <w:rsid w:val="008668E7"/>
    <w:rsid w:val="008669BD"/>
    <w:rsid w:val="00866B57"/>
    <w:rsid w:val="00866CC7"/>
    <w:rsid w:val="00866D1E"/>
    <w:rsid w:val="00866D4F"/>
    <w:rsid w:val="00866FC5"/>
    <w:rsid w:val="00867070"/>
    <w:rsid w:val="008672E3"/>
    <w:rsid w:val="0086756E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E95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E5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27F"/>
    <w:rsid w:val="0087565E"/>
    <w:rsid w:val="00875863"/>
    <w:rsid w:val="008758B9"/>
    <w:rsid w:val="00875959"/>
    <w:rsid w:val="00875A0C"/>
    <w:rsid w:val="00875D38"/>
    <w:rsid w:val="00875DDB"/>
    <w:rsid w:val="00876147"/>
    <w:rsid w:val="00876486"/>
    <w:rsid w:val="00876634"/>
    <w:rsid w:val="008766C5"/>
    <w:rsid w:val="00876714"/>
    <w:rsid w:val="00876748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DDF"/>
    <w:rsid w:val="00881E2E"/>
    <w:rsid w:val="00881F37"/>
    <w:rsid w:val="00882010"/>
    <w:rsid w:val="008821A2"/>
    <w:rsid w:val="008821F6"/>
    <w:rsid w:val="00882265"/>
    <w:rsid w:val="00882B4A"/>
    <w:rsid w:val="00882B85"/>
    <w:rsid w:val="00882BA0"/>
    <w:rsid w:val="00882E2B"/>
    <w:rsid w:val="00882FAF"/>
    <w:rsid w:val="00883190"/>
    <w:rsid w:val="00883221"/>
    <w:rsid w:val="00883506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B43"/>
    <w:rsid w:val="00884DE3"/>
    <w:rsid w:val="0088533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0A"/>
    <w:rsid w:val="00890723"/>
    <w:rsid w:val="008908E2"/>
    <w:rsid w:val="00890FBD"/>
    <w:rsid w:val="00890FC6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9C0"/>
    <w:rsid w:val="00896CFC"/>
    <w:rsid w:val="00896E18"/>
    <w:rsid w:val="00896F51"/>
    <w:rsid w:val="00897398"/>
    <w:rsid w:val="00897972"/>
    <w:rsid w:val="00897EA3"/>
    <w:rsid w:val="00897ECF"/>
    <w:rsid w:val="008A09B7"/>
    <w:rsid w:val="008A0A00"/>
    <w:rsid w:val="008A0D81"/>
    <w:rsid w:val="008A0E3A"/>
    <w:rsid w:val="008A104D"/>
    <w:rsid w:val="008A11B4"/>
    <w:rsid w:val="008A11C2"/>
    <w:rsid w:val="008A14AC"/>
    <w:rsid w:val="008A1687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2E1D"/>
    <w:rsid w:val="008A327B"/>
    <w:rsid w:val="008A36A7"/>
    <w:rsid w:val="008A3926"/>
    <w:rsid w:val="008A39AA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CD3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CBD"/>
    <w:rsid w:val="008A7E28"/>
    <w:rsid w:val="008A7E94"/>
    <w:rsid w:val="008B0342"/>
    <w:rsid w:val="008B0458"/>
    <w:rsid w:val="008B048D"/>
    <w:rsid w:val="008B07C1"/>
    <w:rsid w:val="008B0A0A"/>
    <w:rsid w:val="008B0A37"/>
    <w:rsid w:val="008B0BD8"/>
    <w:rsid w:val="008B0C50"/>
    <w:rsid w:val="008B0D5B"/>
    <w:rsid w:val="008B1428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2B"/>
    <w:rsid w:val="008B59A7"/>
    <w:rsid w:val="008B5D5F"/>
    <w:rsid w:val="008B5EA1"/>
    <w:rsid w:val="008B5FC7"/>
    <w:rsid w:val="008B6249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E6A"/>
    <w:rsid w:val="008B7F4B"/>
    <w:rsid w:val="008C0333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9B2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1"/>
    <w:rsid w:val="008C6B44"/>
    <w:rsid w:val="008C6E87"/>
    <w:rsid w:val="008C7022"/>
    <w:rsid w:val="008C730D"/>
    <w:rsid w:val="008C7418"/>
    <w:rsid w:val="008C75C4"/>
    <w:rsid w:val="008C7846"/>
    <w:rsid w:val="008C7909"/>
    <w:rsid w:val="008C7B09"/>
    <w:rsid w:val="008C7B2C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7E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866"/>
    <w:rsid w:val="008D4BA1"/>
    <w:rsid w:val="008D501E"/>
    <w:rsid w:val="008D503B"/>
    <w:rsid w:val="008D52A3"/>
    <w:rsid w:val="008D532A"/>
    <w:rsid w:val="008D5684"/>
    <w:rsid w:val="008D5956"/>
    <w:rsid w:val="008D5A88"/>
    <w:rsid w:val="008D5BB8"/>
    <w:rsid w:val="008D5C3A"/>
    <w:rsid w:val="008D6176"/>
    <w:rsid w:val="008D624B"/>
    <w:rsid w:val="008D631A"/>
    <w:rsid w:val="008D6672"/>
    <w:rsid w:val="008D677B"/>
    <w:rsid w:val="008D67AC"/>
    <w:rsid w:val="008D6923"/>
    <w:rsid w:val="008D69DB"/>
    <w:rsid w:val="008D6C22"/>
    <w:rsid w:val="008D6D28"/>
    <w:rsid w:val="008D6D83"/>
    <w:rsid w:val="008D74A3"/>
    <w:rsid w:val="008D75FC"/>
    <w:rsid w:val="008D77EC"/>
    <w:rsid w:val="008D78FE"/>
    <w:rsid w:val="008D7C5E"/>
    <w:rsid w:val="008D7E52"/>
    <w:rsid w:val="008E0014"/>
    <w:rsid w:val="008E015B"/>
    <w:rsid w:val="008E03A4"/>
    <w:rsid w:val="008E047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0A3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F9"/>
    <w:rsid w:val="008E64D7"/>
    <w:rsid w:val="008E6942"/>
    <w:rsid w:val="008E6A99"/>
    <w:rsid w:val="008E6AAA"/>
    <w:rsid w:val="008E6C5E"/>
    <w:rsid w:val="008E741F"/>
    <w:rsid w:val="008E7644"/>
    <w:rsid w:val="008E766D"/>
    <w:rsid w:val="008E7EE3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8A"/>
    <w:rsid w:val="008F16B4"/>
    <w:rsid w:val="008F1B71"/>
    <w:rsid w:val="008F1B9F"/>
    <w:rsid w:val="008F1E14"/>
    <w:rsid w:val="008F1E68"/>
    <w:rsid w:val="008F23A1"/>
    <w:rsid w:val="008F23AF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BD7"/>
    <w:rsid w:val="00902D9C"/>
    <w:rsid w:val="00902F7A"/>
    <w:rsid w:val="00902FDF"/>
    <w:rsid w:val="0090341F"/>
    <w:rsid w:val="0090360E"/>
    <w:rsid w:val="00903A30"/>
    <w:rsid w:val="00903B3C"/>
    <w:rsid w:val="00903FDE"/>
    <w:rsid w:val="009042B5"/>
    <w:rsid w:val="009042C4"/>
    <w:rsid w:val="00904374"/>
    <w:rsid w:val="009044FE"/>
    <w:rsid w:val="0090472E"/>
    <w:rsid w:val="0090490C"/>
    <w:rsid w:val="00904D40"/>
    <w:rsid w:val="00905727"/>
    <w:rsid w:val="0090574E"/>
    <w:rsid w:val="009057D6"/>
    <w:rsid w:val="0090583E"/>
    <w:rsid w:val="009058EC"/>
    <w:rsid w:val="00905DB8"/>
    <w:rsid w:val="00906133"/>
    <w:rsid w:val="00906242"/>
    <w:rsid w:val="009064BE"/>
    <w:rsid w:val="00906690"/>
    <w:rsid w:val="00906BFA"/>
    <w:rsid w:val="0090712A"/>
    <w:rsid w:val="00907488"/>
    <w:rsid w:val="009074A2"/>
    <w:rsid w:val="009074CA"/>
    <w:rsid w:val="0090774B"/>
    <w:rsid w:val="00907895"/>
    <w:rsid w:val="009078C1"/>
    <w:rsid w:val="00907D67"/>
    <w:rsid w:val="00910433"/>
    <w:rsid w:val="00910453"/>
    <w:rsid w:val="0091056C"/>
    <w:rsid w:val="00910616"/>
    <w:rsid w:val="009109EA"/>
    <w:rsid w:val="00910CD7"/>
    <w:rsid w:val="00910E0F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5C"/>
    <w:rsid w:val="00914787"/>
    <w:rsid w:val="0091478A"/>
    <w:rsid w:val="00914C14"/>
    <w:rsid w:val="00914D99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1D8"/>
    <w:rsid w:val="00917431"/>
    <w:rsid w:val="0091769A"/>
    <w:rsid w:val="00917AC5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4D5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40"/>
    <w:rsid w:val="00934765"/>
    <w:rsid w:val="009347F2"/>
    <w:rsid w:val="009347F7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6C9"/>
    <w:rsid w:val="00942868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CE0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5B3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5C2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178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0A8"/>
    <w:rsid w:val="00963111"/>
    <w:rsid w:val="00963258"/>
    <w:rsid w:val="0096331A"/>
    <w:rsid w:val="009637D6"/>
    <w:rsid w:val="00963853"/>
    <w:rsid w:val="00963975"/>
    <w:rsid w:val="00963A38"/>
    <w:rsid w:val="00963C1E"/>
    <w:rsid w:val="00963F31"/>
    <w:rsid w:val="00964042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B8C"/>
    <w:rsid w:val="00965D05"/>
    <w:rsid w:val="00965D88"/>
    <w:rsid w:val="00966010"/>
    <w:rsid w:val="0096626A"/>
    <w:rsid w:val="009668A9"/>
    <w:rsid w:val="00966994"/>
    <w:rsid w:val="00966A46"/>
    <w:rsid w:val="00966D3C"/>
    <w:rsid w:val="00966E07"/>
    <w:rsid w:val="00966E45"/>
    <w:rsid w:val="00966F5B"/>
    <w:rsid w:val="0096701C"/>
    <w:rsid w:val="00967174"/>
    <w:rsid w:val="009671DA"/>
    <w:rsid w:val="009675C2"/>
    <w:rsid w:val="009675E0"/>
    <w:rsid w:val="0096788C"/>
    <w:rsid w:val="0096799B"/>
    <w:rsid w:val="00967C1D"/>
    <w:rsid w:val="00967E50"/>
    <w:rsid w:val="0097006C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3CF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CD7"/>
    <w:rsid w:val="00976F3D"/>
    <w:rsid w:val="00977020"/>
    <w:rsid w:val="009771F3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A45"/>
    <w:rsid w:val="00981B08"/>
    <w:rsid w:val="00981CEF"/>
    <w:rsid w:val="00981D2B"/>
    <w:rsid w:val="00981E48"/>
    <w:rsid w:val="00981E58"/>
    <w:rsid w:val="009822A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3F50"/>
    <w:rsid w:val="00984025"/>
    <w:rsid w:val="009841DB"/>
    <w:rsid w:val="009846F4"/>
    <w:rsid w:val="00984841"/>
    <w:rsid w:val="00984978"/>
    <w:rsid w:val="00984B6E"/>
    <w:rsid w:val="00984B7C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1"/>
    <w:rsid w:val="009863EF"/>
    <w:rsid w:val="00986490"/>
    <w:rsid w:val="00986BD8"/>
    <w:rsid w:val="00986CC0"/>
    <w:rsid w:val="00986D83"/>
    <w:rsid w:val="00986DCA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783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333"/>
    <w:rsid w:val="009A162E"/>
    <w:rsid w:val="009A16E9"/>
    <w:rsid w:val="009A1AF0"/>
    <w:rsid w:val="009A1DC7"/>
    <w:rsid w:val="009A1DD7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1A8"/>
    <w:rsid w:val="009A4E43"/>
    <w:rsid w:val="009A5047"/>
    <w:rsid w:val="009A544F"/>
    <w:rsid w:val="009A56CB"/>
    <w:rsid w:val="009A5A20"/>
    <w:rsid w:val="009A5D00"/>
    <w:rsid w:val="009A5F02"/>
    <w:rsid w:val="009A5F91"/>
    <w:rsid w:val="009A619E"/>
    <w:rsid w:val="009A63DA"/>
    <w:rsid w:val="009A68F0"/>
    <w:rsid w:val="009A6C95"/>
    <w:rsid w:val="009A7355"/>
    <w:rsid w:val="009A7471"/>
    <w:rsid w:val="009A75F0"/>
    <w:rsid w:val="009A76EC"/>
    <w:rsid w:val="009A7833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1D86"/>
    <w:rsid w:val="009B27DD"/>
    <w:rsid w:val="009B2839"/>
    <w:rsid w:val="009B2876"/>
    <w:rsid w:val="009B2962"/>
    <w:rsid w:val="009B29D2"/>
    <w:rsid w:val="009B2CAA"/>
    <w:rsid w:val="009B2CFB"/>
    <w:rsid w:val="009B2E9C"/>
    <w:rsid w:val="009B2ECA"/>
    <w:rsid w:val="009B30C1"/>
    <w:rsid w:val="009B33C3"/>
    <w:rsid w:val="009B33CF"/>
    <w:rsid w:val="009B341B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3E6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99C"/>
    <w:rsid w:val="009B7CDA"/>
    <w:rsid w:val="009B7E9C"/>
    <w:rsid w:val="009C0236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55D"/>
    <w:rsid w:val="009C1721"/>
    <w:rsid w:val="009C17FB"/>
    <w:rsid w:val="009C1862"/>
    <w:rsid w:val="009C1A88"/>
    <w:rsid w:val="009C1D24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4DD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934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8A7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39B"/>
    <w:rsid w:val="009D4A63"/>
    <w:rsid w:val="009D4C9E"/>
    <w:rsid w:val="009D4D09"/>
    <w:rsid w:val="009D5280"/>
    <w:rsid w:val="009D55A3"/>
    <w:rsid w:val="009D5730"/>
    <w:rsid w:val="009D5738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62C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A14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1D2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3F20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4F3"/>
    <w:rsid w:val="009F67FC"/>
    <w:rsid w:val="009F6E42"/>
    <w:rsid w:val="009F70E1"/>
    <w:rsid w:val="009F73BB"/>
    <w:rsid w:val="009F76FD"/>
    <w:rsid w:val="009F7774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74A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8AB"/>
    <w:rsid w:val="00A03C53"/>
    <w:rsid w:val="00A03D75"/>
    <w:rsid w:val="00A03EF7"/>
    <w:rsid w:val="00A049BB"/>
    <w:rsid w:val="00A04D05"/>
    <w:rsid w:val="00A0535C"/>
    <w:rsid w:val="00A054AD"/>
    <w:rsid w:val="00A0564C"/>
    <w:rsid w:val="00A05721"/>
    <w:rsid w:val="00A05871"/>
    <w:rsid w:val="00A05A96"/>
    <w:rsid w:val="00A05CF1"/>
    <w:rsid w:val="00A05D92"/>
    <w:rsid w:val="00A05F45"/>
    <w:rsid w:val="00A06276"/>
    <w:rsid w:val="00A06581"/>
    <w:rsid w:val="00A06B98"/>
    <w:rsid w:val="00A06BF8"/>
    <w:rsid w:val="00A06C5A"/>
    <w:rsid w:val="00A070B5"/>
    <w:rsid w:val="00A07350"/>
    <w:rsid w:val="00A073CD"/>
    <w:rsid w:val="00A07494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B"/>
    <w:rsid w:val="00A10EEF"/>
    <w:rsid w:val="00A111B0"/>
    <w:rsid w:val="00A112A6"/>
    <w:rsid w:val="00A1167F"/>
    <w:rsid w:val="00A118A6"/>
    <w:rsid w:val="00A119EB"/>
    <w:rsid w:val="00A11A56"/>
    <w:rsid w:val="00A11B0A"/>
    <w:rsid w:val="00A11C0D"/>
    <w:rsid w:val="00A11F04"/>
    <w:rsid w:val="00A12374"/>
    <w:rsid w:val="00A1257B"/>
    <w:rsid w:val="00A12BFD"/>
    <w:rsid w:val="00A12D56"/>
    <w:rsid w:val="00A1341E"/>
    <w:rsid w:val="00A1352A"/>
    <w:rsid w:val="00A13737"/>
    <w:rsid w:val="00A13990"/>
    <w:rsid w:val="00A13AE5"/>
    <w:rsid w:val="00A13D75"/>
    <w:rsid w:val="00A146A3"/>
    <w:rsid w:val="00A146D0"/>
    <w:rsid w:val="00A14FFB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5E3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45C"/>
    <w:rsid w:val="00A23C66"/>
    <w:rsid w:val="00A23CA5"/>
    <w:rsid w:val="00A244F3"/>
    <w:rsid w:val="00A24533"/>
    <w:rsid w:val="00A24CEE"/>
    <w:rsid w:val="00A25804"/>
    <w:rsid w:val="00A2588E"/>
    <w:rsid w:val="00A2591C"/>
    <w:rsid w:val="00A25A7B"/>
    <w:rsid w:val="00A25B8B"/>
    <w:rsid w:val="00A260F8"/>
    <w:rsid w:val="00A26248"/>
    <w:rsid w:val="00A26918"/>
    <w:rsid w:val="00A26E37"/>
    <w:rsid w:val="00A26F72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34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21"/>
    <w:rsid w:val="00A31EDE"/>
    <w:rsid w:val="00A3205F"/>
    <w:rsid w:val="00A32916"/>
    <w:rsid w:val="00A32A5B"/>
    <w:rsid w:val="00A32F32"/>
    <w:rsid w:val="00A32F4C"/>
    <w:rsid w:val="00A32FF5"/>
    <w:rsid w:val="00A33171"/>
    <w:rsid w:val="00A3345A"/>
    <w:rsid w:val="00A336DF"/>
    <w:rsid w:val="00A336F9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05"/>
    <w:rsid w:val="00A3537D"/>
    <w:rsid w:val="00A354C0"/>
    <w:rsid w:val="00A35EA4"/>
    <w:rsid w:val="00A35F12"/>
    <w:rsid w:val="00A3625A"/>
    <w:rsid w:val="00A364EB"/>
    <w:rsid w:val="00A36888"/>
    <w:rsid w:val="00A368DF"/>
    <w:rsid w:val="00A36B58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3CB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9A1"/>
    <w:rsid w:val="00A42AD0"/>
    <w:rsid w:val="00A42B38"/>
    <w:rsid w:val="00A42BC9"/>
    <w:rsid w:val="00A42F7F"/>
    <w:rsid w:val="00A430A1"/>
    <w:rsid w:val="00A433C6"/>
    <w:rsid w:val="00A43731"/>
    <w:rsid w:val="00A4387E"/>
    <w:rsid w:val="00A438C7"/>
    <w:rsid w:val="00A44062"/>
    <w:rsid w:val="00A44105"/>
    <w:rsid w:val="00A444AD"/>
    <w:rsid w:val="00A446C0"/>
    <w:rsid w:val="00A4485F"/>
    <w:rsid w:val="00A44A7A"/>
    <w:rsid w:val="00A44C1C"/>
    <w:rsid w:val="00A450DC"/>
    <w:rsid w:val="00A450E7"/>
    <w:rsid w:val="00A45AED"/>
    <w:rsid w:val="00A45B63"/>
    <w:rsid w:val="00A45DD6"/>
    <w:rsid w:val="00A45ECC"/>
    <w:rsid w:val="00A4606B"/>
    <w:rsid w:val="00A4610A"/>
    <w:rsid w:val="00A4628A"/>
    <w:rsid w:val="00A464D0"/>
    <w:rsid w:val="00A46572"/>
    <w:rsid w:val="00A469C8"/>
    <w:rsid w:val="00A46E7D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0E2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B32"/>
    <w:rsid w:val="00A57C2D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0F3"/>
    <w:rsid w:val="00A6312E"/>
    <w:rsid w:val="00A6374E"/>
    <w:rsid w:val="00A6386A"/>
    <w:rsid w:val="00A63C01"/>
    <w:rsid w:val="00A63CF0"/>
    <w:rsid w:val="00A63DF6"/>
    <w:rsid w:val="00A63E3F"/>
    <w:rsid w:val="00A63F01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9C6"/>
    <w:rsid w:val="00A67B1C"/>
    <w:rsid w:val="00A67CBD"/>
    <w:rsid w:val="00A67D0D"/>
    <w:rsid w:val="00A67D52"/>
    <w:rsid w:val="00A704ED"/>
    <w:rsid w:val="00A70582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3D9"/>
    <w:rsid w:val="00A716D9"/>
    <w:rsid w:val="00A718D5"/>
    <w:rsid w:val="00A71AF4"/>
    <w:rsid w:val="00A71B35"/>
    <w:rsid w:val="00A71CAB"/>
    <w:rsid w:val="00A71D82"/>
    <w:rsid w:val="00A72138"/>
    <w:rsid w:val="00A72401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735"/>
    <w:rsid w:val="00A77A28"/>
    <w:rsid w:val="00A77FA3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70F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B18"/>
    <w:rsid w:val="00A83B53"/>
    <w:rsid w:val="00A83D39"/>
    <w:rsid w:val="00A83D5A"/>
    <w:rsid w:val="00A83DC7"/>
    <w:rsid w:val="00A83E80"/>
    <w:rsid w:val="00A842F7"/>
    <w:rsid w:val="00A84340"/>
    <w:rsid w:val="00A84626"/>
    <w:rsid w:val="00A8475A"/>
    <w:rsid w:val="00A84872"/>
    <w:rsid w:val="00A84888"/>
    <w:rsid w:val="00A84A03"/>
    <w:rsid w:val="00A84BB3"/>
    <w:rsid w:val="00A84C20"/>
    <w:rsid w:val="00A84E13"/>
    <w:rsid w:val="00A84E57"/>
    <w:rsid w:val="00A84FCF"/>
    <w:rsid w:val="00A853D9"/>
    <w:rsid w:val="00A859BC"/>
    <w:rsid w:val="00A85B29"/>
    <w:rsid w:val="00A85DF0"/>
    <w:rsid w:val="00A85E64"/>
    <w:rsid w:val="00A85F73"/>
    <w:rsid w:val="00A8621C"/>
    <w:rsid w:val="00A86221"/>
    <w:rsid w:val="00A8630E"/>
    <w:rsid w:val="00A86388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D8"/>
    <w:rsid w:val="00A90DD6"/>
    <w:rsid w:val="00A90DE5"/>
    <w:rsid w:val="00A90F5B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A8A"/>
    <w:rsid w:val="00A92C8F"/>
    <w:rsid w:val="00A92D97"/>
    <w:rsid w:val="00A92F40"/>
    <w:rsid w:val="00A931E6"/>
    <w:rsid w:val="00A935D9"/>
    <w:rsid w:val="00A935EE"/>
    <w:rsid w:val="00A9381A"/>
    <w:rsid w:val="00A938C7"/>
    <w:rsid w:val="00A93BCB"/>
    <w:rsid w:val="00A93C0C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049"/>
    <w:rsid w:val="00A9621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D69"/>
    <w:rsid w:val="00AA4E31"/>
    <w:rsid w:val="00AA4F93"/>
    <w:rsid w:val="00AA51E0"/>
    <w:rsid w:val="00AA5257"/>
    <w:rsid w:val="00AA5278"/>
    <w:rsid w:val="00AA5693"/>
    <w:rsid w:val="00AA58DE"/>
    <w:rsid w:val="00AA5B67"/>
    <w:rsid w:val="00AA5CEB"/>
    <w:rsid w:val="00AA5D86"/>
    <w:rsid w:val="00AA5EB8"/>
    <w:rsid w:val="00AA5FAF"/>
    <w:rsid w:val="00AA5FC7"/>
    <w:rsid w:val="00AA608B"/>
    <w:rsid w:val="00AA6324"/>
    <w:rsid w:val="00AA653D"/>
    <w:rsid w:val="00AA65A3"/>
    <w:rsid w:val="00AA65D5"/>
    <w:rsid w:val="00AA678B"/>
    <w:rsid w:val="00AA6855"/>
    <w:rsid w:val="00AA6AF1"/>
    <w:rsid w:val="00AA7047"/>
    <w:rsid w:val="00AA7048"/>
    <w:rsid w:val="00AA722E"/>
    <w:rsid w:val="00AA735A"/>
    <w:rsid w:val="00AA740D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C10"/>
    <w:rsid w:val="00AB1D0C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243"/>
    <w:rsid w:val="00AB535C"/>
    <w:rsid w:val="00AB5409"/>
    <w:rsid w:val="00AB567E"/>
    <w:rsid w:val="00AB58B7"/>
    <w:rsid w:val="00AB592D"/>
    <w:rsid w:val="00AB5B66"/>
    <w:rsid w:val="00AB60FF"/>
    <w:rsid w:val="00AB62F6"/>
    <w:rsid w:val="00AB650E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DB5"/>
    <w:rsid w:val="00AC0F54"/>
    <w:rsid w:val="00AC1103"/>
    <w:rsid w:val="00AC123D"/>
    <w:rsid w:val="00AC124B"/>
    <w:rsid w:val="00AC16A8"/>
    <w:rsid w:val="00AC202E"/>
    <w:rsid w:val="00AC215E"/>
    <w:rsid w:val="00AC2532"/>
    <w:rsid w:val="00AC285A"/>
    <w:rsid w:val="00AC2933"/>
    <w:rsid w:val="00AC2CF4"/>
    <w:rsid w:val="00AC2D28"/>
    <w:rsid w:val="00AC2ECB"/>
    <w:rsid w:val="00AC2F90"/>
    <w:rsid w:val="00AC300D"/>
    <w:rsid w:val="00AC31C1"/>
    <w:rsid w:val="00AC3369"/>
    <w:rsid w:val="00AC3383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8D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3CD"/>
    <w:rsid w:val="00AD05D9"/>
    <w:rsid w:val="00AD07C2"/>
    <w:rsid w:val="00AD0C96"/>
    <w:rsid w:val="00AD10E0"/>
    <w:rsid w:val="00AD1294"/>
    <w:rsid w:val="00AD12AF"/>
    <w:rsid w:val="00AD1479"/>
    <w:rsid w:val="00AD1A49"/>
    <w:rsid w:val="00AD1FAC"/>
    <w:rsid w:val="00AD235D"/>
    <w:rsid w:val="00AD283E"/>
    <w:rsid w:val="00AD286B"/>
    <w:rsid w:val="00AD296F"/>
    <w:rsid w:val="00AD2BDB"/>
    <w:rsid w:val="00AD2DCF"/>
    <w:rsid w:val="00AD34AD"/>
    <w:rsid w:val="00AD37A9"/>
    <w:rsid w:val="00AD39F3"/>
    <w:rsid w:val="00AD3A2D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A57"/>
    <w:rsid w:val="00AD5B84"/>
    <w:rsid w:val="00AD5C68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D7FBF"/>
    <w:rsid w:val="00AE0083"/>
    <w:rsid w:val="00AE028E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C19"/>
    <w:rsid w:val="00AE0D60"/>
    <w:rsid w:val="00AE11FE"/>
    <w:rsid w:val="00AE1310"/>
    <w:rsid w:val="00AE139C"/>
    <w:rsid w:val="00AE1641"/>
    <w:rsid w:val="00AE1729"/>
    <w:rsid w:val="00AE18CA"/>
    <w:rsid w:val="00AE1AC6"/>
    <w:rsid w:val="00AE1C68"/>
    <w:rsid w:val="00AE2188"/>
    <w:rsid w:val="00AE245E"/>
    <w:rsid w:val="00AE246A"/>
    <w:rsid w:val="00AE24B6"/>
    <w:rsid w:val="00AE2533"/>
    <w:rsid w:val="00AE25AD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787"/>
    <w:rsid w:val="00AF0C39"/>
    <w:rsid w:val="00AF1073"/>
    <w:rsid w:val="00AF108F"/>
    <w:rsid w:val="00AF11F7"/>
    <w:rsid w:val="00AF1709"/>
    <w:rsid w:val="00AF2553"/>
    <w:rsid w:val="00AF2718"/>
    <w:rsid w:val="00AF2B47"/>
    <w:rsid w:val="00AF3009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191"/>
    <w:rsid w:val="00AF5395"/>
    <w:rsid w:val="00AF53C5"/>
    <w:rsid w:val="00AF55E7"/>
    <w:rsid w:val="00AF56CC"/>
    <w:rsid w:val="00AF5769"/>
    <w:rsid w:val="00AF582B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5B9"/>
    <w:rsid w:val="00B00763"/>
    <w:rsid w:val="00B00A34"/>
    <w:rsid w:val="00B00BC1"/>
    <w:rsid w:val="00B00DBD"/>
    <w:rsid w:val="00B00F22"/>
    <w:rsid w:val="00B00FAD"/>
    <w:rsid w:val="00B0107C"/>
    <w:rsid w:val="00B0122F"/>
    <w:rsid w:val="00B01389"/>
    <w:rsid w:val="00B01590"/>
    <w:rsid w:val="00B01620"/>
    <w:rsid w:val="00B01EB6"/>
    <w:rsid w:val="00B0212D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62"/>
    <w:rsid w:val="00B03C81"/>
    <w:rsid w:val="00B040A7"/>
    <w:rsid w:val="00B0410A"/>
    <w:rsid w:val="00B048C0"/>
    <w:rsid w:val="00B04F4F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07FE2"/>
    <w:rsid w:val="00B10096"/>
    <w:rsid w:val="00B10129"/>
    <w:rsid w:val="00B10174"/>
    <w:rsid w:val="00B10333"/>
    <w:rsid w:val="00B103CB"/>
    <w:rsid w:val="00B104F0"/>
    <w:rsid w:val="00B1056A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8AE"/>
    <w:rsid w:val="00B12C6E"/>
    <w:rsid w:val="00B131C0"/>
    <w:rsid w:val="00B133AD"/>
    <w:rsid w:val="00B13C28"/>
    <w:rsid w:val="00B13D04"/>
    <w:rsid w:val="00B14161"/>
    <w:rsid w:val="00B14420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24E"/>
    <w:rsid w:val="00B16453"/>
    <w:rsid w:val="00B164AB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3C1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BD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2B4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C68"/>
    <w:rsid w:val="00B40D9A"/>
    <w:rsid w:val="00B40F2E"/>
    <w:rsid w:val="00B411AC"/>
    <w:rsid w:val="00B4149F"/>
    <w:rsid w:val="00B414DB"/>
    <w:rsid w:val="00B4164E"/>
    <w:rsid w:val="00B41915"/>
    <w:rsid w:val="00B41A7C"/>
    <w:rsid w:val="00B41B83"/>
    <w:rsid w:val="00B41B9E"/>
    <w:rsid w:val="00B41F0F"/>
    <w:rsid w:val="00B41F92"/>
    <w:rsid w:val="00B42265"/>
    <w:rsid w:val="00B4263B"/>
    <w:rsid w:val="00B429F8"/>
    <w:rsid w:val="00B42A85"/>
    <w:rsid w:val="00B42C3C"/>
    <w:rsid w:val="00B42C74"/>
    <w:rsid w:val="00B430F6"/>
    <w:rsid w:val="00B433C9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5A"/>
    <w:rsid w:val="00B4537C"/>
    <w:rsid w:val="00B454C6"/>
    <w:rsid w:val="00B454EC"/>
    <w:rsid w:val="00B455E1"/>
    <w:rsid w:val="00B456C6"/>
    <w:rsid w:val="00B45ADB"/>
    <w:rsid w:val="00B45C80"/>
    <w:rsid w:val="00B45C8F"/>
    <w:rsid w:val="00B45EC7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0D3"/>
    <w:rsid w:val="00B51190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1C1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1D"/>
    <w:rsid w:val="00B55B67"/>
    <w:rsid w:val="00B55BA4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A13"/>
    <w:rsid w:val="00B56E0D"/>
    <w:rsid w:val="00B56F7D"/>
    <w:rsid w:val="00B5719F"/>
    <w:rsid w:val="00B571AC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BF8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71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67E15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4EB2"/>
    <w:rsid w:val="00B75693"/>
    <w:rsid w:val="00B758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36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5D3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D6A"/>
    <w:rsid w:val="00B87E4C"/>
    <w:rsid w:val="00B87F24"/>
    <w:rsid w:val="00B87FA2"/>
    <w:rsid w:val="00B904E8"/>
    <w:rsid w:val="00B9050B"/>
    <w:rsid w:val="00B90570"/>
    <w:rsid w:val="00B906A4"/>
    <w:rsid w:val="00B90756"/>
    <w:rsid w:val="00B907B5"/>
    <w:rsid w:val="00B9080A"/>
    <w:rsid w:val="00B90D4D"/>
    <w:rsid w:val="00B90F30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846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420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A89"/>
    <w:rsid w:val="00BA1C7D"/>
    <w:rsid w:val="00BA1D0B"/>
    <w:rsid w:val="00BA1E67"/>
    <w:rsid w:val="00BA1EE4"/>
    <w:rsid w:val="00BA2161"/>
    <w:rsid w:val="00BA22AC"/>
    <w:rsid w:val="00BA2832"/>
    <w:rsid w:val="00BA28DD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3F0C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54"/>
    <w:rsid w:val="00BB11BB"/>
    <w:rsid w:val="00BB12D0"/>
    <w:rsid w:val="00BB1377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0F3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4C68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2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5DD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6F75"/>
    <w:rsid w:val="00BC709B"/>
    <w:rsid w:val="00BC7220"/>
    <w:rsid w:val="00BC7490"/>
    <w:rsid w:val="00BC75DA"/>
    <w:rsid w:val="00BC765B"/>
    <w:rsid w:val="00BC7707"/>
    <w:rsid w:val="00BC7962"/>
    <w:rsid w:val="00BC79CB"/>
    <w:rsid w:val="00BC7BA2"/>
    <w:rsid w:val="00BC7BCC"/>
    <w:rsid w:val="00BC7C48"/>
    <w:rsid w:val="00BC7C85"/>
    <w:rsid w:val="00BC7CF8"/>
    <w:rsid w:val="00BD04A9"/>
    <w:rsid w:val="00BD05CF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8D2"/>
    <w:rsid w:val="00BD4905"/>
    <w:rsid w:val="00BD4B2D"/>
    <w:rsid w:val="00BD4E82"/>
    <w:rsid w:val="00BD5130"/>
    <w:rsid w:val="00BD5498"/>
    <w:rsid w:val="00BD5501"/>
    <w:rsid w:val="00BD579D"/>
    <w:rsid w:val="00BD591E"/>
    <w:rsid w:val="00BD599D"/>
    <w:rsid w:val="00BD5B4A"/>
    <w:rsid w:val="00BD6051"/>
    <w:rsid w:val="00BD61C1"/>
    <w:rsid w:val="00BD65BA"/>
    <w:rsid w:val="00BD674D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0F4B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1E27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5C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097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126"/>
    <w:rsid w:val="00BF1159"/>
    <w:rsid w:val="00BF1247"/>
    <w:rsid w:val="00BF14CE"/>
    <w:rsid w:val="00BF14FE"/>
    <w:rsid w:val="00BF1562"/>
    <w:rsid w:val="00BF15C6"/>
    <w:rsid w:val="00BF1838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0B6"/>
    <w:rsid w:val="00BF41B4"/>
    <w:rsid w:val="00BF429E"/>
    <w:rsid w:val="00BF45D3"/>
    <w:rsid w:val="00BF46F7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7D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B79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62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E72"/>
    <w:rsid w:val="00C04F22"/>
    <w:rsid w:val="00C04F5D"/>
    <w:rsid w:val="00C0550D"/>
    <w:rsid w:val="00C05763"/>
    <w:rsid w:val="00C05930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8FC"/>
    <w:rsid w:val="00C07FBD"/>
    <w:rsid w:val="00C07FFE"/>
    <w:rsid w:val="00C102C5"/>
    <w:rsid w:val="00C10349"/>
    <w:rsid w:val="00C10977"/>
    <w:rsid w:val="00C10B4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98C"/>
    <w:rsid w:val="00C129E4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0F"/>
    <w:rsid w:val="00C15774"/>
    <w:rsid w:val="00C15CFD"/>
    <w:rsid w:val="00C16066"/>
    <w:rsid w:val="00C16748"/>
    <w:rsid w:val="00C167A7"/>
    <w:rsid w:val="00C16827"/>
    <w:rsid w:val="00C1686A"/>
    <w:rsid w:val="00C16878"/>
    <w:rsid w:val="00C169AB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02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329"/>
    <w:rsid w:val="00C2660B"/>
    <w:rsid w:val="00C26BF6"/>
    <w:rsid w:val="00C26C78"/>
    <w:rsid w:val="00C26CD6"/>
    <w:rsid w:val="00C26D7C"/>
    <w:rsid w:val="00C26FF2"/>
    <w:rsid w:val="00C2730E"/>
    <w:rsid w:val="00C2749E"/>
    <w:rsid w:val="00C2798B"/>
    <w:rsid w:val="00C3059D"/>
    <w:rsid w:val="00C3080D"/>
    <w:rsid w:val="00C30B87"/>
    <w:rsid w:val="00C30C5E"/>
    <w:rsid w:val="00C30EFC"/>
    <w:rsid w:val="00C312A4"/>
    <w:rsid w:val="00C314CD"/>
    <w:rsid w:val="00C31EC7"/>
    <w:rsid w:val="00C3251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88F"/>
    <w:rsid w:val="00C34964"/>
    <w:rsid w:val="00C34C85"/>
    <w:rsid w:val="00C34D13"/>
    <w:rsid w:val="00C34D94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5CA"/>
    <w:rsid w:val="00C3791C"/>
    <w:rsid w:val="00C37DCA"/>
    <w:rsid w:val="00C37FE6"/>
    <w:rsid w:val="00C40047"/>
    <w:rsid w:val="00C4005B"/>
    <w:rsid w:val="00C40874"/>
    <w:rsid w:val="00C408EE"/>
    <w:rsid w:val="00C40921"/>
    <w:rsid w:val="00C409DA"/>
    <w:rsid w:val="00C40C1A"/>
    <w:rsid w:val="00C40CF3"/>
    <w:rsid w:val="00C40D3B"/>
    <w:rsid w:val="00C410E8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844"/>
    <w:rsid w:val="00C43991"/>
    <w:rsid w:val="00C441BB"/>
    <w:rsid w:val="00C4429C"/>
    <w:rsid w:val="00C443FB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5DE4"/>
    <w:rsid w:val="00C4601B"/>
    <w:rsid w:val="00C4606C"/>
    <w:rsid w:val="00C461CA"/>
    <w:rsid w:val="00C46653"/>
    <w:rsid w:val="00C46697"/>
    <w:rsid w:val="00C46784"/>
    <w:rsid w:val="00C46841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D3F"/>
    <w:rsid w:val="00C55DBD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3A7"/>
    <w:rsid w:val="00C6070D"/>
    <w:rsid w:val="00C607A3"/>
    <w:rsid w:val="00C608E2"/>
    <w:rsid w:val="00C60DFC"/>
    <w:rsid w:val="00C60FBF"/>
    <w:rsid w:val="00C61000"/>
    <w:rsid w:val="00C6112D"/>
    <w:rsid w:val="00C612D2"/>
    <w:rsid w:val="00C6146F"/>
    <w:rsid w:val="00C61832"/>
    <w:rsid w:val="00C618AD"/>
    <w:rsid w:val="00C618DD"/>
    <w:rsid w:val="00C61A48"/>
    <w:rsid w:val="00C61DA4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F63"/>
    <w:rsid w:val="00C632DA"/>
    <w:rsid w:val="00C63513"/>
    <w:rsid w:val="00C63588"/>
    <w:rsid w:val="00C636DA"/>
    <w:rsid w:val="00C63731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1E0B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51F"/>
    <w:rsid w:val="00C746A1"/>
    <w:rsid w:val="00C747E7"/>
    <w:rsid w:val="00C74A0D"/>
    <w:rsid w:val="00C75070"/>
    <w:rsid w:val="00C75096"/>
    <w:rsid w:val="00C755CE"/>
    <w:rsid w:val="00C7572F"/>
    <w:rsid w:val="00C75A4D"/>
    <w:rsid w:val="00C75A6B"/>
    <w:rsid w:val="00C75AB8"/>
    <w:rsid w:val="00C761C9"/>
    <w:rsid w:val="00C76279"/>
    <w:rsid w:val="00C7638B"/>
    <w:rsid w:val="00C7655E"/>
    <w:rsid w:val="00C765EF"/>
    <w:rsid w:val="00C76633"/>
    <w:rsid w:val="00C767F3"/>
    <w:rsid w:val="00C7695D"/>
    <w:rsid w:val="00C76FE3"/>
    <w:rsid w:val="00C77072"/>
    <w:rsid w:val="00C7711C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839"/>
    <w:rsid w:val="00C80918"/>
    <w:rsid w:val="00C80987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05"/>
    <w:rsid w:val="00C829A3"/>
    <w:rsid w:val="00C829F6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30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6F51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6EB"/>
    <w:rsid w:val="00C93A18"/>
    <w:rsid w:val="00C93D92"/>
    <w:rsid w:val="00C93F1C"/>
    <w:rsid w:val="00C94508"/>
    <w:rsid w:val="00C946B3"/>
    <w:rsid w:val="00C946D3"/>
    <w:rsid w:val="00C94793"/>
    <w:rsid w:val="00C94891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609"/>
    <w:rsid w:val="00CA1841"/>
    <w:rsid w:val="00CA1AB5"/>
    <w:rsid w:val="00CA1B69"/>
    <w:rsid w:val="00CA1D0B"/>
    <w:rsid w:val="00CA207C"/>
    <w:rsid w:val="00CA21E6"/>
    <w:rsid w:val="00CA2214"/>
    <w:rsid w:val="00CA22B3"/>
    <w:rsid w:val="00CA2352"/>
    <w:rsid w:val="00CA24AD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828"/>
    <w:rsid w:val="00CA38AF"/>
    <w:rsid w:val="00CA3D86"/>
    <w:rsid w:val="00CA3F9E"/>
    <w:rsid w:val="00CA4244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D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6F61"/>
    <w:rsid w:val="00CA70C5"/>
    <w:rsid w:val="00CA727C"/>
    <w:rsid w:val="00CA741C"/>
    <w:rsid w:val="00CA76C3"/>
    <w:rsid w:val="00CA7A1D"/>
    <w:rsid w:val="00CA7AC7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2F37"/>
    <w:rsid w:val="00CB31C1"/>
    <w:rsid w:val="00CB3288"/>
    <w:rsid w:val="00CB32BB"/>
    <w:rsid w:val="00CB375B"/>
    <w:rsid w:val="00CB3B0B"/>
    <w:rsid w:val="00CB3E10"/>
    <w:rsid w:val="00CB3EF1"/>
    <w:rsid w:val="00CB4027"/>
    <w:rsid w:val="00CB43AA"/>
    <w:rsid w:val="00CB4427"/>
    <w:rsid w:val="00CB4568"/>
    <w:rsid w:val="00CB458D"/>
    <w:rsid w:val="00CB460E"/>
    <w:rsid w:val="00CB47B6"/>
    <w:rsid w:val="00CB4C26"/>
    <w:rsid w:val="00CB4EE4"/>
    <w:rsid w:val="00CB4F15"/>
    <w:rsid w:val="00CB528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8A2"/>
    <w:rsid w:val="00CC2A28"/>
    <w:rsid w:val="00CC2B03"/>
    <w:rsid w:val="00CC2C34"/>
    <w:rsid w:val="00CC2D8A"/>
    <w:rsid w:val="00CC2FE1"/>
    <w:rsid w:val="00CC3100"/>
    <w:rsid w:val="00CC3102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D17"/>
    <w:rsid w:val="00CC6180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ACE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0A"/>
    <w:rsid w:val="00CD6E42"/>
    <w:rsid w:val="00CD710A"/>
    <w:rsid w:val="00CD7468"/>
    <w:rsid w:val="00CD74AA"/>
    <w:rsid w:val="00CD76C1"/>
    <w:rsid w:val="00CD7918"/>
    <w:rsid w:val="00CD79C2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1F88"/>
    <w:rsid w:val="00CE23D2"/>
    <w:rsid w:val="00CE2706"/>
    <w:rsid w:val="00CE2835"/>
    <w:rsid w:val="00CE2D00"/>
    <w:rsid w:val="00CE2EE5"/>
    <w:rsid w:val="00CE3007"/>
    <w:rsid w:val="00CE311F"/>
    <w:rsid w:val="00CE365D"/>
    <w:rsid w:val="00CE36C8"/>
    <w:rsid w:val="00CE3BAE"/>
    <w:rsid w:val="00CE3C66"/>
    <w:rsid w:val="00CE3D0C"/>
    <w:rsid w:val="00CE3E28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5F75"/>
    <w:rsid w:val="00CE6059"/>
    <w:rsid w:val="00CE621A"/>
    <w:rsid w:val="00CE649C"/>
    <w:rsid w:val="00CE6590"/>
    <w:rsid w:val="00CE6769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BFF"/>
    <w:rsid w:val="00CF2D5B"/>
    <w:rsid w:val="00CF305B"/>
    <w:rsid w:val="00CF3359"/>
    <w:rsid w:val="00CF3377"/>
    <w:rsid w:val="00CF365E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5758"/>
    <w:rsid w:val="00CF628F"/>
    <w:rsid w:val="00CF6582"/>
    <w:rsid w:val="00CF6672"/>
    <w:rsid w:val="00CF68F6"/>
    <w:rsid w:val="00CF6CBD"/>
    <w:rsid w:val="00CF6D30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24"/>
    <w:rsid w:val="00D0483B"/>
    <w:rsid w:val="00D048EF"/>
    <w:rsid w:val="00D04A50"/>
    <w:rsid w:val="00D04B21"/>
    <w:rsid w:val="00D04D11"/>
    <w:rsid w:val="00D04D3B"/>
    <w:rsid w:val="00D04D79"/>
    <w:rsid w:val="00D054C6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2B8"/>
    <w:rsid w:val="00D1372E"/>
    <w:rsid w:val="00D139E2"/>
    <w:rsid w:val="00D13A64"/>
    <w:rsid w:val="00D13B96"/>
    <w:rsid w:val="00D13C6E"/>
    <w:rsid w:val="00D14530"/>
    <w:rsid w:val="00D147C7"/>
    <w:rsid w:val="00D14B77"/>
    <w:rsid w:val="00D14CCD"/>
    <w:rsid w:val="00D1511B"/>
    <w:rsid w:val="00D15177"/>
    <w:rsid w:val="00D1524D"/>
    <w:rsid w:val="00D1531D"/>
    <w:rsid w:val="00D15370"/>
    <w:rsid w:val="00D1546A"/>
    <w:rsid w:val="00D1581C"/>
    <w:rsid w:val="00D159BB"/>
    <w:rsid w:val="00D15B45"/>
    <w:rsid w:val="00D163C6"/>
    <w:rsid w:val="00D16468"/>
    <w:rsid w:val="00D16779"/>
    <w:rsid w:val="00D16C4A"/>
    <w:rsid w:val="00D17176"/>
    <w:rsid w:val="00D17715"/>
    <w:rsid w:val="00D17898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06D"/>
    <w:rsid w:val="00D23240"/>
    <w:rsid w:val="00D2359B"/>
    <w:rsid w:val="00D23610"/>
    <w:rsid w:val="00D23834"/>
    <w:rsid w:val="00D23842"/>
    <w:rsid w:val="00D23AC8"/>
    <w:rsid w:val="00D23C0C"/>
    <w:rsid w:val="00D23D10"/>
    <w:rsid w:val="00D23F3D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1ED"/>
    <w:rsid w:val="00D25231"/>
    <w:rsid w:val="00D2533B"/>
    <w:rsid w:val="00D255C0"/>
    <w:rsid w:val="00D25A51"/>
    <w:rsid w:val="00D25BD0"/>
    <w:rsid w:val="00D25C6C"/>
    <w:rsid w:val="00D25D11"/>
    <w:rsid w:val="00D263F0"/>
    <w:rsid w:val="00D26A20"/>
    <w:rsid w:val="00D26AA5"/>
    <w:rsid w:val="00D26AF1"/>
    <w:rsid w:val="00D26D39"/>
    <w:rsid w:val="00D272C5"/>
    <w:rsid w:val="00D272FA"/>
    <w:rsid w:val="00D278C6"/>
    <w:rsid w:val="00D27BC2"/>
    <w:rsid w:val="00D27E80"/>
    <w:rsid w:val="00D305BA"/>
    <w:rsid w:val="00D306FF"/>
    <w:rsid w:val="00D30912"/>
    <w:rsid w:val="00D30921"/>
    <w:rsid w:val="00D31029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1B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25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A73"/>
    <w:rsid w:val="00D36CD9"/>
    <w:rsid w:val="00D36D47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121"/>
    <w:rsid w:val="00D5127E"/>
    <w:rsid w:val="00D513D2"/>
    <w:rsid w:val="00D515F1"/>
    <w:rsid w:val="00D51C17"/>
    <w:rsid w:val="00D51D13"/>
    <w:rsid w:val="00D51ECF"/>
    <w:rsid w:val="00D51FA4"/>
    <w:rsid w:val="00D524B9"/>
    <w:rsid w:val="00D52567"/>
    <w:rsid w:val="00D52580"/>
    <w:rsid w:val="00D525B9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4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524"/>
    <w:rsid w:val="00D6462E"/>
    <w:rsid w:val="00D648A3"/>
    <w:rsid w:val="00D64B2D"/>
    <w:rsid w:val="00D650E8"/>
    <w:rsid w:val="00D65167"/>
    <w:rsid w:val="00D6517C"/>
    <w:rsid w:val="00D6527C"/>
    <w:rsid w:val="00D6530E"/>
    <w:rsid w:val="00D653E9"/>
    <w:rsid w:val="00D65656"/>
    <w:rsid w:val="00D659C7"/>
    <w:rsid w:val="00D65A05"/>
    <w:rsid w:val="00D65B9F"/>
    <w:rsid w:val="00D65DBE"/>
    <w:rsid w:val="00D65E22"/>
    <w:rsid w:val="00D662C1"/>
    <w:rsid w:val="00D663E1"/>
    <w:rsid w:val="00D66818"/>
    <w:rsid w:val="00D66C46"/>
    <w:rsid w:val="00D67266"/>
    <w:rsid w:val="00D672E4"/>
    <w:rsid w:val="00D67573"/>
    <w:rsid w:val="00D67736"/>
    <w:rsid w:val="00D678A7"/>
    <w:rsid w:val="00D67A14"/>
    <w:rsid w:val="00D67B53"/>
    <w:rsid w:val="00D67BD6"/>
    <w:rsid w:val="00D67C6A"/>
    <w:rsid w:val="00D67CEA"/>
    <w:rsid w:val="00D67DC0"/>
    <w:rsid w:val="00D67E1D"/>
    <w:rsid w:val="00D67F06"/>
    <w:rsid w:val="00D67FE7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2FE0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48E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775"/>
    <w:rsid w:val="00D7787E"/>
    <w:rsid w:val="00D778CB"/>
    <w:rsid w:val="00D77A57"/>
    <w:rsid w:val="00D77B7B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28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AEE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87CD4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066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A83"/>
    <w:rsid w:val="00D94E3C"/>
    <w:rsid w:val="00D95473"/>
    <w:rsid w:val="00D9561B"/>
    <w:rsid w:val="00D959E3"/>
    <w:rsid w:val="00D95A38"/>
    <w:rsid w:val="00D95F00"/>
    <w:rsid w:val="00D95F82"/>
    <w:rsid w:val="00D9667F"/>
    <w:rsid w:val="00D96709"/>
    <w:rsid w:val="00D967AF"/>
    <w:rsid w:val="00D9689E"/>
    <w:rsid w:val="00D96A93"/>
    <w:rsid w:val="00D96B37"/>
    <w:rsid w:val="00D97700"/>
    <w:rsid w:val="00D977DB"/>
    <w:rsid w:val="00D979B6"/>
    <w:rsid w:val="00D97AE5"/>
    <w:rsid w:val="00D97CA7"/>
    <w:rsid w:val="00D97EF0"/>
    <w:rsid w:val="00DA00E8"/>
    <w:rsid w:val="00DA0744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329"/>
    <w:rsid w:val="00DA7591"/>
    <w:rsid w:val="00DA7C8F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D15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5C2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377"/>
    <w:rsid w:val="00DB75FB"/>
    <w:rsid w:val="00DB788F"/>
    <w:rsid w:val="00DB7B35"/>
    <w:rsid w:val="00DB7DED"/>
    <w:rsid w:val="00DC073C"/>
    <w:rsid w:val="00DC0D8C"/>
    <w:rsid w:val="00DC0E1F"/>
    <w:rsid w:val="00DC0FD2"/>
    <w:rsid w:val="00DC1011"/>
    <w:rsid w:val="00DC1234"/>
    <w:rsid w:val="00DC12D5"/>
    <w:rsid w:val="00DC150B"/>
    <w:rsid w:val="00DC15CA"/>
    <w:rsid w:val="00DC1774"/>
    <w:rsid w:val="00DC1CE9"/>
    <w:rsid w:val="00DC1D23"/>
    <w:rsid w:val="00DC1D63"/>
    <w:rsid w:val="00DC26FF"/>
    <w:rsid w:val="00DC2708"/>
    <w:rsid w:val="00DC2930"/>
    <w:rsid w:val="00DC2CD2"/>
    <w:rsid w:val="00DC2D48"/>
    <w:rsid w:val="00DC3289"/>
    <w:rsid w:val="00DC32B4"/>
    <w:rsid w:val="00DC355F"/>
    <w:rsid w:val="00DC3745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4FD"/>
    <w:rsid w:val="00DC560F"/>
    <w:rsid w:val="00DC582A"/>
    <w:rsid w:val="00DC5A59"/>
    <w:rsid w:val="00DC6316"/>
    <w:rsid w:val="00DC668D"/>
    <w:rsid w:val="00DC6A4E"/>
    <w:rsid w:val="00DC6C01"/>
    <w:rsid w:val="00DC6E86"/>
    <w:rsid w:val="00DC6F5A"/>
    <w:rsid w:val="00DC6F68"/>
    <w:rsid w:val="00DC7242"/>
    <w:rsid w:val="00DC7713"/>
    <w:rsid w:val="00DC7B18"/>
    <w:rsid w:val="00DC7B56"/>
    <w:rsid w:val="00DC7F7D"/>
    <w:rsid w:val="00DD0053"/>
    <w:rsid w:val="00DD01ED"/>
    <w:rsid w:val="00DD028C"/>
    <w:rsid w:val="00DD02AB"/>
    <w:rsid w:val="00DD02CF"/>
    <w:rsid w:val="00DD06F9"/>
    <w:rsid w:val="00DD072E"/>
    <w:rsid w:val="00DD076B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BB5"/>
    <w:rsid w:val="00DD4DC3"/>
    <w:rsid w:val="00DD4EA2"/>
    <w:rsid w:val="00DD4F1E"/>
    <w:rsid w:val="00DD5085"/>
    <w:rsid w:val="00DD5131"/>
    <w:rsid w:val="00DD5316"/>
    <w:rsid w:val="00DD5390"/>
    <w:rsid w:val="00DD5434"/>
    <w:rsid w:val="00DD5486"/>
    <w:rsid w:val="00DD5559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666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35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89"/>
    <w:rsid w:val="00DE1DB1"/>
    <w:rsid w:val="00DE227D"/>
    <w:rsid w:val="00DE244F"/>
    <w:rsid w:val="00DE24AD"/>
    <w:rsid w:val="00DE28AA"/>
    <w:rsid w:val="00DE2901"/>
    <w:rsid w:val="00DE2908"/>
    <w:rsid w:val="00DE2A1A"/>
    <w:rsid w:val="00DE2F26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A4A"/>
    <w:rsid w:val="00DE5C92"/>
    <w:rsid w:val="00DE5CAF"/>
    <w:rsid w:val="00DE5D7C"/>
    <w:rsid w:val="00DE5F72"/>
    <w:rsid w:val="00DE6167"/>
    <w:rsid w:val="00DE6572"/>
    <w:rsid w:val="00DE6833"/>
    <w:rsid w:val="00DE68D9"/>
    <w:rsid w:val="00DE69C1"/>
    <w:rsid w:val="00DE6A98"/>
    <w:rsid w:val="00DE6CF8"/>
    <w:rsid w:val="00DE6F47"/>
    <w:rsid w:val="00DE70F8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92E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5D24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064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9E9"/>
    <w:rsid w:val="00E01D73"/>
    <w:rsid w:val="00E01FDB"/>
    <w:rsid w:val="00E020FD"/>
    <w:rsid w:val="00E0213F"/>
    <w:rsid w:val="00E0239E"/>
    <w:rsid w:val="00E024CA"/>
    <w:rsid w:val="00E02720"/>
    <w:rsid w:val="00E029CA"/>
    <w:rsid w:val="00E02AA4"/>
    <w:rsid w:val="00E02E40"/>
    <w:rsid w:val="00E02F58"/>
    <w:rsid w:val="00E031C1"/>
    <w:rsid w:val="00E033A4"/>
    <w:rsid w:val="00E03A14"/>
    <w:rsid w:val="00E03AB2"/>
    <w:rsid w:val="00E03BF8"/>
    <w:rsid w:val="00E03F37"/>
    <w:rsid w:val="00E04084"/>
    <w:rsid w:val="00E0428C"/>
    <w:rsid w:val="00E04432"/>
    <w:rsid w:val="00E04658"/>
    <w:rsid w:val="00E046A3"/>
    <w:rsid w:val="00E0479D"/>
    <w:rsid w:val="00E048F2"/>
    <w:rsid w:val="00E04995"/>
    <w:rsid w:val="00E04A31"/>
    <w:rsid w:val="00E04C4A"/>
    <w:rsid w:val="00E04DD3"/>
    <w:rsid w:val="00E04FA7"/>
    <w:rsid w:val="00E05217"/>
    <w:rsid w:val="00E0524A"/>
    <w:rsid w:val="00E054E8"/>
    <w:rsid w:val="00E058B0"/>
    <w:rsid w:val="00E058B2"/>
    <w:rsid w:val="00E059D6"/>
    <w:rsid w:val="00E05BB4"/>
    <w:rsid w:val="00E05CD3"/>
    <w:rsid w:val="00E05DB7"/>
    <w:rsid w:val="00E060BF"/>
    <w:rsid w:val="00E06648"/>
    <w:rsid w:val="00E06878"/>
    <w:rsid w:val="00E06F3C"/>
    <w:rsid w:val="00E07210"/>
    <w:rsid w:val="00E0738B"/>
    <w:rsid w:val="00E073A2"/>
    <w:rsid w:val="00E07679"/>
    <w:rsid w:val="00E078F5"/>
    <w:rsid w:val="00E079AF"/>
    <w:rsid w:val="00E079D9"/>
    <w:rsid w:val="00E07A1A"/>
    <w:rsid w:val="00E07EA6"/>
    <w:rsid w:val="00E07EC8"/>
    <w:rsid w:val="00E109C4"/>
    <w:rsid w:val="00E10A2B"/>
    <w:rsid w:val="00E1114C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6E1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65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AF0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34F"/>
    <w:rsid w:val="00E306AA"/>
    <w:rsid w:val="00E30C1A"/>
    <w:rsid w:val="00E30E79"/>
    <w:rsid w:val="00E30EB6"/>
    <w:rsid w:val="00E30F66"/>
    <w:rsid w:val="00E30F84"/>
    <w:rsid w:val="00E30F8E"/>
    <w:rsid w:val="00E311EA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963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0F04"/>
    <w:rsid w:val="00E4123F"/>
    <w:rsid w:val="00E41251"/>
    <w:rsid w:val="00E41875"/>
    <w:rsid w:val="00E418FA"/>
    <w:rsid w:val="00E41C38"/>
    <w:rsid w:val="00E41E77"/>
    <w:rsid w:val="00E422D0"/>
    <w:rsid w:val="00E4252B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19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18E"/>
    <w:rsid w:val="00E5347D"/>
    <w:rsid w:val="00E5359F"/>
    <w:rsid w:val="00E53801"/>
    <w:rsid w:val="00E538BB"/>
    <w:rsid w:val="00E53976"/>
    <w:rsid w:val="00E53D03"/>
    <w:rsid w:val="00E53EFD"/>
    <w:rsid w:val="00E547A6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5E6D"/>
    <w:rsid w:val="00E56100"/>
    <w:rsid w:val="00E56825"/>
    <w:rsid w:val="00E56BA8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0EA8"/>
    <w:rsid w:val="00E60F96"/>
    <w:rsid w:val="00E61084"/>
    <w:rsid w:val="00E61417"/>
    <w:rsid w:val="00E61651"/>
    <w:rsid w:val="00E61D60"/>
    <w:rsid w:val="00E61E03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15"/>
    <w:rsid w:val="00E62B54"/>
    <w:rsid w:val="00E62BE9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0AD"/>
    <w:rsid w:val="00E66330"/>
    <w:rsid w:val="00E66778"/>
    <w:rsid w:val="00E6692D"/>
    <w:rsid w:val="00E66A86"/>
    <w:rsid w:val="00E66BFD"/>
    <w:rsid w:val="00E66EC4"/>
    <w:rsid w:val="00E6708D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87F"/>
    <w:rsid w:val="00E70A73"/>
    <w:rsid w:val="00E70B40"/>
    <w:rsid w:val="00E70F58"/>
    <w:rsid w:val="00E7107D"/>
    <w:rsid w:val="00E71293"/>
    <w:rsid w:val="00E71311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96F"/>
    <w:rsid w:val="00E75A0F"/>
    <w:rsid w:val="00E75C37"/>
    <w:rsid w:val="00E75E6B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A8C"/>
    <w:rsid w:val="00E81B2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0A9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17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669"/>
    <w:rsid w:val="00EA18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18D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533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006"/>
    <w:rsid w:val="00EB0416"/>
    <w:rsid w:val="00EB0473"/>
    <w:rsid w:val="00EB0496"/>
    <w:rsid w:val="00EB0E70"/>
    <w:rsid w:val="00EB0F97"/>
    <w:rsid w:val="00EB103B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FBF"/>
    <w:rsid w:val="00EB30EF"/>
    <w:rsid w:val="00EB31E9"/>
    <w:rsid w:val="00EB36A7"/>
    <w:rsid w:val="00EB3845"/>
    <w:rsid w:val="00EB3988"/>
    <w:rsid w:val="00EB3D06"/>
    <w:rsid w:val="00EB3D5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E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68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D43"/>
    <w:rsid w:val="00EC1F2A"/>
    <w:rsid w:val="00EC1F5B"/>
    <w:rsid w:val="00EC2041"/>
    <w:rsid w:val="00EC2058"/>
    <w:rsid w:val="00EC2075"/>
    <w:rsid w:val="00EC222F"/>
    <w:rsid w:val="00EC2400"/>
    <w:rsid w:val="00EC247B"/>
    <w:rsid w:val="00EC31B5"/>
    <w:rsid w:val="00EC32BC"/>
    <w:rsid w:val="00EC33C7"/>
    <w:rsid w:val="00EC33DA"/>
    <w:rsid w:val="00EC396F"/>
    <w:rsid w:val="00EC3991"/>
    <w:rsid w:val="00EC3A02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EB1"/>
    <w:rsid w:val="00EC4F3F"/>
    <w:rsid w:val="00EC4F59"/>
    <w:rsid w:val="00EC4F93"/>
    <w:rsid w:val="00EC548E"/>
    <w:rsid w:val="00EC5970"/>
    <w:rsid w:val="00EC5CFF"/>
    <w:rsid w:val="00EC5E80"/>
    <w:rsid w:val="00EC5EDF"/>
    <w:rsid w:val="00EC61DF"/>
    <w:rsid w:val="00EC6292"/>
    <w:rsid w:val="00EC65AD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1C56"/>
    <w:rsid w:val="00ED210B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3DFE"/>
    <w:rsid w:val="00ED4146"/>
    <w:rsid w:val="00ED42C2"/>
    <w:rsid w:val="00ED4325"/>
    <w:rsid w:val="00ED47D0"/>
    <w:rsid w:val="00ED48FE"/>
    <w:rsid w:val="00ED4C9A"/>
    <w:rsid w:val="00ED4D65"/>
    <w:rsid w:val="00ED4DE9"/>
    <w:rsid w:val="00ED5388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6DA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37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07"/>
    <w:rsid w:val="00EF1C4E"/>
    <w:rsid w:val="00EF21E5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181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2FF"/>
    <w:rsid w:val="00EF659D"/>
    <w:rsid w:val="00EF6790"/>
    <w:rsid w:val="00EF6996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17E"/>
    <w:rsid w:val="00F003C4"/>
    <w:rsid w:val="00F00875"/>
    <w:rsid w:val="00F008BB"/>
    <w:rsid w:val="00F00CFC"/>
    <w:rsid w:val="00F00E2A"/>
    <w:rsid w:val="00F01581"/>
    <w:rsid w:val="00F01805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46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242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58"/>
    <w:rsid w:val="00F168A7"/>
    <w:rsid w:val="00F16A58"/>
    <w:rsid w:val="00F16DAC"/>
    <w:rsid w:val="00F1702B"/>
    <w:rsid w:val="00F170A9"/>
    <w:rsid w:val="00F1721F"/>
    <w:rsid w:val="00F174BD"/>
    <w:rsid w:val="00F175E6"/>
    <w:rsid w:val="00F17877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67"/>
    <w:rsid w:val="00F24FBE"/>
    <w:rsid w:val="00F251EF"/>
    <w:rsid w:val="00F2521D"/>
    <w:rsid w:val="00F25BFB"/>
    <w:rsid w:val="00F25C7B"/>
    <w:rsid w:val="00F265F8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237"/>
    <w:rsid w:val="00F305D1"/>
    <w:rsid w:val="00F30749"/>
    <w:rsid w:val="00F308A9"/>
    <w:rsid w:val="00F30962"/>
    <w:rsid w:val="00F309EE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7AF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553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99B"/>
    <w:rsid w:val="00F41B5E"/>
    <w:rsid w:val="00F41C35"/>
    <w:rsid w:val="00F41DCB"/>
    <w:rsid w:val="00F41ECE"/>
    <w:rsid w:val="00F42391"/>
    <w:rsid w:val="00F42576"/>
    <w:rsid w:val="00F42626"/>
    <w:rsid w:val="00F4263D"/>
    <w:rsid w:val="00F428FA"/>
    <w:rsid w:val="00F42CEB"/>
    <w:rsid w:val="00F42F23"/>
    <w:rsid w:val="00F42F74"/>
    <w:rsid w:val="00F42FDD"/>
    <w:rsid w:val="00F43089"/>
    <w:rsid w:val="00F431F7"/>
    <w:rsid w:val="00F43617"/>
    <w:rsid w:val="00F43935"/>
    <w:rsid w:val="00F43B94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AB3"/>
    <w:rsid w:val="00F44B82"/>
    <w:rsid w:val="00F4501E"/>
    <w:rsid w:val="00F4509D"/>
    <w:rsid w:val="00F45161"/>
    <w:rsid w:val="00F45570"/>
    <w:rsid w:val="00F45643"/>
    <w:rsid w:val="00F45C6B"/>
    <w:rsid w:val="00F45FEF"/>
    <w:rsid w:val="00F46058"/>
    <w:rsid w:val="00F4612F"/>
    <w:rsid w:val="00F463DE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0DA"/>
    <w:rsid w:val="00F54523"/>
    <w:rsid w:val="00F54614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493"/>
    <w:rsid w:val="00F566FB"/>
    <w:rsid w:val="00F56959"/>
    <w:rsid w:val="00F56A19"/>
    <w:rsid w:val="00F56ACE"/>
    <w:rsid w:val="00F56C78"/>
    <w:rsid w:val="00F56FC6"/>
    <w:rsid w:val="00F57067"/>
    <w:rsid w:val="00F575A3"/>
    <w:rsid w:val="00F600AE"/>
    <w:rsid w:val="00F603D2"/>
    <w:rsid w:val="00F6040A"/>
    <w:rsid w:val="00F6058D"/>
    <w:rsid w:val="00F607AF"/>
    <w:rsid w:val="00F61305"/>
    <w:rsid w:val="00F6136A"/>
    <w:rsid w:val="00F6155A"/>
    <w:rsid w:val="00F61745"/>
    <w:rsid w:val="00F61809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9B3"/>
    <w:rsid w:val="00F66C79"/>
    <w:rsid w:val="00F66F70"/>
    <w:rsid w:val="00F67072"/>
    <w:rsid w:val="00F67082"/>
    <w:rsid w:val="00F67353"/>
    <w:rsid w:val="00F673AA"/>
    <w:rsid w:val="00F6745E"/>
    <w:rsid w:val="00F6785B"/>
    <w:rsid w:val="00F70074"/>
    <w:rsid w:val="00F7031F"/>
    <w:rsid w:val="00F704FC"/>
    <w:rsid w:val="00F705A9"/>
    <w:rsid w:val="00F70861"/>
    <w:rsid w:val="00F708EF"/>
    <w:rsid w:val="00F70AFA"/>
    <w:rsid w:val="00F70B13"/>
    <w:rsid w:val="00F70BB3"/>
    <w:rsid w:val="00F70D00"/>
    <w:rsid w:val="00F70D77"/>
    <w:rsid w:val="00F70F6F"/>
    <w:rsid w:val="00F711C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609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3C6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5FFA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CDF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5E9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984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E40"/>
    <w:rsid w:val="00FA7F25"/>
    <w:rsid w:val="00FA7F57"/>
    <w:rsid w:val="00FA7F99"/>
    <w:rsid w:val="00FB0009"/>
    <w:rsid w:val="00FB07C6"/>
    <w:rsid w:val="00FB09A9"/>
    <w:rsid w:val="00FB0D21"/>
    <w:rsid w:val="00FB0E88"/>
    <w:rsid w:val="00FB10F3"/>
    <w:rsid w:val="00FB119C"/>
    <w:rsid w:val="00FB123A"/>
    <w:rsid w:val="00FB12A8"/>
    <w:rsid w:val="00FB12AE"/>
    <w:rsid w:val="00FB162F"/>
    <w:rsid w:val="00FB1728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8F3"/>
    <w:rsid w:val="00FB3BE8"/>
    <w:rsid w:val="00FB401F"/>
    <w:rsid w:val="00FB4088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62C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592"/>
    <w:rsid w:val="00FC05CC"/>
    <w:rsid w:val="00FC078D"/>
    <w:rsid w:val="00FC07E8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073"/>
    <w:rsid w:val="00FC35BE"/>
    <w:rsid w:val="00FC366A"/>
    <w:rsid w:val="00FC388F"/>
    <w:rsid w:val="00FC3AA6"/>
    <w:rsid w:val="00FC3ADC"/>
    <w:rsid w:val="00FC40C3"/>
    <w:rsid w:val="00FC41B9"/>
    <w:rsid w:val="00FC4646"/>
    <w:rsid w:val="00FC4CD7"/>
    <w:rsid w:val="00FC4DBC"/>
    <w:rsid w:val="00FC504E"/>
    <w:rsid w:val="00FC50B8"/>
    <w:rsid w:val="00FC53E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AB5"/>
    <w:rsid w:val="00FD0C33"/>
    <w:rsid w:val="00FD0E70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2D96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69"/>
    <w:rsid w:val="00FE007F"/>
    <w:rsid w:val="00FE00F7"/>
    <w:rsid w:val="00FE0526"/>
    <w:rsid w:val="00FE0705"/>
    <w:rsid w:val="00FE070F"/>
    <w:rsid w:val="00FE0A37"/>
    <w:rsid w:val="00FE0A66"/>
    <w:rsid w:val="00FE1154"/>
    <w:rsid w:val="00FE13E6"/>
    <w:rsid w:val="00FE176E"/>
    <w:rsid w:val="00FE1AB9"/>
    <w:rsid w:val="00FE1B8F"/>
    <w:rsid w:val="00FE1B9E"/>
    <w:rsid w:val="00FE1EC4"/>
    <w:rsid w:val="00FE1F82"/>
    <w:rsid w:val="00FE27DD"/>
    <w:rsid w:val="00FE29B9"/>
    <w:rsid w:val="00FE2A07"/>
    <w:rsid w:val="00FE2BA7"/>
    <w:rsid w:val="00FE3137"/>
    <w:rsid w:val="00FE33E6"/>
    <w:rsid w:val="00FE34FB"/>
    <w:rsid w:val="00FE3768"/>
    <w:rsid w:val="00FE3D6C"/>
    <w:rsid w:val="00FE3F8B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9EB"/>
    <w:rsid w:val="00FF0C8F"/>
    <w:rsid w:val="00FF0ED7"/>
    <w:rsid w:val="00FF0FE2"/>
    <w:rsid w:val="00FF13CE"/>
    <w:rsid w:val="00FF163B"/>
    <w:rsid w:val="00FF1828"/>
    <w:rsid w:val="00FF1956"/>
    <w:rsid w:val="00FF198B"/>
    <w:rsid w:val="00FF19D8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2F72"/>
    <w:rsid w:val="00FF3317"/>
    <w:rsid w:val="00FF341A"/>
    <w:rsid w:val="00FF3427"/>
    <w:rsid w:val="00FF3452"/>
    <w:rsid w:val="00FF34E3"/>
    <w:rsid w:val="00FF3631"/>
    <w:rsid w:val="00FF36FD"/>
    <w:rsid w:val="00FF377B"/>
    <w:rsid w:val="00FF3862"/>
    <w:rsid w:val="00FF39F1"/>
    <w:rsid w:val="00FF3CF4"/>
    <w:rsid w:val="00FF3FAB"/>
    <w:rsid w:val="00FF46BF"/>
    <w:rsid w:val="00FF487C"/>
    <w:rsid w:val="00FF48A6"/>
    <w:rsid w:val="00FF48E1"/>
    <w:rsid w:val="00FF4A25"/>
    <w:rsid w:val="00FF4B5A"/>
    <w:rsid w:val="00FF4BDB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5CB"/>
    <w:rsid w:val="00FF760B"/>
    <w:rsid w:val="00FF772C"/>
    <w:rsid w:val="00FF79A7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4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90B8CE-4EF6-40A6-84E5-A6CACA636C01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4243d5be-521d-4052-81ca-f0f31ea6f2da"/>
    <ds:schemaRef ds:uri="05716746-add9-412a-97a9-1b5167d151a3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f6ba49b0-bcda-4796-8236-5b5cc1493ac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44AD542-73F5-4C87-BBA3-04B198278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19</Pages>
  <Words>3574</Words>
  <Characters>20373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Tanawat, Rujiwanich</cp:lastModifiedBy>
  <cp:revision>2</cp:revision>
  <cp:lastPrinted>2026-05-12T06:57:00Z</cp:lastPrinted>
  <dcterms:created xsi:type="dcterms:W3CDTF">2026-05-13T07:13:00Z</dcterms:created>
  <dcterms:modified xsi:type="dcterms:W3CDTF">2026-05-13T07:13:00Z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