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434B08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434B08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อีสเทอร์น สตาร์ เรียล เอสเตท</w:t>
            </w:r>
            <w:r w:rsidRPr="00434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A994B45" w14:textId="75847C24" w:rsidR="00857840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B7646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E6AE411" w14:textId="77777777" w:rsidR="00857840" w:rsidRDefault="00857840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96DAF4B" w14:textId="655D00B8" w:rsidR="006F04B3" w:rsidRPr="00857840" w:rsidRDefault="00B21D5C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1059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1059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710A3A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A769D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4C491499" w14:textId="77777777" w:rsidR="00B626F4" w:rsidRPr="00434B08" w:rsidRDefault="00B626F4">
      <w:pPr>
        <w:sectPr w:rsidR="00B626F4" w:rsidRPr="00434B08" w:rsidSect="00BA769D">
          <w:headerReference w:type="first" r:id="rId10"/>
          <w:footerReference w:type="first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2AA813BD" w14:textId="77777777" w:rsidR="00AA5F37" w:rsidRPr="00434B08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34B0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434B08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อีสเทอร์น สตาร์ เรียล เอสเตท 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>)</w:t>
      </w:r>
    </w:p>
    <w:p w14:paraId="56502A89" w14:textId="630D9CD3" w:rsidR="00B21D5C" w:rsidRPr="00434B08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="00857840" w:rsidRPr="00434B08">
        <w:rPr>
          <w:rFonts w:ascii="Angsana New" w:hAnsi="Angsana New"/>
          <w:sz w:val="32"/>
          <w:szCs w:val="32"/>
          <w:cs/>
        </w:rPr>
        <w:t>อีสเทอร์น สตาร์ เรียล เอสเตท จำกัด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 (มหาชน) และ        บริษัทย่อย (กลุ่มบริษัท) ซึ่งประกอบไปด้วย</w:t>
      </w:r>
      <w:r w:rsidRPr="00434B08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434B08">
        <w:rPr>
          <w:rFonts w:ascii="Angsana New" w:hAnsi="Angsana New" w:hint="cs"/>
          <w:sz w:val="32"/>
          <w:szCs w:val="32"/>
          <w:cs/>
        </w:rPr>
        <w:t xml:space="preserve">ที่ </w:t>
      </w:r>
      <w:r w:rsidR="00410596">
        <w:rPr>
          <w:rFonts w:ascii="Angsana New" w:hAnsi="Angsana New"/>
          <w:sz w:val="32"/>
          <w:szCs w:val="32"/>
        </w:rPr>
        <w:t xml:space="preserve">31 </w:t>
      </w:r>
      <w:r w:rsidR="0041059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769D">
        <w:rPr>
          <w:rFonts w:ascii="Angsana New" w:hAnsi="Angsana New"/>
          <w:sz w:val="32"/>
          <w:szCs w:val="32"/>
        </w:rPr>
        <w:t>2569</w:t>
      </w:r>
      <w:r w:rsidRPr="00434B0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34B08">
        <w:rPr>
          <w:rFonts w:ascii="Angsana New" w:hAnsi="Angsana New" w:hint="cs"/>
          <w:sz w:val="32"/>
          <w:szCs w:val="32"/>
          <w:cs/>
        </w:rPr>
        <w:t>เบ็ดเสร็จ</w:t>
      </w:r>
      <w:r w:rsidRPr="00434B08">
        <w:rPr>
          <w:rFonts w:ascii="Angsana New" w:hAnsi="Angsana New"/>
          <w:sz w:val="32"/>
          <w:szCs w:val="32"/>
          <w:cs/>
        </w:rPr>
        <w:t>รวม</w:t>
      </w:r>
      <w:r w:rsidR="0082789D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410596">
        <w:rPr>
          <w:rFonts w:ascii="Angsana New" w:hAnsi="Angsana New" w:hint="cs"/>
          <w:sz w:val="32"/>
          <w:szCs w:val="32"/>
          <w:cs/>
        </w:rPr>
        <w:t>สาม</w:t>
      </w:r>
      <w:r w:rsidR="00C25FEF" w:rsidRPr="00434B08">
        <w:rPr>
          <w:rFonts w:ascii="Angsana New" w:hAnsi="Angsana New" w:hint="cs"/>
          <w:sz w:val="32"/>
          <w:szCs w:val="32"/>
          <w:cs/>
        </w:rPr>
        <w:t>เดือน</w:t>
      </w:r>
      <w:r w:rsidR="0082789D">
        <w:rPr>
          <w:rFonts w:ascii="Angsana New" w:hAnsi="Angsana New"/>
          <w:sz w:val="32"/>
          <w:szCs w:val="32"/>
        </w:rPr>
        <w:t xml:space="preserve">          </w:t>
      </w:r>
      <w:r w:rsidRPr="00434B08">
        <w:rPr>
          <w:rFonts w:ascii="Angsana New" w:hAnsi="Angsana New"/>
          <w:sz w:val="32"/>
          <w:szCs w:val="32"/>
          <w:cs/>
        </w:rPr>
        <w:t>สิ้นสุด</w:t>
      </w:r>
      <w:r w:rsidRPr="00434B08"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 w:rsidRPr="00434B0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B08">
        <w:rPr>
          <w:rFonts w:ascii="Angsana New" w:hAnsi="Angsana New" w:hint="cs"/>
          <w:sz w:val="32"/>
          <w:szCs w:val="32"/>
          <w:cs/>
        </w:rPr>
        <w:t>แบบย่อ</w:t>
      </w:r>
      <w:r w:rsidR="006A6B85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และได้สอบทาน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</w:t>
      </w:r>
      <w:r w:rsidRPr="00434B08">
        <w:rPr>
          <w:rFonts w:ascii="Angsana New" w:hAnsi="Angsana New"/>
          <w:sz w:val="32"/>
          <w:szCs w:val="32"/>
          <w:cs/>
        </w:rPr>
        <w:t>การเงินเฉพาะ</w:t>
      </w:r>
      <w:r w:rsidRPr="00434B08">
        <w:rPr>
          <w:rFonts w:ascii="Angsana New" w:hAnsi="Angsana New" w:hint="cs"/>
          <w:sz w:val="32"/>
          <w:szCs w:val="32"/>
          <w:cs/>
        </w:rPr>
        <w:t>กิจการ</w:t>
      </w:r>
      <w:r w:rsidRPr="00434B08">
        <w:rPr>
          <w:rFonts w:ascii="Angsana New" w:hAnsi="Angsana New"/>
          <w:sz w:val="32"/>
          <w:szCs w:val="32"/>
          <w:cs/>
        </w:rPr>
        <w:t>ของบริษัท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อีสเทอร์น สตาร์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>ด้วยเช่นกัน</w:t>
      </w:r>
      <w:r w:rsidR="008932B2" w:rsidRPr="00434B0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</w:t>
      </w:r>
      <w:r w:rsidR="00462F84">
        <w:rPr>
          <w:rFonts w:ascii="Angsana New" w:hAnsi="Angsana New"/>
          <w:sz w:val="32"/>
          <w:szCs w:val="32"/>
        </w:rPr>
        <w:t xml:space="preserve"> </w:t>
      </w:r>
      <w:r w:rsidR="008932B2" w:rsidRPr="00434B08">
        <w:rPr>
          <w:rFonts w:ascii="Angsana New" w:hAnsi="Angsana New" w:hint="cs"/>
          <w:sz w:val="32"/>
          <w:szCs w:val="32"/>
          <w:cs/>
        </w:rPr>
        <w:t>การเงินระหว่างกาล”)</w:t>
      </w:r>
      <w:r w:rsidRPr="00434B08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434B0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="00462F84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 w:rsidRPr="00434B0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34B0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857840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4DDAA9F" w14:textId="77777777" w:rsidR="00304BA8" w:rsidRPr="00B366AC" w:rsidRDefault="00304BA8" w:rsidP="00304BA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</w:t>
      </w:r>
      <w:r w:rsidRPr="00304BA8">
        <w:rPr>
          <w:rFonts w:asciiTheme="majorBidi" w:hAnsiTheme="majorBidi" w:cstheme="majorBidi"/>
          <w:sz w:val="32"/>
          <w:szCs w:val="32"/>
          <w:cs/>
        </w:rPr>
        <w:t>ตรวจสอบตามมาตรฐาน</w:t>
      </w:r>
      <w:r w:rsidRPr="00304BA8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304BA8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304BA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304BA8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304BA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04BA8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04BA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04BA8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04BA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04BA8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710DA9A" w14:textId="6E5A2A36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434B08">
        <w:rPr>
          <w:rFonts w:ascii="Angsana New" w:hAnsi="Angsana New"/>
          <w:sz w:val="32"/>
          <w:szCs w:val="32"/>
          <w:cs/>
        </w:rPr>
        <w:t>ดังกล่าวไม่</w:t>
      </w:r>
      <w:r w:rsidRPr="00434B08"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D388923" w14:textId="3CD556C3" w:rsidR="00117FF9" w:rsidRPr="00434B08" w:rsidRDefault="0079614D" w:rsidP="00B542A5">
      <w:pPr>
        <w:tabs>
          <w:tab w:val="center" w:pos="6480"/>
        </w:tabs>
        <w:spacing w:before="118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CF1B95E" w14:textId="70310D9B" w:rsidR="00B80025" w:rsidRPr="00434B08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9614D">
        <w:rPr>
          <w:rFonts w:ascii="Angsana New" w:hAnsi="Angsana New"/>
          <w:sz w:val="32"/>
          <w:szCs w:val="32"/>
        </w:rPr>
        <w:t>4521</w:t>
      </w:r>
    </w:p>
    <w:p w14:paraId="006100BA" w14:textId="77777777" w:rsidR="00B80025" w:rsidRPr="00434B08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 w:rsidRPr="00434B08">
        <w:rPr>
          <w:rFonts w:ascii="Angsana New" w:hAnsi="Angsana New" w:hint="cs"/>
          <w:sz w:val="32"/>
          <w:szCs w:val="32"/>
          <w:cs/>
        </w:rPr>
        <w:t>อีวาย</w:t>
      </w:r>
      <w:r w:rsidRPr="00434B0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68EACC49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กรุงเทพฯ</w:t>
      </w:r>
      <w:r w:rsidRPr="00434B08">
        <w:rPr>
          <w:rFonts w:ascii="Angsana New" w:hAnsi="Angsana New"/>
          <w:sz w:val="32"/>
          <w:szCs w:val="32"/>
        </w:rPr>
        <w:t xml:space="preserve">: </w:t>
      </w:r>
      <w:r w:rsidR="00572259">
        <w:rPr>
          <w:rFonts w:ascii="Angsana New" w:hAnsi="Angsana New"/>
          <w:sz w:val="32"/>
          <w:szCs w:val="32"/>
        </w:rPr>
        <w:t>15</w:t>
      </w:r>
      <w:r w:rsidR="0016488C">
        <w:rPr>
          <w:rFonts w:ascii="Angsana New" w:hAnsi="Angsana New"/>
          <w:sz w:val="32"/>
          <w:szCs w:val="32"/>
        </w:rPr>
        <w:t xml:space="preserve"> </w:t>
      </w:r>
      <w:r w:rsidR="0016488C">
        <w:rPr>
          <w:rFonts w:ascii="Angsana New" w:hAnsi="Angsana New" w:hint="cs"/>
          <w:sz w:val="32"/>
          <w:szCs w:val="32"/>
          <w:cs/>
        </w:rPr>
        <w:t>พฤษภาคม</w:t>
      </w:r>
      <w:r w:rsidR="00410596">
        <w:rPr>
          <w:rFonts w:ascii="Angsana New" w:hAnsi="Angsana New"/>
          <w:sz w:val="32"/>
          <w:szCs w:val="32"/>
        </w:rPr>
        <w:t xml:space="preserve"> </w:t>
      </w:r>
      <w:r w:rsidR="00BA769D">
        <w:rPr>
          <w:rFonts w:ascii="Angsana New" w:hAnsi="Angsana New"/>
          <w:sz w:val="32"/>
          <w:szCs w:val="32"/>
        </w:rPr>
        <w:t>2569</w:t>
      </w:r>
    </w:p>
    <w:sectPr w:rsidR="00900CA2" w:rsidRPr="0016572E" w:rsidSect="00B542A5">
      <w:footerReference w:type="first" r:id="rId12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DBC49" w14:textId="77777777" w:rsidR="00A62B3B" w:rsidRDefault="00A62B3B" w:rsidP="0077481E">
      <w:r>
        <w:separator/>
      </w:r>
    </w:p>
  </w:endnote>
  <w:endnote w:type="continuationSeparator" w:id="0">
    <w:p w14:paraId="1A1072A5" w14:textId="77777777" w:rsidR="00A62B3B" w:rsidRDefault="00A62B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7EB7" w14:textId="77777777" w:rsidR="00A62B3B" w:rsidRDefault="00A62B3B" w:rsidP="0077481E">
      <w:r>
        <w:separator/>
      </w:r>
    </w:p>
  </w:footnote>
  <w:footnote w:type="continuationSeparator" w:id="0">
    <w:p w14:paraId="7B0C12D1" w14:textId="77777777" w:rsidR="00A62B3B" w:rsidRDefault="00A62B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7AC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343D"/>
    <w:rsid w:val="000F6FA8"/>
    <w:rsid w:val="00100D53"/>
    <w:rsid w:val="00101224"/>
    <w:rsid w:val="00101257"/>
    <w:rsid w:val="00101687"/>
    <w:rsid w:val="00101A79"/>
    <w:rsid w:val="00101CAB"/>
    <w:rsid w:val="00102786"/>
    <w:rsid w:val="001027E3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5E4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88C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BA8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3799C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AC6"/>
    <w:rsid w:val="00402BAC"/>
    <w:rsid w:val="00403153"/>
    <w:rsid w:val="004048CE"/>
    <w:rsid w:val="004049E7"/>
    <w:rsid w:val="00405756"/>
    <w:rsid w:val="00406756"/>
    <w:rsid w:val="00407975"/>
    <w:rsid w:val="00410596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B08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F84"/>
    <w:rsid w:val="00463235"/>
    <w:rsid w:val="00463C73"/>
    <w:rsid w:val="004656B2"/>
    <w:rsid w:val="00466D9A"/>
    <w:rsid w:val="00473B25"/>
    <w:rsid w:val="00474A5E"/>
    <w:rsid w:val="00474DFD"/>
    <w:rsid w:val="004759EA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68DE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402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259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692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56C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27"/>
    <w:rsid w:val="006738B6"/>
    <w:rsid w:val="0067491E"/>
    <w:rsid w:val="00674B7C"/>
    <w:rsid w:val="006752FA"/>
    <w:rsid w:val="0067695F"/>
    <w:rsid w:val="00676A42"/>
    <w:rsid w:val="006801D3"/>
    <w:rsid w:val="00680552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2D8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B88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71"/>
    <w:rsid w:val="0075193A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547"/>
    <w:rsid w:val="00772DE5"/>
    <w:rsid w:val="0077481E"/>
    <w:rsid w:val="00774A8C"/>
    <w:rsid w:val="0077501E"/>
    <w:rsid w:val="007751B4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614D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89D"/>
    <w:rsid w:val="00827DD8"/>
    <w:rsid w:val="00830CBC"/>
    <w:rsid w:val="008314F0"/>
    <w:rsid w:val="008326A7"/>
    <w:rsid w:val="00834346"/>
    <w:rsid w:val="00834EF0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840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CEB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6AA"/>
    <w:rsid w:val="008D59F7"/>
    <w:rsid w:val="008D64AF"/>
    <w:rsid w:val="008E180F"/>
    <w:rsid w:val="008E187B"/>
    <w:rsid w:val="008E31CC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6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41D"/>
    <w:rsid w:val="00976620"/>
    <w:rsid w:val="00976B97"/>
    <w:rsid w:val="00976C4D"/>
    <w:rsid w:val="0098091A"/>
    <w:rsid w:val="0098103E"/>
    <w:rsid w:val="00982FAF"/>
    <w:rsid w:val="0098364E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67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67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507"/>
    <w:rsid w:val="00B439DD"/>
    <w:rsid w:val="00B441DC"/>
    <w:rsid w:val="00B44412"/>
    <w:rsid w:val="00B446CE"/>
    <w:rsid w:val="00B469DB"/>
    <w:rsid w:val="00B51DBC"/>
    <w:rsid w:val="00B51F0B"/>
    <w:rsid w:val="00B523D1"/>
    <w:rsid w:val="00B542A5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A769D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5E74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384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4703"/>
    <w:rsid w:val="00C25FE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1CC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67A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3403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CD0"/>
    <w:rsid w:val="00EE2C91"/>
    <w:rsid w:val="00EE4ECD"/>
    <w:rsid w:val="00EE58E0"/>
    <w:rsid w:val="00EE65A2"/>
    <w:rsid w:val="00EE7440"/>
    <w:rsid w:val="00EF12BB"/>
    <w:rsid w:val="00EF14AB"/>
    <w:rsid w:val="00EF4A9B"/>
    <w:rsid w:val="00EF5C62"/>
    <w:rsid w:val="00EF5CED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4432"/>
    <w:rsid w:val="00F15FD1"/>
    <w:rsid w:val="00F164B1"/>
    <w:rsid w:val="00F168C7"/>
    <w:rsid w:val="00F1699B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ADE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dac67e6-dac1-4f4f-af82-ff71db1378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9298818480B3442BDC374DA6BD1EEED" ma:contentTypeVersion="15" ma:contentTypeDescription="สร้างเอกสารใหม่" ma:contentTypeScope="" ma:versionID="b76fbec72df7a4a04ccb9f3d2fbb83af">
  <xsd:schema xmlns:xsd="http://www.w3.org/2001/XMLSchema" xmlns:xs="http://www.w3.org/2001/XMLSchema" xmlns:p="http://schemas.microsoft.com/office/2006/metadata/properties" xmlns:ns2="9dac67e6-dac1-4f4f-af82-ff71db1378ed" xmlns:ns3="50c908b1-f277-4340-90a9-4611d0b0f078" targetNamespace="http://schemas.microsoft.com/office/2006/metadata/properties" ma:root="true" ma:fieldsID="cf2fb4241a57f32479c583fd4eeedb12" ns2:_="" ns3:_="">
    <xsd:import namespace="9dac67e6-dac1-4f4f-af82-ff71db1378e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c67e6-dac1-4f4f-af82-ff71db137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066ab53-3137-4895-9faf-80e3bcb3b6d4}" ma:internalName="TaxCatchAll" ma:showField="CatchAllData" ma:web="02d90216-cefd-4475-b839-a53941acd8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AEC7C-3588-4D7F-860F-A5B0033F511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dac67e6-dac1-4f4f-af82-ff71db1378ed"/>
  </ds:schemaRefs>
</ds:datastoreItem>
</file>

<file path=customXml/itemProps2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90DA0-3DCF-496D-A87F-8899697FD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c67e6-dac1-4f4f-af82-ff71db1378e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69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Sirindr Thitadilaka</cp:lastModifiedBy>
  <cp:revision>33</cp:revision>
  <cp:lastPrinted>2025-04-30T03:12:00Z</cp:lastPrinted>
  <dcterms:created xsi:type="dcterms:W3CDTF">2021-04-20T08:25:00Z</dcterms:created>
  <dcterms:modified xsi:type="dcterms:W3CDTF">2026-04-16T06:38:00Z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0x010100E9298818480B3442BDC374DA6BD1EEED</vt:lpwstr>
  </property>
  <property fmtid="{D5CDD505-2E9C-101B-9397-08002B2CF9AE}" pid="3" name="MediaServiceImageTags">
    <vt:lpwstr/>
  </property>
</Properties>
</file>