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DD6B3" w14:textId="77777777" w:rsidR="003E4975" w:rsidRPr="00E301AC" w:rsidRDefault="003E4975" w:rsidP="003E4975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E301AC">
        <w:rPr>
          <w:rFonts w:asciiTheme="majorBidi" w:hAnsiTheme="majorBidi" w:cstheme="majorBidi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E301AC" w:rsidRDefault="003E4975" w:rsidP="003E4975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9DF7C90" w14:textId="120FA948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301A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301A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1338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E6678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2DBA4F4B" w14:textId="77777777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F80C5D0" w14:textId="77777777" w:rsidR="002526BC" w:rsidRPr="00E301AC" w:rsidRDefault="002526BC" w:rsidP="002526BC">
      <w:pPr>
        <w:ind w:left="2968" w:firstLine="404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8E7BEFE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97016B" w14:textId="77777777" w:rsidR="00E47548" w:rsidRPr="00E301AC" w:rsidRDefault="00E47548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</w:p>
    <w:p w14:paraId="251E5C56" w14:textId="77777777" w:rsidR="00E01DED" w:rsidRPr="00E301AC" w:rsidRDefault="00E01DED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  <w:sectPr w:rsidR="00E01DED" w:rsidRPr="00E301AC" w:rsidSect="006839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18C90977" w14:textId="77777777" w:rsidR="00AF3D2E" w:rsidRPr="00E301AC" w:rsidRDefault="00AF3D2E" w:rsidP="00AF3D2E">
      <w:pPr>
        <w:pStyle w:val="Heading5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01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2C18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E301AC" w:rsidRDefault="00AF3D2E" w:rsidP="00AF3D2E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14:paraId="04162600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sz w:val="30"/>
          <w:szCs w:val="30"/>
          <w:lang w:val="th-TH"/>
        </w:rPr>
      </w:pPr>
    </w:p>
    <w:p w14:paraId="3BD9AA52" w14:textId="0781326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  <w:r w:rsidRPr="00E301AC">
        <w:rPr>
          <w:rFonts w:asciiTheme="majorBidi" w:hAnsiTheme="majorBidi" w:cstheme="majorBidi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(บริษัท) ซึ่งประกอบด้วยงบฐานะการเงินที่แสดงเงินลงทุนตามวิธีส่วนได้เสียและงบฐานะการเงินเฉพาะกิจการ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cs/>
          <w:lang w:val="en-US"/>
        </w:rPr>
        <w:t xml:space="preserve"> 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lang w:val="en-US"/>
        </w:rPr>
        <w:t>256</w:t>
      </w:r>
      <w:r w:rsidR="008E6678">
        <w:rPr>
          <w:rFonts w:asciiTheme="majorBidi" w:hAnsiTheme="majorBidi" w:cstheme="majorBidi"/>
          <w:lang w:val="en-US"/>
        </w:rPr>
        <w:t>9</w:t>
      </w:r>
      <w:r w:rsidRPr="00E301AC">
        <w:rPr>
          <w:rFonts w:asciiTheme="majorBidi" w:hAnsiTheme="majorBidi" w:cstheme="majorBidi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งบการเปลี่ยนแปลงส่วนของผู้ถือหุ้นที่แสดงเงินลงทุนตามวิธีส่วนได้เสียและ</w:t>
      </w:r>
      <w:r w:rsidR="00345E6C"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Pr="00E301AC">
        <w:rPr>
          <w:rFonts w:asciiTheme="majorBidi" w:hAnsiTheme="majorBidi" w:cstheme="majorBidi"/>
          <w:cs/>
        </w:rPr>
        <w:t>เฉพาะกิจการ และงบกระแสเงินสดที่แสดงเงินลงทุนตามวิธีส่วนได้เสียแล</w:t>
      </w:r>
      <w:r w:rsidR="00255E28" w:rsidRPr="00E301AC">
        <w:rPr>
          <w:rFonts w:asciiTheme="majorBidi" w:hAnsiTheme="majorBidi" w:cstheme="majorBidi"/>
          <w:cs/>
        </w:rPr>
        <w:t>ะ</w:t>
      </w:r>
      <w:r w:rsidR="00AC64AE" w:rsidRPr="00E301AC">
        <w:rPr>
          <w:rFonts w:asciiTheme="majorBidi" w:hAnsiTheme="majorBidi" w:cstheme="majorBidi"/>
          <w:cs/>
        </w:rPr>
        <w:t>งบกระแสเงินสด</w:t>
      </w:r>
      <w:r w:rsidRPr="00E301AC">
        <w:rPr>
          <w:rFonts w:asciiTheme="majorBidi" w:hAnsiTheme="majorBidi" w:cstheme="majorBidi"/>
          <w:cs/>
        </w:rPr>
        <w:t xml:space="preserve">เฉพาะกิจการ สำหรับปีสิ้นสุดวันเดียวกัน </w:t>
      </w:r>
      <w:r w:rsidR="0031338A" w:rsidRPr="0031338A">
        <w:rPr>
          <w:rFonts w:asciiTheme="majorBidi" w:hAnsiTheme="majorBidi" w:cs="Angsana New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867D0F3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31C7C6DB" w14:textId="7C2667C4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rtl/>
          <w:cs/>
        </w:rPr>
      </w:pPr>
      <w:r w:rsidRPr="00E301AC">
        <w:rPr>
          <w:rFonts w:asciiTheme="majorBidi" w:hAnsiTheme="majorBidi" w:cstheme="majorBidi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วันที่</w:t>
      </w:r>
      <w:r w:rsidRPr="00E301AC">
        <w:rPr>
          <w:rFonts w:asciiTheme="majorBidi" w:hAnsiTheme="majorBidi" w:cstheme="majorBidi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lang w:val="en-US"/>
        </w:rPr>
        <w:t xml:space="preserve"> </w:t>
      </w:r>
      <w:r w:rsidR="00940312" w:rsidRPr="00E301AC">
        <w:rPr>
          <w:rFonts w:asciiTheme="majorBidi" w:hAnsiTheme="majorBidi" w:cstheme="majorBidi"/>
          <w:cs/>
          <w:lang w:val="en-US"/>
        </w:rPr>
        <w:t>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lang w:val="en-US"/>
        </w:rPr>
        <w:t>256</w:t>
      </w:r>
      <w:r w:rsidR="008E6678">
        <w:rPr>
          <w:rFonts w:asciiTheme="majorBidi" w:hAnsiTheme="majorBidi" w:cstheme="majorBidi"/>
          <w:lang w:val="en-US"/>
        </w:rPr>
        <w:t>9</w:t>
      </w:r>
      <w:r w:rsidRPr="00E301AC">
        <w:rPr>
          <w:rFonts w:asciiTheme="majorBidi" w:hAnsiTheme="majorBidi" w:cstheme="majorBidi"/>
          <w:cs/>
        </w:rPr>
        <w:t xml:space="preserve"> ผลการดำเนินงาน และกระแสเงินสด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</w:t>
      </w:r>
      <w:r w:rsidR="005B619B" w:rsidRPr="00E301AC">
        <w:rPr>
          <w:rFonts w:asciiTheme="majorBidi" w:hAnsiTheme="majorBidi" w:cstheme="majorBidi"/>
          <w:cs/>
        </w:rPr>
        <w:t xml:space="preserve">    </w:t>
      </w:r>
      <w:r w:rsidRPr="00E301AC">
        <w:rPr>
          <w:rFonts w:asciiTheme="majorBidi" w:hAnsiTheme="majorBidi" w:cstheme="majorBidi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E301AC" w:rsidRDefault="00AF3D2E" w:rsidP="00C17735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0D0707C9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D77935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C0CB6C" w14:textId="6429EA8A" w:rsidR="00421860" w:rsidRPr="00E301AC" w:rsidRDefault="00421860" w:rsidP="00421860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B6593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Pr="00E301A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="00D43FFE">
        <w:rPr>
          <w:rStyle w:val="normaltextrun"/>
          <w:rFonts w:asciiTheme="majorBidi" w:hAnsiTheme="majorBidi" w:cs="Angsana New" w:hint="cs"/>
          <w:i/>
          <w:iCs/>
          <w:sz w:val="30"/>
          <w:szCs w:val="30"/>
          <w:cs/>
        </w:rPr>
        <w:t>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E301AC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6ED11A56" w14:textId="77777777" w:rsidR="00AF3D2E" w:rsidRPr="007D66D7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6EC43E9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i/>
          <w:iCs/>
          <w:cs/>
        </w:rPr>
        <w:sectPr w:rsidR="00AF3D2E" w:rsidRPr="00E301AC" w:rsidSect="006839C0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10F6266D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2B071146" w14:textId="4D704BA0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E301AC" w14:paraId="41FC9F24" w14:textId="77777777" w:rsidTr="009F2EF3">
        <w:tc>
          <w:tcPr>
            <w:tcW w:w="9729" w:type="dxa"/>
            <w:gridSpan w:val="2"/>
          </w:tcPr>
          <w:p w14:paraId="138A76CF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E301AC" w14:paraId="198C515A" w14:textId="77777777" w:rsidTr="009F2EF3">
        <w:tc>
          <w:tcPr>
            <w:tcW w:w="9729" w:type="dxa"/>
            <w:gridSpan w:val="2"/>
          </w:tcPr>
          <w:p w14:paraId="13720DE9" w14:textId="3893BEEC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026AD7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4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E301AC" w14:paraId="3E940798" w14:textId="77777777" w:rsidTr="009F2EF3">
        <w:tc>
          <w:tcPr>
            <w:tcW w:w="4675" w:type="dxa"/>
          </w:tcPr>
          <w:p w14:paraId="3719BBE4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</w:tcPr>
          <w:p w14:paraId="7149FDA1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E301AC" w14:paraId="66D89075" w14:textId="77777777" w:rsidTr="009F2EF3">
        <w:tc>
          <w:tcPr>
            <w:tcW w:w="4675" w:type="dxa"/>
          </w:tcPr>
          <w:p w14:paraId="4FF420AB" w14:textId="77777777" w:rsidR="00AF3D2E" w:rsidRPr="00E301A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 w:type="textWrapping" w:clear="all"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E301AC" w:rsidRDefault="00AF3D2E" w:rsidP="00131D9A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น่าเชื่อถือ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E301AC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ถัวเฉลี่ย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69C9EDA9" w14:textId="77777777" w:rsidR="00AF3D2E" w:rsidRPr="00E301AC" w:rsidRDefault="00AF3D2E" w:rsidP="00AF3D2E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1CEFD2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E301AC" w:rsidRDefault="00261569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27295B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ไม่ครอบคลุมถึง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1D6F48F6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E301AC" w:rsidRDefault="00AF3D2E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67D2C77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E301AC" w:rsidRDefault="00E67FDB" w:rsidP="00AF3D2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8F2A336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47A2F3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8A8CBF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29A2DC6" w14:textId="4F5AF442" w:rsidR="00AF3D2E" w:rsidRPr="00E301AC" w:rsidRDefault="00AF3D2E" w:rsidP="00AF3D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F2129" w:rsidRPr="00E301A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DADAF2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E63D5" w14:textId="77777777" w:rsidR="00AF3D2E" w:rsidRPr="00E301AC" w:rsidRDefault="00AF3D2E" w:rsidP="00AF3D2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E301AC" w:rsidRDefault="00AF3D2E" w:rsidP="007C2763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3A8831B" w14:textId="2538719E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301A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E301AC" w:rsidRDefault="00AF3D2E" w:rsidP="007C276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91B8927" w14:textId="77777777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301A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03CB7D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A24EA1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52E5CB7E" w:rsidR="001202DF" w:rsidRPr="00E301AC" w:rsidRDefault="007F0B81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0B81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1202DF" w:rsidRPr="00E301A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</w:t>
      </w:r>
      <w:r w:rsidRPr="007F0B81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1202DF" w:rsidRPr="00E301AC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แสดงความเห็นต่องบการเงินที่แสดงเงินลงทุนตามวิธีส่วนได้เสีย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202D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1202DF" w:rsidRPr="00E301A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7F0B81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1202DF" w:rsidRPr="00E301AC">
        <w:rPr>
          <w:rFonts w:asciiTheme="majorBidi" w:hAnsiTheme="majorBidi" w:cstheme="majorBidi"/>
          <w:sz w:val="30"/>
          <w:szCs w:val="30"/>
          <w:cs/>
        </w:rPr>
        <w:t>ปฏิบัติงานตรวจสอบงบการเงินที่แสดงเงินลงทุนตามวิธีส่วนได้เสีย</w:t>
      </w:r>
      <w:r w:rsidR="001202D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1202DF" w:rsidRPr="00E301A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E301AC" w:rsidRDefault="00AF3D2E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80D5A46" w14:textId="681215F6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301A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34CF6EA" w14:textId="77777777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AA92D6C" w14:textId="0B022C9C" w:rsidR="001202DF" w:rsidRPr="00755E22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</w:t>
      </w:r>
      <w:r w:rsidR="007D66D7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406DD7" w14:textId="77777777" w:rsidR="001202DF" w:rsidRPr="00E301AC" w:rsidRDefault="001202DF" w:rsidP="00AF3D2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DC29044" w14:textId="18E15A3B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7E3D9E2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2A90B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AFD84C1" w14:textId="5F52D6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(</w:t>
      </w:r>
      <w:bookmarkStart w:id="0" w:name="_Hlk197086722"/>
      <w:r w:rsidR="0031338A" w:rsidRPr="0031338A">
        <w:rPr>
          <w:rFonts w:asciiTheme="majorBidi" w:hAnsiTheme="majorBidi"/>
          <w:sz w:val="30"/>
          <w:szCs w:val="30"/>
          <w:cs/>
        </w:rPr>
        <w:t>กุณนที เกิดจนา</w:t>
      </w:r>
      <w:bookmarkEnd w:id="0"/>
      <w:r w:rsidRPr="00E301AC">
        <w:rPr>
          <w:rFonts w:asciiTheme="majorBidi" w:hAnsiTheme="majorBidi" w:cstheme="majorBidi"/>
          <w:sz w:val="30"/>
          <w:szCs w:val="30"/>
          <w:cs/>
        </w:rPr>
        <w:t>)</w:t>
      </w:r>
    </w:p>
    <w:p w14:paraId="1ADAD1A2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7A8EE85" w14:textId="330D1170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1338A" w:rsidRPr="0031338A">
        <w:rPr>
          <w:rFonts w:asciiTheme="majorBidi" w:hAnsiTheme="majorBidi" w:cstheme="majorBidi"/>
          <w:sz w:val="30"/>
          <w:szCs w:val="30"/>
          <w:lang w:val="en-US"/>
        </w:rPr>
        <w:t>12418</w:t>
      </w:r>
    </w:p>
    <w:p w14:paraId="06D346C7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724EE754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1CB9B4" w14:textId="356C40FA" w:rsidR="00AF3D2E" w:rsidRPr="00E301AC" w:rsidRDefault="002149E5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274B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9</w:t>
      </w:r>
    </w:p>
    <w:sectPr w:rsidR="00AF3D2E" w:rsidRPr="00E301AC" w:rsidSect="00226748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5CDE6" w14:textId="77777777" w:rsidR="005724D9" w:rsidRDefault="005724D9">
      <w:r>
        <w:separator/>
      </w:r>
    </w:p>
  </w:endnote>
  <w:endnote w:type="continuationSeparator" w:id="0">
    <w:p w14:paraId="5CAF1C41" w14:textId="77777777" w:rsidR="005724D9" w:rsidRDefault="0057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B610" w14:textId="32D3FA2B" w:rsidR="001D2E2E" w:rsidRDefault="001D2E2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1D2E2E" w:rsidRDefault="001D2E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A0AA" w14:textId="77777777" w:rsidR="00086303" w:rsidRDefault="000863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821D" w14:textId="77777777" w:rsidR="00086303" w:rsidRDefault="000863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EA19" w14:textId="77777777" w:rsidR="001D2E2E" w:rsidRPr="00D63DD1" w:rsidRDefault="001D2E2E" w:rsidP="009C65C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57CE" w14:textId="77777777" w:rsidR="00086303" w:rsidRDefault="0008630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A2" w14:textId="77777777" w:rsidR="005724D9" w:rsidRDefault="005724D9">
      <w:r>
        <w:separator/>
      </w:r>
    </w:p>
  </w:footnote>
  <w:footnote w:type="continuationSeparator" w:id="0">
    <w:p w14:paraId="1AEB021A" w14:textId="77777777" w:rsidR="005724D9" w:rsidRDefault="00572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E7D8" w14:textId="77777777" w:rsidR="00086303" w:rsidRDefault="000863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EEC9E" w14:textId="77777777" w:rsidR="006839C0" w:rsidRDefault="006839C0" w:rsidP="006839C0">
    <w:pPr>
      <w:pStyle w:val="Header"/>
      <w:jc w:val="left"/>
      <w:rPr>
        <w:lang w:val="en-US"/>
      </w:rPr>
    </w:pPr>
  </w:p>
  <w:p w14:paraId="05585646" w14:textId="77777777" w:rsidR="006839C0" w:rsidRDefault="006839C0" w:rsidP="006839C0">
    <w:pPr>
      <w:pStyle w:val="Header"/>
      <w:jc w:val="left"/>
      <w:rPr>
        <w:lang w:val="en-US"/>
      </w:rPr>
    </w:pPr>
  </w:p>
  <w:p w14:paraId="7747EF71" w14:textId="77777777" w:rsidR="006839C0" w:rsidRDefault="006839C0" w:rsidP="006839C0">
    <w:pPr>
      <w:pStyle w:val="Header"/>
      <w:jc w:val="left"/>
      <w:rPr>
        <w:lang w:val="en-US"/>
      </w:rPr>
    </w:pPr>
  </w:p>
  <w:p w14:paraId="79BA30CE" w14:textId="77777777" w:rsidR="006839C0" w:rsidRPr="006839C0" w:rsidRDefault="006839C0" w:rsidP="006839C0">
    <w:pPr>
      <w:pStyle w:val="Header"/>
      <w:jc w:val="lef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AB00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2B2C73E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213703E8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6D92A5E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30CCE33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AEDE33B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87F7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A1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68DD60A4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0C3D7CB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5D010E6D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0C934092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0820D3C5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6E68DEEA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483CB99C" w14:textId="77777777" w:rsidR="006839C0" w:rsidRPr="006839C0" w:rsidRDefault="006839C0" w:rsidP="006839C0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3BB81" w14:textId="77777777" w:rsidR="001D2E2E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C54AE99" w14:textId="77777777" w:rsidR="00226748" w:rsidRDefault="00226748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0AF7F127" w14:textId="77777777" w:rsidR="00226748" w:rsidRPr="000447D4" w:rsidRDefault="00226748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968604">
    <w:abstractNumId w:val="3"/>
  </w:num>
  <w:num w:numId="2" w16cid:durableId="2062249664">
    <w:abstractNumId w:val="14"/>
  </w:num>
  <w:num w:numId="3" w16cid:durableId="181743694">
    <w:abstractNumId w:val="0"/>
  </w:num>
  <w:num w:numId="4" w16cid:durableId="281545156">
    <w:abstractNumId w:val="7"/>
  </w:num>
  <w:num w:numId="5" w16cid:durableId="255284921">
    <w:abstractNumId w:val="16"/>
  </w:num>
  <w:num w:numId="6" w16cid:durableId="1135024546">
    <w:abstractNumId w:val="9"/>
  </w:num>
  <w:num w:numId="7" w16cid:durableId="333341882">
    <w:abstractNumId w:val="17"/>
  </w:num>
  <w:num w:numId="8" w16cid:durableId="1541436938">
    <w:abstractNumId w:val="11"/>
  </w:num>
  <w:num w:numId="9" w16cid:durableId="1823815242">
    <w:abstractNumId w:val="2"/>
  </w:num>
  <w:num w:numId="10" w16cid:durableId="1905794825">
    <w:abstractNumId w:val="13"/>
  </w:num>
  <w:num w:numId="11" w16cid:durableId="1937053716">
    <w:abstractNumId w:val="19"/>
  </w:num>
  <w:num w:numId="12" w16cid:durableId="170415675">
    <w:abstractNumId w:val="10"/>
  </w:num>
  <w:num w:numId="13" w16cid:durableId="1890605763">
    <w:abstractNumId w:val="18"/>
  </w:num>
  <w:num w:numId="14" w16cid:durableId="2096172802">
    <w:abstractNumId w:val="15"/>
  </w:num>
  <w:num w:numId="15" w16cid:durableId="321469514">
    <w:abstractNumId w:val="8"/>
  </w:num>
  <w:num w:numId="16" w16cid:durableId="440145436">
    <w:abstractNumId w:val="4"/>
  </w:num>
  <w:num w:numId="17" w16cid:durableId="1646200953">
    <w:abstractNumId w:val="1"/>
  </w:num>
  <w:num w:numId="18" w16cid:durableId="1195654004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 w16cid:durableId="2100515299">
    <w:abstractNumId w:val="6"/>
  </w:num>
  <w:num w:numId="20" w16cid:durableId="112723457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428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6AD7"/>
    <w:rsid w:val="00027061"/>
    <w:rsid w:val="000272E1"/>
    <w:rsid w:val="00027794"/>
    <w:rsid w:val="000278B2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47B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08E"/>
    <w:rsid w:val="00072273"/>
    <w:rsid w:val="00073437"/>
    <w:rsid w:val="000735A2"/>
    <w:rsid w:val="00073675"/>
    <w:rsid w:val="0007424E"/>
    <w:rsid w:val="0007484E"/>
    <w:rsid w:val="00074971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399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303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11A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BC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91B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09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5CDB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52F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1F76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0E97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AF4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15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C3D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649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9E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325"/>
    <w:rsid w:val="00226447"/>
    <w:rsid w:val="002264F6"/>
    <w:rsid w:val="00226748"/>
    <w:rsid w:val="00226CD7"/>
    <w:rsid w:val="00226D3F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B"/>
    <w:rsid w:val="00240BAD"/>
    <w:rsid w:val="00240F18"/>
    <w:rsid w:val="002416FE"/>
    <w:rsid w:val="00242C88"/>
    <w:rsid w:val="002433B3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85A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250"/>
    <w:rsid w:val="002A0604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E40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0D4"/>
    <w:rsid w:val="002C2590"/>
    <w:rsid w:val="002C292F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0C33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687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38A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71E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355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68C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6F79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2DF2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9EB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259"/>
    <w:rsid w:val="003A5DF4"/>
    <w:rsid w:val="003A5FD6"/>
    <w:rsid w:val="003A644A"/>
    <w:rsid w:val="003A6632"/>
    <w:rsid w:val="003A6AFB"/>
    <w:rsid w:val="003A6ECC"/>
    <w:rsid w:val="003A6EEF"/>
    <w:rsid w:val="003A7337"/>
    <w:rsid w:val="003A7416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B01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0C8F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81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4F0"/>
    <w:rsid w:val="00424F47"/>
    <w:rsid w:val="004253F0"/>
    <w:rsid w:val="004254EA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1D2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697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1E1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B06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2A0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3F98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150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776"/>
    <w:rsid w:val="004D186E"/>
    <w:rsid w:val="004D1928"/>
    <w:rsid w:val="004D1F71"/>
    <w:rsid w:val="004D248F"/>
    <w:rsid w:val="004D28A3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363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1DC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220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90A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3E3C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37A86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5F38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E73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4D9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BAC"/>
    <w:rsid w:val="00574C54"/>
    <w:rsid w:val="00574C71"/>
    <w:rsid w:val="00574E9B"/>
    <w:rsid w:val="00574F73"/>
    <w:rsid w:val="00575197"/>
    <w:rsid w:val="005753CE"/>
    <w:rsid w:val="00575491"/>
    <w:rsid w:val="0057562F"/>
    <w:rsid w:val="00575780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751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AF4"/>
    <w:rsid w:val="00585D70"/>
    <w:rsid w:val="00585FED"/>
    <w:rsid w:val="005860BC"/>
    <w:rsid w:val="00587142"/>
    <w:rsid w:val="00587213"/>
    <w:rsid w:val="0058729F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A7FD5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A1D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D52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6D2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4E40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8AF"/>
    <w:rsid w:val="00642DE1"/>
    <w:rsid w:val="00642E2B"/>
    <w:rsid w:val="0064336A"/>
    <w:rsid w:val="0064409B"/>
    <w:rsid w:val="00644958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058"/>
    <w:rsid w:val="006554E7"/>
    <w:rsid w:val="006558E2"/>
    <w:rsid w:val="00656346"/>
    <w:rsid w:val="00656354"/>
    <w:rsid w:val="0065674B"/>
    <w:rsid w:val="00656DDA"/>
    <w:rsid w:val="00657426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447F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39C0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C7C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579F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B7C6E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3A9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0BC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1817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0E4"/>
    <w:rsid w:val="007B73E4"/>
    <w:rsid w:val="007B7BDA"/>
    <w:rsid w:val="007C0621"/>
    <w:rsid w:val="007C06D7"/>
    <w:rsid w:val="007C1067"/>
    <w:rsid w:val="007C130F"/>
    <w:rsid w:val="007C1A11"/>
    <w:rsid w:val="007C215E"/>
    <w:rsid w:val="007C2763"/>
    <w:rsid w:val="007C3833"/>
    <w:rsid w:val="007C3B85"/>
    <w:rsid w:val="007C3D75"/>
    <w:rsid w:val="007C41A7"/>
    <w:rsid w:val="007C47D6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B81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94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4E3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5889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548"/>
    <w:rsid w:val="008D787F"/>
    <w:rsid w:val="008D7C01"/>
    <w:rsid w:val="008D7C9D"/>
    <w:rsid w:val="008D7F2F"/>
    <w:rsid w:val="008E06A5"/>
    <w:rsid w:val="008E071C"/>
    <w:rsid w:val="008E0843"/>
    <w:rsid w:val="008E1471"/>
    <w:rsid w:val="008E198F"/>
    <w:rsid w:val="008E23F1"/>
    <w:rsid w:val="008E2A7B"/>
    <w:rsid w:val="008E311C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67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07D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6A6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77A"/>
    <w:rsid w:val="00925DF7"/>
    <w:rsid w:val="0092685C"/>
    <w:rsid w:val="0092711D"/>
    <w:rsid w:val="009274AE"/>
    <w:rsid w:val="00927BD2"/>
    <w:rsid w:val="00927D56"/>
    <w:rsid w:val="0093084F"/>
    <w:rsid w:val="00930A29"/>
    <w:rsid w:val="00930BCC"/>
    <w:rsid w:val="009313B7"/>
    <w:rsid w:val="0093171C"/>
    <w:rsid w:val="00931F65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276E"/>
    <w:rsid w:val="00952B98"/>
    <w:rsid w:val="009532C1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904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6D4B"/>
    <w:rsid w:val="00967264"/>
    <w:rsid w:val="009676F8"/>
    <w:rsid w:val="00967B91"/>
    <w:rsid w:val="00967FE0"/>
    <w:rsid w:val="00970F90"/>
    <w:rsid w:val="0097111E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0C7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393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511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6FE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2B70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1C75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D38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3FE9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4C4"/>
    <w:rsid w:val="00A66A8D"/>
    <w:rsid w:val="00A67161"/>
    <w:rsid w:val="00A6758C"/>
    <w:rsid w:val="00A679EB"/>
    <w:rsid w:val="00A67C58"/>
    <w:rsid w:val="00A67E0B"/>
    <w:rsid w:val="00A67EF1"/>
    <w:rsid w:val="00A7070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89E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A01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30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038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AE8"/>
    <w:rsid w:val="00AF7215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135"/>
    <w:rsid w:val="00B12374"/>
    <w:rsid w:val="00B12825"/>
    <w:rsid w:val="00B12DD4"/>
    <w:rsid w:val="00B13341"/>
    <w:rsid w:val="00B1398F"/>
    <w:rsid w:val="00B13ECF"/>
    <w:rsid w:val="00B13F73"/>
    <w:rsid w:val="00B14127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080B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9C7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EBF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AF0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59A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0D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089"/>
    <w:rsid w:val="00BB753A"/>
    <w:rsid w:val="00BB7557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2CD0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6FB"/>
    <w:rsid w:val="00C14C59"/>
    <w:rsid w:val="00C15249"/>
    <w:rsid w:val="00C15322"/>
    <w:rsid w:val="00C1535D"/>
    <w:rsid w:val="00C161EF"/>
    <w:rsid w:val="00C1628A"/>
    <w:rsid w:val="00C162B5"/>
    <w:rsid w:val="00C163E2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00E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78"/>
    <w:rsid w:val="00C54E92"/>
    <w:rsid w:val="00C54EA8"/>
    <w:rsid w:val="00C5648F"/>
    <w:rsid w:val="00C566DE"/>
    <w:rsid w:val="00C56764"/>
    <w:rsid w:val="00C56A45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24B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0C8"/>
    <w:rsid w:val="00C8617A"/>
    <w:rsid w:val="00C86461"/>
    <w:rsid w:val="00C868CE"/>
    <w:rsid w:val="00C86DDE"/>
    <w:rsid w:val="00C873EA"/>
    <w:rsid w:val="00C9010B"/>
    <w:rsid w:val="00C90145"/>
    <w:rsid w:val="00C90653"/>
    <w:rsid w:val="00C90D46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762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72B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C6DC7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892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92A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4C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764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4CB0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4AB"/>
    <w:rsid w:val="00D2262E"/>
    <w:rsid w:val="00D22D80"/>
    <w:rsid w:val="00D22F39"/>
    <w:rsid w:val="00D23709"/>
    <w:rsid w:val="00D23C60"/>
    <w:rsid w:val="00D24025"/>
    <w:rsid w:val="00D2423D"/>
    <w:rsid w:val="00D24449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D34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66C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B77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3DF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09AF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D0B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1F63"/>
    <w:rsid w:val="00E52030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1D3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49AC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1C6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2CF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7B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5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1AB2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856"/>
    <w:rsid w:val="00F269D6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AA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875"/>
    <w:rsid w:val="00F50973"/>
    <w:rsid w:val="00F50EEE"/>
    <w:rsid w:val="00F51175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1A1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3D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B7E15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5AA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4B9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5FD8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F7F68-5040-41C8-A6AE-F409BA0A5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06852-ABF6-4666-B156-74415B7E73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</Pages>
  <Words>1597</Words>
  <Characters>9106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2025-05-16T06:51:00Z</cp:lastPrinted>
  <dcterms:created xsi:type="dcterms:W3CDTF">2026-05-18T05:59:00Z</dcterms:created>
  <dcterms:modified xsi:type="dcterms:W3CDTF">2026-05-18T05:59:00Z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