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A799F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bookmarkStart w:id="0" w:name="OLE_LINK1"/>
    </w:p>
    <w:p w14:paraId="6708A7F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5221B64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25BB1EA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42C54735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254996FE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133266D7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6E464D84" w14:textId="77777777" w:rsidR="00DA4AAE" w:rsidRPr="00154ED3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154ED3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8FA804C" w14:textId="77777777" w:rsidR="00DA4AAE" w:rsidRPr="00154ED3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6D18D366" w14:textId="3CE2C402" w:rsidR="00DA4AAE" w:rsidRPr="00154ED3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154ED3">
        <w:rPr>
          <w:sz w:val="32"/>
          <w:szCs w:val="32"/>
          <w:cs/>
        </w:rPr>
        <w:t>งบการเงินระหว่างกาล</w:t>
      </w:r>
      <w:r w:rsidRPr="00154ED3">
        <w:rPr>
          <w:rFonts w:hint="cs"/>
          <w:sz w:val="32"/>
          <w:szCs w:val="32"/>
          <w:cs/>
        </w:rPr>
        <w:t>แบบย่อ</w:t>
      </w:r>
      <w:r w:rsidR="00BA6DF7" w:rsidRPr="00154ED3">
        <w:rPr>
          <w:sz w:val="32"/>
          <w:szCs w:val="32"/>
        </w:rPr>
        <w:t xml:space="preserve"> </w:t>
      </w:r>
    </w:p>
    <w:p w14:paraId="6C72F08E" w14:textId="3E3AD063" w:rsidR="00DA4AAE" w:rsidRPr="00154ED3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  <w:cs/>
        </w:rPr>
      </w:pPr>
      <w:r w:rsidRPr="00154ED3">
        <w:rPr>
          <w:sz w:val="32"/>
          <w:szCs w:val="32"/>
          <w:cs/>
        </w:rPr>
        <w:t>สำหรับงวดสามเดือนสิ้นสุดวันที่</w:t>
      </w:r>
      <w:r w:rsidRPr="00154ED3">
        <w:rPr>
          <w:rFonts w:hint="cs"/>
          <w:sz w:val="32"/>
          <w:szCs w:val="32"/>
          <w:cs/>
        </w:rPr>
        <w:t xml:space="preserve"> </w:t>
      </w:r>
      <w:r w:rsidRPr="00154ED3">
        <w:rPr>
          <w:sz w:val="32"/>
          <w:szCs w:val="32"/>
        </w:rPr>
        <w:t>31</w:t>
      </w:r>
      <w:r w:rsidRPr="00154ED3">
        <w:rPr>
          <w:sz w:val="32"/>
          <w:szCs w:val="32"/>
          <w:cs/>
        </w:rPr>
        <w:t xml:space="preserve"> </w:t>
      </w:r>
      <w:r w:rsidRPr="00154ED3">
        <w:rPr>
          <w:rFonts w:hint="cs"/>
          <w:sz w:val="32"/>
          <w:szCs w:val="32"/>
          <w:cs/>
        </w:rPr>
        <w:t>มีนาคม</w:t>
      </w:r>
      <w:r w:rsidRPr="00154ED3">
        <w:rPr>
          <w:sz w:val="32"/>
          <w:szCs w:val="32"/>
          <w:cs/>
        </w:rPr>
        <w:t xml:space="preserve"> </w:t>
      </w:r>
      <w:r w:rsidRPr="00154ED3">
        <w:rPr>
          <w:sz w:val="32"/>
          <w:szCs w:val="32"/>
        </w:rPr>
        <w:t>256</w:t>
      </w:r>
      <w:r w:rsidR="003F7E6D" w:rsidRPr="00154ED3">
        <w:rPr>
          <w:sz w:val="32"/>
          <w:szCs w:val="32"/>
        </w:rPr>
        <w:t>9</w:t>
      </w:r>
    </w:p>
    <w:p w14:paraId="10836536" w14:textId="77777777" w:rsidR="00DA4AAE" w:rsidRPr="00154ED3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154ED3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1BCE7234" w14:textId="77777777" w:rsidR="00DA4AAE" w:rsidRPr="00154ED3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cs/>
        </w:rPr>
      </w:pPr>
      <w:r w:rsidRPr="00154ED3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154ED3">
        <w:rPr>
          <w:rFonts w:cs="Angsana New" w:hint="cs"/>
          <w:b w:val="0"/>
          <w:bCs w:val="0"/>
          <w:sz w:val="32"/>
          <w:szCs w:val="32"/>
          <w:cs/>
        </w:rPr>
        <w:t>การสอบทานของ</w:t>
      </w:r>
      <w:r w:rsidRPr="00154ED3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CF5720" w14:textId="77777777" w:rsidR="00DA4AAE" w:rsidRPr="00154ED3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34E10A9" w14:textId="77777777" w:rsidR="00DA4AAE" w:rsidRPr="00154ED3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8781DB" w14:textId="77777777" w:rsidR="00DA4AAE" w:rsidRPr="00154ED3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rPr>
          <w:rFonts w:cs="Angsana New"/>
          <w:b w:val="0"/>
          <w:bCs w:val="0"/>
          <w:sz w:val="30"/>
          <w:szCs w:val="30"/>
          <w:cs/>
        </w:rPr>
        <w:sectPr w:rsidR="00DA4AAE" w:rsidRPr="00154ED3" w:rsidSect="00C5089B"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0BD17ABE" w14:textId="3CE60145" w:rsidR="009E45D4" w:rsidRPr="00154ED3" w:rsidRDefault="00DA4AAE" w:rsidP="00DA4AAE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154ED3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154ED3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154ED3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1E30656F" w14:textId="77777777" w:rsidR="00DA4AAE" w:rsidRPr="00154ED3" w:rsidRDefault="00DA4AAE" w:rsidP="00DA4AAE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</w:p>
    <w:p w14:paraId="0CEAE65C" w14:textId="77777777" w:rsidR="009E45D4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154ED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4D015C7D" w14:textId="5EF157EB" w:rsidR="009E45D4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4823F864" w:rsidR="006D0920" w:rsidRPr="00154ED3" w:rsidRDefault="006D092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3C1F95" w:rsidRPr="00154ED3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42149621" w14:textId="3A97DD45" w:rsidR="009E45D4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154ED3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355CEE3" w14:textId="4D950478" w:rsidR="0012390A" w:rsidRPr="00154ED3" w:rsidRDefault="0012390A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501AC720" w14:textId="0BA475E8" w:rsidR="002B4136" w:rsidRPr="00154ED3" w:rsidRDefault="002B4136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429852B3" w14:textId="1CFEB9FE" w:rsidR="009E45D4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154ED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4B37F541" w:rsidR="00CE103F" w:rsidRPr="00154ED3" w:rsidRDefault="0006794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25C4C5C8" w14:textId="6703D7AD" w:rsidR="008464C5" w:rsidRPr="00154ED3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3ACD65F0" w:rsidR="008C1C02" w:rsidRPr="00154ED3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154ED3" w:rsidRDefault="008C1C0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154ED3" w:rsidRDefault="009D2FF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6BF15377" w14:textId="77777777" w:rsidR="00FB21F2" w:rsidRPr="00154ED3" w:rsidRDefault="00FB21F2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5E209D8E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29BBDD6E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26A56C78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12C0E134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794A4847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3C878937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5D4B7E70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5CC08C3C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20A1CDB4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67AFABB3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0DFDB649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0BBDD79B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12E47314" w14:textId="77777777" w:rsidR="00FB21F2" w:rsidRPr="00154ED3" w:rsidRDefault="00FB21F2" w:rsidP="00FB21F2">
      <w:pPr>
        <w:rPr>
          <w:rFonts w:asciiTheme="majorBidi" w:hAnsiTheme="majorBidi" w:cstheme="majorBidi"/>
        </w:rPr>
      </w:pPr>
    </w:p>
    <w:p w14:paraId="73867978" w14:textId="1F69D155" w:rsidR="009E45D4" w:rsidRPr="00154ED3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br w:type="page"/>
      </w:r>
      <w:r w:rsidRPr="00154ED3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154ED3">
        <w:rPr>
          <w:rFonts w:asciiTheme="majorBidi" w:hAnsiTheme="majorBidi" w:cstheme="majorBidi"/>
          <w:cs/>
        </w:rPr>
        <w:t>ระหว่างกาล</w:t>
      </w:r>
      <w:r w:rsidRPr="00154ED3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154ED3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22B0FC22" w:rsidR="006C42C3" w:rsidRPr="00154ED3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t>งบการเงิน</w:t>
      </w:r>
      <w:r w:rsidR="0025700A" w:rsidRPr="00154ED3">
        <w:rPr>
          <w:rFonts w:asciiTheme="majorBidi" w:hAnsiTheme="majorBidi" w:cstheme="majorBidi"/>
          <w:cs/>
        </w:rPr>
        <w:t>ระหว่างกาล</w:t>
      </w:r>
      <w:r w:rsidRPr="00154ED3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154ED3">
        <w:rPr>
          <w:rFonts w:asciiTheme="majorBidi" w:hAnsiTheme="majorBidi" w:cstheme="majorBidi"/>
          <w:cs/>
        </w:rPr>
        <w:t>บริษัท</w:t>
      </w:r>
      <w:r w:rsidRPr="00154ED3">
        <w:rPr>
          <w:rFonts w:asciiTheme="majorBidi" w:hAnsiTheme="majorBidi" w:cstheme="majorBidi"/>
          <w:cs/>
        </w:rPr>
        <w:t>เมื่อวันที่</w:t>
      </w:r>
      <w:r w:rsidR="008D290F" w:rsidRPr="00154ED3">
        <w:rPr>
          <w:rFonts w:asciiTheme="majorBidi" w:hAnsiTheme="majorBidi" w:cstheme="majorBidi"/>
          <w:cs/>
        </w:rPr>
        <w:t xml:space="preserve"> </w:t>
      </w:r>
      <w:r w:rsidR="00CE1DA8" w:rsidRPr="00154ED3">
        <w:rPr>
          <w:rFonts w:asciiTheme="majorBidi" w:hAnsiTheme="majorBidi" w:cstheme="majorBidi"/>
        </w:rPr>
        <w:t>14</w:t>
      </w:r>
      <w:r w:rsidR="004F7584" w:rsidRPr="00154ED3">
        <w:rPr>
          <w:rFonts w:asciiTheme="majorBidi" w:hAnsiTheme="majorBidi" w:cstheme="majorBidi"/>
        </w:rPr>
        <w:t xml:space="preserve"> </w:t>
      </w:r>
      <w:r w:rsidR="00F83ED1" w:rsidRPr="00154ED3">
        <w:rPr>
          <w:rFonts w:asciiTheme="majorBidi" w:hAnsiTheme="majorBidi" w:cstheme="majorBidi" w:hint="cs"/>
          <w:cs/>
        </w:rPr>
        <w:t>พฤษภาคม</w:t>
      </w:r>
      <w:r w:rsidR="00765373" w:rsidRPr="00154ED3">
        <w:rPr>
          <w:rFonts w:asciiTheme="majorBidi" w:hAnsiTheme="majorBidi" w:cstheme="majorBidi" w:hint="cs"/>
          <w:cs/>
        </w:rPr>
        <w:t xml:space="preserve"> </w:t>
      </w:r>
      <w:r w:rsidR="002D151D" w:rsidRPr="00154ED3">
        <w:rPr>
          <w:rFonts w:asciiTheme="majorBidi" w:hAnsiTheme="majorBidi" w:cstheme="majorBidi"/>
        </w:rPr>
        <w:t>256</w:t>
      </w:r>
      <w:r w:rsidR="00402D6D" w:rsidRPr="00154ED3">
        <w:rPr>
          <w:rFonts w:asciiTheme="majorBidi" w:hAnsiTheme="majorBidi" w:cstheme="majorBidi"/>
        </w:rPr>
        <w:t>9</w:t>
      </w:r>
    </w:p>
    <w:p w14:paraId="66A7BD1E" w14:textId="77777777" w:rsidR="006C42C3" w:rsidRPr="00154ED3" w:rsidRDefault="006C42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154ED3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154ED3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705D868" w14:textId="400958D5" w:rsidR="00B1391E" w:rsidRPr="00154ED3" w:rsidRDefault="000B561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154ED3">
        <w:rPr>
          <w:rFonts w:asciiTheme="majorBidi" w:hAnsiTheme="majorBidi" w:cstheme="majorBidi"/>
        </w:rPr>
        <w:tab/>
      </w:r>
      <w:r w:rsidR="001D0AEF" w:rsidRPr="00154ED3">
        <w:rPr>
          <w:rFonts w:asciiTheme="majorBidi" w:hAnsiTheme="majorBidi" w:cstheme="majorBidi"/>
        </w:rPr>
        <w:tab/>
      </w:r>
      <w:r w:rsidRPr="00154ED3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154ED3">
        <w:rPr>
          <w:rFonts w:asciiTheme="majorBidi" w:hAnsiTheme="majorBidi" w:cstheme="majorBidi"/>
          <w:cs/>
        </w:rPr>
        <w:t>จากพลังงานสะอาด</w:t>
      </w:r>
      <w:r w:rsidR="00446E71" w:rsidRPr="00154ED3">
        <w:rPr>
          <w:rFonts w:asciiTheme="majorBidi" w:hAnsiTheme="majorBidi" w:cstheme="majorBidi"/>
        </w:rPr>
        <w:t xml:space="preserve"> </w:t>
      </w:r>
      <w:r w:rsidR="00446E71" w:rsidRPr="00154ED3">
        <w:rPr>
          <w:rFonts w:asciiTheme="majorBidi" w:hAnsiTheme="majorBidi" w:cstheme="majorBidi" w:hint="cs"/>
          <w:cs/>
        </w:rPr>
        <w:t>รวมทั้งผลิตภัณฑ์และบริการอื่นที่เกี่ยวเนื่อง</w:t>
      </w:r>
      <w:r w:rsidRPr="00154ED3">
        <w:rPr>
          <w:rFonts w:asciiTheme="majorBidi" w:hAnsiTheme="majorBidi" w:cstheme="majorBidi"/>
          <w:cs/>
        </w:rPr>
        <w:t xml:space="preserve"> การลงทุนในธุรกิจพลังงานทางเลือก</w:t>
      </w:r>
      <w:r w:rsidR="002D2C3A" w:rsidRPr="00154ED3">
        <w:rPr>
          <w:rFonts w:asciiTheme="majorBidi" w:hAnsiTheme="majorBidi" w:cstheme="majorBidi"/>
        </w:rPr>
        <w:t xml:space="preserve"> </w:t>
      </w:r>
      <w:r w:rsidR="002D2C3A" w:rsidRPr="00154ED3">
        <w:rPr>
          <w:rFonts w:asciiTheme="majorBidi" w:hAnsiTheme="majorBidi" w:cstheme="majorBidi" w:hint="cs"/>
          <w:cs/>
        </w:rPr>
        <w:t>คลังจัดเก็บน้ำมันและท่าเทียบเรือ</w:t>
      </w:r>
      <w:r w:rsidRPr="00154ED3">
        <w:rPr>
          <w:rFonts w:asciiTheme="majorBidi" w:hAnsiTheme="majorBidi" w:cstheme="majorBidi"/>
          <w:cs/>
        </w:rPr>
        <w:t xml:space="preserve"> การผลิตและจำหน่ายผลิตภัณฑ์</w:t>
      </w:r>
      <w:r w:rsidR="00250644" w:rsidRPr="00154ED3">
        <w:rPr>
          <w:rFonts w:asciiTheme="majorBidi" w:hAnsiTheme="majorBidi" w:cstheme="majorBidi"/>
        </w:rPr>
        <w:t xml:space="preserve">  </w:t>
      </w:r>
      <w:r w:rsidRPr="00154ED3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154ED3" w:rsidRDefault="00DC62C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154ED3" w:rsidRDefault="00AB068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154ED3" w:rsidRDefault="0036548A" w:rsidP="00533528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79E0265D" w:rsidR="006D63C1" w:rsidRPr="00154ED3" w:rsidRDefault="006D63C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154ED3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154ED3">
        <w:rPr>
          <w:rFonts w:asciiTheme="majorBidi" w:hAnsiTheme="majorBidi" w:cstheme="majorBidi"/>
        </w:rPr>
        <w:t>34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/>
          <w:cs/>
        </w:rPr>
        <w:t xml:space="preserve">เรื่อง </w:t>
      </w:r>
      <w:r w:rsidRPr="00154ED3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54ED3">
        <w:rPr>
          <w:rFonts w:asciiTheme="majorBidi" w:hAnsiTheme="majorBidi" w:cstheme="majorBidi"/>
          <w:cs/>
        </w:rPr>
        <w:t xml:space="preserve"> </w:t>
      </w:r>
      <w:bookmarkEnd w:id="1"/>
      <w:r w:rsidRPr="00154ED3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154ED3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154ED3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154ED3">
        <w:rPr>
          <w:rFonts w:asciiTheme="majorBidi" w:hAnsiTheme="majorBidi" w:cstheme="majorBidi" w:hint="cs"/>
          <w:cs/>
        </w:rPr>
        <w:t xml:space="preserve"> </w:t>
      </w:r>
      <w:r w:rsidRPr="00154ED3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54ED3">
        <w:rPr>
          <w:rFonts w:asciiTheme="majorBidi" w:hAnsiTheme="majorBidi" w:cstheme="majorBidi"/>
        </w:rPr>
        <w:t xml:space="preserve"> </w:t>
      </w:r>
      <w:r w:rsidR="006F1E95" w:rsidRPr="00154ED3">
        <w:rPr>
          <w:rFonts w:asciiTheme="majorBidi" w:hAnsiTheme="majorBidi" w:cstheme="majorBidi"/>
        </w:rPr>
        <w:t>31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/>
          <w:cs/>
        </w:rPr>
        <w:t>ธันวาคม</w:t>
      </w:r>
      <w:r w:rsidRPr="00154ED3">
        <w:rPr>
          <w:rFonts w:asciiTheme="majorBidi" w:hAnsiTheme="majorBidi" w:cstheme="majorBidi"/>
        </w:rPr>
        <w:t xml:space="preserve"> </w:t>
      </w:r>
      <w:r w:rsidR="008E69B6" w:rsidRPr="00154ED3">
        <w:rPr>
          <w:rFonts w:asciiTheme="majorBidi" w:hAnsiTheme="majorBidi" w:cstheme="majorBidi"/>
        </w:rPr>
        <w:t>256</w:t>
      </w:r>
      <w:r w:rsidR="002C6DB5" w:rsidRPr="00154ED3">
        <w:rPr>
          <w:rFonts w:asciiTheme="majorBidi" w:hAnsiTheme="majorBidi" w:cstheme="majorBidi"/>
        </w:rPr>
        <w:t>8</w:t>
      </w:r>
    </w:p>
    <w:p w14:paraId="20C72082" w14:textId="3CBF0605" w:rsidR="003C0357" w:rsidRPr="00154ED3" w:rsidRDefault="003C035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166C012" w14:textId="30DCC768" w:rsidR="00B5019B" w:rsidRPr="00154ED3" w:rsidRDefault="006D63C1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  <w:r w:rsidRPr="00154ED3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154ED3">
        <w:rPr>
          <w:rFonts w:asciiTheme="majorBidi" w:hAnsiTheme="majorBidi" w:cstheme="majorBidi"/>
        </w:rPr>
        <w:t>31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/>
          <w:cs/>
        </w:rPr>
        <w:t xml:space="preserve">ธันวาคม </w:t>
      </w:r>
      <w:r w:rsidR="008E69B6" w:rsidRPr="00154ED3">
        <w:rPr>
          <w:rFonts w:asciiTheme="majorBidi" w:hAnsiTheme="majorBidi" w:cstheme="majorBidi"/>
        </w:rPr>
        <w:t>256</w:t>
      </w:r>
      <w:r w:rsidR="002C6DB5" w:rsidRPr="00154ED3">
        <w:rPr>
          <w:rFonts w:asciiTheme="majorBidi" w:hAnsiTheme="majorBidi" w:cstheme="majorBidi"/>
        </w:rPr>
        <w:t>8</w:t>
      </w:r>
      <w:r w:rsidR="003922EF" w:rsidRPr="00154ED3">
        <w:rPr>
          <w:rFonts w:asciiTheme="majorBidi" w:hAnsiTheme="majorBidi" w:cstheme="majorBidi"/>
        </w:rPr>
        <w:t xml:space="preserve"> </w:t>
      </w:r>
    </w:p>
    <w:p w14:paraId="32E57F3B" w14:textId="77777777" w:rsidR="00FF4F4B" w:rsidRPr="00154ED3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EB9C40B" w14:textId="77777777" w:rsidR="00FF4F4B" w:rsidRPr="00154ED3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8330668" w14:textId="77777777" w:rsidR="00FF4F4B" w:rsidRPr="00154ED3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0079A512" w14:textId="77777777" w:rsidR="00FF4F4B" w:rsidRPr="00154ED3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61559B82" w14:textId="77777777" w:rsidR="003922EF" w:rsidRPr="00154ED3" w:rsidRDefault="0039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154ED3">
        <w:rPr>
          <w:rFonts w:asciiTheme="majorBidi" w:hAnsiTheme="majorBidi" w:cstheme="majorBidi"/>
          <w:b/>
          <w:bCs/>
          <w:cs/>
        </w:rPr>
        <w:br w:type="page"/>
      </w:r>
    </w:p>
    <w:p w14:paraId="540D457D" w14:textId="74544E88" w:rsidR="00255060" w:rsidRPr="00154ED3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154ED3" w:rsidRDefault="00870CCC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5E461241" w14:textId="5B3DB28C" w:rsidR="006D63C1" w:rsidRPr="00154ED3" w:rsidRDefault="00632378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54ED3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กลุ่มบริษัทไม่มีการเปลี่ยนแปลง</w:t>
      </w:r>
      <w:r w:rsidR="004564A3" w:rsidRPr="00154ED3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C06EA" w:rsidRPr="00154ED3">
        <w:rPr>
          <w:rFonts w:asciiTheme="majorBidi" w:hAnsiTheme="majorBidi" w:cstheme="majorBidi" w:hint="cs"/>
          <w:sz w:val="30"/>
          <w:szCs w:val="30"/>
          <w:cs/>
        </w:rPr>
        <w:t>ความสัมพันธ์</w:t>
      </w:r>
      <w:r w:rsidR="00774573" w:rsidRPr="00154ED3">
        <w:rPr>
          <w:rFonts w:asciiTheme="majorBidi" w:hAnsiTheme="majorBidi" w:cstheme="majorBidi" w:hint="cs"/>
          <w:sz w:val="30"/>
          <w:szCs w:val="30"/>
          <w:cs/>
        </w:rPr>
        <w:t>กับบุคคลหรือกิจการที่เกี่ยวข้องกัน</w:t>
      </w:r>
      <w:r w:rsidR="004564A3" w:rsidRPr="00154ED3">
        <w:rPr>
          <w:rFonts w:asciiTheme="majorBidi" w:hAnsiTheme="majorBidi" w:cstheme="majorBidi" w:hint="cs"/>
          <w:sz w:val="30"/>
          <w:szCs w:val="30"/>
          <w:cs/>
        </w:rPr>
        <w:t>และนโยบายการกำหนดราคา</w:t>
      </w:r>
      <w:r w:rsidR="00774573" w:rsidRPr="00154ED3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อย่างมีสาระสำคัญในระหว่างงวด</w:t>
      </w:r>
      <w:r w:rsidR="00612F92" w:rsidRPr="00154ED3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612F92" w:rsidRPr="00154ED3">
        <w:rPr>
          <w:rFonts w:asciiTheme="majorBidi" w:hAnsiTheme="majorBidi" w:cstheme="majorBidi"/>
          <w:sz w:val="30"/>
          <w:szCs w:val="30"/>
        </w:rPr>
        <w:t>31</w:t>
      </w:r>
      <w:r w:rsidR="00612F92" w:rsidRPr="00154ED3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612F92" w:rsidRPr="00154ED3">
        <w:rPr>
          <w:rFonts w:asciiTheme="majorBidi" w:hAnsiTheme="majorBidi" w:cstheme="majorBidi"/>
          <w:sz w:val="30"/>
          <w:szCs w:val="30"/>
        </w:rPr>
        <w:t xml:space="preserve"> 256</w:t>
      </w:r>
      <w:r w:rsidR="002C6DB5" w:rsidRPr="00154ED3">
        <w:rPr>
          <w:rFonts w:asciiTheme="majorBidi" w:hAnsiTheme="majorBidi" w:cstheme="majorBidi"/>
          <w:sz w:val="30"/>
          <w:szCs w:val="30"/>
        </w:rPr>
        <w:t>9</w:t>
      </w:r>
    </w:p>
    <w:p w14:paraId="1F79C37E" w14:textId="77777777" w:rsidR="009D3B51" w:rsidRPr="00154ED3" w:rsidRDefault="009D3B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154ED3" w14:paraId="5B4827DB" w14:textId="77777777" w:rsidTr="004E3076">
        <w:trPr>
          <w:tblHeader/>
        </w:trPr>
        <w:tc>
          <w:tcPr>
            <w:tcW w:w="2280" w:type="pct"/>
          </w:tcPr>
          <w:p w14:paraId="6771FE68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154ED3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</w:tcPr>
          <w:p w14:paraId="1B39D7CA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</w:tcPr>
          <w:p w14:paraId="15182B77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154ED3" w14:paraId="0CA0C970" w14:textId="77777777" w:rsidTr="004E3076">
        <w:trPr>
          <w:tblHeader/>
        </w:trPr>
        <w:tc>
          <w:tcPr>
            <w:tcW w:w="2280" w:type="pct"/>
          </w:tcPr>
          <w:p w14:paraId="7A2DDC2A" w14:textId="74CF623E" w:rsidR="00475764" w:rsidRPr="00154ED3" w:rsidRDefault="00C57AC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154ED3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9C5A0E" w:rsidRPr="00154ED3">
              <w:rPr>
                <w:b/>
                <w:bCs/>
                <w:i/>
                <w:iCs/>
              </w:rPr>
              <w:t>31</w:t>
            </w:r>
            <w:r w:rsidRPr="00154ED3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80" w:type="pct"/>
          </w:tcPr>
          <w:p w14:paraId="4C642EC5" w14:textId="7DE35B3C" w:rsidR="00475764" w:rsidRPr="00154ED3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154ED3">
              <w:t>256</w:t>
            </w:r>
            <w:r w:rsidR="002C6DB5" w:rsidRPr="00154ED3">
              <w:t>9</w:t>
            </w:r>
          </w:p>
        </w:tc>
        <w:tc>
          <w:tcPr>
            <w:tcW w:w="680" w:type="pct"/>
          </w:tcPr>
          <w:p w14:paraId="3A630A9E" w14:textId="49EE8783" w:rsidR="00475764" w:rsidRPr="00154ED3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154ED3">
              <w:t>256</w:t>
            </w:r>
            <w:r w:rsidR="002C6DB5" w:rsidRPr="00154ED3">
              <w:t>8</w:t>
            </w:r>
          </w:p>
        </w:tc>
        <w:tc>
          <w:tcPr>
            <w:tcW w:w="680" w:type="pct"/>
          </w:tcPr>
          <w:p w14:paraId="049B1B14" w14:textId="26CB9F63" w:rsidR="00475764" w:rsidRPr="00154ED3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154ED3">
              <w:t>256</w:t>
            </w:r>
            <w:r w:rsidR="002C6DB5" w:rsidRPr="00154ED3">
              <w:t>9</w:t>
            </w:r>
          </w:p>
        </w:tc>
        <w:tc>
          <w:tcPr>
            <w:tcW w:w="680" w:type="pct"/>
          </w:tcPr>
          <w:p w14:paraId="4D6A9346" w14:textId="764FB5DE" w:rsidR="00475764" w:rsidRPr="00154ED3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154ED3">
              <w:t>256</w:t>
            </w:r>
            <w:r w:rsidR="002C6DB5" w:rsidRPr="00154ED3">
              <w:t>8</w:t>
            </w:r>
          </w:p>
        </w:tc>
      </w:tr>
      <w:tr w:rsidR="00475764" w:rsidRPr="00154ED3" w14:paraId="24408929" w14:textId="77777777" w:rsidTr="004E3076">
        <w:trPr>
          <w:tblHeader/>
        </w:trPr>
        <w:tc>
          <w:tcPr>
            <w:tcW w:w="2280" w:type="pct"/>
          </w:tcPr>
          <w:p w14:paraId="0F5C7B79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154ED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154ED3" w14:paraId="663C1712" w14:textId="77777777" w:rsidTr="004E3076">
        <w:tc>
          <w:tcPr>
            <w:tcW w:w="2280" w:type="pct"/>
          </w:tcPr>
          <w:p w14:paraId="5ADAC202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154ED3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</w:tcPr>
          <w:p w14:paraId="1551B7F2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7B0A83FF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5D76B99B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2EBB65C6" w14:textId="77777777" w:rsidR="00475764" w:rsidRPr="00154ED3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342FF4" w:rsidRPr="00154ED3" w14:paraId="2543F027" w14:textId="77777777" w:rsidTr="00A91E79">
        <w:tc>
          <w:tcPr>
            <w:tcW w:w="2280" w:type="pct"/>
            <w:vAlign w:val="bottom"/>
          </w:tcPr>
          <w:p w14:paraId="2A4E0BF2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cs/>
              </w:rPr>
              <w:t>ขายสินค้า</w:t>
            </w:r>
          </w:p>
        </w:tc>
        <w:tc>
          <w:tcPr>
            <w:tcW w:w="680" w:type="pct"/>
            <w:vAlign w:val="bottom"/>
          </w:tcPr>
          <w:p w14:paraId="0F2D06CD" w14:textId="4F6A70E2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D6AAFAD" w14:textId="4361D003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10E26B73" w14:textId="256A60B6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12,148</w:t>
            </w:r>
          </w:p>
        </w:tc>
        <w:tc>
          <w:tcPr>
            <w:tcW w:w="680" w:type="pct"/>
            <w:vAlign w:val="bottom"/>
          </w:tcPr>
          <w:p w14:paraId="5940C7F5" w14:textId="0F2E40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12,266</w:t>
            </w:r>
          </w:p>
        </w:tc>
      </w:tr>
      <w:tr w:rsidR="00342FF4" w:rsidRPr="00154ED3" w14:paraId="14426A33" w14:textId="77777777" w:rsidTr="00A91E79">
        <w:tc>
          <w:tcPr>
            <w:tcW w:w="2280" w:type="pct"/>
            <w:vAlign w:val="bottom"/>
          </w:tcPr>
          <w:p w14:paraId="3A60BC18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cs/>
              </w:rPr>
              <w:t>ซื้อสินค้า</w:t>
            </w:r>
            <w:r w:rsidRPr="00154ED3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vAlign w:val="bottom"/>
          </w:tcPr>
          <w:p w14:paraId="2C1CB9D7" w14:textId="4179616C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5122DC4" w14:textId="1A75D24B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572AF0B" w14:textId="5E8D945D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40,891</w:t>
            </w:r>
          </w:p>
        </w:tc>
        <w:tc>
          <w:tcPr>
            <w:tcW w:w="680" w:type="pct"/>
            <w:vAlign w:val="bottom"/>
          </w:tcPr>
          <w:p w14:paraId="1BB1EF9F" w14:textId="5016415F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35,369</w:t>
            </w:r>
          </w:p>
        </w:tc>
      </w:tr>
      <w:tr w:rsidR="00342FF4" w:rsidRPr="00154ED3" w14:paraId="6515BFDB" w14:textId="77777777" w:rsidTr="00A91E79">
        <w:tc>
          <w:tcPr>
            <w:tcW w:w="2280" w:type="pct"/>
            <w:vAlign w:val="bottom"/>
          </w:tcPr>
          <w:p w14:paraId="5811983B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cs/>
              </w:rPr>
              <w:t>รายได้อื่น</w:t>
            </w:r>
          </w:p>
        </w:tc>
        <w:tc>
          <w:tcPr>
            <w:tcW w:w="680" w:type="pct"/>
            <w:vAlign w:val="bottom"/>
          </w:tcPr>
          <w:p w14:paraId="360A0718" w14:textId="27C5199C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39BF00A1" w14:textId="70FDFD44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F880351" w14:textId="7AB0515C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2</w:t>
            </w:r>
            <w:r w:rsidR="0000745F" w:rsidRPr="00154ED3">
              <w:t>24</w:t>
            </w:r>
          </w:p>
        </w:tc>
        <w:tc>
          <w:tcPr>
            <w:tcW w:w="680" w:type="pct"/>
            <w:vAlign w:val="bottom"/>
          </w:tcPr>
          <w:p w14:paraId="4FF42AAB" w14:textId="47B6D4DA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264</w:t>
            </w:r>
          </w:p>
        </w:tc>
      </w:tr>
      <w:tr w:rsidR="00342FF4" w:rsidRPr="00154ED3" w14:paraId="62AF4B4D" w14:textId="77777777" w:rsidTr="00A91E79">
        <w:tc>
          <w:tcPr>
            <w:tcW w:w="2280" w:type="pct"/>
            <w:vAlign w:val="bottom"/>
          </w:tcPr>
          <w:p w14:paraId="0E6E1751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cs/>
              </w:rPr>
              <w:t>ดอกเบี้ยรับ</w:t>
            </w:r>
          </w:p>
        </w:tc>
        <w:tc>
          <w:tcPr>
            <w:tcW w:w="680" w:type="pct"/>
            <w:vAlign w:val="bottom"/>
          </w:tcPr>
          <w:p w14:paraId="30814157" w14:textId="4F7449AA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9B461F2" w14:textId="5AE9FF74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81E7BB9" w14:textId="766D97D3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11</w:t>
            </w:r>
          </w:p>
        </w:tc>
        <w:tc>
          <w:tcPr>
            <w:tcW w:w="680" w:type="pct"/>
            <w:vAlign w:val="bottom"/>
          </w:tcPr>
          <w:p w14:paraId="547D36E1" w14:textId="2EDC58A2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15</w:t>
            </w:r>
          </w:p>
        </w:tc>
      </w:tr>
      <w:tr w:rsidR="00342FF4" w:rsidRPr="00154ED3" w14:paraId="230B60F1" w14:textId="77777777" w:rsidTr="00A91E79">
        <w:tc>
          <w:tcPr>
            <w:tcW w:w="2280" w:type="pct"/>
            <w:vAlign w:val="bottom"/>
          </w:tcPr>
          <w:p w14:paraId="79E8A295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vAlign w:val="bottom"/>
          </w:tcPr>
          <w:p w14:paraId="6CB2379F" w14:textId="18F66E05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C0CB498" w14:textId="2B82295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-</w:t>
            </w:r>
          </w:p>
        </w:tc>
        <w:tc>
          <w:tcPr>
            <w:tcW w:w="680" w:type="pct"/>
            <w:vAlign w:val="bottom"/>
          </w:tcPr>
          <w:p w14:paraId="5E78D900" w14:textId="24163E12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28</w:t>
            </w:r>
          </w:p>
        </w:tc>
        <w:tc>
          <w:tcPr>
            <w:tcW w:w="680" w:type="pct"/>
            <w:vAlign w:val="bottom"/>
          </w:tcPr>
          <w:p w14:paraId="5D29AE2A" w14:textId="1AB06C3A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17</w:t>
            </w:r>
          </w:p>
        </w:tc>
      </w:tr>
      <w:tr w:rsidR="00342FF4" w:rsidRPr="00154ED3" w14:paraId="71DDD2D6" w14:textId="77777777" w:rsidTr="00A91E79">
        <w:tc>
          <w:tcPr>
            <w:tcW w:w="2280" w:type="pct"/>
            <w:vAlign w:val="bottom"/>
          </w:tcPr>
          <w:p w14:paraId="2E8634E6" w14:textId="04A90052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680" w:type="pct"/>
            <w:vAlign w:val="bottom"/>
          </w:tcPr>
          <w:p w14:paraId="6DA83697" w14:textId="627E0E46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943334B" w14:textId="40E78072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5213A893" w14:textId="045800A0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4</w:t>
            </w:r>
          </w:p>
        </w:tc>
        <w:tc>
          <w:tcPr>
            <w:tcW w:w="680" w:type="pct"/>
            <w:vAlign w:val="bottom"/>
          </w:tcPr>
          <w:p w14:paraId="5736F18F" w14:textId="664514EF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rFonts w:hint="cs"/>
                <w:cs/>
              </w:rPr>
              <w:t>2</w:t>
            </w:r>
          </w:p>
        </w:tc>
      </w:tr>
      <w:tr w:rsidR="00A91E79" w:rsidRPr="00154ED3" w14:paraId="0B3A2299" w14:textId="77777777" w:rsidTr="004E3076">
        <w:tc>
          <w:tcPr>
            <w:tcW w:w="2280" w:type="pct"/>
          </w:tcPr>
          <w:p w14:paraId="6350B363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</w:tcPr>
          <w:p w14:paraId="29FEC86A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</w:tcPr>
          <w:p w14:paraId="2E5B501E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001D5EED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01CF5D47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154ED3" w14:paraId="3740557D" w14:textId="77777777" w:rsidTr="004E3076">
        <w:tc>
          <w:tcPr>
            <w:tcW w:w="2280" w:type="pct"/>
          </w:tcPr>
          <w:p w14:paraId="27420D89" w14:textId="75962411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154ED3">
              <w:rPr>
                <w:b/>
                <w:bCs/>
                <w:cs/>
              </w:rPr>
              <w:t>บริษัทร่วม</w:t>
            </w:r>
            <w:r w:rsidRPr="00154ED3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</w:tcPr>
          <w:p w14:paraId="2C0E0B40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1D25EDB" w14:textId="21A0DDDB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6E8DD1C5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51B56714" w14:textId="16B1011D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342FF4" w:rsidRPr="00154ED3" w14:paraId="6B4CA5D2" w14:textId="77777777" w:rsidTr="00A91E79">
        <w:tc>
          <w:tcPr>
            <w:tcW w:w="2280" w:type="pct"/>
            <w:vAlign w:val="bottom"/>
          </w:tcPr>
          <w:p w14:paraId="3022C897" w14:textId="7DC2E4A4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cs/>
              </w:rPr>
              <w:t>ขายสินค้า</w:t>
            </w:r>
          </w:p>
        </w:tc>
        <w:tc>
          <w:tcPr>
            <w:tcW w:w="680" w:type="pct"/>
            <w:vAlign w:val="bottom"/>
          </w:tcPr>
          <w:p w14:paraId="41761E33" w14:textId="0D8ABF1E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680" w:type="pct"/>
            <w:vAlign w:val="bottom"/>
          </w:tcPr>
          <w:p w14:paraId="6B716018" w14:textId="2311E7DC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21</w:t>
            </w:r>
          </w:p>
        </w:tc>
        <w:tc>
          <w:tcPr>
            <w:tcW w:w="680" w:type="pct"/>
            <w:vAlign w:val="bottom"/>
          </w:tcPr>
          <w:p w14:paraId="77806330" w14:textId="3F1CA390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-</w:t>
            </w:r>
          </w:p>
        </w:tc>
        <w:tc>
          <w:tcPr>
            <w:tcW w:w="680" w:type="pct"/>
            <w:vAlign w:val="bottom"/>
          </w:tcPr>
          <w:p w14:paraId="136A2CFD" w14:textId="474B6F32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21</w:t>
            </w:r>
          </w:p>
        </w:tc>
      </w:tr>
      <w:tr w:rsidR="00342FF4" w:rsidRPr="00154ED3" w14:paraId="21571948" w14:textId="77777777" w:rsidTr="00A91E79">
        <w:tc>
          <w:tcPr>
            <w:tcW w:w="2280" w:type="pct"/>
            <w:vAlign w:val="bottom"/>
          </w:tcPr>
          <w:p w14:paraId="21614714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cs/>
              </w:rPr>
              <w:t>ซื้อสินค้า</w:t>
            </w:r>
            <w:r w:rsidRPr="00154ED3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vAlign w:val="bottom"/>
          </w:tcPr>
          <w:p w14:paraId="2BF09EF0" w14:textId="1177995F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129</w:t>
            </w:r>
          </w:p>
        </w:tc>
        <w:tc>
          <w:tcPr>
            <w:tcW w:w="680" w:type="pct"/>
            <w:vAlign w:val="bottom"/>
          </w:tcPr>
          <w:p w14:paraId="490E1A67" w14:textId="5E0FFD4F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127</w:t>
            </w:r>
          </w:p>
        </w:tc>
        <w:tc>
          <w:tcPr>
            <w:tcW w:w="680" w:type="pct"/>
            <w:vAlign w:val="bottom"/>
          </w:tcPr>
          <w:p w14:paraId="3D17CA9E" w14:textId="0D58F471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-</w:t>
            </w:r>
          </w:p>
        </w:tc>
        <w:tc>
          <w:tcPr>
            <w:tcW w:w="680" w:type="pct"/>
            <w:vAlign w:val="bottom"/>
          </w:tcPr>
          <w:p w14:paraId="54C4EA23" w14:textId="73F5C84A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-</w:t>
            </w:r>
          </w:p>
        </w:tc>
      </w:tr>
      <w:tr w:rsidR="00342FF4" w:rsidRPr="00154ED3" w14:paraId="027B5F41" w14:textId="77777777" w:rsidTr="00A91E79">
        <w:tc>
          <w:tcPr>
            <w:tcW w:w="2280" w:type="pct"/>
            <w:vAlign w:val="bottom"/>
          </w:tcPr>
          <w:p w14:paraId="7E649DD1" w14:textId="566536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vAlign w:val="bottom"/>
          </w:tcPr>
          <w:p w14:paraId="75074519" w14:textId="3443812B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680" w:type="pct"/>
            <w:vAlign w:val="bottom"/>
          </w:tcPr>
          <w:p w14:paraId="32F2B8C2" w14:textId="09CC520C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555</w:t>
            </w:r>
          </w:p>
        </w:tc>
        <w:tc>
          <w:tcPr>
            <w:tcW w:w="680" w:type="pct"/>
            <w:vAlign w:val="bottom"/>
          </w:tcPr>
          <w:p w14:paraId="24A6BAE0" w14:textId="28A643FB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680" w:type="pct"/>
            <w:vAlign w:val="bottom"/>
          </w:tcPr>
          <w:p w14:paraId="2B5BF965" w14:textId="3D6111CF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rFonts w:hint="cs"/>
                <w:cs/>
              </w:rPr>
              <w:t>-</w:t>
            </w:r>
          </w:p>
        </w:tc>
      </w:tr>
      <w:tr w:rsidR="00342FF4" w:rsidRPr="00154ED3" w14:paraId="578D4498" w14:textId="77777777" w:rsidTr="00A91E79">
        <w:tc>
          <w:tcPr>
            <w:tcW w:w="2280" w:type="pct"/>
            <w:vAlign w:val="bottom"/>
          </w:tcPr>
          <w:p w14:paraId="003CB15E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vAlign w:val="bottom"/>
          </w:tcPr>
          <w:p w14:paraId="336D053E" w14:textId="1CBF162E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2</w:t>
            </w:r>
          </w:p>
        </w:tc>
        <w:tc>
          <w:tcPr>
            <w:tcW w:w="680" w:type="pct"/>
            <w:vAlign w:val="bottom"/>
          </w:tcPr>
          <w:p w14:paraId="786EE7CC" w14:textId="4E0ACADF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2</w:t>
            </w:r>
          </w:p>
        </w:tc>
        <w:tc>
          <w:tcPr>
            <w:tcW w:w="680" w:type="pct"/>
            <w:vAlign w:val="bottom"/>
          </w:tcPr>
          <w:p w14:paraId="51BF8840" w14:textId="5E8E1F70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2</w:t>
            </w:r>
          </w:p>
        </w:tc>
        <w:tc>
          <w:tcPr>
            <w:tcW w:w="680" w:type="pct"/>
            <w:vAlign w:val="bottom"/>
          </w:tcPr>
          <w:p w14:paraId="3BDAE4EE" w14:textId="08DE3629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2</w:t>
            </w:r>
          </w:p>
        </w:tc>
      </w:tr>
      <w:tr w:rsidR="00342FF4" w:rsidRPr="00154ED3" w14:paraId="5A0ECF24" w14:textId="77777777" w:rsidTr="00A91E79">
        <w:tc>
          <w:tcPr>
            <w:tcW w:w="2280" w:type="pct"/>
            <w:vAlign w:val="bottom"/>
          </w:tcPr>
          <w:p w14:paraId="618D55A8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154ED3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vAlign w:val="bottom"/>
          </w:tcPr>
          <w:p w14:paraId="061BF117" w14:textId="6BB78233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25</w:t>
            </w:r>
          </w:p>
        </w:tc>
        <w:tc>
          <w:tcPr>
            <w:tcW w:w="680" w:type="pct"/>
            <w:vAlign w:val="bottom"/>
          </w:tcPr>
          <w:p w14:paraId="78FCB7C6" w14:textId="4CDCC8CC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19</w:t>
            </w:r>
          </w:p>
        </w:tc>
        <w:tc>
          <w:tcPr>
            <w:tcW w:w="680" w:type="pct"/>
            <w:vAlign w:val="bottom"/>
          </w:tcPr>
          <w:p w14:paraId="12231E85" w14:textId="48BB8FF2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1</w:t>
            </w:r>
          </w:p>
        </w:tc>
        <w:tc>
          <w:tcPr>
            <w:tcW w:w="680" w:type="pct"/>
            <w:vAlign w:val="bottom"/>
          </w:tcPr>
          <w:p w14:paraId="685683E5" w14:textId="09F85C18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-</w:t>
            </w:r>
          </w:p>
        </w:tc>
      </w:tr>
      <w:tr w:rsidR="00A91E79" w:rsidRPr="00154ED3" w14:paraId="0297AD63" w14:textId="77777777" w:rsidTr="004E3076">
        <w:tc>
          <w:tcPr>
            <w:tcW w:w="2280" w:type="pct"/>
          </w:tcPr>
          <w:p w14:paraId="15EDA4A7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58D25C74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</w:tcPr>
          <w:p w14:paraId="1931BA6A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23C93A0B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</w:tcPr>
          <w:p w14:paraId="79C4810C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A91E79" w:rsidRPr="00154ED3" w14:paraId="453CEE98" w14:textId="77777777" w:rsidTr="004E3076">
        <w:tc>
          <w:tcPr>
            <w:tcW w:w="2280" w:type="pct"/>
          </w:tcPr>
          <w:p w14:paraId="66BDC59A" w14:textId="00F0EA5C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154ED3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</w:tcPr>
          <w:p w14:paraId="1952A214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22099C8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07B85032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44E94D07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154ED3" w14:paraId="23A2D82C" w14:textId="77777777" w:rsidTr="004E3076">
        <w:tc>
          <w:tcPr>
            <w:tcW w:w="2280" w:type="pct"/>
          </w:tcPr>
          <w:p w14:paraId="4D9A0A05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154ED3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</w:tcPr>
          <w:p w14:paraId="297F42A0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22BC1AE" w14:textId="4C2C985E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3B1E39D" w14:textId="77777777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4A75C8BD" w14:textId="4BD52D03" w:rsidR="00A91E79" w:rsidRPr="00154ED3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342FF4" w:rsidRPr="00154ED3" w14:paraId="68DA9050" w14:textId="77777777" w:rsidTr="004E3076">
        <w:tc>
          <w:tcPr>
            <w:tcW w:w="2280" w:type="pct"/>
          </w:tcPr>
          <w:p w14:paraId="394BDDD6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154ED3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</w:tcPr>
          <w:p w14:paraId="2E8A2A05" w14:textId="24F662F0" w:rsidR="00342FF4" w:rsidRPr="00154ED3" w:rsidRDefault="006118A7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154ED3">
              <w:rPr>
                <w:color w:val="000000" w:themeColor="text1"/>
              </w:rPr>
              <w:t>116</w:t>
            </w:r>
          </w:p>
        </w:tc>
        <w:tc>
          <w:tcPr>
            <w:tcW w:w="680" w:type="pct"/>
          </w:tcPr>
          <w:p w14:paraId="057ABC0A" w14:textId="7A93A0AC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rPr>
                <w:color w:val="000000" w:themeColor="text1"/>
              </w:rPr>
              <w:t>144</w:t>
            </w:r>
          </w:p>
        </w:tc>
        <w:tc>
          <w:tcPr>
            <w:tcW w:w="680" w:type="pct"/>
          </w:tcPr>
          <w:p w14:paraId="508C8447" w14:textId="0A1E8B01" w:rsidR="00342FF4" w:rsidRPr="00154ED3" w:rsidRDefault="00701DD2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47</w:t>
            </w:r>
          </w:p>
        </w:tc>
        <w:tc>
          <w:tcPr>
            <w:tcW w:w="680" w:type="pct"/>
          </w:tcPr>
          <w:p w14:paraId="39BB7DEC" w14:textId="3B49F8F5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154ED3">
              <w:t>45</w:t>
            </w:r>
          </w:p>
        </w:tc>
      </w:tr>
      <w:tr w:rsidR="00342FF4" w:rsidRPr="00154ED3" w14:paraId="476C4515" w14:textId="77777777" w:rsidTr="004E3076">
        <w:tc>
          <w:tcPr>
            <w:tcW w:w="2280" w:type="pct"/>
          </w:tcPr>
          <w:p w14:paraId="23DF3524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154ED3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</w:tcPr>
          <w:p w14:paraId="45066505" w14:textId="41A2FF7D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</w:tcPr>
          <w:p w14:paraId="215E3A79" w14:textId="36AD71CF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6F5FCA3" w14:textId="08E795F5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5E9DA66" w14:textId="23269412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342FF4" w:rsidRPr="00154ED3" w14:paraId="4935FD76" w14:textId="77777777">
        <w:tc>
          <w:tcPr>
            <w:tcW w:w="2280" w:type="pct"/>
          </w:tcPr>
          <w:p w14:paraId="659A486A" w14:textId="5DA03F28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154ED3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vAlign w:val="bottom"/>
          </w:tcPr>
          <w:p w14:paraId="6AD8F91A" w14:textId="25302359" w:rsidR="00342FF4" w:rsidRPr="00154ED3" w:rsidRDefault="006118A7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154ED3">
              <w:rPr>
                <w:color w:val="000000" w:themeColor="text1"/>
              </w:rPr>
              <w:t>4</w:t>
            </w:r>
          </w:p>
        </w:tc>
        <w:tc>
          <w:tcPr>
            <w:tcW w:w="680" w:type="pct"/>
            <w:vAlign w:val="bottom"/>
          </w:tcPr>
          <w:p w14:paraId="20D9382F" w14:textId="526AD98C" w:rsidR="00342FF4" w:rsidRPr="00154ED3" w:rsidRDefault="00342FF4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rPr>
                <w:color w:val="000000" w:themeColor="text1"/>
              </w:rPr>
              <w:t>7</w:t>
            </w:r>
          </w:p>
        </w:tc>
        <w:tc>
          <w:tcPr>
            <w:tcW w:w="680" w:type="pct"/>
            <w:vAlign w:val="bottom"/>
          </w:tcPr>
          <w:p w14:paraId="484D1F8B" w14:textId="6C2F19A9" w:rsidR="00342FF4" w:rsidRPr="00154ED3" w:rsidRDefault="00701DD2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3</w:t>
            </w:r>
          </w:p>
        </w:tc>
        <w:tc>
          <w:tcPr>
            <w:tcW w:w="680" w:type="pct"/>
            <w:vAlign w:val="bottom"/>
          </w:tcPr>
          <w:p w14:paraId="51BFE160" w14:textId="0977EF9C" w:rsidR="00342FF4" w:rsidRPr="00154ED3" w:rsidRDefault="00342FF4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154ED3">
              <w:t>2</w:t>
            </w:r>
          </w:p>
        </w:tc>
      </w:tr>
      <w:tr w:rsidR="00342FF4" w:rsidRPr="00154ED3" w14:paraId="472082B6" w14:textId="77777777" w:rsidTr="004E3076">
        <w:tc>
          <w:tcPr>
            <w:tcW w:w="2280" w:type="pct"/>
          </w:tcPr>
          <w:p w14:paraId="37496CB0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154ED3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</w:tcPr>
          <w:p w14:paraId="16DB6718" w14:textId="00A4EC48" w:rsidR="00342FF4" w:rsidRPr="00154ED3" w:rsidRDefault="006118A7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154ED3">
              <w:rPr>
                <w:b/>
                <w:bCs/>
                <w:color w:val="000000" w:themeColor="text1"/>
              </w:rPr>
              <w:t>120</w:t>
            </w:r>
          </w:p>
        </w:tc>
        <w:tc>
          <w:tcPr>
            <w:tcW w:w="680" w:type="pct"/>
          </w:tcPr>
          <w:p w14:paraId="7A0EBE4F" w14:textId="7EC5FE5F" w:rsidR="00342FF4" w:rsidRPr="00154ED3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  <w:color w:val="000000" w:themeColor="text1"/>
              </w:rPr>
              <w:t>151</w:t>
            </w:r>
          </w:p>
        </w:tc>
        <w:tc>
          <w:tcPr>
            <w:tcW w:w="680" w:type="pct"/>
          </w:tcPr>
          <w:p w14:paraId="22A7DE8D" w14:textId="028A2D19" w:rsidR="00342FF4" w:rsidRPr="00154ED3" w:rsidRDefault="00701DD2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154ED3">
              <w:rPr>
                <w:b/>
                <w:bCs/>
              </w:rPr>
              <w:t>50</w:t>
            </w:r>
          </w:p>
        </w:tc>
        <w:tc>
          <w:tcPr>
            <w:tcW w:w="680" w:type="pct"/>
          </w:tcPr>
          <w:p w14:paraId="1D1198D2" w14:textId="1D2DF534" w:rsidR="00342FF4" w:rsidRPr="00154ED3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47</w:t>
            </w:r>
          </w:p>
        </w:tc>
      </w:tr>
    </w:tbl>
    <w:p w14:paraId="1930E73D" w14:textId="0979E04E" w:rsidR="00436551" w:rsidRPr="00154ED3" w:rsidRDefault="004365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p w14:paraId="6603CE96" w14:textId="77777777" w:rsidR="00342FF4" w:rsidRPr="00154ED3" w:rsidRDefault="0034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154ED3">
        <w:rPr>
          <w:rFonts w:asciiTheme="majorBidi" w:hAnsiTheme="majorBidi" w:cstheme="majorBidi"/>
          <w:cs/>
        </w:rPr>
        <w:br w:type="page"/>
      </w:r>
    </w:p>
    <w:p w14:paraId="169F9C21" w14:textId="5A7C1A24" w:rsidR="007964F3" w:rsidRPr="00154ED3" w:rsidRDefault="007964F3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54ED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C57ACB" w:rsidRPr="00154E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7ACB" w:rsidRPr="00154ED3">
        <w:rPr>
          <w:rFonts w:asciiTheme="majorBidi" w:hAnsiTheme="majorBidi" w:cstheme="majorBidi"/>
          <w:sz w:val="30"/>
          <w:szCs w:val="30"/>
        </w:rPr>
        <w:t>31</w:t>
      </w:r>
      <w:r w:rsidR="00C57ACB" w:rsidRPr="00154ED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57ACB" w:rsidRPr="00154ED3">
        <w:rPr>
          <w:rFonts w:asciiTheme="majorBidi" w:hAnsiTheme="majorBidi" w:cstheme="majorBidi"/>
          <w:sz w:val="30"/>
          <w:szCs w:val="30"/>
        </w:rPr>
        <w:t>256</w:t>
      </w:r>
      <w:r w:rsidR="00D07A5B" w:rsidRPr="00154ED3">
        <w:rPr>
          <w:rFonts w:asciiTheme="majorBidi" w:hAnsiTheme="majorBidi" w:cstheme="majorBidi"/>
          <w:sz w:val="30"/>
          <w:szCs w:val="30"/>
        </w:rPr>
        <w:t>9</w:t>
      </w:r>
      <w:r w:rsidR="00C57ACB" w:rsidRPr="00154ED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57ACB" w:rsidRPr="00154ED3">
        <w:rPr>
          <w:rFonts w:asciiTheme="majorBidi" w:hAnsiTheme="majorBidi" w:cstheme="majorBidi"/>
          <w:sz w:val="30"/>
          <w:szCs w:val="30"/>
        </w:rPr>
        <w:t>31</w:t>
      </w:r>
      <w:r w:rsidR="00C57ACB" w:rsidRPr="00154ED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57ACB" w:rsidRPr="00154ED3">
        <w:rPr>
          <w:rFonts w:asciiTheme="majorBidi" w:hAnsiTheme="majorBidi" w:cstheme="majorBidi"/>
          <w:sz w:val="30"/>
          <w:szCs w:val="30"/>
        </w:rPr>
        <w:t>256</w:t>
      </w:r>
      <w:r w:rsidR="00D07A5B" w:rsidRPr="00154ED3">
        <w:rPr>
          <w:rFonts w:asciiTheme="majorBidi" w:hAnsiTheme="majorBidi" w:cstheme="majorBidi"/>
          <w:sz w:val="30"/>
          <w:szCs w:val="30"/>
        </w:rPr>
        <w:t>8</w:t>
      </w:r>
      <w:r w:rsidRPr="00154ED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154ED3" w:rsidRDefault="00547E1B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154ED3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154ED3" w:rsidRDefault="00C00B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154ED3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154ED3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ACB" w:rsidRPr="00154ED3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3CD8EC" w14:textId="385D47B9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7" w:type="pct"/>
            <w:vAlign w:val="bottom"/>
          </w:tcPr>
          <w:p w14:paraId="1D5AAFF3" w14:textId="2AF60AA1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</w:tcPr>
          <w:p w14:paraId="3B1CCB6E" w14:textId="21D9C5BB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6" w:type="pct"/>
            <w:vAlign w:val="bottom"/>
          </w:tcPr>
          <w:p w14:paraId="5AB4FFBE" w14:textId="492BFA1F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154ED3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1E29795A" w14:textId="37E0654C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24CD" w:rsidRPr="00154E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7" w:type="pct"/>
            <w:vAlign w:val="bottom"/>
          </w:tcPr>
          <w:p w14:paraId="38213EF2" w14:textId="6D732936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24CD" w:rsidRPr="00154E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6" w:type="pct"/>
          </w:tcPr>
          <w:p w14:paraId="6E78AE2A" w14:textId="1B3B40B7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24CD" w:rsidRPr="00154E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6" w:type="pct"/>
            <w:vAlign w:val="bottom"/>
          </w:tcPr>
          <w:p w14:paraId="26BE82D0" w14:textId="50B6228D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24CD" w:rsidRPr="00154E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5764" w:rsidRPr="00154ED3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154ED3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</w:tcPr>
          <w:p w14:paraId="52F00072" w14:textId="77777777" w:rsidR="00475764" w:rsidRPr="00154ED3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154ED3" w14:paraId="2177DEB7" w14:textId="77777777" w:rsidTr="00BA558D">
        <w:tc>
          <w:tcPr>
            <w:tcW w:w="2295" w:type="pct"/>
          </w:tcPr>
          <w:p w14:paraId="34D202EF" w14:textId="77777777" w:rsidR="00475764" w:rsidRPr="00154ED3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</w:tcPr>
          <w:p w14:paraId="77C75274" w14:textId="77777777" w:rsidR="00475764" w:rsidRPr="00154ED3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34B31EDB" w14:textId="77777777" w:rsidR="00475764" w:rsidRPr="00154ED3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56B394FE" w14:textId="77777777" w:rsidR="00475764" w:rsidRPr="00154ED3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4267C185" w14:textId="77777777" w:rsidR="00475764" w:rsidRPr="00154ED3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2FF4" w:rsidRPr="00154ED3" w14:paraId="6F885BDE" w14:textId="77777777" w:rsidTr="00BA558D">
        <w:tc>
          <w:tcPr>
            <w:tcW w:w="2295" w:type="pct"/>
          </w:tcPr>
          <w:p w14:paraId="0EA7CC54" w14:textId="77777777" w:rsidR="00342FF4" w:rsidRPr="00154ED3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</w:tcPr>
          <w:p w14:paraId="56566EAF" w14:textId="7E34296E" w:rsidR="00342FF4" w:rsidRPr="00154ED3" w:rsidRDefault="00701DD2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</w:tcPr>
          <w:p w14:paraId="4CE103F1" w14:textId="1E98D6BF" w:rsidR="00342FF4" w:rsidRPr="00154ED3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6F61229E" w14:textId="4EF3A02F" w:rsidR="00342FF4" w:rsidRPr="00154ED3" w:rsidRDefault="00701DD2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4,456</w:t>
            </w:r>
          </w:p>
        </w:tc>
        <w:tc>
          <w:tcPr>
            <w:tcW w:w="676" w:type="pct"/>
          </w:tcPr>
          <w:p w14:paraId="7C7A0114" w14:textId="45ACD8BC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154ED3">
              <w:rPr>
                <w:rFonts w:hint="cs"/>
                <w:cs/>
              </w:rPr>
              <w:t>3</w:t>
            </w:r>
            <w:r w:rsidRPr="00154ED3">
              <w:t>,739</w:t>
            </w:r>
          </w:p>
        </w:tc>
      </w:tr>
      <w:tr w:rsidR="00342FF4" w:rsidRPr="00154ED3" w14:paraId="1EF2F5B1" w14:textId="77777777" w:rsidTr="00BA558D">
        <w:tc>
          <w:tcPr>
            <w:tcW w:w="2295" w:type="pct"/>
          </w:tcPr>
          <w:p w14:paraId="6D31980A" w14:textId="657A467E" w:rsidR="00342FF4" w:rsidRPr="00154ED3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676" w:type="pct"/>
          </w:tcPr>
          <w:p w14:paraId="22A2AE79" w14:textId="03EC0B49" w:rsidR="00342FF4" w:rsidRPr="00154ED3" w:rsidRDefault="00701DD2" w:rsidP="00342F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677" w:type="pct"/>
          </w:tcPr>
          <w:p w14:paraId="560C0EBB" w14:textId="2634587D" w:rsidR="00342FF4" w:rsidRPr="00154ED3" w:rsidRDefault="00342FF4" w:rsidP="00342F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676" w:type="pct"/>
          </w:tcPr>
          <w:p w14:paraId="279DED4F" w14:textId="735501D7" w:rsidR="00342FF4" w:rsidRPr="00154ED3" w:rsidRDefault="00701DD2" w:rsidP="00342F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70A5AD36" w14:textId="07F9972B" w:rsidR="00342FF4" w:rsidRPr="00154ED3" w:rsidRDefault="00342FF4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154ED3">
              <w:t>1</w:t>
            </w:r>
          </w:p>
        </w:tc>
      </w:tr>
      <w:tr w:rsidR="00342FF4" w:rsidRPr="00154ED3" w14:paraId="534DB488" w14:textId="77777777" w:rsidTr="00BA558D">
        <w:tc>
          <w:tcPr>
            <w:tcW w:w="2295" w:type="pct"/>
          </w:tcPr>
          <w:p w14:paraId="7A3F0754" w14:textId="574054B8" w:rsidR="00342FF4" w:rsidRPr="00154ED3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</w:tcPr>
          <w:p w14:paraId="5F091953" w14:textId="005B1A3D" w:rsidR="00342FF4" w:rsidRPr="00154ED3" w:rsidRDefault="00701DD2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677" w:type="pct"/>
          </w:tcPr>
          <w:p w14:paraId="7B1D7012" w14:textId="341E7C5C" w:rsidR="00342FF4" w:rsidRPr="00154ED3" w:rsidRDefault="00342FF4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676" w:type="pct"/>
          </w:tcPr>
          <w:p w14:paraId="33616A76" w14:textId="3EA4F2AE" w:rsidR="00342FF4" w:rsidRPr="00154ED3" w:rsidRDefault="00701DD2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4,456</w:t>
            </w:r>
          </w:p>
        </w:tc>
        <w:tc>
          <w:tcPr>
            <w:tcW w:w="676" w:type="pct"/>
          </w:tcPr>
          <w:p w14:paraId="3B3DF786" w14:textId="76D92910" w:rsidR="00342FF4" w:rsidRPr="00154ED3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154ED3">
              <w:rPr>
                <w:b/>
                <w:bCs/>
              </w:rPr>
              <w:t>3,740</w:t>
            </w:r>
          </w:p>
        </w:tc>
      </w:tr>
      <w:tr w:rsidR="00342FF4" w:rsidRPr="00154ED3" w14:paraId="496309C7" w14:textId="77777777" w:rsidTr="00C31FB6">
        <w:trPr>
          <w:tblHeader/>
        </w:trPr>
        <w:tc>
          <w:tcPr>
            <w:tcW w:w="2295" w:type="pct"/>
          </w:tcPr>
          <w:p w14:paraId="1873B4C9" w14:textId="7D692EA1" w:rsidR="00342FF4" w:rsidRPr="00154ED3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</w:tcPr>
          <w:p w14:paraId="29EB3320" w14:textId="77777777" w:rsidR="00342FF4" w:rsidRPr="00154ED3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F151DA1" w14:textId="77777777" w:rsidR="00342FF4" w:rsidRPr="00154ED3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281E7C83" w14:textId="77777777" w:rsidR="00342FF4" w:rsidRPr="00154ED3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9B6AF5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342FF4" w:rsidRPr="00154ED3" w14:paraId="300E6DE2" w14:textId="77777777" w:rsidTr="00C31FB6">
        <w:trPr>
          <w:tblHeader/>
        </w:trPr>
        <w:tc>
          <w:tcPr>
            <w:tcW w:w="2295" w:type="pct"/>
          </w:tcPr>
          <w:p w14:paraId="414C5BA7" w14:textId="6C609658" w:rsidR="00342FF4" w:rsidRPr="00154ED3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</w:tcPr>
          <w:p w14:paraId="2964DA9B" w14:textId="77777777" w:rsidR="00342FF4" w:rsidRPr="00154ED3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D2323FC" w14:textId="77777777" w:rsidR="00342FF4" w:rsidRPr="00154ED3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8282C72" w14:textId="77777777" w:rsidR="00342FF4" w:rsidRPr="00154ED3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83E1091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342FF4" w:rsidRPr="00154ED3" w14:paraId="109BEC72" w14:textId="77777777" w:rsidTr="00C31FB6">
        <w:trPr>
          <w:tblHeader/>
        </w:trPr>
        <w:tc>
          <w:tcPr>
            <w:tcW w:w="2295" w:type="pct"/>
          </w:tcPr>
          <w:p w14:paraId="349A3D76" w14:textId="77777777" w:rsidR="00342FF4" w:rsidRPr="00154ED3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</w:tcPr>
          <w:p w14:paraId="1C34A0DA" w14:textId="420A4451" w:rsidR="00342FF4" w:rsidRPr="00154ED3" w:rsidRDefault="00701DD2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</w:tcPr>
          <w:p w14:paraId="2A0B7B87" w14:textId="399F1D0A" w:rsidR="00342FF4" w:rsidRPr="00154ED3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158EA397" w14:textId="0705A90B" w:rsidR="00342FF4" w:rsidRPr="00154ED3" w:rsidRDefault="00701DD2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676" w:type="pct"/>
          </w:tcPr>
          <w:p w14:paraId="1C269E84" w14:textId="749DDE0A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154ED3">
              <w:t>1,055</w:t>
            </w:r>
          </w:p>
        </w:tc>
      </w:tr>
      <w:tr w:rsidR="00342FF4" w:rsidRPr="00154ED3" w14:paraId="53369D9F" w14:textId="77777777" w:rsidTr="00C31FB6">
        <w:trPr>
          <w:tblHeader/>
        </w:trPr>
        <w:tc>
          <w:tcPr>
            <w:tcW w:w="2295" w:type="pct"/>
          </w:tcPr>
          <w:p w14:paraId="404AE920" w14:textId="5185A5BA" w:rsidR="00342FF4" w:rsidRPr="00154ED3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</w:tcPr>
          <w:p w14:paraId="14DE4EE3" w14:textId="2F9E7200" w:rsidR="00342FF4" w:rsidRPr="00154ED3" w:rsidRDefault="009A233D" w:rsidP="00342F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677" w:type="pct"/>
          </w:tcPr>
          <w:p w14:paraId="2F852146" w14:textId="51F41D46" w:rsidR="00342FF4" w:rsidRPr="00154ED3" w:rsidRDefault="00342FF4" w:rsidP="00342F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676" w:type="pct"/>
          </w:tcPr>
          <w:p w14:paraId="215A46DC" w14:textId="7F32BF4B" w:rsidR="00342FF4" w:rsidRPr="00154ED3" w:rsidRDefault="00701DD2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76" w:type="pct"/>
          </w:tcPr>
          <w:p w14:paraId="1F5D23E4" w14:textId="558EAFA1" w:rsidR="00342FF4" w:rsidRPr="00154ED3" w:rsidRDefault="00342FF4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154ED3">
              <w:t>6</w:t>
            </w:r>
          </w:p>
        </w:tc>
      </w:tr>
      <w:tr w:rsidR="00342FF4" w:rsidRPr="00154ED3" w14:paraId="414346F1" w14:textId="77777777" w:rsidTr="007D3404">
        <w:trPr>
          <w:trHeight w:val="509"/>
          <w:tblHeader/>
        </w:trPr>
        <w:tc>
          <w:tcPr>
            <w:tcW w:w="2295" w:type="pct"/>
            <w:vAlign w:val="center"/>
          </w:tcPr>
          <w:p w14:paraId="40038389" w14:textId="44A735CB" w:rsidR="00342FF4" w:rsidRPr="00154ED3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</w:tcPr>
          <w:p w14:paraId="61D9E8CC" w14:textId="42A03DDB" w:rsidR="00342FF4" w:rsidRPr="00154ED3" w:rsidRDefault="009A233D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677" w:type="pct"/>
          </w:tcPr>
          <w:p w14:paraId="7FC4C5A1" w14:textId="347E0015" w:rsidR="00342FF4" w:rsidRPr="00154ED3" w:rsidRDefault="00342FF4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676" w:type="pct"/>
          </w:tcPr>
          <w:p w14:paraId="3ADEA46E" w14:textId="44FECE11" w:rsidR="00342FF4" w:rsidRPr="00154ED3" w:rsidRDefault="00701DD2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676" w:type="pct"/>
          </w:tcPr>
          <w:p w14:paraId="0A56DC04" w14:textId="09F2C049" w:rsidR="00342FF4" w:rsidRPr="00154ED3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1,061</w:t>
            </w:r>
          </w:p>
        </w:tc>
      </w:tr>
    </w:tbl>
    <w:p w14:paraId="0D79A7A1" w14:textId="77777777" w:rsidR="00275798" w:rsidRPr="00154ED3" w:rsidRDefault="00275798" w:rsidP="00533528"/>
    <w:p w14:paraId="5A560FE0" w14:textId="77777777" w:rsidR="00AE2CDF" w:rsidRPr="00154ED3" w:rsidRDefault="00AE2CDF">
      <w:pPr>
        <w:rPr>
          <w:sz w:val="18"/>
          <w:szCs w:val="18"/>
        </w:rPr>
      </w:pPr>
    </w:p>
    <w:tbl>
      <w:tblPr>
        <w:tblpPr w:leftFromText="180" w:rightFromText="180" w:vertAnchor="text" w:tblpX="450" w:tblpY="1"/>
        <w:tblOverlap w:val="never"/>
        <w:tblW w:w="4870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062"/>
        <w:gridCol w:w="1064"/>
        <w:gridCol w:w="1134"/>
        <w:gridCol w:w="1134"/>
        <w:gridCol w:w="1134"/>
        <w:gridCol w:w="1132"/>
      </w:tblGrid>
      <w:tr w:rsidR="00BE020C" w:rsidRPr="00154ED3" w14:paraId="64FD8EBE" w14:textId="77777777" w:rsidTr="00E75454">
        <w:trPr>
          <w:trHeight w:val="415"/>
          <w:tblHeader/>
        </w:trPr>
        <w:tc>
          <w:tcPr>
            <w:tcW w:w="1440" w:type="pct"/>
          </w:tcPr>
          <w:p w14:paraId="19BCA45F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14:paraId="74FA9239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54ED3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22" w:type="pct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4BC87A02" w14:textId="6DFC746D" w:rsidR="00BE020C" w:rsidRPr="00154ED3" w:rsidRDefault="00B948FA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E020C" w:rsidRPr="00154ED3" w14:paraId="4B4A5AEC" w14:textId="77777777" w:rsidTr="00E75454">
        <w:trPr>
          <w:trHeight w:val="415"/>
          <w:tblHeader/>
        </w:trPr>
        <w:tc>
          <w:tcPr>
            <w:tcW w:w="1440" w:type="pct"/>
          </w:tcPr>
          <w:p w14:paraId="6E59FE11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pct"/>
            <w:vAlign w:val="bottom"/>
          </w:tcPr>
          <w:p w14:paraId="0D74B35C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sz w:val="28"/>
                <w:szCs w:val="28"/>
                <w:cs/>
              </w:rPr>
              <w:br/>
            </w:r>
            <w:r w:rsidRPr="00154ED3">
              <w:rPr>
                <w:sz w:val="28"/>
                <w:szCs w:val="28"/>
              </w:rPr>
              <w:t xml:space="preserve">31 </w:t>
            </w:r>
            <w:r w:rsidRPr="00154ED3">
              <w:rPr>
                <w:sz w:val="28"/>
                <w:szCs w:val="28"/>
                <w:cs/>
              </w:rPr>
              <w:t>ธันวาคม</w:t>
            </w:r>
          </w:p>
          <w:p w14:paraId="51119A86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2568</w:t>
            </w:r>
          </w:p>
        </w:tc>
        <w:tc>
          <w:tcPr>
            <w:tcW w:w="569" w:type="pct"/>
            <w:vAlign w:val="bottom"/>
          </w:tcPr>
          <w:p w14:paraId="2B61F92C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sz w:val="28"/>
                <w:szCs w:val="28"/>
                <w:cs/>
              </w:rPr>
              <w:br/>
            </w:r>
            <w:r w:rsidRPr="00154ED3">
              <w:rPr>
                <w:sz w:val="28"/>
                <w:szCs w:val="28"/>
              </w:rPr>
              <w:t xml:space="preserve">31 </w:t>
            </w:r>
            <w:r w:rsidRPr="00154ED3">
              <w:rPr>
                <w:sz w:val="28"/>
                <w:szCs w:val="28"/>
                <w:cs/>
              </w:rPr>
              <w:t>มีนาคม</w:t>
            </w:r>
          </w:p>
          <w:p w14:paraId="68A0D570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256</w:t>
            </w:r>
            <w:r w:rsidRPr="00154ED3">
              <w:rPr>
                <w:sz w:val="28"/>
                <w:szCs w:val="28"/>
              </w:rPr>
              <w:t>9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D291C53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sz w:val="28"/>
                <w:szCs w:val="28"/>
                <w:cs/>
              </w:rPr>
              <w:br/>
            </w:r>
            <w:r w:rsidRPr="00154ED3">
              <w:rPr>
                <w:sz w:val="28"/>
                <w:szCs w:val="28"/>
              </w:rPr>
              <w:t xml:space="preserve">31 </w:t>
            </w:r>
            <w:r w:rsidRPr="00154ED3">
              <w:rPr>
                <w:sz w:val="28"/>
                <w:szCs w:val="28"/>
                <w:cs/>
              </w:rPr>
              <w:t>ธันวาคม</w:t>
            </w:r>
          </w:p>
          <w:p w14:paraId="2D3098E9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2568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3C66E6C1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52AF5839" w14:textId="3C7CB2F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ผลกระทบ</w:t>
            </w:r>
            <w:r w:rsidRPr="00154ED3">
              <w:rPr>
                <w:rFonts w:asciiTheme="majorBidi" w:hAnsiTheme="majorBidi" w:cstheme="majorBidi"/>
                <w:spacing w:val="-10"/>
                <w:sz w:val="28"/>
                <w:szCs w:val="28"/>
              </w:rPr>
              <w:br/>
            </w:r>
            <w:r w:rsidRPr="00154ED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</w:t>
            </w:r>
            <w:r w:rsidRPr="00154ED3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กการแปลงค่างบการเงิน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BD861F1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sz w:val="28"/>
                <w:szCs w:val="28"/>
                <w:cs/>
              </w:rPr>
              <w:br/>
            </w:r>
            <w:r w:rsidRPr="00154ED3">
              <w:rPr>
                <w:sz w:val="28"/>
                <w:szCs w:val="28"/>
              </w:rPr>
              <w:t xml:space="preserve">31 </w:t>
            </w:r>
            <w:r w:rsidRPr="00154ED3">
              <w:rPr>
                <w:sz w:val="28"/>
                <w:szCs w:val="28"/>
                <w:cs/>
              </w:rPr>
              <w:t>มีนาคม</w:t>
            </w:r>
          </w:p>
          <w:p w14:paraId="27322F39" w14:textId="77777777" w:rsidR="00BE020C" w:rsidRPr="00154ED3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256</w:t>
            </w:r>
            <w:r w:rsidRPr="00154ED3">
              <w:rPr>
                <w:sz w:val="28"/>
                <w:szCs w:val="28"/>
              </w:rPr>
              <w:t>9</w:t>
            </w:r>
          </w:p>
        </w:tc>
      </w:tr>
      <w:tr w:rsidR="00BE020C" w:rsidRPr="00154ED3" w14:paraId="01BABCEA" w14:textId="77777777" w:rsidTr="00E75454">
        <w:trPr>
          <w:trHeight w:val="415"/>
          <w:tblHeader/>
        </w:trPr>
        <w:tc>
          <w:tcPr>
            <w:tcW w:w="1440" w:type="pct"/>
          </w:tcPr>
          <w:p w14:paraId="7E8EF8EE" w14:textId="1FCDF4DC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37" w:type="pct"/>
            <w:gridSpan w:val="2"/>
            <w:vAlign w:val="bottom"/>
          </w:tcPr>
          <w:p w14:paraId="4DF0C390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154ED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22" w:type="pct"/>
            <w:gridSpan w:val="4"/>
            <w:vAlign w:val="bottom"/>
          </w:tcPr>
          <w:p w14:paraId="288B43F4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154ED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E020C" w:rsidRPr="00154ED3" w14:paraId="0D66F84D" w14:textId="77777777" w:rsidTr="00E75454">
        <w:trPr>
          <w:trHeight w:val="415"/>
        </w:trPr>
        <w:tc>
          <w:tcPr>
            <w:tcW w:w="1440" w:type="pct"/>
          </w:tcPr>
          <w:p w14:paraId="73EE053E" w14:textId="54E7E279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Pr="00154E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68" w:type="pct"/>
          </w:tcPr>
          <w:p w14:paraId="0D4C0A20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69" w:type="pct"/>
          </w:tcPr>
          <w:p w14:paraId="392D15B6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11A6C7C7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464ADCE8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4109924A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273DEAD7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</w:tr>
      <w:tr w:rsidR="00BE020C" w:rsidRPr="00154ED3" w14:paraId="55CE2811" w14:textId="77777777" w:rsidTr="00E75454">
        <w:trPr>
          <w:trHeight w:val="415"/>
        </w:trPr>
        <w:tc>
          <w:tcPr>
            <w:tcW w:w="1440" w:type="pct"/>
          </w:tcPr>
          <w:p w14:paraId="304EFF96" w14:textId="3E152482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568" w:type="pct"/>
            <w:vAlign w:val="bottom"/>
          </w:tcPr>
          <w:p w14:paraId="61AFEBF1" w14:textId="4C265566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rPr>
                <w:rFonts w:hint="cs"/>
                <w:cs/>
              </w:rPr>
              <w:t>8.00</w:t>
            </w:r>
          </w:p>
        </w:tc>
        <w:tc>
          <w:tcPr>
            <w:tcW w:w="569" w:type="pct"/>
            <w:vAlign w:val="bottom"/>
          </w:tcPr>
          <w:p w14:paraId="34FB5D36" w14:textId="75A6F4D5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154ED3">
              <w:rPr>
                <w:rFonts w:hint="cs"/>
                <w:cs/>
              </w:rPr>
              <w:t>8.00</w:t>
            </w:r>
          </w:p>
        </w:tc>
        <w:tc>
          <w:tcPr>
            <w:tcW w:w="606" w:type="pct"/>
            <w:vAlign w:val="bottom"/>
          </w:tcPr>
          <w:p w14:paraId="2A33A03C" w14:textId="32BE683F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154ED3">
              <w:t>35</w:t>
            </w:r>
          </w:p>
        </w:tc>
        <w:tc>
          <w:tcPr>
            <w:tcW w:w="606" w:type="pct"/>
            <w:vAlign w:val="bottom"/>
          </w:tcPr>
          <w:p w14:paraId="1996D971" w14:textId="405B63D6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154ED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06" w:type="pct"/>
            <w:vAlign w:val="bottom"/>
          </w:tcPr>
          <w:p w14:paraId="4B208E01" w14:textId="23985118" w:rsidR="00BE020C" w:rsidRPr="00154ED3" w:rsidRDefault="00290237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2</w:t>
            </w:r>
          </w:p>
        </w:tc>
        <w:tc>
          <w:tcPr>
            <w:tcW w:w="606" w:type="pct"/>
            <w:vAlign w:val="bottom"/>
          </w:tcPr>
          <w:p w14:paraId="3AF4A0EB" w14:textId="40F0D57F" w:rsidR="00BE020C" w:rsidRPr="00154ED3" w:rsidRDefault="000F6A59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37</w:t>
            </w:r>
          </w:p>
        </w:tc>
      </w:tr>
      <w:tr w:rsidR="00BE020C" w:rsidRPr="00154ED3" w14:paraId="03C682FC" w14:textId="77777777" w:rsidTr="00E75454">
        <w:trPr>
          <w:trHeight w:val="415"/>
        </w:trPr>
        <w:tc>
          <w:tcPr>
            <w:tcW w:w="1440" w:type="pct"/>
          </w:tcPr>
          <w:p w14:paraId="05B9B3E9" w14:textId="210B73DC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568" w:type="pct"/>
            <w:vAlign w:val="bottom"/>
          </w:tcPr>
          <w:p w14:paraId="4037B44B" w14:textId="4F6888BA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t>5.75</w:t>
            </w:r>
          </w:p>
        </w:tc>
        <w:tc>
          <w:tcPr>
            <w:tcW w:w="569" w:type="pct"/>
            <w:vAlign w:val="bottom"/>
          </w:tcPr>
          <w:p w14:paraId="340C7DBF" w14:textId="78521E2F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154ED3">
              <w:t>5.75</w:t>
            </w:r>
          </w:p>
        </w:tc>
        <w:tc>
          <w:tcPr>
            <w:tcW w:w="606" w:type="pct"/>
            <w:vAlign w:val="bottom"/>
          </w:tcPr>
          <w:p w14:paraId="5E40D81C" w14:textId="4DB2199E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154ED3">
              <w:t>940</w:t>
            </w:r>
          </w:p>
        </w:tc>
        <w:tc>
          <w:tcPr>
            <w:tcW w:w="606" w:type="pct"/>
            <w:vAlign w:val="bottom"/>
          </w:tcPr>
          <w:p w14:paraId="78AF8E33" w14:textId="0D11D061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154ED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06" w:type="pct"/>
            <w:vAlign w:val="bottom"/>
          </w:tcPr>
          <w:p w14:paraId="01EF272D" w14:textId="011E4C30" w:rsidR="00BE020C" w:rsidRPr="00154ED3" w:rsidRDefault="00290237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37</w:t>
            </w:r>
          </w:p>
        </w:tc>
        <w:tc>
          <w:tcPr>
            <w:tcW w:w="606" w:type="pct"/>
            <w:vAlign w:val="bottom"/>
          </w:tcPr>
          <w:p w14:paraId="4EBEAB82" w14:textId="31276749" w:rsidR="00BE020C" w:rsidRPr="00154ED3" w:rsidRDefault="000F6A59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977</w:t>
            </w:r>
          </w:p>
        </w:tc>
      </w:tr>
      <w:tr w:rsidR="00BE020C" w:rsidRPr="00154ED3" w14:paraId="180F6393" w14:textId="77777777" w:rsidTr="00E75454">
        <w:trPr>
          <w:trHeight w:val="415"/>
        </w:trPr>
        <w:tc>
          <w:tcPr>
            <w:tcW w:w="1440" w:type="pct"/>
            <w:tcBorders>
              <w:bottom w:val="nil"/>
            </w:tcBorders>
          </w:tcPr>
          <w:p w14:paraId="12C71F45" w14:textId="015CF062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</w:rPr>
              <w:t>Monsoon Wind Power Co., Ltd.</w:t>
            </w:r>
          </w:p>
        </w:tc>
        <w:tc>
          <w:tcPr>
            <w:tcW w:w="568" w:type="pct"/>
            <w:tcBorders>
              <w:bottom w:val="nil"/>
            </w:tcBorders>
            <w:vAlign w:val="bottom"/>
          </w:tcPr>
          <w:p w14:paraId="7C0761EB" w14:textId="657E841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t>12.00</w:t>
            </w: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42447BFE" w14:textId="419E51CE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154ED3">
              <w:t>12.00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855906B" w14:textId="448DAF58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154ED3">
              <w:t>302</w:t>
            </w:r>
          </w:p>
        </w:tc>
        <w:tc>
          <w:tcPr>
            <w:tcW w:w="606" w:type="pct"/>
            <w:tcBorders>
              <w:bottom w:val="nil"/>
            </w:tcBorders>
            <w:vAlign w:val="bottom"/>
          </w:tcPr>
          <w:p w14:paraId="65924E35" w14:textId="167BF16F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19</w:t>
            </w:r>
          </w:p>
        </w:tc>
        <w:tc>
          <w:tcPr>
            <w:tcW w:w="606" w:type="pct"/>
            <w:tcBorders>
              <w:bottom w:val="nil"/>
            </w:tcBorders>
            <w:vAlign w:val="bottom"/>
          </w:tcPr>
          <w:p w14:paraId="38CF3254" w14:textId="7FEFDC09" w:rsidR="00BE020C" w:rsidRPr="00154ED3" w:rsidRDefault="00290237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1</w:t>
            </w:r>
            <w:r w:rsidR="000F6A59" w:rsidRPr="00154ED3">
              <w:rPr>
                <w:sz w:val="28"/>
                <w:szCs w:val="28"/>
              </w:rPr>
              <w:t>2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7FCA89A4" w14:textId="789FD667" w:rsidR="00BE020C" w:rsidRPr="00154ED3" w:rsidRDefault="000F6A59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333</w:t>
            </w:r>
          </w:p>
        </w:tc>
      </w:tr>
      <w:tr w:rsidR="00BE020C" w:rsidRPr="00154ED3" w14:paraId="5C6B6237" w14:textId="77777777" w:rsidTr="00E75454">
        <w:trPr>
          <w:trHeight w:val="415"/>
        </w:trPr>
        <w:tc>
          <w:tcPr>
            <w:tcW w:w="1440" w:type="pct"/>
            <w:tcBorders>
              <w:bottom w:val="nil"/>
            </w:tcBorders>
          </w:tcPr>
          <w:p w14:paraId="4AD926D7" w14:textId="583A2262" w:rsidR="00BE020C" w:rsidRPr="00154ED3" w:rsidRDefault="00E75454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8" w:type="pct"/>
            <w:tcBorders>
              <w:bottom w:val="nil"/>
            </w:tcBorders>
          </w:tcPr>
          <w:p w14:paraId="07B3ED36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nil"/>
            </w:tcBorders>
          </w:tcPr>
          <w:p w14:paraId="1C9FE1B3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24288" w14:textId="1EDD781A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154ED3">
              <w:rPr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606" w:type="pct"/>
            <w:tcBorders>
              <w:bottom w:val="nil"/>
            </w:tcBorders>
          </w:tcPr>
          <w:p w14:paraId="37DF1F38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05BD6996" w14:textId="77777777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8427C" w14:textId="0F7616F5" w:rsidR="00BE020C" w:rsidRPr="00154ED3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154ED3">
              <w:rPr>
                <w:b/>
                <w:bCs/>
                <w:sz w:val="28"/>
                <w:szCs w:val="28"/>
              </w:rPr>
              <w:t>1,347</w:t>
            </w:r>
          </w:p>
        </w:tc>
      </w:tr>
    </w:tbl>
    <w:p w14:paraId="2C6AD6BC" w14:textId="77777777" w:rsidR="00BE020C" w:rsidRPr="00154ED3" w:rsidRDefault="00BE020C">
      <w:pPr>
        <w:rPr>
          <w:sz w:val="18"/>
          <w:szCs w:val="18"/>
        </w:rPr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154ED3" w14:paraId="3054D7EB" w14:textId="77777777" w:rsidTr="00A43C86">
        <w:trPr>
          <w:trHeight w:val="415"/>
          <w:tblHeader/>
        </w:trPr>
        <w:tc>
          <w:tcPr>
            <w:tcW w:w="1384" w:type="pct"/>
          </w:tcPr>
          <w:p w14:paraId="32DD7A75" w14:textId="77777777" w:rsidR="00D3237D" w:rsidRPr="00154ED3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6D732A7F" w14:textId="11832303" w:rsidR="00D3237D" w:rsidRPr="00154ED3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54ED3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1D03A81B" w14:textId="4E24C4AA" w:rsidR="00D3237D" w:rsidRPr="00154ED3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C86" w:rsidRPr="00154ED3" w14:paraId="53280566" w14:textId="77777777" w:rsidTr="00A43C86">
        <w:trPr>
          <w:trHeight w:val="415"/>
          <w:tblHeader/>
        </w:trPr>
        <w:tc>
          <w:tcPr>
            <w:tcW w:w="1384" w:type="pct"/>
          </w:tcPr>
          <w:p w14:paraId="40151CDD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3FEA47F3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sz w:val="28"/>
                <w:szCs w:val="28"/>
                <w:cs/>
              </w:rPr>
              <w:br/>
            </w:r>
            <w:r w:rsidRPr="00154ED3">
              <w:rPr>
                <w:sz w:val="28"/>
                <w:szCs w:val="28"/>
              </w:rPr>
              <w:t xml:space="preserve">31 </w:t>
            </w:r>
            <w:r w:rsidRPr="00154ED3">
              <w:rPr>
                <w:sz w:val="28"/>
                <w:szCs w:val="28"/>
                <w:cs/>
              </w:rPr>
              <w:t>ธันวาคม</w:t>
            </w:r>
          </w:p>
          <w:p w14:paraId="15C2C918" w14:textId="5D14A24F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256</w:t>
            </w:r>
            <w:r w:rsidR="00E83402" w:rsidRPr="00154ED3">
              <w:rPr>
                <w:sz w:val="28"/>
                <w:szCs w:val="28"/>
              </w:rPr>
              <w:t>8</w:t>
            </w:r>
          </w:p>
        </w:tc>
        <w:tc>
          <w:tcPr>
            <w:tcW w:w="578" w:type="pct"/>
            <w:vAlign w:val="bottom"/>
          </w:tcPr>
          <w:p w14:paraId="2A41C44E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sz w:val="28"/>
                <w:szCs w:val="28"/>
                <w:cs/>
              </w:rPr>
              <w:br/>
            </w:r>
            <w:r w:rsidRPr="00154ED3">
              <w:rPr>
                <w:sz w:val="28"/>
                <w:szCs w:val="28"/>
              </w:rPr>
              <w:t xml:space="preserve">31 </w:t>
            </w:r>
            <w:r w:rsidRPr="00154ED3">
              <w:rPr>
                <w:sz w:val="28"/>
                <w:szCs w:val="28"/>
                <w:cs/>
              </w:rPr>
              <w:t>มีนาคม</w:t>
            </w:r>
          </w:p>
          <w:p w14:paraId="3AF24AEB" w14:textId="4FC0F6DE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256</w:t>
            </w:r>
            <w:r w:rsidR="00E83402" w:rsidRPr="00154ED3">
              <w:rPr>
                <w:sz w:val="28"/>
                <w:szCs w:val="28"/>
              </w:rPr>
              <w:t>9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AF75F72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sz w:val="28"/>
                <w:szCs w:val="28"/>
                <w:cs/>
              </w:rPr>
              <w:br/>
            </w:r>
            <w:r w:rsidRPr="00154ED3">
              <w:rPr>
                <w:sz w:val="28"/>
                <w:szCs w:val="28"/>
              </w:rPr>
              <w:t xml:space="preserve">31 </w:t>
            </w:r>
            <w:r w:rsidRPr="00154ED3">
              <w:rPr>
                <w:sz w:val="28"/>
                <w:szCs w:val="28"/>
                <w:cs/>
              </w:rPr>
              <w:t>ธันวาคม</w:t>
            </w:r>
          </w:p>
          <w:p w14:paraId="7A31CFD7" w14:textId="7356835A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256</w:t>
            </w:r>
            <w:r w:rsidR="00E83402" w:rsidRPr="00154ED3">
              <w:rPr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B93CED3" w14:textId="1F330FF1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1983D3" w14:textId="2F4CFA01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1098AD2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sz w:val="28"/>
                <w:szCs w:val="28"/>
                <w:cs/>
              </w:rPr>
              <w:br/>
            </w:r>
            <w:r w:rsidRPr="00154ED3">
              <w:rPr>
                <w:sz w:val="28"/>
                <w:szCs w:val="28"/>
              </w:rPr>
              <w:t xml:space="preserve">31 </w:t>
            </w:r>
            <w:r w:rsidRPr="00154ED3">
              <w:rPr>
                <w:sz w:val="28"/>
                <w:szCs w:val="28"/>
                <w:cs/>
              </w:rPr>
              <w:t>มีนาคม</w:t>
            </w:r>
          </w:p>
          <w:p w14:paraId="59EF79FF" w14:textId="0C83F42F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256</w:t>
            </w:r>
            <w:r w:rsidR="00E83402" w:rsidRPr="00154ED3">
              <w:rPr>
                <w:sz w:val="28"/>
                <w:szCs w:val="28"/>
              </w:rPr>
              <w:t>9</w:t>
            </w:r>
          </w:p>
        </w:tc>
      </w:tr>
      <w:tr w:rsidR="00A43C86" w:rsidRPr="00154ED3" w14:paraId="769ED34F" w14:textId="77777777" w:rsidTr="001242E4">
        <w:trPr>
          <w:trHeight w:val="415"/>
          <w:tblHeader/>
        </w:trPr>
        <w:tc>
          <w:tcPr>
            <w:tcW w:w="1384" w:type="pct"/>
            <w:vAlign w:val="bottom"/>
          </w:tcPr>
          <w:p w14:paraId="67BE2B2F" w14:textId="1AA23172" w:rsidR="00A43C86" w:rsidRPr="00154ED3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154ED3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3D25EF" w:rsidRPr="00154ED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155" w:type="pct"/>
            <w:gridSpan w:val="2"/>
            <w:vAlign w:val="bottom"/>
          </w:tcPr>
          <w:p w14:paraId="59A2FC61" w14:textId="20EB50F3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154ED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vAlign w:val="bottom"/>
          </w:tcPr>
          <w:p w14:paraId="14C8CE4B" w14:textId="4827AB85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154ED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154ED3" w14:paraId="611239DF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788831B4" w14:textId="35BFC183" w:rsidR="00A43C86" w:rsidRPr="00154ED3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154ED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4955429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</w:tcPr>
          <w:p w14:paraId="0FCA613E" w14:textId="6FB21842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7AB195B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7E97D73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302B07B" w14:textId="77777777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41EAA03E" w14:textId="6F97F0ED" w:rsidR="00A43C86" w:rsidRPr="00154ED3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</w:tr>
      <w:tr w:rsidR="00D4189F" w:rsidRPr="00154ED3" w14:paraId="7E168614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745A91E8" w14:textId="328BC21B" w:rsidR="00D4189F" w:rsidRPr="00154ED3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7B7EADD" w14:textId="3AA88AB7" w:rsidR="00D4189F" w:rsidRPr="00154ED3" w:rsidRDefault="00F70F10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1.20 - 1.56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5BA28CD" w14:textId="51E3968B" w:rsidR="00D4189F" w:rsidRPr="00154ED3" w:rsidRDefault="00AA3F3B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</w:rPr>
              <w:t>0</w:t>
            </w:r>
            <w:r w:rsidR="006174FE" w:rsidRPr="00154ED3">
              <w:rPr>
                <w:sz w:val="28"/>
                <w:szCs w:val="28"/>
              </w:rPr>
              <w:t>.</w:t>
            </w:r>
            <w:r w:rsidRPr="00154ED3">
              <w:rPr>
                <w:sz w:val="28"/>
                <w:szCs w:val="28"/>
              </w:rPr>
              <w:t>85</w:t>
            </w:r>
            <w:r w:rsidR="006174FE" w:rsidRPr="00154ED3">
              <w:rPr>
                <w:sz w:val="28"/>
                <w:szCs w:val="28"/>
              </w:rPr>
              <w:t xml:space="preserve"> - 1.56</w:t>
            </w:r>
          </w:p>
        </w:tc>
        <w:tc>
          <w:tcPr>
            <w:tcW w:w="615" w:type="pct"/>
            <w:vAlign w:val="bottom"/>
          </w:tcPr>
          <w:p w14:paraId="1DC501A0" w14:textId="056D7329" w:rsidR="00D4189F" w:rsidRPr="00154ED3" w:rsidRDefault="00F70F10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3,297</w:t>
            </w:r>
          </w:p>
        </w:tc>
        <w:tc>
          <w:tcPr>
            <w:tcW w:w="615" w:type="pct"/>
            <w:vAlign w:val="bottom"/>
          </w:tcPr>
          <w:p w14:paraId="6C566D06" w14:textId="3A65EC85" w:rsidR="00D4189F" w:rsidRPr="00154ED3" w:rsidRDefault="00701DD2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7,457</w:t>
            </w:r>
          </w:p>
        </w:tc>
        <w:tc>
          <w:tcPr>
            <w:tcW w:w="615" w:type="pct"/>
            <w:vAlign w:val="bottom"/>
          </w:tcPr>
          <w:p w14:paraId="4ABA6151" w14:textId="04F67F2B" w:rsidR="00D4189F" w:rsidRPr="00154ED3" w:rsidRDefault="00701DD2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(7,392)</w:t>
            </w:r>
          </w:p>
        </w:tc>
        <w:tc>
          <w:tcPr>
            <w:tcW w:w="616" w:type="pct"/>
            <w:vAlign w:val="bottom"/>
          </w:tcPr>
          <w:p w14:paraId="7CD1221C" w14:textId="11ECEC9F" w:rsidR="00D4189F" w:rsidRPr="00154ED3" w:rsidRDefault="00701DD2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3,362</w:t>
            </w:r>
          </w:p>
        </w:tc>
      </w:tr>
      <w:tr w:rsidR="003D25EF" w:rsidRPr="00154ED3" w14:paraId="21E9DC4A" w14:textId="77777777" w:rsidTr="001242E4">
        <w:trPr>
          <w:trHeight w:val="263"/>
        </w:trPr>
        <w:tc>
          <w:tcPr>
            <w:tcW w:w="1384" w:type="pct"/>
            <w:tcBorders>
              <w:bottom w:val="nil"/>
            </w:tcBorders>
            <w:vAlign w:val="bottom"/>
          </w:tcPr>
          <w:p w14:paraId="27CDFCC3" w14:textId="356845D7" w:rsidR="003D25EF" w:rsidRPr="00154ED3" w:rsidRDefault="00E75454" w:rsidP="003D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sz w:val="28"/>
                <w:szCs w:val="28"/>
                <w:cs/>
              </w:rPr>
            </w:pPr>
            <w:r w:rsidRPr="00154ED3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CDFED8C" w14:textId="77777777" w:rsidR="003D25EF" w:rsidRPr="00154ED3" w:rsidRDefault="003D25EF" w:rsidP="003D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5A8BECC" w14:textId="4EE73BB3" w:rsidR="003D25EF" w:rsidRPr="00154ED3" w:rsidRDefault="003D25EF" w:rsidP="003D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E5265DD" w14:textId="5BAD7F49" w:rsidR="003D25EF" w:rsidRPr="00154ED3" w:rsidRDefault="003D25EF" w:rsidP="003D25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154ED3">
              <w:rPr>
                <w:b/>
                <w:bCs/>
                <w:sz w:val="28"/>
                <w:szCs w:val="28"/>
              </w:rPr>
              <w:t>3,297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837BB9E" w14:textId="77777777" w:rsidR="003D25EF" w:rsidRPr="00154ED3" w:rsidRDefault="003D25EF" w:rsidP="003D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B18F760" w14:textId="77777777" w:rsidR="003D25EF" w:rsidRPr="00154ED3" w:rsidRDefault="003D25EF" w:rsidP="003D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972BDD8" w14:textId="4F298369" w:rsidR="003D25EF" w:rsidRPr="00154ED3" w:rsidRDefault="003D25EF" w:rsidP="003D25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154ED3">
              <w:rPr>
                <w:b/>
                <w:bCs/>
                <w:sz w:val="28"/>
                <w:szCs w:val="28"/>
              </w:rPr>
              <w:t>3,362</w:t>
            </w:r>
          </w:p>
        </w:tc>
      </w:tr>
    </w:tbl>
    <w:p w14:paraId="3192C752" w14:textId="77777777" w:rsidR="00BC4B88" w:rsidRPr="00154ED3" w:rsidRDefault="00BC4B88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240"/>
        <w:gridCol w:w="1241"/>
        <w:gridCol w:w="1241"/>
        <w:gridCol w:w="1239"/>
      </w:tblGrid>
      <w:tr w:rsidR="00D4189F" w:rsidRPr="00154ED3" w14:paraId="515DAE2D" w14:textId="77777777" w:rsidTr="009842D4">
        <w:trPr>
          <w:tblHeader/>
        </w:trPr>
        <w:tc>
          <w:tcPr>
            <w:tcW w:w="2301" w:type="pct"/>
          </w:tcPr>
          <w:p w14:paraId="236368CF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</w:tcPr>
          <w:p w14:paraId="37B8A29E" w14:textId="77777777" w:rsidR="00D4189F" w:rsidRPr="00154ED3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54E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</w:tcPr>
          <w:p w14:paraId="414363EF" w14:textId="77777777" w:rsidR="00D4189F" w:rsidRPr="00154ED3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54ED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D4189F" w:rsidRPr="00154ED3" w14:paraId="71330B61" w14:textId="77777777" w:rsidTr="009842D4">
        <w:trPr>
          <w:tblHeader/>
        </w:trPr>
        <w:tc>
          <w:tcPr>
            <w:tcW w:w="2301" w:type="pct"/>
          </w:tcPr>
          <w:p w14:paraId="11EFD2D6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5" w:type="pct"/>
          </w:tcPr>
          <w:p w14:paraId="38781118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5" w:type="pct"/>
            <w:vAlign w:val="bottom"/>
          </w:tcPr>
          <w:p w14:paraId="713485C8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</w:tcPr>
          <w:p w14:paraId="06FD2F1D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4" w:type="pct"/>
            <w:vAlign w:val="bottom"/>
          </w:tcPr>
          <w:p w14:paraId="3A051CEA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189F" w:rsidRPr="00154ED3" w14:paraId="7E5A730B" w14:textId="77777777" w:rsidTr="009842D4">
        <w:trPr>
          <w:tblHeader/>
        </w:trPr>
        <w:tc>
          <w:tcPr>
            <w:tcW w:w="2301" w:type="pct"/>
          </w:tcPr>
          <w:p w14:paraId="4E48884A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FA1690E" w14:textId="2C8252E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5" w:type="pct"/>
            <w:vAlign w:val="bottom"/>
          </w:tcPr>
          <w:p w14:paraId="7E4826AF" w14:textId="5A76491C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5" w:type="pct"/>
          </w:tcPr>
          <w:p w14:paraId="3100F74B" w14:textId="4AD645BC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4" w:type="pct"/>
            <w:vAlign w:val="bottom"/>
          </w:tcPr>
          <w:p w14:paraId="0D1BCB7F" w14:textId="7E078B83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4189F" w:rsidRPr="00154ED3" w14:paraId="1C0A8423" w14:textId="77777777" w:rsidTr="009842D4">
        <w:trPr>
          <w:tblHeader/>
        </w:trPr>
        <w:tc>
          <w:tcPr>
            <w:tcW w:w="2301" w:type="pct"/>
          </w:tcPr>
          <w:p w14:paraId="6EFC57C4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</w:tcPr>
          <w:p w14:paraId="61BFF442" w14:textId="77777777" w:rsidR="00D4189F" w:rsidRPr="00154ED3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89F" w:rsidRPr="00154ED3" w14:paraId="69052C65" w14:textId="77777777" w:rsidTr="00AB1EDD">
        <w:tc>
          <w:tcPr>
            <w:tcW w:w="2301" w:type="pct"/>
            <w:vAlign w:val="bottom"/>
          </w:tcPr>
          <w:p w14:paraId="5A7BE55D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54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vAlign w:val="bottom"/>
          </w:tcPr>
          <w:p w14:paraId="5E1B18E5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vAlign w:val="bottom"/>
          </w:tcPr>
          <w:p w14:paraId="5096E98C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vAlign w:val="bottom"/>
          </w:tcPr>
          <w:p w14:paraId="488A9054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4" w:type="pct"/>
            <w:vAlign w:val="bottom"/>
          </w:tcPr>
          <w:p w14:paraId="06CFB2A6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</w:tr>
      <w:tr w:rsidR="00D4189F" w:rsidRPr="00154ED3" w14:paraId="1DA26CF2" w14:textId="77777777" w:rsidTr="00AB1EDD">
        <w:tc>
          <w:tcPr>
            <w:tcW w:w="2301" w:type="pct"/>
            <w:vAlign w:val="bottom"/>
          </w:tcPr>
          <w:p w14:paraId="06851156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54E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Pr="00154E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vAlign w:val="bottom"/>
          </w:tcPr>
          <w:p w14:paraId="39F6C046" w14:textId="4BC38D71" w:rsidR="00D4189F" w:rsidRPr="00154ED3" w:rsidRDefault="00701DD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  <w:lang w:bidi="ar-SA"/>
              </w:rPr>
            </w:pPr>
            <w:r w:rsidRPr="00154ED3">
              <w:rPr>
                <w:lang w:bidi="ar-SA"/>
              </w:rPr>
              <w:t>284</w:t>
            </w:r>
          </w:p>
        </w:tc>
        <w:tc>
          <w:tcPr>
            <w:tcW w:w="675" w:type="pct"/>
            <w:vAlign w:val="bottom"/>
          </w:tcPr>
          <w:p w14:paraId="4A3B0177" w14:textId="3B159912" w:rsidR="00D4189F" w:rsidRPr="00154ED3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154ED3">
              <w:t>273</w:t>
            </w:r>
          </w:p>
        </w:tc>
        <w:tc>
          <w:tcPr>
            <w:tcW w:w="675" w:type="pct"/>
            <w:vAlign w:val="bottom"/>
          </w:tcPr>
          <w:p w14:paraId="54B4095F" w14:textId="3E56CD17" w:rsidR="00D4189F" w:rsidRPr="00154ED3" w:rsidRDefault="00701DD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154ED3">
              <w:t>60</w:t>
            </w:r>
          </w:p>
        </w:tc>
        <w:tc>
          <w:tcPr>
            <w:tcW w:w="674" w:type="pct"/>
            <w:vAlign w:val="bottom"/>
          </w:tcPr>
          <w:p w14:paraId="19D864DF" w14:textId="564E6A07" w:rsidR="00D4189F" w:rsidRPr="00154ED3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154ED3">
              <w:t>62</w:t>
            </w:r>
          </w:p>
        </w:tc>
      </w:tr>
      <w:tr w:rsidR="00D4189F" w:rsidRPr="00154ED3" w14:paraId="13F38B3B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B3A40A6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04CF1E1D" w14:textId="5229196B" w:rsidR="00D4189F" w:rsidRPr="00154ED3" w:rsidRDefault="00701DD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284</w:t>
            </w:r>
          </w:p>
        </w:tc>
        <w:tc>
          <w:tcPr>
            <w:tcW w:w="675" w:type="pct"/>
            <w:vAlign w:val="bottom"/>
          </w:tcPr>
          <w:p w14:paraId="18C2F11D" w14:textId="3BB558B5" w:rsidR="00D4189F" w:rsidRPr="00154ED3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273</w:t>
            </w:r>
          </w:p>
        </w:tc>
        <w:tc>
          <w:tcPr>
            <w:tcW w:w="675" w:type="pct"/>
            <w:vAlign w:val="bottom"/>
          </w:tcPr>
          <w:p w14:paraId="09A8B051" w14:textId="67F14672" w:rsidR="00D4189F" w:rsidRPr="00154ED3" w:rsidRDefault="00701DD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60</w:t>
            </w:r>
          </w:p>
        </w:tc>
        <w:tc>
          <w:tcPr>
            <w:tcW w:w="674" w:type="pct"/>
            <w:vAlign w:val="bottom"/>
          </w:tcPr>
          <w:p w14:paraId="2780D18B" w14:textId="6FE18228" w:rsidR="00D4189F" w:rsidRPr="00154ED3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62</w:t>
            </w:r>
          </w:p>
        </w:tc>
      </w:tr>
      <w:tr w:rsidR="00D4189F" w:rsidRPr="00154ED3" w14:paraId="5228FBB5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0130FFB9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4FCF12E7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vAlign w:val="bottom"/>
          </w:tcPr>
          <w:p w14:paraId="561518AF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vAlign w:val="bottom"/>
          </w:tcPr>
          <w:p w14:paraId="0260E50B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5A3F86F3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154ED3" w14:paraId="7369C71C" w14:textId="77777777" w:rsidTr="00AB1EDD">
        <w:tc>
          <w:tcPr>
            <w:tcW w:w="2301" w:type="pct"/>
            <w:vAlign w:val="bottom"/>
          </w:tcPr>
          <w:p w14:paraId="094D4106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vAlign w:val="bottom"/>
          </w:tcPr>
          <w:p w14:paraId="73C436BA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49747C93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4DBE8C0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37CBCF4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D4189F" w:rsidRPr="00154ED3" w14:paraId="634F6C8C" w14:textId="77777777" w:rsidTr="00AB1EDD">
        <w:tc>
          <w:tcPr>
            <w:tcW w:w="2301" w:type="pct"/>
            <w:vAlign w:val="bottom"/>
          </w:tcPr>
          <w:p w14:paraId="3C0881A5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54ED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154E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vAlign w:val="bottom"/>
          </w:tcPr>
          <w:p w14:paraId="2D62762D" w14:textId="72AA1597" w:rsidR="00D4189F" w:rsidRPr="00154ED3" w:rsidRDefault="00701DD2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154ED3">
              <w:t>-</w:t>
            </w:r>
          </w:p>
        </w:tc>
        <w:tc>
          <w:tcPr>
            <w:tcW w:w="675" w:type="pct"/>
            <w:vAlign w:val="bottom"/>
          </w:tcPr>
          <w:p w14:paraId="355C7105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154ED3">
              <w:t>-</w:t>
            </w:r>
          </w:p>
        </w:tc>
        <w:tc>
          <w:tcPr>
            <w:tcW w:w="675" w:type="pct"/>
            <w:vAlign w:val="bottom"/>
          </w:tcPr>
          <w:p w14:paraId="36688A09" w14:textId="55D6937D" w:rsidR="00D4189F" w:rsidRPr="00154ED3" w:rsidRDefault="00701DD2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154ED3">
              <w:t>12,852</w:t>
            </w:r>
          </w:p>
        </w:tc>
        <w:tc>
          <w:tcPr>
            <w:tcW w:w="674" w:type="pct"/>
            <w:vAlign w:val="bottom"/>
          </w:tcPr>
          <w:p w14:paraId="63843E1B" w14:textId="1B06A404" w:rsidR="00D4189F" w:rsidRPr="00154ED3" w:rsidRDefault="00F70F10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154ED3">
              <w:t>6</w:t>
            </w:r>
            <w:r w:rsidR="00D4189F" w:rsidRPr="00154ED3">
              <w:t>,</w:t>
            </w:r>
            <w:r w:rsidRPr="00154ED3">
              <w:t>609</w:t>
            </w:r>
          </w:p>
        </w:tc>
      </w:tr>
      <w:tr w:rsidR="00D4189F" w:rsidRPr="00154ED3" w14:paraId="638EBD83" w14:textId="77777777" w:rsidTr="00AB1EDD">
        <w:tc>
          <w:tcPr>
            <w:tcW w:w="2301" w:type="pct"/>
            <w:vAlign w:val="bottom"/>
          </w:tcPr>
          <w:p w14:paraId="79040F6C" w14:textId="56DA6222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vAlign w:val="bottom"/>
          </w:tcPr>
          <w:p w14:paraId="2BD096E6" w14:textId="4E537486" w:rsidR="00D4189F" w:rsidRPr="00154ED3" w:rsidRDefault="00701DD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154ED3">
              <w:t>49</w:t>
            </w:r>
          </w:p>
        </w:tc>
        <w:tc>
          <w:tcPr>
            <w:tcW w:w="675" w:type="pct"/>
            <w:vAlign w:val="bottom"/>
          </w:tcPr>
          <w:p w14:paraId="7C39C859" w14:textId="2C0D59B5" w:rsidR="00D4189F" w:rsidRPr="00154ED3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154ED3">
              <w:t>21</w:t>
            </w:r>
          </w:p>
        </w:tc>
        <w:tc>
          <w:tcPr>
            <w:tcW w:w="675" w:type="pct"/>
            <w:vAlign w:val="bottom"/>
          </w:tcPr>
          <w:p w14:paraId="4FC7F385" w14:textId="23E51414" w:rsidR="00D4189F" w:rsidRPr="00154ED3" w:rsidRDefault="00701DD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154ED3">
              <w:t>-</w:t>
            </w:r>
          </w:p>
        </w:tc>
        <w:tc>
          <w:tcPr>
            <w:tcW w:w="674" w:type="pct"/>
            <w:vAlign w:val="bottom"/>
          </w:tcPr>
          <w:p w14:paraId="44D61274" w14:textId="77777777" w:rsidR="00D4189F" w:rsidRPr="00154ED3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154ED3">
              <w:t>-</w:t>
            </w:r>
          </w:p>
        </w:tc>
      </w:tr>
      <w:tr w:rsidR="00D4189F" w:rsidRPr="00154ED3" w14:paraId="70DE7C4D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6092E77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5948904D" w14:textId="008B3DE5" w:rsidR="00D4189F" w:rsidRPr="00154ED3" w:rsidRDefault="00701DD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49</w:t>
            </w:r>
          </w:p>
        </w:tc>
        <w:tc>
          <w:tcPr>
            <w:tcW w:w="675" w:type="pct"/>
            <w:vAlign w:val="bottom"/>
          </w:tcPr>
          <w:p w14:paraId="4FD4CA97" w14:textId="223BC260" w:rsidR="00D4189F" w:rsidRPr="00154ED3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21</w:t>
            </w:r>
          </w:p>
        </w:tc>
        <w:tc>
          <w:tcPr>
            <w:tcW w:w="675" w:type="pct"/>
            <w:vAlign w:val="bottom"/>
          </w:tcPr>
          <w:p w14:paraId="316CDCEC" w14:textId="2E9CD3FC" w:rsidR="00D4189F" w:rsidRPr="00154ED3" w:rsidRDefault="00701DD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12,852</w:t>
            </w:r>
          </w:p>
        </w:tc>
        <w:tc>
          <w:tcPr>
            <w:tcW w:w="674" w:type="pct"/>
            <w:vAlign w:val="bottom"/>
          </w:tcPr>
          <w:p w14:paraId="386409F3" w14:textId="0CF4CF40" w:rsidR="00D4189F" w:rsidRPr="00154ED3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6</w:t>
            </w:r>
            <w:r w:rsidR="00D4189F" w:rsidRPr="00154ED3">
              <w:rPr>
                <w:b/>
                <w:bCs/>
              </w:rPr>
              <w:t>,</w:t>
            </w:r>
            <w:r w:rsidRPr="00154ED3">
              <w:rPr>
                <w:b/>
                <w:bCs/>
              </w:rPr>
              <w:t>609</w:t>
            </w:r>
          </w:p>
        </w:tc>
      </w:tr>
      <w:tr w:rsidR="00D4189F" w:rsidRPr="00154ED3" w14:paraId="51DE1CEA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22538BB0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7A22A032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D68A663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2C3E022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vAlign w:val="bottom"/>
          </w:tcPr>
          <w:p w14:paraId="3F7A4CB9" w14:textId="77777777" w:rsidR="00D4189F" w:rsidRPr="00154ED3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89F" w:rsidRPr="00154ED3" w14:paraId="585DBB0A" w14:textId="77777777" w:rsidTr="00AB1EDD">
        <w:tc>
          <w:tcPr>
            <w:tcW w:w="2301" w:type="pct"/>
            <w:vAlign w:val="bottom"/>
          </w:tcPr>
          <w:p w14:paraId="51081054" w14:textId="738E1E7A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5" w:type="pct"/>
            <w:vAlign w:val="bottom"/>
          </w:tcPr>
          <w:p w14:paraId="3D673FC1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3D05B5C4" w14:textId="77777777" w:rsidR="00D4189F" w:rsidRPr="00154ED3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1F1AF433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681713C1" w14:textId="77777777" w:rsidR="00D4189F" w:rsidRPr="00154ED3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154ED3" w14:paraId="1780491D" w14:textId="77777777" w:rsidTr="00AB1EDD">
        <w:tc>
          <w:tcPr>
            <w:tcW w:w="2301" w:type="pct"/>
            <w:vAlign w:val="bottom"/>
          </w:tcPr>
          <w:p w14:paraId="1EDD4600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154E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vAlign w:val="bottom"/>
          </w:tcPr>
          <w:p w14:paraId="29D33FE6" w14:textId="4706ABAA" w:rsidR="00D4189F" w:rsidRPr="00154ED3" w:rsidRDefault="00701DD2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-</w:t>
            </w:r>
          </w:p>
        </w:tc>
        <w:tc>
          <w:tcPr>
            <w:tcW w:w="675" w:type="pct"/>
            <w:vAlign w:val="bottom"/>
          </w:tcPr>
          <w:p w14:paraId="2847227D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154ED3">
              <w:t>-</w:t>
            </w:r>
          </w:p>
        </w:tc>
        <w:tc>
          <w:tcPr>
            <w:tcW w:w="675" w:type="pct"/>
            <w:vAlign w:val="bottom"/>
          </w:tcPr>
          <w:p w14:paraId="4C02D746" w14:textId="64EE0C66" w:rsidR="00D4189F" w:rsidRPr="00154ED3" w:rsidRDefault="00701DD2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154ED3">
              <w:t>527</w:t>
            </w:r>
          </w:p>
        </w:tc>
        <w:tc>
          <w:tcPr>
            <w:tcW w:w="674" w:type="pct"/>
            <w:vAlign w:val="bottom"/>
          </w:tcPr>
          <w:p w14:paraId="2409654F" w14:textId="4C7BC2BA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154ED3">
              <w:t>4</w:t>
            </w:r>
            <w:r w:rsidR="00F70F10" w:rsidRPr="00154ED3">
              <w:t>0</w:t>
            </w:r>
            <w:r w:rsidRPr="00154ED3">
              <w:t>0</w:t>
            </w:r>
          </w:p>
        </w:tc>
      </w:tr>
      <w:tr w:rsidR="00D4189F" w:rsidRPr="00154ED3" w14:paraId="2EE1FC5F" w14:textId="77777777" w:rsidTr="00AB1EDD">
        <w:tc>
          <w:tcPr>
            <w:tcW w:w="2301" w:type="pct"/>
            <w:vAlign w:val="bottom"/>
          </w:tcPr>
          <w:p w14:paraId="2F81A6F7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vAlign w:val="bottom"/>
          </w:tcPr>
          <w:p w14:paraId="1BEF2BDF" w14:textId="67BC89FD" w:rsidR="00D4189F" w:rsidRPr="00154ED3" w:rsidRDefault="00701DD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154ED3">
              <w:t>173</w:t>
            </w:r>
          </w:p>
        </w:tc>
        <w:tc>
          <w:tcPr>
            <w:tcW w:w="675" w:type="pct"/>
            <w:vAlign w:val="bottom"/>
          </w:tcPr>
          <w:p w14:paraId="4172D132" w14:textId="3D4521D8" w:rsidR="00D4189F" w:rsidRPr="00154ED3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151</w:t>
            </w:r>
          </w:p>
        </w:tc>
        <w:tc>
          <w:tcPr>
            <w:tcW w:w="675" w:type="pct"/>
            <w:vAlign w:val="bottom"/>
          </w:tcPr>
          <w:p w14:paraId="6CD03411" w14:textId="1B5EA46F" w:rsidR="00D4189F" w:rsidRPr="00154ED3" w:rsidRDefault="00701DD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-</w:t>
            </w:r>
          </w:p>
        </w:tc>
        <w:tc>
          <w:tcPr>
            <w:tcW w:w="674" w:type="pct"/>
            <w:vAlign w:val="bottom"/>
          </w:tcPr>
          <w:p w14:paraId="0A6A6644" w14:textId="77777777" w:rsidR="00D4189F" w:rsidRPr="00154ED3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-</w:t>
            </w:r>
          </w:p>
        </w:tc>
      </w:tr>
      <w:tr w:rsidR="00D4189F" w:rsidRPr="00154ED3" w14:paraId="319523BF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2E9B8ECC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20C1EA20" w14:textId="0B4DE5D8" w:rsidR="00D4189F" w:rsidRPr="00154ED3" w:rsidRDefault="00701DD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173</w:t>
            </w:r>
          </w:p>
        </w:tc>
        <w:tc>
          <w:tcPr>
            <w:tcW w:w="675" w:type="pct"/>
            <w:vAlign w:val="bottom"/>
          </w:tcPr>
          <w:p w14:paraId="4A3F8213" w14:textId="5C97678B" w:rsidR="00D4189F" w:rsidRPr="00154ED3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151</w:t>
            </w:r>
          </w:p>
        </w:tc>
        <w:tc>
          <w:tcPr>
            <w:tcW w:w="675" w:type="pct"/>
            <w:vAlign w:val="bottom"/>
          </w:tcPr>
          <w:p w14:paraId="016DF271" w14:textId="794093A8" w:rsidR="00D4189F" w:rsidRPr="00154ED3" w:rsidRDefault="00701DD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527</w:t>
            </w:r>
          </w:p>
        </w:tc>
        <w:tc>
          <w:tcPr>
            <w:tcW w:w="674" w:type="pct"/>
            <w:vAlign w:val="bottom"/>
          </w:tcPr>
          <w:p w14:paraId="71FA7CDD" w14:textId="3049D7B8" w:rsidR="00D4189F" w:rsidRPr="00154ED3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4</w:t>
            </w:r>
            <w:r w:rsidR="00F70F10" w:rsidRPr="00154ED3">
              <w:rPr>
                <w:b/>
                <w:bCs/>
              </w:rPr>
              <w:t>0</w:t>
            </w:r>
            <w:r w:rsidRPr="00154ED3">
              <w:rPr>
                <w:b/>
                <w:bCs/>
              </w:rPr>
              <w:t>0</w:t>
            </w:r>
          </w:p>
        </w:tc>
      </w:tr>
      <w:tr w:rsidR="00D4189F" w:rsidRPr="00154ED3" w14:paraId="7579B30C" w14:textId="77777777" w:rsidTr="00AB1EDD">
        <w:trPr>
          <w:trHeight w:val="198"/>
        </w:trPr>
        <w:tc>
          <w:tcPr>
            <w:tcW w:w="2301" w:type="pct"/>
            <w:vAlign w:val="bottom"/>
          </w:tcPr>
          <w:p w14:paraId="41892656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vAlign w:val="bottom"/>
          </w:tcPr>
          <w:p w14:paraId="459083D0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41DA2D8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0FFD21F9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D0CF757" w14:textId="77777777" w:rsidR="00D4189F" w:rsidRPr="00154ED3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154ED3" w14:paraId="6D64C8E7" w14:textId="77777777" w:rsidTr="00AB1EDD">
        <w:tc>
          <w:tcPr>
            <w:tcW w:w="2301" w:type="pct"/>
            <w:vAlign w:val="bottom"/>
          </w:tcPr>
          <w:p w14:paraId="58D6C9AC" w14:textId="77777777" w:rsidR="00D4189F" w:rsidRPr="00154ED3" w:rsidRDefault="00D4189F" w:rsidP="00AB1ED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vAlign w:val="bottom"/>
          </w:tcPr>
          <w:p w14:paraId="43039E21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7CD63F3C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4244EC8A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69333AD4" w14:textId="77777777" w:rsidR="00D4189F" w:rsidRPr="00154ED3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1EDD" w:rsidRPr="00154ED3" w14:paraId="6BC70694" w14:textId="77777777" w:rsidTr="00AB1EDD">
        <w:tc>
          <w:tcPr>
            <w:tcW w:w="2301" w:type="pct"/>
            <w:vAlign w:val="bottom"/>
          </w:tcPr>
          <w:p w14:paraId="4E7C49B7" w14:textId="77777777" w:rsidR="00AB1EDD" w:rsidRPr="00154ED3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54ED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vAlign w:val="bottom"/>
          </w:tcPr>
          <w:p w14:paraId="1124DECE" w14:textId="30596568" w:rsidR="00AB1EDD" w:rsidRPr="00154ED3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-</w:t>
            </w:r>
          </w:p>
        </w:tc>
        <w:tc>
          <w:tcPr>
            <w:tcW w:w="675" w:type="pct"/>
            <w:vAlign w:val="bottom"/>
          </w:tcPr>
          <w:p w14:paraId="4E8438D6" w14:textId="77777777" w:rsidR="00AB1EDD" w:rsidRPr="00154ED3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418545D4" w14:textId="05C4A3D5" w:rsidR="00AB1EDD" w:rsidRPr="00154ED3" w:rsidRDefault="001211DB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66</w:t>
            </w:r>
          </w:p>
        </w:tc>
        <w:tc>
          <w:tcPr>
            <w:tcW w:w="674" w:type="pct"/>
            <w:vAlign w:val="bottom"/>
          </w:tcPr>
          <w:p w14:paraId="30D4B8EC" w14:textId="1B4AC7B8" w:rsidR="00AB1EDD" w:rsidRPr="00154ED3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104</w:t>
            </w:r>
          </w:p>
        </w:tc>
      </w:tr>
      <w:tr w:rsidR="00AB1EDD" w:rsidRPr="00154ED3" w14:paraId="05D199CF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49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4D545B98" w14:textId="77777777" w:rsidR="00AB1EDD" w:rsidRPr="00154ED3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384AAB90" w14:textId="70941754" w:rsidR="00AB1EDD" w:rsidRPr="00154ED3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3A488E2" w14:textId="77777777" w:rsidR="00AB1EDD" w:rsidRPr="00154ED3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7A240A35" w14:textId="672BC56A" w:rsidR="00AB1EDD" w:rsidRPr="00154ED3" w:rsidRDefault="001211DB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66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53A897BA" w14:textId="1DAD34EA" w:rsidR="00AB1EDD" w:rsidRPr="00154ED3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104</w:t>
            </w:r>
          </w:p>
        </w:tc>
      </w:tr>
      <w:tr w:rsidR="00D4189F" w:rsidRPr="00154ED3" w14:paraId="6A42E19E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37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55064881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D186071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B38B840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A0149FD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0E80477B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154ED3" w14:paraId="44DEE977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7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22D6637C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154E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154E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5B353E8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BA6A62D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341DD58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70D5605E" w14:textId="77777777" w:rsidR="00D4189F" w:rsidRPr="00154ED3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154ED3" w14:paraId="473FC944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3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36AF42B0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7C9E2636" w14:textId="4B853C6A" w:rsidR="00D4189F" w:rsidRPr="00154ED3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A2CE25F" w14:textId="77777777" w:rsidR="00D4189F" w:rsidRPr="00154ED3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06F540FD" w14:textId="06E7ADFF" w:rsidR="00D4189F" w:rsidRPr="00154ED3" w:rsidRDefault="00701DD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154ED3">
              <w:t>6</w:t>
            </w:r>
            <w:r w:rsidR="001211DB" w:rsidRPr="00154ED3">
              <w:t>8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09CAE1A9" w14:textId="3444AC7B" w:rsidR="00D4189F" w:rsidRPr="00154ED3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t>69</w:t>
            </w:r>
          </w:p>
        </w:tc>
      </w:tr>
      <w:tr w:rsidR="00D4189F" w:rsidRPr="00154ED3" w14:paraId="082FB45A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59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75190A5F" w14:textId="77777777" w:rsidR="00D4189F" w:rsidRPr="00154ED3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CAFC217" w14:textId="516B8A5F" w:rsidR="00D4189F" w:rsidRPr="00154ED3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DB5D5A1" w14:textId="77777777" w:rsidR="00D4189F" w:rsidRPr="00154ED3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3D16332" w14:textId="160E5426" w:rsidR="00D4189F" w:rsidRPr="00154ED3" w:rsidRDefault="00701DD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6</w:t>
            </w:r>
            <w:r w:rsidR="001211DB" w:rsidRPr="00154ED3">
              <w:rPr>
                <w:b/>
                <w:bCs/>
              </w:rPr>
              <w:t>8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32D7499C" w14:textId="1AD38B96" w:rsidR="00D4189F" w:rsidRPr="00154ED3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154ED3">
              <w:rPr>
                <w:b/>
                <w:bCs/>
              </w:rPr>
              <w:t>69</w:t>
            </w:r>
          </w:p>
        </w:tc>
      </w:tr>
    </w:tbl>
    <w:p w14:paraId="31D10125" w14:textId="412071D6" w:rsidR="00A43C86" w:rsidRPr="00154ED3" w:rsidRDefault="00A43C86" w:rsidP="00F70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pPr w:leftFromText="180" w:rightFromText="180" w:vertAnchor="text" w:tblpX="450" w:tblpY="1"/>
        <w:tblOverlap w:val="never"/>
        <w:tblW w:w="4884" w:type="pct"/>
        <w:tblLayout w:type="fixed"/>
        <w:tblLook w:val="04A0" w:firstRow="1" w:lastRow="0" w:firstColumn="1" w:lastColumn="0" w:noHBand="0" w:noVBand="1"/>
      </w:tblPr>
      <w:tblGrid>
        <w:gridCol w:w="2126"/>
        <w:gridCol w:w="1078"/>
        <w:gridCol w:w="1081"/>
        <w:gridCol w:w="1019"/>
        <w:gridCol w:w="1019"/>
        <w:gridCol w:w="1019"/>
        <w:gridCol w:w="1019"/>
        <w:gridCol w:w="1019"/>
      </w:tblGrid>
      <w:tr w:rsidR="003941F6" w:rsidRPr="00154ED3" w14:paraId="17C6ADCD" w14:textId="77777777" w:rsidTr="003D25EF">
        <w:trPr>
          <w:trHeight w:val="415"/>
          <w:tblHeader/>
        </w:trPr>
        <w:tc>
          <w:tcPr>
            <w:tcW w:w="1134" w:type="pct"/>
          </w:tcPr>
          <w:p w14:paraId="108AEF40" w14:textId="77777777" w:rsidR="003941F6" w:rsidRPr="00154ED3" w:rsidRDefault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" w:type="pct"/>
            <w:gridSpan w:val="2"/>
            <w:vAlign w:val="bottom"/>
          </w:tcPr>
          <w:p w14:paraId="3D091436" w14:textId="6E4C7A99" w:rsidR="003941F6" w:rsidRPr="00154ED3" w:rsidRDefault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15" w:type="pct"/>
            <w:gridSpan w:val="5"/>
          </w:tcPr>
          <w:p w14:paraId="0B64E244" w14:textId="1B079841" w:rsidR="003941F6" w:rsidRPr="00154ED3" w:rsidRDefault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1F6" w:rsidRPr="00154ED3" w14:paraId="64AE77B6" w14:textId="77777777" w:rsidTr="003D25EF">
        <w:trPr>
          <w:trHeight w:val="415"/>
          <w:tblHeader/>
        </w:trPr>
        <w:tc>
          <w:tcPr>
            <w:tcW w:w="1134" w:type="pct"/>
          </w:tcPr>
          <w:p w14:paraId="3C06567B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vAlign w:val="bottom"/>
          </w:tcPr>
          <w:p w14:paraId="5A3091B0" w14:textId="59C0F40F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54ED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451E116" w14:textId="0903B716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76" w:type="pct"/>
            <w:vAlign w:val="bottom"/>
          </w:tcPr>
          <w:p w14:paraId="2434BBCC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54ED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16153A6F" w14:textId="2938E87F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54ED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43" w:type="pct"/>
            <w:vAlign w:val="bottom"/>
          </w:tcPr>
          <w:p w14:paraId="476F6614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54ED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7ABD81F" w14:textId="27490E58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43" w:type="pct"/>
            <w:vAlign w:val="bottom"/>
          </w:tcPr>
          <w:p w14:paraId="368EE259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43" w:type="pct"/>
            <w:vAlign w:val="bottom"/>
          </w:tcPr>
          <w:p w14:paraId="228E35F1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543" w:type="pct"/>
          </w:tcPr>
          <w:p w14:paraId="5487DDDE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154ED3">
              <w:rPr>
                <w:cs/>
              </w:rPr>
              <w:t>ผลกระทบ</w:t>
            </w:r>
          </w:p>
          <w:p w14:paraId="04C23193" w14:textId="7B5782D5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cs/>
              </w:rPr>
              <w:t>จากอัตราแลกเปลี่ยน</w:t>
            </w:r>
          </w:p>
        </w:tc>
        <w:tc>
          <w:tcPr>
            <w:tcW w:w="543" w:type="pct"/>
            <w:vAlign w:val="bottom"/>
          </w:tcPr>
          <w:p w14:paraId="77A69DF5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54ED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4FAD9808" w14:textId="4E06A9CB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54ED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941F6" w:rsidRPr="00154ED3" w14:paraId="0FF775C8" w14:textId="51AE49FD" w:rsidTr="003D25EF">
        <w:trPr>
          <w:trHeight w:val="415"/>
          <w:tblHeader/>
        </w:trPr>
        <w:tc>
          <w:tcPr>
            <w:tcW w:w="1134" w:type="pct"/>
          </w:tcPr>
          <w:p w14:paraId="14336AFE" w14:textId="737FDA38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1" w:type="pct"/>
            <w:gridSpan w:val="2"/>
            <w:vAlign w:val="bottom"/>
          </w:tcPr>
          <w:p w14:paraId="299B09FA" w14:textId="60E02BBC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15" w:type="pct"/>
            <w:gridSpan w:val="5"/>
            <w:vAlign w:val="bottom"/>
          </w:tcPr>
          <w:p w14:paraId="26595C02" w14:textId="60A0BEA0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941F6" w:rsidRPr="00154ED3" w14:paraId="18A8AB81" w14:textId="77777777" w:rsidTr="003D25EF">
        <w:trPr>
          <w:trHeight w:val="415"/>
        </w:trPr>
        <w:tc>
          <w:tcPr>
            <w:tcW w:w="1134" w:type="pct"/>
          </w:tcPr>
          <w:p w14:paraId="236E2CD6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54BAC38A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BEC6F02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586B6C74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2C2C77FB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4103A9DB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2EEA2A34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1894B987" w14:textId="7777777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941F6" w:rsidRPr="00154ED3" w14:paraId="55D61BA1" w14:textId="77777777" w:rsidTr="003D25EF">
        <w:trPr>
          <w:trHeight w:val="415"/>
        </w:trPr>
        <w:tc>
          <w:tcPr>
            <w:tcW w:w="1134" w:type="pct"/>
          </w:tcPr>
          <w:p w14:paraId="19C83F9E" w14:textId="375F0CEE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cs/>
              </w:rPr>
              <w:t>บริษัท บีซีพีอาร์ จำกัด</w:t>
            </w:r>
          </w:p>
        </w:tc>
        <w:tc>
          <w:tcPr>
            <w:tcW w:w="575" w:type="pct"/>
            <w:vAlign w:val="bottom"/>
          </w:tcPr>
          <w:p w14:paraId="323D5C60" w14:textId="482BC2E3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t>0.90</w:t>
            </w:r>
          </w:p>
        </w:tc>
        <w:tc>
          <w:tcPr>
            <w:tcW w:w="576" w:type="pct"/>
            <w:vAlign w:val="bottom"/>
          </w:tcPr>
          <w:p w14:paraId="770DAFC1" w14:textId="7F15658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0.70</w:t>
            </w:r>
          </w:p>
        </w:tc>
        <w:tc>
          <w:tcPr>
            <w:tcW w:w="543" w:type="pct"/>
            <w:vAlign w:val="bottom"/>
          </w:tcPr>
          <w:p w14:paraId="631C79FE" w14:textId="0B4405D0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t>145</w:t>
            </w:r>
          </w:p>
        </w:tc>
        <w:tc>
          <w:tcPr>
            <w:tcW w:w="543" w:type="pct"/>
            <w:vAlign w:val="bottom"/>
          </w:tcPr>
          <w:p w14:paraId="56810147" w14:textId="6CF10D3B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2E1AF23C" w14:textId="28CA65A0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(30)</w:t>
            </w:r>
          </w:p>
        </w:tc>
        <w:tc>
          <w:tcPr>
            <w:tcW w:w="543" w:type="pct"/>
            <w:vAlign w:val="bottom"/>
          </w:tcPr>
          <w:p w14:paraId="0D6A964B" w14:textId="75906D38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7AF62947" w14:textId="3CEDDFF8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115</w:t>
            </w:r>
          </w:p>
        </w:tc>
      </w:tr>
      <w:tr w:rsidR="003941F6" w:rsidRPr="00154ED3" w14:paraId="49BA5525" w14:textId="77777777" w:rsidTr="003D25EF">
        <w:trPr>
          <w:trHeight w:val="415"/>
        </w:trPr>
        <w:tc>
          <w:tcPr>
            <w:tcW w:w="1134" w:type="pct"/>
          </w:tcPr>
          <w:p w14:paraId="75DA5463" w14:textId="26AE39C0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cs/>
              </w:rPr>
              <w:t>บริษัท บางจาก รีเทล จำกัด</w:t>
            </w:r>
          </w:p>
        </w:tc>
        <w:tc>
          <w:tcPr>
            <w:tcW w:w="575" w:type="pct"/>
            <w:vAlign w:val="bottom"/>
          </w:tcPr>
          <w:p w14:paraId="53E440D7" w14:textId="2B6E8588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0.90</w:t>
            </w:r>
          </w:p>
        </w:tc>
        <w:tc>
          <w:tcPr>
            <w:tcW w:w="576" w:type="pct"/>
            <w:vAlign w:val="bottom"/>
          </w:tcPr>
          <w:p w14:paraId="76986114" w14:textId="50A75CE5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0.70</w:t>
            </w:r>
          </w:p>
        </w:tc>
        <w:tc>
          <w:tcPr>
            <w:tcW w:w="543" w:type="pct"/>
            <w:vAlign w:val="bottom"/>
          </w:tcPr>
          <w:p w14:paraId="4ED12876" w14:textId="483CC0CA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t>93</w:t>
            </w:r>
          </w:p>
        </w:tc>
        <w:tc>
          <w:tcPr>
            <w:tcW w:w="543" w:type="pct"/>
            <w:vAlign w:val="bottom"/>
          </w:tcPr>
          <w:p w14:paraId="490A1BCC" w14:textId="76957CC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23D92E4A" w14:textId="6D96FF83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(25)</w:t>
            </w:r>
          </w:p>
        </w:tc>
        <w:tc>
          <w:tcPr>
            <w:tcW w:w="543" w:type="pct"/>
            <w:vAlign w:val="bottom"/>
          </w:tcPr>
          <w:p w14:paraId="23056B19" w14:textId="40BAEB90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513C0AC4" w14:textId="0CB603A4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68</w:t>
            </w:r>
          </w:p>
        </w:tc>
      </w:tr>
      <w:tr w:rsidR="003941F6" w:rsidRPr="00154ED3" w14:paraId="799F41FE" w14:textId="77777777" w:rsidTr="003D25EF">
        <w:trPr>
          <w:trHeight w:val="415"/>
        </w:trPr>
        <w:tc>
          <w:tcPr>
            <w:tcW w:w="1134" w:type="pct"/>
          </w:tcPr>
          <w:p w14:paraId="3D70D9AD" w14:textId="4EB7830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5" w:type="pct"/>
            <w:vAlign w:val="bottom"/>
          </w:tcPr>
          <w:p w14:paraId="2D5B9E63" w14:textId="07B6D7A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0.90 - 3.15</w:t>
            </w:r>
          </w:p>
        </w:tc>
        <w:tc>
          <w:tcPr>
            <w:tcW w:w="576" w:type="pct"/>
            <w:vAlign w:val="bottom"/>
          </w:tcPr>
          <w:p w14:paraId="2ED7FBF4" w14:textId="6F87B64E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0.70 - 3.40</w:t>
            </w:r>
          </w:p>
        </w:tc>
        <w:tc>
          <w:tcPr>
            <w:tcW w:w="543" w:type="pct"/>
            <w:vAlign w:val="bottom"/>
          </w:tcPr>
          <w:p w14:paraId="2EE99E20" w14:textId="2F42BC9C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t>353</w:t>
            </w:r>
          </w:p>
        </w:tc>
        <w:tc>
          <w:tcPr>
            <w:tcW w:w="543" w:type="pct"/>
            <w:vAlign w:val="bottom"/>
          </w:tcPr>
          <w:p w14:paraId="53640D56" w14:textId="119B1DD0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495</w:t>
            </w:r>
          </w:p>
        </w:tc>
        <w:tc>
          <w:tcPr>
            <w:tcW w:w="543" w:type="pct"/>
            <w:vAlign w:val="bottom"/>
          </w:tcPr>
          <w:p w14:paraId="406082AB" w14:textId="3C904A8B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38022D32" w14:textId="3EC6A338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13</w:t>
            </w:r>
          </w:p>
        </w:tc>
        <w:tc>
          <w:tcPr>
            <w:tcW w:w="543" w:type="pct"/>
            <w:vAlign w:val="bottom"/>
          </w:tcPr>
          <w:p w14:paraId="4FDCA11B" w14:textId="3DB65630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861</w:t>
            </w:r>
          </w:p>
        </w:tc>
      </w:tr>
      <w:tr w:rsidR="003941F6" w:rsidRPr="00154ED3" w14:paraId="7A600D67" w14:textId="77777777" w:rsidTr="003D25EF">
        <w:trPr>
          <w:trHeight w:val="415"/>
        </w:trPr>
        <w:tc>
          <w:tcPr>
            <w:tcW w:w="1134" w:type="pct"/>
          </w:tcPr>
          <w:p w14:paraId="074AE2E2" w14:textId="08AF1B75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cs/>
              </w:rPr>
              <w:t>บริษัท บีซีวี เอ็นเนอร์ยี่ จำกัด</w:t>
            </w:r>
          </w:p>
        </w:tc>
        <w:tc>
          <w:tcPr>
            <w:tcW w:w="575" w:type="pct"/>
            <w:vAlign w:val="bottom"/>
          </w:tcPr>
          <w:p w14:paraId="5EEEAD60" w14:textId="308043AA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0.90</w:t>
            </w:r>
          </w:p>
        </w:tc>
        <w:tc>
          <w:tcPr>
            <w:tcW w:w="576" w:type="pct"/>
            <w:vAlign w:val="bottom"/>
          </w:tcPr>
          <w:p w14:paraId="057E1B56" w14:textId="470EEECB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0.70</w:t>
            </w:r>
          </w:p>
        </w:tc>
        <w:tc>
          <w:tcPr>
            <w:tcW w:w="543" w:type="pct"/>
            <w:vAlign w:val="bottom"/>
          </w:tcPr>
          <w:p w14:paraId="51EB7574" w14:textId="77DE51E3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t>67</w:t>
            </w:r>
          </w:p>
        </w:tc>
        <w:tc>
          <w:tcPr>
            <w:tcW w:w="543" w:type="pct"/>
            <w:vAlign w:val="bottom"/>
          </w:tcPr>
          <w:p w14:paraId="5105BA5B" w14:textId="5FE0D14E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63CB1F61" w14:textId="4ECA96A5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1DC5ACAB" w14:textId="09870788" w:rsidR="003941F6" w:rsidRPr="00154ED3" w:rsidRDefault="00304D3A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2A7D9389" w14:textId="17153E57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67</w:t>
            </w:r>
          </w:p>
        </w:tc>
      </w:tr>
      <w:tr w:rsidR="003941F6" w:rsidRPr="00154ED3" w14:paraId="6806F232" w14:textId="77777777" w:rsidTr="003D25EF">
        <w:trPr>
          <w:trHeight w:val="415"/>
        </w:trPr>
        <w:tc>
          <w:tcPr>
            <w:tcW w:w="1134" w:type="pct"/>
          </w:tcPr>
          <w:p w14:paraId="20E12F82" w14:textId="43B0ABCC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cs/>
              </w:rPr>
              <w:t>บริษัท กรุงเทพขนส่งเชื้อเพลิงทางท่อและโลจิสติกส์ จำกัด</w:t>
            </w:r>
            <w:r w:rsidRPr="00154ED3">
              <w:tab/>
            </w:r>
            <w:r w:rsidRPr="00154ED3">
              <w:tab/>
            </w:r>
          </w:p>
        </w:tc>
        <w:tc>
          <w:tcPr>
            <w:tcW w:w="575" w:type="pct"/>
            <w:vAlign w:val="bottom"/>
          </w:tcPr>
          <w:p w14:paraId="79E8551B" w14:textId="6BBB7F2F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0.90</w:t>
            </w:r>
          </w:p>
        </w:tc>
        <w:tc>
          <w:tcPr>
            <w:tcW w:w="576" w:type="pct"/>
            <w:vAlign w:val="bottom"/>
          </w:tcPr>
          <w:p w14:paraId="6115E691" w14:textId="343C6352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t>0.70</w:t>
            </w:r>
          </w:p>
        </w:tc>
        <w:tc>
          <w:tcPr>
            <w:tcW w:w="543" w:type="pct"/>
            <w:vAlign w:val="bottom"/>
          </w:tcPr>
          <w:p w14:paraId="203B28F6" w14:textId="26F859D8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154ED3">
              <w:t>350</w:t>
            </w:r>
          </w:p>
        </w:tc>
        <w:tc>
          <w:tcPr>
            <w:tcW w:w="543" w:type="pct"/>
            <w:vAlign w:val="bottom"/>
          </w:tcPr>
          <w:p w14:paraId="189F2881" w14:textId="66B321DA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1</w:t>
            </w:r>
          </w:p>
        </w:tc>
        <w:tc>
          <w:tcPr>
            <w:tcW w:w="543" w:type="pct"/>
            <w:vAlign w:val="bottom"/>
          </w:tcPr>
          <w:p w14:paraId="2CE1AD1D" w14:textId="4D0214B4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4E71FCA8" w14:textId="1C38970B" w:rsidR="003941F6" w:rsidRPr="00154ED3" w:rsidRDefault="00304D3A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27FB0F2B" w14:textId="25054D59" w:rsidR="003941F6" w:rsidRPr="00154ED3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351</w:t>
            </w:r>
          </w:p>
        </w:tc>
      </w:tr>
      <w:tr w:rsidR="00304D3A" w:rsidRPr="00154ED3" w14:paraId="13EDECD4" w14:textId="77777777" w:rsidTr="005A3CEB">
        <w:trPr>
          <w:trHeight w:val="415"/>
        </w:trPr>
        <w:tc>
          <w:tcPr>
            <w:tcW w:w="1134" w:type="pct"/>
          </w:tcPr>
          <w:p w14:paraId="115E9692" w14:textId="781B552C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cs/>
              </w:rPr>
            </w:pPr>
            <w:r w:rsidRPr="00154ED3">
              <w:rPr>
                <w:cs/>
              </w:rPr>
              <w:t>บริษัท บางจากกรีนเนท จำกัด</w:t>
            </w:r>
          </w:p>
        </w:tc>
        <w:tc>
          <w:tcPr>
            <w:tcW w:w="575" w:type="pct"/>
            <w:vAlign w:val="bottom"/>
          </w:tcPr>
          <w:p w14:paraId="74C32C83" w14:textId="3A075271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154ED3">
              <w:t>0.90</w:t>
            </w:r>
          </w:p>
        </w:tc>
        <w:tc>
          <w:tcPr>
            <w:tcW w:w="576" w:type="pct"/>
            <w:vAlign w:val="bottom"/>
          </w:tcPr>
          <w:p w14:paraId="7E8F96BF" w14:textId="45F28B2C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154ED3">
              <w:t>0.70</w:t>
            </w:r>
          </w:p>
        </w:tc>
        <w:tc>
          <w:tcPr>
            <w:tcW w:w="543" w:type="pct"/>
            <w:vAlign w:val="bottom"/>
          </w:tcPr>
          <w:p w14:paraId="659712A6" w14:textId="0B2D3967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213</w:t>
            </w:r>
          </w:p>
        </w:tc>
        <w:tc>
          <w:tcPr>
            <w:tcW w:w="543" w:type="pct"/>
            <w:vAlign w:val="bottom"/>
          </w:tcPr>
          <w:p w14:paraId="6FB34E7B" w14:textId="60FFCFE0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4CD6BF44" w14:textId="2CAB0905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(209)</w:t>
            </w:r>
          </w:p>
        </w:tc>
        <w:tc>
          <w:tcPr>
            <w:tcW w:w="543" w:type="pct"/>
            <w:vAlign w:val="bottom"/>
          </w:tcPr>
          <w:p w14:paraId="657473D6" w14:textId="3885DD15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543" w:type="pct"/>
            <w:vAlign w:val="bottom"/>
          </w:tcPr>
          <w:p w14:paraId="3F8CB44E" w14:textId="027F476C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154ED3">
              <w:t>4</w:t>
            </w:r>
          </w:p>
        </w:tc>
      </w:tr>
      <w:tr w:rsidR="00304D3A" w:rsidRPr="00154ED3" w14:paraId="2F36283F" w14:textId="77777777" w:rsidTr="005A3CEB">
        <w:trPr>
          <w:trHeight w:val="415"/>
        </w:trPr>
        <w:tc>
          <w:tcPr>
            <w:tcW w:w="1134" w:type="pct"/>
          </w:tcPr>
          <w:p w14:paraId="6CCF9581" w14:textId="23BB98BB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cs/>
              </w:rPr>
            </w:pPr>
            <w:r w:rsidRPr="00154E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vAlign w:val="bottom"/>
          </w:tcPr>
          <w:p w14:paraId="72A76FFE" w14:textId="77777777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</w:p>
        </w:tc>
        <w:tc>
          <w:tcPr>
            <w:tcW w:w="576" w:type="pct"/>
            <w:vAlign w:val="bottom"/>
          </w:tcPr>
          <w:p w14:paraId="1C80667A" w14:textId="77777777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</w:p>
        </w:tc>
        <w:tc>
          <w:tcPr>
            <w:tcW w:w="543" w:type="pct"/>
            <w:vAlign w:val="bottom"/>
          </w:tcPr>
          <w:p w14:paraId="04E80BE6" w14:textId="6FAA7910" w:rsidR="00304D3A" w:rsidRPr="00154ED3" w:rsidRDefault="00304D3A" w:rsidP="005A3C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154ED3">
              <w:rPr>
                <w:b/>
                <w:bCs/>
                <w:sz w:val="28"/>
                <w:szCs w:val="28"/>
              </w:rPr>
              <w:t>1,221</w:t>
            </w:r>
          </w:p>
        </w:tc>
        <w:tc>
          <w:tcPr>
            <w:tcW w:w="543" w:type="pct"/>
            <w:vAlign w:val="bottom"/>
          </w:tcPr>
          <w:p w14:paraId="551D2529" w14:textId="77777777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5A276EFC" w14:textId="77777777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35D99243" w14:textId="77777777" w:rsidR="00304D3A" w:rsidRPr="00154ED3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76CCF093" w14:textId="61718424" w:rsidR="00304D3A" w:rsidRPr="00154ED3" w:rsidRDefault="00304D3A" w:rsidP="005A3C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154ED3">
              <w:rPr>
                <w:b/>
                <w:bCs/>
                <w:sz w:val="28"/>
                <w:szCs w:val="28"/>
              </w:rPr>
              <w:t>1,466</w:t>
            </w:r>
          </w:p>
        </w:tc>
      </w:tr>
    </w:tbl>
    <w:p w14:paraId="0351A754" w14:textId="77777777" w:rsidR="00A65222" w:rsidRPr="00154ED3" w:rsidRDefault="00A65222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5D6A33" w14:textId="77777777" w:rsidR="00440DD5" w:rsidRPr="00154ED3" w:rsidRDefault="00440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154ED3">
        <w:rPr>
          <w:rFonts w:asciiTheme="majorBidi" w:hAnsiTheme="majorBidi" w:cstheme="majorBidi"/>
          <w:b/>
          <w:bCs/>
          <w:cs/>
        </w:rPr>
        <w:br w:type="page"/>
      </w:r>
    </w:p>
    <w:p w14:paraId="74EF51E1" w14:textId="442A0061" w:rsidR="00313EA6" w:rsidRPr="00154ED3" w:rsidRDefault="00313EA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  <w:r w:rsidR="00016197" w:rsidRPr="00154ED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และลูกหนี้หมุนเวียนอื่น</w:t>
      </w:r>
    </w:p>
    <w:p w14:paraId="1DFAB691" w14:textId="77777777" w:rsidR="00A010DE" w:rsidRPr="00154ED3" w:rsidRDefault="00A010DE" w:rsidP="00436551">
      <w:pPr>
        <w:ind w:left="567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A010DE" w:rsidRPr="00154ED3" w14:paraId="0B1C900D" w14:textId="77777777" w:rsidTr="00BC4B88">
        <w:trPr>
          <w:cantSplit/>
        </w:trPr>
        <w:tc>
          <w:tcPr>
            <w:tcW w:w="4228" w:type="dxa"/>
            <w:vAlign w:val="bottom"/>
          </w:tcPr>
          <w:p w14:paraId="363AA999" w14:textId="77777777" w:rsidR="00A010DE" w:rsidRPr="00154ED3" w:rsidRDefault="00A010DE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03893305" w14:textId="77777777" w:rsidR="00A010DE" w:rsidRPr="00154ED3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154ED3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ACB" w:rsidRPr="00154ED3" w14:paraId="6801F665" w14:textId="77777777" w:rsidTr="00C57ACB">
        <w:trPr>
          <w:cantSplit/>
        </w:trPr>
        <w:tc>
          <w:tcPr>
            <w:tcW w:w="4228" w:type="dxa"/>
            <w:vAlign w:val="bottom"/>
          </w:tcPr>
          <w:p w14:paraId="606013FF" w14:textId="77777777" w:rsidR="00C57ACB" w:rsidRPr="00154ED3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0EC0A95" w14:textId="69496282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5A5ED403" w14:textId="3CA2BFF7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  <w:vAlign w:val="bottom"/>
          </w:tcPr>
          <w:p w14:paraId="02F867C9" w14:textId="234C9B94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0EB244B1" w14:textId="141A8E61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154ED3" w14:paraId="4A45D28E" w14:textId="77777777" w:rsidTr="00C57ACB">
        <w:trPr>
          <w:cantSplit/>
        </w:trPr>
        <w:tc>
          <w:tcPr>
            <w:tcW w:w="4228" w:type="dxa"/>
            <w:vAlign w:val="bottom"/>
          </w:tcPr>
          <w:p w14:paraId="61CF0B8D" w14:textId="430A0B68" w:rsidR="00C57ACB" w:rsidRPr="00154ED3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EFB0F57" w14:textId="6B580736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608864C1" w14:textId="10463286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</w:tcPr>
          <w:p w14:paraId="6B8E2C62" w14:textId="3CDACCE2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48499780" w14:textId="6E4C5B22" w:rsidR="00C57ACB" w:rsidRPr="00154ED3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F2E5C" w:rsidRPr="00154ED3" w14:paraId="751576F4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73AB6F3E" w14:textId="77777777" w:rsidR="00AF2E5C" w:rsidRPr="00154ED3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5"/>
            <w:vAlign w:val="bottom"/>
          </w:tcPr>
          <w:p w14:paraId="12D79FAD" w14:textId="77777777" w:rsidR="00AF2E5C" w:rsidRPr="00154ED3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70F10" w:rsidRPr="00154ED3" w14:paraId="30FBB3C4" w14:textId="77777777" w:rsidTr="00F45DDE">
        <w:trPr>
          <w:cantSplit/>
        </w:trPr>
        <w:tc>
          <w:tcPr>
            <w:tcW w:w="4228" w:type="dxa"/>
            <w:hideMark/>
          </w:tcPr>
          <w:p w14:paraId="538156F1" w14:textId="77777777" w:rsidR="00F70F10" w:rsidRPr="00154ED3" w:rsidRDefault="00F70F10" w:rsidP="00F70F10">
            <w:pPr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  <w:gridSpan w:val="2"/>
          </w:tcPr>
          <w:p w14:paraId="23F12F66" w14:textId="57813B89" w:rsidR="00F70F10" w:rsidRPr="00154ED3" w:rsidRDefault="00CA02A9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24,398</w:t>
            </w:r>
          </w:p>
        </w:tc>
        <w:tc>
          <w:tcPr>
            <w:tcW w:w="1238" w:type="dxa"/>
          </w:tcPr>
          <w:p w14:paraId="76B41958" w14:textId="2E042984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16,950</w:t>
            </w:r>
          </w:p>
        </w:tc>
        <w:tc>
          <w:tcPr>
            <w:tcW w:w="1238" w:type="dxa"/>
          </w:tcPr>
          <w:p w14:paraId="763D3522" w14:textId="14D7B0A7" w:rsidR="00F70F10" w:rsidRPr="00154ED3" w:rsidRDefault="006174FE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15,797</w:t>
            </w:r>
          </w:p>
        </w:tc>
        <w:tc>
          <w:tcPr>
            <w:tcW w:w="1238" w:type="dxa"/>
            <w:vAlign w:val="bottom"/>
          </w:tcPr>
          <w:p w14:paraId="252C5669" w14:textId="5BE50D56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10,564</w:t>
            </w:r>
          </w:p>
        </w:tc>
      </w:tr>
      <w:tr w:rsidR="00F70F10" w:rsidRPr="00154ED3" w14:paraId="45B8B970" w14:textId="77777777" w:rsidTr="00F45DDE">
        <w:trPr>
          <w:cantSplit/>
        </w:trPr>
        <w:tc>
          <w:tcPr>
            <w:tcW w:w="4228" w:type="dxa"/>
            <w:hideMark/>
          </w:tcPr>
          <w:p w14:paraId="432C33D4" w14:textId="77777777" w:rsidR="00F70F10" w:rsidRPr="00154ED3" w:rsidRDefault="00F70F10" w:rsidP="00F70F10">
            <w:pPr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  <w:gridSpan w:val="2"/>
          </w:tcPr>
          <w:p w14:paraId="11CD2CC0" w14:textId="77777777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73A8856" w14:textId="77777777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6B8D02C3" w14:textId="77777777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vAlign w:val="bottom"/>
          </w:tcPr>
          <w:p w14:paraId="1BAFE389" w14:textId="77777777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70F10" w:rsidRPr="00154ED3" w14:paraId="05A52787" w14:textId="77777777" w:rsidTr="00F45DDE">
        <w:trPr>
          <w:cantSplit/>
        </w:trPr>
        <w:tc>
          <w:tcPr>
            <w:tcW w:w="4228" w:type="dxa"/>
            <w:hideMark/>
          </w:tcPr>
          <w:p w14:paraId="5AAEE024" w14:textId="77777777" w:rsidR="00F70F10" w:rsidRPr="00154ED3" w:rsidRDefault="00F70F10" w:rsidP="00F70F10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154ED3">
              <w:rPr>
                <w:rFonts w:asciiTheme="majorBidi" w:hAnsiTheme="majorBidi" w:cstheme="majorBidi"/>
              </w:rPr>
              <w:t>3</w:t>
            </w:r>
            <w:r w:rsidRPr="00154ED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01D9B8D9" w14:textId="67234564" w:rsidR="00F70F10" w:rsidRPr="00154ED3" w:rsidRDefault="00CA02A9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1238" w:type="dxa"/>
          </w:tcPr>
          <w:p w14:paraId="1895024D" w14:textId="14A95722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320</w:t>
            </w:r>
          </w:p>
        </w:tc>
        <w:tc>
          <w:tcPr>
            <w:tcW w:w="1238" w:type="dxa"/>
          </w:tcPr>
          <w:p w14:paraId="2785F08F" w14:textId="4DCFA80F" w:rsidR="00F70F10" w:rsidRPr="00154ED3" w:rsidRDefault="006174FE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238" w:type="dxa"/>
            <w:vAlign w:val="bottom"/>
          </w:tcPr>
          <w:p w14:paraId="586A6B59" w14:textId="3D5A4D99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215</w:t>
            </w:r>
          </w:p>
        </w:tc>
      </w:tr>
      <w:tr w:rsidR="00F70F10" w:rsidRPr="00154ED3" w14:paraId="087935BF" w14:textId="77777777" w:rsidTr="00F45DDE">
        <w:trPr>
          <w:cantSplit/>
        </w:trPr>
        <w:tc>
          <w:tcPr>
            <w:tcW w:w="4228" w:type="dxa"/>
            <w:hideMark/>
          </w:tcPr>
          <w:p w14:paraId="2BEA12A0" w14:textId="1D3AD9B7" w:rsidR="00F70F10" w:rsidRPr="00154ED3" w:rsidRDefault="00F70F10" w:rsidP="00F70F10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  <w:cs/>
              </w:rPr>
              <w:t xml:space="preserve">   </w:t>
            </w:r>
            <w:r w:rsidRPr="00154ED3">
              <w:rPr>
                <w:rFonts w:asciiTheme="majorBidi" w:hAnsiTheme="majorBidi" w:cstheme="majorBidi"/>
              </w:rPr>
              <w:t>3</w:t>
            </w:r>
            <w:r w:rsidRPr="00154ED3">
              <w:rPr>
                <w:rFonts w:asciiTheme="majorBidi" w:hAnsiTheme="majorBidi" w:cstheme="majorBidi"/>
                <w:cs/>
              </w:rPr>
              <w:t xml:space="preserve"> </w:t>
            </w:r>
            <w:r w:rsidRPr="00154ED3">
              <w:rPr>
                <w:rFonts w:asciiTheme="majorBidi" w:hAnsiTheme="majorBidi" w:cstheme="majorBidi"/>
              </w:rPr>
              <w:t>-</w:t>
            </w:r>
            <w:r w:rsidRPr="00154ED3">
              <w:rPr>
                <w:rFonts w:asciiTheme="majorBidi" w:hAnsiTheme="majorBidi" w:cstheme="majorBidi"/>
                <w:cs/>
              </w:rPr>
              <w:t xml:space="preserve"> </w:t>
            </w:r>
            <w:r w:rsidRPr="00154ED3">
              <w:rPr>
                <w:rFonts w:asciiTheme="majorBidi" w:hAnsiTheme="majorBidi" w:cstheme="majorBidi"/>
              </w:rPr>
              <w:t>6</w:t>
            </w:r>
            <w:r w:rsidRPr="00154ED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DD960E3" w14:textId="19B51ED5" w:rsidR="00F70F10" w:rsidRPr="00154ED3" w:rsidRDefault="00CA02A9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238" w:type="dxa"/>
          </w:tcPr>
          <w:p w14:paraId="2766B95C" w14:textId="3DAA9108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22</w:t>
            </w:r>
          </w:p>
        </w:tc>
        <w:tc>
          <w:tcPr>
            <w:tcW w:w="1238" w:type="dxa"/>
          </w:tcPr>
          <w:p w14:paraId="2AE1D08B" w14:textId="6DF51330" w:rsidR="00F70F10" w:rsidRPr="00154ED3" w:rsidRDefault="006174FE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238" w:type="dxa"/>
            <w:vAlign w:val="bottom"/>
          </w:tcPr>
          <w:p w14:paraId="340A4155" w14:textId="10770022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9</w:t>
            </w:r>
          </w:p>
        </w:tc>
      </w:tr>
      <w:tr w:rsidR="00F70F10" w:rsidRPr="00154ED3" w14:paraId="7376D962" w14:textId="77777777" w:rsidTr="00F45DDE">
        <w:trPr>
          <w:cantSplit/>
        </w:trPr>
        <w:tc>
          <w:tcPr>
            <w:tcW w:w="4228" w:type="dxa"/>
            <w:hideMark/>
          </w:tcPr>
          <w:p w14:paraId="2D0F8806" w14:textId="77777777" w:rsidR="00F70F10" w:rsidRPr="00154ED3" w:rsidRDefault="00F70F10" w:rsidP="00F70F10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  <w:cs/>
              </w:rPr>
              <w:t xml:space="preserve">   </w:t>
            </w:r>
            <w:r w:rsidRPr="00154ED3">
              <w:rPr>
                <w:rFonts w:asciiTheme="majorBidi" w:hAnsiTheme="majorBidi" w:cstheme="majorBidi"/>
              </w:rPr>
              <w:t>6</w:t>
            </w:r>
            <w:r w:rsidRPr="00154ED3">
              <w:rPr>
                <w:rFonts w:asciiTheme="majorBidi" w:hAnsiTheme="majorBidi" w:cstheme="majorBidi"/>
                <w:cs/>
              </w:rPr>
              <w:t xml:space="preserve"> - </w:t>
            </w:r>
            <w:r w:rsidRPr="00154ED3">
              <w:rPr>
                <w:rFonts w:asciiTheme="majorBidi" w:hAnsiTheme="majorBidi" w:cstheme="majorBidi"/>
              </w:rPr>
              <w:t>12</w:t>
            </w:r>
            <w:r w:rsidRPr="00154ED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7E22B64" w14:textId="657051DA" w:rsidR="00F70F10" w:rsidRPr="00154ED3" w:rsidRDefault="00CA02A9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238" w:type="dxa"/>
          </w:tcPr>
          <w:p w14:paraId="4AA773AB" w14:textId="0A107C91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30</w:t>
            </w:r>
          </w:p>
        </w:tc>
        <w:tc>
          <w:tcPr>
            <w:tcW w:w="1238" w:type="dxa"/>
          </w:tcPr>
          <w:p w14:paraId="150D46E2" w14:textId="6DEE0E72" w:rsidR="00F70F10" w:rsidRPr="00154ED3" w:rsidRDefault="006174FE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38" w:type="dxa"/>
            <w:vAlign w:val="bottom"/>
          </w:tcPr>
          <w:p w14:paraId="396504D3" w14:textId="5F2E3EED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9</w:t>
            </w:r>
          </w:p>
        </w:tc>
      </w:tr>
      <w:tr w:rsidR="00F70F10" w:rsidRPr="00154ED3" w14:paraId="4501F088" w14:textId="77777777" w:rsidTr="00F45DDE">
        <w:trPr>
          <w:cantSplit/>
        </w:trPr>
        <w:tc>
          <w:tcPr>
            <w:tcW w:w="4228" w:type="dxa"/>
            <w:hideMark/>
          </w:tcPr>
          <w:p w14:paraId="317E706D" w14:textId="77777777" w:rsidR="00F70F10" w:rsidRPr="00154ED3" w:rsidRDefault="00F70F10" w:rsidP="00F70F10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154ED3">
              <w:rPr>
                <w:rFonts w:asciiTheme="majorBidi" w:hAnsiTheme="majorBidi" w:cstheme="majorBidi"/>
              </w:rPr>
              <w:t>12</w:t>
            </w:r>
            <w:r w:rsidRPr="00154ED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5AABC7C2" w14:textId="42D40421" w:rsidR="00F70F10" w:rsidRPr="00154ED3" w:rsidRDefault="00CA02A9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278E910D" w:rsidR="00F70F10" w:rsidRPr="00154ED3" w:rsidRDefault="00F70F10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231</w:t>
            </w:r>
          </w:p>
        </w:tc>
        <w:tc>
          <w:tcPr>
            <w:tcW w:w="1238" w:type="dxa"/>
          </w:tcPr>
          <w:p w14:paraId="3061F65D" w14:textId="60AD2EE9" w:rsidR="00F70F10" w:rsidRPr="00154ED3" w:rsidRDefault="006174FE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93518B7" w14:textId="4B1DFA6D" w:rsidR="00F70F10" w:rsidRPr="00154ED3" w:rsidRDefault="00F70F10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35</w:t>
            </w:r>
          </w:p>
        </w:tc>
      </w:tr>
      <w:tr w:rsidR="00F70F10" w:rsidRPr="00154ED3" w14:paraId="0CA3B20A" w14:textId="77777777" w:rsidTr="00BC4B88">
        <w:trPr>
          <w:cantSplit/>
        </w:trPr>
        <w:tc>
          <w:tcPr>
            <w:tcW w:w="4228" w:type="dxa"/>
            <w:hideMark/>
          </w:tcPr>
          <w:p w14:paraId="76757941" w14:textId="77777777" w:rsidR="00F70F10" w:rsidRPr="00154ED3" w:rsidRDefault="00F70F10" w:rsidP="00F70F10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  <w:gridSpan w:val="2"/>
          </w:tcPr>
          <w:p w14:paraId="13B9A961" w14:textId="2F412FE7" w:rsidR="00F70F10" w:rsidRPr="00154ED3" w:rsidRDefault="00CA02A9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24,893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5EBF2AFE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b/>
                <w:bCs/>
              </w:rPr>
              <w:t>17,553</w:t>
            </w:r>
          </w:p>
        </w:tc>
        <w:tc>
          <w:tcPr>
            <w:tcW w:w="1238" w:type="dxa"/>
          </w:tcPr>
          <w:p w14:paraId="23F0019F" w14:textId="44A58ABF" w:rsidR="00F70F10" w:rsidRPr="00154ED3" w:rsidRDefault="006174FE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15,992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2C406E2E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b/>
                <w:bCs/>
              </w:rPr>
              <w:t>10,832</w:t>
            </w:r>
          </w:p>
        </w:tc>
      </w:tr>
      <w:tr w:rsidR="00F70F10" w:rsidRPr="00154ED3" w14:paraId="24380343" w14:textId="77777777" w:rsidTr="002F6B29">
        <w:trPr>
          <w:cantSplit/>
          <w:trHeight w:val="71"/>
        </w:trPr>
        <w:tc>
          <w:tcPr>
            <w:tcW w:w="4228" w:type="dxa"/>
            <w:vAlign w:val="bottom"/>
            <w:hideMark/>
          </w:tcPr>
          <w:p w14:paraId="7EF1E5A6" w14:textId="77777777" w:rsidR="00F70F10" w:rsidRPr="00154ED3" w:rsidRDefault="00F70F10" w:rsidP="00F70F10">
            <w:pPr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54E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gridSpan w:val="2"/>
            <w:vAlign w:val="bottom"/>
          </w:tcPr>
          <w:p w14:paraId="2103FE1A" w14:textId="4EE620F5" w:rsidR="00F70F10" w:rsidRPr="00154ED3" w:rsidRDefault="00CA02A9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(180)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137FB65" w14:textId="67E1C0A5" w:rsidR="00F70F10" w:rsidRPr="00154ED3" w:rsidRDefault="00F70F10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(161)</w:t>
            </w:r>
          </w:p>
        </w:tc>
        <w:tc>
          <w:tcPr>
            <w:tcW w:w="1238" w:type="dxa"/>
            <w:vAlign w:val="bottom"/>
          </w:tcPr>
          <w:p w14:paraId="4BB42443" w14:textId="6F11C195" w:rsidR="00F70F10" w:rsidRPr="00154ED3" w:rsidRDefault="006174FE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(26)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1ECE7B35" w:rsidR="00F70F10" w:rsidRPr="00154ED3" w:rsidRDefault="00F70F10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(33)</w:t>
            </w:r>
          </w:p>
        </w:tc>
      </w:tr>
      <w:tr w:rsidR="002F6B29" w:rsidRPr="00154ED3" w14:paraId="15B2BA1E" w14:textId="77777777" w:rsidTr="00BC0CFD">
        <w:trPr>
          <w:cantSplit/>
          <w:trHeight w:val="71"/>
        </w:trPr>
        <w:tc>
          <w:tcPr>
            <w:tcW w:w="4228" w:type="dxa"/>
          </w:tcPr>
          <w:p w14:paraId="29DB10C9" w14:textId="69B3213F" w:rsidR="002F6B29" w:rsidRPr="00154ED3" w:rsidRDefault="002F6B29" w:rsidP="002F6B29">
            <w:pPr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154ED3">
              <w:rPr>
                <w:rFonts w:asciiTheme="majorBidi" w:hAnsiTheme="majorBidi" w:cstheme="majorBidi" w:hint="cs"/>
                <w:b/>
                <w:bCs/>
                <w:cs/>
              </w:rPr>
              <w:t xml:space="preserve">รวมลูกหนี้การค้า - </w:t>
            </w: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  <w:gridSpan w:val="2"/>
            <w:vAlign w:val="bottom"/>
          </w:tcPr>
          <w:p w14:paraId="541FCB41" w14:textId="01D900A4" w:rsidR="002F6B29" w:rsidRPr="00154ED3" w:rsidRDefault="00CA02A9" w:rsidP="002F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24,713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2C56D74" w14:textId="560BF1BA" w:rsidR="002F6B29" w:rsidRPr="00154ED3" w:rsidRDefault="00324372" w:rsidP="002F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154ED3">
              <w:rPr>
                <w:b/>
                <w:bCs/>
              </w:rPr>
              <w:t>17,392</w:t>
            </w:r>
          </w:p>
        </w:tc>
        <w:tc>
          <w:tcPr>
            <w:tcW w:w="1238" w:type="dxa"/>
            <w:vAlign w:val="bottom"/>
          </w:tcPr>
          <w:p w14:paraId="4B04EA1C" w14:textId="55E7BCE7" w:rsidR="002F6B29" w:rsidRPr="00154ED3" w:rsidRDefault="006174FE" w:rsidP="002F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15,966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16960E63" w14:textId="7802174A" w:rsidR="002F6B29" w:rsidRPr="00154ED3" w:rsidRDefault="00324372" w:rsidP="002F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154ED3">
              <w:rPr>
                <w:b/>
                <w:bCs/>
              </w:rPr>
              <w:t>10,799</w:t>
            </w:r>
          </w:p>
        </w:tc>
      </w:tr>
      <w:tr w:rsidR="002F6B29" w:rsidRPr="00154ED3" w14:paraId="574D904C" w14:textId="77777777" w:rsidTr="00BC0CFD">
        <w:trPr>
          <w:cantSplit/>
          <w:trHeight w:val="71"/>
        </w:trPr>
        <w:tc>
          <w:tcPr>
            <w:tcW w:w="4228" w:type="dxa"/>
          </w:tcPr>
          <w:p w14:paraId="38024BF5" w14:textId="180F5657" w:rsidR="002F6B29" w:rsidRPr="00154ED3" w:rsidRDefault="002F6B29" w:rsidP="002F6B29">
            <w:pPr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154ED3">
              <w:rPr>
                <w:rFonts w:asciiTheme="majorBidi" w:hAnsiTheme="majorBidi" w:cstheme="majorBidi" w:hint="cs"/>
                <w:b/>
                <w:bCs/>
                <w:cs/>
              </w:rPr>
              <w:t>ลูกหนี้หมุนเวียนอื่น - สุทธิ</w:t>
            </w:r>
          </w:p>
        </w:tc>
        <w:tc>
          <w:tcPr>
            <w:tcW w:w="1238" w:type="dxa"/>
            <w:gridSpan w:val="2"/>
            <w:vAlign w:val="bottom"/>
          </w:tcPr>
          <w:p w14:paraId="4B28C7FA" w14:textId="35D33D22" w:rsidR="002F6B29" w:rsidRPr="00154ED3" w:rsidRDefault="00CA02A9" w:rsidP="002F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</w:t>
            </w:r>
            <w:r w:rsidR="00485730" w:rsidRPr="00154ED3"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  <w:r w:rsidRPr="00154ED3">
              <w:rPr>
                <w:rFonts w:asciiTheme="majorBidi" w:hAnsiTheme="majorBidi" w:cstheme="majorBidi"/>
                <w:b/>
                <w:bCs/>
              </w:rPr>
              <w:t>,</w:t>
            </w:r>
            <w:r w:rsidR="003A37AD" w:rsidRPr="00154ED3">
              <w:rPr>
                <w:rFonts w:asciiTheme="majorBidi" w:hAnsiTheme="majorBidi" w:cstheme="majorBidi"/>
                <w:b/>
                <w:bCs/>
              </w:rPr>
              <w:t>127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68C90B8" w14:textId="2D0E1084" w:rsidR="002F6B29" w:rsidRPr="00154ED3" w:rsidRDefault="00324372" w:rsidP="002F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154ED3">
              <w:rPr>
                <w:b/>
                <w:bCs/>
              </w:rPr>
              <w:t>12,236</w:t>
            </w:r>
          </w:p>
        </w:tc>
        <w:tc>
          <w:tcPr>
            <w:tcW w:w="1238" w:type="dxa"/>
            <w:vAlign w:val="bottom"/>
          </w:tcPr>
          <w:p w14:paraId="0998C6F4" w14:textId="64E72F86" w:rsidR="002F6B29" w:rsidRPr="00154ED3" w:rsidRDefault="006174FE" w:rsidP="002F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3,196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45152587" w14:textId="78F8DB13" w:rsidR="002F6B29" w:rsidRPr="00154ED3" w:rsidRDefault="00324372" w:rsidP="002F6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154ED3">
              <w:rPr>
                <w:b/>
                <w:bCs/>
              </w:rPr>
              <w:t>3,183</w:t>
            </w:r>
          </w:p>
        </w:tc>
      </w:tr>
      <w:tr w:rsidR="002F6B29" w:rsidRPr="00154ED3" w14:paraId="6E29D290" w14:textId="77777777" w:rsidTr="00BC4B88">
        <w:trPr>
          <w:cantSplit/>
        </w:trPr>
        <w:tc>
          <w:tcPr>
            <w:tcW w:w="4228" w:type="dxa"/>
            <w:hideMark/>
          </w:tcPr>
          <w:p w14:paraId="13E1F197" w14:textId="2730D898" w:rsidR="002F6B29" w:rsidRPr="00154ED3" w:rsidRDefault="002F6B29" w:rsidP="002F6B29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 w:hint="cs"/>
                <w:b/>
                <w:bCs/>
                <w:cs/>
              </w:rPr>
              <w:t>รวมลูกหนี้การค้าและลูกหนี้หมุนเวียนอื่น</w:t>
            </w:r>
            <w:r w:rsidRPr="00154ED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ED3">
              <w:rPr>
                <w:rFonts w:asciiTheme="majorBidi" w:hAnsiTheme="majorBidi" w:cstheme="majorBidi" w:hint="cs"/>
                <w:b/>
                <w:bCs/>
                <w:cs/>
              </w:rPr>
              <w:t>- สุทธิ</w:t>
            </w:r>
          </w:p>
        </w:tc>
        <w:tc>
          <w:tcPr>
            <w:tcW w:w="1238" w:type="dxa"/>
            <w:gridSpan w:val="2"/>
          </w:tcPr>
          <w:p w14:paraId="5DFDF5EF" w14:textId="3DDB4D47" w:rsidR="002F6B29" w:rsidRPr="00154ED3" w:rsidRDefault="006174FE" w:rsidP="002F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3</w:t>
            </w:r>
            <w:r w:rsidR="000542B3" w:rsidRPr="00154ED3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  <w:r w:rsidRPr="00154ED3">
              <w:rPr>
                <w:rFonts w:asciiTheme="majorBidi" w:hAnsiTheme="majorBidi" w:cstheme="majorBidi"/>
                <w:b/>
                <w:bCs/>
              </w:rPr>
              <w:t>,</w:t>
            </w:r>
            <w:r w:rsidR="003A37AD" w:rsidRPr="00154ED3">
              <w:rPr>
                <w:rFonts w:asciiTheme="majorBidi" w:hAnsiTheme="majorBidi" w:cstheme="majorBidi"/>
                <w:b/>
                <w:bCs/>
              </w:rPr>
              <w:t>840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6244B2A1" w:rsidR="002F6B29" w:rsidRPr="00154ED3" w:rsidRDefault="00324372" w:rsidP="002F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b/>
                <w:bCs/>
              </w:rPr>
              <w:t>29</w:t>
            </w:r>
            <w:r w:rsidR="002F6B29" w:rsidRPr="00154ED3">
              <w:rPr>
                <w:b/>
                <w:bCs/>
              </w:rPr>
              <w:t>,</w:t>
            </w:r>
            <w:r w:rsidRPr="00154ED3">
              <w:rPr>
                <w:b/>
                <w:bCs/>
              </w:rPr>
              <w:t>628</w:t>
            </w:r>
          </w:p>
        </w:tc>
        <w:tc>
          <w:tcPr>
            <w:tcW w:w="1238" w:type="dxa"/>
          </w:tcPr>
          <w:p w14:paraId="4E94F98B" w14:textId="214E9263" w:rsidR="002F6B29" w:rsidRPr="00154ED3" w:rsidRDefault="006174FE" w:rsidP="002F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19,162</w:t>
            </w:r>
          </w:p>
        </w:tc>
        <w:tc>
          <w:tcPr>
            <w:tcW w:w="1238" w:type="dxa"/>
          </w:tcPr>
          <w:p w14:paraId="44363205" w14:textId="28B79C87" w:rsidR="002F6B29" w:rsidRPr="00154ED3" w:rsidRDefault="002F6B29" w:rsidP="002F6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b/>
                <w:bCs/>
              </w:rPr>
              <w:t>1</w:t>
            </w:r>
            <w:r w:rsidR="00324372" w:rsidRPr="00154ED3">
              <w:rPr>
                <w:b/>
                <w:bCs/>
              </w:rPr>
              <w:t>3</w:t>
            </w:r>
            <w:r w:rsidRPr="00154ED3">
              <w:rPr>
                <w:b/>
                <w:bCs/>
              </w:rPr>
              <w:t>,</w:t>
            </w:r>
            <w:r w:rsidR="00324372" w:rsidRPr="00154ED3">
              <w:rPr>
                <w:b/>
                <w:bCs/>
              </w:rPr>
              <w:t>982</w:t>
            </w:r>
          </w:p>
        </w:tc>
      </w:tr>
      <w:tr w:rsidR="009F11B5" w:rsidRPr="00154ED3" w14:paraId="24D6815D" w14:textId="77777777" w:rsidTr="00BC4B88">
        <w:trPr>
          <w:cantSplit/>
        </w:trPr>
        <w:tc>
          <w:tcPr>
            <w:tcW w:w="4228" w:type="dxa"/>
          </w:tcPr>
          <w:p w14:paraId="5A7C72BB" w14:textId="77777777" w:rsidR="009F11B5" w:rsidRPr="00154ED3" w:rsidRDefault="009F11B5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8" w:type="dxa"/>
            <w:gridSpan w:val="2"/>
          </w:tcPr>
          <w:p w14:paraId="734A5934" w14:textId="77777777" w:rsidR="009F11B5" w:rsidRPr="00154ED3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064D27F7" w14:textId="77777777" w:rsidR="009F11B5" w:rsidRPr="00154ED3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902DCCF" w14:textId="77777777" w:rsidR="009F11B5" w:rsidRPr="00154ED3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DDDE63C" w14:textId="77777777" w:rsidR="009F11B5" w:rsidRPr="00154ED3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2E5C" w:rsidRPr="00154ED3" w14:paraId="279A328A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3AECFB0C" w14:textId="328F9EED" w:rsidR="00AF2E5C" w:rsidRPr="00154ED3" w:rsidRDefault="00AF2E5C" w:rsidP="00533528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2" w:name="_Hlk102305855"/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154E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067CE9B" w14:textId="77777777" w:rsidR="00AF2E5C" w:rsidRPr="00154ED3" w:rsidRDefault="00AF2E5C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54ED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6DE295" w14:textId="77777777" w:rsidR="00AF2E5C" w:rsidRPr="00154ED3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ACB" w:rsidRPr="00154ED3" w14:paraId="6706E34A" w14:textId="77777777" w:rsidTr="00BC4B88">
        <w:trPr>
          <w:cantSplit/>
        </w:trPr>
        <w:tc>
          <w:tcPr>
            <w:tcW w:w="4350" w:type="dxa"/>
            <w:gridSpan w:val="2"/>
            <w:vAlign w:val="bottom"/>
          </w:tcPr>
          <w:p w14:paraId="6191ABC0" w14:textId="62596D6B" w:rsidR="00C57ACB" w:rsidRPr="00154ED3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เกิดขึ้นสำหรับงวดสามเดือนสิ้นสุดวันที่ </w:t>
            </w:r>
            <w:r w:rsidR="007C1366"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16" w:type="dxa"/>
            <w:vAlign w:val="bottom"/>
          </w:tcPr>
          <w:p w14:paraId="2C76D9DD" w14:textId="7ECEBFAC" w:rsidR="00C57ACB" w:rsidRPr="00154ED3" w:rsidRDefault="00C57ACB" w:rsidP="00C57A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6690C973" w14:textId="6FB5B9A4" w:rsidR="00C57ACB" w:rsidRPr="00154ED3" w:rsidRDefault="00C57ACB" w:rsidP="00C57AC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</w:tcPr>
          <w:p w14:paraId="5B8D3CA2" w14:textId="6DC781CA" w:rsidR="00C57ACB" w:rsidRPr="00154ED3" w:rsidRDefault="00C57ACB" w:rsidP="00C57AC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545BF65B" w14:textId="1D996D3E" w:rsidR="00C57ACB" w:rsidRPr="00154ED3" w:rsidRDefault="00C57ACB" w:rsidP="00C57A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83402" w:rsidRPr="00154E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AF2E5C" w:rsidRPr="00154ED3" w14:paraId="594848CD" w14:textId="77777777" w:rsidTr="00BC4B88">
        <w:trPr>
          <w:cantSplit/>
        </w:trPr>
        <w:tc>
          <w:tcPr>
            <w:tcW w:w="4228" w:type="dxa"/>
            <w:vAlign w:val="bottom"/>
          </w:tcPr>
          <w:p w14:paraId="0E4A6CBF" w14:textId="77777777" w:rsidR="00AF2E5C" w:rsidRPr="00154ED3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583A8D36" w14:textId="77777777" w:rsidR="00AF2E5C" w:rsidRPr="00154ED3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4E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70F10" w:rsidRPr="00154ED3" w14:paraId="08FB3C3B" w14:textId="77777777">
        <w:trPr>
          <w:cantSplit/>
        </w:trPr>
        <w:tc>
          <w:tcPr>
            <w:tcW w:w="4228" w:type="dxa"/>
          </w:tcPr>
          <w:p w14:paraId="451DC7CC" w14:textId="77777777" w:rsidR="00F70F10" w:rsidRPr="00154ED3" w:rsidRDefault="00F70F10" w:rsidP="00F70F10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4ED3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154ED3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2286C975" w14:textId="72CAFD87" w:rsidR="00F70F10" w:rsidRPr="00154ED3" w:rsidRDefault="00CA02A9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238" w:type="dxa"/>
          </w:tcPr>
          <w:p w14:paraId="27EB5A02" w14:textId="7995E9A0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 w:hint="cs"/>
                <w:cs/>
              </w:rPr>
              <w:t>15</w:t>
            </w:r>
          </w:p>
        </w:tc>
        <w:tc>
          <w:tcPr>
            <w:tcW w:w="1238" w:type="dxa"/>
          </w:tcPr>
          <w:p w14:paraId="0AE8C3AA" w14:textId="3759558F" w:rsidR="00F70F10" w:rsidRPr="00154ED3" w:rsidRDefault="004502E1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238" w:type="dxa"/>
          </w:tcPr>
          <w:p w14:paraId="1EA7086F" w14:textId="71205622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 w:hint="cs"/>
                <w:cs/>
              </w:rPr>
              <w:t>17</w:t>
            </w:r>
          </w:p>
        </w:tc>
      </w:tr>
      <w:tr w:rsidR="00F70F10" w:rsidRPr="00154ED3" w14:paraId="7BA647E9" w14:textId="77777777" w:rsidTr="00BC4B88">
        <w:trPr>
          <w:cantSplit/>
        </w:trPr>
        <w:tc>
          <w:tcPr>
            <w:tcW w:w="4228" w:type="dxa"/>
          </w:tcPr>
          <w:p w14:paraId="294255DD" w14:textId="77777777" w:rsidR="00F70F10" w:rsidRPr="00154ED3" w:rsidRDefault="00F70F10" w:rsidP="00F70F10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154ED3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154ED3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70E4BC20" w14:textId="3945F0B4" w:rsidR="00F70F10" w:rsidRPr="00154ED3" w:rsidRDefault="00CA02A9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(27)</w:t>
            </w:r>
          </w:p>
        </w:tc>
        <w:tc>
          <w:tcPr>
            <w:tcW w:w="1238" w:type="dxa"/>
            <w:vAlign w:val="bottom"/>
          </w:tcPr>
          <w:p w14:paraId="12120459" w14:textId="6C499D15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(31)</w:t>
            </w:r>
          </w:p>
        </w:tc>
        <w:tc>
          <w:tcPr>
            <w:tcW w:w="1238" w:type="dxa"/>
            <w:vAlign w:val="bottom"/>
          </w:tcPr>
          <w:p w14:paraId="583D9363" w14:textId="6F8DFDE2" w:rsidR="00F70F10" w:rsidRPr="00154ED3" w:rsidRDefault="004502E1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(33)</w:t>
            </w:r>
          </w:p>
        </w:tc>
        <w:tc>
          <w:tcPr>
            <w:tcW w:w="1238" w:type="dxa"/>
            <w:vAlign w:val="bottom"/>
          </w:tcPr>
          <w:p w14:paraId="4D4C1AA0" w14:textId="79D911EB" w:rsidR="00F70F10" w:rsidRPr="00154ED3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(29)</w:t>
            </w:r>
          </w:p>
        </w:tc>
      </w:tr>
    </w:tbl>
    <w:p w14:paraId="54434931" w14:textId="77777777" w:rsidR="0074457E" w:rsidRPr="00154ED3" w:rsidRDefault="0074457E" w:rsidP="00AE2CDF">
      <w:pPr>
        <w:ind w:left="567"/>
        <w:jc w:val="thaiDistribute"/>
      </w:pPr>
    </w:p>
    <w:bookmarkEnd w:id="2"/>
    <w:p w14:paraId="468408E8" w14:textId="77777777" w:rsidR="00016197" w:rsidRPr="00154ED3" w:rsidRDefault="0001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154ED3">
        <w:rPr>
          <w:rFonts w:asciiTheme="majorBidi" w:hAnsiTheme="majorBidi" w:cstheme="majorBidi"/>
          <w:b/>
          <w:bCs/>
        </w:rPr>
        <w:br w:type="page"/>
      </w:r>
    </w:p>
    <w:p w14:paraId="5C307FE9" w14:textId="1708C541" w:rsidR="00AF2E5C" w:rsidRPr="00154ED3" w:rsidRDefault="004762B0" w:rsidP="00E025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8E55C8"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7980A02E" w14:textId="77777777" w:rsidR="008049C6" w:rsidRPr="00154ED3" w:rsidRDefault="008049C6" w:rsidP="00B91E2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8049C6" w:rsidRPr="00154ED3" w14:paraId="18D50D81" w14:textId="77777777">
        <w:trPr>
          <w:trHeight w:val="400"/>
        </w:trPr>
        <w:tc>
          <w:tcPr>
            <w:tcW w:w="3612" w:type="pct"/>
          </w:tcPr>
          <w:p w14:paraId="7CACDF0F" w14:textId="77777777" w:rsidR="008049C6" w:rsidRPr="00154ED3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0EF64581" w14:textId="77777777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8049C6" w:rsidRPr="00154ED3" w14:paraId="0A9B136D" w14:textId="77777777">
        <w:trPr>
          <w:trHeight w:val="421"/>
        </w:trPr>
        <w:tc>
          <w:tcPr>
            <w:tcW w:w="3612" w:type="pct"/>
          </w:tcPr>
          <w:p w14:paraId="4073C4B6" w14:textId="5105138B" w:rsidR="008049C6" w:rsidRPr="00154ED3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154ED3">
              <w:rPr>
                <w:b/>
                <w:bCs/>
                <w:i/>
                <w:iCs/>
                <w:cs/>
              </w:rPr>
              <w:t>สำหรับงวด</w:t>
            </w:r>
            <w:r w:rsidRPr="00154ED3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154ED3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154ED3">
              <w:rPr>
                <w:b/>
                <w:bCs/>
                <w:i/>
                <w:iCs/>
              </w:rPr>
              <w:t>31</w:t>
            </w:r>
            <w:r w:rsidRPr="00154ED3">
              <w:rPr>
                <w:rFonts w:hint="cs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94" w:type="pct"/>
          </w:tcPr>
          <w:p w14:paraId="344E5275" w14:textId="0F9E9F48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256</w:t>
            </w:r>
            <w:r w:rsidR="00E83402" w:rsidRPr="00154ED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94" w:type="pct"/>
          </w:tcPr>
          <w:p w14:paraId="3BBE3243" w14:textId="70CA25C5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E83402" w:rsidRPr="00154ED3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8049C6" w:rsidRPr="00154ED3" w14:paraId="6D1060C4" w14:textId="77777777">
        <w:trPr>
          <w:trHeight w:val="421"/>
        </w:trPr>
        <w:tc>
          <w:tcPr>
            <w:tcW w:w="3612" w:type="pct"/>
          </w:tcPr>
          <w:p w14:paraId="7A450354" w14:textId="77777777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</w:tcPr>
          <w:p w14:paraId="449D9956" w14:textId="77777777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2FF4" w:rsidRPr="00154ED3" w14:paraId="707F7CF2" w14:textId="77777777">
        <w:trPr>
          <w:trHeight w:val="400"/>
        </w:trPr>
        <w:tc>
          <w:tcPr>
            <w:tcW w:w="3612" w:type="pct"/>
          </w:tcPr>
          <w:p w14:paraId="285D27F4" w14:textId="7777777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154ED3">
              <w:rPr>
                <w:color w:val="000000" w:themeColor="text1"/>
                <w:cs/>
              </w:rPr>
              <w:t xml:space="preserve">ณ วันที่ </w:t>
            </w:r>
            <w:r w:rsidRPr="00154ED3">
              <w:rPr>
                <w:color w:val="000000" w:themeColor="text1"/>
              </w:rPr>
              <w:t>1</w:t>
            </w:r>
            <w:r w:rsidRPr="00154ED3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18D29316" w14:textId="0D3AC4F9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154ED3">
              <w:t>60,827</w:t>
            </w:r>
          </w:p>
        </w:tc>
        <w:tc>
          <w:tcPr>
            <w:tcW w:w="694" w:type="pct"/>
          </w:tcPr>
          <w:p w14:paraId="6161657E" w14:textId="4A369B8E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154ED3">
              <w:t>55,947</w:t>
            </w:r>
          </w:p>
        </w:tc>
      </w:tr>
      <w:tr w:rsidR="00F82144" w:rsidRPr="00154ED3" w14:paraId="36861AF6" w14:textId="77777777">
        <w:trPr>
          <w:trHeight w:val="400"/>
        </w:trPr>
        <w:tc>
          <w:tcPr>
            <w:tcW w:w="3612" w:type="pct"/>
          </w:tcPr>
          <w:p w14:paraId="6DE1C7F4" w14:textId="17E3E89F" w:rsidR="00F82144" w:rsidRPr="00154ED3" w:rsidRDefault="00F82144" w:rsidP="00F82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154ED3">
              <w:rPr>
                <w:rFonts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694" w:type="pct"/>
          </w:tcPr>
          <w:p w14:paraId="09C0D541" w14:textId="2C6A95CB" w:rsidR="00F82144" w:rsidRPr="00154ED3" w:rsidRDefault="00F82144" w:rsidP="00F821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154ED3">
              <w:t>262</w:t>
            </w:r>
          </w:p>
        </w:tc>
        <w:tc>
          <w:tcPr>
            <w:tcW w:w="694" w:type="pct"/>
          </w:tcPr>
          <w:p w14:paraId="45C1CA99" w14:textId="1BDE52D0" w:rsidR="00F82144" w:rsidRPr="00154ED3" w:rsidRDefault="00F82144" w:rsidP="00F821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154ED3">
              <w:t>150</w:t>
            </w:r>
          </w:p>
        </w:tc>
      </w:tr>
      <w:tr w:rsidR="00342FF4" w:rsidRPr="00154ED3" w14:paraId="22C435A8" w14:textId="77777777">
        <w:trPr>
          <w:trHeight w:val="400"/>
        </w:trPr>
        <w:tc>
          <w:tcPr>
            <w:tcW w:w="3612" w:type="pct"/>
          </w:tcPr>
          <w:p w14:paraId="51C51EDE" w14:textId="0E0D9217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154ED3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154ED3">
              <w:rPr>
                <w:b/>
                <w:bCs/>
                <w:color w:val="000000" w:themeColor="text1"/>
              </w:rPr>
              <w:t xml:space="preserve">31 </w:t>
            </w:r>
            <w:r w:rsidRPr="00154ED3">
              <w:rPr>
                <w:rFonts w:hint="cs"/>
                <w:b/>
                <w:bCs/>
                <w:color w:val="000000" w:themeColor="text1"/>
                <w:cs/>
              </w:rPr>
              <w:t>มีนาคม</w:t>
            </w:r>
          </w:p>
        </w:tc>
        <w:tc>
          <w:tcPr>
            <w:tcW w:w="694" w:type="pct"/>
          </w:tcPr>
          <w:p w14:paraId="123DF9C7" w14:textId="708AFEAD" w:rsidR="00342FF4" w:rsidRPr="00154ED3" w:rsidRDefault="004502E1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61,089</w:t>
            </w:r>
          </w:p>
        </w:tc>
        <w:tc>
          <w:tcPr>
            <w:tcW w:w="694" w:type="pct"/>
          </w:tcPr>
          <w:p w14:paraId="6EA3F393" w14:textId="456D8165" w:rsidR="00342FF4" w:rsidRPr="00154ED3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56,097</w:t>
            </w:r>
          </w:p>
        </w:tc>
      </w:tr>
    </w:tbl>
    <w:p w14:paraId="2E4FEADB" w14:textId="77777777" w:rsidR="008610F0" w:rsidRPr="00154ED3" w:rsidRDefault="008610F0" w:rsidP="0034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1782F507" w14:textId="0053EA4B" w:rsidR="00342FF4" w:rsidRPr="00154ED3" w:rsidRDefault="00342FF4" w:rsidP="0034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154ED3">
        <w:rPr>
          <w:rFonts w:hint="cs"/>
          <w:i/>
          <w:iCs/>
          <w:cs/>
        </w:rPr>
        <w:t>การเปลี่ยนแปลงเงินลงทุนในบริษัทย่อย</w:t>
      </w:r>
    </w:p>
    <w:p w14:paraId="15FEDA33" w14:textId="77777777" w:rsidR="00342FF4" w:rsidRPr="00154ED3" w:rsidRDefault="00342FF4" w:rsidP="0034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4"/>
          <w:szCs w:val="24"/>
        </w:rPr>
      </w:pPr>
    </w:p>
    <w:p w14:paraId="01E67ED9" w14:textId="1D1E40F5" w:rsidR="00AC680A" w:rsidRPr="00154ED3" w:rsidRDefault="00AC680A" w:rsidP="00472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 w:cs="Times New Roman"/>
          <w:i/>
          <w:iCs/>
          <w:sz w:val="22"/>
          <w:szCs w:val="22"/>
          <w:lang w:val="en-AU"/>
        </w:rPr>
      </w:pPr>
      <w:proofErr w:type="spellStart"/>
      <w:r w:rsidRPr="00154ED3">
        <w:rPr>
          <w:rFonts w:ascii="Times New Roman" w:hAnsi="Times New Roman" w:cs="Times New Roman"/>
          <w:i/>
          <w:iCs/>
          <w:sz w:val="22"/>
          <w:szCs w:val="22"/>
          <w:lang w:val="en-AU"/>
        </w:rPr>
        <w:t>Bangchak</w:t>
      </w:r>
      <w:proofErr w:type="spellEnd"/>
      <w:r w:rsidRPr="00154ED3">
        <w:rPr>
          <w:rFonts w:ascii="Times New Roman" w:hAnsi="Times New Roman" w:cs="Times New Roman"/>
          <w:i/>
          <w:iCs/>
          <w:sz w:val="22"/>
          <w:szCs w:val="22"/>
          <w:lang w:val="en-AU"/>
        </w:rPr>
        <w:t xml:space="preserve"> Hong Kong Holding Limited</w:t>
      </w:r>
    </w:p>
    <w:p w14:paraId="1AA0300D" w14:textId="77777777" w:rsidR="00472781" w:rsidRPr="00154ED3" w:rsidRDefault="00472781" w:rsidP="00472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 w:cs="Times New Roman"/>
          <w:i/>
          <w:iCs/>
          <w:sz w:val="22"/>
          <w:szCs w:val="22"/>
          <w:lang w:val="en-AU"/>
        </w:rPr>
      </w:pPr>
    </w:p>
    <w:p w14:paraId="6353453D" w14:textId="7554A2FB" w:rsidR="00AC680A" w:rsidRPr="00154ED3" w:rsidRDefault="00AC680A" w:rsidP="00CB4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pacing w:val="-2"/>
        </w:rPr>
      </w:pPr>
      <w:r w:rsidRPr="00154ED3">
        <w:rPr>
          <w:rFonts w:asciiTheme="majorBidi" w:hAnsiTheme="majorBidi" w:hint="cs"/>
          <w:spacing w:val="-2"/>
          <w:cs/>
        </w:rPr>
        <w:t xml:space="preserve">เมื่อวันที่ </w:t>
      </w:r>
      <w:r w:rsidRPr="00154ED3">
        <w:rPr>
          <w:rFonts w:asciiTheme="majorBidi" w:hAnsiTheme="majorBidi"/>
          <w:spacing w:val="-2"/>
        </w:rPr>
        <w:t xml:space="preserve">12 </w:t>
      </w:r>
      <w:r w:rsidRPr="00154ED3">
        <w:rPr>
          <w:rFonts w:asciiTheme="majorBidi" w:hAnsiTheme="majorBidi" w:hint="cs"/>
          <w:spacing w:val="-2"/>
          <w:cs/>
        </w:rPr>
        <w:t xml:space="preserve">กุมภาพันธ์ </w:t>
      </w:r>
      <w:r w:rsidRPr="00154ED3">
        <w:rPr>
          <w:rFonts w:asciiTheme="majorBidi" w:hAnsiTheme="majorBidi"/>
          <w:spacing w:val="-2"/>
        </w:rPr>
        <w:t xml:space="preserve">2569 </w:t>
      </w:r>
      <w:r w:rsidRPr="00154ED3">
        <w:rPr>
          <w:rFonts w:asciiTheme="majorBidi" w:hAnsiTheme="majorBidi" w:hint="cs"/>
          <w:spacing w:val="-2"/>
          <w:cs/>
        </w:rPr>
        <w:t>ที่ประชุมคณะกรรมการบริษัท</w:t>
      </w:r>
      <w:r w:rsidR="008603F0" w:rsidRPr="00154ED3">
        <w:rPr>
          <w:rFonts w:asciiTheme="majorBidi" w:hAnsiTheme="majorBidi" w:hint="cs"/>
          <w:cs/>
        </w:rPr>
        <w:t>ฯ</w:t>
      </w:r>
      <w:r w:rsidRPr="00154ED3">
        <w:rPr>
          <w:rFonts w:asciiTheme="majorBidi" w:hAnsiTheme="majorBidi" w:hint="cs"/>
          <w:spacing w:val="-2"/>
          <w:cs/>
        </w:rPr>
        <w:t xml:space="preserve">ได้มีมติอนุมัติการจัดตั้งบริษัทย่อย </w:t>
      </w:r>
      <w:proofErr w:type="spellStart"/>
      <w:r w:rsidRPr="00154ED3">
        <w:rPr>
          <w:rFonts w:asciiTheme="majorBidi" w:hAnsiTheme="majorBidi"/>
          <w:spacing w:val="-2"/>
        </w:rPr>
        <w:t>Bangchak</w:t>
      </w:r>
      <w:proofErr w:type="spellEnd"/>
      <w:r w:rsidRPr="00154ED3">
        <w:rPr>
          <w:rFonts w:asciiTheme="majorBidi" w:hAnsiTheme="majorBidi"/>
          <w:spacing w:val="-2"/>
        </w:rPr>
        <w:t xml:space="preserve"> Hong Kong Holding Limited (“BHK Holding”) </w:t>
      </w:r>
      <w:r w:rsidRPr="00154ED3">
        <w:rPr>
          <w:rFonts w:asciiTheme="majorBidi" w:hAnsiTheme="majorBidi" w:hint="cs"/>
          <w:spacing w:val="-2"/>
          <w:cs/>
        </w:rPr>
        <w:t>ที่</w:t>
      </w:r>
      <w:r w:rsidR="005A3CEB" w:rsidRPr="00154ED3">
        <w:rPr>
          <w:rFonts w:asciiTheme="majorBidi" w:hAnsiTheme="majorBidi" w:hint="cs"/>
          <w:spacing w:val="-2"/>
          <w:cs/>
        </w:rPr>
        <w:t>ประเทศ</w:t>
      </w:r>
      <w:r w:rsidRPr="00154ED3">
        <w:rPr>
          <w:rFonts w:asciiTheme="majorBidi" w:hAnsiTheme="majorBidi" w:hint="cs"/>
          <w:spacing w:val="-2"/>
          <w:cs/>
        </w:rPr>
        <w:t xml:space="preserve">ฮ่องกง โดยบริษัทจะถือหุ้นในสัดส่วนร้อยละ </w:t>
      </w:r>
      <w:r w:rsidR="00E75454" w:rsidRPr="00154ED3">
        <w:rPr>
          <w:rFonts w:asciiTheme="majorBidi" w:hAnsiTheme="majorBidi"/>
          <w:spacing w:val="-2"/>
        </w:rPr>
        <w:t>100</w:t>
      </w:r>
      <w:r w:rsidRPr="00154ED3">
        <w:rPr>
          <w:rFonts w:asciiTheme="majorBidi" w:hAnsiTheme="majorBidi" w:hint="cs"/>
          <w:spacing w:val="-2"/>
          <w:cs/>
        </w:rPr>
        <w:t xml:space="preserve"> ใน </w:t>
      </w:r>
      <w:r w:rsidR="005D0239" w:rsidRPr="00154ED3">
        <w:rPr>
          <w:rFonts w:asciiTheme="majorBidi" w:hAnsiTheme="majorBidi"/>
          <w:spacing w:val="-2"/>
        </w:rPr>
        <w:br/>
      </w:r>
      <w:r w:rsidRPr="00154ED3">
        <w:rPr>
          <w:rFonts w:asciiTheme="majorBidi" w:hAnsiTheme="majorBidi"/>
          <w:spacing w:val="-2"/>
        </w:rPr>
        <w:t>BHK Holding</w:t>
      </w:r>
      <w:r w:rsidRPr="00154ED3">
        <w:rPr>
          <w:rFonts w:asciiTheme="majorBidi" w:hAnsiTheme="majorBidi" w:hint="cs"/>
          <w:spacing w:val="-2"/>
          <w:cs/>
        </w:rPr>
        <w:t xml:space="preserve"> และอนุมัติการลงทุนโดยให้ </w:t>
      </w:r>
      <w:r w:rsidRPr="00154ED3">
        <w:rPr>
          <w:rFonts w:asciiTheme="majorBidi" w:hAnsiTheme="majorBidi"/>
          <w:spacing w:val="-2"/>
        </w:rPr>
        <w:t>BHK Holding</w:t>
      </w:r>
      <w:r w:rsidRPr="00154ED3">
        <w:rPr>
          <w:rFonts w:asciiTheme="majorBidi" w:hAnsiTheme="majorBidi" w:hint="cs"/>
          <w:spacing w:val="-2"/>
          <w:cs/>
        </w:rPr>
        <w:t xml:space="preserve"> เข้าซื้อหุ้นใน </w:t>
      </w:r>
      <w:r w:rsidRPr="00154ED3">
        <w:rPr>
          <w:rFonts w:asciiTheme="majorBidi" w:hAnsiTheme="majorBidi"/>
          <w:spacing w:val="-2"/>
        </w:rPr>
        <w:t xml:space="preserve">Chevron Hong Kong Limited (“CHK”) </w:t>
      </w:r>
      <w:r w:rsidRPr="00154ED3">
        <w:rPr>
          <w:rFonts w:asciiTheme="majorBidi" w:hAnsiTheme="majorBidi" w:hint="cs"/>
          <w:spacing w:val="-2"/>
          <w:cs/>
        </w:rPr>
        <w:t xml:space="preserve">จาก </w:t>
      </w:r>
      <w:r w:rsidRPr="00154ED3">
        <w:rPr>
          <w:rFonts w:asciiTheme="majorBidi" w:hAnsiTheme="majorBidi"/>
          <w:spacing w:val="-2"/>
        </w:rPr>
        <w:t xml:space="preserve">Chevron Companies (Greater China) Limited </w:t>
      </w:r>
      <w:r w:rsidRPr="00154ED3">
        <w:rPr>
          <w:rFonts w:asciiTheme="majorBidi" w:hAnsiTheme="majorBidi" w:hint="cs"/>
          <w:spacing w:val="-2"/>
          <w:cs/>
        </w:rPr>
        <w:t xml:space="preserve">ในสัดส่วนร้อยละ </w:t>
      </w:r>
      <w:r w:rsidR="00FB1E7A" w:rsidRPr="00154ED3">
        <w:rPr>
          <w:rFonts w:asciiTheme="majorBidi" w:hAnsiTheme="majorBidi"/>
          <w:spacing w:val="-2"/>
        </w:rPr>
        <w:t>100</w:t>
      </w:r>
      <w:r w:rsidRPr="00154ED3">
        <w:rPr>
          <w:rFonts w:asciiTheme="majorBidi" w:hAnsiTheme="majorBidi" w:hint="cs"/>
          <w:spacing w:val="-2"/>
          <w:cs/>
        </w:rPr>
        <w:t xml:space="preserve"> ของหุ้นทั้งหมดของ </w:t>
      </w:r>
      <w:r w:rsidRPr="00154ED3">
        <w:rPr>
          <w:rFonts w:asciiTheme="majorBidi" w:hAnsiTheme="majorBidi"/>
          <w:spacing w:val="-2"/>
        </w:rPr>
        <w:t xml:space="preserve">CHK </w:t>
      </w:r>
      <w:r w:rsidRPr="00154ED3">
        <w:rPr>
          <w:rFonts w:asciiTheme="majorBidi" w:hAnsiTheme="majorBidi" w:hint="cs"/>
          <w:spacing w:val="-2"/>
          <w:cs/>
        </w:rPr>
        <w:t xml:space="preserve">ซึ่ง </w:t>
      </w:r>
      <w:r w:rsidRPr="00154ED3">
        <w:rPr>
          <w:rFonts w:asciiTheme="majorBidi" w:hAnsiTheme="majorBidi"/>
          <w:spacing w:val="-2"/>
        </w:rPr>
        <w:t xml:space="preserve">CHK </w:t>
      </w:r>
      <w:r w:rsidRPr="00154ED3">
        <w:rPr>
          <w:rFonts w:asciiTheme="majorBidi" w:hAnsiTheme="majorBidi" w:hint="cs"/>
          <w:spacing w:val="-2"/>
          <w:cs/>
        </w:rPr>
        <w:t xml:space="preserve">ดำเนินธุรกิจค้าปลีกน้ำมันผ่านสถานีบริการ ธุรกิจน้ำมันภาคอุตสาหกรรม ธุรกิจน้ำมันเรือเดินสมุทร โดยบริษัทได้ลงนามในสัญญาซื้อขายหุ้นกับผู้ขายเมื่อวันที่ </w:t>
      </w:r>
      <w:r w:rsidRPr="00154ED3">
        <w:rPr>
          <w:rFonts w:asciiTheme="majorBidi" w:hAnsiTheme="majorBidi"/>
          <w:spacing w:val="-2"/>
        </w:rPr>
        <w:t xml:space="preserve">13 </w:t>
      </w:r>
      <w:r w:rsidRPr="00154ED3">
        <w:rPr>
          <w:rFonts w:asciiTheme="majorBidi" w:hAnsiTheme="majorBidi" w:hint="cs"/>
          <w:spacing w:val="-2"/>
          <w:cs/>
        </w:rPr>
        <w:t xml:space="preserve">กุมภาพันธ์ </w:t>
      </w:r>
      <w:r w:rsidRPr="00154ED3">
        <w:rPr>
          <w:rFonts w:asciiTheme="majorBidi" w:hAnsiTheme="majorBidi"/>
          <w:spacing w:val="-2"/>
        </w:rPr>
        <w:t xml:space="preserve">2569 </w:t>
      </w:r>
      <w:r w:rsidRPr="00154ED3">
        <w:rPr>
          <w:rFonts w:asciiTheme="majorBidi" w:hAnsiTheme="majorBidi" w:hint="cs"/>
          <w:spacing w:val="-2"/>
          <w:cs/>
        </w:rPr>
        <w:t xml:space="preserve">และตกลงราคาซื้อขายหุ้นที่ซื้อขายเบื้องต้นเป็นจำนวน </w:t>
      </w:r>
      <w:r w:rsidRPr="00154ED3">
        <w:rPr>
          <w:rFonts w:asciiTheme="majorBidi" w:hAnsiTheme="majorBidi"/>
          <w:spacing w:val="-2"/>
        </w:rPr>
        <w:t xml:space="preserve">270 </w:t>
      </w:r>
      <w:r w:rsidRPr="00154ED3">
        <w:rPr>
          <w:rFonts w:asciiTheme="majorBidi" w:hAnsiTheme="majorBidi" w:hint="cs"/>
          <w:spacing w:val="-2"/>
          <w:cs/>
        </w:rPr>
        <w:t>ล้านเหรียญสหรัฐ</w:t>
      </w:r>
      <w:r w:rsidR="00F131E5" w:rsidRPr="00154ED3">
        <w:rPr>
          <w:rFonts w:asciiTheme="majorBidi" w:hAnsiTheme="majorBidi"/>
          <w:spacing w:val="-2"/>
          <w:cs/>
        </w:rPr>
        <w:t>ฯ</w:t>
      </w:r>
      <w:r w:rsidR="00CB407F" w:rsidRPr="00154ED3">
        <w:rPr>
          <w:rFonts w:asciiTheme="majorBidi" w:hAnsiTheme="majorBidi" w:hint="cs"/>
          <w:spacing w:val="-2"/>
          <w:cs/>
        </w:rPr>
        <w:t xml:space="preserve"> </w:t>
      </w:r>
      <w:r w:rsidR="00A24D41" w:rsidRPr="00154ED3">
        <w:rPr>
          <w:rFonts w:asciiTheme="majorBidi" w:hAnsiTheme="majorBidi" w:hint="cs"/>
          <w:cs/>
          <w:lang w:val="en-GB"/>
        </w:rPr>
        <w:t>โดย</w:t>
      </w:r>
      <w:r w:rsidR="00CB407F" w:rsidRPr="00154ED3">
        <w:rPr>
          <w:rFonts w:asciiTheme="majorBidi" w:hAnsiTheme="majorBidi" w:hint="cs"/>
          <w:cs/>
          <w:lang w:val="en-GB"/>
        </w:rPr>
        <w:t>บริษัทได้</w:t>
      </w:r>
      <w:r w:rsidR="00A24D41" w:rsidRPr="00154ED3">
        <w:rPr>
          <w:rFonts w:asciiTheme="majorBidi" w:hAnsiTheme="majorBidi" w:hint="cs"/>
          <w:cs/>
          <w:lang w:val="en-GB"/>
        </w:rPr>
        <w:t xml:space="preserve">ชำระเงินค่าหุ้นล่วงหน้าจำนวน </w:t>
      </w:r>
      <w:r w:rsidR="00A24D41" w:rsidRPr="00154ED3">
        <w:rPr>
          <w:rFonts w:asciiTheme="majorBidi" w:hAnsiTheme="majorBidi"/>
        </w:rPr>
        <w:t xml:space="preserve">157 </w:t>
      </w:r>
      <w:r w:rsidR="00A24D41" w:rsidRPr="00154ED3">
        <w:rPr>
          <w:rFonts w:asciiTheme="majorBidi" w:hAnsiTheme="majorBidi" w:hint="cs"/>
          <w:cs/>
        </w:rPr>
        <w:t xml:space="preserve">ล้านบาท ในเดือนกุมภาพันธ์ </w:t>
      </w:r>
      <w:r w:rsidR="00A24D41" w:rsidRPr="00154ED3">
        <w:rPr>
          <w:rFonts w:asciiTheme="majorBidi" w:hAnsiTheme="majorBidi"/>
        </w:rPr>
        <w:t>2569</w:t>
      </w:r>
    </w:p>
    <w:p w14:paraId="288AAE46" w14:textId="77777777" w:rsidR="00432E50" w:rsidRPr="00154ED3" w:rsidRDefault="00432E50" w:rsidP="00B5142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F83B81" w14:textId="7ED0BA5E" w:rsidR="00BD627B" w:rsidRPr="00154ED3" w:rsidRDefault="00BD627B" w:rsidP="00684CE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54ED3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บีทีเอสจี จำกัด</w:t>
      </w:r>
    </w:p>
    <w:p w14:paraId="24ADA36B" w14:textId="77777777" w:rsidR="001D0AC8" w:rsidRPr="00154ED3" w:rsidRDefault="001D0AC8" w:rsidP="00BD627B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 w:cstheme="majorBidi"/>
          <w:sz w:val="30"/>
          <w:szCs w:val="30"/>
        </w:rPr>
      </w:pPr>
    </w:p>
    <w:p w14:paraId="25E6BB1F" w14:textId="0911D722" w:rsidR="001D0AC8" w:rsidRPr="00154ED3" w:rsidRDefault="00BD627B" w:rsidP="00324372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sz w:val="30"/>
          <w:szCs w:val="30"/>
        </w:rPr>
      </w:pPr>
      <w:r w:rsidRPr="00154ED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D0AC8" w:rsidRPr="00154ED3">
        <w:rPr>
          <w:rFonts w:asciiTheme="majorBidi" w:hAnsiTheme="majorBidi" w:cstheme="majorBidi"/>
          <w:sz w:val="30"/>
          <w:szCs w:val="30"/>
        </w:rPr>
        <w:t xml:space="preserve">20 </w:t>
      </w:r>
      <w:r w:rsidR="001D0AC8" w:rsidRPr="00154ED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D0AC8" w:rsidRPr="00154ED3">
        <w:rPr>
          <w:rFonts w:asciiTheme="majorBidi" w:hAnsiTheme="majorBidi" w:cstheme="majorBidi"/>
          <w:sz w:val="30"/>
          <w:szCs w:val="30"/>
        </w:rPr>
        <w:t xml:space="preserve"> 2569</w:t>
      </w:r>
      <w:r w:rsidRPr="00154E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0AC8" w:rsidRPr="00154ED3">
        <w:rPr>
          <w:rFonts w:asciiTheme="majorBidi" w:hAnsiTheme="majorBidi"/>
          <w:sz w:val="30"/>
          <w:szCs w:val="30"/>
          <w:cs/>
        </w:rPr>
        <w:t>ที่ประชุมวิสามัญผู้ถือหุ้นของบริษัท บีทีเอสจี จำกัด (“</w:t>
      </w:r>
      <w:r w:rsidR="001D0AC8" w:rsidRPr="00154ED3">
        <w:rPr>
          <w:rFonts w:asciiTheme="majorBidi" w:hAnsiTheme="majorBidi" w:cstheme="majorBidi"/>
          <w:sz w:val="30"/>
          <w:szCs w:val="30"/>
        </w:rPr>
        <w:t xml:space="preserve">BTSG”) </w:t>
      </w:r>
      <w:r w:rsidR="001D0AC8" w:rsidRPr="00154ED3">
        <w:rPr>
          <w:rFonts w:asciiTheme="majorBidi" w:hAnsiTheme="majorBidi" w:cstheme="majorBidi" w:hint="cs"/>
          <w:sz w:val="30"/>
          <w:szCs w:val="30"/>
          <w:cs/>
        </w:rPr>
        <w:t>ได้อนุมัติการเพิ่มทุนจดทะเบียนเป็นทุนจดทะเบียนใหม่</w:t>
      </w:r>
      <w:r w:rsidR="00336C8E" w:rsidRPr="00154ED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D0AC8" w:rsidRPr="00154E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0AC8" w:rsidRPr="00154ED3">
        <w:rPr>
          <w:rFonts w:asciiTheme="majorBidi" w:hAnsiTheme="majorBidi" w:cstheme="majorBidi"/>
          <w:sz w:val="30"/>
          <w:szCs w:val="30"/>
        </w:rPr>
        <w:t xml:space="preserve">400 </w:t>
      </w:r>
      <w:r w:rsidR="001D0AC8" w:rsidRPr="00154ED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D0AC8" w:rsidRPr="00154ED3">
        <w:rPr>
          <w:rFonts w:asciiTheme="majorBidi" w:hAnsiTheme="majorBidi"/>
          <w:sz w:val="30"/>
          <w:szCs w:val="30"/>
          <w:cs/>
        </w:rPr>
        <w:t xml:space="preserve">โดยการออกหุ้นสามัญจำนวน </w:t>
      </w:r>
      <w:r w:rsidR="001D0AC8" w:rsidRPr="00154ED3">
        <w:rPr>
          <w:rFonts w:asciiTheme="majorBidi" w:hAnsiTheme="majorBidi"/>
          <w:sz w:val="30"/>
          <w:szCs w:val="30"/>
        </w:rPr>
        <w:t>20</w:t>
      </w:r>
      <w:r w:rsidR="001D0AC8" w:rsidRPr="00154ED3">
        <w:rPr>
          <w:rFonts w:asciiTheme="majorBidi" w:hAnsi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B03613" w:rsidRPr="00154ED3">
        <w:rPr>
          <w:rFonts w:asciiTheme="majorBidi" w:hAnsiTheme="majorBidi"/>
          <w:sz w:val="30"/>
          <w:szCs w:val="30"/>
        </w:rPr>
        <w:t>10</w:t>
      </w:r>
      <w:r w:rsidR="001D0AC8" w:rsidRPr="00154ED3">
        <w:rPr>
          <w:rFonts w:asciiTheme="majorBidi" w:hAnsiTheme="majorBidi"/>
          <w:sz w:val="30"/>
          <w:szCs w:val="30"/>
          <w:cs/>
        </w:rPr>
        <w:t xml:space="preserve"> บาท</w:t>
      </w:r>
      <w:r w:rsidR="001D0AC8" w:rsidRPr="00154ED3">
        <w:rPr>
          <w:rFonts w:asciiTheme="majorBidi" w:hAnsiTheme="majorBidi"/>
          <w:sz w:val="30"/>
          <w:szCs w:val="30"/>
        </w:rPr>
        <w:t xml:space="preserve"> </w:t>
      </w:r>
      <w:r w:rsidR="001D0AC8" w:rsidRPr="00154ED3">
        <w:rPr>
          <w:rFonts w:asciiTheme="majorBidi" w:hAnsiTheme="majorBidi"/>
          <w:sz w:val="30"/>
          <w:szCs w:val="30"/>
          <w:cs/>
        </w:rPr>
        <w:t xml:space="preserve">โดยบริษัทได้ชำระค่าหุ้นเพิ่มทุนจำนวน </w:t>
      </w:r>
      <w:r w:rsidR="001D0AC8" w:rsidRPr="00154ED3">
        <w:rPr>
          <w:rFonts w:asciiTheme="majorBidi" w:hAnsiTheme="majorBidi"/>
          <w:sz w:val="30"/>
          <w:szCs w:val="30"/>
        </w:rPr>
        <w:t>102</w:t>
      </w:r>
      <w:r w:rsidR="001D0AC8" w:rsidRPr="00154ED3">
        <w:rPr>
          <w:rFonts w:asciiTheme="majorBidi" w:hAnsiTheme="majorBidi"/>
          <w:sz w:val="30"/>
          <w:szCs w:val="30"/>
          <w:cs/>
        </w:rPr>
        <w:t xml:space="preserve"> ล้านบาท ในเดือน</w:t>
      </w:r>
      <w:r w:rsidR="001D0AC8" w:rsidRPr="00154ED3">
        <w:rPr>
          <w:rFonts w:asciiTheme="majorBidi" w:hAnsiTheme="majorBidi" w:hint="cs"/>
          <w:sz w:val="30"/>
          <w:szCs w:val="30"/>
          <w:cs/>
        </w:rPr>
        <w:t>มีนาคม</w:t>
      </w:r>
      <w:r w:rsidR="001D0AC8" w:rsidRPr="00154ED3">
        <w:rPr>
          <w:rFonts w:asciiTheme="majorBidi" w:hAnsiTheme="majorBidi"/>
          <w:sz w:val="30"/>
          <w:szCs w:val="30"/>
          <w:cs/>
        </w:rPr>
        <w:t xml:space="preserve"> </w:t>
      </w:r>
      <w:r w:rsidR="001D0AC8" w:rsidRPr="00154ED3">
        <w:rPr>
          <w:rFonts w:asciiTheme="majorBidi" w:hAnsiTheme="majorBidi"/>
          <w:sz w:val="30"/>
          <w:szCs w:val="30"/>
        </w:rPr>
        <w:t>2569</w:t>
      </w:r>
      <w:r w:rsidR="001D0AC8" w:rsidRPr="00154ED3">
        <w:rPr>
          <w:rFonts w:asciiTheme="majorBidi" w:hAnsiTheme="majorBidi"/>
          <w:sz w:val="30"/>
          <w:szCs w:val="30"/>
          <w:cs/>
        </w:rPr>
        <w:t xml:space="preserve"> โดยสัดส่วนการถือหุ้นไม่มีการเปลี่ยนแปลง</w:t>
      </w:r>
      <w:r w:rsidR="00E34E13" w:rsidRPr="00154ED3">
        <w:rPr>
          <w:rFonts w:asciiTheme="majorBidi" w:hAnsiTheme="majorBidi" w:hint="cs"/>
          <w:sz w:val="30"/>
          <w:szCs w:val="30"/>
          <w:cs/>
        </w:rPr>
        <w:t xml:space="preserve"> </w:t>
      </w:r>
      <w:r w:rsidR="00E34E13" w:rsidRPr="00154ED3">
        <w:rPr>
          <w:rFonts w:asciiTheme="majorBidi" w:hAnsiTheme="majorBidi"/>
          <w:sz w:val="30"/>
          <w:szCs w:val="30"/>
          <w:cs/>
        </w:rPr>
        <w:t xml:space="preserve">ปัจจุบัน </w:t>
      </w:r>
      <w:r w:rsidR="00E34E13" w:rsidRPr="00154ED3">
        <w:rPr>
          <w:rFonts w:asciiTheme="majorBidi" w:hAnsiTheme="majorBidi"/>
          <w:sz w:val="30"/>
          <w:szCs w:val="30"/>
        </w:rPr>
        <w:t xml:space="preserve">BTSG </w:t>
      </w:r>
      <w:r w:rsidR="00E34E13" w:rsidRPr="00154ED3">
        <w:rPr>
          <w:rFonts w:asciiTheme="majorBidi" w:hAnsiTheme="majorBidi"/>
          <w:sz w:val="30"/>
          <w:szCs w:val="30"/>
          <w:cs/>
        </w:rPr>
        <w:t>อยู่ระหว่างการจดทะเบียนเพิ่มทุนต่อกรมพัฒนาธุรกิจการค้า</w:t>
      </w:r>
      <w:r w:rsidR="00CB407F" w:rsidRPr="00154ED3">
        <w:rPr>
          <w:rFonts w:asciiTheme="majorBidi" w:hAnsiTheme="majorBidi" w:hint="cs"/>
          <w:sz w:val="30"/>
          <w:szCs w:val="30"/>
          <w:cs/>
        </w:rPr>
        <w:t xml:space="preserve"> </w:t>
      </w:r>
      <w:r w:rsidR="00E34E13" w:rsidRPr="00154ED3">
        <w:rPr>
          <w:rFonts w:asciiTheme="majorBidi" w:hAnsiTheme="majorBidi"/>
          <w:sz w:val="30"/>
          <w:szCs w:val="30"/>
          <w:cs/>
        </w:rPr>
        <w:t>กระทรวงพาณิชย์</w:t>
      </w:r>
    </w:p>
    <w:p w14:paraId="5D58C2DA" w14:textId="77777777" w:rsidR="00333E7A" w:rsidRPr="00154ED3" w:rsidRDefault="00333E7A" w:rsidP="00324372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sz w:val="30"/>
          <w:szCs w:val="30"/>
        </w:rPr>
      </w:pPr>
    </w:p>
    <w:p w14:paraId="328555C5" w14:textId="77777777" w:rsidR="00F53A24" w:rsidRPr="00154ED3" w:rsidRDefault="00F5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cs/>
        </w:rPr>
      </w:pPr>
      <w:r w:rsidRPr="00154ED3">
        <w:rPr>
          <w:rFonts w:asciiTheme="majorBidi" w:hAnsiTheme="majorBidi"/>
          <w:i/>
          <w:iCs/>
          <w:cs/>
        </w:rPr>
        <w:br w:type="page"/>
      </w:r>
    </w:p>
    <w:p w14:paraId="4DFA7A06" w14:textId="359F1214" w:rsidR="00333E7A" w:rsidRPr="00154ED3" w:rsidRDefault="00333E7A" w:rsidP="00324372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i/>
          <w:iCs/>
          <w:sz w:val="30"/>
          <w:szCs w:val="30"/>
        </w:rPr>
      </w:pPr>
      <w:r w:rsidRPr="00154ED3">
        <w:rPr>
          <w:rFonts w:asciiTheme="majorBidi" w:hAnsiTheme="majorBidi"/>
          <w:i/>
          <w:iCs/>
          <w:sz w:val="30"/>
          <w:szCs w:val="30"/>
          <w:cs/>
        </w:rPr>
        <w:lastRenderedPageBreak/>
        <w:t>บริษัท บีซีวี เอ็นเนอร์ยี่ จำกัด</w:t>
      </w:r>
    </w:p>
    <w:p w14:paraId="184A87BF" w14:textId="77777777" w:rsidR="00F53A24" w:rsidRPr="00154ED3" w:rsidRDefault="00F53A24" w:rsidP="00324372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i/>
          <w:iCs/>
          <w:sz w:val="30"/>
          <w:szCs w:val="30"/>
        </w:rPr>
      </w:pPr>
    </w:p>
    <w:p w14:paraId="6CF369AA" w14:textId="2B654D97" w:rsidR="00B51424" w:rsidRPr="00154ED3" w:rsidRDefault="00B51424" w:rsidP="00336C8E">
      <w:pPr>
        <w:pStyle w:val="BodyText2"/>
        <w:tabs>
          <w:tab w:val="decimal" w:pos="540"/>
        </w:tabs>
        <w:spacing w:line="240" w:lineRule="atLeast"/>
        <w:ind w:left="567" w:firstLine="0"/>
        <w:jc w:val="thaiDistribute"/>
        <w:rPr>
          <w:rFonts w:asciiTheme="majorBidi" w:hAnsiTheme="majorBidi"/>
          <w:sz w:val="30"/>
          <w:szCs w:val="30"/>
        </w:rPr>
      </w:pPr>
      <w:r w:rsidRPr="00154ED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54ED3">
        <w:rPr>
          <w:rFonts w:asciiTheme="majorBidi" w:hAnsiTheme="majorBidi" w:cstheme="majorBidi"/>
          <w:sz w:val="30"/>
          <w:szCs w:val="30"/>
        </w:rPr>
        <w:t xml:space="preserve">5 </w:t>
      </w:r>
      <w:r w:rsidRPr="00154ED3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154ED3">
        <w:rPr>
          <w:rFonts w:asciiTheme="majorBidi" w:hAnsiTheme="majorBidi" w:cstheme="majorBidi"/>
          <w:sz w:val="30"/>
          <w:szCs w:val="30"/>
        </w:rPr>
        <w:t xml:space="preserve"> 2569</w:t>
      </w:r>
      <w:r w:rsidRPr="00154E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54ED3">
        <w:rPr>
          <w:rFonts w:asciiTheme="majorBidi" w:hAnsiTheme="majorBidi"/>
          <w:sz w:val="30"/>
          <w:szCs w:val="30"/>
          <w:cs/>
        </w:rPr>
        <w:t>ที่ประชุม</w:t>
      </w:r>
      <w:r w:rsidRPr="00154ED3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154ED3">
        <w:rPr>
          <w:rFonts w:asciiTheme="majorBidi" w:hAnsiTheme="majorBidi"/>
          <w:sz w:val="30"/>
          <w:szCs w:val="30"/>
          <w:cs/>
        </w:rPr>
        <w:t>ของบริษัท บีซีวี เอ็นเนอร์ยี่ จำกัด (“</w:t>
      </w:r>
      <w:r w:rsidRPr="00154ED3">
        <w:rPr>
          <w:rFonts w:asciiTheme="majorBidi" w:hAnsiTheme="majorBidi" w:cstheme="majorBidi"/>
          <w:sz w:val="30"/>
          <w:szCs w:val="30"/>
        </w:rPr>
        <w:t xml:space="preserve">BCVE”) </w:t>
      </w:r>
      <w:r w:rsidRPr="00154ED3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ได้มีมติอนุมัติการเรียกชำระค่าหุ้นเพิ่มเติมจากบริษัทเป็นจำนวนเงิน </w:t>
      </w:r>
      <w:r w:rsidRPr="00154ED3">
        <w:rPr>
          <w:rFonts w:asciiTheme="majorBidi" w:hAnsiTheme="majorBidi" w:cstheme="majorBidi"/>
          <w:sz w:val="30"/>
          <w:szCs w:val="30"/>
        </w:rPr>
        <w:t xml:space="preserve">60 </w:t>
      </w:r>
      <w:r w:rsidRPr="00154ED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154ED3">
        <w:rPr>
          <w:rFonts w:asciiTheme="majorBidi" w:hAnsiTheme="majorBidi" w:hint="cs"/>
          <w:sz w:val="30"/>
          <w:szCs w:val="30"/>
          <w:cs/>
        </w:rPr>
        <w:t xml:space="preserve">ซึ่งได้รับชำระค่าหุ้นดังกล่าวแล้วในเดือนมกราคม </w:t>
      </w:r>
      <w:r w:rsidRPr="00154ED3">
        <w:rPr>
          <w:rFonts w:asciiTheme="majorBidi" w:hAnsiTheme="majorBidi"/>
          <w:sz w:val="30"/>
          <w:szCs w:val="30"/>
        </w:rPr>
        <w:t xml:space="preserve">2569 </w:t>
      </w:r>
      <w:r w:rsidRPr="00154ED3">
        <w:rPr>
          <w:rFonts w:asciiTheme="majorBidi" w:hAnsiTheme="majorBidi" w:hint="cs"/>
          <w:sz w:val="30"/>
          <w:szCs w:val="30"/>
          <w:cs/>
        </w:rPr>
        <w:t>โดยสัดส่วนการถือหุ้นไม่มีการเปลี่ยนแปลง</w:t>
      </w:r>
    </w:p>
    <w:p w14:paraId="35681654" w14:textId="77777777" w:rsidR="00B51424" w:rsidRPr="00154ED3" w:rsidRDefault="00B51424" w:rsidP="00B51424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sz w:val="30"/>
          <w:szCs w:val="30"/>
          <w:cs/>
        </w:rPr>
      </w:pPr>
    </w:p>
    <w:p w14:paraId="38520139" w14:textId="3D2968F6" w:rsidR="00B51424" w:rsidRPr="00154ED3" w:rsidRDefault="00B51424" w:rsidP="00324372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sz w:val="30"/>
          <w:szCs w:val="30"/>
          <w:cs/>
        </w:rPr>
      </w:pPr>
      <w:r w:rsidRPr="00154ED3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85FC2" w:rsidRPr="00154ED3">
        <w:rPr>
          <w:rFonts w:asciiTheme="majorBidi" w:hAnsiTheme="majorBidi"/>
          <w:sz w:val="30"/>
          <w:szCs w:val="30"/>
        </w:rPr>
        <w:t>3</w:t>
      </w:r>
      <w:r w:rsidRPr="00154ED3">
        <w:rPr>
          <w:rFonts w:asciiTheme="majorBidi" w:hAnsiTheme="majorBidi"/>
          <w:sz w:val="30"/>
          <w:szCs w:val="30"/>
          <w:cs/>
        </w:rPr>
        <w:t xml:space="preserve"> </w:t>
      </w:r>
      <w:r w:rsidR="00F85FC2" w:rsidRPr="00154ED3">
        <w:rPr>
          <w:rFonts w:asciiTheme="majorBidi" w:hAnsiTheme="majorBidi" w:hint="cs"/>
          <w:sz w:val="30"/>
          <w:szCs w:val="30"/>
          <w:cs/>
        </w:rPr>
        <w:t>มีนาคม</w:t>
      </w:r>
      <w:r w:rsidRPr="00154ED3">
        <w:rPr>
          <w:rFonts w:asciiTheme="majorBidi" w:hAnsiTheme="majorBidi"/>
          <w:sz w:val="30"/>
          <w:szCs w:val="30"/>
          <w:cs/>
        </w:rPr>
        <w:t xml:space="preserve"> </w:t>
      </w:r>
      <w:r w:rsidR="00A92641" w:rsidRPr="00154ED3">
        <w:rPr>
          <w:rFonts w:asciiTheme="majorBidi" w:hAnsiTheme="majorBidi"/>
          <w:sz w:val="30"/>
          <w:szCs w:val="30"/>
        </w:rPr>
        <w:t>2569</w:t>
      </w:r>
      <w:r w:rsidRPr="00154ED3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ที่ประชุมคณะกรรมการของ</w:t>
      </w:r>
      <w:r w:rsidRPr="00154ED3">
        <w:rPr>
          <w:rFonts w:asciiTheme="majorBidi" w:hAnsiTheme="majorBidi"/>
          <w:sz w:val="30"/>
          <w:szCs w:val="30"/>
        </w:rPr>
        <w:t xml:space="preserve"> BCVE </w:t>
      </w:r>
      <w:r w:rsidRPr="00154ED3">
        <w:rPr>
          <w:rFonts w:asciiTheme="majorBidi" w:hAnsiTheme="majorBidi"/>
          <w:sz w:val="30"/>
          <w:szCs w:val="30"/>
          <w:cs/>
        </w:rPr>
        <w:t xml:space="preserve">ได้มีมติอนุมัติการเรียกชำระค่าหุ้นเพิ่มเติมจากบริษัทเป็นจำนวนเงิน </w:t>
      </w:r>
      <w:r w:rsidRPr="00154ED3">
        <w:rPr>
          <w:rFonts w:asciiTheme="majorBidi" w:hAnsiTheme="majorBidi"/>
          <w:sz w:val="30"/>
          <w:szCs w:val="30"/>
        </w:rPr>
        <w:t>100</w:t>
      </w:r>
      <w:r w:rsidRPr="00154ED3">
        <w:rPr>
          <w:rFonts w:asciiTheme="majorBidi" w:hAnsiTheme="majorBidi"/>
          <w:sz w:val="30"/>
          <w:szCs w:val="30"/>
          <w:cs/>
        </w:rPr>
        <w:t xml:space="preserve"> ล้านบาท ซึ่งได้รับชำระค่าหุ้นดังกล่าวแล้วในเดือน</w:t>
      </w:r>
      <w:r w:rsidRPr="00154ED3">
        <w:rPr>
          <w:rFonts w:asciiTheme="majorBidi" w:hAnsiTheme="majorBidi" w:hint="cs"/>
          <w:sz w:val="30"/>
          <w:szCs w:val="30"/>
          <w:cs/>
        </w:rPr>
        <w:t>มีนาคม</w:t>
      </w:r>
      <w:r w:rsidRPr="00154ED3">
        <w:rPr>
          <w:rFonts w:asciiTheme="majorBidi" w:hAnsiTheme="majorBidi"/>
          <w:sz w:val="30"/>
          <w:szCs w:val="30"/>
          <w:cs/>
        </w:rPr>
        <w:t xml:space="preserve"> </w:t>
      </w:r>
      <w:r w:rsidRPr="00154ED3">
        <w:rPr>
          <w:rFonts w:asciiTheme="majorBidi" w:hAnsiTheme="majorBidi"/>
          <w:sz w:val="30"/>
          <w:szCs w:val="30"/>
        </w:rPr>
        <w:t>2569</w:t>
      </w:r>
      <w:r w:rsidRPr="00154ED3">
        <w:rPr>
          <w:rFonts w:asciiTheme="majorBidi" w:hAnsiTheme="majorBidi"/>
          <w:sz w:val="30"/>
          <w:szCs w:val="30"/>
          <w:cs/>
        </w:rPr>
        <w:t xml:space="preserve"> โดยสัดส่วนการถือหุ้นไม่มีการเปลี่ยนแปลง</w:t>
      </w:r>
    </w:p>
    <w:p w14:paraId="40C3FFB1" w14:textId="62ED915A" w:rsidR="001D0AC8" w:rsidRPr="00154ED3" w:rsidRDefault="001D0AC8" w:rsidP="0042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cs/>
        </w:rPr>
      </w:pPr>
    </w:p>
    <w:p w14:paraId="59ECEED9" w14:textId="75AEECE8" w:rsidR="00F421FF" w:rsidRPr="00154ED3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OLE_LINK11"/>
      <w:bookmarkStart w:id="4" w:name="OLE_LINK12"/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154ED3" w:rsidRDefault="0066035F" w:rsidP="0080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 w:cstheme="majorBidi"/>
          <w:sz w:val="22"/>
          <w:szCs w:val="22"/>
          <w:cs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8049C6" w:rsidRPr="00154ED3" w14:paraId="7AAD5444" w14:textId="77777777">
        <w:trPr>
          <w:tblHeader/>
        </w:trPr>
        <w:tc>
          <w:tcPr>
            <w:tcW w:w="2348" w:type="pct"/>
          </w:tcPr>
          <w:p w14:paraId="2E60C35A" w14:textId="77777777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5133139C" w14:textId="77777777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2F841F30" w14:textId="77777777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3402" w:rsidRPr="00154ED3" w14:paraId="38FA23C5" w14:textId="77777777">
        <w:trPr>
          <w:trHeight w:val="182"/>
          <w:tblHeader/>
        </w:trPr>
        <w:tc>
          <w:tcPr>
            <w:tcW w:w="2348" w:type="pct"/>
          </w:tcPr>
          <w:p w14:paraId="6686C11E" w14:textId="036787D9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54ED3">
              <w:rPr>
                <w:b/>
                <w:bCs/>
                <w:i/>
                <w:iCs/>
                <w:cs/>
              </w:rPr>
              <w:t>สำหรับงวด</w:t>
            </w:r>
            <w:r w:rsidRPr="00154ED3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154ED3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154ED3">
              <w:rPr>
                <w:b/>
                <w:bCs/>
                <w:i/>
                <w:iCs/>
              </w:rPr>
              <w:t>31</w:t>
            </w:r>
            <w:r w:rsidRPr="00154ED3">
              <w:rPr>
                <w:rFonts w:hint="cs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63" w:type="pct"/>
          </w:tcPr>
          <w:p w14:paraId="5AAB8506" w14:textId="2D017C51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64" w:type="pct"/>
          </w:tcPr>
          <w:p w14:paraId="011B0AF4" w14:textId="19A07C33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663" w:type="pct"/>
          </w:tcPr>
          <w:p w14:paraId="057FE8F8" w14:textId="7FDA5325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62" w:type="pct"/>
          </w:tcPr>
          <w:p w14:paraId="171919A9" w14:textId="322D3F22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2568</w:t>
            </w:r>
          </w:p>
        </w:tc>
      </w:tr>
      <w:tr w:rsidR="008049C6" w:rsidRPr="00154ED3" w14:paraId="004665ED" w14:textId="77777777">
        <w:trPr>
          <w:tblHeader/>
        </w:trPr>
        <w:tc>
          <w:tcPr>
            <w:tcW w:w="2348" w:type="pct"/>
          </w:tcPr>
          <w:p w14:paraId="6F3B200D" w14:textId="77777777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  <w:vAlign w:val="center"/>
          </w:tcPr>
          <w:p w14:paraId="4A497CD2" w14:textId="77777777" w:rsidR="008049C6" w:rsidRPr="00154ED3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7C8A" w:rsidRPr="00154ED3" w14:paraId="0BFC4077" w14:textId="77777777" w:rsidTr="003603E1">
        <w:tc>
          <w:tcPr>
            <w:tcW w:w="2348" w:type="pct"/>
          </w:tcPr>
          <w:p w14:paraId="27C0DC36" w14:textId="091EE1D8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hint="cs"/>
                <w:cs/>
              </w:rPr>
              <w:t xml:space="preserve">ณ วันที่ </w:t>
            </w:r>
            <w:r w:rsidRPr="00154ED3">
              <w:rPr>
                <w:rFonts w:hint="cs"/>
              </w:rPr>
              <w:t>1</w:t>
            </w:r>
            <w:r w:rsidRPr="00154ED3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2CCCD66A" w14:textId="2A8492B7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/>
              </w:rPr>
              <w:t>28</w:t>
            </w:r>
            <w:r w:rsidRPr="00154ED3">
              <w:rPr>
                <w:rFonts w:asciiTheme="majorBidi" w:hAnsiTheme="majorBidi" w:cstheme="majorBidi"/>
              </w:rPr>
              <w:t>,</w:t>
            </w:r>
            <w:r w:rsidRPr="00154ED3">
              <w:rPr>
                <w:rFonts w:asciiTheme="majorBidi" w:hAnsiTheme="majorBidi"/>
              </w:rPr>
              <w:t>042</w:t>
            </w:r>
          </w:p>
        </w:tc>
        <w:tc>
          <w:tcPr>
            <w:tcW w:w="664" w:type="pct"/>
          </w:tcPr>
          <w:p w14:paraId="494A7DB8" w14:textId="2A8FA87F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31,568</w:t>
            </w:r>
          </w:p>
        </w:tc>
        <w:tc>
          <w:tcPr>
            <w:tcW w:w="663" w:type="pct"/>
            <w:vAlign w:val="bottom"/>
          </w:tcPr>
          <w:p w14:paraId="49C5D42F" w14:textId="186CBC0B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662" w:type="pct"/>
            <w:vAlign w:val="bottom"/>
          </w:tcPr>
          <w:p w14:paraId="4569EED5" w14:textId="14DBA964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685</w:t>
            </w:r>
          </w:p>
        </w:tc>
      </w:tr>
      <w:tr w:rsidR="00007C8A" w:rsidRPr="00154ED3" w14:paraId="263046DA" w14:textId="77777777" w:rsidTr="003603E1">
        <w:tc>
          <w:tcPr>
            <w:tcW w:w="2348" w:type="pct"/>
          </w:tcPr>
          <w:p w14:paraId="3479E374" w14:textId="01C210F3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4317B275" w14:textId="01DC59CE" w:rsidR="00007C8A" w:rsidRPr="00154ED3" w:rsidRDefault="00CA02A9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(307)</w:t>
            </w:r>
          </w:p>
        </w:tc>
        <w:tc>
          <w:tcPr>
            <w:tcW w:w="664" w:type="pct"/>
          </w:tcPr>
          <w:p w14:paraId="7F25F9C2" w14:textId="0208B89E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(555)</w:t>
            </w:r>
          </w:p>
        </w:tc>
        <w:tc>
          <w:tcPr>
            <w:tcW w:w="663" w:type="pct"/>
            <w:vAlign w:val="bottom"/>
          </w:tcPr>
          <w:p w14:paraId="6EEB7DB6" w14:textId="50989389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B42A13B" w14:textId="0860E250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</w:tr>
      <w:tr w:rsidR="00007C8A" w:rsidRPr="00154ED3" w14:paraId="11149FBF" w14:textId="77777777" w:rsidTr="00342FF4">
        <w:tc>
          <w:tcPr>
            <w:tcW w:w="2348" w:type="pct"/>
          </w:tcPr>
          <w:p w14:paraId="251ADAAF" w14:textId="5CAEEB98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hint="cs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12443BFA" w14:textId="3E50874B" w:rsidR="00007C8A" w:rsidRPr="00154ED3" w:rsidRDefault="00CA02A9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8</w:t>
            </w:r>
            <w:r w:rsidR="00742C19" w:rsidRPr="00154ED3">
              <w:rPr>
                <w:rFonts w:asciiTheme="majorBidi" w:hAnsiTheme="majorBidi" w:cstheme="majorBidi"/>
              </w:rPr>
              <w:t>9</w:t>
            </w:r>
            <w:r w:rsidR="00297B93" w:rsidRPr="00154E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64" w:type="pct"/>
            <w:vAlign w:val="bottom"/>
          </w:tcPr>
          <w:p w14:paraId="5EBD9579" w14:textId="2FA32C0C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466</w:t>
            </w:r>
          </w:p>
        </w:tc>
        <w:tc>
          <w:tcPr>
            <w:tcW w:w="663" w:type="pct"/>
            <w:vAlign w:val="bottom"/>
          </w:tcPr>
          <w:p w14:paraId="2A1C30E1" w14:textId="5F86C74C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68BED20" w14:textId="07D6CDFD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</w:tr>
      <w:tr w:rsidR="00007C8A" w:rsidRPr="00154ED3" w14:paraId="5A31928A" w14:textId="77777777" w:rsidTr="00342FF4">
        <w:tc>
          <w:tcPr>
            <w:tcW w:w="2348" w:type="pct"/>
          </w:tcPr>
          <w:p w14:paraId="5F4121ED" w14:textId="73661F92" w:rsidR="00007C8A" w:rsidRPr="00154ED3" w:rsidRDefault="00007C8A" w:rsidP="0033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154ED3">
              <w:rPr>
                <w:rFonts w:hint="cs"/>
                <w:cs/>
              </w:rPr>
              <w:t>ส่วนแบ่ง</w:t>
            </w:r>
            <w:r w:rsidR="0036105C" w:rsidRPr="00154ED3">
              <w:rPr>
                <w:rFonts w:hint="cs"/>
                <w:cs/>
              </w:rPr>
              <w:t xml:space="preserve">กำไร </w:t>
            </w:r>
            <w:r w:rsidR="0036105C" w:rsidRPr="00154ED3">
              <w:t>(</w:t>
            </w:r>
            <w:r w:rsidRPr="00154ED3">
              <w:rPr>
                <w:rFonts w:hint="cs"/>
                <w:cs/>
              </w:rPr>
              <w:t>ขาดทุน</w:t>
            </w:r>
            <w:r w:rsidR="0036105C" w:rsidRPr="00154ED3">
              <w:t xml:space="preserve">) </w:t>
            </w:r>
            <w:r w:rsidRPr="00154ED3">
              <w:rPr>
                <w:rFonts w:hint="cs"/>
                <w:cs/>
              </w:rPr>
              <w:t>เบ็ดเสร็จอื่นจาก</w:t>
            </w:r>
            <w:r w:rsidR="00336C8E" w:rsidRPr="00154ED3">
              <w:rPr>
                <w:cs/>
              </w:rPr>
              <w:br/>
            </w:r>
            <w:r w:rsidRPr="00154ED3">
              <w:rPr>
                <w:rFonts w:hint="cs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60BF5C22" w14:textId="3E7C6F18" w:rsidR="00007C8A" w:rsidRPr="00154ED3" w:rsidRDefault="00CA02A9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(22</w:t>
            </w:r>
            <w:r w:rsidR="00297B93" w:rsidRPr="00154ED3">
              <w:rPr>
                <w:rFonts w:asciiTheme="majorBidi" w:hAnsiTheme="majorBidi" w:cstheme="majorBidi"/>
              </w:rPr>
              <w:t>6</w:t>
            </w:r>
            <w:r w:rsidRPr="00154ED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83E78CB" w14:textId="4F5F27CB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(976)</w:t>
            </w:r>
          </w:p>
        </w:tc>
        <w:tc>
          <w:tcPr>
            <w:tcW w:w="663" w:type="pct"/>
            <w:vAlign w:val="bottom"/>
          </w:tcPr>
          <w:p w14:paraId="7FACC18F" w14:textId="3A9E21E3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218A8589" w14:textId="56A91BDB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</w:tr>
      <w:tr w:rsidR="00007C8A" w:rsidRPr="00154ED3" w14:paraId="4640CDCF" w14:textId="77777777" w:rsidTr="00342FF4">
        <w:tc>
          <w:tcPr>
            <w:tcW w:w="2348" w:type="pct"/>
          </w:tcPr>
          <w:p w14:paraId="6FDF5DD6" w14:textId="699AAD19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63" w:type="pct"/>
            <w:vAlign w:val="bottom"/>
          </w:tcPr>
          <w:p w14:paraId="671FD9D2" w14:textId="794DA869" w:rsidR="00007C8A" w:rsidRPr="00154ED3" w:rsidRDefault="00CA02A9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(1,</w:t>
            </w:r>
            <w:r w:rsidR="00742C19" w:rsidRPr="00154ED3">
              <w:rPr>
                <w:rFonts w:asciiTheme="majorBidi" w:hAnsiTheme="majorBidi" w:cstheme="majorBidi"/>
              </w:rPr>
              <w:t>233</w:t>
            </w:r>
            <w:r w:rsidRPr="00154ED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4BF42986" w14:textId="03625F92" w:rsidR="00007C8A" w:rsidRPr="00154ED3" w:rsidRDefault="000E3747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154ED3">
              <w:t>-</w:t>
            </w:r>
          </w:p>
        </w:tc>
        <w:tc>
          <w:tcPr>
            <w:tcW w:w="663" w:type="pct"/>
            <w:vAlign w:val="bottom"/>
          </w:tcPr>
          <w:p w14:paraId="70E9EA85" w14:textId="3415F5DB" w:rsidR="00007C8A" w:rsidRPr="00154ED3" w:rsidRDefault="006174FE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(45)</w:t>
            </w:r>
          </w:p>
        </w:tc>
        <w:tc>
          <w:tcPr>
            <w:tcW w:w="662" w:type="pct"/>
            <w:vAlign w:val="bottom"/>
          </w:tcPr>
          <w:p w14:paraId="58D6DF49" w14:textId="4985AAD3" w:rsidR="00007C8A" w:rsidRPr="00154ED3" w:rsidRDefault="006174FE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</w:tr>
      <w:tr w:rsidR="00007C8A" w:rsidRPr="00154ED3" w14:paraId="415F52B7" w14:textId="77777777" w:rsidTr="003603E1">
        <w:tc>
          <w:tcPr>
            <w:tcW w:w="2348" w:type="pct"/>
          </w:tcPr>
          <w:p w14:paraId="503626E0" w14:textId="170BEFBC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487E4128" w14:textId="705BE7C7" w:rsidR="00007C8A" w:rsidRPr="00154ED3" w:rsidRDefault="00CA02A9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76</w:t>
            </w:r>
            <w:r w:rsidR="00297B93" w:rsidRPr="00154E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64" w:type="pct"/>
          </w:tcPr>
          <w:p w14:paraId="2E9676F2" w14:textId="10A29BC7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(28)</w:t>
            </w:r>
          </w:p>
        </w:tc>
        <w:tc>
          <w:tcPr>
            <w:tcW w:w="663" w:type="pct"/>
            <w:vAlign w:val="bottom"/>
          </w:tcPr>
          <w:p w14:paraId="5D5DEC77" w14:textId="44664EB0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745872A" w14:textId="4B0F699F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</w:tr>
      <w:tr w:rsidR="00007C8A" w:rsidRPr="00154ED3" w14:paraId="1E1E5E3A" w14:textId="77777777" w:rsidTr="003603E1">
        <w:tc>
          <w:tcPr>
            <w:tcW w:w="2348" w:type="pct"/>
          </w:tcPr>
          <w:p w14:paraId="00F50516" w14:textId="45958915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hint="cs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2D0BEDC" w14:textId="64497254" w:rsidR="00007C8A" w:rsidRPr="00154ED3" w:rsidRDefault="00CA02A9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</w:tcPr>
          <w:p w14:paraId="2D36DBA9" w14:textId="0E498F24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221</w:t>
            </w:r>
          </w:p>
        </w:tc>
        <w:tc>
          <w:tcPr>
            <w:tcW w:w="663" w:type="pct"/>
            <w:vAlign w:val="bottom"/>
          </w:tcPr>
          <w:p w14:paraId="2C95AA41" w14:textId="36C52697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4B13A83" w14:textId="35E0B872" w:rsidR="00007C8A" w:rsidRPr="00154ED3" w:rsidRDefault="00007C8A" w:rsidP="0000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</w:tr>
      <w:tr w:rsidR="00B3080F" w:rsidRPr="00154ED3" w14:paraId="02A61BE3" w14:textId="77777777" w:rsidTr="003603E1">
        <w:tc>
          <w:tcPr>
            <w:tcW w:w="2348" w:type="pct"/>
          </w:tcPr>
          <w:p w14:paraId="5C832BDF" w14:textId="1B56F07D" w:rsidR="00B3080F" w:rsidRPr="00154ED3" w:rsidRDefault="00B3080F" w:rsidP="00B3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hint="cs"/>
                <w:cs/>
              </w:rPr>
              <w:t>ลดลง</w:t>
            </w:r>
          </w:p>
        </w:tc>
        <w:tc>
          <w:tcPr>
            <w:tcW w:w="663" w:type="pct"/>
            <w:vAlign w:val="bottom"/>
          </w:tcPr>
          <w:p w14:paraId="2F3701F9" w14:textId="5A9BEB61" w:rsidR="00B3080F" w:rsidRPr="00154ED3" w:rsidRDefault="00B3080F" w:rsidP="00B308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</w:tcPr>
          <w:p w14:paraId="6C537FE0" w14:textId="1D73AA5A" w:rsidR="00B3080F" w:rsidRPr="00154ED3" w:rsidRDefault="00B3080F" w:rsidP="00B308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t>(300)</w:t>
            </w:r>
          </w:p>
        </w:tc>
        <w:tc>
          <w:tcPr>
            <w:tcW w:w="663" w:type="pct"/>
            <w:vAlign w:val="bottom"/>
          </w:tcPr>
          <w:p w14:paraId="5A5DAD15" w14:textId="30909917" w:rsidR="00B3080F" w:rsidRPr="00154ED3" w:rsidRDefault="00B3080F" w:rsidP="00B308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6C5F072" w14:textId="61E52DF1" w:rsidR="00B3080F" w:rsidRPr="00154ED3" w:rsidRDefault="00B3080F" w:rsidP="00B308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(300)</w:t>
            </w:r>
          </w:p>
        </w:tc>
      </w:tr>
      <w:tr w:rsidR="00342FF4" w:rsidRPr="00154ED3" w14:paraId="42144CE4" w14:textId="77777777" w:rsidTr="003603E1">
        <w:tc>
          <w:tcPr>
            <w:tcW w:w="2348" w:type="pct"/>
          </w:tcPr>
          <w:p w14:paraId="3988781B" w14:textId="71A7128D" w:rsidR="00342FF4" w:rsidRPr="00154ED3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54ED3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154ED3">
              <w:rPr>
                <w:b/>
                <w:bCs/>
                <w:color w:val="000000" w:themeColor="text1"/>
              </w:rPr>
              <w:t xml:space="preserve">31 </w:t>
            </w:r>
            <w:r w:rsidRPr="00154ED3">
              <w:rPr>
                <w:rFonts w:hint="cs"/>
                <w:b/>
                <w:bCs/>
                <w:color w:val="000000" w:themeColor="text1"/>
                <w:cs/>
              </w:rPr>
              <w:t>มีนาคม</w:t>
            </w:r>
          </w:p>
        </w:tc>
        <w:tc>
          <w:tcPr>
            <w:tcW w:w="663" w:type="pct"/>
            <w:vAlign w:val="bottom"/>
          </w:tcPr>
          <w:p w14:paraId="437476D5" w14:textId="5AD6C1CA" w:rsidR="00342FF4" w:rsidRPr="00154ED3" w:rsidRDefault="006174FE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27,9</w:t>
            </w:r>
            <w:r w:rsidR="00742C19" w:rsidRPr="00154ED3">
              <w:rPr>
                <w:rFonts w:asciiTheme="majorBidi" w:hAnsiTheme="majorBidi" w:cstheme="majorBidi"/>
                <w:b/>
                <w:bCs/>
              </w:rPr>
              <w:t>36</w:t>
            </w:r>
          </w:p>
        </w:tc>
        <w:tc>
          <w:tcPr>
            <w:tcW w:w="664" w:type="pct"/>
          </w:tcPr>
          <w:p w14:paraId="65FF9DBF" w14:textId="63E4BA7A" w:rsidR="00342FF4" w:rsidRPr="00154ED3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b/>
                <w:bCs/>
              </w:rPr>
              <w:t>30,396</w:t>
            </w:r>
          </w:p>
        </w:tc>
        <w:tc>
          <w:tcPr>
            <w:tcW w:w="663" w:type="pct"/>
            <w:vAlign w:val="bottom"/>
          </w:tcPr>
          <w:p w14:paraId="1A539676" w14:textId="4F48B555" w:rsidR="00342FF4" w:rsidRPr="00154ED3" w:rsidRDefault="006174FE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305</w:t>
            </w:r>
          </w:p>
        </w:tc>
        <w:tc>
          <w:tcPr>
            <w:tcW w:w="662" w:type="pct"/>
            <w:vAlign w:val="bottom"/>
          </w:tcPr>
          <w:p w14:paraId="13BFD9D4" w14:textId="6E7E6D1E" w:rsidR="00342FF4" w:rsidRPr="00154ED3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385</w:t>
            </w:r>
          </w:p>
        </w:tc>
      </w:tr>
    </w:tbl>
    <w:p w14:paraId="19997139" w14:textId="77777777" w:rsidR="008049C6" w:rsidRPr="00154ED3" w:rsidRDefault="008049C6" w:rsidP="00272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both"/>
        <w:rPr>
          <w:rFonts w:asciiTheme="majorBidi" w:hAnsiTheme="majorBidi" w:cstheme="majorBidi"/>
          <w:i/>
          <w:iCs/>
          <w:sz w:val="22"/>
          <w:szCs w:val="22"/>
          <w:lang w:val="en-GB"/>
        </w:rPr>
      </w:pPr>
    </w:p>
    <w:p w14:paraId="11C9E381" w14:textId="60C13B3A" w:rsidR="00025016" w:rsidRPr="00154ED3" w:rsidRDefault="00D43DDA" w:rsidP="0044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b/>
          <w:bCs/>
          <w:lang w:val="en-GB"/>
        </w:rPr>
      </w:pPr>
      <w:r w:rsidRPr="00154ED3">
        <w:rPr>
          <w:rFonts w:asciiTheme="majorBidi" w:hAnsiTheme="majorBidi"/>
          <w:cs/>
          <w:lang w:val="en-GB"/>
        </w:rPr>
        <w:t xml:space="preserve">ในระหว่างงวดสามเดือนสิ้นสุดวันที่  </w:t>
      </w:r>
      <w:r w:rsidRPr="00154ED3">
        <w:rPr>
          <w:rFonts w:asciiTheme="majorBidi" w:hAnsiTheme="majorBidi"/>
          <w:lang w:val="en-GB"/>
        </w:rPr>
        <w:t>31</w:t>
      </w:r>
      <w:r w:rsidRPr="00154ED3">
        <w:rPr>
          <w:rFonts w:asciiTheme="majorBidi" w:hAnsiTheme="majorBidi"/>
          <w:cs/>
          <w:lang w:val="en-GB"/>
        </w:rPr>
        <w:t xml:space="preserve"> มีนาคม </w:t>
      </w:r>
      <w:r w:rsidRPr="00154ED3">
        <w:rPr>
          <w:rFonts w:asciiTheme="majorBidi" w:hAnsiTheme="majorBidi"/>
          <w:lang w:val="en-GB"/>
        </w:rPr>
        <w:t>2569</w:t>
      </w:r>
      <w:r w:rsidRPr="00154ED3">
        <w:rPr>
          <w:rFonts w:asciiTheme="majorBidi" w:hAnsiTheme="majorBidi"/>
          <w:cs/>
          <w:lang w:val="en-GB"/>
        </w:rPr>
        <w:t xml:space="preserve"> กลุ่มบริษัทได้บันทึกขาดทุนจากการด้อยค่าเงินลงทุนใน</w:t>
      </w:r>
      <w:r w:rsidR="00447787" w:rsidRPr="00154ED3">
        <w:rPr>
          <w:rFonts w:asciiTheme="majorBidi" w:hAnsiTheme="majorBidi"/>
          <w:lang w:val="en-GB"/>
        </w:rPr>
        <w:br/>
      </w:r>
      <w:r w:rsidRPr="00154ED3">
        <w:rPr>
          <w:rFonts w:asciiTheme="majorBidi" w:hAnsiTheme="majorBidi"/>
          <w:cs/>
          <w:lang w:val="en-GB"/>
        </w:rPr>
        <w:t>บริษัทร่วมแห่งหนึ่ง</w:t>
      </w:r>
      <w:r w:rsidR="00447787" w:rsidRPr="00154ED3">
        <w:rPr>
          <w:rFonts w:asciiTheme="majorBidi" w:hAnsiTheme="majorBidi"/>
          <w:lang w:val="en-GB"/>
        </w:rPr>
        <w:t xml:space="preserve"> </w:t>
      </w:r>
      <w:r w:rsidRPr="00154ED3">
        <w:rPr>
          <w:rFonts w:asciiTheme="majorBidi" w:hAnsiTheme="majorBidi"/>
          <w:cs/>
          <w:lang w:val="en-GB"/>
        </w:rPr>
        <w:t xml:space="preserve">จำนวน </w:t>
      </w:r>
      <w:r w:rsidRPr="00154ED3">
        <w:rPr>
          <w:rFonts w:asciiTheme="majorBidi" w:hAnsiTheme="majorBidi"/>
          <w:lang w:val="en-GB"/>
        </w:rPr>
        <w:t>1,233</w:t>
      </w:r>
      <w:r w:rsidRPr="00154ED3">
        <w:rPr>
          <w:rFonts w:asciiTheme="majorBidi" w:hAnsiTheme="majorBidi"/>
          <w:cs/>
          <w:lang w:val="en-GB"/>
        </w:rPr>
        <w:t xml:space="preserve"> ล้านบาท เนื่องจากมูลค่าที่คาดว่าจะได้รับคืนต่ำกว่ามูลค่าตามบัญชี โดย</w:t>
      </w:r>
      <w:r w:rsidR="0036105C" w:rsidRPr="00154ED3">
        <w:rPr>
          <w:rFonts w:asciiTheme="majorBidi" w:hAnsiTheme="majorBidi" w:hint="cs"/>
          <w:cs/>
          <w:lang w:val="en-GB"/>
        </w:rPr>
        <w:t>กลุ่ม</w:t>
      </w:r>
      <w:r w:rsidRPr="00154ED3">
        <w:rPr>
          <w:rFonts w:asciiTheme="majorBidi" w:hAnsiTheme="majorBidi"/>
          <w:cs/>
          <w:lang w:val="en-GB"/>
        </w:rPr>
        <w:t>บริษัท</w:t>
      </w:r>
      <w:r w:rsidR="00447787" w:rsidRPr="00154ED3">
        <w:rPr>
          <w:rFonts w:asciiTheme="majorBidi" w:hAnsiTheme="majorBidi"/>
          <w:lang w:val="en-GB"/>
        </w:rPr>
        <w:br/>
      </w:r>
      <w:r w:rsidRPr="00154ED3">
        <w:rPr>
          <w:rFonts w:asciiTheme="majorBidi" w:hAnsiTheme="majorBidi"/>
          <w:cs/>
          <w:lang w:val="en-GB"/>
        </w:rPr>
        <w:t>ได้ทบทวนสมมติฐานสำคัญที่ใช้ในการทดสอบการด้อยค่า</w:t>
      </w:r>
      <w:r w:rsidR="00D51221" w:rsidRPr="00154ED3">
        <w:rPr>
          <w:rFonts w:asciiTheme="majorBidi" w:hAnsiTheme="majorBidi" w:hint="cs"/>
          <w:cs/>
          <w:lang w:val="en-GB"/>
        </w:rPr>
        <w:t xml:space="preserve"> </w:t>
      </w:r>
      <w:r w:rsidRPr="00154ED3">
        <w:rPr>
          <w:rFonts w:asciiTheme="majorBidi" w:hAnsiTheme="majorBidi"/>
          <w:cs/>
          <w:lang w:val="en-GB"/>
        </w:rPr>
        <w:t>รวมถึงประมาณกา</w:t>
      </w:r>
      <w:r w:rsidRPr="00154ED3">
        <w:rPr>
          <w:rFonts w:asciiTheme="majorBidi" w:hAnsiTheme="majorBidi" w:hint="cs"/>
          <w:cs/>
          <w:lang w:val="en-GB"/>
        </w:rPr>
        <w:t>ร</w:t>
      </w:r>
      <w:r w:rsidRPr="00154ED3">
        <w:rPr>
          <w:rFonts w:asciiTheme="majorBidi" w:hAnsiTheme="majorBidi"/>
          <w:cs/>
          <w:lang w:val="en-GB"/>
        </w:rPr>
        <w:t>กระแสเงินสดและปัจจัยภายนอก เช่น อุปสงค์ของตลาดและอัตราคิดลดที่เปลี่ยนแปลง</w:t>
      </w:r>
      <w:r w:rsidR="00D51221" w:rsidRPr="00154ED3">
        <w:rPr>
          <w:rFonts w:asciiTheme="majorBidi" w:hAnsiTheme="majorBidi" w:hint="cs"/>
          <w:cs/>
          <w:lang w:val="en-GB"/>
        </w:rPr>
        <w:t xml:space="preserve"> </w:t>
      </w:r>
      <w:r w:rsidR="00D51221" w:rsidRPr="00154ED3">
        <w:rPr>
          <w:rFonts w:asciiTheme="majorBidi" w:hAnsiTheme="majorBidi"/>
          <w:cs/>
          <w:lang w:val="en-GB"/>
        </w:rPr>
        <w:t>เพื่อให้สอดคล้องกับ</w:t>
      </w:r>
      <w:r w:rsidR="00D51221" w:rsidRPr="00154ED3">
        <w:rPr>
          <w:rFonts w:asciiTheme="majorBidi" w:hAnsiTheme="majorBidi" w:hint="cs"/>
          <w:cs/>
          <w:lang w:val="en-GB"/>
        </w:rPr>
        <w:t>สถานการณ์ในปัจจุบัน</w:t>
      </w:r>
    </w:p>
    <w:p w14:paraId="5E35CFFB" w14:textId="77777777" w:rsidR="00016197" w:rsidRPr="00154ED3" w:rsidRDefault="0001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154ED3">
        <w:rPr>
          <w:rFonts w:asciiTheme="majorBidi" w:hAnsiTheme="majorBidi" w:cstheme="majorBidi"/>
          <w:b/>
          <w:bCs/>
        </w:rPr>
        <w:br w:type="page"/>
      </w:r>
    </w:p>
    <w:p w14:paraId="728D5737" w14:textId="52569242" w:rsidR="00527670" w:rsidRPr="00154ED3" w:rsidRDefault="00527670" w:rsidP="0052767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3BFFB76F" w14:textId="77777777" w:rsidR="00527670" w:rsidRPr="00154ED3" w:rsidRDefault="00527670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sz w:val="22"/>
          <w:szCs w:val="22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7E7299" w:rsidRPr="00154ED3" w14:paraId="21F78C51" w14:textId="77777777" w:rsidTr="006F37AB">
        <w:trPr>
          <w:trHeight w:val="421"/>
        </w:trPr>
        <w:tc>
          <w:tcPr>
            <w:tcW w:w="3303" w:type="pct"/>
            <w:vAlign w:val="bottom"/>
          </w:tcPr>
          <w:p w14:paraId="148A4A75" w14:textId="65FF27F5" w:rsidR="007E7299" w:rsidRPr="00154ED3" w:rsidRDefault="007E7299" w:rsidP="00F62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154ED3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154ED3">
              <w:rPr>
                <w:b/>
                <w:bCs/>
                <w:i/>
                <w:iCs/>
              </w:rPr>
              <w:t>31</w:t>
            </w:r>
            <w:r w:rsidRPr="00154ED3">
              <w:rPr>
                <w:b/>
                <w:bCs/>
                <w:i/>
                <w:iCs/>
                <w:cs/>
              </w:rPr>
              <w:t xml:space="preserve"> มีนาคม</w:t>
            </w:r>
            <w:r w:rsidRPr="00154ED3">
              <w:rPr>
                <w:b/>
                <w:bCs/>
                <w:i/>
                <w:iCs/>
              </w:rPr>
              <w:t xml:space="preserve"> 256</w:t>
            </w:r>
            <w:r w:rsidR="00E83402" w:rsidRPr="00154ED3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848" w:type="pct"/>
            <w:vAlign w:val="bottom"/>
          </w:tcPr>
          <w:p w14:paraId="185728B2" w14:textId="172FFA6D" w:rsidR="007E7299" w:rsidRPr="00154ED3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vAlign w:val="bottom"/>
          </w:tcPr>
          <w:p w14:paraId="62C1055C" w14:textId="4329A72B" w:rsidR="007E7299" w:rsidRPr="00154ED3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F6209A" w:rsidRPr="00154ED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7E7299" w:rsidRPr="00154ED3" w14:paraId="6CC069FF" w14:textId="77777777" w:rsidTr="007E7299">
        <w:trPr>
          <w:trHeight w:val="421"/>
        </w:trPr>
        <w:tc>
          <w:tcPr>
            <w:tcW w:w="3303" w:type="pct"/>
          </w:tcPr>
          <w:p w14:paraId="30CEB680" w14:textId="77777777" w:rsidR="007E7299" w:rsidRPr="00154ED3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</w:tcPr>
          <w:p w14:paraId="053C1363" w14:textId="77777777" w:rsidR="007E7299" w:rsidRPr="00154ED3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299" w:rsidRPr="00154ED3" w14:paraId="7B453837" w14:textId="77777777" w:rsidTr="006F37AB">
        <w:trPr>
          <w:trHeight w:val="400"/>
        </w:trPr>
        <w:tc>
          <w:tcPr>
            <w:tcW w:w="3303" w:type="pct"/>
          </w:tcPr>
          <w:p w14:paraId="2CAF3BD9" w14:textId="3D08AAED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154ED3">
              <w:rPr>
                <w:cs/>
              </w:rPr>
              <w:t xml:space="preserve">ณ วันที่ </w:t>
            </w:r>
            <w:r w:rsidRPr="00154ED3">
              <w:t>1</w:t>
            </w:r>
            <w:r w:rsidRPr="00154ED3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5997B000" w14:textId="79A88BA7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rPr>
                <w:cs/>
              </w:rPr>
              <w:t>11</w:t>
            </w:r>
            <w:r w:rsidR="00342FF4" w:rsidRPr="00154ED3">
              <w:t>4</w:t>
            </w:r>
            <w:r w:rsidRPr="00154ED3">
              <w:t>,</w:t>
            </w:r>
            <w:r w:rsidR="00342FF4" w:rsidRPr="00154ED3">
              <w:t>934</w:t>
            </w:r>
          </w:p>
        </w:tc>
        <w:tc>
          <w:tcPr>
            <w:tcW w:w="849" w:type="pct"/>
            <w:vAlign w:val="bottom"/>
          </w:tcPr>
          <w:p w14:paraId="2B47C45F" w14:textId="45882388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2</w:t>
            </w:r>
            <w:r w:rsidR="00342FF4" w:rsidRPr="00154ED3">
              <w:t>6</w:t>
            </w:r>
            <w:r w:rsidRPr="00154ED3">
              <w:t>,</w:t>
            </w:r>
            <w:r w:rsidR="00342FF4" w:rsidRPr="00154ED3">
              <w:t>778</w:t>
            </w:r>
          </w:p>
        </w:tc>
      </w:tr>
      <w:tr w:rsidR="007E7299" w:rsidRPr="00154ED3" w14:paraId="4F7F991B" w14:textId="77777777" w:rsidTr="006F37AB">
        <w:trPr>
          <w:trHeight w:val="400"/>
        </w:trPr>
        <w:tc>
          <w:tcPr>
            <w:tcW w:w="3303" w:type="pct"/>
          </w:tcPr>
          <w:p w14:paraId="7601E5AF" w14:textId="0B635729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154ED3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41D55832" w14:textId="0FB65899" w:rsidR="007E7299" w:rsidRPr="00154ED3" w:rsidRDefault="007802A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4,1</w:t>
            </w:r>
            <w:r w:rsidR="000A17AF" w:rsidRPr="00154ED3">
              <w:rPr>
                <w:rFonts w:hint="cs"/>
                <w:cs/>
              </w:rPr>
              <w:t>34</w:t>
            </w:r>
          </w:p>
        </w:tc>
        <w:tc>
          <w:tcPr>
            <w:tcW w:w="849" w:type="pct"/>
            <w:vAlign w:val="bottom"/>
          </w:tcPr>
          <w:p w14:paraId="30A5461D" w14:textId="62A5640D" w:rsidR="007E7299" w:rsidRPr="00154ED3" w:rsidRDefault="00041E4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97</w:t>
            </w:r>
          </w:p>
        </w:tc>
      </w:tr>
      <w:tr w:rsidR="007E7299" w:rsidRPr="00154ED3" w14:paraId="0856079F" w14:textId="77777777" w:rsidTr="006F37AB">
        <w:trPr>
          <w:trHeight w:val="400"/>
        </w:trPr>
        <w:tc>
          <w:tcPr>
            <w:tcW w:w="3303" w:type="pct"/>
          </w:tcPr>
          <w:p w14:paraId="5862F388" w14:textId="7D1368BA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154ED3">
              <w:rPr>
                <w:cs/>
              </w:rPr>
              <w:t>โอน</w:t>
            </w:r>
          </w:p>
        </w:tc>
        <w:tc>
          <w:tcPr>
            <w:tcW w:w="848" w:type="pct"/>
            <w:vAlign w:val="bottom"/>
          </w:tcPr>
          <w:p w14:paraId="67259C18" w14:textId="379DDCC5" w:rsidR="007E7299" w:rsidRPr="00154ED3" w:rsidRDefault="007802A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(34)</w:t>
            </w:r>
          </w:p>
        </w:tc>
        <w:tc>
          <w:tcPr>
            <w:tcW w:w="849" w:type="pct"/>
            <w:vAlign w:val="bottom"/>
          </w:tcPr>
          <w:p w14:paraId="28E22FF1" w14:textId="7D100784" w:rsidR="007E7299" w:rsidRPr="00154ED3" w:rsidRDefault="00041E4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(28)</w:t>
            </w:r>
          </w:p>
        </w:tc>
      </w:tr>
      <w:tr w:rsidR="007E7299" w:rsidRPr="00154ED3" w14:paraId="0AB435D0" w14:textId="77777777" w:rsidTr="006F37AB">
        <w:trPr>
          <w:trHeight w:val="400"/>
        </w:trPr>
        <w:tc>
          <w:tcPr>
            <w:tcW w:w="3303" w:type="pct"/>
          </w:tcPr>
          <w:p w14:paraId="2658DCCE" w14:textId="2B036097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154ED3">
              <w:rPr>
                <w:cs/>
              </w:rPr>
              <w:t>จำหน่าย</w:t>
            </w:r>
            <w:r w:rsidR="005F4D5F" w:rsidRPr="00154ED3">
              <w:rPr>
                <w:rFonts w:hint="cs"/>
                <w:cs/>
              </w:rPr>
              <w:t>และตัดจำหน่าย</w:t>
            </w:r>
          </w:p>
        </w:tc>
        <w:tc>
          <w:tcPr>
            <w:tcW w:w="848" w:type="pct"/>
            <w:vAlign w:val="bottom"/>
          </w:tcPr>
          <w:p w14:paraId="3A1B9B03" w14:textId="1937C4A1" w:rsidR="007E7299" w:rsidRPr="00154ED3" w:rsidRDefault="007802A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(</w:t>
            </w:r>
            <w:r w:rsidR="00685D3F" w:rsidRPr="00154ED3">
              <w:t>60</w:t>
            </w:r>
            <w:r w:rsidRPr="00154ED3">
              <w:t>)</w:t>
            </w:r>
          </w:p>
        </w:tc>
        <w:tc>
          <w:tcPr>
            <w:tcW w:w="849" w:type="pct"/>
            <w:vAlign w:val="bottom"/>
          </w:tcPr>
          <w:p w14:paraId="50168334" w14:textId="78E81825" w:rsidR="007E7299" w:rsidRPr="00154ED3" w:rsidRDefault="00041E4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(52)</w:t>
            </w:r>
          </w:p>
        </w:tc>
      </w:tr>
      <w:tr w:rsidR="007E7299" w:rsidRPr="00154ED3" w14:paraId="19431B0D" w14:textId="77777777" w:rsidTr="006F37AB">
        <w:trPr>
          <w:trHeight w:val="400"/>
        </w:trPr>
        <w:tc>
          <w:tcPr>
            <w:tcW w:w="3303" w:type="pct"/>
          </w:tcPr>
          <w:p w14:paraId="0B2CFEE2" w14:textId="30A937BD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154ED3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583ADB06" w14:textId="02E0204B" w:rsidR="007E7299" w:rsidRPr="00154ED3" w:rsidRDefault="007802A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(3,</w:t>
            </w:r>
            <w:r w:rsidR="00424ACD" w:rsidRPr="00154ED3">
              <w:t>48</w:t>
            </w:r>
            <w:r w:rsidR="00E51504" w:rsidRPr="00154ED3">
              <w:t>2</w:t>
            </w:r>
            <w:r w:rsidRPr="00154ED3">
              <w:t>)</w:t>
            </w:r>
          </w:p>
        </w:tc>
        <w:tc>
          <w:tcPr>
            <w:tcW w:w="849" w:type="pct"/>
            <w:vAlign w:val="bottom"/>
          </w:tcPr>
          <w:p w14:paraId="64F1547D" w14:textId="648B191C" w:rsidR="007E7299" w:rsidRPr="00154ED3" w:rsidRDefault="00041E4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(781)</w:t>
            </w:r>
          </w:p>
        </w:tc>
      </w:tr>
      <w:tr w:rsidR="0087092A" w:rsidRPr="00154ED3" w14:paraId="372C0382" w14:textId="77777777" w:rsidTr="006F37AB">
        <w:trPr>
          <w:trHeight w:val="400"/>
        </w:trPr>
        <w:tc>
          <w:tcPr>
            <w:tcW w:w="3303" w:type="pct"/>
          </w:tcPr>
          <w:p w14:paraId="5F348046" w14:textId="56172248" w:rsidR="0087092A" w:rsidRPr="00154ED3" w:rsidRDefault="0087092A" w:rsidP="0087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154ED3">
              <w:rPr>
                <w:cs/>
              </w:rPr>
              <w:t>กลับรายการขาดทุนจากการด้อยค่า</w:t>
            </w:r>
          </w:p>
        </w:tc>
        <w:tc>
          <w:tcPr>
            <w:tcW w:w="848" w:type="pct"/>
            <w:vAlign w:val="bottom"/>
          </w:tcPr>
          <w:p w14:paraId="7C29F4D8" w14:textId="122A3298" w:rsidR="0087092A" w:rsidRPr="00154ED3" w:rsidRDefault="0087092A" w:rsidP="0087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4,8</w:t>
            </w:r>
            <w:r w:rsidR="00E51504" w:rsidRPr="00154ED3">
              <w:t>58</w:t>
            </w:r>
          </w:p>
        </w:tc>
        <w:tc>
          <w:tcPr>
            <w:tcW w:w="849" w:type="pct"/>
            <w:vAlign w:val="bottom"/>
          </w:tcPr>
          <w:p w14:paraId="70A2F8B4" w14:textId="7F0B33A2" w:rsidR="0087092A" w:rsidRPr="00154ED3" w:rsidRDefault="0087092A" w:rsidP="0087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-</w:t>
            </w:r>
          </w:p>
        </w:tc>
      </w:tr>
      <w:tr w:rsidR="007E7299" w:rsidRPr="00154ED3" w14:paraId="22D33BF4" w14:textId="77777777" w:rsidTr="006F37AB">
        <w:trPr>
          <w:trHeight w:val="400"/>
        </w:trPr>
        <w:tc>
          <w:tcPr>
            <w:tcW w:w="3303" w:type="pct"/>
          </w:tcPr>
          <w:p w14:paraId="519CA2F7" w14:textId="05584FD4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154ED3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0124C5A9" w14:textId="241B2AC4" w:rsidR="007E7299" w:rsidRPr="00154ED3" w:rsidRDefault="007802A0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1,9</w:t>
            </w:r>
            <w:r w:rsidR="00424ACD" w:rsidRPr="00154ED3">
              <w:t>20</w:t>
            </w:r>
          </w:p>
        </w:tc>
        <w:tc>
          <w:tcPr>
            <w:tcW w:w="849" w:type="pct"/>
            <w:vAlign w:val="bottom"/>
          </w:tcPr>
          <w:p w14:paraId="7ABF9565" w14:textId="48B760D5" w:rsidR="007E7299" w:rsidRPr="00154ED3" w:rsidRDefault="006F37AB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154ED3">
              <w:t>-</w:t>
            </w:r>
          </w:p>
        </w:tc>
      </w:tr>
      <w:tr w:rsidR="007E7299" w:rsidRPr="00154ED3" w14:paraId="36DB41F9" w14:textId="77777777" w:rsidTr="006F37AB">
        <w:trPr>
          <w:trHeight w:val="400"/>
        </w:trPr>
        <w:tc>
          <w:tcPr>
            <w:tcW w:w="3303" w:type="pct"/>
          </w:tcPr>
          <w:p w14:paraId="1CAFD330" w14:textId="2AC25B54" w:rsidR="007E7299" w:rsidRPr="00154ED3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154ED3">
              <w:rPr>
                <w:b/>
                <w:bCs/>
                <w:cs/>
              </w:rPr>
              <w:t xml:space="preserve">ณ วันที่ </w:t>
            </w:r>
            <w:r w:rsidRPr="00154ED3">
              <w:rPr>
                <w:b/>
                <w:bCs/>
              </w:rPr>
              <w:t>31</w:t>
            </w:r>
            <w:r w:rsidRPr="00154ED3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848" w:type="pct"/>
            <w:vAlign w:val="bottom"/>
          </w:tcPr>
          <w:p w14:paraId="2045A039" w14:textId="40265ABB" w:rsidR="007E7299" w:rsidRPr="00154ED3" w:rsidRDefault="006174FE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122,270</w:t>
            </w:r>
          </w:p>
        </w:tc>
        <w:tc>
          <w:tcPr>
            <w:tcW w:w="849" w:type="pct"/>
            <w:vAlign w:val="bottom"/>
          </w:tcPr>
          <w:p w14:paraId="2A205EA2" w14:textId="699E117B" w:rsidR="007E7299" w:rsidRPr="00154ED3" w:rsidRDefault="006174FE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26,014</w:t>
            </w:r>
          </w:p>
        </w:tc>
      </w:tr>
    </w:tbl>
    <w:p w14:paraId="7824DD34" w14:textId="77777777" w:rsidR="00577B7F" w:rsidRPr="00154ED3" w:rsidRDefault="00577B7F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283364EF" w14:textId="2646850D" w:rsidR="00F53329" w:rsidRPr="00154ED3" w:rsidRDefault="00F53329" w:rsidP="00F5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  <w:r w:rsidRPr="00154ED3">
        <w:rPr>
          <w:rFonts w:asciiTheme="majorBidi" w:hAnsiTheme="majorBidi"/>
          <w:cs/>
          <w:lang w:val="en-GB"/>
        </w:rPr>
        <w:t>ในระหว่าง</w:t>
      </w:r>
      <w:r w:rsidR="00CA7850" w:rsidRPr="00154ED3">
        <w:rPr>
          <w:rFonts w:asciiTheme="majorBidi" w:hAnsiTheme="majorBidi" w:hint="cs"/>
          <w:cs/>
          <w:lang w:val="en-GB"/>
        </w:rPr>
        <w:t xml:space="preserve">งวดสามเดือนสิ้นสุดวันที่ </w:t>
      </w:r>
      <w:r w:rsidR="00CA7850" w:rsidRPr="00154ED3">
        <w:rPr>
          <w:rFonts w:asciiTheme="majorBidi" w:hAnsiTheme="majorBidi"/>
        </w:rPr>
        <w:t xml:space="preserve">31 </w:t>
      </w:r>
      <w:r w:rsidR="00CA7850" w:rsidRPr="00154ED3">
        <w:rPr>
          <w:rFonts w:asciiTheme="majorBidi" w:hAnsiTheme="majorBidi" w:hint="cs"/>
          <w:cs/>
        </w:rPr>
        <w:t xml:space="preserve">มีนาคม </w:t>
      </w:r>
      <w:r w:rsidR="00CA7850" w:rsidRPr="00154ED3">
        <w:rPr>
          <w:rFonts w:asciiTheme="majorBidi" w:hAnsiTheme="majorBidi"/>
        </w:rPr>
        <w:t>2569</w:t>
      </w:r>
      <w:r w:rsidRPr="00154ED3">
        <w:rPr>
          <w:rFonts w:asciiTheme="majorBidi" w:hAnsiTheme="majorBidi"/>
          <w:cs/>
          <w:lang w:val="en-GB"/>
        </w:rPr>
        <w:t xml:space="preserve"> กลุ่มบริษัทได้บันทึก</w:t>
      </w:r>
      <w:r w:rsidRPr="00154ED3">
        <w:rPr>
          <w:rFonts w:asciiTheme="majorBidi" w:hAnsiTheme="majorBidi" w:hint="cs"/>
          <w:cs/>
          <w:lang w:val="en-GB"/>
        </w:rPr>
        <w:t>กลับรายการ</w:t>
      </w:r>
      <w:r w:rsidRPr="00154ED3">
        <w:rPr>
          <w:rFonts w:asciiTheme="majorBidi" w:hAnsiTheme="majorBidi"/>
          <w:cs/>
          <w:lang w:val="en-GB"/>
        </w:rPr>
        <w:t xml:space="preserve">ขาดทุนจากการด้อยค่าของสินทรัพย์เพื่อการสำรวจและผลิตปิโตรเลียมจำนวน </w:t>
      </w:r>
      <w:r w:rsidRPr="00154ED3">
        <w:rPr>
          <w:rFonts w:asciiTheme="majorBidi" w:hAnsiTheme="majorBidi"/>
          <w:lang w:val="en-GB"/>
        </w:rPr>
        <w:t>1,498</w:t>
      </w:r>
      <w:r w:rsidRPr="00154ED3">
        <w:rPr>
          <w:rFonts w:asciiTheme="majorBidi" w:hAnsiTheme="majorBidi"/>
          <w:cs/>
          <w:lang w:val="en-GB"/>
        </w:rPr>
        <w:t xml:space="preserve"> ล้านโครนนอร์เวย์ (หรือเทียบเท่า </w:t>
      </w:r>
      <w:r w:rsidRPr="00154ED3">
        <w:rPr>
          <w:rFonts w:asciiTheme="majorBidi" w:hAnsiTheme="majorBidi"/>
          <w:lang w:val="en-GB"/>
        </w:rPr>
        <w:t>4,86</w:t>
      </w:r>
      <w:r w:rsidR="00145D9E" w:rsidRPr="00154ED3">
        <w:rPr>
          <w:rFonts w:asciiTheme="majorBidi" w:hAnsiTheme="majorBidi"/>
          <w:lang w:val="en-GB"/>
        </w:rPr>
        <w:t>9</w:t>
      </w:r>
      <w:r w:rsidRPr="00154ED3">
        <w:rPr>
          <w:rFonts w:asciiTheme="majorBidi" w:hAnsiTheme="majorBidi"/>
          <w:cs/>
          <w:lang w:val="en-GB"/>
        </w:rPr>
        <w:t xml:space="preserve"> ล้านบาท) เพื่อปรับมูลค่าตามบัญชีให้ใกล้เคียงกับมูลค่าที่คาดว่าจะได้รับคืน เนื่องจาก</w:t>
      </w:r>
      <w:r w:rsidRPr="00154ED3">
        <w:rPr>
          <w:rFonts w:asciiTheme="majorBidi" w:hAnsiTheme="majorBidi" w:hint="cs"/>
          <w:cs/>
          <w:lang w:val="en-GB"/>
        </w:rPr>
        <w:t>ราคาปิโตรเลียมเพิ่มขึ้น</w:t>
      </w:r>
      <w:r w:rsidRPr="00154ED3">
        <w:rPr>
          <w:rFonts w:asciiTheme="majorBidi" w:hAnsiTheme="majorBidi"/>
          <w:cs/>
          <w:lang w:val="en-GB"/>
        </w:rPr>
        <w:t xml:space="preserve"> (</w:t>
      </w:r>
      <w:r w:rsidR="00E45B16" w:rsidRPr="00154ED3">
        <w:rPr>
          <w:rFonts w:asciiTheme="majorBidi" w:hAnsiTheme="majorBidi"/>
          <w:i/>
          <w:iCs/>
          <w:lang w:val="en-GB"/>
        </w:rPr>
        <w:t>31</w:t>
      </w:r>
      <w:r w:rsidRPr="00154ED3">
        <w:rPr>
          <w:rFonts w:asciiTheme="majorBidi" w:hAnsiTheme="majorBidi"/>
          <w:i/>
          <w:iCs/>
          <w:cs/>
          <w:lang w:val="en-GB"/>
        </w:rPr>
        <w:t xml:space="preserve"> </w:t>
      </w:r>
      <w:r w:rsidR="00446E71" w:rsidRPr="00154ED3">
        <w:rPr>
          <w:rFonts w:asciiTheme="majorBidi" w:hAnsiTheme="majorBidi" w:hint="cs"/>
          <w:i/>
          <w:iCs/>
          <w:cs/>
          <w:lang w:val="en-GB"/>
        </w:rPr>
        <w:t>มีนาคม</w:t>
      </w:r>
      <w:r w:rsidRPr="00154ED3">
        <w:rPr>
          <w:rFonts w:asciiTheme="majorBidi" w:hAnsiTheme="majorBidi"/>
          <w:i/>
          <w:iCs/>
          <w:cs/>
          <w:lang w:val="en-GB"/>
        </w:rPr>
        <w:t xml:space="preserve"> </w:t>
      </w:r>
      <w:r w:rsidR="00E45B16" w:rsidRPr="00154ED3">
        <w:rPr>
          <w:rFonts w:asciiTheme="majorBidi" w:hAnsiTheme="majorBidi"/>
          <w:i/>
          <w:iCs/>
          <w:lang w:val="en-GB"/>
        </w:rPr>
        <w:t>2568</w:t>
      </w:r>
      <w:r w:rsidRPr="00154ED3">
        <w:rPr>
          <w:rFonts w:asciiTheme="majorBidi" w:hAnsiTheme="majorBidi"/>
          <w:i/>
          <w:iCs/>
          <w:cs/>
          <w:lang w:val="en-GB"/>
        </w:rPr>
        <w:t xml:space="preserve">: </w:t>
      </w:r>
      <w:r w:rsidR="0036105C" w:rsidRPr="00154ED3">
        <w:rPr>
          <w:rFonts w:asciiTheme="majorBidi" w:hAnsiTheme="majorBidi" w:hint="cs"/>
          <w:i/>
          <w:iCs/>
          <w:cs/>
          <w:lang w:val="en-GB"/>
        </w:rPr>
        <w:t>ไม่มี</w:t>
      </w:r>
      <w:r w:rsidRPr="00154ED3">
        <w:rPr>
          <w:rFonts w:asciiTheme="majorBidi" w:hAnsiTheme="majorBidi"/>
          <w:cs/>
          <w:lang w:val="en-GB"/>
        </w:rPr>
        <w:t>)</w:t>
      </w:r>
    </w:p>
    <w:p w14:paraId="70D8F203" w14:textId="77777777" w:rsidR="00081209" w:rsidRPr="00154ED3" w:rsidRDefault="00081209" w:rsidP="00F5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</w:p>
    <w:p w14:paraId="41B3907E" w14:textId="35B5E47E" w:rsidR="00081209" w:rsidRPr="00154ED3" w:rsidRDefault="00081209" w:rsidP="00F5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  <w:r w:rsidRPr="00154ED3">
        <w:rPr>
          <w:rFonts w:asciiTheme="majorBidi" w:hAnsiTheme="majorBidi"/>
          <w:cs/>
          <w:lang w:val="en-GB"/>
        </w:rPr>
        <w:t xml:space="preserve">ณ วันที่ </w:t>
      </w:r>
      <w:r w:rsidRPr="00154ED3">
        <w:rPr>
          <w:rFonts w:asciiTheme="majorBidi" w:hAnsiTheme="majorBidi"/>
          <w:lang w:val="en-GB"/>
        </w:rPr>
        <w:t xml:space="preserve">31 </w:t>
      </w:r>
      <w:r w:rsidRPr="00154ED3">
        <w:rPr>
          <w:rFonts w:asciiTheme="majorBidi" w:hAnsiTheme="majorBidi"/>
          <w:cs/>
          <w:lang w:val="en-GB"/>
        </w:rPr>
        <w:t xml:space="preserve">มีนาคม </w:t>
      </w:r>
      <w:r w:rsidRPr="00154ED3">
        <w:rPr>
          <w:rFonts w:asciiTheme="majorBidi" w:hAnsiTheme="majorBidi"/>
          <w:lang w:val="en-GB"/>
        </w:rPr>
        <w:t xml:space="preserve">2569 </w:t>
      </w:r>
      <w:r w:rsidRPr="00154ED3">
        <w:rPr>
          <w:rFonts w:asciiTheme="majorBidi" w:hAnsiTheme="majorBidi"/>
          <w:cs/>
          <w:lang w:val="en-GB"/>
        </w:rPr>
        <w:t xml:space="preserve">บริษัทย่อยและบริษัทย่อยทางอ้อมบางแห่งได้ทำสัญญาจำนองที่ดิน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446332" w:rsidRPr="00154ED3">
        <w:rPr>
          <w:rFonts w:asciiTheme="majorBidi" w:hAnsiTheme="majorBidi"/>
          <w:lang w:val="en-GB"/>
        </w:rPr>
        <w:t>29</w:t>
      </w:r>
      <w:r w:rsidRPr="00154ED3">
        <w:rPr>
          <w:rFonts w:asciiTheme="majorBidi" w:hAnsiTheme="majorBidi"/>
          <w:lang w:val="en-GB"/>
        </w:rPr>
        <w:t>,</w:t>
      </w:r>
      <w:r w:rsidR="00446332" w:rsidRPr="00154ED3">
        <w:rPr>
          <w:rFonts w:asciiTheme="majorBidi" w:hAnsiTheme="majorBidi"/>
          <w:lang w:val="en-GB"/>
        </w:rPr>
        <w:t>207</w:t>
      </w:r>
      <w:r w:rsidRPr="00154ED3">
        <w:rPr>
          <w:rFonts w:asciiTheme="majorBidi" w:hAnsiTheme="majorBidi"/>
          <w:lang w:val="en-GB"/>
        </w:rPr>
        <w:t xml:space="preserve"> </w:t>
      </w:r>
      <w:r w:rsidRPr="00154ED3">
        <w:rPr>
          <w:rFonts w:asciiTheme="majorBidi" w:hAnsiTheme="majorBidi"/>
          <w:cs/>
          <w:lang w:val="en-GB"/>
        </w:rPr>
        <w:t xml:space="preserve">ล้านบาท </w:t>
      </w:r>
      <w:r w:rsidRPr="00154ED3">
        <w:rPr>
          <w:rFonts w:asciiTheme="majorBidi" w:hAnsiTheme="majorBidi"/>
          <w:i/>
          <w:iCs/>
          <w:cs/>
          <w:lang w:val="en-GB"/>
        </w:rPr>
        <w:t>(</w:t>
      </w:r>
      <w:r w:rsidRPr="00154ED3">
        <w:rPr>
          <w:rFonts w:asciiTheme="majorBidi" w:hAnsiTheme="majorBidi"/>
          <w:i/>
          <w:iCs/>
          <w:lang w:val="en-GB"/>
        </w:rPr>
        <w:t xml:space="preserve">31 </w:t>
      </w:r>
      <w:r w:rsidRPr="00154ED3">
        <w:rPr>
          <w:rFonts w:asciiTheme="majorBidi" w:hAnsiTheme="majorBidi"/>
          <w:i/>
          <w:iCs/>
          <w:cs/>
          <w:lang w:val="en-GB"/>
        </w:rPr>
        <w:t xml:space="preserve">ธันวาคม </w:t>
      </w:r>
      <w:r w:rsidRPr="00154ED3">
        <w:rPr>
          <w:rFonts w:asciiTheme="majorBidi" w:hAnsiTheme="majorBidi"/>
          <w:i/>
          <w:iCs/>
          <w:lang w:val="en-GB"/>
        </w:rPr>
        <w:t xml:space="preserve">2568: 22,753 </w:t>
      </w:r>
      <w:r w:rsidRPr="00154ED3">
        <w:rPr>
          <w:rFonts w:asciiTheme="majorBidi" w:hAnsiTheme="majorBidi"/>
          <w:i/>
          <w:iCs/>
          <w:cs/>
          <w:lang w:val="en-GB"/>
        </w:rPr>
        <w:t>ล้านบาท)</w:t>
      </w:r>
    </w:p>
    <w:p w14:paraId="2305B882" w14:textId="77777777" w:rsidR="002146C3" w:rsidRPr="00154ED3" w:rsidRDefault="002146C3" w:rsidP="00CA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</w:p>
    <w:p w14:paraId="2B1B9079" w14:textId="77777777" w:rsidR="00461E63" w:rsidRPr="00154ED3" w:rsidRDefault="00461E63" w:rsidP="0033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2C69A0D5" w14:textId="77777777" w:rsidR="002146C3" w:rsidRPr="00154ED3" w:rsidRDefault="00214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154ED3">
        <w:rPr>
          <w:rFonts w:asciiTheme="majorBidi" w:hAnsiTheme="majorBidi" w:cstheme="majorBidi"/>
          <w:b/>
          <w:bCs/>
        </w:rPr>
        <w:br w:type="page"/>
      </w:r>
    </w:p>
    <w:p w14:paraId="15ADE79A" w14:textId="762CB6B1" w:rsidR="00592514" w:rsidRPr="00154ED3" w:rsidRDefault="00592514" w:rsidP="0059251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425B57" w:rsidRPr="00154ED3">
        <w:rPr>
          <w:rFonts w:asciiTheme="majorBidi" w:hAnsiTheme="majorBidi"/>
          <w:b/>
          <w:bCs/>
          <w:sz w:val="30"/>
          <w:szCs w:val="30"/>
          <w:cs/>
          <w:lang w:bidi="th-TH"/>
        </w:rPr>
        <w:tab/>
        <w:t>สินทรัพย์สิทธิการใช้</w:t>
      </w:r>
    </w:p>
    <w:p w14:paraId="23CA467C" w14:textId="77777777" w:rsidR="006F37AB" w:rsidRPr="00154ED3" w:rsidRDefault="006F37AB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2"/>
          <w:szCs w:val="22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577B7F" w:rsidRPr="00154ED3" w14:paraId="51E7F48C" w14:textId="77777777">
        <w:trPr>
          <w:trHeight w:val="421"/>
        </w:trPr>
        <w:tc>
          <w:tcPr>
            <w:tcW w:w="3303" w:type="pct"/>
            <w:vAlign w:val="bottom"/>
          </w:tcPr>
          <w:p w14:paraId="53116C26" w14:textId="564CDDF6" w:rsidR="00577B7F" w:rsidRPr="00154ED3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154ED3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154ED3">
              <w:rPr>
                <w:b/>
                <w:bCs/>
                <w:i/>
                <w:iCs/>
              </w:rPr>
              <w:t>31</w:t>
            </w:r>
            <w:r w:rsidRPr="00154ED3">
              <w:rPr>
                <w:b/>
                <w:bCs/>
                <w:i/>
                <w:iCs/>
                <w:cs/>
              </w:rPr>
              <w:t xml:space="preserve"> มีนาคม</w:t>
            </w:r>
            <w:r w:rsidRPr="00154ED3">
              <w:rPr>
                <w:b/>
                <w:bCs/>
                <w:i/>
                <w:iCs/>
              </w:rPr>
              <w:t xml:space="preserve"> 256</w:t>
            </w:r>
            <w:r w:rsidR="00E83402" w:rsidRPr="00154ED3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848" w:type="pct"/>
            <w:vAlign w:val="bottom"/>
          </w:tcPr>
          <w:p w14:paraId="5E6EC372" w14:textId="77777777" w:rsidR="00577B7F" w:rsidRPr="00154ED3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vAlign w:val="bottom"/>
          </w:tcPr>
          <w:p w14:paraId="5A4CDDDB" w14:textId="77777777" w:rsidR="00577B7F" w:rsidRPr="00154ED3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54ED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154E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577B7F" w:rsidRPr="00154ED3" w14:paraId="654F51FF" w14:textId="77777777">
        <w:trPr>
          <w:trHeight w:val="421"/>
        </w:trPr>
        <w:tc>
          <w:tcPr>
            <w:tcW w:w="3303" w:type="pct"/>
          </w:tcPr>
          <w:p w14:paraId="4A9D7E78" w14:textId="77777777" w:rsidR="00577B7F" w:rsidRPr="00154ED3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</w:tcPr>
          <w:p w14:paraId="170992BE" w14:textId="77777777" w:rsidR="00577B7F" w:rsidRPr="00154ED3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1E31" w:rsidRPr="00154ED3" w14:paraId="45820D9F" w14:textId="77777777">
        <w:trPr>
          <w:trHeight w:val="400"/>
        </w:trPr>
        <w:tc>
          <w:tcPr>
            <w:tcW w:w="3303" w:type="pct"/>
          </w:tcPr>
          <w:p w14:paraId="2F098EB6" w14:textId="77777777" w:rsidR="008C1E31" w:rsidRPr="00154ED3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154ED3">
              <w:rPr>
                <w:cs/>
              </w:rPr>
              <w:t xml:space="preserve">ณ วันที่ </w:t>
            </w:r>
            <w:r w:rsidRPr="00154ED3">
              <w:t>1</w:t>
            </w:r>
            <w:r w:rsidRPr="00154ED3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1CB4A540" w14:textId="0A369645" w:rsidR="008C1E31" w:rsidRPr="00154ED3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1</w:t>
            </w:r>
            <w:r w:rsidR="00342FF4" w:rsidRPr="00154ED3">
              <w:t>6</w:t>
            </w:r>
            <w:r w:rsidR="00A62ED1" w:rsidRPr="00154ED3">
              <w:t>,</w:t>
            </w:r>
            <w:r w:rsidR="00342FF4" w:rsidRPr="00154ED3">
              <w:t>780</w:t>
            </w:r>
          </w:p>
        </w:tc>
        <w:tc>
          <w:tcPr>
            <w:tcW w:w="849" w:type="pct"/>
            <w:vAlign w:val="bottom"/>
          </w:tcPr>
          <w:p w14:paraId="59344684" w14:textId="4E67B959" w:rsidR="008C1E31" w:rsidRPr="00154ED3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1</w:t>
            </w:r>
            <w:r w:rsidR="007B32D2" w:rsidRPr="00154ED3">
              <w:t>2</w:t>
            </w:r>
            <w:r w:rsidRPr="00154ED3">
              <w:t>,</w:t>
            </w:r>
            <w:r w:rsidR="00342FF4" w:rsidRPr="00154ED3">
              <w:t>542</w:t>
            </w:r>
          </w:p>
        </w:tc>
      </w:tr>
      <w:tr w:rsidR="00577B7F" w:rsidRPr="00154ED3" w14:paraId="38CF935D" w14:textId="77777777">
        <w:trPr>
          <w:trHeight w:val="400"/>
        </w:trPr>
        <w:tc>
          <w:tcPr>
            <w:tcW w:w="3303" w:type="pct"/>
          </w:tcPr>
          <w:p w14:paraId="4DC213CD" w14:textId="77777777" w:rsidR="00577B7F" w:rsidRPr="00154ED3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154ED3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297E7E55" w14:textId="3568AE82" w:rsidR="00577B7F" w:rsidRPr="00154ED3" w:rsidRDefault="0078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6,21</w:t>
            </w:r>
            <w:r w:rsidR="002B3B22" w:rsidRPr="00154ED3">
              <w:t>9</w:t>
            </w:r>
          </w:p>
        </w:tc>
        <w:tc>
          <w:tcPr>
            <w:tcW w:w="849" w:type="pct"/>
            <w:vAlign w:val="bottom"/>
          </w:tcPr>
          <w:p w14:paraId="74C15B11" w14:textId="61C5A499" w:rsidR="00577B7F" w:rsidRPr="00154ED3" w:rsidRDefault="00E0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542</w:t>
            </w:r>
          </w:p>
        </w:tc>
      </w:tr>
      <w:tr w:rsidR="00E00A08" w:rsidRPr="00154ED3" w14:paraId="76456EF0" w14:textId="77777777">
        <w:trPr>
          <w:trHeight w:val="400"/>
        </w:trPr>
        <w:tc>
          <w:tcPr>
            <w:tcW w:w="3303" w:type="pct"/>
          </w:tcPr>
          <w:p w14:paraId="5B534FBB" w14:textId="2E23E02A" w:rsidR="00E00A08" w:rsidRPr="00154ED3" w:rsidRDefault="00E0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154ED3">
              <w:rPr>
                <w:rFonts w:hint="cs"/>
                <w:cs/>
              </w:rPr>
              <w:t>จำหน่าย</w:t>
            </w:r>
          </w:p>
        </w:tc>
        <w:tc>
          <w:tcPr>
            <w:tcW w:w="848" w:type="pct"/>
            <w:vAlign w:val="bottom"/>
          </w:tcPr>
          <w:p w14:paraId="2626AC66" w14:textId="4D4C2EC0" w:rsidR="00E00A08" w:rsidRPr="00154ED3" w:rsidRDefault="0078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(</w:t>
            </w:r>
            <w:r w:rsidR="002B3B22" w:rsidRPr="00154ED3">
              <w:t>4</w:t>
            </w:r>
            <w:r w:rsidRPr="00154ED3">
              <w:t>)</w:t>
            </w:r>
          </w:p>
        </w:tc>
        <w:tc>
          <w:tcPr>
            <w:tcW w:w="849" w:type="pct"/>
            <w:vAlign w:val="bottom"/>
          </w:tcPr>
          <w:p w14:paraId="34B09B60" w14:textId="57C7F693" w:rsidR="00E00A08" w:rsidRPr="00154ED3" w:rsidRDefault="00E00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(4)</w:t>
            </w:r>
          </w:p>
        </w:tc>
      </w:tr>
      <w:tr w:rsidR="00286797" w:rsidRPr="00154ED3" w14:paraId="6E3465EA" w14:textId="77777777">
        <w:trPr>
          <w:trHeight w:val="400"/>
        </w:trPr>
        <w:tc>
          <w:tcPr>
            <w:tcW w:w="3303" w:type="pct"/>
          </w:tcPr>
          <w:p w14:paraId="03633380" w14:textId="60FD318A" w:rsidR="00286797" w:rsidRPr="00154ED3" w:rsidRDefault="00286797" w:rsidP="0028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154ED3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0FBB6C93" w14:textId="693D6108" w:rsidR="00286797" w:rsidRPr="00154ED3" w:rsidRDefault="007802A0" w:rsidP="0028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(62</w:t>
            </w:r>
            <w:r w:rsidR="002B3B22" w:rsidRPr="00154ED3">
              <w:t>7</w:t>
            </w:r>
            <w:r w:rsidRPr="00154ED3">
              <w:t>)</w:t>
            </w:r>
          </w:p>
        </w:tc>
        <w:tc>
          <w:tcPr>
            <w:tcW w:w="849" w:type="pct"/>
            <w:vAlign w:val="bottom"/>
          </w:tcPr>
          <w:p w14:paraId="24410A49" w14:textId="6C62757D" w:rsidR="00286797" w:rsidRPr="00154ED3" w:rsidRDefault="00286797" w:rsidP="0028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154ED3">
              <w:t>(458)</w:t>
            </w:r>
          </w:p>
        </w:tc>
      </w:tr>
      <w:tr w:rsidR="00577B7F" w:rsidRPr="00154ED3" w14:paraId="67DC6827" w14:textId="77777777">
        <w:trPr>
          <w:trHeight w:val="400"/>
        </w:trPr>
        <w:tc>
          <w:tcPr>
            <w:tcW w:w="3303" w:type="pct"/>
          </w:tcPr>
          <w:p w14:paraId="1581C2B9" w14:textId="77777777" w:rsidR="00577B7F" w:rsidRPr="00154ED3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154ED3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2E17FC1D" w14:textId="59778C6A" w:rsidR="00577B7F" w:rsidRPr="00154ED3" w:rsidRDefault="0078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154ED3">
              <w:t>20</w:t>
            </w:r>
            <w:r w:rsidR="002B3B22" w:rsidRPr="00154ED3">
              <w:t>2</w:t>
            </w:r>
          </w:p>
        </w:tc>
        <w:tc>
          <w:tcPr>
            <w:tcW w:w="849" w:type="pct"/>
            <w:vAlign w:val="bottom"/>
          </w:tcPr>
          <w:p w14:paraId="692FBFC2" w14:textId="518E0C49" w:rsidR="00577B7F" w:rsidRPr="00154ED3" w:rsidRDefault="00541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154ED3">
              <w:t>-</w:t>
            </w:r>
          </w:p>
        </w:tc>
      </w:tr>
      <w:tr w:rsidR="00577B7F" w:rsidRPr="00154ED3" w14:paraId="10A7B1C1" w14:textId="77777777">
        <w:trPr>
          <w:trHeight w:val="400"/>
        </w:trPr>
        <w:tc>
          <w:tcPr>
            <w:tcW w:w="3303" w:type="pct"/>
          </w:tcPr>
          <w:p w14:paraId="0D948D44" w14:textId="77777777" w:rsidR="00577B7F" w:rsidRPr="00154ED3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154ED3">
              <w:rPr>
                <w:b/>
                <w:bCs/>
                <w:cs/>
              </w:rPr>
              <w:t xml:space="preserve">ณ วันที่ </w:t>
            </w:r>
            <w:r w:rsidRPr="00154ED3">
              <w:rPr>
                <w:b/>
                <w:bCs/>
              </w:rPr>
              <w:t>31</w:t>
            </w:r>
            <w:r w:rsidRPr="00154ED3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848" w:type="pct"/>
            <w:vAlign w:val="bottom"/>
          </w:tcPr>
          <w:p w14:paraId="16FC2F2A" w14:textId="2D25AD02" w:rsidR="00577B7F" w:rsidRPr="00154ED3" w:rsidRDefault="006174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22,570</w:t>
            </w:r>
          </w:p>
        </w:tc>
        <w:tc>
          <w:tcPr>
            <w:tcW w:w="849" w:type="pct"/>
            <w:vAlign w:val="bottom"/>
          </w:tcPr>
          <w:p w14:paraId="63AA2058" w14:textId="7052AA31" w:rsidR="00577B7F" w:rsidRPr="00154ED3" w:rsidRDefault="006174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12,622</w:t>
            </w:r>
          </w:p>
        </w:tc>
      </w:tr>
      <w:bookmarkEnd w:id="3"/>
      <w:bookmarkEnd w:id="4"/>
    </w:tbl>
    <w:p w14:paraId="1E0BB91B" w14:textId="2ABB9A7F" w:rsidR="008603F0" w:rsidRPr="00154ED3" w:rsidRDefault="0086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trike/>
          <w:lang w:bidi="ar-SA"/>
        </w:rPr>
      </w:pPr>
    </w:p>
    <w:p w14:paraId="0A733443" w14:textId="5F0FCF36" w:rsidR="008603F0" w:rsidRPr="00154ED3" w:rsidRDefault="008603F0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572B7D6F" w14:textId="77777777" w:rsidR="008B234D" w:rsidRPr="00154ED3" w:rsidRDefault="008B234D" w:rsidP="008B2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154ED3">
        <w:rPr>
          <w:rFonts w:asciiTheme="majorBidi" w:hAnsiTheme="majorBidi"/>
          <w:cs/>
        </w:rPr>
        <w:tab/>
      </w:r>
    </w:p>
    <w:p w14:paraId="7395EC66" w14:textId="2C581E9C" w:rsidR="00E90824" w:rsidRPr="00154ED3" w:rsidRDefault="007E430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154ED3">
        <w:rPr>
          <w:rFonts w:asciiTheme="majorBidi" w:hAnsiTheme="majorBidi"/>
          <w:cs/>
        </w:rPr>
        <w:t xml:space="preserve">เมื่อวันที่ </w:t>
      </w:r>
      <w:r w:rsidR="00B358C8" w:rsidRPr="00154ED3">
        <w:rPr>
          <w:rFonts w:asciiTheme="majorBidi" w:hAnsiTheme="majorBidi"/>
        </w:rPr>
        <w:t>26</w:t>
      </w:r>
      <w:r w:rsidRPr="00154ED3">
        <w:rPr>
          <w:rFonts w:asciiTheme="majorBidi" w:hAnsiTheme="majorBidi"/>
          <w:cs/>
        </w:rPr>
        <w:t xml:space="preserve"> พฤศจิกายน </w:t>
      </w:r>
      <w:r w:rsidR="00B358C8" w:rsidRPr="00154ED3">
        <w:rPr>
          <w:rFonts w:asciiTheme="majorBidi" w:hAnsiTheme="majorBidi"/>
        </w:rPr>
        <w:t>2568</w:t>
      </w:r>
      <w:r w:rsidRPr="00154ED3">
        <w:rPr>
          <w:rFonts w:asciiTheme="majorBidi" w:hAnsiTheme="majorBidi"/>
          <w:cs/>
        </w:rPr>
        <w:t xml:space="preserve"> </w:t>
      </w:r>
      <w:r w:rsidR="0036105C" w:rsidRPr="00154ED3">
        <w:rPr>
          <w:rFonts w:asciiTheme="majorBidi" w:hAnsiTheme="majorBidi" w:hint="cs"/>
          <w:cs/>
        </w:rPr>
        <w:t>ที่</w:t>
      </w:r>
      <w:r w:rsidR="0036105C" w:rsidRPr="00154ED3">
        <w:rPr>
          <w:rFonts w:asciiTheme="majorBidi" w:hAnsiTheme="majorBidi"/>
          <w:cs/>
        </w:rPr>
        <w:t xml:space="preserve">ประชุมคณะกรรมการของบริษัท </w:t>
      </w:r>
      <w:r w:rsidRPr="00154ED3">
        <w:rPr>
          <w:rFonts w:asciiTheme="majorBidi" w:hAnsiTheme="majorBidi"/>
          <w:cs/>
        </w:rPr>
        <w:t>มีมติอนุมัติโครงการหุ้นทุนซื้อคืน เพื่อการบริหารทางการเงิน (</w:t>
      </w:r>
      <w:r w:rsidRPr="00154ED3">
        <w:rPr>
          <w:rFonts w:asciiTheme="majorBidi" w:hAnsiTheme="majorBidi" w:cstheme="majorBidi"/>
        </w:rPr>
        <w:t xml:space="preserve">Treasury Stock) </w:t>
      </w:r>
      <w:r w:rsidRPr="00154ED3">
        <w:rPr>
          <w:rFonts w:asciiTheme="majorBidi" w:hAnsiTheme="majorBidi"/>
          <w:cs/>
        </w:rPr>
        <w:t xml:space="preserve">จำนวนไม่เกิน </w:t>
      </w:r>
      <w:r w:rsidR="00B358C8" w:rsidRPr="00154ED3">
        <w:rPr>
          <w:rFonts w:asciiTheme="majorBidi" w:hAnsiTheme="majorBidi"/>
        </w:rPr>
        <w:t>29.5</w:t>
      </w:r>
      <w:r w:rsidRPr="00154ED3">
        <w:rPr>
          <w:rFonts w:asciiTheme="majorBidi" w:hAnsiTheme="majorBidi"/>
          <w:cs/>
        </w:rPr>
        <w:t xml:space="preserve"> ล้านหุ้น หรือประมาณร้อยละ </w:t>
      </w:r>
      <w:r w:rsidR="00B358C8" w:rsidRPr="00154ED3">
        <w:rPr>
          <w:rFonts w:asciiTheme="majorBidi" w:hAnsiTheme="majorBidi"/>
        </w:rPr>
        <w:t>2.14</w:t>
      </w:r>
      <w:r w:rsidRPr="00154ED3">
        <w:rPr>
          <w:rFonts w:asciiTheme="majorBidi" w:hAnsiTheme="majorBidi"/>
          <w:cs/>
        </w:rPr>
        <w:t xml:space="preserve"> ของหุ้นที่ออกและชำระแล้วทั้งหมด และมีวงเงินสูงสุดที่จะใช้ในการซื้อหุ้นคืนไม่เกิน </w:t>
      </w:r>
      <w:r w:rsidR="00B358C8" w:rsidRPr="00154ED3">
        <w:rPr>
          <w:rFonts w:asciiTheme="majorBidi" w:hAnsiTheme="majorBidi"/>
        </w:rPr>
        <w:t>1</w:t>
      </w:r>
      <w:r w:rsidRPr="00154ED3">
        <w:rPr>
          <w:rFonts w:asciiTheme="majorBidi" w:hAnsiTheme="majorBidi" w:cstheme="majorBidi"/>
        </w:rPr>
        <w:t>,</w:t>
      </w:r>
      <w:r w:rsidR="00B358C8" w:rsidRPr="00154ED3">
        <w:rPr>
          <w:rFonts w:asciiTheme="majorBidi" w:hAnsiTheme="majorBidi"/>
        </w:rPr>
        <w:t>100</w:t>
      </w:r>
      <w:r w:rsidRPr="00154ED3">
        <w:rPr>
          <w:rFonts w:asciiTheme="majorBidi" w:hAnsiTheme="majorBidi"/>
          <w:cs/>
        </w:rPr>
        <w:t xml:space="preserve"> ล้านบาท โดยจะเป็นการเข้าซื้อในตลาดหลักทรัพย์แห่งประเทศไทย ภายในระยะเวลา 6 เดือน นับตั้งแต่วันที่ </w:t>
      </w:r>
      <w:r w:rsidR="00B358C8" w:rsidRPr="00154ED3">
        <w:rPr>
          <w:rFonts w:asciiTheme="majorBidi" w:hAnsiTheme="majorBidi"/>
        </w:rPr>
        <w:t>16</w:t>
      </w:r>
      <w:r w:rsidRPr="00154ED3">
        <w:rPr>
          <w:rFonts w:asciiTheme="majorBidi" w:hAnsiTheme="majorBidi"/>
          <w:cs/>
        </w:rPr>
        <w:t xml:space="preserve"> ธันวาคม </w:t>
      </w:r>
      <w:r w:rsidR="00B358C8" w:rsidRPr="00154ED3">
        <w:rPr>
          <w:rFonts w:asciiTheme="majorBidi" w:hAnsiTheme="majorBidi"/>
        </w:rPr>
        <w:t>2568</w:t>
      </w:r>
      <w:r w:rsidRPr="00154ED3">
        <w:rPr>
          <w:rFonts w:asciiTheme="majorBidi" w:hAnsiTheme="majorBidi"/>
          <w:cs/>
        </w:rPr>
        <w:t xml:space="preserve"> ถึงวันที่ </w:t>
      </w:r>
      <w:r w:rsidR="00B358C8" w:rsidRPr="00154ED3">
        <w:rPr>
          <w:rFonts w:asciiTheme="majorBidi" w:hAnsiTheme="majorBidi"/>
        </w:rPr>
        <w:t>15</w:t>
      </w:r>
      <w:r w:rsidRPr="00154ED3">
        <w:rPr>
          <w:rFonts w:asciiTheme="majorBidi" w:hAnsiTheme="majorBidi"/>
          <w:cs/>
        </w:rPr>
        <w:t xml:space="preserve"> มิถุนายน </w:t>
      </w:r>
      <w:r w:rsidR="00B358C8" w:rsidRPr="00154ED3">
        <w:rPr>
          <w:rFonts w:asciiTheme="majorBidi" w:hAnsiTheme="majorBidi"/>
        </w:rPr>
        <w:t>2569</w:t>
      </w:r>
      <w:r w:rsidRPr="00154ED3">
        <w:rPr>
          <w:rFonts w:asciiTheme="majorBidi" w:hAnsiTheme="majorBidi"/>
          <w:cs/>
        </w:rPr>
        <w:t xml:space="preserve"> ในระหว่างไตรมาส </w:t>
      </w:r>
      <w:r w:rsidR="00B358C8" w:rsidRPr="00154ED3">
        <w:rPr>
          <w:rFonts w:asciiTheme="majorBidi" w:hAnsiTheme="majorBidi"/>
        </w:rPr>
        <w:t>1</w:t>
      </w:r>
      <w:r w:rsidRPr="00154ED3">
        <w:rPr>
          <w:rFonts w:asciiTheme="majorBidi" w:hAnsiTheme="majorBidi"/>
          <w:cs/>
        </w:rPr>
        <w:t xml:space="preserve"> ปี </w:t>
      </w:r>
      <w:r w:rsidR="00B358C8" w:rsidRPr="00154ED3">
        <w:rPr>
          <w:rFonts w:asciiTheme="majorBidi" w:hAnsiTheme="majorBidi"/>
        </w:rPr>
        <w:t>2569</w:t>
      </w:r>
      <w:r w:rsidRPr="00154ED3">
        <w:rPr>
          <w:rFonts w:asciiTheme="majorBidi" w:hAnsiTheme="majorBidi"/>
          <w:cs/>
        </w:rPr>
        <w:t xml:space="preserve"> บริษัทได้ซื้อคืนหุ้นสามัญภายใต้โครงการดังกล่าวเป็นจำนวนรวมทั้งสิ้น </w:t>
      </w:r>
      <w:r w:rsidR="00B358C8" w:rsidRPr="00154ED3">
        <w:rPr>
          <w:rFonts w:asciiTheme="majorBidi" w:hAnsiTheme="majorBidi"/>
        </w:rPr>
        <w:t>2.6</w:t>
      </w:r>
      <w:r w:rsidRPr="00154ED3">
        <w:rPr>
          <w:rFonts w:asciiTheme="majorBidi" w:hAnsiTheme="majorBidi"/>
          <w:cs/>
        </w:rPr>
        <w:t xml:space="preserve"> ล้านหุ้น ซึ่งคิดเป็นร้อยละ </w:t>
      </w:r>
      <w:r w:rsidR="00B358C8" w:rsidRPr="00154ED3">
        <w:rPr>
          <w:rFonts w:asciiTheme="majorBidi" w:hAnsiTheme="majorBidi"/>
        </w:rPr>
        <w:t>0.19</w:t>
      </w:r>
      <w:r w:rsidRPr="00154ED3">
        <w:rPr>
          <w:rFonts w:asciiTheme="majorBidi" w:hAnsiTheme="majorBidi"/>
          <w:cs/>
        </w:rPr>
        <w:t xml:space="preserve"> ของหุ้นที่ออกและชำระแล้ว รวมเป็นมูลค่า </w:t>
      </w:r>
      <w:r w:rsidR="00B358C8" w:rsidRPr="00154ED3">
        <w:rPr>
          <w:rFonts w:asciiTheme="majorBidi" w:hAnsiTheme="majorBidi"/>
        </w:rPr>
        <w:t>95.</w:t>
      </w:r>
      <w:r w:rsidR="001079D7" w:rsidRPr="00154ED3">
        <w:rPr>
          <w:rFonts w:asciiTheme="majorBidi" w:hAnsiTheme="majorBidi"/>
        </w:rPr>
        <w:t>8</w:t>
      </w:r>
      <w:r w:rsidRPr="00154ED3">
        <w:rPr>
          <w:rFonts w:asciiTheme="majorBidi" w:hAnsiTheme="majorBidi"/>
          <w:cs/>
        </w:rPr>
        <w:t xml:space="preserve"> ล้านบาท แสดงเป็นรายการแยกต่างหากใน</w:t>
      </w:r>
      <w:r w:rsidR="00167CB2" w:rsidRPr="00154ED3">
        <w:rPr>
          <w:rFonts w:asciiTheme="majorBidi" w:hAnsiTheme="majorBidi"/>
          <w:cs/>
        </w:rPr>
        <w:br/>
      </w:r>
      <w:r w:rsidRPr="00154ED3">
        <w:rPr>
          <w:rFonts w:asciiTheme="majorBidi" w:hAnsiTheme="majorBidi"/>
          <w:cs/>
        </w:rPr>
        <w:t>ส่วนของผู้ถือหุ้น</w:t>
      </w:r>
      <w:r w:rsidR="00167CB2" w:rsidRPr="00154ED3">
        <w:rPr>
          <w:rFonts w:asciiTheme="majorBidi" w:hAnsiTheme="majorBidi" w:hint="cs"/>
          <w:cs/>
        </w:rPr>
        <w:t xml:space="preserve"> พร้อมกันนี้ได้จัดสรรกำไรสะสมไว้เป็นสำรองหุ้นทุนซื้อคืนในจำนวนเดียวกัน</w:t>
      </w:r>
      <w:r w:rsidRPr="00154ED3">
        <w:rPr>
          <w:rFonts w:asciiTheme="majorBidi" w:hAnsiTheme="majorBidi"/>
          <w:cs/>
        </w:rPr>
        <w:t xml:space="preserve"> </w:t>
      </w:r>
    </w:p>
    <w:p w14:paraId="295C7B37" w14:textId="77777777" w:rsidR="00E90824" w:rsidRPr="00154ED3" w:rsidRDefault="00E9082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</w:rPr>
      </w:pPr>
    </w:p>
    <w:p w14:paraId="485B953E" w14:textId="599AF958" w:rsidR="00E90824" w:rsidRPr="00154ED3" w:rsidRDefault="00E9082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</w:rPr>
      </w:pPr>
      <w:r w:rsidRPr="00154ED3">
        <w:rPr>
          <w:rFonts w:asciiTheme="majorBidi" w:hAnsiTheme="majorBidi"/>
          <w:b/>
          <w:bCs/>
          <w:i/>
          <w:iCs/>
          <w:cs/>
        </w:rPr>
        <w:t>สำรองหุ้นทุนซื้อคืน</w:t>
      </w:r>
    </w:p>
    <w:p w14:paraId="7C7936D3" w14:textId="77777777" w:rsidR="00E90824" w:rsidRPr="00154ED3" w:rsidRDefault="00E9082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51392B8C" w14:textId="77777777" w:rsidR="00E90824" w:rsidRPr="00154ED3" w:rsidRDefault="00E9082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154ED3">
        <w:rPr>
          <w:rFonts w:asciiTheme="majorBidi" w:hAnsiTheme="majorBidi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5EE3483C" w14:textId="19486D1B" w:rsidR="007E4304" w:rsidRPr="00154ED3" w:rsidRDefault="007E4304" w:rsidP="008B2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7E4304" w:rsidRPr="00154ED3" w:rsidSect="00C5089B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7FBCFAE3" w14:textId="3C1D020D" w:rsidR="004734CC" w:rsidRPr="00154ED3" w:rsidRDefault="00825705" w:rsidP="0036053B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7FA3BB80" w14:textId="77777777" w:rsidR="00E93607" w:rsidRPr="00154ED3" w:rsidRDefault="00E93607" w:rsidP="00B1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2"/>
          <w:szCs w:val="2"/>
          <w:lang w:eastAsia="th-TH"/>
        </w:rPr>
      </w:pPr>
    </w:p>
    <w:p w14:paraId="0A97957D" w14:textId="5E6CCB13" w:rsidR="00B144D0" w:rsidRPr="00154ED3" w:rsidRDefault="00D874D4" w:rsidP="00E46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snapToGrid w:val="0"/>
          <w:spacing w:val="-2"/>
          <w:cs/>
          <w:lang w:eastAsia="th-TH"/>
        </w:rPr>
      </w:pPr>
      <w:r w:rsidRPr="00154ED3">
        <w:rPr>
          <w:rFonts w:hint="cs"/>
          <w:snapToGrid w:val="0"/>
          <w:spacing w:val="-2"/>
          <w:cs/>
          <w:lang w:eastAsia="th-TH"/>
        </w:rPr>
        <w:t xml:space="preserve">เมื่อวันที่ </w:t>
      </w:r>
      <w:r w:rsidRPr="00154ED3">
        <w:rPr>
          <w:snapToGrid w:val="0"/>
          <w:spacing w:val="-2"/>
          <w:lang w:eastAsia="th-TH"/>
        </w:rPr>
        <w:t xml:space="preserve">25 </w:t>
      </w:r>
      <w:r w:rsidRPr="00154ED3">
        <w:rPr>
          <w:rFonts w:hint="cs"/>
          <w:snapToGrid w:val="0"/>
          <w:spacing w:val="-2"/>
          <w:cs/>
          <w:lang w:eastAsia="th-TH"/>
        </w:rPr>
        <w:t xml:space="preserve">กันยายน </w:t>
      </w:r>
      <w:r w:rsidRPr="00154ED3">
        <w:rPr>
          <w:snapToGrid w:val="0"/>
          <w:spacing w:val="-2"/>
          <w:lang w:eastAsia="th-TH"/>
        </w:rPr>
        <w:t xml:space="preserve">2568 </w:t>
      </w:r>
      <w:r w:rsidR="00A24C27" w:rsidRPr="00154ED3">
        <w:rPr>
          <w:snapToGrid w:val="0"/>
          <w:spacing w:val="-2"/>
          <w:cs/>
          <w:lang w:eastAsia="th-TH"/>
        </w:rPr>
        <w:t>คณะกรรมการผู้บริหารของกลุ่มกิจการ</w:t>
      </w:r>
      <w:r w:rsidR="00D915DB" w:rsidRPr="00154ED3">
        <w:rPr>
          <w:rFonts w:hint="cs"/>
          <w:snapToGrid w:val="0"/>
          <w:spacing w:val="-2"/>
          <w:cs/>
          <w:lang w:eastAsia="th-TH"/>
        </w:rPr>
        <w:t>ได้</w:t>
      </w:r>
      <w:r w:rsidR="00A24C27" w:rsidRPr="00154ED3">
        <w:rPr>
          <w:snapToGrid w:val="0"/>
          <w:spacing w:val="-2"/>
          <w:cs/>
          <w:lang w:eastAsia="th-TH"/>
        </w:rPr>
        <w:t>พิจารณาเปลี่ยนแปลงส่วนงานดำเนินงาน</w:t>
      </w:r>
      <w:r w:rsidR="00D915DB" w:rsidRPr="00154ED3">
        <w:rPr>
          <w:snapToGrid w:val="0"/>
          <w:spacing w:val="-2"/>
          <w:cs/>
          <w:lang w:eastAsia="th-TH"/>
        </w:rPr>
        <w:t xml:space="preserve">ที่รายงานนับตั้งแต่วันที่ </w:t>
      </w:r>
      <w:r w:rsidR="002C0307" w:rsidRPr="00154ED3">
        <w:rPr>
          <w:snapToGrid w:val="0"/>
          <w:spacing w:val="-2"/>
          <w:lang w:eastAsia="th-TH"/>
        </w:rPr>
        <w:t>1</w:t>
      </w:r>
      <w:r w:rsidR="00D915DB" w:rsidRPr="00154ED3">
        <w:rPr>
          <w:snapToGrid w:val="0"/>
          <w:spacing w:val="-2"/>
          <w:cs/>
          <w:lang w:eastAsia="th-TH"/>
        </w:rPr>
        <w:t xml:space="preserve"> มกราคม </w:t>
      </w:r>
      <w:r w:rsidR="002C0307" w:rsidRPr="00154ED3">
        <w:rPr>
          <w:snapToGrid w:val="0"/>
          <w:spacing w:val="-2"/>
          <w:lang w:eastAsia="th-TH"/>
        </w:rPr>
        <w:t>2569</w:t>
      </w:r>
      <w:r w:rsidR="00D915DB" w:rsidRPr="00154ED3">
        <w:rPr>
          <w:snapToGrid w:val="0"/>
          <w:spacing w:val="-2"/>
          <w:cs/>
          <w:lang w:eastAsia="th-TH"/>
        </w:rPr>
        <w:t xml:space="preserve"> </w:t>
      </w:r>
      <w:r w:rsidR="00B144D0" w:rsidRPr="00154ED3">
        <w:rPr>
          <w:rFonts w:hint="cs"/>
          <w:snapToGrid w:val="0"/>
          <w:spacing w:val="-2"/>
          <w:cs/>
          <w:lang w:eastAsia="th-TH"/>
        </w:rPr>
        <w:t xml:space="preserve">เป็น </w:t>
      </w:r>
      <w:r w:rsidR="00B144D0" w:rsidRPr="00154ED3">
        <w:rPr>
          <w:snapToGrid w:val="0"/>
          <w:spacing w:val="-2"/>
          <w:lang w:eastAsia="th-TH"/>
        </w:rPr>
        <w:t xml:space="preserve">5 </w:t>
      </w:r>
      <w:r w:rsidR="00B144D0" w:rsidRPr="00154ED3">
        <w:rPr>
          <w:rFonts w:hint="cs"/>
          <w:snapToGrid w:val="0"/>
          <w:spacing w:val="-2"/>
          <w:cs/>
          <w:lang w:eastAsia="th-TH"/>
        </w:rPr>
        <w:t>กลุ่มธุรกิจหลั</w:t>
      </w:r>
      <w:r w:rsidR="00E4605E" w:rsidRPr="00154ED3">
        <w:rPr>
          <w:rFonts w:hint="cs"/>
          <w:snapToGrid w:val="0"/>
          <w:spacing w:val="-2"/>
          <w:cs/>
          <w:lang w:eastAsia="th-TH"/>
        </w:rPr>
        <w:t>ก</w:t>
      </w:r>
      <w:r w:rsidR="00374D86" w:rsidRPr="00154ED3">
        <w:rPr>
          <w:rFonts w:hint="cs"/>
          <w:snapToGrid w:val="0"/>
          <w:spacing w:val="-2"/>
          <w:cs/>
          <w:lang w:eastAsia="th-TH"/>
        </w:rPr>
        <w:t>ประกอบด้วย</w:t>
      </w:r>
      <w:r w:rsidR="00B144D0" w:rsidRPr="00154ED3">
        <w:rPr>
          <w:rFonts w:hint="cs"/>
          <w:snapToGrid w:val="0"/>
          <w:spacing w:val="-2"/>
          <w:cs/>
          <w:lang w:eastAsia="th-TH"/>
        </w:rPr>
        <w:t xml:space="preserve"> </w:t>
      </w:r>
      <w:r w:rsidR="00B144D0" w:rsidRPr="00154ED3">
        <w:rPr>
          <w:snapToGrid w:val="0"/>
          <w:spacing w:val="-2"/>
          <w:cs/>
          <w:lang w:eastAsia="th-TH"/>
        </w:rPr>
        <w:t>กลุ่มธุรกิจโรงกลั่น</w:t>
      </w:r>
      <w:r w:rsidR="000E642C" w:rsidRPr="00154ED3">
        <w:rPr>
          <w:snapToGrid w:val="0"/>
          <w:spacing w:val="-2"/>
          <w:lang w:eastAsia="th-TH"/>
        </w:rPr>
        <w:t xml:space="preserve"> </w:t>
      </w:r>
      <w:r w:rsidR="00B144D0" w:rsidRPr="00154ED3">
        <w:rPr>
          <w:snapToGrid w:val="0"/>
          <w:spacing w:val="-2"/>
          <w:cs/>
          <w:lang w:eastAsia="th-TH"/>
        </w:rPr>
        <w:t>การตลาด และพลังงานชีวภาพ</w:t>
      </w:r>
      <w:r w:rsidR="00B144D0" w:rsidRPr="00154ED3">
        <w:rPr>
          <w:rFonts w:hint="cs"/>
          <w:snapToGrid w:val="0"/>
          <w:spacing w:val="-2"/>
          <w:cs/>
          <w:lang w:eastAsia="th-TH"/>
        </w:rPr>
        <w:t xml:space="preserve"> </w:t>
      </w:r>
      <w:r w:rsidR="00B144D0" w:rsidRPr="00154ED3">
        <w:rPr>
          <w:snapToGrid w:val="0"/>
          <w:spacing w:val="-2"/>
          <w:cs/>
          <w:lang w:eastAsia="th-TH"/>
        </w:rPr>
        <w:t>กลุ่มธุรกิจการค้าน้ำมัน</w:t>
      </w:r>
      <w:r w:rsidR="006D4D6C" w:rsidRPr="00154ED3">
        <w:rPr>
          <w:snapToGrid w:val="0"/>
          <w:spacing w:val="-2"/>
          <w:lang w:eastAsia="th-TH"/>
        </w:rPr>
        <w:t xml:space="preserve"> </w:t>
      </w:r>
      <w:r w:rsidR="006D4D6C" w:rsidRPr="00154ED3">
        <w:rPr>
          <w:snapToGrid w:val="0"/>
          <w:spacing w:val="-2"/>
          <w:cs/>
          <w:lang w:eastAsia="th-TH"/>
        </w:rPr>
        <w:t>กลุ่มธุรกิจไฟฟ้าและโครงสร้างพื้นฐาน</w:t>
      </w:r>
      <w:r w:rsidR="00B144D0" w:rsidRPr="00154ED3">
        <w:rPr>
          <w:rFonts w:hint="cs"/>
          <w:snapToGrid w:val="0"/>
          <w:spacing w:val="-2"/>
          <w:cs/>
          <w:lang w:eastAsia="th-TH"/>
        </w:rPr>
        <w:t xml:space="preserve"> </w:t>
      </w:r>
      <w:r w:rsidR="00B144D0" w:rsidRPr="00154ED3">
        <w:rPr>
          <w:snapToGrid w:val="0"/>
          <w:spacing w:val="-2"/>
          <w:cs/>
          <w:lang w:eastAsia="th-TH"/>
        </w:rPr>
        <w:t>กลุ่มธุรกิจ</w:t>
      </w:r>
      <w:r w:rsidR="003432CA" w:rsidRPr="00154ED3">
        <w:rPr>
          <w:snapToGrid w:val="0"/>
          <w:spacing w:val="-2"/>
          <w:cs/>
          <w:lang w:eastAsia="th-TH"/>
        </w:rPr>
        <w:t>ทรัพยากรธรรมชาติ</w:t>
      </w:r>
      <w:r w:rsidR="00B144D0" w:rsidRPr="00154ED3">
        <w:rPr>
          <w:rFonts w:hint="cs"/>
          <w:snapToGrid w:val="0"/>
          <w:spacing w:val="-2"/>
          <w:cs/>
          <w:lang w:eastAsia="th-TH"/>
        </w:rPr>
        <w:t xml:space="preserve"> และ </w:t>
      </w:r>
      <w:r w:rsidR="00B144D0" w:rsidRPr="00154ED3">
        <w:rPr>
          <w:snapToGrid w:val="0"/>
          <w:spacing w:val="-2"/>
          <w:cs/>
          <w:lang w:eastAsia="th-TH"/>
        </w:rPr>
        <w:t>กลุ่มธุรกิจใหม่และโฮลดิ้งส์</w:t>
      </w:r>
      <w:r w:rsidR="00167CB2" w:rsidRPr="00154ED3">
        <w:rPr>
          <w:rFonts w:hint="cs"/>
          <w:snapToGrid w:val="0"/>
          <w:spacing w:val="-2"/>
          <w:cs/>
          <w:lang w:eastAsia="th-TH"/>
        </w:rPr>
        <w:t xml:space="preserve"> ทั้งนี้กลุ่มบริษัทได้ทำการปรับปรุงย้อนหลังข้อมูลแต่ละส่วนงานดำเนินงานที่เคยรายงานไว้ตามส่วนงานดำเนินงานใหม่ข้างต้น</w:t>
      </w:r>
    </w:p>
    <w:p w14:paraId="2ECE5C9A" w14:textId="5996EE18" w:rsidR="000051D0" w:rsidRPr="00154ED3" w:rsidRDefault="00167CB2" w:rsidP="00167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" w:right="-45" w:firstLine="425"/>
        <w:jc w:val="thaiDistribute"/>
        <w:rPr>
          <w:snapToGrid w:val="0"/>
          <w:lang w:eastAsia="th-TH"/>
        </w:rPr>
      </w:pPr>
      <w:r w:rsidRPr="00154ED3">
        <w:rPr>
          <w:rFonts w:hint="cs"/>
          <w:snapToGrid w:val="0"/>
          <w:cs/>
          <w:lang w:eastAsia="th-TH"/>
        </w:rPr>
        <w:t xml:space="preserve">  </w:t>
      </w:r>
      <w:r w:rsidR="00D54B8C" w:rsidRPr="00154ED3">
        <w:rPr>
          <w:snapToGrid w:val="0"/>
          <w:cs/>
          <w:lang w:eastAsia="th-TH"/>
        </w:rPr>
        <w:t>ข้อมูลเกี่ยวกับส่วนงานที่รายงาน</w:t>
      </w:r>
      <w:r w:rsidR="00C57ACB" w:rsidRPr="00154ED3">
        <w:rPr>
          <w:snapToGrid w:val="0"/>
          <w:cs/>
          <w:lang w:eastAsia="th-TH"/>
        </w:rPr>
        <w:t xml:space="preserve">สำหรับงวดสามเดือนสิ้นสุดวันที่ </w:t>
      </w:r>
      <w:r w:rsidR="00243248" w:rsidRPr="00154ED3">
        <w:rPr>
          <w:snapToGrid w:val="0"/>
          <w:lang w:eastAsia="th-TH"/>
        </w:rPr>
        <w:t>31</w:t>
      </w:r>
      <w:r w:rsidR="00C57ACB" w:rsidRPr="00154ED3">
        <w:rPr>
          <w:snapToGrid w:val="0"/>
          <w:cs/>
          <w:lang w:eastAsia="th-TH"/>
        </w:rPr>
        <w:t xml:space="preserve"> มีนาคม</w:t>
      </w:r>
      <w:r w:rsidR="00243248" w:rsidRPr="00154ED3">
        <w:rPr>
          <w:snapToGrid w:val="0"/>
          <w:lang w:eastAsia="th-TH"/>
        </w:rPr>
        <w:t xml:space="preserve"> 256</w:t>
      </w:r>
      <w:r w:rsidR="00AD4004" w:rsidRPr="00154ED3">
        <w:rPr>
          <w:snapToGrid w:val="0"/>
          <w:lang w:eastAsia="th-TH"/>
        </w:rPr>
        <w:t>9</w:t>
      </w:r>
      <w:r w:rsidR="00765373" w:rsidRPr="00154ED3">
        <w:rPr>
          <w:snapToGrid w:val="0"/>
          <w:lang w:eastAsia="th-TH"/>
        </w:rPr>
        <w:t xml:space="preserve"> </w:t>
      </w:r>
      <w:r w:rsidR="00D54B8C" w:rsidRPr="00154ED3">
        <w:rPr>
          <w:rFonts w:hint="cs"/>
          <w:snapToGrid w:val="0"/>
          <w:cs/>
          <w:lang w:eastAsia="th-TH"/>
        </w:rPr>
        <w:t xml:space="preserve">และ </w:t>
      </w:r>
      <w:r w:rsidR="00243248" w:rsidRPr="00154ED3">
        <w:rPr>
          <w:snapToGrid w:val="0"/>
          <w:lang w:eastAsia="th-TH"/>
        </w:rPr>
        <w:t>256</w:t>
      </w:r>
      <w:r w:rsidR="00AD4004" w:rsidRPr="00154ED3">
        <w:rPr>
          <w:snapToGrid w:val="0"/>
          <w:lang w:eastAsia="th-TH"/>
        </w:rPr>
        <w:t>8</w:t>
      </w:r>
      <w:r w:rsidR="00D54B8C" w:rsidRPr="00154ED3">
        <w:rPr>
          <w:snapToGrid w:val="0"/>
          <w:cs/>
          <w:lang w:eastAsia="th-TH"/>
        </w:rPr>
        <w:t xml:space="preserve"> มีดังนี้</w:t>
      </w:r>
    </w:p>
    <w:tbl>
      <w:tblPr>
        <w:tblW w:w="1403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10"/>
        <w:gridCol w:w="1417"/>
        <w:gridCol w:w="1417"/>
        <w:gridCol w:w="1417"/>
        <w:gridCol w:w="1417"/>
        <w:gridCol w:w="1417"/>
        <w:gridCol w:w="1417"/>
        <w:gridCol w:w="1419"/>
      </w:tblGrid>
      <w:tr w:rsidR="008B2AEE" w:rsidRPr="00154ED3" w14:paraId="02A3EE83" w14:textId="77777777" w:rsidTr="00E4605E">
        <w:trPr>
          <w:trHeight w:val="99"/>
        </w:trPr>
        <w:tc>
          <w:tcPr>
            <w:tcW w:w="4110" w:type="dxa"/>
          </w:tcPr>
          <w:p w14:paraId="4216673E" w14:textId="77777777" w:rsidR="008B2AEE" w:rsidRPr="00154ED3" w:rsidRDefault="008B2AEE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9921" w:type="dxa"/>
            <w:gridSpan w:val="7"/>
          </w:tcPr>
          <w:p w14:paraId="708392CE" w14:textId="20D1137C" w:rsidR="008B2AEE" w:rsidRPr="00154ED3" w:rsidRDefault="008B2AEE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6"/>
                <w:szCs w:val="26"/>
              </w:rPr>
            </w:pPr>
            <w:r w:rsidRPr="00154ED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102F" w:rsidRPr="00154ED3" w14:paraId="2511DFF1" w14:textId="77777777" w:rsidTr="00E4605E">
        <w:trPr>
          <w:trHeight w:val="589"/>
        </w:trPr>
        <w:tc>
          <w:tcPr>
            <w:tcW w:w="4110" w:type="dxa"/>
            <w:vAlign w:val="bottom"/>
          </w:tcPr>
          <w:p w14:paraId="6601CCDD" w14:textId="77777777" w:rsidR="0050102F" w:rsidRPr="00154ED3" w:rsidRDefault="0050102F" w:rsidP="0050102F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E1D19BE" w14:textId="44EA92F6" w:rsidR="0050102F" w:rsidRPr="00154ED3" w:rsidRDefault="0050102F" w:rsidP="0050102F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1417" w:type="dxa"/>
            <w:vAlign w:val="bottom"/>
          </w:tcPr>
          <w:p w14:paraId="6D718E99" w14:textId="201D137A" w:rsidR="0050102F" w:rsidRPr="00154ED3" w:rsidRDefault="0050102F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โรงกลั่น</w:t>
            </w:r>
            <w:r w:rsidR="000E642C" w:rsidRPr="00154E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154ED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ตลาดและพลังงานชีวภาพ</w:t>
            </w:r>
          </w:p>
        </w:tc>
        <w:tc>
          <w:tcPr>
            <w:tcW w:w="1417" w:type="dxa"/>
            <w:vAlign w:val="bottom"/>
          </w:tcPr>
          <w:p w14:paraId="38787819" w14:textId="1680E6FF" w:rsidR="0050102F" w:rsidRPr="00154ED3" w:rsidRDefault="0050102F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การค้าน้ำมัน</w:t>
            </w:r>
          </w:p>
        </w:tc>
        <w:tc>
          <w:tcPr>
            <w:tcW w:w="1417" w:type="dxa"/>
            <w:vAlign w:val="bottom"/>
          </w:tcPr>
          <w:p w14:paraId="00A41BF2" w14:textId="6A2A7689" w:rsidR="0050102F" w:rsidRPr="00154ED3" w:rsidRDefault="006D4D6C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ไฟฟ้าและโครงสร้างพื้นฐาน</w:t>
            </w:r>
          </w:p>
        </w:tc>
        <w:tc>
          <w:tcPr>
            <w:tcW w:w="1417" w:type="dxa"/>
            <w:vAlign w:val="bottom"/>
          </w:tcPr>
          <w:p w14:paraId="32D0C39E" w14:textId="591ECC7B" w:rsidR="0050102F" w:rsidRPr="00154ED3" w:rsidRDefault="003432CA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ทรัพยากร</w:t>
            </w:r>
            <w:r w:rsidRPr="00154ED3">
              <w:rPr>
                <w:rFonts w:asciiTheme="majorBidi" w:hAnsiTheme="majorBidi"/>
                <w:sz w:val="26"/>
                <w:szCs w:val="26"/>
              </w:rPr>
              <w:br/>
            </w: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417" w:type="dxa"/>
            <w:vAlign w:val="bottom"/>
          </w:tcPr>
          <w:p w14:paraId="5E696A8E" w14:textId="53B0E7B0" w:rsidR="005E5DBB" w:rsidRPr="00154ED3" w:rsidRDefault="005E5DBB" w:rsidP="005E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ธุรกิจใหม่</w:t>
            </w:r>
          </w:p>
          <w:p w14:paraId="0DED60CA" w14:textId="0D29B171" w:rsidR="0050102F" w:rsidRPr="00154ED3" w:rsidRDefault="005E5DBB" w:rsidP="005E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และโฮลดิ้งส์</w:t>
            </w:r>
          </w:p>
        </w:tc>
        <w:tc>
          <w:tcPr>
            <w:tcW w:w="1417" w:type="dxa"/>
            <w:vAlign w:val="bottom"/>
          </w:tcPr>
          <w:p w14:paraId="66A6E2EF" w14:textId="77777777" w:rsidR="0050102F" w:rsidRPr="00154ED3" w:rsidRDefault="0050102F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419" w:type="dxa"/>
            <w:vAlign w:val="bottom"/>
          </w:tcPr>
          <w:p w14:paraId="2B5CE033" w14:textId="77777777" w:rsidR="0050102F" w:rsidRPr="00154ED3" w:rsidRDefault="0050102F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D4004" w:rsidRPr="00154ED3" w14:paraId="79FC97B1" w14:textId="77777777" w:rsidTr="00E4605E">
        <w:trPr>
          <w:trHeight w:val="374"/>
        </w:trPr>
        <w:tc>
          <w:tcPr>
            <w:tcW w:w="4110" w:type="dxa"/>
          </w:tcPr>
          <w:p w14:paraId="39C8EB1B" w14:textId="77777777" w:rsidR="00AD4004" w:rsidRPr="00154ED3" w:rsidRDefault="00AD4004" w:rsidP="00687B45">
            <w:pPr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1" w:type="dxa"/>
            <w:gridSpan w:val="7"/>
            <w:vAlign w:val="center"/>
          </w:tcPr>
          <w:p w14:paraId="6BF03A61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D4004" w:rsidRPr="00154ED3" w14:paraId="08DAF5CE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6A545643" w14:textId="77777777" w:rsidR="00AD4004" w:rsidRPr="00154ED3" w:rsidRDefault="00AD4004" w:rsidP="00687B45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  <w:vAlign w:val="bottom"/>
          </w:tcPr>
          <w:p w14:paraId="407E3702" w14:textId="712994A8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1417" w:type="dxa"/>
            <w:vAlign w:val="bottom"/>
          </w:tcPr>
          <w:p w14:paraId="45112C6E" w14:textId="4AE5B752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13,743</w:t>
            </w:r>
          </w:p>
        </w:tc>
        <w:tc>
          <w:tcPr>
            <w:tcW w:w="1417" w:type="dxa"/>
            <w:vAlign w:val="bottom"/>
          </w:tcPr>
          <w:p w14:paraId="3EE25699" w14:textId="4B7898D7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0C20EEDF" w14:textId="7BF8A304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8,337</w:t>
            </w:r>
          </w:p>
        </w:tc>
        <w:tc>
          <w:tcPr>
            <w:tcW w:w="1417" w:type="dxa"/>
            <w:vAlign w:val="bottom"/>
          </w:tcPr>
          <w:p w14:paraId="667898D5" w14:textId="321438C6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1417" w:type="dxa"/>
            <w:vAlign w:val="bottom"/>
          </w:tcPr>
          <w:p w14:paraId="3B8C0995" w14:textId="527C0CB1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065869AE" w14:textId="4D033913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</w:tr>
      <w:tr w:rsidR="00AD4004" w:rsidRPr="00154ED3" w14:paraId="7A6CD4CB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53149F26" w14:textId="77777777" w:rsidR="00AD4004" w:rsidRPr="00154ED3" w:rsidRDefault="00AD4004" w:rsidP="00687B45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vAlign w:val="bottom"/>
          </w:tcPr>
          <w:p w14:paraId="592A614D" w14:textId="717393F9" w:rsidR="00AD4004" w:rsidRPr="00154ED3" w:rsidRDefault="00A06B8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47A14" w:rsidRPr="00154E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417" w:type="dxa"/>
            <w:vAlign w:val="bottom"/>
          </w:tcPr>
          <w:p w14:paraId="49E3A169" w14:textId="732857BD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52,637</w:t>
            </w:r>
          </w:p>
        </w:tc>
        <w:tc>
          <w:tcPr>
            <w:tcW w:w="1417" w:type="dxa"/>
            <w:vAlign w:val="bottom"/>
          </w:tcPr>
          <w:p w14:paraId="3CB41C33" w14:textId="602DF5DB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bottom"/>
          </w:tcPr>
          <w:p w14:paraId="64AAAF4F" w14:textId="151F452F" w:rsidR="00AD4004" w:rsidRPr="00154ED3" w:rsidRDefault="00A06B8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14614A" w14:textId="4F3F6F80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17" w:type="dxa"/>
            <w:vAlign w:val="bottom"/>
          </w:tcPr>
          <w:p w14:paraId="3FE50376" w14:textId="4AF0967A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231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9" w:type="dxa"/>
            <w:vAlign w:val="bottom"/>
          </w:tcPr>
          <w:p w14:paraId="4FC2ACD2" w14:textId="2219CA64" w:rsidR="00AD4004" w:rsidRPr="00154ED3" w:rsidRDefault="00A06B8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4004" w:rsidRPr="00154ED3" w14:paraId="5DB85275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3C2C6E27" w14:textId="77777777" w:rsidR="00AD4004" w:rsidRPr="00154ED3" w:rsidRDefault="00AD4004" w:rsidP="00687B4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17" w:type="dxa"/>
            <w:vAlign w:val="bottom"/>
          </w:tcPr>
          <w:p w14:paraId="0F8A9222" w14:textId="12879518" w:rsidR="00AD4004" w:rsidRPr="00154ED3" w:rsidRDefault="00A06B8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  <w:r w:rsidR="00247A14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733</w:t>
            </w:r>
          </w:p>
        </w:tc>
        <w:tc>
          <w:tcPr>
            <w:tcW w:w="1417" w:type="dxa"/>
            <w:vAlign w:val="bottom"/>
          </w:tcPr>
          <w:p w14:paraId="5214CC29" w14:textId="5F0C5339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66,380</w:t>
            </w:r>
          </w:p>
        </w:tc>
        <w:tc>
          <w:tcPr>
            <w:tcW w:w="1417" w:type="dxa"/>
            <w:vAlign w:val="bottom"/>
          </w:tcPr>
          <w:p w14:paraId="02E92860" w14:textId="01D476A8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</w:t>
            </w:r>
            <w:r w:rsidR="00A06B84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bottom"/>
          </w:tcPr>
          <w:p w14:paraId="45BE986E" w14:textId="38E9DA04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8,337</w:t>
            </w:r>
          </w:p>
        </w:tc>
        <w:tc>
          <w:tcPr>
            <w:tcW w:w="1417" w:type="dxa"/>
            <w:vAlign w:val="bottom"/>
          </w:tcPr>
          <w:p w14:paraId="3BEA9E96" w14:textId="34B259FD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</w:t>
            </w:r>
          </w:p>
        </w:tc>
        <w:tc>
          <w:tcPr>
            <w:tcW w:w="1417" w:type="dxa"/>
            <w:vAlign w:val="bottom"/>
          </w:tcPr>
          <w:p w14:paraId="32D2BD2E" w14:textId="2B97D6A6" w:rsidR="00AD4004" w:rsidRPr="00154ED3" w:rsidRDefault="00247A14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06B84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06B84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9" w:type="dxa"/>
            <w:vAlign w:val="bottom"/>
          </w:tcPr>
          <w:p w14:paraId="59B05BA3" w14:textId="179891DF" w:rsidR="00AD4004" w:rsidRPr="00154ED3" w:rsidRDefault="006174FE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142,52</w:t>
            </w:r>
            <w:r w:rsidR="00A06B84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AD4004" w:rsidRPr="00154ED3" w14:paraId="58BE8EF8" w14:textId="77777777" w:rsidTr="00167CB2">
        <w:trPr>
          <w:trHeight w:val="233"/>
        </w:trPr>
        <w:tc>
          <w:tcPr>
            <w:tcW w:w="4110" w:type="dxa"/>
            <w:vAlign w:val="bottom"/>
          </w:tcPr>
          <w:p w14:paraId="03402EF8" w14:textId="77777777" w:rsidR="00AD4004" w:rsidRPr="00154ED3" w:rsidRDefault="00AD4004" w:rsidP="00687B4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056991D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3CD025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09E76C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FFD4C0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91C4A2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31507F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5E9E336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D4004" w:rsidRPr="00154ED3" w14:paraId="607AC40E" w14:textId="77777777" w:rsidTr="00E4605E">
        <w:trPr>
          <w:trHeight w:val="374"/>
        </w:trPr>
        <w:tc>
          <w:tcPr>
            <w:tcW w:w="4110" w:type="dxa"/>
          </w:tcPr>
          <w:p w14:paraId="217F9FB4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381E8D8A" w14:textId="08CBE51B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91DA0" w:rsidRPr="00154E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1504" w:rsidRPr="00154ED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bottom"/>
          </w:tcPr>
          <w:p w14:paraId="0728B61C" w14:textId="10586034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1417" w:type="dxa"/>
            <w:vAlign w:val="bottom"/>
          </w:tcPr>
          <w:p w14:paraId="3FDF14E2" w14:textId="35BAC8B2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39480B" w:rsidRPr="00154ED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51504" w:rsidRPr="00154ED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bottom"/>
          </w:tcPr>
          <w:p w14:paraId="6C30EB3B" w14:textId="79176A23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4,308</w:t>
            </w:r>
          </w:p>
        </w:tc>
        <w:tc>
          <w:tcPr>
            <w:tcW w:w="1417" w:type="dxa"/>
            <w:vAlign w:val="bottom"/>
          </w:tcPr>
          <w:p w14:paraId="2BBD1B10" w14:textId="1C9BD27D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10C40C8F" w14:textId="0BFED118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(382)</w:t>
            </w:r>
          </w:p>
        </w:tc>
        <w:tc>
          <w:tcPr>
            <w:tcW w:w="1419" w:type="dxa"/>
            <w:vAlign w:val="bottom"/>
          </w:tcPr>
          <w:p w14:paraId="4C2271F6" w14:textId="21D771BF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9480B" w:rsidRPr="00154ED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51504" w:rsidRPr="00154ED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D4004" w:rsidRPr="00154ED3" w14:paraId="49DF019B" w14:textId="77777777" w:rsidTr="00E4605E">
        <w:trPr>
          <w:trHeight w:val="374"/>
        </w:trPr>
        <w:tc>
          <w:tcPr>
            <w:tcW w:w="4110" w:type="dxa"/>
          </w:tcPr>
          <w:p w14:paraId="60C0372F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bottom"/>
          </w:tcPr>
          <w:p w14:paraId="4911E7B5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F2D83B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5E223A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540043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9AC11E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EF46E9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2180162A" w14:textId="0E6C8ADF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(4,4</w:t>
            </w:r>
            <w:r w:rsidR="00A06B84" w:rsidRPr="00154E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51504" w:rsidRPr="00154E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9480B" w:rsidRPr="00154ED3" w14:paraId="43320B37" w14:textId="77777777" w:rsidTr="00E4605E">
        <w:trPr>
          <w:trHeight w:val="374"/>
        </w:trPr>
        <w:tc>
          <w:tcPr>
            <w:tcW w:w="4110" w:type="dxa"/>
          </w:tcPr>
          <w:p w14:paraId="48D21446" w14:textId="3703E543" w:rsidR="0039480B" w:rsidRPr="00154ED3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ขาดทุนจากตราสารอนุพันธ์</w:t>
            </w:r>
          </w:p>
        </w:tc>
        <w:tc>
          <w:tcPr>
            <w:tcW w:w="1417" w:type="dxa"/>
            <w:vAlign w:val="bottom"/>
          </w:tcPr>
          <w:p w14:paraId="3E609161" w14:textId="77777777" w:rsidR="0039480B" w:rsidRPr="00154ED3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B608D0" w14:textId="77777777" w:rsidR="0039480B" w:rsidRPr="00154ED3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77CCD7B" w14:textId="77777777" w:rsidR="0039480B" w:rsidRPr="00154ED3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E3D130" w14:textId="77777777" w:rsidR="0039480B" w:rsidRPr="00154ED3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3DCC854" w14:textId="77777777" w:rsidR="0039480B" w:rsidRPr="00154ED3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FDE03C" w14:textId="77777777" w:rsidR="0039480B" w:rsidRPr="00154ED3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71902D98" w14:textId="3CA2E1C6" w:rsidR="0039480B" w:rsidRPr="00154ED3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E51504" w:rsidRPr="00154ED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D4004" w:rsidRPr="00154ED3" w14:paraId="2D59F358" w14:textId="77777777" w:rsidTr="00E4605E">
        <w:trPr>
          <w:trHeight w:val="374"/>
        </w:trPr>
        <w:tc>
          <w:tcPr>
            <w:tcW w:w="4110" w:type="dxa"/>
          </w:tcPr>
          <w:p w14:paraId="1DD6AC7F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vAlign w:val="bottom"/>
          </w:tcPr>
          <w:p w14:paraId="4FA45775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EBBFCBE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CDBEBAD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BED1FFE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F12C70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942A45E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3CA8A8A1" w14:textId="18B3F68A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</w:tr>
      <w:tr w:rsidR="00AD4004" w:rsidRPr="00154ED3" w14:paraId="486C58C3" w14:textId="77777777" w:rsidTr="00E4605E">
        <w:trPr>
          <w:trHeight w:val="374"/>
        </w:trPr>
        <w:tc>
          <w:tcPr>
            <w:tcW w:w="4110" w:type="dxa"/>
          </w:tcPr>
          <w:p w14:paraId="6ED93C0D" w14:textId="793A4D66" w:rsidR="00AD4004" w:rsidRPr="00154ED3" w:rsidRDefault="00EC0B79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</w:t>
            </w:r>
            <w:r w:rsidR="00AD4004"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417" w:type="dxa"/>
            <w:vAlign w:val="bottom"/>
          </w:tcPr>
          <w:p w14:paraId="1EE1AAB2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25E3EC3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49A9F5A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ADFF160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3BB3C3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96C090B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20A3D698" w14:textId="45D4C45A" w:rsidR="00AD4004" w:rsidRPr="00154ED3" w:rsidRDefault="00247A1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B91DA0" w:rsidRPr="00154ED3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</w:tr>
      <w:tr w:rsidR="00AD4004" w:rsidRPr="00154ED3" w14:paraId="3C7E44EC" w14:textId="77777777" w:rsidTr="00E4605E">
        <w:trPr>
          <w:trHeight w:val="374"/>
        </w:trPr>
        <w:tc>
          <w:tcPr>
            <w:tcW w:w="4110" w:type="dxa"/>
          </w:tcPr>
          <w:p w14:paraId="0E10D4C5" w14:textId="77777777" w:rsidR="00AD4004" w:rsidRPr="00154ED3" w:rsidRDefault="00AD4004" w:rsidP="00687B45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36BF3793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0C3CA1B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22D677E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E82604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F0727BF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8C7805" w14:textId="77777777" w:rsidR="00AD4004" w:rsidRPr="00154ED3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E5230B" w14:textId="07FC8B63" w:rsidR="00AD4004" w:rsidRPr="00154ED3" w:rsidRDefault="006174FE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(1,399)</w:t>
            </w:r>
          </w:p>
        </w:tc>
      </w:tr>
      <w:tr w:rsidR="00E4605E" w:rsidRPr="00154ED3" w14:paraId="65E35826" w14:textId="77777777" w:rsidTr="00167CB2">
        <w:trPr>
          <w:trHeight w:val="374"/>
        </w:trPr>
        <w:tc>
          <w:tcPr>
            <w:tcW w:w="4110" w:type="dxa"/>
          </w:tcPr>
          <w:p w14:paraId="5FCB802C" w14:textId="49B0F429" w:rsidR="00E4605E" w:rsidRPr="00154ED3" w:rsidRDefault="00E4605E" w:rsidP="00E4605E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D0109A7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DC1433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4FFBBC6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D36D33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11284D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43E5AB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FCEA6D6" w14:textId="2493AAD4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(8,540)</w:t>
            </w:r>
          </w:p>
        </w:tc>
      </w:tr>
      <w:tr w:rsidR="00E4605E" w:rsidRPr="00154ED3" w14:paraId="2602F4F4" w14:textId="77777777" w:rsidTr="00167CB2">
        <w:trPr>
          <w:trHeight w:val="374"/>
        </w:trPr>
        <w:tc>
          <w:tcPr>
            <w:tcW w:w="4110" w:type="dxa"/>
          </w:tcPr>
          <w:p w14:paraId="5326E91A" w14:textId="39581F2C" w:rsidR="00E4605E" w:rsidRPr="00154ED3" w:rsidRDefault="00E4605E" w:rsidP="00E4605E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7" w:type="dxa"/>
            <w:vAlign w:val="bottom"/>
          </w:tcPr>
          <w:p w14:paraId="16C95C58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5E863E6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F4D56C7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5070388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91F6056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BF7440" w14:textId="77777777" w:rsidR="00E4605E" w:rsidRPr="00154ED3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2DB66C9" w14:textId="3AA2ADD1" w:rsidR="00E4605E" w:rsidRPr="00154ED3" w:rsidRDefault="00E4605E" w:rsidP="00167C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7,178</w:t>
            </w:r>
          </w:p>
        </w:tc>
      </w:tr>
      <w:tr w:rsidR="0013490C" w:rsidRPr="00154ED3" w14:paraId="32F71E45" w14:textId="77777777" w:rsidTr="00E4605E">
        <w:trPr>
          <w:trHeight w:val="99"/>
        </w:trPr>
        <w:tc>
          <w:tcPr>
            <w:tcW w:w="4110" w:type="dxa"/>
          </w:tcPr>
          <w:p w14:paraId="6F684B6C" w14:textId="77777777" w:rsidR="0013490C" w:rsidRPr="00154ED3" w:rsidRDefault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1" w:type="dxa"/>
            <w:gridSpan w:val="7"/>
          </w:tcPr>
          <w:p w14:paraId="0F2253D7" w14:textId="191C70C6" w:rsidR="0013490C" w:rsidRPr="00154ED3" w:rsidRDefault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0D9F" w:rsidRPr="00154ED3" w14:paraId="2306CF62" w14:textId="77777777" w:rsidTr="00E4605E">
        <w:trPr>
          <w:trHeight w:val="589"/>
        </w:trPr>
        <w:tc>
          <w:tcPr>
            <w:tcW w:w="4110" w:type="dxa"/>
            <w:vAlign w:val="bottom"/>
          </w:tcPr>
          <w:p w14:paraId="4D511BA0" w14:textId="77777777" w:rsidR="00060D9F" w:rsidRPr="00154ED3" w:rsidRDefault="00060D9F" w:rsidP="00060D9F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B9DABCE" w14:textId="6E5F1060" w:rsidR="00060D9F" w:rsidRPr="00154ED3" w:rsidRDefault="00060D9F" w:rsidP="00060D9F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2AD4E025" w14:textId="19970D86" w:rsidR="00060D9F" w:rsidRPr="00154ED3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โรงกลั่น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154ED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ตลาดและพลังงานชีวภาพ</w:t>
            </w:r>
          </w:p>
        </w:tc>
        <w:tc>
          <w:tcPr>
            <w:tcW w:w="1417" w:type="dxa"/>
            <w:vAlign w:val="bottom"/>
          </w:tcPr>
          <w:p w14:paraId="43A7AAE8" w14:textId="258CAE4C" w:rsidR="00060D9F" w:rsidRPr="00154ED3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การค้าน้ำมัน</w:t>
            </w:r>
          </w:p>
        </w:tc>
        <w:tc>
          <w:tcPr>
            <w:tcW w:w="1417" w:type="dxa"/>
            <w:vAlign w:val="bottom"/>
          </w:tcPr>
          <w:p w14:paraId="12545A5B" w14:textId="31F3E1D8" w:rsidR="00060D9F" w:rsidRPr="00154ED3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ไฟฟ้าและโครงสร้างพื้นฐาน</w:t>
            </w:r>
          </w:p>
        </w:tc>
        <w:tc>
          <w:tcPr>
            <w:tcW w:w="1417" w:type="dxa"/>
            <w:vAlign w:val="bottom"/>
          </w:tcPr>
          <w:p w14:paraId="491B00E4" w14:textId="3699BCD8" w:rsidR="00060D9F" w:rsidRPr="00154ED3" w:rsidRDefault="00274F89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ทรัพยากร</w:t>
            </w:r>
            <w:r w:rsidRPr="00154ED3">
              <w:rPr>
                <w:rFonts w:asciiTheme="majorBidi" w:hAnsiTheme="majorBidi"/>
                <w:sz w:val="26"/>
                <w:szCs w:val="26"/>
              </w:rPr>
              <w:br/>
            </w: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417" w:type="dxa"/>
            <w:vAlign w:val="bottom"/>
          </w:tcPr>
          <w:p w14:paraId="51016E2E" w14:textId="77777777" w:rsidR="00060D9F" w:rsidRPr="00154ED3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ธุรกิจใหม่</w:t>
            </w:r>
          </w:p>
          <w:p w14:paraId="4C843498" w14:textId="3EECB227" w:rsidR="00060D9F" w:rsidRPr="00154ED3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/>
                <w:sz w:val="26"/>
                <w:szCs w:val="26"/>
                <w:cs/>
              </w:rPr>
              <w:t>และโฮลดิ้งส์</w:t>
            </w:r>
          </w:p>
        </w:tc>
        <w:tc>
          <w:tcPr>
            <w:tcW w:w="1417" w:type="dxa"/>
            <w:vAlign w:val="bottom"/>
          </w:tcPr>
          <w:p w14:paraId="06E27999" w14:textId="77777777" w:rsidR="00060D9F" w:rsidRPr="00154ED3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419" w:type="dxa"/>
            <w:vAlign w:val="bottom"/>
          </w:tcPr>
          <w:p w14:paraId="395F95E9" w14:textId="77777777" w:rsidR="00060D9F" w:rsidRPr="00154ED3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3490C" w:rsidRPr="00154ED3" w14:paraId="10DC2B36" w14:textId="77777777" w:rsidTr="00E4605E">
        <w:trPr>
          <w:trHeight w:val="374"/>
        </w:trPr>
        <w:tc>
          <w:tcPr>
            <w:tcW w:w="4110" w:type="dxa"/>
          </w:tcPr>
          <w:p w14:paraId="574E9DDE" w14:textId="77777777" w:rsidR="0013490C" w:rsidRPr="00154ED3" w:rsidRDefault="0013490C">
            <w:pPr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1" w:type="dxa"/>
            <w:gridSpan w:val="7"/>
            <w:vAlign w:val="center"/>
          </w:tcPr>
          <w:p w14:paraId="7E0B417C" w14:textId="47334878" w:rsidR="0013490C" w:rsidRPr="00154ED3" w:rsidRDefault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3490C" w:rsidRPr="00154ED3" w14:paraId="264B7C3A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69725F27" w14:textId="77777777" w:rsidR="0013490C" w:rsidRPr="00154ED3" w:rsidRDefault="0013490C" w:rsidP="0013490C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  <w:vAlign w:val="bottom"/>
          </w:tcPr>
          <w:p w14:paraId="63B93F45" w14:textId="5465A065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105,56</w:t>
            </w:r>
            <w:r w:rsidR="003900D5" w:rsidRPr="00154ED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54BD2DAE" w14:textId="767E8083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19,214</w:t>
            </w:r>
          </w:p>
        </w:tc>
        <w:tc>
          <w:tcPr>
            <w:tcW w:w="1417" w:type="dxa"/>
            <w:vAlign w:val="bottom"/>
          </w:tcPr>
          <w:p w14:paraId="788E5076" w14:textId="535F9BC5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3900D5" w:rsidRPr="00154ED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06B1C06C" w14:textId="43D88506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9,047</w:t>
            </w:r>
          </w:p>
        </w:tc>
        <w:tc>
          <w:tcPr>
            <w:tcW w:w="1417" w:type="dxa"/>
            <w:vAlign w:val="bottom"/>
          </w:tcPr>
          <w:p w14:paraId="7AD82DE8" w14:textId="54FE3FB3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417" w:type="dxa"/>
            <w:vAlign w:val="bottom"/>
          </w:tcPr>
          <w:p w14:paraId="5266147E" w14:textId="3A9694A4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12CFF50" w14:textId="18F4B7AA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134,647</w:t>
            </w:r>
          </w:p>
        </w:tc>
      </w:tr>
      <w:tr w:rsidR="0013490C" w:rsidRPr="00154ED3" w14:paraId="72C316ED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38E98095" w14:textId="77777777" w:rsidR="0013490C" w:rsidRPr="00154ED3" w:rsidRDefault="0013490C" w:rsidP="0013490C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vAlign w:val="bottom"/>
          </w:tcPr>
          <w:p w14:paraId="70F6A0DA" w14:textId="7A03EA36" w:rsidR="0013490C" w:rsidRPr="00154ED3" w:rsidRDefault="003900D5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D4004" w:rsidRPr="00154E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417" w:type="dxa"/>
            <w:vAlign w:val="bottom"/>
          </w:tcPr>
          <w:p w14:paraId="4085CB66" w14:textId="4A645755" w:rsidR="0013490C" w:rsidRPr="00154ED3" w:rsidRDefault="00AD4004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55,881</w:t>
            </w:r>
          </w:p>
        </w:tc>
        <w:tc>
          <w:tcPr>
            <w:tcW w:w="1417" w:type="dxa"/>
            <w:vAlign w:val="bottom"/>
          </w:tcPr>
          <w:p w14:paraId="67D8D9CD" w14:textId="55B26964" w:rsidR="0013490C" w:rsidRPr="00154ED3" w:rsidRDefault="00AD4004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417" w:type="dxa"/>
            <w:vAlign w:val="bottom"/>
          </w:tcPr>
          <w:p w14:paraId="05286DD6" w14:textId="38820E6D" w:rsidR="0013490C" w:rsidRPr="00154ED3" w:rsidRDefault="00AD4004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571B72C" w14:textId="4F950E8D" w:rsidR="0013490C" w:rsidRPr="00154ED3" w:rsidRDefault="00AD4004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17" w:type="dxa"/>
            <w:vAlign w:val="bottom"/>
          </w:tcPr>
          <w:p w14:paraId="068D01CF" w14:textId="756264DC" w:rsidR="0013490C" w:rsidRPr="00154ED3" w:rsidRDefault="00AD4004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00D5" w:rsidRPr="00154ED3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00D5" w:rsidRPr="00154ED3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9" w:type="dxa"/>
            <w:vAlign w:val="bottom"/>
          </w:tcPr>
          <w:p w14:paraId="6A8B081C" w14:textId="6F7370DF" w:rsidR="0013490C" w:rsidRPr="00154ED3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-</w:t>
            </w:r>
          </w:p>
        </w:tc>
      </w:tr>
      <w:tr w:rsidR="00AD4004" w:rsidRPr="00154ED3" w14:paraId="3B0511B6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41536C7F" w14:textId="77777777" w:rsidR="00AD4004" w:rsidRPr="00154ED3" w:rsidRDefault="00AD4004" w:rsidP="00AD4004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17" w:type="dxa"/>
            <w:vAlign w:val="bottom"/>
          </w:tcPr>
          <w:p w14:paraId="38761B47" w14:textId="161A3886" w:rsidR="00AD4004" w:rsidRPr="00154ED3" w:rsidRDefault="00AD4004" w:rsidP="00AD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900D5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00D5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841</w:t>
            </w:r>
          </w:p>
        </w:tc>
        <w:tc>
          <w:tcPr>
            <w:tcW w:w="1417" w:type="dxa"/>
            <w:vAlign w:val="bottom"/>
          </w:tcPr>
          <w:p w14:paraId="26015626" w14:textId="1348A509" w:rsidR="00AD4004" w:rsidRPr="00154ED3" w:rsidRDefault="00AD4004" w:rsidP="00AD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75,095</w:t>
            </w:r>
          </w:p>
        </w:tc>
        <w:tc>
          <w:tcPr>
            <w:tcW w:w="1417" w:type="dxa"/>
            <w:vAlign w:val="bottom"/>
          </w:tcPr>
          <w:p w14:paraId="1C52C41A" w14:textId="74319C6A" w:rsidR="00AD4004" w:rsidRPr="00154ED3" w:rsidRDefault="00AD4004" w:rsidP="00AD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  <w:r w:rsidR="003900D5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2E39DA2F" w14:textId="65034446" w:rsidR="00AD4004" w:rsidRPr="00154ED3" w:rsidRDefault="00AD4004" w:rsidP="00AD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9,047</w:t>
            </w:r>
          </w:p>
        </w:tc>
        <w:tc>
          <w:tcPr>
            <w:tcW w:w="1417" w:type="dxa"/>
            <w:vAlign w:val="bottom"/>
          </w:tcPr>
          <w:p w14:paraId="0C43E4D2" w14:textId="495F1D7A" w:rsidR="00AD4004" w:rsidRPr="00154ED3" w:rsidRDefault="00AD4004" w:rsidP="00AD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1417" w:type="dxa"/>
            <w:vAlign w:val="bottom"/>
          </w:tcPr>
          <w:p w14:paraId="23AE1040" w14:textId="3D110B03" w:rsidR="00AD4004" w:rsidRPr="00154ED3" w:rsidRDefault="00AD4004" w:rsidP="00AD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900D5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00D5"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359</w:t>
            </w: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9" w:type="dxa"/>
            <w:vAlign w:val="bottom"/>
          </w:tcPr>
          <w:p w14:paraId="67B2376C" w14:textId="27583F0F" w:rsidR="00AD4004" w:rsidRPr="00154ED3" w:rsidRDefault="00AD4004" w:rsidP="00AD4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ED3">
              <w:rPr>
                <w:b/>
                <w:bCs/>
                <w:sz w:val="25"/>
                <w:szCs w:val="25"/>
              </w:rPr>
              <w:t>134,647</w:t>
            </w:r>
          </w:p>
        </w:tc>
      </w:tr>
      <w:tr w:rsidR="0013490C" w:rsidRPr="00154ED3" w14:paraId="126E471E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039C1F41" w14:textId="77777777" w:rsidR="0013490C" w:rsidRPr="00154ED3" w:rsidRDefault="0013490C" w:rsidP="0013490C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767A722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837564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3B7B2C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F11030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C045D1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432AB5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DCA3C0B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3490C" w:rsidRPr="00154ED3" w14:paraId="2BFACD99" w14:textId="77777777" w:rsidTr="00E4605E">
        <w:trPr>
          <w:trHeight w:val="374"/>
        </w:trPr>
        <w:tc>
          <w:tcPr>
            <w:tcW w:w="4110" w:type="dxa"/>
          </w:tcPr>
          <w:p w14:paraId="4C854709" w14:textId="76090B51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154ED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30030EE5" w14:textId="49720115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5,030</w:t>
            </w:r>
          </w:p>
        </w:tc>
        <w:tc>
          <w:tcPr>
            <w:tcW w:w="1417" w:type="dxa"/>
            <w:vAlign w:val="bottom"/>
          </w:tcPr>
          <w:p w14:paraId="005F2CE1" w14:textId="284583B6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417" w:type="dxa"/>
            <w:vAlign w:val="bottom"/>
          </w:tcPr>
          <w:p w14:paraId="5E49645D" w14:textId="0FCD3E3A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  <w:tc>
          <w:tcPr>
            <w:tcW w:w="1417" w:type="dxa"/>
            <w:vAlign w:val="bottom"/>
          </w:tcPr>
          <w:p w14:paraId="409C3F92" w14:textId="1B536809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6,625</w:t>
            </w:r>
          </w:p>
        </w:tc>
        <w:tc>
          <w:tcPr>
            <w:tcW w:w="1417" w:type="dxa"/>
            <w:vAlign w:val="bottom"/>
          </w:tcPr>
          <w:p w14:paraId="31683724" w14:textId="183C29EF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(91)</w:t>
            </w:r>
          </w:p>
        </w:tc>
        <w:tc>
          <w:tcPr>
            <w:tcW w:w="1417" w:type="dxa"/>
            <w:vAlign w:val="bottom"/>
          </w:tcPr>
          <w:p w14:paraId="06182697" w14:textId="57216A33" w:rsidR="0013490C" w:rsidRPr="00154ED3" w:rsidRDefault="00AD4004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678D1F68" w14:textId="393BD2E0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12,666</w:t>
            </w:r>
          </w:p>
        </w:tc>
      </w:tr>
      <w:tr w:rsidR="0013490C" w:rsidRPr="00154ED3" w14:paraId="35A0A543" w14:textId="77777777" w:rsidTr="00E4605E">
        <w:trPr>
          <w:trHeight w:val="374"/>
        </w:trPr>
        <w:tc>
          <w:tcPr>
            <w:tcW w:w="4110" w:type="dxa"/>
          </w:tcPr>
          <w:p w14:paraId="4FAE20E0" w14:textId="3F0D1C83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bottom"/>
          </w:tcPr>
          <w:p w14:paraId="6630175A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FCB9B3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6CF858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6802C86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2B11C5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5569A4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79C27F75" w14:textId="247FEB8E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(4,53</w:t>
            </w:r>
            <w:r w:rsidRPr="00154ED3">
              <w:rPr>
                <w:rFonts w:hint="cs"/>
                <w:sz w:val="25"/>
                <w:szCs w:val="25"/>
                <w:cs/>
              </w:rPr>
              <w:t>9</w:t>
            </w:r>
            <w:r w:rsidRPr="00154ED3">
              <w:rPr>
                <w:sz w:val="25"/>
                <w:szCs w:val="25"/>
              </w:rPr>
              <w:t>)</w:t>
            </w:r>
          </w:p>
        </w:tc>
      </w:tr>
      <w:tr w:rsidR="0013490C" w:rsidRPr="00154ED3" w14:paraId="2DA02CD7" w14:textId="77777777" w:rsidTr="00E4605E">
        <w:trPr>
          <w:trHeight w:val="374"/>
        </w:trPr>
        <w:tc>
          <w:tcPr>
            <w:tcW w:w="4110" w:type="dxa"/>
          </w:tcPr>
          <w:p w14:paraId="6EF0DB9F" w14:textId="5B14994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ขาดทุนจากตราสารอนุพันธ์</w:t>
            </w:r>
          </w:p>
        </w:tc>
        <w:tc>
          <w:tcPr>
            <w:tcW w:w="1417" w:type="dxa"/>
            <w:vAlign w:val="bottom"/>
          </w:tcPr>
          <w:p w14:paraId="29264C43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487697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FA46F0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8034FC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6BC705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BEF390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592D91E" w14:textId="7180937F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(13)</w:t>
            </w:r>
          </w:p>
        </w:tc>
      </w:tr>
      <w:tr w:rsidR="0013490C" w:rsidRPr="00154ED3" w14:paraId="569FF534" w14:textId="77777777" w:rsidTr="00E4605E">
        <w:trPr>
          <w:trHeight w:val="374"/>
        </w:trPr>
        <w:tc>
          <w:tcPr>
            <w:tcW w:w="4110" w:type="dxa"/>
          </w:tcPr>
          <w:p w14:paraId="74E4FEE2" w14:textId="5164BF9B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vAlign w:val="bottom"/>
          </w:tcPr>
          <w:p w14:paraId="10130895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53D05EF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1197871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92E5FFD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B95FD34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41F7D9F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37230C69" w14:textId="6CD4C075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465</w:t>
            </w:r>
          </w:p>
        </w:tc>
      </w:tr>
      <w:tr w:rsidR="0013490C" w:rsidRPr="00154ED3" w14:paraId="1944729E" w14:textId="77777777" w:rsidTr="00E4605E">
        <w:trPr>
          <w:trHeight w:val="374"/>
        </w:trPr>
        <w:tc>
          <w:tcPr>
            <w:tcW w:w="4110" w:type="dxa"/>
          </w:tcPr>
          <w:p w14:paraId="518EBCA8" w14:textId="1C2BBF83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vAlign w:val="bottom"/>
          </w:tcPr>
          <w:p w14:paraId="6BE86108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DF4E3E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C96E60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39C2827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9AA26F9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FA60496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3F0AB812" w14:textId="3DB0CDC0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(387)</w:t>
            </w:r>
          </w:p>
        </w:tc>
      </w:tr>
      <w:tr w:rsidR="0013490C" w:rsidRPr="00154ED3" w14:paraId="0999486E" w14:textId="77777777" w:rsidTr="00E4605E">
        <w:trPr>
          <w:trHeight w:val="374"/>
        </w:trPr>
        <w:tc>
          <w:tcPr>
            <w:tcW w:w="4110" w:type="dxa"/>
          </w:tcPr>
          <w:p w14:paraId="458F6004" w14:textId="28FA31BE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กำไรอื่น</w:t>
            </w:r>
          </w:p>
        </w:tc>
        <w:tc>
          <w:tcPr>
            <w:tcW w:w="1417" w:type="dxa"/>
            <w:vAlign w:val="bottom"/>
          </w:tcPr>
          <w:p w14:paraId="28635F35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48415C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A00165F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067444D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4B43FAC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1FB9382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3B56BCE4" w14:textId="0E8AE71D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42</w:t>
            </w:r>
          </w:p>
        </w:tc>
      </w:tr>
      <w:tr w:rsidR="0013490C" w:rsidRPr="00154ED3" w14:paraId="32D77F1E" w14:textId="77777777" w:rsidTr="00E4605E">
        <w:trPr>
          <w:trHeight w:val="374"/>
        </w:trPr>
        <w:tc>
          <w:tcPr>
            <w:tcW w:w="4110" w:type="dxa"/>
          </w:tcPr>
          <w:p w14:paraId="54780BF6" w14:textId="32A7BDB9" w:rsidR="0013490C" w:rsidRPr="00154ED3" w:rsidRDefault="0013490C" w:rsidP="0013490C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1C6FB456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466042A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BA6638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F05D92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5A00769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493691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EBF100C" w14:textId="471171BD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(1,577)</w:t>
            </w:r>
          </w:p>
        </w:tc>
      </w:tr>
      <w:tr w:rsidR="0013490C" w:rsidRPr="00154ED3" w14:paraId="6013276F" w14:textId="77777777" w:rsidTr="00E4605E">
        <w:trPr>
          <w:trHeight w:val="374"/>
        </w:trPr>
        <w:tc>
          <w:tcPr>
            <w:tcW w:w="4110" w:type="dxa"/>
          </w:tcPr>
          <w:p w14:paraId="103464F6" w14:textId="1A3713EF" w:rsidR="0013490C" w:rsidRPr="00154ED3" w:rsidRDefault="0013490C" w:rsidP="0013490C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4511FAA6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C97E81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60710A7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169ED3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2097EC0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1504E49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0D82BBF" w14:textId="1145F17B" w:rsidR="0013490C" w:rsidRPr="00154ED3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4ED3">
              <w:rPr>
                <w:sz w:val="25"/>
                <w:szCs w:val="25"/>
              </w:rPr>
              <w:t>(3,990)</w:t>
            </w:r>
          </w:p>
        </w:tc>
      </w:tr>
      <w:tr w:rsidR="0013490C" w:rsidRPr="00154ED3" w14:paraId="584A6CFB" w14:textId="77777777" w:rsidTr="00E4605E">
        <w:trPr>
          <w:trHeight w:val="374"/>
        </w:trPr>
        <w:tc>
          <w:tcPr>
            <w:tcW w:w="4110" w:type="dxa"/>
          </w:tcPr>
          <w:p w14:paraId="59DCC07D" w14:textId="1F244624" w:rsidR="0013490C" w:rsidRPr="00154ED3" w:rsidRDefault="0013490C" w:rsidP="0013490C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7" w:type="dxa"/>
            <w:vAlign w:val="bottom"/>
          </w:tcPr>
          <w:p w14:paraId="04D15C39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ECB9DE4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7533F5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5708DB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8F6037C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F08A15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6EE1FE4" w14:textId="172B963A" w:rsidR="0013490C" w:rsidRPr="00154ED3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ED3">
              <w:rPr>
                <w:b/>
                <w:bCs/>
                <w:sz w:val="25"/>
                <w:szCs w:val="25"/>
              </w:rPr>
              <w:t>2,667</w:t>
            </w:r>
          </w:p>
        </w:tc>
      </w:tr>
    </w:tbl>
    <w:p w14:paraId="5D9CEE62" w14:textId="77777777" w:rsidR="004734CC" w:rsidRPr="00154ED3" w:rsidRDefault="004734CC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038B39C4" w14:textId="1ED3B83C" w:rsidR="00E47C20" w:rsidRPr="00154ED3" w:rsidRDefault="00A141F0" w:rsidP="00E46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</w:t>
      </w:r>
      <w:r w:rsidR="00E300F0" w:rsidRPr="00154ED3">
        <w:rPr>
          <w:rFonts w:asciiTheme="majorBidi" w:hAnsiTheme="majorBidi"/>
          <w:cs/>
        </w:rPr>
        <w:t>ไฟฟ้าและโครงสร้างพื้นฐาน</w:t>
      </w:r>
      <w:r w:rsidR="00E300F0" w:rsidRPr="00154ED3">
        <w:rPr>
          <w:rFonts w:asciiTheme="majorBidi" w:hAnsiTheme="majorBidi"/>
        </w:rPr>
        <w:t xml:space="preserve"> </w:t>
      </w:r>
      <w:r w:rsidRPr="00154ED3">
        <w:rPr>
          <w:rFonts w:asciiTheme="majorBidi" w:hAnsiTheme="majorBidi" w:cstheme="majorBidi"/>
          <w:cs/>
        </w:rPr>
        <w:t>มีจังหวะเวลาในการรับรู้รายได้ตลอดช่วงเวลาหนึ่ง</w:t>
      </w:r>
    </w:p>
    <w:p w14:paraId="22C0CCC5" w14:textId="0211C662" w:rsidR="00A141F0" w:rsidRPr="00154ED3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141F0" w:rsidRPr="00154ED3" w:rsidSect="00C21744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2C423F9" w14:textId="566C4DBE" w:rsidR="00D01256" w:rsidRPr="00154ED3" w:rsidRDefault="004762B0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E04924" w14:textId="77777777" w:rsidR="007E7299" w:rsidRPr="00154ED3" w:rsidRDefault="007E729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0225B1FF" w14:textId="50640248" w:rsidR="00FB75AD" w:rsidRPr="00154ED3" w:rsidRDefault="00A102D5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154ED3">
        <w:rPr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7A0D5B" w:rsidRPr="00154ED3">
        <w:rPr>
          <w:rFonts w:hint="cs"/>
          <w:cs/>
        </w:rPr>
        <w:t>สาม</w:t>
      </w:r>
      <w:r w:rsidR="00B65D4F" w:rsidRPr="00154ED3">
        <w:rPr>
          <w:cs/>
        </w:rPr>
        <w:t>เดือน</w:t>
      </w:r>
      <w:r w:rsidRPr="00154ED3">
        <w:rPr>
          <w:cs/>
        </w:rPr>
        <w:t xml:space="preserve">สิ้นสุดวันที่ </w:t>
      </w:r>
      <w:r w:rsidR="009469A2" w:rsidRPr="00154ED3">
        <w:t xml:space="preserve">                </w:t>
      </w:r>
      <w:r w:rsidR="00B52B93" w:rsidRPr="00154ED3">
        <w:t>3</w:t>
      </w:r>
      <w:r w:rsidR="007A0D5B" w:rsidRPr="00154ED3">
        <w:rPr>
          <w:rFonts w:hint="cs"/>
          <w:cs/>
        </w:rPr>
        <w:t>1</w:t>
      </w:r>
      <w:r w:rsidR="007A0D5B" w:rsidRPr="00154ED3">
        <w:t xml:space="preserve"> </w:t>
      </w:r>
      <w:r w:rsidR="007A0D5B" w:rsidRPr="00154ED3">
        <w:rPr>
          <w:rFonts w:hint="cs"/>
          <w:cs/>
        </w:rPr>
        <w:t>มีนาคม</w:t>
      </w:r>
      <w:r w:rsidR="00B52B93" w:rsidRPr="00154ED3">
        <w:rPr>
          <w:cs/>
        </w:rPr>
        <w:t xml:space="preserve"> </w:t>
      </w:r>
      <w:r w:rsidR="00765373" w:rsidRPr="00154ED3">
        <w:t>256</w:t>
      </w:r>
      <w:r w:rsidR="00E83402" w:rsidRPr="00154ED3">
        <w:t>9</w:t>
      </w:r>
      <w:r w:rsidR="00765373" w:rsidRPr="00154ED3">
        <w:t xml:space="preserve"> </w:t>
      </w:r>
      <w:r w:rsidR="00470928" w:rsidRPr="00154ED3">
        <w:rPr>
          <w:cs/>
        </w:rPr>
        <w:t>คือร้อยละ</w:t>
      </w:r>
      <w:r w:rsidR="00E91E06" w:rsidRPr="00154ED3">
        <w:t xml:space="preserve"> </w:t>
      </w:r>
      <w:r w:rsidR="00B36812" w:rsidRPr="00154ED3">
        <w:t>54.33</w:t>
      </w:r>
      <w:r w:rsidR="00EA3866" w:rsidRPr="00154ED3">
        <w:rPr>
          <w:rFonts w:hint="cs"/>
          <w:cs/>
        </w:rPr>
        <w:t xml:space="preserve"> </w:t>
      </w:r>
      <w:r w:rsidR="005030EF" w:rsidRPr="00154ED3">
        <w:rPr>
          <w:i/>
          <w:iCs/>
        </w:rPr>
        <w:t>(256</w:t>
      </w:r>
      <w:r w:rsidR="00E83402" w:rsidRPr="00154ED3">
        <w:rPr>
          <w:i/>
          <w:iCs/>
        </w:rPr>
        <w:t>8</w:t>
      </w:r>
      <w:r w:rsidRPr="00154ED3">
        <w:rPr>
          <w:i/>
          <w:iCs/>
        </w:rPr>
        <w:t xml:space="preserve">: </w:t>
      </w:r>
      <w:r w:rsidRPr="00154ED3">
        <w:rPr>
          <w:i/>
          <w:iCs/>
          <w:cs/>
        </w:rPr>
        <w:t>ร้อยละ</w:t>
      </w:r>
      <w:r w:rsidR="00621C97" w:rsidRPr="00154ED3">
        <w:rPr>
          <w:i/>
          <w:iCs/>
        </w:rPr>
        <w:t xml:space="preserve"> </w:t>
      </w:r>
      <w:r w:rsidR="00E83402" w:rsidRPr="00154ED3">
        <w:rPr>
          <w:i/>
          <w:iCs/>
        </w:rPr>
        <w:t>59.94</w:t>
      </w:r>
      <w:r w:rsidR="005030EF" w:rsidRPr="00154ED3">
        <w:rPr>
          <w:i/>
          <w:iCs/>
        </w:rPr>
        <w:t>)</w:t>
      </w:r>
      <w:r w:rsidRPr="00154ED3">
        <w:t xml:space="preserve"> </w:t>
      </w:r>
      <w:r w:rsidRPr="00154ED3">
        <w:rPr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  <w:r w:rsidR="00F83ED1" w:rsidRPr="00154ED3">
        <w:rPr>
          <w:rFonts w:hint="cs"/>
          <w:cs/>
        </w:rPr>
        <w:t xml:space="preserve"> </w:t>
      </w:r>
    </w:p>
    <w:p w14:paraId="17060339" w14:textId="77777777" w:rsidR="007E7299" w:rsidRPr="00154ED3" w:rsidRDefault="007E7299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121E8BA8" w14:textId="72641028" w:rsidR="0006794F" w:rsidRPr="00154ED3" w:rsidRDefault="0006794F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กำไรต่อหุ้น</w:t>
      </w:r>
    </w:p>
    <w:p w14:paraId="1E358DFE" w14:textId="77777777" w:rsidR="002C30B3" w:rsidRPr="00154ED3" w:rsidRDefault="002C30B3" w:rsidP="002C30B3">
      <w:pPr>
        <w:ind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154ED3" w14:paraId="327362EE" w14:textId="77777777" w:rsidTr="002D69F4">
        <w:tc>
          <w:tcPr>
            <w:tcW w:w="4050" w:type="dxa"/>
          </w:tcPr>
          <w:p w14:paraId="04B5F3BD" w14:textId="77777777" w:rsidR="00D54B8C" w:rsidRPr="00154ED3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53544485" w14:textId="77777777" w:rsidR="00D54B8C" w:rsidRPr="00154ED3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D57842" w14:textId="77777777" w:rsidR="00D54B8C" w:rsidRPr="00154ED3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83402" w:rsidRPr="00154ED3" w14:paraId="139494C4" w14:textId="77777777" w:rsidTr="002D69F4">
        <w:tc>
          <w:tcPr>
            <w:tcW w:w="4050" w:type="dxa"/>
          </w:tcPr>
          <w:p w14:paraId="0FA70DF8" w14:textId="0F51CCED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54E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154E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16CF9DD7" w14:textId="0E7F61DD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35E7042B" w14:textId="167D3D99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7A97AEE6" w14:textId="3C1E0922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281DA01F" w14:textId="309FB168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54B8C" w:rsidRPr="00154ED3" w14:paraId="67AB6B20" w14:textId="77777777" w:rsidTr="002D69F4">
        <w:tc>
          <w:tcPr>
            <w:tcW w:w="4050" w:type="dxa"/>
          </w:tcPr>
          <w:p w14:paraId="461BCBF7" w14:textId="77777777" w:rsidR="00D54B8C" w:rsidRPr="00154ED3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1B06C590" w:rsidR="00D54B8C" w:rsidRPr="00154ED3" w:rsidRDefault="004C22B9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D54B8C" w:rsidRPr="00154E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154E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3490C" w:rsidRPr="00154ED3" w14:paraId="1B493AC4" w14:textId="77777777" w:rsidTr="002D69F4">
        <w:tc>
          <w:tcPr>
            <w:tcW w:w="4050" w:type="dxa"/>
          </w:tcPr>
          <w:p w14:paraId="36399001" w14:textId="62308319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62FA37ED" w:rsidR="0013490C" w:rsidRPr="00154ED3" w:rsidRDefault="00FC51FC" w:rsidP="00111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6,1</w:t>
            </w:r>
            <w:r w:rsidR="007667EE" w:rsidRPr="00154ED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283" w:type="dxa"/>
            <w:vAlign w:val="bottom"/>
          </w:tcPr>
          <w:p w14:paraId="5DEE1C78" w14:textId="69FCE3A8" w:rsidR="0013490C" w:rsidRPr="00154ED3" w:rsidRDefault="0013490C" w:rsidP="00111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2,115</w:t>
            </w:r>
          </w:p>
        </w:tc>
        <w:tc>
          <w:tcPr>
            <w:tcW w:w="1282" w:type="dxa"/>
            <w:vAlign w:val="bottom"/>
          </w:tcPr>
          <w:p w14:paraId="12C70927" w14:textId="53342982" w:rsidR="0013490C" w:rsidRPr="00154ED3" w:rsidRDefault="00FC51FC" w:rsidP="00111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54ED3">
              <w:rPr>
                <w:rFonts w:asciiTheme="majorBidi" w:hAnsiTheme="majorBidi" w:cstheme="majorBidi"/>
              </w:rPr>
              <w:t>2,186</w:t>
            </w:r>
          </w:p>
        </w:tc>
        <w:tc>
          <w:tcPr>
            <w:tcW w:w="1283" w:type="dxa"/>
            <w:vAlign w:val="bottom"/>
          </w:tcPr>
          <w:p w14:paraId="78B6E3AC" w14:textId="1D00C165" w:rsidR="0013490C" w:rsidRPr="00154ED3" w:rsidRDefault="0013490C" w:rsidP="00111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1,239</w:t>
            </w:r>
          </w:p>
        </w:tc>
      </w:tr>
      <w:tr w:rsidR="0013490C" w:rsidRPr="00154ED3" w14:paraId="38681750" w14:textId="77777777" w:rsidTr="002D69F4">
        <w:tc>
          <w:tcPr>
            <w:tcW w:w="4050" w:type="dxa"/>
          </w:tcPr>
          <w:p w14:paraId="4CE4851F" w14:textId="7F3D134A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1A93981E" w:rsidR="0013490C" w:rsidRPr="00154ED3" w:rsidRDefault="00FC51F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6,1</w:t>
            </w:r>
            <w:r w:rsidR="007667EE" w:rsidRPr="00154ED3">
              <w:rPr>
                <w:rFonts w:asciiTheme="majorBidi" w:hAnsiTheme="majorBidi" w:cstheme="majorBidi"/>
                <w:b/>
                <w:bCs/>
              </w:rPr>
              <w:t>44</w:t>
            </w:r>
          </w:p>
        </w:tc>
        <w:tc>
          <w:tcPr>
            <w:tcW w:w="1283" w:type="dxa"/>
            <w:vAlign w:val="bottom"/>
          </w:tcPr>
          <w:p w14:paraId="584279DE" w14:textId="3EE8E242" w:rsidR="0013490C" w:rsidRPr="00154ED3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2,115</w:t>
            </w:r>
          </w:p>
        </w:tc>
        <w:tc>
          <w:tcPr>
            <w:tcW w:w="1282" w:type="dxa"/>
            <w:vAlign w:val="bottom"/>
          </w:tcPr>
          <w:p w14:paraId="094A2938" w14:textId="064D0585" w:rsidR="0013490C" w:rsidRPr="00154ED3" w:rsidRDefault="00FC51F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2,186</w:t>
            </w:r>
          </w:p>
        </w:tc>
        <w:tc>
          <w:tcPr>
            <w:tcW w:w="1283" w:type="dxa"/>
            <w:vAlign w:val="bottom"/>
          </w:tcPr>
          <w:p w14:paraId="7D1C0E93" w14:textId="754426DE" w:rsidR="0013490C" w:rsidRPr="00154ED3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1,239</w:t>
            </w:r>
          </w:p>
        </w:tc>
      </w:tr>
      <w:tr w:rsidR="0013490C" w:rsidRPr="00154ED3" w14:paraId="3F0AFB6C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5CD46301" w14:textId="77777777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5AE6FBEC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A5B7AE0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5285E407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7589B5A9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E4B9D" w:rsidRPr="00154ED3" w14:paraId="7DA30E79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0CEE126B" w14:textId="152D4618" w:rsidR="00BE4B9D" w:rsidRPr="00154ED3" w:rsidRDefault="00BE4B9D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82" w:type="dxa"/>
            <w:vAlign w:val="bottom"/>
          </w:tcPr>
          <w:p w14:paraId="244547FF" w14:textId="77777777" w:rsidR="00BE4B9D" w:rsidRPr="00154ED3" w:rsidRDefault="00BE4B9D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0E7D329" w14:textId="77777777" w:rsidR="00BE4B9D" w:rsidRPr="00154ED3" w:rsidRDefault="00BE4B9D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289C9759" w14:textId="77777777" w:rsidR="00BE4B9D" w:rsidRPr="00154ED3" w:rsidRDefault="00BE4B9D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A6707CD" w14:textId="77777777" w:rsidR="00BE4B9D" w:rsidRPr="00154ED3" w:rsidRDefault="00BE4B9D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E4B9D" w:rsidRPr="00154ED3" w14:paraId="48C3E858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611D81A2" w14:textId="11E26FD0" w:rsidR="00BE4B9D" w:rsidRPr="00154ED3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2" w:type="dxa"/>
            <w:vAlign w:val="bottom"/>
          </w:tcPr>
          <w:p w14:paraId="44031772" w14:textId="765A6391" w:rsidR="00BE4B9D" w:rsidRPr="00154ED3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1,47</w:t>
            </w:r>
            <w:r w:rsidR="00917ABD" w:rsidRPr="00154ED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83" w:type="dxa"/>
            <w:vAlign w:val="bottom"/>
          </w:tcPr>
          <w:p w14:paraId="45A75C89" w14:textId="44F686ED" w:rsidR="00BE4B9D" w:rsidRPr="00154ED3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4095D1BB" w14:textId="21C1EA25" w:rsidR="00BE4B9D" w:rsidRPr="00154ED3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</w:rPr>
              <w:t>1,47</w:t>
            </w:r>
            <w:r w:rsidR="00917ABD" w:rsidRPr="00154ED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83" w:type="dxa"/>
            <w:vAlign w:val="bottom"/>
          </w:tcPr>
          <w:p w14:paraId="4E9BC43B" w14:textId="14A3BD6D" w:rsidR="00BE4B9D" w:rsidRPr="00154ED3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</w:rPr>
              <w:t>1,377</w:t>
            </w:r>
          </w:p>
        </w:tc>
      </w:tr>
      <w:tr w:rsidR="00BE4B9D" w:rsidRPr="00154ED3" w14:paraId="74F8E398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07E3F901" w14:textId="04720A11" w:rsidR="00BE4B9D" w:rsidRPr="00154ED3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/>
                <w:sz w:val="30"/>
                <w:szCs w:val="30"/>
                <w:cs/>
              </w:rPr>
              <w:t>ผลกระทบจาก</w:t>
            </w:r>
            <w:r w:rsidRPr="00154ED3">
              <w:rPr>
                <w:rFonts w:asciiTheme="majorBidi" w:hAnsi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82" w:type="dxa"/>
            <w:vAlign w:val="bottom"/>
          </w:tcPr>
          <w:p w14:paraId="4FD442B3" w14:textId="1BDAFBE6" w:rsidR="00BE4B9D" w:rsidRPr="00154ED3" w:rsidRDefault="00BE4B9D" w:rsidP="00BE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</w:t>
            </w:r>
            <w:r w:rsidR="00917ABD" w:rsidRPr="00154ED3">
              <w:rPr>
                <w:rFonts w:asciiTheme="majorBidi" w:hAnsiTheme="majorBidi" w:cstheme="majorBidi"/>
              </w:rPr>
              <w:t>1</w:t>
            </w:r>
            <w:r w:rsidRPr="00154ED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1D0FB4BB" w14:textId="659ACEDB" w:rsidR="00BE4B9D" w:rsidRPr="00154ED3" w:rsidRDefault="00BE4B9D" w:rsidP="00BE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bottom"/>
          </w:tcPr>
          <w:p w14:paraId="7E952C64" w14:textId="69E44810" w:rsidR="00BE4B9D" w:rsidRPr="00154ED3" w:rsidRDefault="00BE4B9D" w:rsidP="00BE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(</w:t>
            </w:r>
            <w:r w:rsidR="00917ABD" w:rsidRPr="00154ED3">
              <w:rPr>
                <w:rFonts w:asciiTheme="majorBidi" w:hAnsiTheme="majorBidi" w:cstheme="majorBidi"/>
              </w:rPr>
              <w:t>1</w:t>
            </w:r>
            <w:r w:rsidRPr="00154ED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3BD4FCF4" w14:textId="0AA7C87E" w:rsidR="00BE4B9D" w:rsidRPr="00154ED3" w:rsidRDefault="00BE4B9D" w:rsidP="00BE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</w:tr>
      <w:tr w:rsidR="00BE4B9D" w:rsidRPr="00154ED3" w14:paraId="241BA1DF" w14:textId="77777777" w:rsidTr="0031696F">
        <w:tc>
          <w:tcPr>
            <w:tcW w:w="4050" w:type="dxa"/>
          </w:tcPr>
          <w:p w14:paraId="66BD9008" w14:textId="77777777" w:rsidR="00BE4B9D" w:rsidRPr="00154ED3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0A37C85" w14:textId="631224BA" w:rsidR="00BE4B9D" w:rsidRPr="00154ED3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6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54ED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2" w:type="dxa"/>
            <w:vAlign w:val="bottom"/>
          </w:tcPr>
          <w:p w14:paraId="4AECF499" w14:textId="4E01BD15" w:rsidR="00BE4B9D" w:rsidRPr="00154ED3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1,472</w:t>
            </w:r>
          </w:p>
        </w:tc>
        <w:tc>
          <w:tcPr>
            <w:tcW w:w="1283" w:type="dxa"/>
            <w:vAlign w:val="bottom"/>
          </w:tcPr>
          <w:p w14:paraId="7F707C34" w14:textId="160E0658" w:rsidR="00BE4B9D" w:rsidRPr="00154ED3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2" w:type="dxa"/>
            <w:vAlign w:val="bottom"/>
          </w:tcPr>
          <w:p w14:paraId="1959C2F1" w14:textId="5DAE52BC" w:rsidR="00BE4B9D" w:rsidRPr="00154ED3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1,472</w:t>
            </w:r>
          </w:p>
        </w:tc>
        <w:tc>
          <w:tcPr>
            <w:tcW w:w="1283" w:type="dxa"/>
            <w:vAlign w:val="bottom"/>
          </w:tcPr>
          <w:p w14:paraId="23984855" w14:textId="11C173B1" w:rsidR="00BE4B9D" w:rsidRPr="00154ED3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</w:tr>
      <w:tr w:rsidR="00BE4B9D" w:rsidRPr="00154ED3" w14:paraId="658C192C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66851836" w14:textId="77777777" w:rsidR="00BE4B9D" w:rsidRPr="00154ED3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34627652"/>
          </w:p>
        </w:tc>
        <w:tc>
          <w:tcPr>
            <w:tcW w:w="1282" w:type="dxa"/>
            <w:vAlign w:val="bottom"/>
          </w:tcPr>
          <w:p w14:paraId="1AFEC615" w14:textId="77777777" w:rsidR="00BE4B9D" w:rsidRPr="00154ED3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BE4B9D" w:rsidRPr="00154ED3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465B659B" w:rsidR="00BE4B9D" w:rsidRPr="00154ED3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BE4B9D" w:rsidRPr="00154ED3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E4B9D" w:rsidRPr="00154ED3" w14:paraId="6907AB2B" w14:textId="77777777" w:rsidTr="002D69F4">
        <w:tc>
          <w:tcPr>
            <w:tcW w:w="4050" w:type="dxa"/>
            <w:vAlign w:val="bottom"/>
          </w:tcPr>
          <w:p w14:paraId="4AAE9895" w14:textId="0C986D6F" w:rsidR="00BE4B9D" w:rsidRPr="00154ED3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5A1CB3D2" w:rsidR="00BE4B9D" w:rsidRPr="00154ED3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4.1</w:t>
            </w:r>
            <w:r w:rsidRPr="00154ED3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</w:p>
        </w:tc>
        <w:tc>
          <w:tcPr>
            <w:tcW w:w="1283" w:type="dxa"/>
            <w:vAlign w:val="center"/>
          </w:tcPr>
          <w:p w14:paraId="200337A2" w14:textId="35889AFB" w:rsidR="00BE4B9D" w:rsidRPr="00154ED3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1.54</w:t>
            </w:r>
          </w:p>
        </w:tc>
        <w:tc>
          <w:tcPr>
            <w:tcW w:w="1282" w:type="dxa"/>
            <w:vAlign w:val="bottom"/>
          </w:tcPr>
          <w:p w14:paraId="3679F5C7" w14:textId="0B0017CF" w:rsidR="00BE4B9D" w:rsidRPr="00154ED3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1.49</w:t>
            </w:r>
          </w:p>
        </w:tc>
        <w:tc>
          <w:tcPr>
            <w:tcW w:w="1283" w:type="dxa"/>
            <w:vAlign w:val="bottom"/>
          </w:tcPr>
          <w:p w14:paraId="7FD6A868" w14:textId="5C9BED97" w:rsidR="00BE4B9D" w:rsidRPr="00154ED3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0.90</w:t>
            </w:r>
          </w:p>
        </w:tc>
      </w:tr>
      <w:bookmarkEnd w:id="5"/>
    </w:tbl>
    <w:p w14:paraId="6692669A" w14:textId="77777777" w:rsidR="0013490C" w:rsidRPr="00154ED3" w:rsidRDefault="0013490C" w:rsidP="00472AF6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p w14:paraId="7284C038" w14:textId="6B91871F" w:rsidR="00F20DB7" w:rsidRPr="00154ED3" w:rsidRDefault="00F20DB7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 </w:t>
      </w:r>
    </w:p>
    <w:p w14:paraId="69CF2225" w14:textId="77777777" w:rsidR="00F20DB7" w:rsidRPr="00154ED3" w:rsidRDefault="00F20DB7" w:rsidP="007E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4A5DE4BF" w14:textId="77777777" w:rsidR="00F20DB7" w:rsidRPr="00154ED3" w:rsidRDefault="00F20DB7" w:rsidP="0053352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154E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154ED3" w:rsidRDefault="00F20DB7" w:rsidP="00472AF6">
      <w:pPr>
        <w:ind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2935692D" w14:textId="4688484A" w:rsidR="00F20DB7" w:rsidRPr="00154ED3" w:rsidRDefault="00CF2A3C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D6DD65" w14:textId="0110BCBE" w:rsidR="00FD0015" w:rsidRPr="00154ED3" w:rsidRDefault="00FD0015" w:rsidP="0031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s/>
        </w:rPr>
        <w:sectPr w:rsidR="00FD0015" w:rsidRPr="00154ED3" w:rsidSect="00C21744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6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4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402D6D" w:rsidRPr="00154ED3" w14:paraId="2423808C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3FC0F1B2" w14:textId="77777777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9" w:type="dxa"/>
            <w:gridSpan w:val="9"/>
          </w:tcPr>
          <w:p w14:paraId="6805087D" w14:textId="0B078F68" w:rsidR="00402D6D" w:rsidRPr="00154ED3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02D6D" w:rsidRPr="00154ED3" w14:paraId="54575FAF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01074C3C" w14:textId="77777777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10045751" w14:textId="77777777" w:rsidR="00402D6D" w:rsidRPr="00154ED3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119676C7" w14:textId="77777777" w:rsidR="00402D6D" w:rsidRPr="00154ED3" w:rsidRDefault="00402D6D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154ED3">
              <w:rPr>
                <w:rFonts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02D6D" w:rsidRPr="00154ED3" w14:paraId="3C2837F2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36FEA54A" w14:textId="77777777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154ED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54ED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154ED3">
              <w:rPr>
                <w:b/>
                <w:bCs/>
                <w:i/>
                <w:iCs/>
                <w:sz w:val="28"/>
                <w:szCs w:val="28"/>
              </w:rPr>
              <w:t xml:space="preserve"> 2569</w:t>
            </w:r>
          </w:p>
        </w:tc>
        <w:tc>
          <w:tcPr>
            <w:tcW w:w="1191" w:type="dxa"/>
          </w:tcPr>
          <w:p w14:paraId="6217C878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มูลค่ายุติธรรม-ใช้การบัญชีป้องกันความเสี่ยง</w:t>
            </w:r>
          </w:p>
        </w:tc>
        <w:tc>
          <w:tcPr>
            <w:tcW w:w="1191" w:type="dxa"/>
            <w:vAlign w:val="bottom"/>
          </w:tcPr>
          <w:p w14:paraId="45729376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578FF6F9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490297E2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03898263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4D5BB5CE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525A6F42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2</w:t>
            </w:r>
          </w:p>
        </w:tc>
        <w:tc>
          <w:tcPr>
            <w:tcW w:w="1191" w:type="dxa"/>
            <w:vAlign w:val="bottom"/>
          </w:tcPr>
          <w:p w14:paraId="726B257E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138A4FE8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รวม</w:t>
            </w:r>
          </w:p>
        </w:tc>
      </w:tr>
      <w:tr w:rsidR="00402D6D" w:rsidRPr="00154ED3" w14:paraId="5E2A35E5" w14:textId="6E559929" w:rsidTr="009F124C">
        <w:trPr>
          <w:trHeight w:val="261"/>
        </w:trPr>
        <w:tc>
          <w:tcPr>
            <w:tcW w:w="3345" w:type="dxa"/>
            <w:vAlign w:val="bottom"/>
          </w:tcPr>
          <w:p w14:paraId="6DF70F62" w14:textId="77777777" w:rsidR="00402D6D" w:rsidRPr="00154ED3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09AC3AE7" w14:textId="2F02F852" w:rsidR="00402D6D" w:rsidRPr="00154ED3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D6D" w:rsidRPr="00154ED3" w14:paraId="05998253" w14:textId="77777777" w:rsidTr="00402D6D">
        <w:trPr>
          <w:trHeight w:val="261"/>
        </w:trPr>
        <w:tc>
          <w:tcPr>
            <w:tcW w:w="3345" w:type="dxa"/>
          </w:tcPr>
          <w:p w14:paraId="14626C09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1ED74095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2D54728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B1797C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325B93B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793FD868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15E1507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159822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1E2555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2F03E78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D6D" w:rsidRPr="00154ED3" w14:paraId="2C3770AA" w14:textId="77777777" w:rsidTr="00402D6D">
        <w:trPr>
          <w:trHeight w:val="261"/>
        </w:trPr>
        <w:tc>
          <w:tcPr>
            <w:tcW w:w="3345" w:type="dxa"/>
          </w:tcPr>
          <w:p w14:paraId="6D296006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6755B705" w14:textId="506D5226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5E5B29EF" w14:textId="072DDCF5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1191" w:type="dxa"/>
            <w:vAlign w:val="bottom"/>
          </w:tcPr>
          <w:p w14:paraId="6A649DF9" w14:textId="7881F42F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1,009</w:t>
            </w:r>
          </w:p>
        </w:tc>
        <w:tc>
          <w:tcPr>
            <w:tcW w:w="1191" w:type="dxa"/>
            <w:vAlign w:val="bottom"/>
          </w:tcPr>
          <w:p w14:paraId="310D45BB" w14:textId="523182A2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6538DC77" w14:textId="6766149C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1,023</w:t>
            </w:r>
          </w:p>
        </w:tc>
        <w:tc>
          <w:tcPr>
            <w:tcW w:w="1191" w:type="dxa"/>
            <w:vAlign w:val="bottom"/>
          </w:tcPr>
          <w:p w14:paraId="516EB0A6" w14:textId="7B310906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CE1DEB"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  <w:tc>
          <w:tcPr>
            <w:tcW w:w="1191" w:type="dxa"/>
            <w:vAlign w:val="bottom"/>
          </w:tcPr>
          <w:p w14:paraId="1E7BADF8" w14:textId="4A67E6DD" w:rsidR="00402D6D" w:rsidRPr="00154ED3" w:rsidRDefault="00CE1DEB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9CDB885" w14:textId="48017CAF" w:rsidR="00402D6D" w:rsidRPr="00154ED3" w:rsidRDefault="00CE1DEB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143</w:t>
            </w:r>
          </w:p>
        </w:tc>
        <w:tc>
          <w:tcPr>
            <w:tcW w:w="1191" w:type="dxa"/>
            <w:vAlign w:val="bottom"/>
          </w:tcPr>
          <w:p w14:paraId="342C8D59" w14:textId="34E72C9D" w:rsidR="00402D6D" w:rsidRPr="00154ED3" w:rsidRDefault="00CE1DEB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1,023</w:t>
            </w:r>
          </w:p>
        </w:tc>
      </w:tr>
      <w:tr w:rsidR="00E603A7" w:rsidRPr="00154ED3" w14:paraId="4CE0760C" w14:textId="77777777" w:rsidTr="00402D6D">
        <w:trPr>
          <w:trHeight w:val="261"/>
        </w:trPr>
        <w:tc>
          <w:tcPr>
            <w:tcW w:w="3345" w:type="dxa"/>
          </w:tcPr>
          <w:p w14:paraId="4708A2F5" w14:textId="6760A09F" w:rsidR="00E603A7" w:rsidRPr="00154ED3" w:rsidRDefault="00E603A7" w:rsidP="00E603A7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hint="cs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191" w:type="dxa"/>
            <w:vAlign w:val="bottom"/>
          </w:tcPr>
          <w:p w14:paraId="3160702A" w14:textId="00FEEF06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5BBBC8F5" w14:textId="4F2464F0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4E1946B4" w14:textId="42412806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ABA5037" w14:textId="58A95581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8A42C3E" w14:textId="73422235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6D420D54" w14:textId="4B273E1E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A06424F" w14:textId="3B86F045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D2A8EA9" w14:textId="42BC6C12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64AFF1E9" w14:textId="518AC2AF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</w:tr>
      <w:tr w:rsidR="00402D6D" w:rsidRPr="00154ED3" w14:paraId="1BA6B5C0" w14:textId="77777777" w:rsidTr="00402D6D">
        <w:trPr>
          <w:trHeight w:val="261"/>
        </w:trPr>
        <w:tc>
          <w:tcPr>
            <w:tcW w:w="3345" w:type="dxa"/>
          </w:tcPr>
          <w:p w14:paraId="65EA01B9" w14:textId="77777777" w:rsidR="00402D6D" w:rsidRPr="00154ED3" w:rsidRDefault="00402D6D" w:rsidP="00402D6D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5D50F97C" w14:textId="77777777" w:rsidR="00402D6D" w:rsidRPr="00154ED3" w:rsidRDefault="00402D6D" w:rsidP="00402D6D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067FFDBD" w14:textId="0CF558B8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7360084" w14:textId="3AEB01CB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1,681</w:t>
            </w:r>
          </w:p>
        </w:tc>
        <w:tc>
          <w:tcPr>
            <w:tcW w:w="1191" w:type="dxa"/>
            <w:vAlign w:val="bottom"/>
          </w:tcPr>
          <w:p w14:paraId="6DBEC561" w14:textId="43777E46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928</w:t>
            </w:r>
          </w:p>
        </w:tc>
        <w:tc>
          <w:tcPr>
            <w:tcW w:w="1191" w:type="dxa"/>
            <w:vAlign w:val="bottom"/>
          </w:tcPr>
          <w:p w14:paraId="4AA71D23" w14:textId="5A3420A4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815AE25" w14:textId="48F97CAC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2,609</w:t>
            </w:r>
          </w:p>
        </w:tc>
        <w:tc>
          <w:tcPr>
            <w:tcW w:w="1191" w:type="dxa"/>
            <w:vAlign w:val="bottom"/>
          </w:tcPr>
          <w:p w14:paraId="42C68088" w14:textId="2630BAF0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543DB8FF" w14:textId="504A4878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1,676</w:t>
            </w:r>
          </w:p>
        </w:tc>
        <w:tc>
          <w:tcPr>
            <w:tcW w:w="1191" w:type="dxa"/>
            <w:vAlign w:val="bottom"/>
          </w:tcPr>
          <w:p w14:paraId="5EEEF570" w14:textId="6BD8E259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933</w:t>
            </w:r>
          </w:p>
        </w:tc>
        <w:tc>
          <w:tcPr>
            <w:tcW w:w="1191" w:type="dxa"/>
            <w:vAlign w:val="bottom"/>
          </w:tcPr>
          <w:p w14:paraId="104AAB9F" w14:textId="209F5745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2,609</w:t>
            </w:r>
          </w:p>
        </w:tc>
      </w:tr>
      <w:tr w:rsidR="00E603A7" w:rsidRPr="00154ED3" w14:paraId="0A770685" w14:textId="77777777" w:rsidTr="00822852">
        <w:trPr>
          <w:trHeight w:val="261"/>
        </w:trPr>
        <w:tc>
          <w:tcPr>
            <w:tcW w:w="3345" w:type="dxa"/>
          </w:tcPr>
          <w:p w14:paraId="50938800" w14:textId="01A3918D" w:rsidR="00E603A7" w:rsidRPr="00154ED3" w:rsidRDefault="00E603A7" w:rsidP="00E603A7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เงินให้กู้ยืม</w:t>
            </w:r>
            <w:r w:rsidRPr="00154ED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54ED3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46D53999" w14:textId="7B136EBD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D0F7500" w14:textId="338C426C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550879B5" w14:textId="26DCEEB2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41320692" w14:textId="65D44ED9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1,666</w:t>
            </w:r>
          </w:p>
        </w:tc>
        <w:tc>
          <w:tcPr>
            <w:tcW w:w="1191" w:type="dxa"/>
            <w:vAlign w:val="bottom"/>
          </w:tcPr>
          <w:p w14:paraId="3732E582" w14:textId="1D35959F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1,666</w:t>
            </w:r>
          </w:p>
        </w:tc>
        <w:tc>
          <w:tcPr>
            <w:tcW w:w="1191" w:type="dxa"/>
            <w:vAlign w:val="bottom"/>
          </w:tcPr>
          <w:p w14:paraId="369B773B" w14:textId="4F9B4537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539E575" w14:textId="7F603E0A" w:rsidR="00E603A7" w:rsidRPr="00154ED3" w:rsidRDefault="00D62009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1,963</w:t>
            </w:r>
          </w:p>
        </w:tc>
        <w:tc>
          <w:tcPr>
            <w:tcW w:w="1191" w:type="dxa"/>
            <w:vAlign w:val="bottom"/>
          </w:tcPr>
          <w:p w14:paraId="192476DF" w14:textId="237CAB0B" w:rsidR="00E603A7" w:rsidRPr="00154ED3" w:rsidRDefault="00E603A7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6F119C9" w14:textId="3C0C8E3F" w:rsidR="00E603A7" w:rsidRPr="00154ED3" w:rsidRDefault="00D62009" w:rsidP="00E603A7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1,963</w:t>
            </w:r>
          </w:p>
        </w:tc>
      </w:tr>
      <w:tr w:rsidR="00402D6D" w:rsidRPr="00154ED3" w14:paraId="3925BEC4" w14:textId="77777777" w:rsidTr="00402D6D">
        <w:trPr>
          <w:trHeight w:val="261"/>
        </w:trPr>
        <w:tc>
          <w:tcPr>
            <w:tcW w:w="3345" w:type="dxa"/>
          </w:tcPr>
          <w:p w14:paraId="6597490F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77DABB22" w14:textId="1BE3B0B6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1" w:type="dxa"/>
            <w:vAlign w:val="bottom"/>
          </w:tcPr>
          <w:p w14:paraId="1D49FCC4" w14:textId="1BEFBD88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</w:t>
            </w:r>
          </w:p>
        </w:tc>
        <w:tc>
          <w:tcPr>
            <w:tcW w:w="1191" w:type="dxa"/>
            <w:vAlign w:val="bottom"/>
          </w:tcPr>
          <w:p w14:paraId="3A72B6F5" w14:textId="5746BC28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5DE1A0FB" w14:textId="4FAD3BBF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</w:tcPr>
          <w:p w14:paraId="33E99E11" w14:textId="1C47E8B9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</w:t>
            </w:r>
          </w:p>
        </w:tc>
        <w:tc>
          <w:tcPr>
            <w:tcW w:w="1191" w:type="dxa"/>
          </w:tcPr>
          <w:p w14:paraId="2461C6B2" w14:textId="0DB7B463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5610704E" w14:textId="32F83A35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</w:t>
            </w:r>
          </w:p>
        </w:tc>
        <w:tc>
          <w:tcPr>
            <w:tcW w:w="1191" w:type="dxa"/>
            <w:vAlign w:val="bottom"/>
          </w:tcPr>
          <w:p w14:paraId="4FB151C7" w14:textId="77DDDD17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609B1948" w14:textId="5D0B0CCF" w:rsidR="00402D6D" w:rsidRPr="00154ED3" w:rsidRDefault="007802A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</w:t>
            </w:r>
          </w:p>
        </w:tc>
      </w:tr>
      <w:tr w:rsidR="00402D6D" w:rsidRPr="00154ED3" w14:paraId="562C5123" w14:textId="77777777" w:rsidTr="00402D6D">
        <w:trPr>
          <w:trHeight w:val="261"/>
        </w:trPr>
        <w:tc>
          <w:tcPr>
            <w:tcW w:w="3345" w:type="dxa"/>
          </w:tcPr>
          <w:p w14:paraId="78143659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3A75E9AC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8923058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B557708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8C470A9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322B586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59A9D0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78652E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728624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3502F1E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2D6D" w:rsidRPr="00154ED3" w14:paraId="6BBD68EC" w14:textId="77777777" w:rsidTr="00402D6D">
        <w:trPr>
          <w:trHeight w:val="261"/>
        </w:trPr>
        <w:tc>
          <w:tcPr>
            <w:tcW w:w="3345" w:type="dxa"/>
          </w:tcPr>
          <w:p w14:paraId="7D31913D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719DD615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F2AC675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70C66D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1D16AD7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9FCB12C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E258A39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134911C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8AFC84D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AA3DF61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2D6D" w:rsidRPr="00154ED3" w14:paraId="369CAF1F" w14:textId="77777777" w:rsidTr="00402D6D">
        <w:trPr>
          <w:trHeight w:val="261"/>
        </w:trPr>
        <w:tc>
          <w:tcPr>
            <w:tcW w:w="3345" w:type="dxa"/>
          </w:tcPr>
          <w:p w14:paraId="5C6F1A06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2D462E6C" w14:textId="161AC8F7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86FC1B1" w14:textId="1C9C723E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266A90C" w14:textId="38D76514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6770140A" w14:textId="580A1DF8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6,040</w:t>
            </w:r>
          </w:p>
        </w:tc>
        <w:tc>
          <w:tcPr>
            <w:tcW w:w="1191" w:type="dxa"/>
            <w:vAlign w:val="bottom"/>
          </w:tcPr>
          <w:p w14:paraId="51BDA603" w14:textId="6208F5BB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6,040</w:t>
            </w:r>
          </w:p>
        </w:tc>
        <w:tc>
          <w:tcPr>
            <w:tcW w:w="1191" w:type="dxa"/>
            <w:vAlign w:val="bottom"/>
          </w:tcPr>
          <w:p w14:paraId="7396ADE2" w14:textId="0CC7EBA4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699AD69" w14:textId="66880D65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5,921</w:t>
            </w:r>
          </w:p>
        </w:tc>
        <w:tc>
          <w:tcPr>
            <w:tcW w:w="1191" w:type="dxa"/>
            <w:vAlign w:val="bottom"/>
          </w:tcPr>
          <w:p w14:paraId="009E8E28" w14:textId="2047B6D1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191" w:type="dxa"/>
            <w:vAlign w:val="bottom"/>
          </w:tcPr>
          <w:p w14:paraId="5DC0557E" w14:textId="5F7B3E88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6,041</w:t>
            </w:r>
          </w:p>
        </w:tc>
      </w:tr>
      <w:tr w:rsidR="00402D6D" w:rsidRPr="00154ED3" w14:paraId="3494B459" w14:textId="77777777" w:rsidTr="00402D6D">
        <w:trPr>
          <w:trHeight w:val="261"/>
        </w:trPr>
        <w:tc>
          <w:tcPr>
            <w:tcW w:w="3345" w:type="dxa"/>
          </w:tcPr>
          <w:p w14:paraId="33F7103B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2836645A" w14:textId="07160882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49B49E05" w14:textId="73510CF5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11F110A" w14:textId="076B19E1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FDD83B4" w14:textId="0532EA3A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92,888</w:t>
            </w:r>
          </w:p>
        </w:tc>
        <w:tc>
          <w:tcPr>
            <w:tcW w:w="1191" w:type="dxa"/>
            <w:vAlign w:val="bottom"/>
          </w:tcPr>
          <w:p w14:paraId="4012466A" w14:textId="7A85D21A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92,888</w:t>
            </w:r>
          </w:p>
        </w:tc>
        <w:tc>
          <w:tcPr>
            <w:tcW w:w="1191" w:type="dxa"/>
            <w:vAlign w:val="bottom"/>
          </w:tcPr>
          <w:p w14:paraId="182428ED" w14:textId="110BA718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E42CC76" w14:textId="2F476E93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95,</w:t>
            </w:r>
            <w:r w:rsidR="00C23AEF"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839</w:t>
            </w:r>
          </w:p>
        </w:tc>
        <w:tc>
          <w:tcPr>
            <w:tcW w:w="1191" w:type="dxa"/>
            <w:vAlign w:val="bottom"/>
          </w:tcPr>
          <w:p w14:paraId="23AAA5D5" w14:textId="5427F806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64A8A37C" w14:textId="4944B8E1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95,</w:t>
            </w:r>
            <w:r w:rsidR="00C23AEF"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839</w:t>
            </w:r>
          </w:p>
        </w:tc>
      </w:tr>
      <w:tr w:rsidR="00402D6D" w:rsidRPr="00154ED3" w14:paraId="155E9E5C" w14:textId="77777777" w:rsidTr="00402D6D">
        <w:trPr>
          <w:trHeight w:val="261"/>
        </w:trPr>
        <w:tc>
          <w:tcPr>
            <w:tcW w:w="3345" w:type="dxa"/>
          </w:tcPr>
          <w:p w14:paraId="47D78E2D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33763801" w14:textId="08541918" w:rsidR="00402D6D" w:rsidRPr="00154ED3" w:rsidRDefault="00504EB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420</w:t>
            </w:r>
          </w:p>
        </w:tc>
        <w:tc>
          <w:tcPr>
            <w:tcW w:w="1191" w:type="dxa"/>
            <w:vAlign w:val="bottom"/>
          </w:tcPr>
          <w:p w14:paraId="594F482B" w14:textId="4C428CE6" w:rsidR="00402D6D" w:rsidRPr="00154ED3" w:rsidRDefault="00504EB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16454A"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937</w:t>
            </w:r>
          </w:p>
        </w:tc>
        <w:tc>
          <w:tcPr>
            <w:tcW w:w="1191" w:type="dxa"/>
            <w:vAlign w:val="bottom"/>
          </w:tcPr>
          <w:p w14:paraId="5190703D" w14:textId="014F74C4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2D2EAD1A" w14:textId="603F43DD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2B38939" w14:textId="19D03249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13,357</w:t>
            </w:r>
          </w:p>
        </w:tc>
        <w:tc>
          <w:tcPr>
            <w:tcW w:w="1191" w:type="dxa"/>
            <w:vAlign w:val="bottom"/>
          </w:tcPr>
          <w:p w14:paraId="6CA4342F" w14:textId="6325E991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272DF3D" w14:textId="39328F24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13,357</w:t>
            </w:r>
          </w:p>
        </w:tc>
        <w:tc>
          <w:tcPr>
            <w:tcW w:w="1191" w:type="dxa"/>
            <w:vAlign w:val="bottom"/>
          </w:tcPr>
          <w:p w14:paraId="3BEB2437" w14:textId="63AA17C4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46D931F7" w14:textId="4F4029C6" w:rsidR="00402D6D" w:rsidRPr="00154ED3" w:rsidRDefault="0016454A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13,357</w:t>
            </w:r>
          </w:p>
        </w:tc>
      </w:tr>
    </w:tbl>
    <w:p w14:paraId="528CA968" w14:textId="1341CF45" w:rsidR="00402D6D" w:rsidRPr="00154ED3" w:rsidRDefault="00402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1406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4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402D6D" w:rsidRPr="00154ED3" w14:paraId="7F68F36D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4F8CB017" w14:textId="77777777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9" w:type="dxa"/>
            <w:gridSpan w:val="9"/>
          </w:tcPr>
          <w:p w14:paraId="634C4110" w14:textId="77777777" w:rsidR="00402D6D" w:rsidRPr="00154ED3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02D6D" w:rsidRPr="00154ED3" w14:paraId="21A717DE" w14:textId="77777777" w:rsidTr="00687B45">
        <w:trPr>
          <w:trHeight w:val="261"/>
        </w:trPr>
        <w:tc>
          <w:tcPr>
            <w:tcW w:w="3345" w:type="dxa"/>
            <w:vAlign w:val="bottom"/>
          </w:tcPr>
          <w:p w14:paraId="784F9D06" w14:textId="77777777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2147D5E9" w14:textId="77777777" w:rsidR="00402D6D" w:rsidRPr="00154ED3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5BE60051" w14:textId="77777777" w:rsidR="00402D6D" w:rsidRPr="00154ED3" w:rsidRDefault="00402D6D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154ED3">
              <w:rPr>
                <w:rFonts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02D6D" w:rsidRPr="00154ED3" w14:paraId="4D88ECDB" w14:textId="77777777" w:rsidTr="00687B45">
        <w:trPr>
          <w:trHeight w:val="261"/>
        </w:trPr>
        <w:tc>
          <w:tcPr>
            <w:tcW w:w="3345" w:type="dxa"/>
            <w:vAlign w:val="bottom"/>
          </w:tcPr>
          <w:p w14:paraId="224B5D77" w14:textId="14DB5125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154ED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54ED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54ED3">
              <w:rPr>
                <w:b/>
                <w:bCs/>
                <w:i/>
                <w:iCs/>
                <w:sz w:val="28"/>
                <w:szCs w:val="28"/>
              </w:rPr>
              <w:t xml:space="preserve"> 2568</w:t>
            </w:r>
          </w:p>
        </w:tc>
        <w:tc>
          <w:tcPr>
            <w:tcW w:w="1191" w:type="dxa"/>
          </w:tcPr>
          <w:p w14:paraId="404D7273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มูลค่ายุติธรรม-ใช้การบัญชีป้องกันความเสี่ยง</w:t>
            </w:r>
          </w:p>
        </w:tc>
        <w:tc>
          <w:tcPr>
            <w:tcW w:w="1191" w:type="dxa"/>
            <w:vAlign w:val="bottom"/>
          </w:tcPr>
          <w:p w14:paraId="762C85E8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251A1735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74F924E4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15093A76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E148F9F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15D67692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2</w:t>
            </w:r>
          </w:p>
        </w:tc>
        <w:tc>
          <w:tcPr>
            <w:tcW w:w="1191" w:type="dxa"/>
            <w:vAlign w:val="bottom"/>
          </w:tcPr>
          <w:p w14:paraId="5F8F6E2B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1C824B21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รวม</w:t>
            </w:r>
          </w:p>
        </w:tc>
      </w:tr>
      <w:tr w:rsidR="00402D6D" w:rsidRPr="00154ED3" w14:paraId="59C0EE2D" w14:textId="23477E4C" w:rsidTr="000A440D">
        <w:trPr>
          <w:trHeight w:val="261"/>
        </w:trPr>
        <w:tc>
          <w:tcPr>
            <w:tcW w:w="3345" w:type="dxa"/>
            <w:vAlign w:val="bottom"/>
          </w:tcPr>
          <w:p w14:paraId="18F36C6C" w14:textId="77777777" w:rsidR="00402D6D" w:rsidRPr="00154ED3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18E15D17" w14:textId="77EDB016" w:rsidR="00402D6D" w:rsidRPr="00154ED3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D6D" w:rsidRPr="00154ED3" w14:paraId="47D98D0A" w14:textId="77777777" w:rsidTr="00687B45">
        <w:trPr>
          <w:trHeight w:val="261"/>
        </w:trPr>
        <w:tc>
          <w:tcPr>
            <w:tcW w:w="3345" w:type="dxa"/>
          </w:tcPr>
          <w:p w14:paraId="597E20B1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56B9192A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074B8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0EA649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B230007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78C4E554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49ED116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BC7FF59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29BE8AD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23A0B8A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6F4" w:rsidRPr="00154ED3" w14:paraId="0F767DE3" w14:textId="77777777" w:rsidTr="00687B45">
        <w:trPr>
          <w:trHeight w:val="261"/>
        </w:trPr>
        <w:tc>
          <w:tcPr>
            <w:tcW w:w="3345" w:type="dxa"/>
          </w:tcPr>
          <w:p w14:paraId="0004A5A8" w14:textId="77777777" w:rsidR="00B146F4" w:rsidRPr="00154ED3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4D53DC85" w14:textId="539F3BA8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53FC6E4" w14:textId="1EC07E90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91" w:type="dxa"/>
            <w:vAlign w:val="bottom"/>
          </w:tcPr>
          <w:p w14:paraId="1ABDE1BC" w14:textId="67E2232C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7</w:t>
            </w:r>
            <w:r w:rsidRPr="00154ED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191" w:type="dxa"/>
            <w:vAlign w:val="bottom"/>
          </w:tcPr>
          <w:p w14:paraId="0189B906" w14:textId="563FB748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B8BD8D9" w14:textId="3C33845A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191" w:type="dxa"/>
            <w:vAlign w:val="bottom"/>
          </w:tcPr>
          <w:p w14:paraId="5F0AC31D" w14:textId="3F598BB0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191" w:type="dxa"/>
            <w:vAlign w:val="bottom"/>
          </w:tcPr>
          <w:p w14:paraId="3AEC236A" w14:textId="3701299A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0175CA6" w14:textId="42A5CCF1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B49F630" w14:textId="6469C9D8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  <w:tr w:rsidR="00B146F4" w:rsidRPr="00154ED3" w14:paraId="36ADA731" w14:textId="77777777" w:rsidTr="00687B45">
        <w:trPr>
          <w:trHeight w:val="261"/>
        </w:trPr>
        <w:tc>
          <w:tcPr>
            <w:tcW w:w="3345" w:type="dxa"/>
          </w:tcPr>
          <w:p w14:paraId="58C279B6" w14:textId="2C5E9183" w:rsidR="00B146F4" w:rsidRPr="00154ED3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hint="cs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191" w:type="dxa"/>
            <w:vAlign w:val="bottom"/>
          </w:tcPr>
          <w:p w14:paraId="37C41E40" w14:textId="2E282E38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9C93CA3" w14:textId="5681F1C9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38282CAE" w14:textId="522584E2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846E59A" w14:textId="0467BC4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2E32F58" w14:textId="1AAEB208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709C1A1C" w14:textId="3AF0A643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FA28787" w14:textId="3D272B83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9361A7E" w14:textId="22BD0BE5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7BA2FC15" w14:textId="497E18B9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673</w:t>
            </w:r>
          </w:p>
        </w:tc>
      </w:tr>
      <w:tr w:rsidR="00B146F4" w:rsidRPr="00154ED3" w14:paraId="5000BDFA" w14:textId="77777777" w:rsidTr="00687B45">
        <w:trPr>
          <w:trHeight w:val="261"/>
        </w:trPr>
        <w:tc>
          <w:tcPr>
            <w:tcW w:w="3345" w:type="dxa"/>
          </w:tcPr>
          <w:p w14:paraId="4FC8170D" w14:textId="77777777" w:rsidR="00B146F4" w:rsidRPr="00154ED3" w:rsidRDefault="00B146F4" w:rsidP="00B146F4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A29204B" w14:textId="77777777" w:rsidR="00B146F4" w:rsidRPr="00154ED3" w:rsidRDefault="00B146F4" w:rsidP="00B146F4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26C8BD88" w14:textId="05874475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E1BCD8A" w14:textId="3159E86A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1,617</w:t>
            </w:r>
          </w:p>
        </w:tc>
        <w:tc>
          <w:tcPr>
            <w:tcW w:w="1191" w:type="dxa"/>
            <w:vAlign w:val="bottom"/>
          </w:tcPr>
          <w:p w14:paraId="0BA91DBF" w14:textId="6135EEEA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191" w:type="dxa"/>
            <w:vAlign w:val="bottom"/>
          </w:tcPr>
          <w:p w14:paraId="71E6F08A" w14:textId="6D1B80FD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43A6DB43" w14:textId="53305F06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191" w:type="dxa"/>
            <w:vAlign w:val="bottom"/>
          </w:tcPr>
          <w:p w14:paraId="7336805D" w14:textId="01BA3F6D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CE766A0" w14:textId="611FEEB2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1,612</w:t>
            </w:r>
          </w:p>
        </w:tc>
        <w:tc>
          <w:tcPr>
            <w:tcW w:w="1191" w:type="dxa"/>
            <w:vAlign w:val="bottom"/>
          </w:tcPr>
          <w:p w14:paraId="2458BEE6" w14:textId="2115020D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191" w:type="dxa"/>
            <w:vAlign w:val="bottom"/>
          </w:tcPr>
          <w:p w14:paraId="7BA04EEC" w14:textId="3DFC7FF8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</w:tr>
      <w:tr w:rsidR="00B146F4" w:rsidRPr="00154ED3" w14:paraId="7CC21BA9" w14:textId="77777777" w:rsidTr="009F2616">
        <w:trPr>
          <w:trHeight w:val="261"/>
        </w:trPr>
        <w:tc>
          <w:tcPr>
            <w:tcW w:w="3345" w:type="dxa"/>
          </w:tcPr>
          <w:p w14:paraId="2E2EB6F4" w14:textId="38D05A58" w:rsidR="00B146F4" w:rsidRPr="00154ED3" w:rsidRDefault="00B146F4" w:rsidP="00B146F4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เงินให้กู้ยืม</w:t>
            </w:r>
            <w:r w:rsidRPr="00154ED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54ED3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512D86D5" w14:textId="1AC61F5E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A9A6B33" w14:textId="3DAE1D8F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10F6ADA" w14:textId="5BB0CA91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7783198A" w14:textId="285811CA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1,583</w:t>
            </w:r>
          </w:p>
        </w:tc>
        <w:tc>
          <w:tcPr>
            <w:tcW w:w="1191" w:type="dxa"/>
            <w:vAlign w:val="bottom"/>
          </w:tcPr>
          <w:p w14:paraId="7B77B625" w14:textId="55AF488D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1,583</w:t>
            </w:r>
          </w:p>
        </w:tc>
        <w:tc>
          <w:tcPr>
            <w:tcW w:w="1191" w:type="dxa"/>
            <w:vAlign w:val="bottom"/>
          </w:tcPr>
          <w:p w14:paraId="3A93A2C0" w14:textId="27E14405" w:rsidR="00B146F4" w:rsidRPr="00154ED3" w:rsidRDefault="0073172F" w:rsidP="0073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ED3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CD77C96" w14:textId="67CA35FC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1,743</w:t>
            </w:r>
          </w:p>
        </w:tc>
        <w:tc>
          <w:tcPr>
            <w:tcW w:w="1191" w:type="dxa"/>
            <w:vAlign w:val="bottom"/>
          </w:tcPr>
          <w:p w14:paraId="01D3625C" w14:textId="5385E6C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5710B10" w14:textId="52F33F2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1,743</w:t>
            </w:r>
          </w:p>
        </w:tc>
      </w:tr>
      <w:tr w:rsidR="00B146F4" w:rsidRPr="00154ED3" w14:paraId="150A6A44" w14:textId="77777777" w:rsidTr="009F2616">
        <w:trPr>
          <w:trHeight w:val="261"/>
        </w:trPr>
        <w:tc>
          <w:tcPr>
            <w:tcW w:w="3345" w:type="dxa"/>
          </w:tcPr>
          <w:p w14:paraId="4784FE9B" w14:textId="77777777" w:rsidR="00B146F4" w:rsidRPr="00154ED3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54285188" w14:textId="58CA935B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91" w:type="dxa"/>
            <w:vAlign w:val="bottom"/>
          </w:tcPr>
          <w:p w14:paraId="29CCA45A" w14:textId="6E84023E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191" w:type="dxa"/>
            <w:vAlign w:val="bottom"/>
          </w:tcPr>
          <w:p w14:paraId="2AC9D149" w14:textId="5956EBD9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B6EA707" w14:textId="76A2D040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F0A7249" w14:textId="5F1C2115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91" w:type="dxa"/>
            <w:vAlign w:val="bottom"/>
          </w:tcPr>
          <w:p w14:paraId="4ECF43F1" w14:textId="552E09F4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06E6446" w14:textId="6240C1FC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91" w:type="dxa"/>
            <w:vAlign w:val="bottom"/>
          </w:tcPr>
          <w:p w14:paraId="26097E3D" w14:textId="695ED369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53CB577" w14:textId="75E14E70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B146F4" w:rsidRPr="00154ED3" w14:paraId="63A9D35C" w14:textId="77777777" w:rsidTr="00687B45">
        <w:trPr>
          <w:trHeight w:val="261"/>
        </w:trPr>
        <w:tc>
          <w:tcPr>
            <w:tcW w:w="3345" w:type="dxa"/>
          </w:tcPr>
          <w:p w14:paraId="4B9B6E32" w14:textId="77777777" w:rsidR="00B146F4" w:rsidRPr="00154ED3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24DF568C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707FF4B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8D9B031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24940BC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F454CBA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09D7303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351DBBC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66678420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C44BA3F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6F4" w:rsidRPr="00154ED3" w14:paraId="6BE49033" w14:textId="77777777" w:rsidTr="00687B45">
        <w:trPr>
          <w:trHeight w:val="261"/>
        </w:trPr>
        <w:tc>
          <w:tcPr>
            <w:tcW w:w="3345" w:type="dxa"/>
          </w:tcPr>
          <w:p w14:paraId="051E4D69" w14:textId="77777777" w:rsidR="00B146F4" w:rsidRPr="00154ED3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768C7894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5FAB1E4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D872F7F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63619C4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4874D25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5A74F38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E96FBD3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1479774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28A3A1F" w14:textId="777777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6F4" w:rsidRPr="00154ED3" w14:paraId="55CD8E67" w14:textId="77777777" w:rsidTr="00687B45">
        <w:trPr>
          <w:trHeight w:val="261"/>
        </w:trPr>
        <w:tc>
          <w:tcPr>
            <w:tcW w:w="3345" w:type="dxa"/>
          </w:tcPr>
          <w:p w14:paraId="3A7CE5AB" w14:textId="77777777" w:rsidR="00B146F4" w:rsidRPr="00154ED3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6483B5BF" w14:textId="5F8B2316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BE05E6B" w14:textId="77CDDB54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992F647" w14:textId="2F642BA3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5FEDF9A" w14:textId="30EAEB73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9,711</w:t>
            </w:r>
          </w:p>
        </w:tc>
        <w:tc>
          <w:tcPr>
            <w:tcW w:w="1191" w:type="dxa"/>
            <w:vAlign w:val="bottom"/>
          </w:tcPr>
          <w:p w14:paraId="4DD500AB" w14:textId="3F576F72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9,711</w:t>
            </w:r>
          </w:p>
        </w:tc>
        <w:tc>
          <w:tcPr>
            <w:tcW w:w="1191" w:type="dxa"/>
            <w:vAlign w:val="bottom"/>
          </w:tcPr>
          <w:p w14:paraId="7F878558" w14:textId="185B4BFF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D139063" w14:textId="017F387A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9,588</w:t>
            </w:r>
          </w:p>
        </w:tc>
        <w:tc>
          <w:tcPr>
            <w:tcW w:w="1191" w:type="dxa"/>
            <w:vAlign w:val="bottom"/>
          </w:tcPr>
          <w:p w14:paraId="4296CC8E" w14:textId="08A654B3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91" w:type="dxa"/>
            <w:vAlign w:val="bottom"/>
          </w:tcPr>
          <w:p w14:paraId="2E322BF8" w14:textId="700C093A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9,708</w:t>
            </w:r>
          </w:p>
        </w:tc>
      </w:tr>
      <w:tr w:rsidR="00B146F4" w:rsidRPr="00154ED3" w14:paraId="74BD445D" w14:textId="77777777" w:rsidTr="00687B45">
        <w:trPr>
          <w:trHeight w:val="261"/>
        </w:trPr>
        <w:tc>
          <w:tcPr>
            <w:tcW w:w="3345" w:type="dxa"/>
          </w:tcPr>
          <w:p w14:paraId="49DCDFEE" w14:textId="77777777" w:rsidR="00B146F4" w:rsidRPr="00154ED3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3987977C" w14:textId="18CAF63D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1CB4AB6" w14:textId="3D553D4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EFDF9B8" w14:textId="0A1CB2B3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061B3E7" w14:textId="0A0031B5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92,413</w:t>
            </w:r>
          </w:p>
        </w:tc>
        <w:tc>
          <w:tcPr>
            <w:tcW w:w="1191" w:type="dxa"/>
            <w:vAlign w:val="bottom"/>
          </w:tcPr>
          <w:p w14:paraId="7F3F7743" w14:textId="447F947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92,413</w:t>
            </w:r>
          </w:p>
        </w:tc>
        <w:tc>
          <w:tcPr>
            <w:tcW w:w="1191" w:type="dxa"/>
            <w:vAlign w:val="bottom"/>
          </w:tcPr>
          <w:p w14:paraId="40CF3715" w14:textId="6D6F7D68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880F047" w14:textId="692AF95D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96,670</w:t>
            </w:r>
          </w:p>
        </w:tc>
        <w:tc>
          <w:tcPr>
            <w:tcW w:w="1191" w:type="dxa"/>
            <w:vAlign w:val="bottom"/>
          </w:tcPr>
          <w:p w14:paraId="358EB0DB" w14:textId="30AD44EB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E238BF6" w14:textId="0239C6F0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96,670</w:t>
            </w:r>
          </w:p>
        </w:tc>
      </w:tr>
      <w:tr w:rsidR="00B146F4" w:rsidRPr="00154ED3" w14:paraId="18C05D74" w14:textId="77777777" w:rsidTr="00687B45">
        <w:trPr>
          <w:trHeight w:val="261"/>
        </w:trPr>
        <w:tc>
          <w:tcPr>
            <w:tcW w:w="3345" w:type="dxa"/>
          </w:tcPr>
          <w:p w14:paraId="1BF4A87C" w14:textId="77777777" w:rsidR="00B146F4" w:rsidRPr="00154ED3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13F06AE6" w14:textId="7D919750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91" w:type="dxa"/>
            <w:vAlign w:val="bottom"/>
          </w:tcPr>
          <w:p w14:paraId="0941C8D5" w14:textId="5566C5C2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191" w:type="dxa"/>
            <w:vAlign w:val="bottom"/>
          </w:tcPr>
          <w:p w14:paraId="3BC24D99" w14:textId="62BD9165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827C598" w14:textId="1D7FBB71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18D417FC" w14:textId="4846992B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191" w:type="dxa"/>
            <w:vAlign w:val="bottom"/>
          </w:tcPr>
          <w:p w14:paraId="1BA8E821" w14:textId="576EEC86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9DDFBB3" w14:textId="5574ABB7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191" w:type="dxa"/>
            <w:vAlign w:val="bottom"/>
          </w:tcPr>
          <w:p w14:paraId="140DE755" w14:textId="77EC7FEA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4707188" w14:textId="46F43E8D" w:rsidR="00B146F4" w:rsidRPr="00154ED3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</w:tbl>
    <w:p w14:paraId="260C7B81" w14:textId="3E9094C4" w:rsidR="00402D6D" w:rsidRPr="00154ED3" w:rsidRDefault="00402D6D">
      <w:pPr>
        <w:rPr>
          <w:cs/>
        </w:rPr>
      </w:pPr>
    </w:p>
    <w:tbl>
      <w:tblPr>
        <w:tblW w:w="1406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4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402D6D" w:rsidRPr="00154ED3" w14:paraId="2CC65A30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665ABE79" w14:textId="77777777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9" w:type="dxa"/>
            <w:gridSpan w:val="9"/>
          </w:tcPr>
          <w:p w14:paraId="424A059E" w14:textId="77777777" w:rsidR="00402D6D" w:rsidRPr="00154ED3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2D6D" w:rsidRPr="00154ED3" w14:paraId="0638C319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507EAA78" w14:textId="77777777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265E9EED" w14:textId="77777777" w:rsidR="00402D6D" w:rsidRPr="00154ED3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1703C211" w14:textId="77777777" w:rsidR="00402D6D" w:rsidRPr="00154ED3" w:rsidRDefault="00402D6D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154ED3">
              <w:rPr>
                <w:rFonts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02D6D" w:rsidRPr="00154ED3" w14:paraId="60F42281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4AA13D0B" w14:textId="1084F666" w:rsidR="00402D6D" w:rsidRPr="00154ED3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154ED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54ED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154ED3">
              <w:rPr>
                <w:b/>
                <w:bCs/>
                <w:i/>
                <w:iCs/>
                <w:sz w:val="28"/>
                <w:szCs w:val="28"/>
              </w:rPr>
              <w:t xml:space="preserve"> 2569</w:t>
            </w:r>
          </w:p>
        </w:tc>
        <w:tc>
          <w:tcPr>
            <w:tcW w:w="1191" w:type="dxa"/>
          </w:tcPr>
          <w:p w14:paraId="26AFBA38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มูลค่ายุติธรรม-ใช้การบัญชีป้องกันความเสี่ยง</w:t>
            </w:r>
          </w:p>
        </w:tc>
        <w:tc>
          <w:tcPr>
            <w:tcW w:w="1191" w:type="dxa"/>
            <w:vAlign w:val="bottom"/>
          </w:tcPr>
          <w:p w14:paraId="3E87CD69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7AE01187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010D66D3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7A2E6D03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62190D6A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76249484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2</w:t>
            </w:r>
          </w:p>
        </w:tc>
        <w:tc>
          <w:tcPr>
            <w:tcW w:w="1191" w:type="dxa"/>
            <w:vAlign w:val="bottom"/>
          </w:tcPr>
          <w:p w14:paraId="74627334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7FEA776A" w14:textId="77777777" w:rsidR="00402D6D" w:rsidRPr="00154ED3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รวม</w:t>
            </w:r>
          </w:p>
        </w:tc>
      </w:tr>
      <w:tr w:rsidR="00402D6D" w:rsidRPr="00154ED3" w14:paraId="4CD6F22D" w14:textId="7879D4AD" w:rsidTr="003E7877">
        <w:trPr>
          <w:trHeight w:val="261"/>
        </w:trPr>
        <w:tc>
          <w:tcPr>
            <w:tcW w:w="3345" w:type="dxa"/>
            <w:vAlign w:val="bottom"/>
          </w:tcPr>
          <w:p w14:paraId="10DC9897" w14:textId="77777777" w:rsidR="00402D6D" w:rsidRPr="00154ED3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7DCC206C" w14:textId="3835E210" w:rsidR="00402D6D" w:rsidRPr="00154ED3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D6D" w:rsidRPr="00154ED3" w14:paraId="3C43C15B" w14:textId="77777777" w:rsidTr="00402D6D">
        <w:trPr>
          <w:trHeight w:val="261"/>
        </w:trPr>
        <w:tc>
          <w:tcPr>
            <w:tcW w:w="3345" w:type="dxa"/>
          </w:tcPr>
          <w:p w14:paraId="6D158FBF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6F3885B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66E12D8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7D5DB30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246776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7460C399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F3CC276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8FD08B4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E43A115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387653E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D6D" w:rsidRPr="00154ED3" w14:paraId="0E5C3116" w14:textId="77777777" w:rsidTr="00402D6D">
        <w:trPr>
          <w:trHeight w:val="261"/>
        </w:trPr>
        <w:tc>
          <w:tcPr>
            <w:tcW w:w="3345" w:type="dxa"/>
          </w:tcPr>
          <w:p w14:paraId="0E5DA4FE" w14:textId="27B424D3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398F4B16" w14:textId="44F585F9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49406847" w14:textId="4CE835FE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1191" w:type="dxa"/>
            <w:vAlign w:val="bottom"/>
          </w:tcPr>
          <w:p w14:paraId="46ED4B1A" w14:textId="5DA0D281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112</w:t>
            </w:r>
          </w:p>
        </w:tc>
        <w:tc>
          <w:tcPr>
            <w:tcW w:w="1191" w:type="dxa"/>
            <w:vAlign w:val="bottom"/>
          </w:tcPr>
          <w:p w14:paraId="18670016" w14:textId="7DB87853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427B0516" w14:textId="5A4F9E62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91" w:type="dxa"/>
            <w:vAlign w:val="bottom"/>
          </w:tcPr>
          <w:p w14:paraId="047F0692" w14:textId="50987F6C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91" w:type="dxa"/>
            <w:vAlign w:val="bottom"/>
          </w:tcPr>
          <w:p w14:paraId="182BBFE5" w14:textId="055D39B7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616D7826" w14:textId="647BCF09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FA74057" w14:textId="085A0C85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</w:tr>
      <w:tr w:rsidR="00402D6D" w:rsidRPr="00154ED3" w14:paraId="4E84DC81" w14:textId="77777777" w:rsidTr="00402D6D">
        <w:trPr>
          <w:trHeight w:val="261"/>
        </w:trPr>
        <w:tc>
          <w:tcPr>
            <w:tcW w:w="3345" w:type="dxa"/>
          </w:tcPr>
          <w:p w14:paraId="01D3C68D" w14:textId="77777777" w:rsidR="00402D6D" w:rsidRPr="00154ED3" w:rsidRDefault="00402D6D" w:rsidP="00402D6D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474D37C" w14:textId="77777777" w:rsidR="00402D6D" w:rsidRPr="00154ED3" w:rsidRDefault="00402D6D" w:rsidP="00402D6D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00E201BD" w14:textId="4D52B609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96950ED" w14:textId="791E5F0B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585286D0" w14:textId="19A6286C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710AC289" w14:textId="16698277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44D5EDF7" w14:textId="331BD16F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5E1701A8" w14:textId="1D3118CB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3A77D92" w14:textId="7F90D785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B892753" w14:textId="5258AEDF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17B67A77" w14:textId="42440698" w:rsidR="00402D6D" w:rsidRPr="00154ED3" w:rsidRDefault="00504EB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402D6D" w:rsidRPr="00154ED3" w14:paraId="5CAABF6F" w14:textId="77777777" w:rsidTr="00402D6D">
        <w:trPr>
          <w:trHeight w:val="261"/>
        </w:trPr>
        <w:tc>
          <w:tcPr>
            <w:tcW w:w="3345" w:type="dxa"/>
          </w:tcPr>
          <w:p w14:paraId="5A0C2052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1E40D35E" w14:textId="511C5D9B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7F96E01" w14:textId="4CC588C2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1191" w:type="dxa"/>
            <w:vAlign w:val="bottom"/>
          </w:tcPr>
          <w:p w14:paraId="76FDE052" w14:textId="483FE910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493A054" w14:textId="56DCD7EA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</w:tcPr>
          <w:p w14:paraId="2E7A77C8" w14:textId="3EEA0D95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1191" w:type="dxa"/>
          </w:tcPr>
          <w:p w14:paraId="2B51EF27" w14:textId="3417E878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1506731" w14:textId="2AA64368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1191" w:type="dxa"/>
            <w:vAlign w:val="bottom"/>
          </w:tcPr>
          <w:p w14:paraId="049362E0" w14:textId="4774C280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2544D4F7" w14:textId="41A822BA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</w:tr>
      <w:tr w:rsidR="00402D6D" w:rsidRPr="00154ED3" w14:paraId="2A733A00" w14:textId="77777777" w:rsidTr="00402D6D">
        <w:trPr>
          <w:trHeight w:val="261"/>
        </w:trPr>
        <w:tc>
          <w:tcPr>
            <w:tcW w:w="3345" w:type="dxa"/>
          </w:tcPr>
          <w:p w14:paraId="1D7EEC9E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294818C1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DEA7629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6C3D8C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25F90D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743BC46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C9AD086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A3E91B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D6864F5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8F5D82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2D6D" w:rsidRPr="00154ED3" w14:paraId="5DBED33E" w14:textId="77777777" w:rsidTr="00402D6D">
        <w:trPr>
          <w:trHeight w:val="261"/>
        </w:trPr>
        <w:tc>
          <w:tcPr>
            <w:tcW w:w="3345" w:type="dxa"/>
          </w:tcPr>
          <w:p w14:paraId="2184CAF3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7E6A818C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6F8DDAE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45D45F0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950C6FB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AEE46E7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222DCD7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E7F048A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9DDF334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2C80042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2D6D" w:rsidRPr="00154ED3" w14:paraId="00082D52" w14:textId="77777777" w:rsidTr="00402D6D">
        <w:trPr>
          <w:trHeight w:val="261"/>
        </w:trPr>
        <w:tc>
          <w:tcPr>
            <w:tcW w:w="3345" w:type="dxa"/>
          </w:tcPr>
          <w:p w14:paraId="184DF340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01799759" w14:textId="6928BDE5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30AFF48B" w14:textId="5B09DDD8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69454FB6" w14:textId="249097A3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230FEEF2" w14:textId="7863779D" w:rsidR="00402D6D" w:rsidRPr="00154ED3" w:rsidRDefault="00A85B43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52,376</w:t>
            </w:r>
          </w:p>
        </w:tc>
        <w:tc>
          <w:tcPr>
            <w:tcW w:w="1191" w:type="dxa"/>
            <w:vAlign w:val="bottom"/>
          </w:tcPr>
          <w:p w14:paraId="354E7269" w14:textId="0F3286FE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52,376</w:t>
            </w:r>
          </w:p>
        </w:tc>
        <w:tc>
          <w:tcPr>
            <w:tcW w:w="1191" w:type="dxa"/>
            <w:vAlign w:val="bottom"/>
          </w:tcPr>
          <w:p w14:paraId="1D87FE56" w14:textId="207174F9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534FB11" w14:textId="46313771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53,935</w:t>
            </w:r>
          </w:p>
        </w:tc>
        <w:tc>
          <w:tcPr>
            <w:tcW w:w="1191" w:type="dxa"/>
            <w:vAlign w:val="bottom"/>
          </w:tcPr>
          <w:p w14:paraId="5C907C23" w14:textId="3BA13EDD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2DF73710" w14:textId="40FDADCC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53,935</w:t>
            </w:r>
          </w:p>
        </w:tc>
      </w:tr>
      <w:tr w:rsidR="00402D6D" w:rsidRPr="00154ED3" w14:paraId="19BC011D" w14:textId="77777777" w:rsidTr="00402D6D">
        <w:trPr>
          <w:trHeight w:val="261"/>
        </w:trPr>
        <w:tc>
          <w:tcPr>
            <w:tcW w:w="3345" w:type="dxa"/>
          </w:tcPr>
          <w:p w14:paraId="54BF415C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483B4475" w14:textId="10E4AC27" w:rsidR="00402D6D" w:rsidRPr="00154ED3" w:rsidRDefault="00504EB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415</w:t>
            </w:r>
          </w:p>
        </w:tc>
        <w:tc>
          <w:tcPr>
            <w:tcW w:w="1191" w:type="dxa"/>
            <w:vAlign w:val="bottom"/>
          </w:tcPr>
          <w:p w14:paraId="24BE2269" w14:textId="2BF9DCBA" w:rsidR="00402D6D" w:rsidRPr="00154ED3" w:rsidRDefault="00504EB0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741544"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968</w:t>
            </w:r>
          </w:p>
        </w:tc>
        <w:tc>
          <w:tcPr>
            <w:tcW w:w="1191" w:type="dxa"/>
            <w:vAlign w:val="bottom"/>
          </w:tcPr>
          <w:p w14:paraId="2D3ACAD2" w14:textId="7EE5CB5A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4383A85D" w14:textId="50B72BB6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2CDEDBF7" w14:textId="5D01D52F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7,383</w:t>
            </w:r>
          </w:p>
        </w:tc>
        <w:tc>
          <w:tcPr>
            <w:tcW w:w="1191" w:type="dxa"/>
            <w:vAlign w:val="bottom"/>
          </w:tcPr>
          <w:p w14:paraId="7CA966F2" w14:textId="2A5C57F9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9DF586A" w14:textId="6F718316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7,383</w:t>
            </w:r>
          </w:p>
        </w:tc>
        <w:tc>
          <w:tcPr>
            <w:tcW w:w="1191" w:type="dxa"/>
            <w:vAlign w:val="bottom"/>
          </w:tcPr>
          <w:p w14:paraId="584F8FC8" w14:textId="70BEE152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F4BCB1D" w14:textId="6ED547C9" w:rsidR="00402D6D" w:rsidRPr="00154ED3" w:rsidRDefault="00741544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7,383</w:t>
            </w:r>
          </w:p>
        </w:tc>
      </w:tr>
    </w:tbl>
    <w:p w14:paraId="3FBE05BB" w14:textId="77777777" w:rsidR="007278F3" w:rsidRPr="00154ED3" w:rsidRDefault="007278F3" w:rsidP="00533528">
      <w:pPr>
        <w:rPr>
          <w:rFonts w:asciiTheme="majorBidi" w:hAnsiTheme="majorBidi" w:cstheme="majorBidi"/>
        </w:rPr>
      </w:pPr>
    </w:p>
    <w:p w14:paraId="32C08AF7" w14:textId="77777777" w:rsidR="00D069BB" w:rsidRPr="00154ED3" w:rsidRDefault="00D069BB" w:rsidP="00533528"/>
    <w:p w14:paraId="5862A72A" w14:textId="77777777" w:rsidR="00820E76" w:rsidRPr="00154ED3" w:rsidRDefault="00820E76" w:rsidP="00533528"/>
    <w:p w14:paraId="76C09B8E" w14:textId="77777777" w:rsidR="002354A7" w:rsidRPr="00154ED3" w:rsidRDefault="002354A7" w:rsidP="00533528"/>
    <w:tbl>
      <w:tblPr>
        <w:tblW w:w="1406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4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402D6D" w:rsidRPr="00154ED3" w14:paraId="0C5CBBFD" w14:textId="77777777" w:rsidTr="00E40779">
        <w:trPr>
          <w:trHeight w:val="261"/>
        </w:trPr>
        <w:tc>
          <w:tcPr>
            <w:tcW w:w="3345" w:type="dxa"/>
            <w:vAlign w:val="bottom"/>
          </w:tcPr>
          <w:p w14:paraId="1EB123D3" w14:textId="77777777" w:rsidR="00402D6D" w:rsidRPr="00154ED3" w:rsidRDefault="00402D6D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9" w:type="dxa"/>
            <w:gridSpan w:val="9"/>
          </w:tcPr>
          <w:p w14:paraId="0CB81079" w14:textId="5D4DF854" w:rsidR="00402D6D" w:rsidRPr="00154ED3" w:rsidRDefault="00402D6D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2D6D" w:rsidRPr="00154ED3" w14:paraId="17044164" w14:textId="25DDA8C7" w:rsidTr="0054036E">
        <w:trPr>
          <w:trHeight w:val="261"/>
        </w:trPr>
        <w:tc>
          <w:tcPr>
            <w:tcW w:w="3345" w:type="dxa"/>
            <w:vAlign w:val="bottom"/>
          </w:tcPr>
          <w:p w14:paraId="5CA49E11" w14:textId="77777777" w:rsidR="00402D6D" w:rsidRPr="00154ED3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64727BCD" w14:textId="4C309CFA" w:rsidR="00402D6D" w:rsidRPr="00154ED3" w:rsidRDefault="00402D6D" w:rsidP="00402D6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22358684" w14:textId="5060ADA8" w:rsidR="00402D6D" w:rsidRPr="00154ED3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154ED3">
              <w:rPr>
                <w:rFonts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02D6D" w:rsidRPr="00154ED3" w14:paraId="7CB53505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194D4B9C" w14:textId="7EB1E28E" w:rsidR="00402D6D" w:rsidRPr="00154ED3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54ED3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154ED3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154ED3">
              <w:rPr>
                <w:b/>
                <w:bCs/>
                <w:i/>
                <w:iCs/>
                <w:sz w:val="28"/>
                <w:szCs w:val="28"/>
              </w:rPr>
              <w:t xml:space="preserve"> 2568</w:t>
            </w:r>
          </w:p>
        </w:tc>
        <w:tc>
          <w:tcPr>
            <w:tcW w:w="1191" w:type="dxa"/>
          </w:tcPr>
          <w:p w14:paraId="72BAEDBF" w14:textId="7B415998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  <w:cs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มูลค่ายุติธรรม-ใช้การบัญชีป้องกันความเสี่ยง</w:t>
            </w:r>
          </w:p>
        </w:tc>
        <w:tc>
          <w:tcPr>
            <w:tcW w:w="1191" w:type="dxa"/>
            <w:vAlign w:val="bottom"/>
          </w:tcPr>
          <w:p w14:paraId="455A4E94" w14:textId="05F713B0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3485525E" w14:textId="77777777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79B5A860" w14:textId="77777777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49096EF9" w14:textId="77777777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09F3294B" w14:textId="77777777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5083C5C3" w14:textId="77777777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2</w:t>
            </w:r>
          </w:p>
        </w:tc>
        <w:tc>
          <w:tcPr>
            <w:tcW w:w="1191" w:type="dxa"/>
            <w:vAlign w:val="bottom"/>
          </w:tcPr>
          <w:p w14:paraId="6A46A76C" w14:textId="77777777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 xml:space="preserve">ระดับ </w:t>
            </w:r>
            <w:r w:rsidRPr="00154ED3">
              <w:rPr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3391D56B" w14:textId="77777777" w:rsidR="00402D6D" w:rsidRPr="00154ED3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154ED3">
              <w:rPr>
                <w:sz w:val="28"/>
                <w:szCs w:val="28"/>
                <w:cs/>
              </w:rPr>
              <w:t>รวม</w:t>
            </w:r>
          </w:p>
        </w:tc>
      </w:tr>
      <w:tr w:rsidR="00402D6D" w:rsidRPr="00154ED3" w14:paraId="33381628" w14:textId="6726360B" w:rsidTr="00185006">
        <w:trPr>
          <w:trHeight w:val="261"/>
        </w:trPr>
        <w:tc>
          <w:tcPr>
            <w:tcW w:w="3345" w:type="dxa"/>
            <w:vAlign w:val="bottom"/>
          </w:tcPr>
          <w:p w14:paraId="4EC00823" w14:textId="77777777" w:rsidR="00402D6D" w:rsidRPr="00154ED3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1ABC16DD" w14:textId="3CFF2B31" w:rsidR="00402D6D" w:rsidRPr="00154ED3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154ED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D6D" w:rsidRPr="00154ED3" w14:paraId="52B73190" w14:textId="77777777" w:rsidTr="00402D6D">
        <w:trPr>
          <w:trHeight w:val="261"/>
        </w:trPr>
        <w:tc>
          <w:tcPr>
            <w:tcW w:w="3345" w:type="dxa"/>
          </w:tcPr>
          <w:p w14:paraId="09B6BFBF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0613A1C5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2E6B33D" w14:textId="5776DD46" w:rsidR="00402D6D" w:rsidRPr="00154ED3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777157C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E800639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307B79D2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BFD4136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DBB78E1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C19156B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957A73B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D6D" w:rsidRPr="00154ED3" w14:paraId="61AD47FE" w14:textId="77777777" w:rsidTr="009A26DF">
        <w:trPr>
          <w:trHeight w:val="261"/>
        </w:trPr>
        <w:tc>
          <w:tcPr>
            <w:tcW w:w="3345" w:type="dxa"/>
          </w:tcPr>
          <w:p w14:paraId="58F544D1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228B99DD" w14:textId="75838EE1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45DE828" w14:textId="414E5E78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91" w:type="dxa"/>
            <w:vAlign w:val="bottom"/>
          </w:tcPr>
          <w:p w14:paraId="31A02564" w14:textId="4CE5429C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114</w:t>
            </w:r>
          </w:p>
        </w:tc>
        <w:tc>
          <w:tcPr>
            <w:tcW w:w="1191" w:type="dxa"/>
            <w:vAlign w:val="bottom"/>
          </w:tcPr>
          <w:p w14:paraId="67C74584" w14:textId="35B7AD3F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2C2D123" w14:textId="1D9D57B1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191" w:type="dxa"/>
            <w:vAlign w:val="bottom"/>
          </w:tcPr>
          <w:p w14:paraId="66DE130A" w14:textId="1F035830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191" w:type="dxa"/>
            <w:vAlign w:val="bottom"/>
          </w:tcPr>
          <w:p w14:paraId="708D52FA" w14:textId="63ED1439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8B533AF" w14:textId="0A25F7D3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A8CABF2" w14:textId="57507359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</w:tr>
      <w:tr w:rsidR="00402D6D" w:rsidRPr="00154ED3" w14:paraId="39D8A43E" w14:textId="77777777" w:rsidTr="009A26DF">
        <w:trPr>
          <w:trHeight w:val="261"/>
        </w:trPr>
        <w:tc>
          <w:tcPr>
            <w:tcW w:w="3345" w:type="dxa"/>
          </w:tcPr>
          <w:p w14:paraId="4FAFB663" w14:textId="77777777" w:rsidR="00402D6D" w:rsidRPr="00154ED3" w:rsidRDefault="00402D6D" w:rsidP="00402D6D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402D6D" w:rsidRPr="00154ED3" w:rsidRDefault="00402D6D" w:rsidP="00402D6D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2386BD69" w14:textId="44660110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23D031C9" w14:textId="7381B3FC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512C09E" w14:textId="0474DA55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3B7423A6" w14:textId="232AFFEF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1885E42" w14:textId="4CEAD469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91" w:type="dxa"/>
            <w:vAlign w:val="bottom"/>
          </w:tcPr>
          <w:p w14:paraId="17950AB5" w14:textId="20AE54B2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BC877A1" w14:textId="5D7ABD19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4A225F7" w14:textId="6D1367E1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3B9763B3" w14:textId="362ADC4F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402D6D" w:rsidRPr="00154ED3" w14:paraId="3449650F" w14:textId="77777777" w:rsidTr="009A26DF">
        <w:trPr>
          <w:trHeight w:val="261"/>
        </w:trPr>
        <w:tc>
          <w:tcPr>
            <w:tcW w:w="3345" w:type="dxa"/>
          </w:tcPr>
          <w:p w14:paraId="53BEE9B5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136DC213" w14:textId="25528649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5E18A230" w14:textId="2E887DB3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91" w:type="dxa"/>
            <w:vAlign w:val="bottom"/>
          </w:tcPr>
          <w:p w14:paraId="7212F8AE" w14:textId="6B67C4C5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CDB24F8" w14:textId="70B383EC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5E261E60" w14:textId="678D7726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91" w:type="dxa"/>
          </w:tcPr>
          <w:p w14:paraId="7768325F" w14:textId="3A1B11FC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3615D1F" w14:textId="479780C9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91" w:type="dxa"/>
            <w:vAlign w:val="bottom"/>
          </w:tcPr>
          <w:p w14:paraId="793E5CC7" w14:textId="6B4C733C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87A3B7F" w14:textId="330A3E68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402D6D" w:rsidRPr="00154ED3" w14:paraId="741A13D5" w14:textId="77777777" w:rsidTr="009A26DF">
        <w:trPr>
          <w:trHeight w:val="261"/>
        </w:trPr>
        <w:tc>
          <w:tcPr>
            <w:tcW w:w="3345" w:type="dxa"/>
          </w:tcPr>
          <w:p w14:paraId="7EB6B5D4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49DBD2C7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26A8DDC" w14:textId="74BB208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CD116E7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C68578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9F3F944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FAE8A41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65FAD6AC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630A767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36EFE2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2D6D" w:rsidRPr="00154ED3" w14:paraId="641D37AF" w14:textId="77777777" w:rsidTr="009A26DF">
        <w:trPr>
          <w:trHeight w:val="261"/>
        </w:trPr>
        <w:tc>
          <w:tcPr>
            <w:tcW w:w="3345" w:type="dxa"/>
          </w:tcPr>
          <w:p w14:paraId="2777CC84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4643366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9ED9A6D" w14:textId="11320053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6B4A2375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63F33DF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1B5A8F0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11EB823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28ACBFE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1C0885E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23C733A" w14:textId="777777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2D6D" w:rsidRPr="00154ED3" w14:paraId="0D0AB258" w14:textId="77777777" w:rsidTr="009A26DF">
        <w:trPr>
          <w:trHeight w:val="261"/>
        </w:trPr>
        <w:tc>
          <w:tcPr>
            <w:tcW w:w="3345" w:type="dxa"/>
          </w:tcPr>
          <w:p w14:paraId="4FEE1695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6B0235D7" w14:textId="2B08E058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BE53315" w14:textId="43B750C4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2E5AE7B" w14:textId="6E68E1B6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0637647" w14:textId="6BDA090E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62BD7A93" w14:textId="08B04AC6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1A14521D" w14:textId="70B5BAD3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89EEDEA" w14:textId="06656F81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2419F982" w14:textId="6E256590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385BF5B" w14:textId="089BC177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402D6D" w:rsidRPr="00154ED3" w14:paraId="1AE55BD8" w14:textId="77777777" w:rsidTr="009A26DF">
        <w:trPr>
          <w:trHeight w:val="261"/>
        </w:trPr>
        <w:tc>
          <w:tcPr>
            <w:tcW w:w="3345" w:type="dxa"/>
          </w:tcPr>
          <w:p w14:paraId="6E689ADB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5CCD55D5" w14:textId="5A59A8A1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E09A8F0" w14:textId="6D536AB8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3A2CFE3" w14:textId="00D139F0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80E02FE" w14:textId="56AFF6D6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52,368</w:t>
            </w:r>
          </w:p>
        </w:tc>
        <w:tc>
          <w:tcPr>
            <w:tcW w:w="1191" w:type="dxa"/>
            <w:vAlign w:val="bottom"/>
          </w:tcPr>
          <w:p w14:paraId="7C95A7B5" w14:textId="29AF18B2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52,368</w:t>
            </w:r>
          </w:p>
        </w:tc>
        <w:tc>
          <w:tcPr>
            <w:tcW w:w="1191" w:type="dxa"/>
            <w:vAlign w:val="bottom"/>
          </w:tcPr>
          <w:p w14:paraId="144FB801" w14:textId="3D46EFE6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152AB8B" w14:textId="4C3516D9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52,813</w:t>
            </w:r>
          </w:p>
        </w:tc>
        <w:tc>
          <w:tcPr>
            <w:tcW w:w="1191" w:type="dxa"/>
            <w:vAlign w:val="bottom"/>
          </w:tcPr>
          <w:p w14:paraId="6B8BE1A3" w14:textId="279EC2DD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05C2ADD" w14:textId="5BF68CFC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52,813</w:t>
            </w:r>
          </w:p>
        </w:tc>
      </w:tr>
      <w:tr w:rsidR="00402D6D" w:rsidRPr="00154ED3" w14:paraId="69F2C346" w14:textId="77777777" w:rsidTr="009A26DF">
        <w:trPr>
          <w:trHeight w:val="261"/>
        </w:trPr>
        <w:tc>
          <w:tcPr>
            <w:tcW w:w="3345" w:type="dxa"/>
          </w:tcPr>
          <w:p w14:paraId="6C01352C" w14:textId="77777777" w:rsidR="00402D6D" w:rsidRPr="00154ED3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ED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7F9823A0" w14:textId="1C8B94D0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561D2AC" w14:textId="607D5696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14DBC35D" w14:textId="2BDD2693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DE28713" w14:textId="342C0B72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664B7E7" w14:textId="15692DB2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60EFBDC8" w14:textId="59424DB0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8508994" w14:textId="493D2622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74BAF07E" w14:textId="1A062FF1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2A90A09" w14:textId="4D6E9A6B" w:rsidR="00402D6D" w:rsidRPr="00154ED3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ED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</w:tbl>
    <w:p w14:paraId="7D81DE55" w14:textId="58613E3B" w:rsidR="00467D72" w:rsidRPr="00154ED3" w:rsidRDefault="00467D72" w:rsidP="00533528">
      <w:pPr>
        <w:rPr>
          <w:cs/>
        </w:rPr>
      </w:pPr>
      <w:r w:rsidRPr="00154ED3">
        <w:br w:type="page"/>
      </w:r>
    </w:p>
    <w:p w14:paraId="2D486180" w14:textId="7F709935" w:rsidR="00E41D0B" w:rsidRPr="00154ED3" w:rsidRDefault="00E41D0B" w:rsidP="0053352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154ED3" w:rsidSect="00C2174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36AEA5B1" w:rsidR="00F20DB7" w:rsidRPr="00154ED3" w:rsidRDefault="00F20DB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844CDA" w:rsidRPr="00154ED3">
        <w:rPr>
          <w:rFonts w:asciiTheme="majorBidi" w:hAnsiTheme="majorBidi" w:cstheme="majorBidi"/>
        </w:rPr>
        <w:t>2</w:t>
      </w:r>
      <w:r w:rsidRPr="00154ED3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154ED3" w:rsidRDefault="00DE1CD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E15B765" w14:textId="1A063994" w:rsidR="007278F3" w:rsidRPr="00154ED3" w:rsidRDefault="007278F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154ED3">
        <w:rPr>
          <w:rFonts w:asciiTheme="majorBidi" w:hAnsiTheme="majorBidi" w:cstheme="majorBidi"/>
        </w:rPr>
        <w:t>3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154ED3" w:rsidRDefault="007278F3" w:rsidP="0053352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54ED3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</w:t>
      </w:r>
      <w:r w:rsidRPr="00154ED3">
        <w:rPr>
          <w:rFonts w:asciiTheme="majorBidi" w:eastAsia="Times New Roman" w:hAnsiTheme="majorBidi" w:cstheme="majorBidi"/>
          <w:sz w:val="30"/>
          <w:szCs w:val="30"/>
          <w:cs/>
        </w:rPr>
        <w:t>โดยประมาณ ยกเว้นมีการเปลี่ยนแปลงอย่างมีนัยสำคัญในการดำเนินงานของกิจการ</w:t>
      </w:r>
      <w:r w:rsidRPr="00154ED3">
        <w:rPr>
          <w:rFonts w:asciiTheme="majorBidi" w:hAnsiTheme="majorBidi" w:cstheme="majorBidi"/>
          <w:sz w:val="30"/>
          <w:szCs w:val="30"/>
          <w:cs/>
        </w:rPr>
        <w:t>ที่ไปลงทุน</w:t>
      </w:r>
    </w:p>
    <w:p w14:paraId="3A95D9E2" w14:textId="289DE491" w:rsidR="00CC770C" w:rsidRPr="00154ED3" w:rsidRDefault="00CC770C" w:rsidP="00D4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2F260F24" w14:textId="03525B0D" w:rsidR="00223349" w:rsidRPr="00154ED3" w:rsidRDefault="000A6409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154ED3" w:rsidRDefault="00663EDE" w:rsidP="00533528">
      <w:pPr>
        <w:spacing w:line="240" w:lineRule="auto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154ED3" w14:paraId="1E68AA0D" w14:textId="77777777" w:rsidTr="00823AF1">
        <w:trPr>
          <w:tblHeader/>
        </w:trPr>
        <w:tc>
          <w:tcPr>
            <w:tcW w:w="4050" w:type="dxa"/>
          </w:tcPr>
          <w:p w14:paraId="2FBB13F7" w14:textId="77777777" w:rsidR="00663EDE" w:rsidRPr="00154ED3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</w:tcPr>
          <w:p w14:paraId="36F9BA9B" w14:textId="77777777" w:rsidR="00663EDE" w:rsidRPr="00154ED3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7897EA" w14:textId="77777777" w:rsidR="00663EDE" w:rsidRPr="00154ED3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6600F" w:rsidRPr="00154ED3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E6600F" w:rsidRPr="00154ED3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5A4C9756" w:rsidR="00E6600F" w:rsidRPr="00154ED3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5B1A3F9" w14:textId="61D2BB41" w:rsidR="00E6600F" w:rsidRPr="00154ED3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36322B71" w:rsidR="00E6600F" w:rsidRPr="00154ED3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D6563DB" w14:textId="09698ED2" w:rsidR="00E6600F" w:rsidRPr="00154ED3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83402" w:rsidRPr="00154ED3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33CAB96B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3F0D659D" w14:textId="797C788A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2" w:type="dxa"/>
          </w:tcPr>
          <w:p w14:paraId="000005F7" w14:textId="17F2C9D0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1BF1849D" w14:textId="2433EE9E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E83402" w:rsidRPr="00154ED3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3402" w:rsidRPr="00154ED3" w14:paraId="05E7425D" w14:textId="77777777" w:rsidTr="00823AF1">
        <w:tc>
          <w:tcPr>
            <w:tcW w:w="4050" w:type="dxa"/>
          </w:tcPr>
          <w:p w14:paraId="70B113DE" w14:textId="77777777" w:rsidR="00E83402" w:rsidRPr="00154ED3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E83402" w:rsidRPr="00154ED3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3490C" w:rsidRPr="00154ED3" w14:paraId="5F653017" w14:textId="77777777" w:rsidTr="004E3076">
        <w:tc>
          <w:tcPr>
            <w:tcW w:w="4050" w:type="dxa"/>
          </w:tcPr>
          <w:p w14:paraId="13E99180" w14:textId="764E3BE3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027F9952" w14:textId="5B608769" w:rsidR="0013490C" w:rsidRPr="00154ED3" w:rsidRDefault="004C6417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24,898</w:t>
            </w:r>
          </w:p>
        </w:tc>
        <w:tc>
          <w:tcPr>
            <w:tcW w:w="1283" w:type="dxa"/>
          </w:tcPr>
          <w:p w14:paraId="74298CA4" w14:textId="24148DCC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154ED3">
              <w:t>23,340</w:t>
            </w:r>
          </w:p>
        </w:tc>
        <w:tc>
          <w:tcPr>
            <w:tcW w:w="1282" w:type="dxa"/>
          </w:tcPr>
          <w:p w14:paraId="79057613" w14:textId="1AD0F744" w:rsidR="0013490C" w:rsidRPr="00154ED3" w:rsidRDefault="00DC7B60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1283" w:type="dxa"/>
          </w:tcPr>
          <w:p w14:paraId="618FA977" w14:textId="2AB46370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64</w:t>
            </w:r>
          </w:p>
        </w:tc>
      </w:tr>
      <w:tr w:rsidR="0013490C" w:rsidRPr="00154ED3" w14:paraId="3A79B774" w14:textId="77777777" w:rsidTr="004E3076">
        <w:tc>
          <w:tcPr>
            <w:tcW w:w="4050" w:type="dxa"/>
          </w:tcPr>
          <w:p w14:paraId="4DA3706C" w14:textId="3ECFA18C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</w:tcPr>
          <w:p w14:paraId="121CC417" w14:textId="511CDDAD" w:rsidR="0013490C" w:rsidRPr="00154ED3" w:rsidRDefault="004C6417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283" w:type="dxa"/>
          </w:tcPr>
          <w:p w14:paraId="749B6C8F" w14:textId="1DAAA03F" w:rsidR="0013490C" w:rsidRPr="00154ED3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154ED3">
              <w:t>47</w:t>
            </w:r>
          </w:p>
        </w:tc>
        <w:tc>
          <w:tcPr>
            <w:tcW w:w="1282" w:type="dxa"/>
          </w:tcPr>
          <w:p w14:paraId="09A0B1B9" w14:textId="5DAAB176" w:rsidR="0013490C" w:rsidRPr="00154ED3" w:rsidRDefault="00DC7B60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74CEBEC6" w14:textId="2A9636C3" w:rsidR="0013490C" w:rsidRPr="00154ED3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154ED3">
              <w:t>-</w:t>
            </w:r>
          </w:p>
        </w:tc>
      </w:tr>
      <w:tr w:rsidR="0013490C" w:rsidRPr="00154ED3" w14:paraId="32AB57C5" w14:textId="77777777" w:rsidTr="004E3076">
        <w:tc>
          <w:tcPr>
            <w:tcW w:w="4050" w:type="dxa"/>
          </w:tcPr>
          <w:p w14:paraId="47F2D7D8" w14:textId="77777777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A4F4C1D" w14:textId="70B157FD" w:rsidR="0013490C" w:rsidRPr="00154ED3" w:rsidRDefault="004C6417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24,942</w:t>
            </w:r>
          </w:p>
        </w:tc>
        <w:tc>
          <w:tcPr>
            <w:tcW w:w="1283" w:type="dxa"/>
          </w:tcPr>
          <w:p w14:paraId="5F27DBC9" w14:textId="6197D2CC" w:rsidR="0013490C" w:rsidRPr="00154ED3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154ED3">
              <w:rPr>
                <w:b/>
                <w:bCs/>
              </w:rPr>
              <w:t>23,387</w:t>
            </w:r>
          </w:p>
        </w:tc>
        <w:tc>
          <w:tcPr>
            <w:tcW w:w="1282" w:type="dxa"/>
            <w:vAlign w:val="bottom"/>
          </w:tcPr>
          <w:p w14:paraId="17279366" w14:textId="7684B90C" w:rsidR="0013490C" w:rsidRPr="00154ED3" w:rsidRDefault="00DC7B60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234</w:t>
            </w:r>
          </w:p>
        </w:tc>
        <w:tc>
          <w:tcPr>
            <w:tcW w:w="1283" w:type="dxa"/>
            <w:vAlign w:val="bottom"/>
          </w:tcPr>
          <w:p w14:paraId="644E80AD" w14:textId="15D73F71" w:rsidR="0013490C" w:rsidRPr="00154ED3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b/>
                <w:bCs/>
              </w:rPr>
              <w:t>64</w:t>
            </w:r>
          </w:p>
        </w:tc>
      </w:tr>
      <w:tr w:rsidR="0013490C" w:rsidRPr="00154ED3" w14:paraId="5179CCBE" w14:textId="77777777" w:rsidTr="00EE70EB">
        <w:tc>
          <w:tcPr>
            <w:tcW w:w="4050" w:type="dxa"/>
          </w:tcPr>
          <w:p w14:paraId="7253021F" w14:textId="1839FEC1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5C68B59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3490C" w:rsidRPr="00154ED3" w14:paraId="4A3E216C" w14:textId="77777777" w:rsidTr="00E23505">
        <w:tc>
          <w:tcPr>
            <w:tcW w:w="4050" w:type="dxa"/>
          </w:tcPr>
          <w:p w14:paraId="53335A95" w14:textId="77777777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4E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2767E40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3490C" w:rsidRPr="00154ED3" w14:paraId="77F4BF2C" w14:textId="77777777" w:rsidTr="00EE70EB">
        <w:tc>
          <w:tcPr>
            <w:tcW w:w="4050" w:type="dxa"/>
          </w:tcPr>
          <w:p w14:paraId="4C9519A1" w14:textId="77777777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3B9873F7" w:rsidR="0013490C" w:rsidRPr="00154ED3" w:rsidRDefault="004C6417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1,740</w:t>
            </w:r>
          </w:p>
        </w:tc>
        <w:tc>
          <w:tcPr>
            <w:tcW w:w="1283" w:type="dxa"/>
          </w:tcPr>
          <w:p w14:paraId="51494E41" w14:textId="3DC3ED52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154ED3">
              <w:t>1,777</w:t>
            </w:r>
          </w:p>
        </w:tc>
        <w:tc>
          <w:tcPr>
            <w:tcW w:w="1282" w:type="dxa"/>
          </w:tcPr>
          <w:p w14:paraId="044BF6E6" w14:textId="303949A7" w:rsidR="0013490C" w:rsidRPr="00154ED3" w:rsidRDefault="00DC7B60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283" w:type="dxa"/>
          </w:tcPr>
          <w:p w14:paraId="714B7C84" w14:textId="6BE4B8B8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t>122</w:t>
            </w:r>
          </w:p>
        </w:tc>
      </w:tr>
      <w:tr w:rsidR="0013490C" w:rsidRPr="00154ED3" w14:paraId="6E43898E" w14:textId="77777777" w:rsidTr="00EE70EB">
        <w:tc>
          <w:tcPr>
            <w:tcW w:w="4050" w:type="dxa"/>
          </w:tcPr>
          <w:p w14:paraId="14BE2F2C" w14:textId="05E1E8CF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ED3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</w:tcPr>
          <w:p w14:paraId="5F245E29" w14:textId="5E973B46" w:rsidR="0013490C" w:rsidRPr="00154ED3" w:rsidRDefault="004C6417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4,848</w:t>
            </w:r>
          </w:p>
        </w:tc>
        <w:tc>
          <w:tcPr>
            <w:tcW w:w="1283" w:type="dxa"/>
          </w:tcPr>
          <w:p w14:paraId="113D270F" w14:textId="249D514D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154ED3">
              <w:t>1,605</w:t>
            </w:r>
          </w:p>
        </w:tc>
        <w:tc>
          <w:tcPr>
            <w:tcW w:w="1282" w:type="dxa"/>
          </w:tcPr>
          <w:p w14:paraId="72102DF5" w14:textId="08A1B444" w:rsidR="0013490C" w:rsidRPr="00154ED3" w:rsidRDefault="00DC7B60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1,682</w:t>
            </w:r>
          </w:p>
        </w:tc>
        <w:tc>
          <w:tcPr>
            <w:tcW w:w="1283" w:type="dxa"/>
          </w:tcPr>
          <w:p w14:paraId="71C00317" w14:textId="55222A1C" w:rsidR="0013490C" w:rsidRPr="00154ED3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154ED3">
              <w:t>-</w:t>
            </w:r>
          </w:p>
        </w:tc>
      </w:tr>
      <w:tr w:rsidR="0013490C" w:rsidRPr="00154ED3" w14:paraId="0509AFEA" w14:textId="77777777" w:rsidTr="00EE70EB">
        <w:tc>
          <w:tcPr>
            <w:tcW w:w="4050" w:type="dxa"/>
          </w:tcPr>
          <w:p w14:paraId="315F8F71" w14:textId="792BE4F0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154ED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แก่บริษัทคู่ค้า</w:t>
            </w:r>
          </w:p>
        </w:tc>
        <w:tc>
          <w:tcPr>
            <w:tcW w:w="1282" w:type="dxa"/>
          </w:tcPr>
          <w:p w14:paraId="3A0EA9D5" w14:textId="6FEEC35C" w:rsidR="0013490C" w:rsidRPr="00154ED3" w:rsidRDefault="004C6417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5,842</w:t>
            </w:r>
          </w:p>
        </w:tc>
        <w:tc>
          <w:tcPr>
            <w:tcW w:w="1283" w:type="dxa"/>
          </w:tcPr>
          <w:p w14:paraId="5F962AAA" w14:textId="00CDA3E8" w:rsidR="0013490C" w:rsidRPr="00154ED3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154ED3">
              <w:t>952</w:t>
            </w:r>
          </w:p>
        </w:tc>
        <w:tc>
          <w:tcPr>
            <w:tcW w:w="1282" w:type="dxa"/>
          </w:tcPr>
          <w:p w14:paraId="1EEFB73E" w14:textId="1A03034E" w:rsidR="0013490C" w:rsidRPr="00154ED3" w:rsidRDefault="00DC7B60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54ED3">
              <w:rPr>
                <w:rFonts w:asciiTheme="majorBidi" w:hAnsiTheme="majorBidi" w:cstheme="majorBidi"/>
              </w:rPr>
              <w:t>5,842</w:t>
            </w:r>
          </w:p>
        </w:tc>
        <w:tc>
          <w:tcPr>
            <w:tcW w:w="1283" w:type="dxa"/>
          </w:tcPr>
          <w:p w14:paraId="6D55862F" w14:textId="5E84C30A" w:rsidR="0013490C" w:rsidRPr="00154ED3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154ED3">
              <w:t>953</w:t>
            </w:r>
          </w:p>
        </w:tc>
      </w:tr>
      <w:tr w:rsidR="0013490C" w:rsidRPr="00154ED3" w14:paraId="18392F2F" w14:textId="77777777" w:rsidTr="00EE70EB">
        <w:tc>
          <w:tcPr>
            <w:tcW w:w="4050" w:type="dxa"/>
          </w:tcPr>
          <w:p w14:paraId="0356F87E" w14:textId="77777777" w:rsidR="0013490C" w:rsidRPr="00154ED3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E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45679CC9" w:rsidR="0013490C" w:rsidRPr="00154ED3" w:rsidRDefault="004C6417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12,430</w:t>
            </w:r>
          </w:p>
        </w:tc>
        <w:tc>
          <w:tcPr>
            <w:tcW w:w="1283" w:type="dxa"/>
          </w:tcPr>
          <w:p w14:paraId="037E315F" w14:textId="26BFB5E4" w:rsidR="0013490C" w:rsidRPr="00154ED3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154ED3">
              <w:rPr>
                <w:b/>
                <w:bCs/>
              </w:rPr>
              <w:t>4,334</w:t>
            </w:r>
          </w:p>
        </w:tc>
        <w:tc>
          <w:tcPr>
            <w:tcW w:w="1282" w:type="dxa"/>
          </w:tcPr>
          <w:p w14:paraId="1B38C622" w14:textId="5B46B2C9" w:rsidR="0013490C" w:rsidRPr="00154ED3" w:rsidRDefault="00DC7B60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rFonts w:asciiTheme="majorBidi" w:hAnsiTheme="majorBidi" w:cstheme="majorBidi"/>
                <w:b/>
                <w:bCs/>
              </w:rPr>
              <w:t>7,615</w:t>
            </w:r>
          </w:p>
        </w:tc>
        <w:tc>
          <w:tcPr>
            <w:tcW w:w="1283" w:type="dxa"/>
          </w:tcPr>
          <w:p w14:paraId="6C15B7CD" w14:textId="22D03EAF" w:rsidR="0013490C" w:rsidRPr="00154ED3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54ED3">
              <w:rPr>
                <w:b/>
                <w:bCs/>
              </w:rPr>
              <w:t>1,075</w:t>
            </w:r>
          </w:p>
        </w:tc>
      </w:tr>
    </w:tbl>
    <w:p w14:paraId="2F4C826E" w14:textId="77777777" w:rsidR="00E6600F" w:rsidRPr="00154ED3" w:rsidRDefault="00E6600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AA52BF" w14:textId="77777777" w:rsidR="0031696F" w:rsidRPr="00154ED3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3AA1DF" w14:textId="77777777" w:rsidR="0031696F" w:rsidRPr="00154ED3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523367" w14:textId="77777777" w:rsidR="0031696F" w:rsidRPr="00154ED3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4D1B2C" w14:textId="77777777" w:rsidR="0031696F" w:rsidRPr="00154ED3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55699B" w14:textId="355F97BA" w:rsidR="00B2404A" w:rsidRPr="00154ED3" w:rsidRDefault="00B2404A" w:rsidP="00B2404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477B29A8" w14:textId="77777777" w:rsidR="002176DA" w:rsidRPr="00154ED3" w:rsidRDefault="002176DA" w:rsidP="004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jc w:val="thaiDistribute"/>
        <w:rPr>
          <w:sz w:val="24"/>
          <w:szCs w:val="24"/>
        </w:rPr>
      </w:pPr>
    </w:p>
    <w:p w14:paraId="5AF9EDBE" w14:textId="00E5D2A1" w:rsidR="002176DA" w:rsidRPr="00154ED3" w:rsidRDefault="002176DA" w:rsidP="00E45B16">
      <w:pPr>
        <w:pStyle w:val="block"/>
        <w:spacing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54ED3">
        <w:rPr>
          <w:rFonts w:ascii="Angsana New" w:hAnsi="Angsana New"/>
          <w:sz w:val="30"/>
          <w:szCs w:val="30"/>
          <w:cs/>
          <w:lang w:bidi="th-TH"/>
        </w:rPr>
        <w:t>บริษัทคู่สัญญาซึ่งเป็นผู้รับจ้างเหมาก่อสร้างโรงกลั่นชีวภาพในโครงการพัฒนาเชื้อเพลิงยั่งยืน (</w:t>
      </w:r>
      <w:r w:rsidRPr="00154ED3">
        <w:rPr>
          <w:rFonts w:ascii="Angsana New" w:hAnsi="Angsana New"/>
          <w:sz w:val="30"/>
          <w:szCs w:val="30"/>
          <w:lang w:bidi="th-TH"/>
        </w:rPr>
        <w:t xml:space="preserve">Sustainable Fuel Development Project (SFP)) </w:t>
      </w:r>
      <w:r w:rsidRPr="00154ED3">
        <w:rPr>
          <w:rFonts w:ascii="Angsana New" w:hAnsi="Angsana New"/>
          <w:sz w:val="30"/>
          <w:szCs w:val="30"/>
          <w:cs/>
          <w:lang w:bidi="th-TH"/>
        </w:rPr>
        <w:t>ได้ยื่นฟ้องบริษัทย่อย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ต่อศาลแพ่งพระโขนง เมื่อวันที่ </w:t>
      </w:r>
      <w:r w:rsidRPr="00154ED3">
        <w:rPr>
          <w:rFonts w:ascii="Angsana New" w:hAnsi="Angsana New"/>
          <w:sz w:val="30"/>
          <w:szCs w:val="30"/>
          <w:lang w:val="en-US" w:bidi="th-TH"/>
        </w:rPr>
        <w:t>16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มิถุนายน </w:t>
      </w:r>
      <w:r w:rsidRPr="00154ED3">
        <w:rPr>
          <w:rFonts w:ascii="Angsana New" w:hAnsi="Angsana New"/>
          <w:sz w:val="30"/>
          <w:szCs w:val="30"/>
          <w:lang w:bidi="th-TH"/>
        </w:rPr>
        <w:t>2568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เป็นคดีแพ่งเรื่องผิดสัญญา เรียกค่าเสียหายภายใต้สัญญาจ้างเหมาก่อสร้างของโครงการดังกล่าว จำนวน </w:t>
      </w:r>
      <w:r w:rsidRPr="00154ED3">
        <w:rPr>
          <w:rFonts w:ascii="Angsana New" w:hAnsi="Angsana New"/>
          <w:sz w:val="30"/>
          <w:szCs w:val="30"/>
          <w:lang w:bidi="th-TH"/>
        </w:rPr>
        <w:t>3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สัญญา (รวมเรียกว่า 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“</w:t>
      </w:r>
      <w:r w:rsidRPr="00154ED3">
        <w:rPr>
          <w:rFonts w:ascii="Angsana New" w:hAnsi="Angsana New"/>
          <w:sz w:val="30"/>
          <w:szCs w:val="30"/>
          <w:cs/>
          <w:lang w:bidi="th-TH"/>
        </w:rPr>
        <w:t>สัญญาจ้างเหมาก่อสร้าง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”</w:t>
      </w:r>
      <w:r w:rsidRPr="00154ED3">
        <w:rPr>
          <w:rFonts w:ascii="Angsana New" w:hAnsi="Angsana New"/>
          <w:sz w:val="30"/>
          <w:szCs w:val="30"/>
          <w:cs/>
          <w:lang w:bidi="th-TH"/>
        </w:rPr>
        <w:t>) โดยได้ฟ้องเรียกให้บริษัทย่อย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154ED3">
        <w:rPr>
          <w:rFonts w:ascii="Angsana New" w:hAnsi="Angsana New"/>
          <w:sz w:val="30"/>
          <w:szCs w:val="30"/>
          <w:cs/>
          <w:lang w:bidi="th-TH"/>
        </w:rPr>
        <w:t>ชำระค่าจ้าง ค่าจ้างเพิ่มเติม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คืนเงินประกันผลงาน และเรียกให้ส่งมอบคืนหนังสือค้ำประกัน รวมเป็นทุนทรัพย์จำนวนประมาณ </w:t>
      </w:r>
      <w:r w:rsidRPr="00154ED3">
        <w:rPr>
          <w:rFonts w:ascii="Angsana New" w:hAnsi="Angsana New"/>
          <w:sz w:val="30"/>
          <w:szCs w:val="30"/>
          <w:lang w:bidi="th-TH"/>
        </w:rPr>
        <w:t>3,300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ล้านบาท พร้อมดอกเบี้ยจนกว่าบริษัทย่อย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จะชำระเงินแก่บริษัทคู่สัญญาเสร็จสิ้นครบถ้วน </w:t>
      </w:r>
    </w:p>
    <w:p w14:paraId="6273B93A" w14:textId="041EFDC0" w:rsidR="002176DA" w:rsidRPr="00154ED3" w:rsidRDefault="002176DA" w:rsidP="004C6417">
      <w:pPr>
        <w:pStyle w:val="block"/>
        <w:spacing w:line="240" w:lineRule="auto"/>
        <w:ind w:right="-7"/>
        <w:jc w:val="thaiDistribute"/>
        <w:rPr>
          <w:cs/>
        </w:rPr>
      </w:pPr>
      <w:r w:rsidRPr="00154ED3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เมื่อวันที่ </w:t>
      </w:r>
      <w:r w:rsidRPr="00154ED3">
        <w:rPr>
          <w:rFonts w:ascii="Angsana New" w:hAnsi="Angsana New"/>
          <w:spacing w:val="4"/>
          <w:sz w:val="30"/>
          <w:szCs w:val="30"/>
          <w:lang w:bidi="th-TH"/>
        </w:rPr>
        <w:t xml:space="preserve">3 </w:t>
      </w:r>
      <w:r w:rsidRPr="00154ED3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กรกฎาคม </w:t>
      </w:r>
      <w:r w:rsidRPr="00154ED3">
        <w:rPr>
          <w:rFonts w:ascii="Angsana New" w:hAnsi="Angsana New"/>
          <w:spacing w:val="4"/>
          <w:sz w:val="30"/>
          <w:szCs w:val="30"/>
          <w:lang w:bidi="th-TH"/>
        </w:rPr>
        <w:t>2568</w:t>
      </w:r>
      <w:r w:rsidRPr="00154ED3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บริษัทย่อย</w:t>
      </w:r>
      <w:r w:rsidRPr="00154ED3">
        <w:rPr>
          <w:rFonts w:ascii="Angsana New" w:hAnsi="Angsana New" w:hint="cs"/>
          <w:spacing w:val="4"/>
          <w:sz w:val="30"/>
          <w:szCs w:val="30"/>
          <w:cs/>
          <w:lang w:bidi="th-TH"/>
        </w:rPr>
        <w:t>ของกลุ่มบริษัท</w:t>
      </w:r>
      <w:r w:rsidRPr="00154ED3">
        <w:rPr>
          <w:rFonts w:ascii="Angsana New" w:hAnsi="Angsana New"/>
          <w:spacing w:val="4"/>
          <w:sz w:val="30"/>
          <w:szCs w:val="30"/>
          <w:cs/>
          <w:lang w:bidi="th-TH"/>
        </w:rPr>
        <w:t>ได้ยื่นคำให้การและฟ้องแย้งไปในคดีเดียวกัน เพื่อปฏิเสธคำ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โดยมีทุนทรัพย์รวมประมาณ </w:t>
      </w:r>
      <w:r w:rsidRPr="00154ED3">
        <w:rPr>
          <w:rFonts w:ascii="Angsana New" w:hAnsi="Angsana New"/>
          <w:sz w:val="30"/>
          <w:szCs w:val="30"/>
          <w:lang w:bidi="th-TH"/>
        </w:rPr>
        <w:t>5,700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ล้านบาท ต่อมาเมื่อวันที่ </w:t>
      </w:r>
      <w:r w:rsidRPr="00154ED3">
        <w:rPr>
          <w:rFonts w:ascii="Angsana New" w:hAnsi="Angsana New"/>
          <w:sz w:val="30"/>
          <w:szCs w:val="30"/>
          <w:lang w:bidi="th-TH"/>
        </w:rPr>
        <w:t>6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ตุลาคม</w:t>
      </w:r>
      <w:r w:rsidRPr="00154ED3">
        <w:rPr>
          <w:rFonts w:ascii="Angsana New" w:hAnsi="Angsana New"/>
          <w:sz w:val="30"/>
          <w:szCs w:val="30"/>
          <w:lang w:bidi="th-TH"/>
        </w:rPr>
        <w:t xml:space="preserve"> 2568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ได้ยื่นคำให้การและฟ้องแย้งฉบับแก้ไขเพิ่มเติม โดยแก้ไขทุนทรัพย์ตามฟ้องแย้งเป็นจำนวนประมาณ </w:t>
      </w:r>
      <w:r w:rsidRPr="00154ED3">
        <w:rPr>
          <w:rFonts w:ascii="Angsana New" w:hAnsi="Angsana New"/>
          <w:sz w:val="30"/>
          <w:szCs w:val="30"/>
          <w:lang w:bidi="th-TH"/>
        </w:rPr>
        <w:t xml:space="preserve">4,184 </w:t>
      </w:r>
      <w:r w:rsidRPr="00154ED3">
        <w:rPr>
          <w:rFonts w:ascii="Angsana New" w:hAnsi="Angsana New"/>
          <w:sz w:val="30"/>
          <w:szCs w:val="30"/>
          <w:cs/>
          <w:lang w:bidi="th-TH"/>
        </w:rPr>
        <w:t>ล้านบาท พร้อมดอกเบี้ยจนกว่าบริษัทคู่สัญญาจะชำระเงินแก่บริษัทย่อย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154ED3">
        <w:rPr>
          <w:rFonts w:ascii="Angsana New" w:hAnsi="Angsana New"/>
          <w:sz w:val="30"/>
          <w:szCs w:val="30"/>
          <w:cs/>
          <w:lang w:bidi="th-TH"/>
        </w:rPr>
        <w:t>เสร็จสิ้นครบถ้วน</w:t>
      </w:r>
    </w:p>
    <w:p w14:paraId="0C95E407" w14:textId="3986368F" w:rsidR="002176DA" w:rsidRPr="00154ED3" w:rsidRDefault="002176DA" w:rsidP="00581ED8">
      <w:pPr>
        <w:pStyle w:val="block"/>
        <w:spacing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154ED3">
        <w:rPr>
          <w:rFonts w:ascii="Angsana New" w:hAnsi="Angsana New"/>
          <w:sz w:val="30"/>
          <w:szCs w:val="30"/>
          <w:lang w:bidi="th-TH"/>
        </w:rPr>
        <w:t>31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ตุลาคม </w:t>
      </w:r>
      <w:r w:rsidRPr="00154ED3">
        <w:rPr>
          <w:rFonts w:ascii="Angsana New" w:hAnsi="Angsana New"/>
          <w:sz w:val="30"/>
          <w:szCs w:val="30"/>
          <w:lang w:bidi="th-TH"/>
        </w:rPr>
        <w:t>2568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บริษัทคู่สัญญายื่นคำร้องขอ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ฟื้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นฟูกิจการต่อศาลล้มละลายกลาง ต่อมาเมื่อวันที่ </w:t>
      </w:r>
      <w:r w:rsidRPr="00154ED3">
        <w:rPr>
          <w:rFonts w:ascii="Angsana New" w:hAnsi="Angsana New"/>
          <w:sz w:val="30"/>
          <w:szCs w:val="30"/>
          <w:lang w:bidi="th-TH"/>
        </w:rPr>
        <w:br/>
        <w:t>4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Pr="00154ED3">
        <w:rPr>
          <w:rFonts w:ascii="Angsana New" w:hAnsi="Angsana New"/>
          <w:sz w:val="30"/>
          <w:szCs w:val="30"/>
          <w:lang w:bidi="th-TH"/>
        </w:rPr>
        <w:t>2568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ศาลล้มละลายกลางได้รับคำร้องขอฟื้นฟูกิจการ และได้กำหนดวันไต่สวนคำร้อง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>ครั้งแรก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ในวันที่ </w:t>
      </w:r>
      <w:r w:rsidRPr="00154ED3">
        <w:rPr>
          <w:rFonts w:ascii="Angsana New" w:hAnsi="Angsana New"/>
          <w:sz w:val="30"/>
          <w:szCs w:val="30"/>
          <w:lang w:bidi="th-TH"/>
        </w:rPr>
        <w:t>28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154ED3">
        <w:rPr>
          <w:rFonts w:ascii="Angsana New" w:hAnsi="Angsana New"/>
          <w:sz w:val="30"/>
          <w:szCs w:val="30"/>
          <w:lang w:bidi="th-TH"/>
        </w:rPr>
        <w:t>2569</w:t>
      </w:r>
      <w:r w:rsidRPr="00154ED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F824A5" w:rsidRPr="00154ED3">
        <w:rPr>
          <w:rFonts w:ascii="Angsana New" w:hAnsi="Angsana New" w:hint="cs"/>
          <w:sz w:val="30"/>
          <w:szCs w:val="30"/>
          <w:cs/>
          <w:lang w:bidi="th-TH"/>
        </w:rPr>
        <w:t>ขณะนี้อยู่ระหว่าง</w:t>
      </w:r>
      <w:r w:rsidR="00065F58" w:rsidRPr="00154ED3">
        <w:rPr>
          <w:rFonts w:ascii="Angsana New" w:hAnsi="Angsana New" w:hint="cs"/>
          <w:sz w:val="30"/>
          <w:szCs w:val="30"/>
          <w:cs/>
          <w:lang w:bidi="th-TH"/>
        </w:rPr>
        <w:t>การพิจารณาของศาลล้มละลายกลางโดยศาลได้กำหนดนัดสืบพยาน</w:t>
      </w:r>
      <w:r w:rsidR="0011534E" w:rsidRPr="00154ED3">
        <w:rPr>
          <w:rFonts w:ascii="Angsana New" w:hAnsi="Angsana New"/>
          <w:sz w:val="30"/>
          <w:szCs w:val="30"/>
          <w:cs/>
          <w:lang w:bidi="th-TH"/>
        </w:rPr>
        <w:br/>
      </w:r>
      <w:r w:rsidR="00065F58" w:rsidRPr="00154ED3">
        <w:rPr>
          <w:rFonts w:ascii="Angsana New" w:hAnsi="Angsana New" w:hint="cs"/>
          <w:sz w:val="30"/>
          <w:szCs w:val="30"/>
          <w:cs/>
          <w:lang w:bidi="th-TH"/>
        </w:rPr>
        <w:t xml:space="preserve">บริษัทคู่สัญญาและผู้คัดค้านต่อเนื่องจนถึงวันที่ </w:t>
      </w:r>
      <w:r w:rsidR="00065F58" w:rsidRPr="00154ED3">
        <w:rPr>
          <w:rFonts w:ascii="Angsana New" w:hAnsi="Angsana New"/>
          <w:sz w:val="30"/>
          <w:szCs w:val="30"/>
          <w:lang w:val="en-US" w:bidi="th-TH"/>
        </w:rPr>
        <w:t xml:space="preserve">20 </w:t>
      </w:r>
      <w:r w:rsidR="00065F58" w:rsidRPr="00154ED3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</w:t>
      </w:r>
      <w:r w:rsidR="00065F58" w:rsidRPr="00154ED3"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เมื่อศาลล้มละลายกลางมีคำสั่งรับคำร้องขอฟื้นฟูกิจการของบริษัทคู่สัญญาไว้เพื่อพิจารณาแล้ว ศาลแพ่งพระโขนงจึงไม่อาจดำเนินกระบวนพิจารณาต่อไปได้ตามพระราชบัญญัติล้มละลาย พ.ศ. </w:t>
      </w:r>
      <w:r w:rsidRPr="00154ED3">
        <w:rPr>
          <w:rFonts w:ascii="Angsana New" w:hAnsi="Angsana New"/>
          <w:sz w:val="30"/>
          <w:szCs w:val="30"/>
          <w:lang w:val="en-US" w:bidi="th-TH"/>
        </w:rPr>
        <w:t>2483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มาตรา </w:t>
      </w:r>
      <w:r w:rsidRPr="00154ED3">
        <w:rPr>
          <w:rFonts w:ascii="Angsana New" w:hAnsi="Angsana New"/>
          <w:sz w:val="30"/>
          <w:szCs w:val="30"/>
          <w:lang w:bidi="th-TH"/>
        </w:rPr>
        <w:t>90/12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Pr="00154ED3">
        <w:rPr>
          <w:rFonts w:ascii="Angsana New" w:hAnsi="Angsana New"/>
          <w:sz w:val="30"/>
          <w:szCs w:val="30"/>
          <w:lang w:bidi="th-TH"/>
        </w:rPr>
        <w:t>4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) ดังนั้น เมื่อวันที่ </w:t>
      </w:r>
      <w:r w:rsidRPr="00154ED3">
        <w:rPr>
          <w:rFonts w:ascii="Angsana New" w:hAnsi="Angsana New"/>
          <w:sz w:val="30"/>
          <w:szCs w:val="30"/>
          <w:lang w:bidi="th-TH"/>
        </w:rPr>
        <w:t>24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Pr="00154ED3">
        <w:rPr>
          <w:rFonts w:ascii="Angsana New" w:hAnsi="Angsana New"/>
          <w:sz w:val="30"/>
          <w:szCs w:val="30"/>
          <w:lang w:bidi="th-TH"/>
        </w:rPr>
        <w:t>2568</w:t>
      </w:r>
      <w:r w:rsidRPr="00154ED3">
        <w:rPr>
          <w:rFonts w:ascii="Angsana New" w:hAnsi="Angsana New"/>
          <w:sz w:val="30"/>
          <w:szCs w:val="30"/>
          <w:cs/>
          <w:lang w:bidi="th-TH"/>
        </w:rPr>
        <w:t xml:space="preserve"> ศาลแพ่งพระโขนงจึงมีคำสั่งให้จำหน่ายคดีชั่วคราว โดยเลื่อนคดีไปนัดพร้อมเพื่อฟังผ</w:t>
      </w:r>
      <w:r w:rsidR="00581ED8" w:rsidRPr="00154ED3">
        <w:rPr>
          <w:rFonts w:ascii="Angsana New" w:hAnsi="Angsana New" w:hint="cs"/>
          <w:sz w:val="30"/>
          <w:szCs w:val="30"/>
          <w:cs/>
          <w:lang w:bidi="th-TH"/>
        </w:rPr>
        <w:t>ล</w:t>
      </w:r>
      <w:r w:rsidRPr="00154ED3">
        <w:rPr>
          <w:rFonts w:ascii="Angsana New" w:hAnsi="Angsana New"/>
          <w:sz w:val="30"/>
          <w:szCs w:val="30"/>
          <w:cs/>
          <w:lang w:bidi="th-TH"/>
        </w:rPr>
        <w:t>คำสั่งของศาลล้มละลายกลาง</w:t>
      </w:r>
      <w:r w:rsidR="00145D9E" w:rsidRPr="00154ED3">
        <w:rPr>
          <w:rFonts w:ascii="Angsana New" w:hAnsi="Angsana New"/>
          <w:sz w:val="30"/>
          <w:szCs w:val="30"/>
          <w:cs/>
          <w:lang w:bidi="th-TH"/>
        </w:rPr>
        <w:t xml:space="preserve">ในวันที่ </w:t>
      </w:r>
      <w:r w:rsidR="00D636E5" w:rsidRPr="00154ED3">
        <w:rPr>
          <w:rFonts w:ascii="Angsana New" w:hAnsi="Angsana New"/>
          <w:sz w:val="30"/>
          <w:szCs w:val="30"/>
          <w:cs/>
          <w:lang w:bidi="th-TH"/>
        </w:rPr>
        <w:br/>
      </w:r>
      <w:r w:rsidR="00065F58" w:rsidRPr="00154ED3">
        <w:rPr>
          <w:rFonts w:ascii="Angsana New" w:hAnsi="Angsana New"/>
          <w:sz w:val="30"/>
          <w:szCs w:val="30"/>
          <w:lang w:val="en-US" w:bidi="th-TH"/>
        </w:rPr>
        <w:t>15</w:t>
      </w:r>
      <w:r w:rsidR="00145D9E" w:rsidRPr="00154ED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65F58" w:rsidRPr="00154ED3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="00145D9E" w:rsidRPr="00154ED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45D9E" w:rsidRPr="00154ED3">
        <w:rPr>
          <w:rFonts w:ascii="Angsana New" w:hAnsi="Angsana New"/>
          <w:sz w:val="30"/>
          <w:szCs w:val="30"/>
          <w:lang w:val="en-US" w:bidi="th-TH"/>
        </w:rPr>
        <w:t>2569</w:t>
      </w:r>
    </w:p>
    <w:p w14:paraId="176D1880" w14:textId="0D00ABBD" w:rsidR="00CE0688" w:rsidRPr="00154ED3" w:rsidRDefault="00CE0688" w:rsidP="00E45B16">
      <w:pPr>
        <w:pStyle w:val="block"/>
        <w:spacing w:line="240" w:lineRule="auto"/>
        <w:ind w:left="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1B9E98C3" w14:textId="77777777" w:rsidR="009F1490" w:rsidRPr="00154ED3" w:rsidRDefault="009F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154ED3">
        <w:rPr>
          <w:rFonts w:asciiTheme="majorBidi" w:hAnsiTheme="majorBidi" w:cstheme="majorBidi"/>
          <w:b/>
          <w:bCs/>
          <w:cs/>
        </w:rPr>
        <w:br w:type="page"/>
      </w:r>
    </w:p>
    <w:p w14:paraId="78F7C4C6" w14:textId="183746AA" w:rsidR="00134D1E" w:rsidRPr="00154ED3" w:rsidRDefault="00134D1E" w:rsidP="00134D1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เหตุการณ์</w:t>
      </w:r>
      <w:bookmarkStart w:id="6" w:name="_Hlk150157314"/>
      <w:r w:rsidRPr="00154E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ภายหลังรอบระยะเวลารายงา</w:t>
      </w:r>
      <w:bookmarkEnd w:id="6"/>
      <w:r w:rsidRPr="00154ED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</w:t>
      </w:r>
    </w:p>
    <w:p w14:paraId="16758ED6" w14:textId="77777777" w:rsidR="009214E9" w:rsidRPr="00154ED3" w:rsidRDefault="009214E9" w:rsidP="007A2AD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40A8200" w14:textId="6313E770" w:rsidR="009546A8" w:rsidRPr="00154ED3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154ED3">
        <w:rPr>
          <w:rFonts w:asciiTheme="majorBidi" w:hAnsiTheme="majorBidi" w:cstheme="majorBidi" w:hint="cs"/>
          <w:i/>
          <w:iCs/>
          <w:cs/>
        </w:rPr>
        <w:t>การจ่ายเงินปันผล</w:t>
      </w:r>
    </w:p>
    <w:p w14:paraId="1037C70C" w14:textId="77777777" w:rsidR="009546A8" w:rsidRPr="00154ED3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7A6098" w14:textId="2ACC07A9" w:rsidR="0009490C" w:rsidRPr="00154ED3" w:rsidRDefault="0009490C" w:rsidP="00094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  <w:r w:rsidRPr="00154ED3">
        <w:rPr>
          <w:rFonts w:asciiTheme="majorBidi" w:hAnsiTheme="majorBidi" w:cstheme="majorBidi"/>
          <w:cs/>
        </w:rPr>
        <w:t>ในวันที่</w:t>
      </w:r>
      <w:r w:rsidRPr="00154ED3">
        <w:rPr>
          <w:rFonts w:asciiTheme="majorBidi" w:hAnsiTheme="majorBidi" w:cstheme="majorBidi"/>
        </w:rPr>
        <w:t xml:space="preserve"> 10 </w:t>
      </w:r>
      <w:r w:rsidRPr="00154ED3">
        <w:rPr>
          <w:rFonts w:asciiTheme="majorBidi" w:hAnsiTheme="majorBidi" w:cstheme="majorBidi"/>
          <w:cs/>
        </w:rPr>
        <w:t xml:space="preserve">เมษายน </w:t>
      </w:r>
      <w:r w:rsidRPr="00154ED3">
        <w:rPr>
          <w:rFonts w:asciiTheme="majorBidi" w:hAnsiTheme="majorBidi" w:cstheme="majorBidi"/>
        </w:rPr>
        <w:t xml:space="preserve">2569 </w:t>
      </w:r>
      <w:r w:rsidRPr="00154ED3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 w:cstheme="majorBidi"/>
        </w:rPr>
        <w:t>2569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 w:cstheme="majorBidi" w:hint="cs"/>
          <w:cs/>
        </w:rPr>
        <w:t>ของบริษัท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 w:cstheme="majorBidi"/>
          <w:cs/>
        </w:rPr>
        <w:t>ได้มีมติเห็นชอบการจัดสรรกำไรเพื่อ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จ่ายเงินปันผลสำหรับปี </w:t>
      </w:r>
      <w:r w:rsidRPr="00154ED3">
        <w:rPr>
          <w:rFonts w:asciiTheme="majorBidi" w:hAnsiTheme="majorBidi" w:cstheme="majorBidi"/>
          <w:shd w:val="clear" w:color="auto" w:fill="FFFFFF"/>
        </w:rPr>
        <w:t>2568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 ในอัตราหุ้นละ </w:t>
      </w:r>
      <w:r w:rsidRPr="00154ED3">
        <w:rPr>
          <w:rFonts w:asciiTheme="majorBidi" w:hAnsiTheme="majorBidi" w:cstheme="majorBidi"/>
          <w:shd w:val="clear" w:color="auto" w:fill="FFFFFF"/>
        </w:rPr>
        <w:t xml:space="preserve">1.05 </w:t>
      </w:r>
      <w:r w:rsidRPr="00154ED3">
        <w:rPr>
          <w:rFonts w:asciiTheme="majorBidi" w:hAnsiTheme="majorBidi" w:cstheme="majorBidi"/>
          <w:shd w:val="clear" w:color="auto" w:fill="FFFFFF"/>
          <w:cs/>
        </w:rPr>
        <w:t>บาท ให้แก่ผู้ถือหุ้นเฉพาะผู้ที่มีสิทธิรับเงินปันผล</w:t>
      </w:r>
      <w:r w:rsidRPr="00154ED3">
        <w:rPr>
          <w:rFonts w:asciiTheme="majorBidi" w:hAnsiTheme="majorBidi" w:cstheme="majorBidi"/>
          <w:shd w:val="clear" w:color="auto" w:fill="FFFFFF"/>
        </w:rPr>
        <w:t xml:space="preserve"> </w:t>
      </w:r>
      <w:r w:rsidRPr="00154ED3">
        <w:rPr>
          <w:rFonts w:asciiTheme="majorBidi" w:hAnsiTheme="majorBidi" w:cstheme="majorBidi"/>
          <w:shd w:val="clear" w:color="auto" w:fill="FFFFFF"/>
          <w:cs/>
        </w:rPr>
        <w:t>โดย</w:t>
      </w:r>
      <w:r w:rsidR="002B71E0" w:rsidRPr="00154ED3">
        <w:rPr>
          <w:rFonts w:asciiTheme="majorBidi" w:hAnsiTheme="majorBidi" w:cstheme="majorBidi" w:hint="cs"/>
          <w:shd w:val="clear" w:color="auto" w:fill="FFFFFF"/>
          <w:cs/>
        </w:rPr>
        <w:t>บริษัทได้</w:t>
      </w:r>
      <w:r w:rsidRPr="00154ED3">
        <w:rPr>
          <w:rFonts w:asciiTheme="majorBidi" w:hAnsiTheme="majorBidi" w:cstheme="majorBidi"/>
          <w:shd w:val="clear" w:color="auto" w:fill="FFFFFF"/>
          <w:cs/>
        </w:rPr>
        <w:t>จ่ายเงินปันผล</w:t>
      </w:r>
      <w:r w:rsidR="002B71E0" w:rsidRPr="00154ED3">
        <w:rPr>
          <w:rFonts w:asciiTheme="majorBidi" w:hAnsiTheme="majorBidi" w:cstheme="majorBidi" w:hint="cs"/>
          <w:shd w:val="clear" w:color="auto" w:fill="FFFFFF"/>
          <w:cs/>
        </w:rPr>
        <w:t>ดังกล่าวแล้ว</w:t>
      </w:r>
      <w:r w:rsidRPr="00154ED3">
        <w:rPr>
          <w:rFonts w:asciiTheme="majorBidi" w:hAnsiTheme="majorBidi" w:cstheme="majorBidi"/>
          <w:shd w:val="clear" w:color="auto" w:fill="FFFFFF"/>
          <w:cs/>
        </w:rPr>
        <w:t>ในวันที่</w:t>
      </w:r>
      <w:r w:rsidRPr="00154ED3">
        <w:rPr>
          <w:rFonts w:asciiTheme="majorBidi" w:hAnsiTheme="majorBidi" w:cstheme="majorBidi"/>
          <w:shd w:val="clear" w:color="auto" w:fill="FFFFFF"/>
        </w:rPr>
        <w:t xml:space="preserve"> 24 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เมษายน </w:t>
      </w:r>
      <w:r w:rsidRPr="00154ED3">
        <w:rPr>
          <w:rFonts w:asciiTheme="majorBidi" w:hAnsiTheme="majorBidi" w:cstheme="majorBidi"/>
          <w:shd w:val="clear" w:color="auto" w:fill="FFFFFF"/>
        </w:rPr>
        <w:t>2569</w:t>
      </w:r>
    </w:p>
    <w:p w14:paraId="69D11CAD" w14:textId="77777777" w:rsidR="0009490C" w:rsidRPr="00154ED3" w:rsidRDefault="0009490C" w:rsidP="00094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FFFFFF"/>
          <w:cs/>
        </w:rPr>
      </w:pPr>
    </w:p>
    <w:p w14:paraId="46DBD852" w14:textId="2A5FA824" w:rsidR="009546A8" w:rsidRPr="00154ED3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154ED3">
        <w:rPr>
          <w:rFonts w:asciiTheme="majorBidi" w:hAnsiTheme="majorBidi" w:cstheme="majorBidi"/>
          <w:cs/>
        </w:rPr>
        <w:t>ในวันที่</w:t>
      </w:r>
      <w:r w:rsidRPr="00154ED3">
        <w:rPr>
          <w:rFonts w:asciiTheme="majorBidi" w:hAnsiTheme="majorBidi" w:cstheme="majorBidi"/>
        </w:rPr>
        <w:t xml:space="preserve"> </w:t>
      </w:r>
      <w:r w:rsidR="00F73711" w:rsidRPr="00154ED3">
        <w:rPr>
          <w:rFonts w:asciiTheme="majorBidi" w:hAnsiTheme="majorBidi" w:cstheme="majorBidi"/>
        </w:rPr>
        <w:t>8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/>
          <w:cs/>
        </w:rPr>
        <w:t xml:space="preserve">เมษายน </w:t>
      </w:r>
      <w:r w:rsidRPr="00154ED3">
        <w:rPr>
          <w:rFonts w:asciiTheme="majorBidi" w:hAnsiTheme="majorBidi" w:cstheme="majorBidi"/>
        </w:rPr>
        <w:t>256</w:t>
      </w:r>
      <w:r w:rsidR="00F73711" w:rsidRPr="00154ED3">
        <w:rPr>
          <w:rFonts w:asciiTheme="majorBidi" w:hAnsiTheme="majorBidi" w:cstheme="majorBidi"/>
        </w:rPr>
        <w:t>9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 w:cstheme="majorBidi"/>
        </w:rPr>
        <w:t>256</w:t>
      </w:r>
      <w:r w:rsidR="00F73711" w:rsidRPr="00154ED3">
        <w:rPr>
          <w:rFonts w:asciiTheme="majorBidi" w:hAnsiTheme="majorBidi" w:cstheme="majorBidi"/>
        </w:rPr>
        <w:t>9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 w:cstheme="majorBidi" w:hint="cs"/>
          <w:cs/>
        </w:rPr>
        <w:t>ของบริษัท</w:t>
      </w:r>
      <w:r w:rsidR="00C70B4D"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 w:hint="cs"/>
          <w:cs/>
        </w:rPr>
        <w:t xml:space="preserve">บีบีจีไอ จำกัด </w:t>
      </w:r>
      <w:r w:rsidRPr="00154ED3">
        <w:rPr>
          <w:rFonts w:asciiTheme="majorBidi" w:hAnsiTheme="majorBidi" w:cstheme="majorBidi"/>
        </w:rPr>
        <w:t>(</w:t>
      </w:r>
      <w:r w:rsidRPr="00154ED3">
        <w:rPr>
          <w:rFonts w:asciiTheme="majorBidi" w:hAnsiTheme="majorBidi" w:cstheme="majorBidi" w:hint="cs"/>
          <w:cs/>
        </w:rPr>
        <w:t>มหาชน</w:t>
      </w:r>
      <w:r w:rsidRPr="00154ED3">
        <w:rPr>
          <w:rFonts w:asciiTheme="majorBidi" w:hAnsiTheme="majorBidi" w:cstheme="majorBidi"/>
        </w:rPr>
        <w:t>)</w:t>
      </w:r>
      <w:r w:rsidRPr="00154ED3">
        <w:rPr>
          <w:rFonts w:asciiTheme="majorBidi" w:hAnsiTheme="majorBidi" w:cstheme="majorBidi" w:hint="cs"/>
          <w:cs/>
        </w:rPr>
        <w:t xml:space="preserve"> ซึ่งเป็นบริษัทย่อยของกลุ่มบริษัท </w:t>
      </w:r>
      <w:r w:rsidRPr="00154ED3">
        <w:rPr>
          <w:rFonts w:asciiTheme="majorBidi" w:hAnsiTheme="majorBidi" w:cstheme="majorBidi"/>
          <w:cs/>
        </w:rPr>
        <w:t>มีมติ</w:t>
      </w:r>
      <w:r w:rsidRPr="00154ED3">
        <w:rPr>
          <w:rFonts w:asciiTheme="majorBidi" w:hAnsiTheme="majorBidi" w:cstheme="majorBidi" w:hint="cs"/>
          <w:cs/>
        </w:rPr>
        <w:t>อนุมัติ</w:t>
      </w:r>
      <w:r w:rsidRPr="00154ED3">
        <w:rPr>
          <w:rFonts w:asciiTheme="majorBidi" w:hAnsiTheme="majorBidi" w:cstheme="majorBidi"/>
          <w:shd w:val="clear" w:color="auto" w:fill="FFFFFF"/>
          <w:cs/>
        </w:rPr>
        <w:t>จ่ายเงินปันผลสำหรับ</w:t>
      </w:r>
      <w:r w:rsidRPr="00154ED3">
        <w:rPr>
          <w:rFonts w:asciiTheme="majorBidi" w:hAnsiTheme="majorBidi" w:cstheme="majorBidi" w:hint="cs"/>
          <w:shd w:val="clear" w:color="auto" w:fill="FFFFFF"/>
          <w:cs/>
        </w:rPr>
        <w:t>ผลประกอบการ</w:t>
      </w:r>
      <w:r w:rsidRPr="00154ED3">
        <w:rPr>
          <w:rFonts w:asciiTheme="majorBidi" w:hAnsiTheme="majorBidi" w:cstheme="majorBidi"/>
          <w:cs/>
        </w:rPr>
        <w:t>ปี</w:t>
      </w:r>
      <w:r w:rsidRPr="00154ED3">
        <w:rPr>
          <w:rFonts w:asciiTheme="majorBidi" w:hAnsiTheme="majorBidi" w:cstheme="majorBidi"/>
        </w:rPr>
        <w:t xml:space="preserve"> 256</w:t>
      </w:r>
      <w:r w:rsidR="00F73711" w:rsidRPr="00154ED3">
        <w:rPr>
          <w:rFonts w:asciiTheme="majorBidi" w:hAnsiTheme="majorBidi" w:cstheme="majorBidi"/>
        </w:rPr>
        <w:t>8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/>
          <w:cs/>
        </w:rPr>
        <w:t xml:space="preserve">ในอัตราหุ้นละ </w:t>
      </w:r>
      <w:r w:rsidRPr="00154ED3">
        <w:rPr>
          <w:rFonts w:asciiTheme="majorBidi" w:hAnsiTheme="majorBidi"/>
        </w:rPr>
        <w:t>0.1</w:t>
      </w:r>
      <w:r w:rsidR="00F73711" w:rsidRPr="00154ED3">
        <w:rPr>
          <w:rFonts w:asciiTheme="majorBidi" w:hAnsiTheme="majorBidi"/>
        </w:rPr>
        <w:t>5</w:t>
      </w:r>
      <w:r w:rsidRPr="00154ED3">
        <w:rPr>
          <w:rFonts w:asciiTheme="majorBidi" w:hAnsiTheme="majorBidi"/>
          <w:cs/>
        </w:rPr>
        <w:t xml:space="preserve"> บาท ให้แก่ผู้ถือหุ้นเฉพาะผู้ที่มีสิทธิรับเงินปันผล </w:t>
      </w:r>
      <w:r w:rsidR="002B71E0" w:rsidRPr="00154ED3">
        <w:rPr>
          <w:rFonts w:asciiTheme="majorBidi" w:hAnsiTheme="majorBidi" w:cstheme="majorBidi"/>
          <w:shd w:val="clear" w:color="auto" w:fill="FFFFFF"/>
          <w:cs/>
        </w:rPr>
        <w:t>โดย</w:t>
      </w:r>
      <w:r w:rsidR="002B71E0" w:rsidRPr="00154ED3">
        <w:rPr>
          <w:rFonts w:asciiTheme="majorBidi" w:hAnsiTheme="majorBidi" w:cstheme="majorBidi" w:hint="cs"/>
          <w:shd w:val="clear" w:color="auto" w:fill="FFFFFF"/>
          <w:cs/>
        </w:rPr>
        <w:t>บริษัท</w:t>
      </w:r>
      <w:r w:rsidR="002B71E0" w:rsidRPr="00154ED3">
        <w:rPr>
          <w:rFonts w:asciiTheme="majorBidi" w:hAnsiTheme="majorBidi"/>
          <w:shd w:val="clear" w:color="auto" w:fill="FFFFFF"/>
          <w:cs/>
        </w:rPr>
        <w:t>ย่อยของกลุ่มบริษัท</w:t>
      </w:r>
      <w:r w:rsidR="002B71E0" w:rsidRPr="00154ED3">
        <w:rPr>
          <w:rFonts w:asciiTheme="majorBidi" w:hAnsiTheme="majorBidi" w:cstheme="majorBidi" w:hint="cs"/>
          <w:shd w:val="clear" w:color="auto" w:fill="FFFFFF"/>
          <w:cs/>
        </w:rPr>
        <w:t>ได้</w:t>
      </w:r>
      <w:r w:rsidR="002B71E0" w:rsidRPr="00154ED3">
        <w:rPr>
          <w:rFonts w:asciiTheme="majorBidi" w:hAnsiTheme="majorBidi" w:cstheme="majorBidi"/>
          <w:shd w:val="clear" w:color="auto" w:fill="FFFFFF"/>
          <w:cs/>
        </w:rPr>
        <w:t>จ่ายเงินปันผล</w:t>
      </w:r>
      <w:r w:rsidR="002B71E0" w:rsidRPr="00154ED3">
        <w:rPr>
          <w:rFonts w:asciiTheme="majorBidi" w:hAnsiTheme="majorBidi" w:cstheme="majorBidi" w:hint="cs"/>
          <w:shd w:val="clear" w:color="auto" w:fill="FFFFFF"/>
          <w:cs/>
        </w:rPr>
        <w:t>ดังกล่าวแล้ว</w:t>
      </w:r>
      <w:r w:rsidRPr="00154ED3">
        <w:rPr>
          <w:rFonts w:asciiTheme="majorBidi" w:hAnsiTheme="majorBidi"/>
          <w:spacing w:val="2"/>
          <w:cs/>
        </w:rPr>
        <w:t xml:space="preserve">ในวันที่ </w:t>
      </w:r>
      <w:r w:rsidR="002B71E0" w:rsidRPr="00154ED3">
        <w:rPr>
          <w:rFonts w:asciiTheme="majorBidi" w:hAnsiTheme="majorBidi"/>
          <w:spacing w:val="2"/>
          <w:cs/>
        </w:rPr>
        <w:br/>
      </w:r>
      <w:r w:rsidRPr="00154ED3">
        <w:rPr>
          <w:rFonts w:asciiTheme="majorBidi" w:hAnsiTheme="majorBidi"/>
          <w:spacing w:val="2"/>
        </w:rPr>
        <w:t xml:space="preserve">30 </w:t>
      </w:r>
      <w:r w:rsidRPr="00154ED3">
        <w:rPr>
          <w:rFonts w:asciiTheme="majorBidi" w:hAnsiTheme="majorBidi" w:cstheme="majorBidi"/>
          <w:shd w:val="clear" w:color="auto" w:fill="FFFFFF"/>
          <w:cs/>
        </w:rPr>
        <w:t>เมษายน</w:t>
      </w:r>
      <w:r w:rsidRPr="00154ED3">
        <w:rPr>
          <w:rFonts w:asciiTheme="majorBidi" w:hAnsiTheme="majorBidi"/>
          <w:spacing w:val="2"/>
        </w:rPr>
        <w:t xml:space="preserve"> 256</w:t>
      </w:r>
      <w:r w:rsidR="00F73711" w:rsidRPr="00154ED3">
        <w:rPr>
          <w:rFonts w:asciiTheme="majorBidi" w:hAnsiTheme="majorBidi"/>
          <w:spacing w:val="2"/>
        </w:rPr>
        <w:t>9</w:t>
      </w:r>
    </w:p>
    <w:p w14:paraId="7B06AE22" w14:textId="77777777" w:rsidR="009546A8" w:rsidRPr="00154ED3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FFFFFF"/>
        </w:rPr>
      </w:pPr>
    </w:p>
    <w:p w14:paraId="11AD67BA" w14:textId="32C2287F" w:rsidR="009546A8" w:rsidRPr="00154ED3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  <w:r w:rsidRPr="00154ED3">
        <w:rPr>
          <w:rFonts w:asciiTheme="majorBidi" w:hAnsiTheme="majorBidi" w:cstheme="majorBidi"/>
          <w:cs/>
        </w:rPr>
        <w:t>ในวันที่</w:t>
      </w:r>
      <w:r w:rsidRPr="00154ED3">
        <w:rPr>
          <w:rFonts w:asciiTheme="majorBidi" w:hAnsiTheme="majorBidi" w:cstheme="majorBidi"/>
        </w:rPr>
        <w:t xml:space="preserve"> </w:t>
      </w:r>
      <w:r w:rsidR="00F73711" w:rsidRPr="00154ED3">
        <w:rPr>
          <w:rFonts w:asciiTheme="majorBidi" w:hAnsiTheme="majorBidi" w:cstheme="majorBidi"/>
        </w:rPr>
        <w:t>9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/>
          <w:cs/>
        </w:rPr>
        <w:t xml:space="preserve">เมษายน </w:t>
      </w:r>
      <w:r w:rsidRPr="00154ED3">
        <w:rPr>
          <w:rFonts w:asciiTheme="majorBidi" w:hAnsiTheme="majorBidi" w:cstheme="majorBidi"/>
        </w:rPr>
        <w:t>256</w:t>
      </w:r>
      <w:r w:rsidR="00F73711" w:rsidRPr="00154ED3">
        <w:rPr>
          <w:rFonts w:asciiTheme="majorBidi" w:hAnsiTheme="majorBidi" w:cstheme="majorBidi"/>
        </w:rPr>
        <w:t>9</w:t>
      </w:r>
      <w:r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 w:cstheme="majorBidi"/>
        </w:rPr>
        <w:t>256</w:t>
      </w:r>
      <w:r w:rsidR="00F73711" w:rsidRPr="00154ED3">
        <w:rPr>
          <w:rFonts w:asciiTheme="majorBidi" w:hAnsiTheme="majorBidi" w:cstheme="majorBidi"/>
        </w:rPr>
        <w:t>9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 w:cstheme="majorBidi" w:hint="cs"/>
          <w:cs/>
        </w:rPr>
        <w:t>ของบริษัท</w:t>
      </w:r>
      <w:r w:rsidR="00C70B4D" w:rsidRPr="00154ED3">
        <w:rPr>
          <w:rFonts w:asciiTheme="majorBidi" w:hAnsiTheme="majorBidi" w:cstheme="majorBidi"/>
        </w:rPr>
        <w:t xml:space="preserve"> </w:t>
      </w:r>
      <w:r w:rsidRPr="00154ED3">
        <w:rPr>
          <w:rFonts w:asciiTheme="majorBidi" w:hAnsiTheme="majorBidi" w:cstheme="majorBidi" w:hint="cs"/>
          <w:cs/>
        </w:rPr>
        <w:t xml:space="preserve">บีซีพีจี จำกัด </w:t>
      </w:r>
      <w:r w:rsidRPr="00154ED3">
        <w:rPr>
          <w:rFonts w:asciiTheme="majorBidi" w:hAnsiTheme="majorBidi" w:cstheme="majorBidi"/>
        </w:rPr>
        <w:t>(</w:t>
      </w:r>
      <w:r w:rsidRPr="00154ED3">
        <w:rPr>
          <w:rFonts w:asciiTheme="majorBidi" w:hAnsiTheme="majorBidi" w:cstheme="majorBidi" w:hint="cs"/>
          <w:cs/>
        </w:rPr>
        <w:t>มหาชน</w:t>
      </w:r>
      <w:r w:rsidRPr="00154ED3">
        <w:rPr>
          <w:rFonts w:asciiTheme="majorBidi" w:hAnsiTheme="majorBidi" w:cstheme="majorBidi"/>
        </w:rPr>
        <w:t>)</w:t>
      </w:r>
      <w:r w:rsidRPr="00154ED3">
        <w:rPr>
          <w:rFonts w:asciiTheme="majorBidi" w:hAnsiTheme="majorBidi" w:cstheme="majorBidi" w:hint="cs"/>
          <w:cs/>
        </w:rPr>
        <w:t xml:space="preserve"> ซึ่งเป็นบริษัทย่อยของกลุ่มบริษัท</w:t>
      </w:r>
      <w:r w:rsidRPr="00154ED3">
        <w:rPr>
          <w:rFonts w:asciiTheme="majorBidi" w:hAnsiTheme="majorBidi" w:cstheme="majorBidi" w:hint="cs"/>
        </w:rPr>
        <w:t xml:space="preserve"> </w:t>
      </w:r>
      <w:r w:rsidRPr="00154ED3">
        <w:rPr>
          <w:rFonts w:asciiTheme="majorBidi" w:hAnsiTheme="majorBidi" w:cstheme="majorBidi"/>
          <w:cs/>
        </w:rPr>
        <w:t>มีมติ</w:t>
      </w:r>
      <w:r w:rsidRPr="00154ED3">
        <w:rPr>
          <w:rFonts w:asciiTheme="majorBidi" w:hAnsiTheme="majorBidi" w:cstheme="majorBidi" w:hint="cs"/>
          <w:cs/>
        </w:rPr>
        <w:t>อนุมัติ</w:t>
      </w:r>
      <w:r w:rsidRPr="00154ED3">
        <w:rPr>
          <w:rFonts w:asciiTheme="majorBidi" w:hAnsiTheme="majorBidi" w:cstheme="majorBidi"/>
          <w:shd w:val="clear" w:color="auto" w:fill="FFFFFF"/>
          <w:cs/>
        </w:rPr>
        <w:t>จ่ายเงินปันผลสำหรับ</w:t>
      </w:r>
      <w:r w:rsidRPr="00154ED3">
        <w:rPr>
          <w:rFonts w:asciiTheme="majorBidi" w:hAnsiTheme="majorBidi" w:cstheme="majorBidi" w:hint="cs"/>
          <w:shd w:val="clear" w:color="auto" w:fill="FFFFFF"/>
          <w:cs/>
        </w:rPr>
        <w:t>ผลประกอบการ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ปี </w:t>
      </w:r>
      <w:r w:rsidRPr="00154ED3">
        <w:rPr>
          <w:rFonts w:asciiTheme="majorBidi" w:hAnsiTheme="majorBidi" w:cstheme="majorBidi"/>
          <w:shd w:val="clear" w:color="auto" w:fill="FFFFFF"/>
        </w:rPr>
        <w:t>256</w:t>
      </w:r>
      <w:r w:rsidR="00F73711" w:rsidRPr="00154ED3">
        <w:rPr>
          <w:rFonts w:asciiTheme="majorBidi" w:hAnsiTheme="majorBidi" w:cstheme="majorBidi"/>
          <w:shd w:val="clear" w:color="auto" w:fill="FFFFFF"/>
        </w:rPr>
        <w:t>8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 ในอัตราหุ้นละ </w:t>
      </w:r>
      <w:r w:rsidRPr="00154ED3">
        <w:rPr>
          <w:rFonts w:asciiTheme="majorBidi" w:hAnsiTheme="majorBidi" w:cstheme="majorBidi"/>
          <w:shd w:val="clear" w:color="auto" w:fill="FFFFFF"/>
        </w:rPr>
        <w:t>0.</w:t>
      </w:r>
      <w:r w:rsidR="00F73711" w:rsidRPr="00154ED3">
        <w:rPr>
          <w:rFonts w:asciiTheme="majorBidi" w:hAnsiTheme="majorBidi" w:cstheme="majorBidi"/>
          <w:shd w:val="clear" w:color="auto" w:fill="FFFFFF"/>
        </w:rPr>
        <w:t>35</w:t>
      </w:r>
      <w:r w:rsidRPr="00154ED3">
        <w:rPr>
          <w:rFonts w:asciiTheme="majorBidi" w:hAnsiTheme="majorBidi" w:cstheme="majorBidi"/>
          <w:shd w:val="clear" w:color="auto" w:fill="FFFFFF"/>
        </w:rPr>
        <w:t xml:space="preserve"> </w:t>
      </w:r>
      <w:r w:rsidRPr="00154ED3">
        <w:rPr>
          <w:rFonts w:asciiTheme="majorBidi" w:hAnsiTheme="majorBidi" w:cstheme="majorBidi"/>
          <w:shd w:val="clear" w:color="auto" w:fill="FFFFFF"/>
          <w:cs/>
        </w:rPr>
        <w:t>บาท ซึ่งบริษัท</w:t>
      </w:r>
      <w:r w:rsidRPr="00154ED3">
        <w:rPr>
          <w:rFonts w:asciiTheme="majorBidi" w:hAnsiTheme="majorBidi" w:cstheme="majorBidi" w:hint="cs"/>
          <w:shd w:val="clear" w:color="auto" w:fill="FFFFFF"/>
          <w:cs/>
        </w:rPr>
        <w:t>ย่อย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ได้จ่ายเงินปันผลระหว่างกาลไปแล้วในอัตราหุ้นละ </w:t>
      </w:r>
      <w:r w:rsidRPr="00154ED3">
        <w:rPr>
          <w:rFonts w:asciiTheme="majorBidi" w:hAnsiTheme="majorBidi" w:cstheme="majorBidi"/>
          <w:shd w:val="clear" w:color="auto" w:fill="FFFFFF"/>
        </w:rPr>
        <w:t xml:space="preserve">0.10 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บาท และจ่ายเงินปันผลงวดสุดท้ายในอัตราหุ้นละ </w:t>
      </w:r>
      <w:r w:rsidRPr="00154ED3">
        <w:rPr>
          <w:rFonts w:asciiTheme="majorBidi" w:hAnsiTheme="majorBidi" w:cstheme="majorBidi"/>
          <w:shd w:val="clear" w:color="auto" w:fill="FFFFFF"/>
        </w:rPr>
        <w:t>0.</w:t>
      </w:r>
      <w:r w:rsidR="00F73711" w:rsidRPr="00154ED3">
        <w:rPr>
          <w:rFonts w:asciiTheme="majorBidi" w:hAnsiTheme="majorBidi" w:cstheme="majorBidi"/>
          <w:shd w:val="clear" w:color="auto" w:fill="FFFFFF"/>
        </w:rPr>
        <w:t>25</w:t>
      </w:r>
      <w:r w:rsidRPr="00154ED3">
        <w:rPr>
          <w:rFonts w:asciiTheme="majorBidi" w:hAnsiTheme="majorBidi" w:cstheme="majorBidi"/>
          <w:shd w:val="clear" w:color="auto" w:fill="FFFFFF"/>
        </w:rPr>
        <w:t xml:space="preserve"> 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บาท ให้แก่ผู้ถือหุ้นเฉพาะผู้ที่มีสิทธิรับเงินปันผล </w:t>
      </w:r>
      <w:r w:rsidR="002B71E0" w:rsidRPr="00154ED3">
        <w:rPr>
          <w:rFonts w:asciiTheme="majorBidi" w:hAnsiTheme="majorBidi" w:cstheme="majorBidi"/>
          <w:shd w:val="clear" w:color="auto" w:fill="FFFFFF"/>
          <w:cs/>
        </w:rPr>
        <w:t>โดย</w:t>
      </w:r>
      <w:r w:rsidR="002B71E0" w:rsidRPr="00154ED3">
        <w:rPr>
          <w:rFonts w:asciiTheme="majorBidi" w:hAnsiTheme="majorBidi" w:cstheme="majorBidi" w:hint="cs"/>
          <w:shd w:val="clear" w:color="auto" w:fill="FFFFFF"/>
          <w:cs/>
        </w:rPr>
        <w:t>บริษัท</w:t>
      </w:r>
      <w:r w:rsidR="002B71E0" w:rsidRPr="00154ED3">
        <w:rPr>
          <w:rFonts w:asciiTheme="majorBidi" w:hAnsiTheme="majorBidi"/>
          <w:shd w:val="clear" w:color="auto" w:fill="FFFFFF"/>
          <w:cs/>
        </w:rPr>
        <w:t>ย่อยของกลุ่มบริษัท</w:t>
      </w:r>
      <w:r w:rsidR="002B71E0" w:rsidRPr="00154ED3">
        <w:rPr>
          <w:rFonts w:asciiTheme="majorBidi" w:hAnsiTheme="majorBidi" w:cstheme="majorBidi" w:hint="cs"/>
          <w:shd w:val="clear" w:color="auto" w:fill="FFFFFF"/>
          <w:cs/>
        </w:rPr>
        <w:t>ได้</w:t>
      </w:r>
      <w:r w:rsidR="002B71E0" w:rsidRPr="00154ED3">
        <w:rPr>
          <w:rFonts w:asciiTheme="majorBidi" w:hAnsiTheme="majorBidi" w:cstheme="majorBidi"/>
          <w:shd w:val="clear" w:color="auto" w:fill="FFFFFF"/>
          <w:cs/>
        </w:rPr>
        <w:t>จ่ายเงินปันผล</w:t>
      </w:r>
      <w:r w:rsidR="002B71E0" w:rsidRPr="00154ED3">
        <w:rPr>
          <w:rFonts w:asciiTheme="majorBidi" w:hAnsiTheme="majorBidi" w:cstheme="majorBidi" w:hint="cs"/>
          <w:shd w:val="clear" w:color="auto" w:fill="FFFFFF"/>
          <w:cs/>
        </w:rPr>
        <w:t>ดังกล่าวแล้ว</w:t>
      </w:r>
      <w:r w:rsidRPr="00154ED3">
        <w:rPr>
          <w:rFonts w:asciiTheme="majorBidi" w:hAnsiTheme="majorBidi" w:cstheme="majorBidi"/>
          <w:shd w:val="clear" w:color="auto" w:fill="FFFFFF"/>
          <w:cs/>
        </w:rPr>
        <w:t>ในวันที่</w:t>
      </w:r>
      <w:r w:rsidRPr="00154ED3">
        <w:rPr>
          <w:rFonts w:asciiTheme="majorBidi" w:hAnsiTheme="majorBidi" w:cstheme="majorBidi"/>
          <w:shd w:val="clear" w:color="auto" w:fill="FFFFFF"/>
        </w:rPr>
        <w:t xml:space="preserve"> </w:t>
      </w:r>
      <w:r w:rsidR="002B71E0" w:rsidRPr="00154ED3">
        <w:rPr>
          <w:rFonts w:asciiTheme="majorBidi" w:hAnsiTheme="majorBidi" w:cstheme="majorBidi"/>
          <w:shd w:val="clear" w:color="auto" w:fill="FFFFFF"/>
          <w:cs/>
        </w:rPr>
        <w:br/>
      </w:r>
      <w:r w:rsidRPr="00154ED3">
        <w:rPr>
          <w:rFonts w:asciiTheme="majorBidi" w:hAnsiTheme="majorBidi" w:cstheme="majorBidi"/>
          <w:shd w:val="clear" w:color="auto" w:fill="FFFFFF"/>
        </w:rPr>
        <w:t>2</w:t>
      </w:r>
      <w:r w:rsidR="00F73711" w:rsidRPr="00154ED3">
        <w:rPr>
          <w:rFonts w:asciiTheme="majorBidi" w:hAnsiTheme="majorBidi" w:cstheme="majorBidi"/>
          <w:shd w:val="clear" w:color="auto" w:fill="FFFFFF"/>
        </w:rPr>
        <w:t>3</w:t>
      </w:r>
      <w:r w:rsidRPr="00154ED3">
        <w:rPr>
          <w:rFonts w:asciiTheme="majorBidi" w:hAnsiTheme="majorBidi" w:cstheme="majorBidi"/>
          <w:shd w:val="clear" w:color="auto" w:fill="FFFFFF"/>
        </w:rPr>
        <w:t xml:space="preserve"> </w:t>
      </w:r>
      <w:r w:rsidRPr="00154ED3">
        <w:rPr>
          <w:rFonts w:asciiTheme="majorBidi" w:hAnsiTheme="majorBidi" w:cstheme="majorBidi"/>
          <w:shd w:val="clear" w:color="auto" w:fill="FFFFFF"/>
          <w:cs/>
        </w:rPr>
        <w:t xml:space="preserve">เมษายน </w:t>
      </w:r>
      <w:r w:rsidRPr="00154ED3">
        <w:rPr>
          <w:rFonts w:asciiTheme="majorBidi" w:hAnsiTheme="majorBidi" w:cstheme="majorBidi"/>
          <w:shd w:val="clear" w:color="auto" w:fill="FFFFFF"/>
        </w:rPr>
        <w:t>256</w:t>
      </w:r>
      <w:r w:rsidR="00F73711" w:rsidRPr="00154ED3">
        <w:rPr>
          <w:rFonts w:asciiTheme="majorBidi" w:hAnsiTheme="majorBidi" w:cstheme="majorBidi"/>
          <w:shd w:val="clear" w:color="auto" w:fill="FFFFFF"/>
        </w:rPr>
        <w:t>9</w:t>
      </w:r>
    </w:p>
    <w:p w14:paraId="5AF49C2D" w14:textId="77777777" w:rsidR="00C6657F" w:rsidRPr="00154ED3" w:rsidRDefault="00C6657F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</w:p>
    <w:p w14:paraId="3EF9D73D" w14:textId="27DDC486" w:rsidR="00C6657F" w:rsidRPr="00154ED3" w:rsidRDefault="00432241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154ED3">
        <w:rPr>
          <w:rFonts w:asciiTheme="majorBidi" w:hAnsiTheme="majorBidi"/>
          <w:i/>
          <w:iCs/>
          <w:cs/>
        </w:rPr>
        <w:t xml:space="preserve">การจำหน่ายส่วนได้เสียของการลงทุนในแหล่งปิโตรเลียม </w:t>
      </w:r>
      <w:r w:rsidRPr="00154ED3">
        <w:rPr>
          <w:rFonts w:asciiTheme="majorBidi" w:hAnsiTheme="majorBidi" w:cstheme="majorBidi"/>
          <w:i/>
          <w:iCs/>
        </w:rPr>
        <w:t>Mistral (</w:t>
      </w:r>
      <w:r w:rsidRPr="00154ED3">
        <w:rPr>
          <w:rFonts w:asciiTheme="majorBidi" w:hAnsiTheme="majorBidi"/>
          <w:i/>
          <w:iCs/>
          <w:cs/>
        </w:rPr>
        <w:t>ใบอนุญาตการสำรวจ 1119)</w:t>
      </w:r>
    </w:p>
    <w:p w14:paraId="7043F7D5" w14:textId="77777777" w:rsidR="00C6657F" w:rsidRPr="00154ED3" w:rsidRDefault="00C6657F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78C9CED8" w14:textId="03A74487" w:rsidR="00137F20" w:rsidRDefault="00C6657F" w:rsidP="00624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  <w:r w:rsidRPr="00154ED3">
        <w:rPr>
          <w:rFonts w:asciiTheme="majorBidi" w:hAnsiTheme="majorBidi" w:cstheme="majorBidi" w:hint="cs"/>
          <w:cs/>
        </w:rPr>
        <w:t xml:space="preserve">ในเดือนเมษายน </w:t>
      </w:r>
      <w:r w:rsidR="001612E6" w:rsidRPr="00154ED3">
        <w:rPr>
          <w:rFonts w:asciiTheme="majorBidi" w:hAnsiTheme="majorBidi" w:cstheme="majorBidi"/>
        </w:rPr>
        <w:t>2569</w:t>
      </w:r>
      <w:r w:rsidRPr="00154ED3">
        <w:rPr>
          <w:rFonts w:asciiTheme="majorBidi" w:hAnsiTheme="majorBidi" w:cstheme="majorBidi"/>
        </w:rPr>
        <w:t xml:space="preserve"> OKEA ASA (“OKEA”) </w:t>
      </w:r>
      <w:r w:rsidRPr="00154ED3">
        <w:rPr>
          <w:rFonts w:asciiTheme="majorBidi" w:hAnsiTheme="majorBidi"/>
          <w:cs/>
        </w:rPr>
        <w:t>ซึ่งเป็นบริษัทย่อยทางอ้อมของกลุ่มบริษัท</w:t>
      </w:r>
      <w:r w:rsidRPr="00154ED3">
        <w:rPr>
          <w:rFonts w:asciiTheme="majorBidi" w:hAnsiTheme="majorBidi"/>
        </w:rPr>
        <w:t xml:space="preserve"> </w:t>
      </w:r>
      <w:r w:rsidRPr="00154ED3">
        <w:rPr>
          <w:rFonts w:asciiTheme="majorBidi" w:hAnsiTheme="majorBidi"/>
          <w:cs/>
        </w:rPr>
        <w:t>ได้ลงนามใน</w:t>
      </w:r>
      <w:r w:rsidR="000E5C6D" w:rsidRPr="00154ED3">
        <w:rPr>
          <w:rFonts w:asciiTheme="majorBidi" w:hAnsiTheme="majorBidi"/>
          <w:cs/>
        </w:rPr>
        <w:br/>
      </w:r>
      <w:r w:rsidRPr="00154ED3">
        <w:rPr>
          <w:rFonts w:asciiTheme="majorBidi" w:hAnsiTheme="majorBidi"/>
          <w:cs/>
        </w:rPr>
        <w:t>สัญญาซื้อขายกับ</w:t>
      </w:r>
      <w:r w:rsidRPr="00154ED3">
        <w:rPr>
          <w:rFonts w:asciiTheme="majorBidi" w:hAnsiTheme="majorBidi"/>
        </w:rPr>
        <w:t xml:space="preserve"> </w:t>
      </w:r>
      <w:proofErr w:type="spellStart"/>
      <w:r w:rsidRPr="00154ED3">
        <w:rPr>
          <w:rFonts w:asciiTheme="majorBidi" w:hAnsiTheme="majorBidi"/>
        </w:rPr>
        <w:t>Japex</w:t>
      </w:r>
      <w:proofErr w:type="spellEnd"/>
      <w:r w:rsidRPr="00154ED3">
        <w:rPr>
          <w:rFonts w:asciiTheme="majorBidi" w:hAnsiTheme="majorBidi"/>
        </w:rPr>
        <w:t xml:space="preserve"> Norge AS (“JAPEX”) </w:t>
      </w:r>
      <w:r w:rsidR="00624A5E" w:rsidRPr="00154ED3">
        <w:rPr>
          <w:rFonts w:asciiTheme="majorBidi" w:hAnsiTheme="majorBidi"/>
          <w:cs/>
        </w:rPr>
        <w:t>เพื่อจำหน่าย</w:t>
      </w:r>
      <w:r w:rsidR="000E5C6D" w:rsidRPr="00154ED3">
        <w:rPr>
          <w:rFonts w:asciiTheme="majorBidi" w:hAnsiTheme="majorBidi"/>
          <w:cs/>
        </w:rPr>
        <w:t>ส่วนได้เสียของการลงทุน</w:t>
      </w:r>
      <w:r w:rsidR="000E5C6D" w:rsidRPr="00154ED3">
        <w:rPr>
          <w:rFonts w:asciiTheme="majorBidi" w:hAnsiTheme="majorBidi" w:hint="cs"/>
          <w:cs/>
        </w:rPr>
        <w:t xml:space="preserve"> </w:t>
      </w:r>
      <w:r w:rsidR="00624A5E" w:rsidRPr="00154ED3">
        <w:rPr>
          <w:rFonts w:asciiTheme="majorBidi" w:hAnsiTheme="majorBidi"/>
          <w:cs/>
        </w:rPr>
        <w:t>(</w:t>
      </w:r>
      <w:r w:rsidR="00624A5E" w:rsidRPr="00154ED3">
        <w:rPr>
          <w:rFonts w:asciiTheme="majorBidi" w:hAnsiTheme="majorBidi"/>
        </w:rPr>
        <w:t xml:space="preserve">working interest) </w:t>
      </w:r>
      <w:r w:rsidR="000E5C6D" w:rsidRPr="00154ED3">
        <w:rPr>
          <w:rFonts w:asciiTheme="majorBidi" w:hAnsiTheme="majorBidi"/>
          <w:cs/>
        </w:rPr>
        <w:br/>
      </w:r>
      <w:r w:rsidR="00624A5E" w:rsidRPr="00154ED3">
        <w:rPr>
          <w:rFonts w:asciiTheme="majorBidi" w:hAnsiTheme="majorBidi"/>
          <w:cs/>
        </w:rPr>
        <w:t xml:space="preserve">ร้อยละ </w:t>
      </w:r>
      <w:r w:rsidR="000E5C6D" w:rsidRPr="00154ED3">
        <w:rPr>
          <w:rFonts w:asciiTheme="majorBidi" w:hAnsiTheme="majorBidi"/>
        </w:rPr>
        <w:t>20</w:t>
      </w:r>
      <w:r w:rsidR="00624A5E" w:rsidRPr="00154ED3">
        <w:rPr>
          <w:rFonts w:asciiTheme="majorBidi" w:hAnsiTheme="majorBidi"/>
        </w:rPr>
        <w:t xml:space="preserve"> </w:t>
      </w:r>
      <w:r w:rsidR="00624A5E" w:rsidRPr="00154ED3">
        <w:rPr>
          <w:rFonts w:asciiTheme="majorBidi" w:hAnsiTheme="majorBidi"/>
          <w:cs/>
        </w:rPr>
        <w:t xml:space="preserve">ในแหล่งปิโตรเลียม </w:t>
      </w:r>
      <w:r w:rsidR="00624A5E" w:rsidRPr="00154ED3">
        <w:rPr>
          <w:rFonts w:asciiTheme="majorBidi" w:hAnsiTheme="majorBidi"/>
        </w:rPr>
        <w:t>Mistral (</w:t>
      </w:r>
      <w:r w:rsidR="00624A5E" w:rsidRPr="00154ED3">
        <w:rPr>
          <w:rFonts w:asciiTheme="majorBidi" w:hAnsiTheme="majorBidi"/>
          <w:cs/>
        </w:rPr>
        <w:t xml:space="preserve">ใบอนุญาตการสำรวจ </w:t>
      </w:r>
      <w:r w:rsidR="000E5C6D" w:rsidRPr="00154ED3">
        <w:rPr>
          <w:rFonts w:asciiTheme="majorBidi" w:hAnsiTheme="majorBidi"/>
        </w:rPr>
        <w:t>1119</w:t>
      </w:r>
      <w:r w:rsidR="00624A5E" w:rsidRPr="00154ED3">
        <w:rPr>
          <w:rFonts w:asciiTheme="majorBidi" w:hAnsiTheme="majorBidi"/>
        </w:rPr>
        <w:t>)</w:t>
      </w:r>
      <w:r w:rsidR="00624A5E" w:rsidRPr="00154ED3">
        <w:rPr>
          <w:rFonts w:asciiTheme="majorBidi" w:hAnsiTheme="majorBidi" w:hint="cs"/>
          <w:cs/>
        </w:rPr>
        <w:t xml:space="preserve"> </w:t>
      </w:r>
      <w:r w:rsidRPr="00154ED3">
        <w:rPr>
          <w:rFonts w:asciiTheme="majorBidi" w:hAnsiTheme="majorBidi" w:hint="cs"/>
          <w:cs/>
        </w:rPr>
        <w:t>โดยกำหนดค่าตอบแทนคงที่</w:t>
      </w:r>
      <w:r w:rsidR="00624A5E" w:rsidRPr="00154ED3">
        <w:rPr>
          <w:rFonts w:asciiTheme="majorBidi" w:hAnsiTheme="majorBidi" w:hint="cs"/>
          <w:cs/>
        </w:rPr>
        <w:t>ใน</w:t>
      </w:r>
      <w:r w:rsidRPr="00154ED3">
        <w:rPr>
          <w:rFonts w:asciiTheme="majorBidi" w:hAnsiTheme="majorBidi" w:hint="cs"/>
          <w:cs/>
        </w:rPr>
        <w:t>มูลค่า</w:t>
      </w:r>
      <w:r w:rsidRPr="00154ED3">
        <w:rPr>
          <w:rFonts w:asciiTheme="majorBidi" w:hAnsiTheme="majorBidi"/>
        </w:rPr>
        <w:t xml:space="preserve"> </w:t>
      </w:r>
      <w:r w:rsidR="000E5C6D" w:rsidRPr="00154ED3">
        <w:rPr>
          <w:rFonts w:asciiTheme="majorBidi" w:hAnsiTheme="majorBidi"/>
          <w:cs/>
        </w:rPr>
        <w:br/>
      </w:r>
      <w:r w:rsidR="000E5C6D" w:rsidRPr="00154ED3">
        <w:rPr>
          <w:rFonts w:asciiTheme="majorBidi" w:hAnsiTheme="majorBidi"/>
        </w:rPr>
        <w:t>30</w:t>
      </w:r>
      <w:r w:rsidRPr="00154ED3">
        <w:rPr>
          <w:rFonts w:asciiTheme="majorBidi" w:hAnsiTheme="majorBidi"/>
        </w:rPr>
        <w:t xml:space="preserve"> </w:t>
      </w:r>
      <w:r w:rsidR="00137F20" w:rsidRPr="00154ED3">
        <w:rPr>
          <w:rFonts w:asciiTheme="majorBidi" w:hAnsiTheme="majorBidi"/>
          <w:cs/>
        </w:rPr>
        <w:t>ล้านเหรียญสหรัฐ</w:t>
      </w:r>
      <w:r w:rsidR="00F131E5" w:rsidRPr="00154ED3">
        <w:rPr>
          <w:rFonts w:asciiTheme="majorBidi" w:hAnsiTheme="majorBidi"/>
          <w:cs/>
        </w:rPr>
        <w:t>ฯ</w:t>
      </w:r>
      <w:r w:rsidR="00624A5E" w:rsidRPr="00154ED3">
        <w:rPr>
          <w:rFonts w:asciiTheme="majorBidi" w:hAnsiTheme="majorBidi" w:hint="cs"/>
          <w:cs/>
        </w:rPr>
        <w:t xml:space="preserve"> </w:t>
      </w:r>
      <w:r w:rsidR="00137F20" w:rsidRPr="00154ED3">
        <w:rPr>
          <w:rFonts w:asciiTheme="majorBidi" w:hAnsiTheme="majorBidi" w:hint="cs"/>
          <w:cs/>
        </w:rPr>
        <w:t xml:space="preserve"> </w:t>
      </w:r>
      <w:r w:rsidR="00137F20" w:rsidRPr="00154ED3">
        <w:rPr>
          <w:rFonts w:asciiTheme="majorBidi" w:hAnsiTheme="majorBidi"/>
          <w:cs/>
        </w:rPr>
        <w:t xml:space="preserve">นอกจากนี้ </w:t>
      </w:r>
      <w:r w:rsidR="00137F20" w:rsidRPr="00154ED3">
        <w:rPr>
          <w:rFonts w:asciiTheme="majorBidi" w:hAnsiTheme="majorBidi" w:hint="cs"/>
          <w:cs/>
        </w:rPr>
        <w:t>ยังมีการ</w:t>
      </w:r>
      <w:r w:rsidR="00137F20" w:rsidRPr="00154ED3">
        <w:rPr>
          <w:rFonts w:asciiTheme="majorBidi" w:hAnsiTheme="majorBidi"/>
          <w:cs/>
        </w:rPr>
        <w:t>กำหนดค่าตอบแทนเพิ่มเติมแบบมีเงื่อนไข (</w:t>
      </w:r>
      <w:r w:rsidR="00137F20" w:rsidRPr="00154ED3">
        <w:rPr>
          <w:rFonts w:asciiTheme="majorBidi" w:hAnsiTheme="majorBidi"/>
        </w:rPr>
        <w:t xml:space="preserve">contingent consideration) </w:t>
      </w:r>
      <w:r w:rsidR="00137F20" w:rsidRPr="00154ED3">
        <w:rPr>
          <w:rFonts w:asciiTheme="majorBidi" w:hAnsiTheme="majorBidi"/>
          <w:cs/>
        </w:rPr>
        <w:t xml:space="preserve">เพื่อให้ </w:t>
      </w:r>
      <w:r w:rsidR="00137F20" w:rsidRPr="00154ED3">
        <w:rPr>
          <w:rFonts w:asciiTheme="majorBidi" w:hAnsiTheme="majorBidi"/>
        </w:rPr>
        <w:t xml:space="preserve">OKEA </w:t>
      </w:r>
      <w:r w:rsidR="00137F20" w:rsidRPr="00154ED3">
        <w:rPr>
          <w:rFonts w:asciiTheme="majorBidi" w:hAnsiTheme="majorBidi"/>
          <w:cs/>
        </w:rPr>
        <w:t xml:space="preserve">ยังคงมีสิทธิได้รับผลประโยชน์เพิ่มเติมในกรณีที่การค้นพบแหล่ง </w:t>
      </w:r>
      <w:r w:rsidR="00137F20" w:rsidRPr="00154ED3">
        <w:rPr>
          <w:rFonts w:asciiTheme="majorBidi" w:hAnsiTheme="majorBidi"/>
        </w:rPr>
        <w:t xml:space="preserve">Mistral Nord </w:t>
      </w:r>
      <w:r w:rsidR="00137F20" w:rsidRPr="00154ED3">
        <w:rPr>
          <w:rFonts w:asciiTheme="majorBidi" w:hAnsiTheme="majorBidi"/>
          <w:cs/>
        </w:rPr>
        <w:t>สามารถพัฒนา</w:t>
      </w:r>
      <w:r w:rsidR="00E218FF" w:rsidRPr="00154ED3">
        <w:rPr>
          <w:rFonts w:asciiTheme="majorBidi" w:hAnsiTheme="majorBidi"/>
        </w:rPr>
        <w:br/>
      </w:r>
      <w:r w:rsidR="00137F20" w:rsidRPr="00154ED3">
        <w:rPr>
          <w:rFonts w:asciiTheme="majorBidi" w:hAnsiTheme="majorBidi"/>
          <w:cs/>
        </w:rPr>
        <w:t xml:space="preserve">เชิงพาณิชย์ได้สำเร็จ </w:t>
      </w:r>
      <w:r w:rsidR="00137F20" w:rsidRPr="00154ED3">
        <w:rPr>
          <w:rFonts w:asciiTheme="majorBidi" w:hAnsiTheme="majorBidi" w:hint="cs"/>
          <w:cs/>
        </w:rPr>
        <w:t>ซึ่</w:t>
      </w:r>
      <w:r w:rsidR="00624A5E" w:rsidRPr="00154ED3">
        <w:rPr>
          <w:rFonts w:asciiTheme="majorBidi" w:hAnsiTheme="majorBidi" w:hint="cs"/>
          <w:cs/>
        </w:rPr>
        <w:t>ง</w:t>
      </w:r>
      <w:r w:rsidR="00137F20" w:rsidRPr="00154ED3">
        <w:rPr>
          <w:rFonts w:asciiTheme="majorBidi" w:hAnsiTheme="majorBidi"/>
          <w:cs/>
        </w:rPr>
        <w:t>ธุรกรรมดังกล่าวคาดว่าจะส่ง</w:t>
      </w:r>
      <w:r w:rsidR="00137F20" w:rsidRPr="00154ED3">
        <w:rPr>
          <w:rFonts w:asciiTheme="majorBidi" w:hAnsiTheme="majorBidi" w:hint="cs"/>
          <w:cs/>
        </w:rPr>
        <w:t>ผล</w:t>
      </w:r>
      <w:r w:rsidR="00137F20" w:rsidRPr="00154ED3">
        <w:rPr>
          <w:rFonts w:asciiTheme="majorBidi" w:hAnsiTheme="majorBidi"/>
          <w:cs/>
        </w:rPr>
        <w:t>ให้มีกำไรสุทธิเพิ่มขึ้น</w:t>
      </w:r>
      <w:r w:rsidR="00137F20" w:rsidRPr="00154ED3">
        <w:rPr>
          <w:rFonts w:asciiTheme="majorBidi" w:hAnsiTheme="majorBidi" w:hint="cs"/>
          <w:cs/>
        </w:rPr>
        <w:t>หลัง</w:t>
      </w:r>
      <w:r w:rsidR="00137F20" w:rsidRPr="00154ED3">
        <w:rPr>
          <w:rFonts w:asciiTheme="majorBidi" w:hAnsiTheme="majorBidi"/>
          <w:cs/>
        </w:rPr>
        <w:t xml:space="preserve">หักภาษีประมาณ </w:t>
      </w:r>
      <w:r w:rsidR="000E5C6D" w:rsidRPr="00154ED3">
        <w:rPr>
          <w:rFonts w:asciiTheme="majorBidi" w:hAnsiTheme="majorBidi"/>
        </w:rPr>
        <w:t>25</w:t>
      </w:r>
      <w:r w:rsidR="00137F20" w:rsidRPr="00154ED3">
        <w:rPr>
          <w:rFonts w:asciiTheme="majorBidi" w:hAnsiTheme="majorBidi"/>
          <w:cs/>
        </w:rPr>
        <w:t xml:space="preserve"> ล้านเหรียญสหรัฐ</w:t>
      </w:r>
      <w:r w:rsidR="00F131E5" w:rsidRPr="00154ED3">
        <w:rPr>
          <w:rFonts w:asciiTheme="majorBidi" w:hAnsiTheme="majorBidi"/>
          <w:cs/>
        </w:rPr>
        <w:t>ฯ</w:t>
      </w:r>
      <w:r w:rsidR="00137F20" w:rsidRPr="00154ED3">
        <w:rPr>
          <w:rFonts w:asciiTheme="majorBidi" w:hAnsiTheme="majorBidi" w:hint="cs"/>
          <w:cs/>
        </w:rPr>
        <w:t xml:space="preserve"> </w:t>
      </w:r>
      <w:r w:rsidR="00137F20" w:rsidRPr="00154ED3">
        <w:rPr>
          <w:rFonts w:asciiTheme="majorBidi" w:hAnsiTheme="majorBidi"/>
          <w:cs/>
        </w:rPr>
        <w:t xml:space="preserve">และคาดว่าจะดำเนินการแล้วเสร็จภายในสิ้นไตรมาส </w:t>
      </w:r>
      <w:r w:rsidR="00137F20" w:rsidRPr="00154ED3">
        <w:rPr>
          <w:rFonts w:asciiTheme="majorBidi" w:hAnsiTheme="majorBidi"/>
        </w:rPr>
        <w:t>3</w:t>
      </w:r>
      <w:r w:rsidR="00137F20" w:rsidRPr="00154ED3">
        <w:rPr>
          <w:rFonts w:asciiTheme="majorBidi" w:hAnsiTheme="majorBidi"/>
          <w:cs/>
        </w:rPr>
        <w:t xml:space="preserve"> ปี </w:t>
      </w:r>
      <w:r w:rsidR="00137F20" w:rsidRPr="00154ED3">
        <w:rPr>
          <w:rFonts w:asciiTheme="majorBidi" w:hAnsiTheme="majorBidi"/>
        </w:rPr>
        <w:t>2569</w:t>
      </w:r>
    </w:p>
    <w:p w14:paraId="0B8713B0" w14:textId="10CD34CC" w:rsidR="00C6657F" w:rsidRPr="00C6657F" w:rsidRDefault="00C6657F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sectPr w:rsidR="00C6657F" w:rsidRPr="00C6657F" w:rsidSect="00C21744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A57E3" w14:textId="77777777" w:rsidR="0014550A" w:rsidRDefault="0014550A">
      <w:r>
        <w:separator/>
      </w:r>
    </w:p>
    <w:p w14:paraId="48DA56C3" w14:textId="77777777" w:rsidR="0014550A" w:rsidRDefault="0014550A"/>
  </w:endnote>
  <w:endnote w:type="continuationSeparator" w:id="0">
    <w:p w14:paraId="4751B185" w14:textId="77777777" w:rsidR="0014550A" w:rsidRDefault="0014550A">
      <w:r>
        <w:continuationSeparator/>
      </w:r>
    </w:p>
    <w:p w14:paraId="24141CA6" w14:textId="77777777" w:rsidR="0014550A" w:rsidRDefault="0014550A"/>
  </w:endnote>
  <w:endnote w:type="continuationNotice" w:id="1">
    <w:p w14:paraId="21910E59" w14:textId="77777777" w:rsidR="0014550A" w:rsidRDefault="001455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A24B" w14:textId="77777777" w:rsidR="00DA4AAE" w:rsidRPr="00116F0A" w:rsidRDefault="00DA4AA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28C16B4" w14:textId="77777777" w:rsidR="00DA4AAE" w:rsidRPr="00146F25" w:rsidRDefault="00DA4AA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6EEAE" w14:textId="77777777" w:rsidR="0014550A" w:rsidRDefault="0014550A"/>
  </w:footnote>
  <w:footnote w:type="continuationSeparator" w:id="0">
    <w:p w14:paraId="0EB63175" w14:textId="77777777" w:rsidR="0014550A" w:rsidRDefault="0014550A">
      <w:r>
        <w:continuationSeparator/>
      </w:r>
    </w:p>
    <w:p w14:paraId="7E9404C8" w14:textId="77777777" w:rsidR="0014550A" w:rsidRDefault="0014550A"/>
  </w:footnote>
  <w:footnote w:type="continuationNotice" w:id="1">
    <w:p w14:paraId="7D8EBF38" w14:textId="77777777" w:rsidR="0014550A" w:rsidRDefault="001455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AD92" w14:textId="77777777" w:rsidR="00DA4AAE" w:rsidRDefault="00DA4AAE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D876CE" w14:textId="77777777" w:rsidR="00DA4AAE" w:rsidRPr="00564725" w:rsidRDefault="00DA4AAE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952A297" w14:textId="522506C8" w:rsidR="00DA4AAE" w:rsidRPr="0056472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31</w:t>
    </w:r>
    <w:r>
      <w:rPr>
        <w:rFonts w:hint="cs"/>
        <w:bCs/>
        <w:sz w:val="32"/>
        <w:szCs w:val="32"/>
        <w:cs/>
        <w:lang w:val="en-GB"/>
      </w:rPr>
      <w:t xml:space="preserve"> มีนาคม </w:t>
    </w:r>
    <w:r w:rsidRPr="00B52B93">
      <w:rPr>
        <w:b/>
        <w:sz w:val="32"/>
        <w:szCs w:val="32"/>
        <w:lang w:val="en-GB"/>
      </w:rPr>
      <w:t>256</w:t>
    </w:r>
    <w:r w:rsidR="003F7E6D">
      <w:rPr>
        <w:b/>
        <w:sz w:val="32"/>
        <w:szCs w:val="32"/>
        <w:lang w:val="en-GB"/>
      </w:rPr>
      <w:t>9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3447F6" w14:textId="77777777" w:rsidR="00DA4AAE" w:rsidRPr="006672E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AE1F1E9" w14:textId="00486BA5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 w:rsidR="003C1F95">
      <w:rPr>
        <w:rFonts w:hint="cs"/>
        <w:bCs/>
        <w:sz w:val="32"/>
        <w:szCs w:val="32"/>
        <w:cs/>
        <w:lang w:val="en-GB"/>
      </w:rPr>
      <w:t>สิ้น</w:t>
    </w:r>
    <w:r w:rsidR="00B52B93">
      <w:rPr>
        <w:rFonts w:hint="cs"/>
        <w:bCs/>
        <w:sz w:val="32"/>
        <w:szCs w:val="32"/>
        <w:cs/>
        <w:lang w:val="en-GB"/>
      </w:rPr>
      <w:t xml:space="preserve">สุดวันที่ </w:t>
    </w:r>
    <w:r w:rsidR="00765373" w:rsidRPr="00765373">
      <w:rPr>
        <w:b/>
        <w:sz w:val="32"/>
        <w:szCs w:val="32"/>
        <w:lang w:val="en-GB"/>
      </w:rPr>
      <w:t>3</w:t>
    </w:r>
    <w:r w:rsidR="008E0B87">
      <w:rPr>
        <w:b/>
        <w:sz w:val="32"/>
        <w:szCs w:val="32"/>
        <w:lang w:val="en-GB"/>
      </w:rPr>
      <w:t>1</w:t>
    </w:r>
    <w:r w:rsidR="008E0B87">
      <w:rPr>
        <w:bCs/>
        <w:sz w:val="32"/>
        <w:szCs w:val="32"/>
        <w:lang w:val="en-GB"/>
      </w:rPr>
      <w:t xml:space="preserve"> </w:t>
    </w:r>
    <w:r w:rsidR="008E0B87">
      <w:rPr>
        <w:rFonts w:hint="cs"/>
        <w:bCs/>
        <w:sz w:val="32"/>
        <w:szCs w:val="32"/>
        <w:cs/>
        <w:lang w:val="en-GB"/>
      </w:rPr>
      <w:t xml:space="preserve">มีนาคม </w:t>
    </w:r>
    <w:r w:rsidR="00765373" w:rsidRPr="00765373">
      <w:rPr>
        <w:b/>
        <w:sz w:val="32"/>
        <w:szCs w:val="32"/>
        <w:lang w:val="en-GB"/>
      </w:rPr>
      <w:t>256</w:t>
    </w:r>
    <w:r w:rsidR="008941F7">
      <w:rPr>
        <w:b/>
        <w:sz w:val="32"/>
        <w:szCs w:val="32"/>
        <w:lang w:val="en-GB"/>
      </w:rPr>
      <w:t>9</w:t>
    </w:r>
    <w:r w:rsidR="00765373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3B321DE" w14:textId="77777777" w:rsidR="00506AF6" w:rsidRPr="000F3A45" w:rsidRDefault="00506AF6" w:rsidP="00632C81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90A6543" w14:textId="5D0BDD37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 w:rsidR="00B52B93"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 w:rsidR="008E0B87">
      <w:rPr>
        <w:b/>
        <w:sz w:val="32"/>
        <w:szCs w:val="32"/>
        <w:lang w:val="en-GB"/>
      </w:rPr>
      <w:t>31</w:t>
    </w:r>
    <w:r w:rsidR="00B52B93">
      <w:rPr>
        <w:rFonts w:hint="cs"/>
        <w:bCs/>
        <w:sz w:val="32"/>
        <w:szCs w:val="32"/>
        <w:cs/>
        <w:lang w:val="en-GB"/>
      </w:rPr>
      <w:t xml:space="preserve"> </w:t>
    </w:r>
    <w:r w:rsidR="008E0B87">
      <w:rPr>
        <w:rFonts w:hint="cs"/>
        <w:bCs/>
        <w:sz w:val="32"/>
        <w:szCs w:val="32"/>
        <w:cs/>
        <w:lang w:val="en-GB"/>
      </w:rPr>
      <w:t>มีนาคม</w:t>
    </w:r>
    <w:r w:rsidR="00B52B93">
      <w:rPr>
        <w:rFonts w:hint="cs"/>
        <w:bCs/>
        <w:sz w:val="32"/>
        <w:szCs w:val="32"/>
        <w:cs/>
        <w:lang w:val="en-GB"/>
      </w:rPr>
      <w:t xml:space="preserve"> </w:t>
    </w:r>
    <w:r w:rsidR="00765373" w:rsidRPr="00765373">
      <w:rPr>
        <w:b/>
        <w:sz w:val="32"/>
        <w:szCs w:val="32"/>
        <w:lang w:val="en-GB"/>
      </w:rPr>
      <w:t>256</w:t>
    </w:r>
    <w:r w:rsidR="008941F7">
      <w:rPr>
        <w:b/>
        <w:sz w:val="32"/>
        <w:szCs w:val="32"/>
      </w:rPr>
      <w:t>9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D621084" w14:textId="4EBF04E7" w:rsidR="008E0B87" w:rsidRPr="00564725" w:rsidRDefault="008E0B87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31</w:t>
    </w:r>
    <w:r>
      <w:rPr>
        <w:rFonts w:hint="cs"/>
        <w:bCs/>
        <w:sz w:val="32"/>
        <w:szCs w:val="32"/>
        <w:cs/>
        <w:lang w:val="en-GB"/>
      </w:rPr>
      <w:t xml:space="preserve"> มีนาคม </w:t>
    </w:r>
    <w:r w:rsidRPr="00B52B93">
      <w:rPr>
        <w:b/>
        <w:sz w:val="32"/>
        <w:szCs w:val="32"/>
        <w:lang w:val="en-GB"/>
      </w:rPr>
      <w:t>256</w:t>
    </w:r>
    <w:r w:rsidR="008941F7">
      <w:rPr>
        <w:b/>
        <w:sz w:val="32"/>
        <w:szCs w:val="32"/>
        <w:lang w:val="en-GB"/>
      </w:rPr>
      <w:t>9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05E51CD" w14:textId="77777777" w:rsidR="00506AF6" w:rsidRPr="008E0B87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58B98FD" w14:textId="6E5EE67E" w:rsidR="008E0B87" w:rsidRPr="00564725" w:rsidRDefault="008E0B87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31</w:t>
    </w:r>
    <w:r>
      <w:rPr>
        <w:rFonts w:hint="cs"/>
        <w:bCs/>
        <w:sz w:val="32"/>
        <w:szCs w:val="32"/>
        <w:cs/>
        <w:lang w:val="en-GB"/>
      </w:rPr>
      <w:t xml:space="preserve"> มีนาคม </w:t>
    </w:r>
    <w:r w:rsidRPr="00B52B93">
      <w:rPr>
        <w:b/>
        <w:sz w:val="32"/>
        <w:szCs w:val="32"/>
        <w:lang w:val="en-GB"/>
      </w:rPr>
      <w:t>256</w:t>
    </w:r>
    <w:r w:rsidR="008941F7">
      <w:rPr>
        <w:b/>
        <w:sz w:val="32"/>
        <w:szCs w:val="32"/>
        <w:lang w:val="en-GB"/>
      </w:rPr>
      <w:t>9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BF447C"/>
    <w:multiLevelType w:val="hybridMultilevel"/>
    <w:tmpl w:val="51DE28B4"/>
    <w:lvl w:ilvl="0" w:tplc="B392948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3C001D7C"/>
    <w:multiLevelType w:val="hybridMultilevel"/>
    <w:tmpl w:val="07FCA76A"/>
    <w:lvl w:ilvl="0" w:tplc="61F45F78">
      <w:start w:val="3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6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739189B"/>
    <w:multiLevelType w:val="hybridMultilevel"/>
    <w:tmpl w:val="719C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2"/>
  </w:num>
  <w:num w:numId="2" w16cid:durableId="946352153">
    <w:abstractNumId w:val="1"/>
  </w:num>
  <w:num w:numId="3" w16cid:durableId="1305312260">
    <w:abstractNumId w:val="6"/>
  </w:num>
  <w:num w:numId="4" w16cid:durableId="111750632">
    <w:abstractNumId w:val="9"/>
  </w:num>
  <w:num w:numId="5" w16cid:durableId="1596356204">
    <w:abstractNumId w:val="7"/>
  </w:num>
  <w:num w:numId="6" w16cid:durableId="1955090523">
    <w:abstractNumId w:val="0"/>
  </w:num>
  <w:num w:numId="7" w16cid:durableId="675691300">
    <w:abstractNumId w:val="8"/>
  </w:num>
  <w:num w:numId="8" w16cid:durableId="436873349">
    <w:abstractNumId w:val="5"/>
  </w:num>
  <w:num w:numId="9" w16cid:durableId="381290206">
    <w:abstractNumId w:val="4"/>
  </w:num>
  <w:num w:numId="10" w16cid:durableId="117140981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3B7"/>
    <w:rsid w:val="000014F2"/>
    <w:rsid w:val="000017E0"/>
    <w:rsid w:val="000019FE"/>
    <w:rsid w:val="00001B5A"/>
    <w:rsid w:val="00001C1E"/>
    <w:rsid w:val="00001CAC"/>
    <w:rsid w:val="00001CB6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A20"/>
    <w:rsid w:val="00002B88"/>
    <w:rsid w:val="00002C54"/>
    <w:rsid w:val="00002DA3"/>
    <w:rsid w:val="00002FFC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2B3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1D0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6EE1"/>
    <w:rsid w:val="00006F30"/>
    <w:rsid w:val="00006F42"/>
    <w:rsid w:val="00007163"/>
    <w:rsid w:val="0000717C"/>
    <w:rsid w:val="0000722C"/>
    <w:rsid w:val="0000745F"/>
    <w:rsid w:val="0000757B"/>
    <w:rsid w:val="000075C6"/>
    <w:rsid w:val="000075F2"/>
    <w:rsid w:val="00007B57"/>
    <w:rsid w:val="00007C8A"/>
    <w:rsid w:val="00007CC9"/>
    <w:rsid w:val="00007E5F"/>
    <w:rsid w:val="00007EED"/>
    <w:rsid w:val="00007F24"/>
    <w:rsid w:val="0001007D"/>
    <w:rsid w:val="00010265"/>
    <w:rsid w:val="000106B0"/>
    <w:rsid w:val="00010794"/>
    <w:rsid w:val="000108B7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36"/>
    <w:rsid w:val="00012EA7"/>
    <w:rsid w:val="00012F70"/>
    <w:rsid w:val="00012F7F"/>
    <w:rsid w:val="00013025"/>
    <w:rsid w:val="000130F6"/>
    <w:rsid w:val="0001320D"/>
    <w:rsid w:val="000132DB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4B19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197"/>
    <w:rsid w:val="00016258"/>
    <w:rsid w:val="000164E6"/>
    <w:rsid w:val="0001671C"/>
    <w:rsid w:val="00016761"/>
    <w:rsid w:val="000168AF"/>
    <w:rsid w:val="00016CAF"/>
    <w:rsid w:val="00016D97"/>
    <w:rsid w:val="00016FB4"/>
    <w:rsid w:val="0001717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0599"/>
    <w:rsid w:val="00020B81"/>
    <w:rsid w:val="000213CB"/>
    <w:rsid w:val="000213FB"/>
    <w:rsid w:val="00021687"/>
    <w:rsid w:val="0002172B"/>
    <w:rsid w:val="00021848"/>
    <w:rsid w:val="00021947"/>
    <w:rsid w:val="000219C5"/>
    <w:rsid w:val="000219E7"/>
    <w:rsid w:val="00021F40"/>
    <w:rsid w:val="0002244C"/>
    <w:rsid w:val="0002286D"/>
    <w:rsid w:val="000229D3"/>
    <w:rsid w:val="00022B31"/>
    <w:rsid w:val="00022C6B"/>
    <w:rsid w:val="00022CF8"/>
    <w:rsid w:val="00022E7E"/>
    <w:rsid w:val="00022FC2"/>
    <w:rsid w:val="0002310B"/>
    <w:rsid w:val="0002321F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19A"/>
    <w:rsid w:val="000243B5"/>
    <w:rsid w:val="00024446"/>
    <w:rsid w:val="0002452E"/>
    <w:rsid w:val="000246A2"/>
    <w:rsid w:val="00024848"/>
    <w:rsid w:val="00024953"/>
    <w:rsid w:val="00024B3C"/>
    <w:rsid w:val="00024E70"/>
    <w:rsid w:val="00024EEB"/>
    <w:rsid w:val="00025016"/>
    <w:rsid w:val="000251AF"/>
    <w:rsid w:val="000256A5"/>
    <w:rsid w:val="0002581D"/>
    <w:rsid w:val="00025941"/>
    <w:rsid w:val="00025DB7"/>
    <w:rsid w:val="00025DB9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C39"/>
    <w:rsid w:val="00026E4E"/>
    <w:rsid w:val="000271AE"/>
    <w:rsid w:val="000271C7"/>
    <w:rsid w:val="0002735B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7FC"/>
    <w:rsid w:val="000308C6"/>
    <w:rsid w:val="0003098C"/>
    <w:rsid w:val="00030B64"/>
    <w:rsid w:val="00030F34"/>
    <w:rsid w:val="00030FB5"/>
    <w:rsid w:val="00031008"/>
    <w:rsid w:val="000312C2"/>
    <w:rsid w:val="000316C8"/>
    <w:rsid w:val="00031958"/>
    <w:rsid w:val="00031AB8"/>
    <w:rsid w:val="00031B6B"/>
    <w:rsid w:val="00031BA0"/>
    <w:rsid w:val="00031E11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461"/>
    <w:rsid w:val="00033A4B"/>
    <w:rsid w:val="00033A81"/>
    <w:rsid w:val="00033C4B"/>
    <w:rsid w:val="00033EFB"/>
    <w:rsid w:val="00033F2C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B0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AC"/>
    <w:rsid w:val="00035BE7"/>
    <w:rsid w:val="00035DD6"/>
    <w:rsid w:val="00035E5B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4E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26D"/>
    <w:rsid w:val="00041280"/>
    <w:rsid w:val="00041356"/>
    <w:rsid w:val="000415A4"/>
    <w:rsid w:val="00041626"/>
    <w:rsid w:val="000417E5"/>
    <w:rsid w:val="00041842"/>
    <w:rsid w:val="0004186C"/>
    <w:rsid w:val="00041A02"/>
    <w:rsid w:val="00041A7D"/>
    <w:rsid w:val="00041A95"/>
    <w:rsid w:val="00041ABA"/>
    <w:rsid w:val="00041C82"/>
    <w:rsid w:val="00041E40"/>
    <w:rsid w:val="00041E4D"/>
    <w:rsid w:val="0004203B"/>
    <w:rsid w:val="00042225"/>
    <w:rsid w:val="0004238C"/>
    <w:rsid w:val="00042881"/>
    <w:rsid w:val="00042B23"/>
    <w:rsid w:val="00042BBC"/>
    <w:rsid w:val="00042CCD"/>
    <w:rsid w:val="00042D5D"/>
    <w:rsid w:val="00042DDD"/>
    <w:rsid w:val="00042E10"/>
    <w:rsid w:val="00042E57"/>
    <w:rsid w:val="00042EDE"/>
    <w:rsid w:val="00042F74"/>
    <w:rsid w:val="00042FCA"/>
    <w:rsid w:val="00043332"/>
    <w:rsid w:val="00043443"/>
    <w:rsid w:val="00043495"/>
    <w:rsid w:val="000434F1"/>
    <w:rsid w:val="000435B5"/>
    <w:rsid w:val="0004361D"/>
    <w:rsid w:val="00043851"/>
    <w:rsid w:val="00043972"/>
    <w:rsid w:val="00043990"/>
    <w:rsid w:val="00043B68"/>
    <w:rsid w:val="00043BC7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B8A"/>
    <w:rsid w:val="00044C2E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5F23"/>
    <w:rsid w:val="00046013"/>
    <w:rsid w:val="000461E8"/>
    <w:rsid w:val="00046215"/>
    <w:rsid w:val="00046416"/>
    <w:rsid w:val="0004641A"/>
    <w:rsid w:val="00046539"/>
    <w:rsid w:val="000466F4"/>
    <w:rsid w:val="00046759"/>
    <w:rsid w:val="00046AD3"/>
    <w:rsid w:val="00046B7F"/>
    <w:rsid w:val="00046C02"/>
    <w:rsid w:val="00046C63"/>
    <w:rsid w:val="00046E6D"/>
    <w:rsid w:val="00046EB3"/>
    <w:rsid w:val="000472F5"/>
    <w:rsid w:val="000476D9"/>
    <w:rsid w:val="000478BC"/>
    <w:rsid w:val="000478DE"/>
    <w:rsid w:val="00047A2E"/>
    <w:rsid w:val="00047DAD"/>
    <w:rsid w:val="000500CA"/>
    <w:rsid w:val="000500E7"/>
    <w:rsid w:val="0005021C"/>
    <w:rsid w:val="00050348"/>
    <w:rsid w:val="000505D7"/>
    <w:rsid w:val="000506AA"/>
    <w:rsid w:val="00050700"/>
    <w:rsid w:val="000508D9"/>
    <w:rsid w:val="00050955"/>
    <w:rsid w:val="00050990"/>
    <w:rsid w:val="00050992"/>
    <w:rsid w:val="00050DD4"/>
    <w:rsid w:val="00050DDE"/>
    <w:rsid w:val="00050F54"/>
    <w:rsid w:val="00051417"/>
    <w:rsid w:val="00051558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475"/>
    <w:rsid w:val="00053816"/>
    <w:rsid w:val="00053859"/>
    <w:rsid w:val="00053A37"/>
    <w:rsid w:val="00053A9A"/>
    <w:rsid w:val="00053E0C"/>
    <w:rsid w:val="00053E16"/>
    <w:rsid w:val="00053E9E"/>
    <w:rsid w:val="00053F33"/>
    <w:rsid w:val="00054111"/>
    <w:rsid w:val="000542AC"/>
    <w:rsid w:val="000542B3"/>
    <w:rsid w:val="00054433"/>
    <w:rsid w:val="00054590"/>
    <w:rsid w:val="000546F1"/>
    <w:rsid w:val="00054741"/>
    <w:rsid w:val="00054751"/>
    <w:rsid w:val="00054A5D"/>
    <w:rsid w:val="00054ADB"/>
    <w:rsid w:val="00054B9F"/>
    <w:rsid w:val="00054E0E"/>
    <w:rsid w:val="00054F32"/>
    <w:rsid w:val="0005520B"/>
    <w:rsid w:val="00055359"/>
    <w:rsid w:val="000553B4"/>
    <w:rsid w:val="0005542F"/>
    <w:rsid w:val="00055448"/>
    <w:rsid w:val="00055603"/>
    <w:rsid w:val="00055729"/>
    <w:rsid w:val="000557A6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629"/>
    <w:rsid w:val="00057743"/>
    <w:rsid w:val="0005798F"/>
    <w:rsid w:val="0005799E"/>
    <w:rsid w:val="00057A44"/>
    <w:rsid w:val="00057B47"/>
    <w:rsid w:val="00057BDB"/>
    <w:rsid w:val="00057CCC"/>
    <w:rsid w:val="00057D3B"/>
    <w:rsid w:val="00057DE5"/>
    <w:rsid w:val="00057E73"/>
    <w:rsid w:val="00057E9A"/>
    <w:rsid w:val="000600BB"/>
    <w:rsid w:val="00060161"/>
    <w:rsid w:val="00060335"/>
    <w:rsid w:val="000604E4"/>
    <w:rsid w:val="00060522"/>
    <w:rsid w:val="00060709"/>
    <w:rsid w:val="0006074C"/>
    <w:rsid w:val="000609FD"/>
    <w:rsid w:val="00060D9F"/>
    <w:rsid w:val="00061325"/>
    <w:rsid w:val="000614AB"/>
    <w:rsid w:val="000614C7"/>
    <w:rsid w:val="0006161C"/>
    <w:rsid w:val="000617F8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5EC"/>
    <w:rsid w:val="00064902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6B3"/>
    <w:rsid w:val="00065812"/>
    <w:rsid w:val="00065BBB"/>
    <w:rsid w:val="00065D9F"/>
    <w:rsid w:val="00065F58"/>
    <w:rsid w:val="00065F6D"/>
    <w:rsid w:val="00066786"/>
    <w:rsid w:val="00066831"/>
    <w:rsid w:val="00066865"/>
    <w:rsid w:val="00066C4D"/>
    <w:rsid w:val="00066CD3"/>
    <w:rsid w:val="00066E1A"/>
    <w:rsid w:val="00066FB3"/>
    <w:rsid w:val="00067246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67F1B"/>
    <w:rsid w:val="0007005C"/>
    <w:rsid w:val="000702A8"/>
    <w:rsid w:val="000704A0"/>
    <w:rsid w:val="000704C6"/>
    <w:rsid w:val="00070674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C83"/>
    <w:rsid w:val="00071D9F"/>
    <w:rsid w:val="00071E82"/>
    <w:rsid w:val="00072019"/>
    <w:rsid w:val="00072190"/>
    <w:rsid w:val="000722F7"/>
    <w:rsid w:val="0007231D"/>
    <w:rsid w:val="0007242A"/>
    <w:rsid w:val="00072C65"/>
    <w:rsid w:val="00072D94"/>
    <w:rsid w:val="00072E57"/>
    <w:rsid w:val="0007305E"/>
    <w:rsid w:val="00073138"/>
    <w:rsid w:val="0007317C"/>
    <w:rsid w:val="000734BC"/>
    <w:rsid w:val="0007384D"/>
    <w:rsid w:val="000738CE"/>
    <w:rsid w:val="00073A3B"/>
    <w:rsid w:val="00073ABD"/>
    <w:rsid w:val="00073BC9"/>
    <w:rsid w:val="00073C00"/>
    <w:rsid w:val="00073D07"/>
    <w:rsid w:val="00073E9C"/>
    <w:rsid w:val="00073F67"/>
    <w:rsid w:val="00074009"/>
    <w:rsid w:val="000740CE"/>
    <w:rsid w:val="00074152"/>
    <w:rsid w:val="000741A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4FBF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475"/>
    <w:rsid w:val="00077796"/>
    <w:rsid w:val="000777BB"/>
    <w:rsid w:val="000778F2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209"/>
    <w:rsid w:val="00081383"/>
    <w:rsid w:val="000814B3"/>
    <w:rsid w:val="00081576"/>
    <w:rsid w:val="00081BDB"/>
    <w:rsid w:val="00081DED"/>
    <w:rsid w:val="000822E2"/>
    <w:rsid w:val="000823F8"/>
    <w:rsid w:val="0008244A"/>
    <w:rsid w:val="00082881"/>
    <w:rsid w:val="00082978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C66"/>
    <w:rsid w:val="00083D41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ADF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D66"/>
    <w:rsid w:val="00085EAB"/>
    <w:rsid w:val="000860D4"/>
    <w:rsid w:val="00086220"/>
    <w:rsid w:val="0008684E"/>
    <w:rsid w:val="00086A41"/>
    <w:rsid w:val="00086BA2"/>
    <w:rsid w:val="00086C1E"/>
    <w:rsid w:val="00086D44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58F"/>
    <w:rsid w:val="000906D7"/>
    <w:rsid w:val="0009077D"/>
    <w:rsid w:val="00090792"/>
    <w:rsid w:val="000907EB"/>
    <w:rsid w:val="0009085F"/>
    <w:rsid w:val="00090955"/>
    <w:rsid w:val="0009098B"/>
    <w:rsid w:val="00090A15"/>
    <w:rsid w:val="00090DCB"/>
    <w:rsid w:val="00090E70"/>
    <w:rsid w:val="0009104D"/>
    <w:rsid w:val="0009108F"/>
    <w:rsid w:val="0009109A"/>
    <w:rsid w:val="000910A2"/>
    <w:rsid w:val="000913A0"/>
    <w:rsid w:val="000913AA"/>
    <w:rsid w:val="00091839"/>
    <w:rsid w:val="000918A9"/>
    <w:rsid w:val="00091974"/>
    <w:rsid w:val="00091B58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236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90C"/>
    <w:rsid w:val="000949A4"/>
    <w:rsid w:val="00094BAF"/>
    <w:rsid w:val="00094D5D"/>
    <w:rsid w:val="00094D77"/>
    <w:rsid w:val="00094FA8"/>
    <w:rsid w:val="00094FAA"/>
    <w:rsid w:val="0009512C"/>
    <w:rsid w:val="000952A1"/>
    <w:rsid w:val="0009541F"/>
    <w:rsid w:val="000955A7"/>
    <w:rsid w:val="000956E5"/>
    <w:rsid w:val="000957EC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3"/>
    <w:rsid w:val="00097AF5"/>
    <w:rsid w:val="00097AF6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EB1"/>
    <w:rsid w:val="000A0FBB"/>
    <w:rsid w:val="000A1032"/>
    <w:rsid w:val="000A10C6"/>
    <w:rsid w:val="000A10EB"/>
    <w:rsid w:val="000A116B"/>
    <w:rsid w:val="000A11A3"/>
    <w:rsid w:val="000A12A1"/>
    <w:rsid w:val="000A131F"/>
    <w:rsid w:val="000A163E"/>
    <w:rsid w:val="000A171A"/>
    <w:rsid w:val="000A17AF"/>
    <w:rsid w:val="000A19C7"/>
    <w:rsid w:val="000A1B30"/>
    <w:rsid w:val="000A1E45"/>
    <w:rsid w:val="000A1EB3"/>
    <w:rsid w:val="000A1FDA"/>
    <w:rsid w:val="000A2229"/>
    <w:rsid w:val="000A2310"/>
    <w:rsid w:val="000A256B"/>
    <w:rsid w:val="000A25A7"/>
    <w:rsid w:val="000A274A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73B"/>
    <w:rsid w:val="000A3A97"/>
    <w:rsid w:val="000A3B99"/>
    <w:rsid w:val="000A3E92"/>
    <w:rsid w:val="000A3EB4"/>
    <w:rsid w:val="000A40F5"/>
    <w:rsid w:val="000A41AD"/>
    <w:rsid w:val="000A4404"/>
    <w:rsid w:val="000A4414"/>
    <w:rsid w:val="000A44FD"/>
    <w:rsid w:val="000A45FC"/>
    <w:rsid w:val="000A4615"/>
    <w:rsid w:val="000A49C4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197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6F5"/>
    <w:rsid w:val="000A78E1"/>
    <w:rsid w:val="000A7970"/>
    <w:rsid w:val="000A7C93"/>
    <w:rsid w:val="000A7CB8"/>
    <w:rsid w:val="000A7DC5"/>
    <w:rsid w:val="000A7DEF"/>
    <w:rsid w:val="000A7F9B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DD9"/>
    <w:rsid w:val="000B0F66"/>
    <w:rsid w:val="000B112D"/>
    <w:rsid w:val="000B1399"/>
    <w:rsid w:val="000B142E"/>
    <w:rsid w:val="000B1657"/>
    <w:rsid w:val="000B1891"/>
    <w:rsid w:val="000B1902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088"/>
    <w:rsid w:val="000B33F6"/>
    <w:rsid w:val="000B33FE"/>
    <w:rsid w:val="000B3401"/>
    <w:rsid w:val="000B34B8"/>
    <w:rsid w:val="000B37FD"/>
    <w:rsid w:val="000B383D"/>
    <w:rsid w:val="000B390B"/>
    <w:rsid w:val="000B3E22"/>
    <w:rsid w:val="000B3EC2"/>
    <w:rsid w:val="000B42E6"/>
    <w:rsid w:val="000B4358"/>
    <w:rsid w:val="000B457D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5B7"/>
    <w:rsid w:val="000B663C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D4"/>
    <w:rsid w:val="000B79F1"/>
    <w:rsid w:val="000B7A7E"/>
    <w:rsid w:val="000B7AE4"/>
    <w:rsid w:val="000B7B85"/>
    <w:rsid w:val="000B7D3C"/>
    <w:rsid w:val="000C00BB"/>
    <w:rsid w:val="000C0380"/>
    <w:rsid w:val="000C0391"/>
    <w:rsid w:val="000C042E"/>
    <w:rsid w:val="000C0996"/>
    <w:rsid w:val="000C0B67"/>
    <w:rsid w:val="000C0C07"/>
    <w:rsid w:val="000C0D53"/>
    <w:rsid w:val="000C0E32"/>
    <w:rsid w:val="000C0E82"/>
    <w:rsid w:val="000C1616"/>
    <w:rsid w:val="000C168F"/>
    <w:rsid w:val="000C16AF"/>
    <w:rsid w:val="000C1994"/>
    <w:rsid w:val="000C2081"/>
    <w:rsid w:val="000C2103"/>
    <w:rsid w:val="000C2452"/>
    <w:rsid w:val="000C24A1"/>
    <w:rsid w:val="000C28E4"/>
    <w:rsid w:val="000C2BF8"/>
    <w:rsid w:val="000C2BFF"/>
    <w:rsid w:val="000C2D25"/>
    <w:rsid w:val="000C2EAA"/>
    <w:rsid w:val="000C2F4E"/>
    <w:rsid w:val="000C300B"/>
    <w:rsid w:val="000C3128"/>
    <w:rsid w:val="000C3150"/>
    <w:rsid w:val="000C31D1"/>
    <w:rsid w:val="000C35C6"/>
    <w:rsid w:val="000C36B8"/>
    <w:rsid w:val="000C37B7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5DA"/>
    <w:rsid w:val="000C4820"/>
    <w:rsid w:val="000C4853"/>
    <w:rsid w:val="000C4A1E"/>
    <w:rsid w:val="000C4C39"/>
    <w:rsid w:val="000C4D2D"/>
    <w:rsid w:val="000C4DF0"/>
    <w:rsid w:val="000C4E17"/>
    <w:rsid w:val="000C4F02"/>
    <w:rsid w:val="000C4FA5"/>
    <w:rsid w:val="000C5029"/>
    <w:rsid w:val="000C5061"/>
    <w:rsid w:val="000C51A3"/>
    <w:rsid w:val="000C52F1"/>
    <w:rsid w:val="000C539F"/>
    <w:rsid w:val="000C545E"/>
    <w:rsid w:val="000C55CB"/>
    <w:rsid w:val="000C5774"/>
    <w:rsid w:val="000C583D"/>
    <w:rsid w:val="000C58AF"/>
    <w:rsid w:val="000C5B0B"/>
    <w:rsid w:val="000C5C8F"/>
    <w:rsid w:val="000C5F0B"/>
    <w:rsid w:val="000C6188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37"/>
    <w:rsid w:val="000C7370"/>
    <w:rsid w:val="000C775A"/>
    <w:rsid w:val="000C7B56"/>
    <w:rsid w:val="000C7BEA"/>
    <w:rsid w:val="000C7E00"/>
    <w:rsid w:val="000C7EE0"/>
    <w:rsid w:val="000D02B8"/>
    <w:rsid w:val="000D03C1"/>
    <w:rsid w:val="000D04D9"/>
    <w:rsid w:val="000D09E9"/>
    <w:rsid w:val="000D0A01"/>
    <w:rsid w:val="000D0ABE"/>
    <w:rsid w:val="000D0B39"/>
    <w:rsid w:val="000D0C62"/>
    <w:rsid w:val="000D0D1A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CCF"/>
    <w:rsid w:val="000D1DE4"/>
    <w:rsid w:val="000D1E47"/>
    <w:rsid w:val="000D1F85"/>
    <w:rsid w:val="000D21D2"/>
    <w:rsid w:val="000D2283"/>
    <w:rsid w:val="000D25D8"/>
    <w:rsid w:val="000D2689"/>
    <w:rsid w:val="000D2B74"/>
    <w:rsid w:val="000D2B85"/>
    <w:rsid w:val="000D2C5B"/>
    <w:rsid w:val="000D2E05"/>
    <w:rsid w:val="000D3059"/>
    <w:rsid w:val="000D3079"/>
    <w:rsid w:val="000D3104"/>
    <w:rsid w:val="000D35D2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7E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1C0"/>
    <w:rsid w:val="000D6696"/>
    <w:rsid w:val="000D6719"/>
    <w:rsid w:val="000D68BC"/>
    <w:rsid w:val="000D6971"/>
    <w:rsid w:val="000D6D15"/>
    <w:rsid w:val="000D6DC8"/>
    <w:rsid w:val="000D6F19"/>
    <w:rsid w:val="000D71B5"/>
    <w:rsid w:val="000D738D"/>
    <w:rsid w:val="000D7450"/>
    <w:rsid w:val="000D746E"/>
    <w:rsid w:val="000D7602"/>
    <w:rsid w:val="000D79DE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14"/>
    <w:rsid w:val="000E08E6"/>
    <w:rsid w:val="000E0A8D"/>
    <w:rsid w:val="000E0ACB"/>
    <w:rsid w:val="000E0ADB"/>
    <w:rsid w:val="000E0E58"/>
    <w:rsid w:val="000E10E5"/>
    <w:rsid w:val="000E11EB"/>
    <w:rsid w:val="000E1265"/>
    <w:rsid w:val="000E1614"/>
    <w:rsid w:val="000E164F"/>
    <w:rsid w:val="000E1944"/>
    <w:rsid w:val="000E1965"/>
    <w:rsid w:val="000E1AAB"/>
    <w:rsid w:val="000E1D76"/>
    <w:rsid w:val="000E1E4E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475"/>
    <w:rsid w:val="000E354B"/>
    <w:rsid w:val="000E3747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B1C"/>
    <w:rsid w:val="000E4B23"/>
    <w:rsid w:val="000E4CAE"/>
    <w:rsid w:val="000E4DA2"/>
    <w:rsid w:val="000E4FCA"/>
    <w:rsid w:val="000E51C9"/>
    <w:rsid w:val="000E51CF"/>
    <w:rsid w:val="000E53BA"/>
    <w:rsid w:val="000E53C5"/>
    <w:rsid w:val="000E568C"/>
    <w:rsid w:val="000E56A3"/>
    <w:rsid w:val="000E5721"/>
    <w:rsid w:val="000E57BD"/>
    <w:rsid w:val="000E57FD"/>
    <w:rsid w:val="000E5C0B"/>
    <w:rsid w:val="000E5C6D"/>
    <w:rsid w:val="000E642C"/>
    <w:rsid w:val="000E65A5"/>
    <w:rsid w:val="000E65A9"/>
    <w:rsid w:val="000E65FE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6F6C"/>
    <w:rsid w:val="000E722E"/>
    <w:rsid w:val="000E73F9"/>
    <w:rsid w:val="000E741C"/>
    <w:rsid w:val="000E7610"/>
    <w:rsid w:val="000E7666"/>
    <w:rsid w:val="000E782E"/>
    <w:rsid w:val="000E7B29"/>
    <w:rsid w:val="000F0166"/>
    <w:rsid w:val="000F0287"/>
    <w:rsid w:val="000F02CE"/>
    <w:rsid w:val="000F035A"/>
    <w:rsid w:val="000F0534"/>
    <w:rsid w:val="000F072F"/>
    <w:rsid w:val="000F077B"/>
    <w:rsid w:val="000F0A48"/>
    <w:rsid w:val="000F0B0D"/>
    <w:rsid w:val="000F0E5B"/>
    <w:rsid w:val="000F11C3"/>
    <w:rsid w:val="000F1229"/>
    <w:rsid w:val="000F1246"/>
    <w:rsid w:val="000F13E0"/>
    <w:rsid w:val="000F1CAB"/>
    <w:rsid w:val="000F1E34"/>
    <w:rsid w:val="000F1EA6"/>
    <w:rsid w:val="000F1EED"/>
    <w:rsid w:val="000F1F05"/>
    <w:rsid w:val="000F23C4"/>
    <w:rsid w:val="000F247D"/>
    <w:rsid w:val="000F2499"/>
    <w:rsid w:val="000F26FB"/>
    <w:rsid w:val="000F27E3"/>
    <w:rsid w:val="000F298C"/>
    <w:rsid w:val="000F2C8E"/>
    <w:rsid w:val="000F2E2F"/>
    <w:rsid w:val="000F2E61"/>
    <w:rsid w:val="000F2F22"/>
    <w:rsid w:val="000F31BE"/>
    <w:rsid w:val="000F325B"/>
    <w:rsid w:val="000F355C"/>
    <w:rsid w:val="000F35C3"/>
    <w:rsid w:val="000F363E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D07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11"/>
    <w:rsid w:val="000F63C6"/>
    <w:rsid w:val="000F6428"/>
    <w:rsid w:val="000F680E"/>
    <w:rsid w:val="000F688E"/>
    <w:rsid w:val="000F690D"/>
    <w:rsid w:val="000F6A59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B4E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304"/>
    <w:rsid w:val="0010158F"/>
    <w:rsid w:val="00101756"/>
    <w:rsid w:val="001019BF"/>
    <w:rsid w:val="00101BA1"/>
    <w:rsid w:val="00101E1D"/>
    <w:rsid w:val="0010200A"/>
    <w:rsid w:val="0010208F"/>
    <w:rsid w:val="0010236D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2FF7"/>
    <w:rsid w:val="00103288"/>
    <w:rsid w:val="001032C2"/>
    <w:rsid w:val="00103335"/>
    <w:rsid w:val="001035A3"/>
    <w:rsid w:val="0010377C"/>
    <w:rsid w:val="001040CF"/>
    <w:rsid w:val="001042BD"/>
    <w:rsid w:val="00104306"/>
    <w:rsid w:val="00104331"/>
    <w:rsid w:val="001047E3"/>
    <w:rsid w:val="00104D1F"/>
    <w:rsid w:val="00104E19"/>
    <w:rsid w:val="00104F12"/>
    <w:rsid w:val="00104F7D"/>
    <w:rsid w:val="00105021"/>
    <w:rsid w:val="0010506C"/>
    <w:rsid w:val="001051E2"/>
    <w:rsid w:val="001052D4"/>
    <w:rsid w:val="00105311"/>
    <w:rsid w:val="00105772"/>
    <w:rsid w:val="00105AD9"/>
    <w:rsid w:val="00105C5D"/>
    <w:rsid w:val="00105DC2"/>
    <w:rsid w:val="00105E0D"/>
    <w:rsid w:val="00105EDD"/>
    <w:rsid w:val="001060F6"/>
    <w:rsid w:val="00106136"/>
    <w:rsid w:val="00106207"/>
    <w:rsid w:val="00106256"/>
    <w:rsid w:val="001062D9"/>
    <w:rsid w:val="00106401"/>
    <w:rsid w:val="001064AB"/>
    <w:rsid w:val="001067A5"/>
    <w:rsid w:val="00106F00"/>
    <w:rsid w:val="00106F02"/>
    <w:rsid w:val="0010705D"/>
    <w:rsid w:val="0010764A"/>
    <w:rsid w:val="0010766A"/>
    <w:rsid w:val="00107937"/>
    <w:rsid w:val="00107998"/>
    <w:rsid w:val="001079D7"/>
    <w:rsid w:val="00107AA6"/>
    <w:rsid w:val="00107C4F"/>
    <w:rsid w:val="00107E72"/>
    <w:rsid w:val="00110043"/>
    <w:rsid w:val="001100D6"/>
    <w:rsid w:val="00110246"/>
    <w:rsid w:val="001102A5"/>
    <w:rsid w:val="001102B1"/>
    <w:rsid w:val="00110329"/>
    <w:rsid w:val="0011038D"/>
    <w:rsid w:val="00110805"/>
    <w:rsid w:val="0011081B"/>
    <w:rsid w:val="00110A59"/>
    <w:rsid w:val="00110BE6"/>
    <w:rsid w:val="00110D7C"/>
    <w:rsid w:val="00110E92"/>
    <w:rsid w:val="00110FB3"/>
    <w:rsid w:val="001111FD"/>
    <w:rsid w:val="00111215"/>
    <w:rsid w:val="00111217"/>
    <w:rsid w:val="001112E4"/>
    <w:rsid w:val="0011153E"/>
    <w:rsid w:val="0011161C"/>
    <w:rsid w:val="00111A21"/>
    <w:rsid w:val="00111A53"/>
    <w:rsid w:val="00111B4D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4AC3"/>
    <w:rsid w:val="001151B8"/>
    <w:rsid w:val="0011533A"/>
    <w:rsid w:val="0011534E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4B0"/>
    <w:rsid w:val="00116B35"/>
    <w:rsid w:val="00116D39"/>
    <w:rsid w:val="00116EC2"/>
    <w:rsid w:val="00116F0A"/>
    <w:rsid w:val="00116F89"/>
    <w:rsid w:val="00117012"/>
    <w:rsid w:val="0011702C"/>
    <w:rsid w:val="00117122"/>
    <w:rsid w:val="001172F5"/>
    <w:rsid w:val="001173D1"/>
    <w:rsid w:val="00117625"/>
    <w:rsid w:val="00117678"/>
    <w:rsid w:val="00117768"/>
    <w:rsid w:val="00117A37"/>
    <w:rsid w:val="00117A98"/>
    <w:rsid w:val="00117B48"/>
    <w:rsid w:val="00117BC4"/>
    <w:rsid w:val="00117D1D"/>
    <w:rsid w:val="00117DC4"/>
    <w:rsid w:val="00117DCA"/>
    <w:rsid w:val="00117E09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1DB"/>
    <w:rsid w:val="001212DC"/>
    <w:rsid w:val="0012186F"/>
    <w:rsid w:val="00121944"/>
    <w:rsid w:val="00121980"/>
    <w:rsid w:val="00121A05"/>
    <w:rsid w:val="00121B3B"/>
    <w:rsid w:val="00121DEC"/>
    <w:rsid w:val="00121E79"/>
    <w:rsid w:val="00121F87"/>
    <w:rsid w:val="00122145"/>
    <w:rsid w:val="0012263F"/>
    <w:rsid w:val="00122877"/>
    <w:rsid w:val="00122881"/>
    <w:rsid w:val="00122AB0"/>
    <w:rsid w:val="00122BF2"/>
    <w:rsid w:val="00122CA4"/>
    <w:rsid w:val="00122D4F"/>
    <w:rsid w:val="00122D9D"/>
    <w:rsid w:val="00122E45"/>
    <w:rsid w:val="001230F3"/>
    <w:rsid w:val="001231ED"/>
    <w:rsid w:val="001235A5"/>
    <w:rsid w:val="00123779"/>
    <w:rsid w:val="001237E5"/>
    <w:rsid w:val="0012390A"/>
    <w:rsid w:val="0012391C"/>
    <w:rsid w:val="00123B2B"/>
    <w:rsid w:val="00123E14"/>
    <w:rsid w:val="00124090"/>
    <w:rsid w:val="00124201"/>
    <w:rsid w:val="00124283"/>
    <w:rsid w:val="001242E4"/>
    <w:rsid w:val="001244B3"/>
    <w:rsid w:val="001246D8"/>
    <w:rsid w:val="00124969"/>
    <w:rsid w:val="001249C0"/>
    <w:rsid w:val="00124A7D"/>
    <w:rsid w:val="00124BB6"/>
    <w:rsid w:val="00124BD5"/>
    <w:rsid w:val="00124CCD"/>
    <w:rsid w:val="001250BC"/>
    <w:rsid w:val="001250C4"/>
    <w:rsid w:val="00125172"/>
    <w:rsid w:val="001251BB"/>
    <w:rsid w:val="001252F9"/>
    <w:rsid w:val="00125303"/>
    <w:rsid w:val="001253F1"/>
    <w:rsid w:val="001253F4"/>
    <w:rsid w:val="00125465"/>
    <w:rsid w:val="0012560D"/>
    <w:rsid w:val="0012562C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A36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607"/>
    <w:rsid w:val="001308CD"/>
    <w:rsid w:val="00130913"/>
    <w:rsid w:val="00130AE5"/>
    <w:rsid w:val="00130B36"/>
    <w:rsid w:val="00130B71"/>
    <w:rsid w:val="00130C38"/>
    <w:rsid w:val="00130DDE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1E7D"/>
    <w:rsid w:val="00132071"/>
    <w:rsid w:val="001321E9"/>
    <w:rsid w:val="00132385"/>
    <w:rsid w:val="001323BB"/>
    <w:rsid w:val="0013240C"/>
    <w:rsid w:val="001325E9"/>
    <w:rsid w:val="00132B1A"/>
    <w:rsid w:val="00132BD3"/>
    <w:rsid w:val="00132CD1"/>
    <w:rsid w:val="00132DF6"/>
    <w:rsid w:val="00132E78"/>
    <w:rsid w:val="00132F57"/>
    <w:rsid w:val="001330E6"/>
    <w:rsid w:val="00133109"/>
    <w:rsid w:val="00133138"/>
    <w:rsid w:val="00133187"/>
    <w:rsid w:val="001332E8"/>
    <w:rsid w:val="001337FD"/>
    <w:rsid w:val="00133810"/>
    <w:rsid w:val="00133C17"/>
    <w:rsid w:val="00133C7E"/>
    <w:rsid w:val="0013404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0C"/>
    <w:rsid w:val="0013497B"/>
    <w:rsid w:val="00134994"/>
    <w:rsid w:val="00134B2B"/>
    <w:rsid w:val="00134BC7"/>
    <w:rsid w:val="00134D1E"/>
    <w:rsid w:val="00134D59"/>
    <w:rsid w:val="00134E5E"/>
    <w:rsid w:val="00134F1E"/>
    <w:rsid w:val="00134FA3"/>
    <w:rsid w:val="001350FA"/>
    <w:rsid w:val="001353C6"/>
    <w:rsid w:val="001353F2"/>
    <w:rsid w:val="00135477"/>
    <w:rsid w:val="001354DB"/>
    <w:rsid w:val="0013559C"/>
    <w:rsid w:val="0013571A"/>
    <w:rsid w:val="00135BD2"/>
    <w:rsid w:val="00135C3F"/>
    <w:rsid w:val="00135C63"/>
    <w:rsid w:val="00135C95"/>
    <w:rsid w:val="00135CDA"/>
    <w:rsid w:val="00135CEE"/>
    <w:rsid w:val="00136001"/>
    <w:rsid w:val="0013627B"/>
    <w:rsid w:val="001363AC"/>
    <w:rsid w:val="0013657B"/>
    <w:rsid w:val="00136633"/>
    <w:rsid w:val="001367DC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37F20"/>
    <w:rsid w:val="00137F94"/>
    <w:rsid w:val="00140176"/>
    <w:rsid w:val="0014058A"/>
    <w:rsid w:val="00140739"/>
    <w:rsid w:val="00140916"/>
    <w:rsid w:val="0014094E"/>
    <w:rsid w:val="001409DD"/>
    <w:rsid w:val="001409F3"/>
    <w:rsid w:val="00140A53"/>
    <w:rsid w:val="00140BB0"/>
    <w:rsid w:val="00140C1B"/>
    <w:rsid w:val="00140CBC"/>
    <w:rsid w:val="00140DD3"/>
    <w:rsid w:val="00140ED9"/>
    <w:rsid w:val="00141647"/>
    <w:rsid w:val="001419E2"/>
    <w:rsid w:val="00141B22"/>
    <w:rsid w:val="00141C40"/>
    <w:rsid w:val="00141DA9"/>
    <w:rsid w:val="00141DC0"/>
    <w:rsid w:val="00141E55"/>
    <w:rsid w:val="0014201E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4DF"/>
    <w:rsid w:val="00143584"/>
    <w:rsid w:val="001435A3"/>
    <w:rsid w:val="0014370F"/>
    <w:rsid w:val="00143A85"/>
    <w:rsid w:val="00143D22"/>
    <w:rsid w:val="00143FB3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50A"/>
    <w:rsid w:val="00145648"/>
    <w:rsid w:val="00145680"/>
    <w:rsid w:val="00145866"/>
    <w:rsid w:val="001458BD"/>
    <w:rsid w:val="00145A0F"/>
    <w:rsid w:val="00145B57"/>
    <w:rsid w:val="00145B87"/>
    <w:rsid w:val="00145C2C"/>
    <w:rsid w:val="00145D3F"/>
    <w:rsid w:val="00145D9E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28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749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54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ED3"/>
    <w:rsid w:val="00154F21"/>
    <w:rsid w:val="0015500F"/>
    <w:rsid w:val="001550B0"/>
    <w:rsid w:val="001552D0"/>
    <w:rsid w:val="001553EC"/>
    <w:rsid w:val="001554B6"/>
    <w:rsid w:val="001554FB"/>
    <w:rsid w:val="00155583"/>
    <w:rsid w:val="0015570B"/>
    <w:rsid w:val="0015578B"/>
    <w:rsid w:val="00155CB7"/>
    <w:rsid w:val="00155E62"/>
    <w:rsid w:val="00156049"/>
    <w:rsid w:val="001561B4"/>
    <w:rsid w:val="00156494"/>
    <w:rsid w:val="001564BA"/>
    <w:rsid w:val="0015653B"/>
    <w:rsid w:val="0015662C"/>
    <w:rsid w:val="0015664A"/>
    <w:rsid w:val="0015667B"/>
    <w:rsid w:val="0015681C"/>
    <w:rsid w:val="00156D01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6028B"/>
    <w:rsid w:val="001604DE"/>
    <w:rsid w:val="00160892"/>
    <w:rsid w:val="0016096B"/>
    <w:rsid w:val="00160FED"/>
    <w:rsid w:val="00161153"/>
    <w:rsid w:val="0016117F"/>
    <w:rsid w:val="00161190"/>
    <w:rsid w:val="001612E6"/>
    <w:rsid w:val="001612F2"/>
    <w:rsid w:val="00161367"/>
    <w:rsid w:val="00161506"/>
    <w:rsid w:val="001618F0"/>
    <w:rsid w:val="00161AC9"/>
    <w:rsid w:val="00161AF4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3C53"/>
    <w:rsid w:val="00163ECF"/>
    <w:rsid w:val="0016418C"/>
    <w:rsid w:val="00164448"/>
    <w:rsid w:val="001644C5"/>
    <w:rsid w:val="0016454A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3B4"/>
    <w:rsid w:val="0016540E"/>
    <w:rsid w:val="0016547A"/>
    <w:rsid w:val="00165592"/>
    <w:rsid w:val="0016564D"/>
    <w:rsid w:val="00165653"/>
    <w:rsid w:val="00165BBD"/>
    <w:rsid w:val="00165D86"/>
    <w:rsid w:val="00165F07"/>
    <w:rsid w:val="00165F89"/>
    <w:rsid w:val="00165FA4"/>
    <w:rsid w:val="00165FD8"/>
    <w:rsid w:val="00165FD9"/>
    <w:rsid w:val="00166174"/>
    <w:rsid w:val="0016628C"/>
    <w:rsid w:val="001664D4"/>
    <w:rsid w:val="0016664D"/>
    <w:rsid w:val="00166699"/>
    <w:rsid w:val="001667DE"/>
    <w:rsid w:val="00166B1A"/>
    <w:rsid w:val="00166B4D"/>
    <w:rsid w:val="00166C7E"/>
    <w:rsid w:val="00166CCB"/>
    <w:rsid w:val="00166D48"/>
    <w:rsid w:val="001670C5"/>
    <w:rsid w:val="00167144"/>
    <w:rsid w:val="001673C3"/>
    <w:rsid w:val="00167592"/>
    <w:rsid w:val="0016767F"/>
    <w:rsid w:val="0016769A"/>
    <w:rsid w:val="001676DF"/>
    <w:rsid w:val="00167779"/>
    <w:rsid w:val="00167CB2"/>
    <w:rsid w:val="00167EB5"/>
    <w:rsid w:val="00167F43"/>
    <w:rsid w:val="00167FBC"/>
    <w:rsid w:val="00170221"/>
    <w:rsid w:val="00170273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81"/>
    <w:rsid w:val="00171FEA"/>
    <w:rsid w:val="00171FFB"/>
    <w:rsid w:val="0017205B"/>
    <w:rsid w:val="001721B4"/>
    <w:rsid w:val="0017225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4F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68E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36E"/>
    <w:rsid w:val="001824DE"/>
    <w:rsid w:val="001825EF"/>
    <w:rsid w:val="00182A42"/>
    <w:rsid w:val="00182C2E"/>
    <w:rsid w:val="00182DB1"/>
    <w:rsid w:val="00182F1E"/>
    <w:rsid w:val="0018319B"/>
    <w:rsid w:val="00183399"/>
    <w:rsid w:val="0018374A"/>
    <w:rsid w:val="001837D0"/>
    <w:rsid w:val="0018399B"/>
    <w:rsid w:val="00183AD0"/>
    <w:rsid w:val="00183B5C"/>
    <w:rsid w:val="00184106"/>
    <w:rsid w:val="00184282"/>
    <w:rsid w:val="0018439A"/>
    <w:rsid w:val="00184467"/>
    <w:rsid w:val="001847B6"/>
    <w:rsid w:val="0018488E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47B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2A4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BC5"/>
    <w:rsid w:val="00191C18"/>
    <w:rsid w:val="00191C3B"/>
    <w:rsid w:val="00191F4B"/>
    <w:rsid w:val="00191FB2"/>
    <w:rsid w:val="00192198"/>
    <w:rsid w:val="001922CB"/>
    <w:rsid w:val="001923C4"/>
    <w:rsid w:val="00192BA2"/>
    <w:rsid w:val="00192D6A"/>
    <w:rsid w:val="00192D79"/>
    <w:rsid w:val="00192E5D"/>
    <w:rsid w:val="00192E8B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359"/>
    <w:rsid w:val="001945AF"/>
    <w:rsid w:val="001945EF"/>
    <w:rsid w:val="001946E9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182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9B7"/>
    <w:rsid w:val="00196A75"/>
    <w:rsid w:val="00196AE7"/>
    <w:rsid w:val="00196AEA"/>
    <w:rsid w:val="00196BE1"/>
    <w:rsid w:val="00196D24"/>
    <w:rsid w:val="00197045"/>
    <w:rsid w:val="0019739F"/>
    <w:rsid w:val="0019757A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488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393"/>
    <w:rsid w:val="001A14D0"/>
    <w:rsid w:val="001A1742"/>
    <w:rsid w:val="001A19D4"/>
    <w:rsid w:val="001A1AFC"/>
    <w:rsid w:val="001A1B98"/>
    <w:rsid w:val="001A1CB7"/>
    <w:rsid w:val="001A1F5B"/>
    <w:rsid w:val="001A1F70"/>
    <w:rsid w:val="001A2108"/>
    <w:rsid w:val="001A2141"/>
    <w:rsid w:val="001A248B"/>
    <w:rsid w:val="001A24C7"/>
    <w:rsid w:val="001A2599"/>
    <w:rsid w:val="001A2757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935"/>
    <w:rsid w:val="001A5A0F"/>
    <w:rsid w:val="001A5B33"/>
    <w:rsid w:val="001A5CAD"/>
    <w:rsid w:val="001A5E2F"/>
    <w:rsid w:val="001A60B6"/>
    <w:rsid w:val="001A6140"/>
    <w:rsid w:val="001A6323"/>
    <w:rsid w:val="001A6329"/>
    <w:rsid w:val="001A640B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BD0"/>
    <w:rsid w:val="001B1C5E"/>
    <w:rsid w:val="001B1D7D"/>
    <w:rsid w:val="001B22D3"/>
    <w:rsid w:val="001B22DE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67F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5B2"/>
    <w:rsid w:val="001C1634"/>
    <w:rsid w:val="001C1727"/>
    <w:rsid w:val="001C1A71"/>
    <w:rsid w:val="001C1AB3"/>
    <w:rsid w:val="001C1B3B"/>
    <w:rsid w:val="001C1D23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2E79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4BE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460"/>
    <w:rsid w:val="001C58A7"/>
    <w:rsid w:val="001C5909"/>
    <w:rsid w:val="001C59BD"/>
    <w:rsid w:val="001C5DF8"/>
    <w:rsid w:val="001C5E68"/>
    <w:rsid w:val="001C5E74"/>
    <w:rsid w:val="001C5F90"/>
    <w:rsid w:val="001C6217"/>
    <w:rsid w:val="001C629B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80"/>
    <w:rsid w:val="001C72AC"/>
    <w:rsid w:val="001C72FC"/>
    <w:rsid w:val="001C734B"/>
    <w:rsid w:val="001C742F"/>
    <w:rsid w:val="001C7472"/>
    <w:rsid w:val="001C7792"/>
    <w:rsid w:val="001C792D"/>
    <w:rsid w:val="001C7A07"/>
    <w:rsid w:val="001C7AB9"/>
    <w:rsid w:val="001C7D62"/>
    <w:rsid w:val="001D0096"/>
    <w:rsid w:val="001D02FF"/>
    <w:rsid w:val="001D0304"/>
    <w:rsid w:val="001D05EE"/>
    <w:rsid w:val="001D0642"/>
    <w:rsid w:val="001D0726"/>
    <w:rsid w:val="001D081F"/>
    <w:rsid w:val="001D0AC8"/>
    <w:rsid w:val="001D0AEF"/>
    <w:rsid w:val="001D0CEB"/>
    <w:rsid w:val="001D0E56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2086"/>
    <w:rsid w:val="001D2166"/>
    <w:rsid w:val="001D223E"/>
    <w:rsid w:val="001D23A7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D61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4F0"/>
    <w:rsid w:val="001D4759"/>
    <w:rsid w:val="001D476D"/>
    <w:rsid w:val="001D47AF"/>
    <w:rsid w:val="001D499E"/>
    <w:rsid w:val="001D4B53"/>
    <w:rsid w:val="001D4B97"/>
    <w:rsid w:val="001D4C21"/>
    <w:rsid w:val="001D4C53"/>
    <w:rsid w:val="001D4EC0"/>
    <w:rsid w:val="001D4FE7"/>
    <w:rsid w:val="001D515F"/>
    <w:rsid w:val="001D5587"/>
    <w:rsid w:val="001D55DD"/>
    <w:rsid w:val="001D569B"/>
    <w:rsid w:val="001D57F5"/>
    <w:rsid w:val="001D581B"/>
    <w:rsid w:val="001D58A4"/>
    <w:rsid w:val="001D5991"/>
    <w:rsid w:val="001D5C38"/>
    <w:rsid w:val="001D5D99"/>
    <w:rsid w:val="001D5E2E"/>
    <w:rsid w:val="001D5FC9"/>
    <w:rsid w:val="001D603F"/>
    <w:rsid w:val="001D608C"/>
    <w:rsid w:val="001D60A7"/>
    <w:rsid w:val="001D631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E9E"/>
    <w:rsid w:val="001D6F70"/>
    <w:rsid w:val="001D6F9E"/>
    <w:rsid w:val="001D7285"/>
    <w:rsid w:val="001D73AF"/>
    <w:rsid w:val="001D7529"/>
    <w:rsid w:val="001D761C"/>
    <w:rsid w:val="001D762F"/>
    <w:rsid w:val="001D7E1E"/>
    <w:rsid w:val="001E01FF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90"/>
    <w:rsid w:val="001E16D1"/>
    <w:rsid w:val="001E1722"/>
    <w:rsid w:val="001E195D"/>
    <w:rsid w:val="001E1F68"/>
    <w:rsid w:val="001E1F8B"/>
    <w:rsid w:val="001E2191"/>
    <w:rsid w:val="001E2286"/>
    <w:rsid w:val="001E231F"/>
    <w:rsid w:val="001E28ED"/>
    <w:rsid w:val="001E2927"/>
    <w:rsid w:val="001E2AFE"/>
    <w:rsid w:val="001E2C52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4A2"/>
    <w:rsid w:val="001E4690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71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966"/>
    <w:rsid w:val="001F2BD4"/>
    <w:rsid w:val="001F30F9"/>
    <w:rsid w:val="001F3158"/>
    <w:rsid w:val="001F3533"/>
    <w:rsid w:val="001F36F8"/>
    <w:rsid w:val="001F39CD"/>
    <w:rsid w:val="001F3B56"/>
    <w:rsid w:val="001F3BA0"/>
    <w:rsid w:val="001F3D64"/>
    <w:rsid w:val="001F3E83"/>
    <w:rsid w:val="001F40CC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5F3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8C6"/>
    <w:rsid w:val="001F6BA9"/>
    <w:rsid w:val="001F6DAD"/>
    <w:rsid w:val="001F70C5"/>
    <w:rsid w:val="001F713E"/>
    <w:rsid w:val="001F7362"/>
    <w:rsid w:val="001F741E"/>
    <w:rsid w:val="001F7563"/>
    <w:rsid w:val="001F769D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0DD"/>
    <w:rsid w:val="002012C8"/>
    <w:rsid w:val="00201484"/>
    <w:rsid w:val="00201706"/>
    <w:rsid w:val="00201778"/>
    <w:rsid w:val="002018FD"/>
    <w:rsid w:val="00201D11"/>
    <w:rsid w:val="002021C6"/>
    <w:rsid w:val="0020238A"/>
    <w:rsid w:val="00202734"/>
    <w:rsid w:val="00202A14"/>
    <w:rsid w:val="00202B31"/>
    <w:rsid w:val="00202BD5"/>
    <w:rsid w:val="00202CB4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AFC"/>
    <w:rsid w:val="00204B59"/>
    <w:rsid w:val="00204C64"/>
    <w:rsid w:val="00204C93"/>
    <w:rsid w:val="00204F14"/>
    <w:rsid w:val="0020504D"/>
    <w:rsid w:val="002050D4"/>
    <w:rsid w:val="00205292"/>
    <w:rsid w:val="002054D4"/>
    <w:rsid w:val="00205560"/>
    <w:rsid w:val="00205626"/>
    <w:rsid w:val="00205A97"/>
    <w:rsid w:val="0020601A"/>
    <w:rsid w:val="002060B5"/>
    <w:rsid w:val="002061F1"/>
    <w:rsid w:val="002068BB"/>
    <w:rsid w:val="0020690E"/>
    <w:rsid w:val="00206CFA"/>
    <w:rsid w:val="00206D87"/>
    <w:rsid w:val="00206E2F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70"/>
    <w:rsid w:val="00207FC8"/>
    <w:rsid w:val="00210090"/>
    <w:rsid w:val="002102BD"/>
    <w:rsid w:val="002103E5"/>
    <w:rsid w:val="0021054D"/>
    <w:rsid w:val="002106DB"/>
    <w:rsid w:val="002108CD"/>
    <w:rsid w:val="002109F3"/>
    <w:rsid w:val="00210BED"/>
    <w:rsid w:val="00210CBA"/>
    <w:rsid w:val="00210F9D"/>
    <w:rsid w:val="002112A5"/>
    <w:rsid w:val="0021137C"/>
    <w:rsid w:val="00211455"/>
    <w:rsid w:val="002115E9"/>
    <w:rsid w:val="002116C5"/>
    <w:rsid w:val="0021171F"/>
    <w:rsid w:val="0021178F"/>
    <w:rsid w:val="00211A4E"/>
    <w:rsid w:val="00211B01"/>
    <w:rsid w:val="00211B4C"/>
    <w:rsid w:val="00211BD6"/>
    <w:rsid w:val="00211C06"/>
    <w:rsid w:val="00211C2F"/>
    <w:rsid w:val="00211CB6"/>
    <w:rsid w:val="00211CCE"/>
    <w:rsid w:val="00211D96"/>
    <w:rsid w:val="00211EAE"/>
    <w:rsid w:val="00211F81"/>
    <w:rsid w:val="00211F92"/>
    <w:rsid w:val="0021220E"/>
    <w:rsid w:val="002125D4"/>
    <w:rsid w:val="002126E3"/>
    <w:rsid w:val="0021271E"/>
    <w:rsid w:val="00212854"/>
    <w:rsid w:val="0021287D"/>
    <w:rsid w:val="00212A12"/>
    <w:rsid w:val="00212A48"/>
    <w:rsid w:val="00212C8A"/>
    <w:rsid w:val="00213029"/>
    <w:rsid w:val="00213055"/>
    <w:rsid w:val="00213097"/>
    <w:rsid w:val="002131C0"/>
    <w:rsid w:val="002131C2"/>
    <w:rsid w:val="002131C5"/>
    <w:rsid w:val="002131F0"/>
    <w:rsid w:val="00213212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6C3"/>
    <w:rsid w:val="00214A90"/>
    <w:rsid w:val="00214DC4"/>
    <w:rsid w:val="00214EC2"/>
    <w:rsid w:val="00214F96"/>
    <w:rsid w:val="002150F5"/>
    <w:rsid w:val="00215113"/>
    <w:rsid w:val="00215532"/>
    <w:rsid w:val="00215623"/>
    <w:rsid w:val="002156DE"/>
    <w:rsid w:val="0021571A"/>
    <w:rsid w:val="00215747"/>
    <w:rsid w:val="0021579B"/>
    <w:rsid w:val="00215815"/>
    <w:rsid w:val="00215A92"/>
    <w:rsid w:val="00215B10"/>
    <w:rsid w:val="00215B57"/>
    <w:rsid w:val="002160FE"/>
    <w:rsid w:val="002163AB"/>
    <w:rsid w:val="00216417"/>
    <w:rsid w:val="00216448"/>
    <w:rsid w:val="00216688"/>
    <w:rsid w:val="002167D9"/>
    <w:rsid w:val="00216839"/>
    <w:rsid w:val="00216904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4C"/>
    <w:rsid w:val="00217589"/>
    <w:rsid w:val="002175E4"/>
    <w:rsid w:val="0021762B"/>
    <w:rsid w:val="002176DA"/>
    <w:rsid w:val="00217A80"/>
    <w:rsid w:val="00217AE2"/>
    <w:rsid w:val="00217D47"/>
    <w:rsid w:val="00217F18"/>
    <w:rsid w:val="00220202"/>
    <w:rsid w:val="00220665"/>
    <w:rsid w:val="00220890"/>
    <w:rsid w:val="00220ADC"/>
    <w:rsid w:val="00220C53"/>
    <w:rsid w:val="002215E0"/>
    <w:rsid w:val="002216E6"/>
    <w:rsid w:val="00221731"/>
    <w:rsid w:val="00221BFE"/>
    <w:rsid w:val="00221D70"/>
    <w:rsid w:val="00221DCE"/>
    <w:rsid w:val="00221E93"/>
    <w:rsid w:val="00221EB8"/>
    <w:rsid w:val="00221F2D"/>
    <w:rsid w:val="0022205B"/>
    <w:rsid w:val="00222231"/>
    <w:rsid w:val="002222F7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944"/>
    <w:rsid w:val="00224BB2"/>
    <w:rsid w:val="00224EC3"/>
    <w:rsid w:val="0022523F"/>
    <w:rsid w:val="0022528D"/>
    <w:rsid w:val="002253FE"/>
    <w:rsid w:val="002254FF"/>
    <w:rsid w:val="0022580F"/>
    <w:rsid w:val="00225A7A"/>
    <w:rsid w:val="00225D19"/>
    <w:rsid w:val="00225D69"/>
    <w:rsid w:val="00225DCF"/>
    <w:rsid w:val="0022602D"/>
    <w:rsid w:val="0022621E"/>
    <w:rsid w:val="002262FC"/>
    <w:rsid w:val="00226311"/>
    <w:rsid w:val="0022663D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48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329"/>
    <w:rsid w:val="00232E37"/>
    <w:rsid w:val="00232ED8"/>
    <w:rsid w:val="00232F35"/>
    <w:rsid w:val="00233012"/>
    <w:rsid w:val="002330D7"/>
    <w:rsid w:val="002332A3"/>
    <w:rsid w:val="002335B5"/>
    <w:rsid w:val="002335F4"/>
    <w:rsid w:val="002338AC"/>
    <w:rsid w:val="002338AE"/>
    <w:rsid w:val="00233AAA"/>
    <w:rsid w:val="00233B8A"/>
    <w:rsid w:val="00233E74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4A7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296"/>
    <w:rsid w:val="002373E7"/>
    <w:rsid w:val="0023760E"/>
    <w:rsid w:val="0023769E"/>
    <w:rsid w:val="00237991"/>
    <w:rsid w:val="00237C18"/>
    <w:rsid w:val="00237D89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6BB"/>
    <w:rsid w:val="00241736"/>
    <w:rsid w:val="00241804"/>
    <w:rsid w:val="00241D24"/>
    <w:rsid w:val="00241D3E"/>
    <w:rsid w:val="00241D92"/>
    <w:rsid w:val="00241EDF"/>
    <w:rsid w:val="0024201C"/>
    <w:rsid w:val="0024239E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48"/>
    <w:rsid w:val="002432B5"/>
    <w:rsid w:val="002434C1"/>
    <w:rsid w:val="002434C2"/>
    <w:rsid w:val="0024356F"/>
    <w:rsid w:val="00243648"/>
    <w:rsid w:val="002437FA"/>
    <w:rsid w:val="002438B9"/>
    <w:rsid w:val="00243A1B"/>
    <w:rsid w:val="00243A6C"/>
    <w:rsid w:val="00243BE4"/>
    <w:rsid w:val="00243CA4"/>
    <w:rsid w:val="00243D60"/>
    <w:rsid w:val="00243EEC"/>
    <w:rsid w:val="00244009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807"/>
    <w:rsid w:val="00244B06"/>
    <w:rsid w:val="00244B44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04"/>
    <w:rsid w:val="00245712"/>
    <w:rsid w:val="00245745"/>
    <w:rsid w:val="0024586D"/>
    <w:rsid w:val="002458FB"/>
    <w:rsid w:val="0024590B"/>
    <w:rsid w:val="00245CB5"/>
    <w:rsid w:val="00245CC5"/>
    <w:rsid w:val="00245D0E"/>
    <w:rsid w:val="00245EEE"/>
    <w:rsid w:val="00245EFC"/>
    <w:rsid w:val="0024601F"/>
    <w:rsid w:val="00246289"/>
    <w:rsid w:val="002465B1"/>
    <w:rsid w:val="00246A80"/>
    <w:rsid w:val="00246D9C"/>
    <w:rsid w:val="00246E0D"/>
    <w:rsid w:val="00246E70"/>
    <w:rsid w:val="00246E9B"/>
    <w:rsid w:val="00246FFE"/>
    <w:rsid w:val="002475BE"/>
    <w:rsid w:val="00247903"/>
    <w:rsid w:val="0024791F"/>
    <w:rsid w:val="0024796A"/>
    <w:rsid w:val="00247A14"/>
    <w:rsid w:val="00247DAE"/>
    <w:rsid w:val="00247EB7"/>
    <w:rsid w:val="00247F01"/>
    <w:rsid w:val="00247F88"/>
    <w:rsid w:val="00250003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63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55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ED"/>
    <w:rsid w:val="002578FE"/>
    <w:rsid w:val="00257A67"/>
    <w:rsid w:val="00257CA7"/>
    <w:rsid w:val="00260196"/>
    <w:rsid w:val="002601A4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9A8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63A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DA5"/>
    <w:rsid w:val="00264F4A"/>
    <w:rsid w:val="00264F8C"/>
    <w:rsid w:val="00265023"/>
    <w:rsid w:val="00265067"/>
    <w:rsid w:val="002651ED"/>
    <w:rsid w:val="002653A9"/>
    <w:rsid w:val="00265459"/>
    <w:rsid w:val="00265620"/>
    <w:rsid w:val="002657BC"/>
    <w:rsid w:val="002657F0"/>
    <w:rsid w:val="002658C1"/>
    <w:rsid w:val="002659F9"/>
    <w:rsid w:val="00265C52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DA6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0864"/>
    <w:rsid w:val="00270C40"/>
    <w:rsid w:val="0027104F"/>
    <w:rsid w:val="00271188"/>
    <w:rsid w:val="00271224"/>
    <w:rsid w:val="0027122F"/>
    <w:rsid w:val="002713A4"/>
    <w:rsid w:val="002714F8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DD2"/>
    <w:rsid w:val="00272E7A"/>
    <w:rsid w:val="00272E88"/>
    <w:rsid w:val="00272F6D"/>
    <w:rsid w:val="00272FC5"/>
    <w:rsid w:val="00273053"/>
    <w:rsid w:val="0027334A"/>
    <w:rsid w:val="0027355A"/>
    <w:rsid w:val="0027358C"/>
    <w:rsid w:val="00273744"/>
    <w:rsid w:val="00273899"/>
    <w:rsid w:val="002738AD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4F89"/>
    <w:rsid w:val="0027501D"/>
    <w:rsid w:val="00275316"/>
    <w:rsid w:val="0027533E"/>
    <w:rsid w:val="002753F7"/>
    <w:rsid w:val="00275798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D5A"/>
    <w:rsid w:val="00276E91"/>
    <w:rsid w:val="00276F1A"/>
    <w:rsid w:val="0027703A"/>
    <w:rsid w:val="002771CC"/>
    <w:rsid w:val="00277283"/>
    <w:rsid w:val="002772F7"/>
    <w:rsid w:val="0027730D"/>
    <w:rsid w:val="0027745D"/>
    <w:rsid w:val="0027781F"/>
    <w:rsid w:val="002778E4"/>
    <w:rsid w:val="00277CD4"/>
    <w:rsid w:val="00280018"/>
    <w:rsid w:val="0028005E"/>
    <w:rsid w:val="002802A0"/>
    <w:rsid w:val="00280486"/>
    <w:rsid w:val="00280603"/>
    <w:rsid w:val="00280768"/>
    <w:rsid w:val="002807F6"/>
    <w:rsid w:val="00280B96"/>
    <w:rsid w:val="00280BBD"/>
    <w:rsid w:val="0028109D"/>
    <w:rsid w:val="0028110F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D0E"/>
    <w:rsid w:val="00281FA7"/>
    <w:rsid w:val="0028218F"/>
    <w:rsid w:val="0028227A"/>
    <w:rsid w:val="00282693"/>
    <w:rsid w:val="00282773"/>
    <w:rsid w:val="00282882"/>
    <w:rsid w:val="00282905"/>
    <w:rsid w:val="00282964"/>
    <w:rsid w:val="002829C3"/>
    <w:rsid w:val="002829C5"/>
    <w:rsid w:val="00282D64"/>
    <w:rsid w:val="00282DD7"/>
    <w:rsid w:val="00282DDD"/>
    <w:rsid w:val="002832CD"/>
    <w:rsid w:val="00283525"/>
    <w:rsid w:val="00283596"/>
    <w:rsid w:val="002836A9"/>
    <w:rsid w:val="0028377A"/>
    <w:rsid w:val="00283819"/>
    <w:rsid w:val="00283C62"/>
    <w:rsid w:val="00283CE0"/>
    <w:rsid w:val="00283EAD"/>
    <w:rsid w:val="0028416C"/>
    <w:rsid w:val="0028447D"/>
    <w:rsid w:val="002844F8"/>
    <w:rsid w:val="002846A7"/>
    <w:rsid w:val="0028476D"/>
    <w:rsid w:val="00284879"/>
    <w:rsid w:val="0028493A"/>
    <w:rsid w:val="00284991"/>
    <w:rsid w:val="00284D68"/>
    <w:rsid w:val="00284E7F"/>
    <w:rsid w:val="00284EFF"/>
    <w:rsid w:val="00284FE0"/>
    <w:rsid w:val="0028548E"/>
    <w:rsid w:val="002857A0"/>
    <w:rsid w:val="0028581D"/>
    <w:rsid w:val="00285AD6"/>
    <w:rsid w:val="00285ADB"/>
    <w:rsid w:val="00285AF5"/>
    <w:rsid w:val="002860EF"/>
    <w:rsid w:val="002862DE"/>
    <w:rsid w:val="00286303"/>
    <w:rsid w:val="00286472"/>
    <w:rsid w:val="00286617"/>
    <w:rsid w:val="00286644"/>
    <w:rsid w:val="00286671"/>
    <w:rsid w:val="00286797"/>
    <w:rsid w:val="00286C19"/>
    <w:rsid w:val="00286DF1"/>
    <w:rsid w:val="00286EDB"/>
    <w:rsid w:val="00286EFF"/>
    <w:rsid w:val="0028702E"/>
    <w:rsid w:val="00287177"/>
    <w:rsid w:val="002873C1"/>
    <w:rsid w:val="002900E8"/>
    <w:rsid w:val="00290237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BB2"/>
    <w:rsid w:val="00290CF9"/>
    <w:rsid w:val="00290D0A"/>
    <w:rsid w:val="00290E59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0E2"/>
    <w:rsid w:val="00292186"/>
    <w:rsid w:val="002921B9"/>
    <w:rsid w:val="0029233B"/>
    <w:rsid w:val="0029236A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0CE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BE"/>
    <w:rsid w:val="002963E1"/>
    <w:rsid w:val="0029645E"/>
    <w:rsid w:val="002966C7"/>
    <w:rsid w:val="00296731"/>
    <w:rsid w:val="00296A7C"/>
    <w:rsid w:val="00296E49"/>
    <w:rsid w:val="00296F88"/>
    <w:rsid w:val="00296F98"/>
    <w:rsid w:val="002972FF"/>
    <w:rsid w:val="00297571"/>
    <w:rsid w:val="002975B1"/>
    <w:rsid w:val="0029774D"/>
    <w:rsid w:val="00297A7E"/>
    <w:rsid w:val="00297B4A"/>
    <w:rsid w:val="00297B93"/>
    <w:rsid w:val="00297F1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1FBC"/>
    <w:rsid w:val="002A25C7"/>
    <w:rsid w:val="002A268F"/>
    <w:rsid w:val="002A26E3"/>
    <w:rsid w:val="002A2816"/>
    <w:rsid w:val="002A28A6"/>
    <w:rsid w:val="002A29CC"/>
    <w:rsid w:val="002A2A8F"/>
    <w:rsid w:val="002A2B01"/>
    <w:rsid w:val="002A2B67"/>
    <w:rsid w:val="002A2C8E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33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4F2"/>
    <w:rsid w:val="002A690F"/>
    <w:rsid w:val="002A6930"/>
    <w:rsid w:val="002A69F3"/>
    <w:rsid w:val="002A6A7C"/>
    <w:rsid w:val="002A6D18"/>
    <w:rsid w:val="002A6F92"/>
    <w:rsid w:val="002A71B8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07"/>
    <w:rsid w:val="002B1898"/>
    <w:rsid w:val="002B1994"/>
    <w:rsid w:val="002B1A65"/>
    <w:rsid w:val="002B1AB8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4D"/>
    <w:rsid w:val="002B376C"/>
    <w:rsid w:val="002B3774"/>
    <w:rsid w:val="002B39DE"/>
    <w:rsid w:val="002B3A64"/>
    <w:rsid w:val="002B3B22"/>
    <w:rsid w:val="002B3B8F"/>
    <w:rsid w:val="002B3BA8"/>
    <w:rsid w:val="002B3E01"/>
    <w:rsid w:val="002B403B"/>
    <w:rsid w:val="002B4057"/>
    <w:rsid w:val="002B4136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1E8"/>
    <w:rsid w:val="002B6363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1E0"/>
    <w:rsid w:val="002B798E"/>
    <w:rsid w:val="002B7CAE"/>
    <w:rsid w:val="002C0019"/>
    <w:rsid w:val="002C01BF"/>
    <w:rsid w:val="002C0288"/>
    <w:rsid w:val="002C0307"/>
    <w:rsid w:val="002C038C"/>
    <w:rsid w:val="002C0507"/>
    <w:rsid w:val="002C0545"/>
    <w:rsid w:val="002C062A"/>
    <w:rsid w:val="002C06B1"/>
    <w:rsid w:val="002C06BD"/>
    <w:rsid w:val="002C07C8"/>
    <w:rsid w:val="002C07D1"/>
    <w:rsid w:val="002C08AB"/>
    <w:rsid w:val="002C0A86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0B3"/>
    <w:rsid w:val="002C31C1"/>
    <w:rsid w:val="002C339D"/>
    <w:rsid w:val="002C340B"/>
    <w:rsid w:val="002C35A5"/>
    <w:rsid w:val="002C39CB"/>
    <w:rsid w:val="002C3BC6"/>
    <w:rsid w:val="002C3CD6"/>
    <w:rsid w:val="002C3D2F"/>
    <w:rsid w:val="002C3D69"/>
    <w:rsid w:val="002C3F68"/>
    <w:rsid w:val="002C4018"/>
    <w:rsid w:val="002C4250"/>
    <w:rsid w:val="002C4297"/>
    <w:rsid w:val="002C43D0"/>
    <w:rsid w:val="002C446F"/>
    <w:rsid w:val="002C44C5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A4E"/>
    <w:rsid w:val="002C5B3F"/>
    <w:rsid w:val="002C5E7B"/>
    <w:rsid w:val="002C5ED5"/>
    <w:rsid w:val="002C5F0D"/>
    <w:rsid w:val="002C5F51"/>
    <w:rsid w:val="002C5FAF"/>
    <w:rsid w:val="002C6465"/>
    <w:rsid w:val="002C64C7"/>
    <w:rsid w:val="002C6538"/>
    <w:rsid w:val="002C6687"/>
    <w:rsid w:val="002C68C7"/>
    <w:rsid w:val="002C6ACB"/>
    <w:rsid w:val="002C6C1C"/>
    <w:rsid w:val="002C6DB5"/>
    <w:rsid w:val="002C6E1C"/>
    <w:rsid w:val="002C7071"/>
    <w:rsid w:val="002C7099"/>
    <w:rsid w:val="002C7481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45A"/>
    <w:rsid w:val="002D151D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AC5"/>
    <w:rsid w:val="002D2C3A"/>
    <w:rsid w:val="002D2EA4"/>
    <w:rsid w:val="002D324D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1B"/>
    <w:rsid w:val="002D465B"/>
    <w:rsid w:val="002D48F4"/>
    <w:rsid w:val="002D4A05"/>
    <w:rsid w:val="002D4C58"/>
    <w:rsid w:val="002D4D74"/>
    <w:rsid w:val="002D4F66"/>
    <w:rsid w:val="002D4FBC"/>
    <w:rsid w:val="002D500C"/>
    <w:rsid w:val="002D5239"/>
    <w:rsid w:val="002D5240"/>
    <w:rsid w:val="002D53E9"/>
    <w:rsid w:val="002D5799"/>
    <w:rsid w:val="002D579E"/>
    <w:rsid w:val="002D5A81"/>
    <w:rsid w:val="002D6268"/>
    <w:rsid w:val="002D64F2"/>
    <w:rsid w:val="002D66C7"/>
    <w:rsid w:val="002D6871"/>
    <w:rsid w:val="002D68A2"/>
    <w:rsid w:val="002D68B4"/>
    <w:rsid w:val="002D69E1"/>
    <w:rsid w:val="002D69F4"/>
    <w:rsid w:val="002D6A3A"/>
    <w:rsid w:val="002D6A65"/>
    <w:rsid w:val="002D6CFC"/>
    <w:rsid w:val="002D6D42"/>
    <w:rsid w:val="002D6E8A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A68"/>
    <w:rsid w:val="002E0AE7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723"/>
    <w:rsid w:val="002E175C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CC0"/>
    <w:rsid w:val="002E2D2D"/>
    <w:rsid w:val="002E2D90"/>
    <w:rsid w:val="002E2F7E"/>
    <w:rsid w:val="002E2FFC"/>
    <w:rsid w:val="002E3039"/>
    <w:rsid w:val="002E30C7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94D"/>
    <w:rsid w:val="002E4A19"/>
    <w:rsid w:val="002E4C36"/>
    <w:rsid w:val="002E4C37"/>
    <w:rsid w:val="002E4C9A"/>
    <w:rsid w:val="002E4CD5"/>
    <w:rsid w:val="002E4E3E"/>
    <w:rsid w:val="002E4EFD"/>
    <w:rsid w:val="002E4FBE"/>
    <w:rsid w:val="002E4FE9"/>
    <w:rsid w:val="002E5006"/>
    <w:rsid w:val="002E526D"/>
    <w:rsid w:val="002E526E"/>
    <w:rsid w:val="002E52F6"/>
    <w:rsid w:val="002E5683"/>
    <w:rsid w:val="002E5791"/>
    <w:rsid w:val="002E57C2"/>
    <w:rsid w:val="002E57ED"/>
    <w:rsid w:val="002E5A40"/>
    <w:rsid w:val="002E5BA9"/>
    <w:rsid w:val="002E5D25"/>
    <w:rsid w:val="002E5D69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47"/>
    <w:rsid w:val="002E6CC9"/>
    <w:rsid w:val="002E6D10"/>
    <w:rsid w:val="002E6D47"/>
    <w:rsid w:val="002E6E14"/>
    <w:rsid w:val="002E6EE8"/>
    <w:rsid w:val="002E6F20"/>
    <w:rsid w:val="002E6FBC"/>
    <w:rsid w:val="002E7195"/>
    <w:rsid w:val="002E7242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124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9E7"/>
    <w:rsid w:val="002F3A4D"/>
    <w:rsid w:val="002F3B09"/>
    <w:rsid w:val="002F3B94"/>
    <w:rsid w:val="002F3BD2"/>
    <w:rsid w:val="002F3D9B"/>
    <w:rsid w:val="002F3EDE"/>
    <w:rsid w:val="002F3FCA"/>
    <w:rsid w:val="002F3FCF"/>
    <w:rsid w:val="002F3FDE"/>
    <w:rsid w:val="002F4239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34"/>
    <w:rsid w:val="002F6963"/>
    <w:rsid w:val="002F69C3"/>
    <w:rsid w:val="002F69D7"/>
    <w:rsid w:val="002F6AD5"/>
    <w:rsid w:val="002F6B29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5E7"/>
    <w:rsid w:val="003006D5"/>
    <w:rsid w:val="0030075E"/>
    <w:rsid w:val="00300944"/>
    <w:rsid w:val="0030118B"/>
    <w:rsid w:val="0030122A"/>
    <w:rsid w:val="00301552"/>
    <w:rsid w:val="003016DA"/>
    <w:rsid w:val="00301774"/>
    <w:rsid w:val="00301B17"/>
    <w:rsid w:val="00301BC5"/>
    <w:rsid w:val="00301C87"/>
    <w:rsid w:val="00301CED"/>
    <w:rsid w:val="00301DB9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76D"/>
    <w:rsid w:val="00302862"/>
    <w:rsid w:val="00302C1E"/>
    <w:rsid w:val="00302C43"/>
    <w:rsid w:val="00302D43"/>
    <w:rsid w:val="00302E0C"/>
    <w:rsid w:val="00302E18"/>
    <w:rsid w:val="00302E71"/>
    <w:rsid w:val="00302ECD"/>
    <w:rsid w:val="00303044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AF7"/>
    <w:rsid w:val="00304BC6"/>
    <w:rsid w:val="00304D2A"/>
    <w:rsid w:val="00304D3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D11"/>
    <w:rsid w:val="00307E0F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5C"/>
    <w:rsid w:val="00311591"/>
    <w:rsid w:val="00311727"/>
    <w:rsid w:val="0031179D"/>
    <w:rsid w:val="00311A0B"/>
    <w:rsid w:val="00311DC9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5C7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EC"/>
    <w:rsid w:val="003160AD"/>
    <w:rsid w:val="00316171"/>
    <w:rsid w:val="003161DB"/>
    <w:rsid w:val="003162DC"/>
    <w:rsid w:val="003165E7"/>
    <w:rsid w:val="00316716"/>
    <w:rsid w:val="003168DE"/>
    <w:rsid w:val="0031696F"/>
    <w:rsid w:val="003169C6"/>
    <w:rsid w:val="003169D9"/>
    <w:rsid w:val="00316C5A"/>
    <w:rsid w:val="00316D11"/>
    <w:rsid w:val="00316D4A"/>
    <w:rsid w:val="00316DF1"/>
    <w:rsid w:val="00316F6B"/>
    <w:rsid w:val="003170C0"/>
    <w:rsid w:val="0031733F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25"/>
    <w:rsid w:val="00321AFB"/>
    <w:rsid w:val="00321B2C"/>
    <w:rsid w:val="00321DB4"/>
    <w:rsid w:val="00322028"/>
    <w:rsid w:val="00322194"/>
    <w:rsid w:val="00322201"/>
    <w:rsid w:val="0032277C"/>
    <w:rsid w:val="003229C8"/>
    <w:rsid w:val="00322A70"/>
    <w:rsid w:val="00322C6A"/>
    <w:rsid w:val="00322E87"/>
    <w:rsid w:val="00322EFA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72"/>
    <w:rsid w:val="00324389"/>
    <w:rsid w:val="003245B9"/>
    <w:rsid w:val="00324723"/>
    <w:rsid w:val="00324772"/>
    <w:rsid w:val="00324774"/>
    <w:rsid w:val="00324994"/>
    <w:rsid w:val="00324D59"/>
    <w:rsid w:val="0032505E"/>
    <w:rsid w:val="003251BA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476"/>
    <w:rsid w:val="00326624"/>
    <w:rsid w:val="003266FF"/>
    <w:rsid w:val="003267A7"/>
    <w:rsid w:val="00326B51"/>
    <w:rsid w:val="00326BD3"/>
    <w:rsid w:val="0032737C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917"/>
    <w:rsid w:val="00330C36"/>
    <w:rsid w:val="00330DAB"/>
    <w:rsid w:val="00330F21"/>
    <w:rsid w:val="00331012"/>
    <w:rsid w:val="0033128D"/>
    <w:rsid w:val="00331362"/>
    <w:rsid w:val="0033140B"/>
    <w:rsid w:val="00331554"/>
    <w:rsid w:val="00331811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576"/>
    <w:rsid w:val="0033360B"/>
    <w:rsid w:val="0033392A"/>
    <w:rsid w:val="00333A3C"/>
    <w:rsid w:val="00333B20"/>
    <w:rsid w:val="00333DA2"/>
    <w:rsid w:val="00333E7A"/>
    <w:rsid w:val="00333F48"/>
    <w:rsid w:val="00334390"/>
    <w:rsid w:val="00334625"/>
    <w:rsid w:val="00334707"/>
    <w:rsid w:val="0033474E"/>
    <w:rsid w:val="00334B27"/>
    <w:rsid w:val="00334F63"/>
    <w:rsid w:val="003351CF"/>
    <w:rsid w:val="00335568"/>
    <w:rsid w:val="003355D7"/>
    <w:rsid w:val="003356A9"/>
    <w:rsid w:val="003358E6"/>
    <w:rsid w:val="0033594C"/>
    <w:rsid w:val="00335B1E"/>
    <w:rsid w:val="00335C7E"/>
    <w:rsid w:val="00335F8E"/>
    <w:rsid w:val="00335FCD"/>
    <w:rsid w:val="0033606D"/>
    <w:rsid w:val="003363AB"/>
    <w:rsid w:val="003363D7"/>
    <w:rsid w:val="00336525"/>
    <w:rsid w:val="0033654A"/>
    <w:rsid w:val="0033661D"/>
    <w:rsid w:val="00336745"/>
    <w:rsid w:val="00336951"/>
    <w:rsid w:val="00336BDC"/>
    <w:rsid w:val="00336C30"/>
    <w:rsid w:val="00336C8E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C69"/>
    <w:rsid w:val="00341E01"/>
    <w:rsid w:val="003420DF"/>
    <w:rsid w:val="00342261"/>
    <w:rsid w:val="003423EA"/>
    <w:rsid w:val="003426A3"/>
    <w:rsid w:val="003428DA"/>
    <w:rsid w:val="00342D4B"/>
    <w:rsid w:val="00342E8A"/>
    <w:rsid w:val="00342FF4"/>
    <w:rsid w:val="003430AA"/>
    <w:rsid w:val="003431BF"/>
    <w:rsid w:val="003432CA"/>
    <w:rsid w:val="00343331"/>
    <w:rsid w:val="00343497"/>
    <w:rsid w:val="00343525"/>
    <w:rsid w:val="003437FF"/>
    <w:rsid w:val="003439AA"/>
    <w:rsid w:val="00343A6B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431"/>
    <w:rsid w:val="003445A1"/>
    <w:rsid w:val="0034489F"/>
    <w:rsid w:val="00344921"/>
    <w:rsid w:val="003449F4"/>
    <w:rsid w:val="00344C41"/>
    <w:rsid w:val="00344CBF"/>
    <w:rsid w:val="00344D47"/>
    <w:rsid w:val="00344F65"/>
    <w:rsid w:val="00344FAC"/>
    <w:rsid w:val="00344FBC"/>
    <w:rsid w:val="0034532A"/>
    <w:rsid w:val="00345510"/>
    <w:rsid w:val="00345528"/>
    <w:rsid w:val="003457A7"/>
    <w:rsid w:val="00345A9F"/>
    <w:rsid w:val="00345B6A"/>
    <w:rsid w:val="00345CB6"/>
    <w:rsid w:val="00345D0B"/>
    <w:rsid w:val="00345D5D"/>
    <w:rsid w:val="00345E16"/>
    <w:rsid w:val="00345E2F"/>
    <w:rsid w:val="00345FD5"/>
    <w:rsid w:val="003460C5"/>
    <w:rsid w:val="003462AF"/>
    <w:rsid w:val="003463C0"/>
    <w:rsid w:val="003464EA"/>
    <w:rsid w:val="0034674D"/>
    <w:rsid w:val="00346971"/>
    <w:rsid w:val="00346AF6"/>
    <w:rsid w:val="00346B13"/>
    <w:rsid w:val="00346C79"/>
    <w:rsid w:val="00347094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4"/>
    <w:rsid w:val="00347A7C"/>
    <w:rsid w:val="00347B4C"/>
    <w:rsid w:val="00347BE8"/>
    <w:rsid w:val="00347C8B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173"/>
    <w:rsid w:val="00351302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A5E"/>
    <w:rsid w:val="00352B3B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37E"/>
    <w:rsid w:val="00357382"/>
    <w:rsid w:val="0035740D"/>
    <w:rsid w:val="0035761C"/>
    <w:rsid w:val="00357699"/>
    <w:rsid w:val="003576B7"/>
    <w:rsid w:val="00357815"/>
    <w:rsid w:val="00357979"/>
    <w:rsid w:val="00357AA5"/>
    <w:rsid w:val="00357B12"/>
    <w:rsid w:val="00357D51"/>
    <w:rsid w:val="00360065"/>
    <w:rsid w:val="003600E1"/>
    <w:rsid w:val="003601ED"/>
    <w:rsid w:val="0036040D"/>
    <w:rsid w:val="0036045E"/>
    <w:rsid w:val="00360476"/>
    <w:rsid w:val="003604DC"/>
    <w:rsid w:val="0036053B"/>
    <w:rsid w:val="0036076B"/>
    <w:rsid w:val="003607C7"/>
    <w:rsid w:val="0036081E"/>
    <w:rsid w:val="00360AE2"/>
    <w:rsid w:val="00360B22"/>
    <w:rsid w:val="00360C3F"/>
    <w:rsid w:val="00360D0B"/>
    <w:rsid w:val="0036105C"/>
    <w:rsid w:val="003610CA"/>
    <w:rsid w:val="0036138A"/>
    <w:rsid w:val="00361613"/>
    <w:rsid w:val="00361829"/>
    <w:rsid w:val="003618DE"/>
    <w:rsid w:val="00361900"/>
    <w:rsid w:val="00361B11"/>
    <w:rsid w:val="00361C7E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C9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ACC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9D1"/>
    <w:rsid w:val="00365BBC"/>
    <w:rsid w:val="00365D87"/>
    <w:rsid w:val="0036606B"/>
    <w:rsid w:val="003663F8"/>
    <w:rsid w:val="003664A1"/>
    <w:rsid w:val="003664F6"/>
    <w:rsid w:val="00366506"/>
    <w:rsid w:val="003668FD"/>
    <w:rsid w:val="00366AC2"/>
    <w:rsid w:val="00366B83"/>
    <w:rsid w:val="00366EC9"/>
    <w:rsid w:val="00366FDD"/>
    <w:rsid w:val="003670FD"/>
    <w:rsid w:val="003671ED"/>
    <w:rsid w:val="00367316"/>
    <w:rsid w:val="00367441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3CE"/>
    <w:rsid w:val="00370473"/>
    <w:rsid w:val="0037052C"/>
    <w:rsid w:val="0037082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B31"/>
    <w:rsid w:val="00371CE1"/>
    <w:rsid w:val="00371F51"/>
    <w:rsid w:val="00372006"/>
    <w:rsid w:val="00372262"/>
    <w:rsid w:val="0037238A"/>
    <w:rsid w:val="0037248A"/>
    <w:rsid w:val="00372996"/>
    <w:rsid w:val="00372AAC"/>
    <w:rsid w:val="00372B6B"/>
    <w:rsid w:val="00372C26"/>
    <w:rsid w:val="00372D1A"/>
    <w:rsid w:val="00372EEB"/>
    <w:rsid w:val="00373148"/>
    <w:rsid w:val="00373214"/>
    <w:rsid w:val="003733A8"/>
    <w:rsid w:val="0037352F"/>
    <w:rsid w:val="00373861"/>
    <w:rsid w:val="0037394E"/>
    <w:rsid w:val="00373994"/>
    <w:rsid w:val="00373B66"/>
    <w:rsid w:val="00373CDB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86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62D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A"/>
    <w:rsid w:val="00380D9C"/>
    <w:rsid w:val="00380EFB"/>
    <w:rsid w:val="003813DD"/>
    <w:rsid w:val="003817E2"/>
    <w:rsid w:val="00381BBD"/>
    <w:rsid w:val="00381DAD"/>
    <w:rsid w:val="00381E66"/>
    <w:rsid w:val="00381EA3"/>
    <w:rsid w:val="00382806"/>
    <w:rsid w:val="0038282A"/>
    <w:rsid w:val="00382CDF"/>
    <w:rsid w:val="00382D03"/>
    <w:rsid w:val="00383100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817"/>
    <w:rsid w:val="00386946"/>
    <w:rsid w:val="00386AC4"/>
    <w:rsid w:val="00386B9A"/>
    <w:rsid w:val="00386C43"/>
    <w:rsid w:val="00386E42"/>
    <w:rsid w:val="00386FF8"/>
    <w:rsid w:val="0038708F"/>
    <w:rsid w:val="00387134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87FB9"/>
    <w:rsid w:val="00390046"/>
    <w:rsid w:val="003900D5"/>
    <w:rsid w:val="003902BD"/>
    <w:rsid w:val="0039035B"/>
    <w:rsid w:val="00390432"/>
    <w:rsid w:val="00390491"/>
    <w:rsid w:val="003904D5"/>
    <w:rsid w:val="0039062D"/>
    <w:rsid w:val="00390809"/>
    <w:rsid w:val="00390E3B"/>
    <w:rsid w:val="00390E89"/>
    <w:rsid w:val="0039108E"/>
    <w:rsid w:val="003910AC"/>
    <w:rsid w:val="00391252"/>
    <w:rsid w:val="003912E8"/>
    <w:rsid w:val="00391357"/>
    <w:rsid w:val="003914B9"/>
    <w:rsid w:val="0039155B"/>
    <w:rsid w:val="003915D3"/>
    <w:rsid w:val="00391648"/>
    <w:rsid w:val="0039192B"/>
    <w:rsid w:val="00391CFC"/>
    <w:rsid w:val="00391D2B"/>
    <w:rsid w:val="00391EC2"/>
    <w:rsid w:val="00392038"/>
    <w:rsid w:val="003922EF"/>
    <w:rsid w:val="0039293C"/>
    <w:rsid w:val="0039300D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1F6"/>
    <w:rsid w:val="0039476A"/>
    <w:rsid w:val="0039480B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C8"/>
    <w:rsid w:val="003971EC"/>
    <w:rsid w:val="00397390"/>
    <w:rsid w:val="00397475"/>
    <w:rsid w:val="003974EB"/>
    <w:rsid w:val="003978F7"/>
    <w:rsid w:val="00397A09"/>
    <w:rsid w:val="00397B36"/>
    <w:rsid w:val="00397C5E"/>
    <w:rsid w:val="00397EA2"/>
    <w:rsid w:val="003A0067"/>
    <w:rsid w:val="003A00D7"/>
    <w:rsid w:val="003A00F9"/>
    <w:rsid w:val="003A0232"/>
    <w:rsid w:val="003A0506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697"/>
    <w:rsid w:val="003A19DD"/>
    <w:rsid w:val="003A1AAA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2DAF"/>
    <w:rsid w:val="003A32AB"/>
    <w:rsid w:val="003A32F9"/>
    <w:rsid w:val="003A32FA"/>
    <w:rsid w:val="003A3306"/>
    <w:rsid w:val="003A3593"/>
    <w:rsid w:val="003A37AD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797"/>
    <w:rsid w:val="003A4859"/>
    <w:rsid w:val="003A4876"/>
    <w:rsid w:val="003A48C4"/>
    <w:rsid w:val="003A49AF"/>
    <w:rsid w:val="003A4CD6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9E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DA9"/>
    <w:rsid w:val="003A6E20"/>
    <w:rsid w:val="003A6F31"/>
    <w:rsid w:val="003A6F75"/>
    <w:rsid w:val="003A71D2"/>
    <w:rsid w:val="003A71D9"/>
    <w:rsid w:val="003A72F5"/>
    <w:rsid w:val="003A769F"/>
    <w:rsid w:val="003A787C"/>
    <w:rsid w:val="003A7A5E"/>
    <w:rsid w:val="003A7B4E"/>
    <w:rsid w:val="003A7B8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CB9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237"/>
    <w:rsid w:val="003B3463"/>
    <w:rsid w:val="003B34CB"/>
    <w:rsid w:val="003B36BF"/>
    <w:rsid w:val="003B37A4"/>
    <w:rsid w:val="003B3B83"/>
    <w:rsid w:val="003B3D0B"/>
    <w:rsid w:val="003B3D76"/>
    <w:rsid w:val="003B3F92"/>
    <w:rsid w:val="003B4021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4CF5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CE"/>
    <w:rsid w:val="003B63D4"/>
    <w:rsid w:val="003B64D1"/>
    <w:rsid w:val="003B6775"/>
    <w:rsid w:val="003B6CF8"/>
    <w:rsid w:val="003B6D54"/>
    <w:rsid w:val="003B6EBB"/>
    <w:rsid w:val="003B717F"/>
    <w:rsid w:val="003B72EE"/>
    <w:rsid w:val="003B7311"/>
    <w:rsid w:val="003B73D5"/>
    <w:rsid w:val="003B7728"/>
    <w:rsid w:val="003B77CD"/>
    <w:rsid w:val="003B78FE"/>
    <w:rsid w:val="003B795D"/>
    <w:rsid w:val="003B7969"/>
    <w:rsid w:val="003B7AD9"/>
    <w:rsid w:val="003B7BA7"/>
    <w:rsid w:val="003B7D06"/>
    <w:rsid w:val="003C02B8"/>
    <w:rsid w:val="003C02BE"/>
    <w:rsid w:val="003C0357"/>
    <w:rsid w:val="003C0740"/>
    <w:rsid w:val="003C075A"/>
    <w:rsid w:val="003C0859"/>
    <w:rsid w:val="003C087B"/>
    <w:rsid w:val="003C08AE"/>
    <w:rsid w:val="003C0C14"/>
    <w:rsid w:val="003C0D05"/>
    <w:rsid w:val="003C0E1E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95"/>
    <w:rsid w:val="003C1FD5"/>
    <w:rsid w:val="003C2022"/>
    <w:rsid w:val="003C226A"/>
    <w:rsid w:val="003C25FF"/>
    <w:rsid w:val="003C291C"/>
    <w:rsid w:val="003C2993"/>
    <w:rsid w:val="003C2D75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5D0"/>
    <w:rsid w:val="003C362A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3A"/>
    <w:rsid w:val="003C4466"/>
    <w:rsid w:val="003C44F3"/>
    <w:rsid w:val="003C4547"/>
    <w:rsid w:val="003C464A"/>
    <w:rsid w:val="003C4783"/>
    <w:rsid w:val="003C47DD"/>
    <w:rsid w:val="003C483D"/>
    <w:rsid w:val="003C4964"/>
    <w:rsid w:val="003C499F"/>
    <w:rsid w:val="003C4B24"/>
    <w:rsid w:val="003C4B80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75"/>
    <w:rsid w:val="003D0A8D"/>
    <w:rsid w:val="003D0C34"/>
    <w:rsid w:val="003D0CF2"/>
    <w:rsid w:val="003D0E5F"/>
    <w:rsid w:val="003D0F4C"/>
    <w:rsid w:val="003D0F8B"/>
    <w:rsid w:val="003D0FAD"/>
    <w:rsid w:val="003D120A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40D"/>
    <w:rsid w:val="003D25EF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01B"/>
    <w:rsid w:val="003D514F"/>
    <w:rsid w:val="003D519B"/>
    <w:rsid w:val="003D5221"/>
    <w:rsid w:val="003D5256"/>
    <w:rsid w:val="003D5472"/>
    <w:rsid w:val="003D54DB"/>
    <w:rsid w:val="003D57B0"/>
    <w:rsid w:val="003D5965"/>
    <w:rsid w:val="003D59A2"/>
    <w:rsid w:val="003D5C42"/>
    <w:rsid w:val="003D60D1"/>
    <w:rsid w:val="003D613D"/>
    <w:rsid w:val="003D6141"/>
    <w:rsid w:val="003D61A7"/>
    <w:rsid w:val="003D6907"/>
    <w:rsid w:val="003D6959"/>
    <w:rsid w:val="003D6BA4"/>
    <w:rsid w:val="003D6E8A"/>
    <w:rsid w:val="003D73D4"/>
    <w:rsid w:val="003D740D"/>
    <w:rsid w:val="003D745A"/>
    <w:rsid w:val="003D756E"/>
    <w:rsid w:val="003D7789"/>
    <w:rsid w:val="003D780E"/>
    <w:rsid w:val="003D7835"/>
    <w:rsid w:val="003D7949"/>
    <w:rsid w:val="003D7C6B"/>
    <w:rsid w:val="003D7D2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474"/>
    <w:rsid w:val="003E2695"/>
    <w:rsid w:val="003E2A37"/>
    <w:rsid w:val="003E2BA3"/>
    <w:rsid w:val="003E2BD8"/>
    <w:rsid w:val="003E2C31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153"/>
    <w:rsid w:val="003E42BD"/>
    <w:rsid w:val="003E44B5"/>
    <w:rsid w:val="003E4635"/>
    <w:rsid w:val="003E4656"/>
    <w:rsid w:val="003E4903"/>
    <w:rsid w:val="003E4B56"/>
    <w:rsid w:val="003E4C34"/>
    <w:rsid w:val="003E4C5E"/>
    <w:rsid w:val="003E4DEF"/>
    <w:rsid w:val="003E535C"/>
    <w:rsid w:val="003E53BC"/>
    <w:rsid w:val="003E5707"/>
    <w:rsid w:val="003E593D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5F6"/>
    <w:rsid w:val="003E66F5"/>
    <w:rsid w:val="003E6718"/>
    <w:rsid w:val="003E67C1"/>
    <w:rsid w:val="003E6C64"/>
    <w:rsid w:val="003E6EC0"/>
    <w:rsid w:val="003E728C"/>
    <w:rsid w:val="003E732D"/>
    <w:rsid w:val="003E746C"/>
    <w:rsid w:val="003E757D"/>
    <w:rsid w:val="003E7587"/>
    <w:rsid w:val="003E7740"/>
    <w:rsid w:val="003E7910"/>
    <w:rsid w:val="003E79C5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0CB"/>
    <w:rsid w:val="003F2203"/>
    <w:rsid w:val="003F24F7"/>
    <w:rsid w:val="003F2530"/>
    <w:rsid w:val="003F2544"/>
    <w:rsid w:val="003F257E"/>
    <w:rsid w:val="003F26BF"/>
    <w:rsid w:val="003F2914"/>
    <w:rsid w:val="003F298D"/>
    <w:rsid w:val="003F2996"/>
    <w:rsid w:val="003F29D8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00"/>
    <w:rsid w:val="003F5551"/>
    <w:rsid w:val="003F5578"/>
    <w:rsid w:val="003F568E"/>
    <w:rsid w:val="003F5C7E"/>
    <w:rsid w:val="003F5FDD"/>
    <w:rsid w:val="003F6010"/>
    <w:rsid w:val="003F6141"/>
    <w:rsid w:val="003F655F"/>
    <w:rsid w:val="003F6AC6"/>
    <w:rsid w:val="003F6D5B"/>
    <w:rsid w:val="003F6E27"/>
    <w:rsid w:val="003F70C1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3F7E6D"/>
    <w:rsid w:val="0040044B"/>
    <w:rsid w:val="004004BB"/>
    <w:rsid w:val="0040081E"/>
    <w:rsid w:val="00400E0C"/>
    <w:rsid w:val="00400E17"/>
    <w:rsid w:val="00400F50"/>
    <w:rsid w:val="00400FF3"/>
    <w:rsid w:val="00401197"/>
    <w:rsid w:val="00401335"/>
    <w:rsid w:val="00401371"/>
    <w:rsid w:val="00401641"/>
    <w:rsid w:val="00401AA4"/>
    <w:rsid w:val="00401B1F"/>
    <w:rsid w:val="00401BA5"/>
    <w:rsid w:val="00401E72"/>
    <w:rsid w:val="00401EBF"/>
    <w:rsid w:val="00401F7D"/>
    <w:rsid w:val="00401FC6"/>
    <w:rsid w:val="00402127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D6D"/>
    <w:rsid w:val="00402EA4"/>
    <w:rsid w:val="00402F83"/>
    <w:rsid w:val="0040317D"/>
    <w:rsid w:val="004037C2"/>
    <w:rsid w:val="00403BFF"/>
    <w:rsid w:val="00403CBA"/>
    <w:rsid w:val="00403D40"/>
    <w:rsid w:val="00403D80"/>
    <w:rsid w:val="00403E72"/>
    <w:rsid w:val="00403ED0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DAE"/>
    <w:rsid w:val="00405EA6"/>
    <w:rsid w:val="00406041"/>
    <w:rsid w:val="00406112"/>
    <w:rsid w:val="0040619A"/>
    <w:rsid w:val="004062DA"/>
    <w:rsid w:val="004065C3"/>
    <w:rsid w:val="0040661F"/>
    <w:rsid w:val="0040665F"/>
    <w:rsid w:val="00406793"/>
    <w:rsid w:val="0040690F"/>
    <w:rsid w:val="00406ACE"/>
    <w:rsid w:val="00406B17"/>
    <w:rsid w:val="00406BF9"/>
    <w:rsid w:val="00406D56"/>
    <w:rsid w:val="00406DF5"/>
    <w:rsid w:val="00406F9F"/>
    <w:rsid w:val="00407047"/>
    <w:rsid w:val="0040728A"/>
    <w:rsid w:val="00407470"/>
    <w:rsid w:val="0040749A"/>
    <w:rsid w:val="00407699"/>
    <w:rsid w:val="004077D6"/>
    <w:rsid w:val="00407936"/>
    <w:rsid w:val="0040795F"/>
    <w:rsid w:val="00407991"/>
    <w:rsid w:val="00407A4F"/>
    <w:rsid w:val="00407A6B"/>
    <w:rsid w:val="00407AB0"/>
    <w:rsid w:val="00407AC0"/>
    <w:rsid w:val="00407BEC"/>
    <w:rsid w:val="00407BF1"/>
    <w:rsid w:val="00407C57"/>
    <w:rsid w:val="00407DD4"/>
    <w:rsid w:val="00407DF7"/>
    <w:rsid w:val="00407E84"/>
    <w:rsid w:val="00410025"/>
    <w:rsid w:val="004102ED"/>
    <w:rsid w:val="004104FF"/>
    <w:rsid w:val="00410586"/>
    <w:rsid w:val="00410595"/>
    <w:rsid w:val="004105EA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2CE"/>
    <w:rsid w:val="004113AB"/>
    <w:rsid w:val="004113E3"/>
    <w:rsid w:val="00411563"/>
    <w:rsid w:val="0041175A"/>
    <w:rsid w:val="004118A1"/>
    <w:rsid w:val="00411955"/>
    <w:rsid w:val="00411A95"/>
    <w:rsid w:val="00411BF5"/>
    <w:rsid w:val="00411CD6"/>
    <w:rsid w:val="00411DB0"/>
    <w:rsid w:val="00412004"/>
    <w:rsid w:val="004121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4C8F"/>
    <w:rsid w:val="0041504A"/>
    <w:rsid w:val="0041539B"/>
    <w:rsid w:val="0041541C"/>
    <w:rsid w:val="004155A0"/>
    <w:rsid w:val="00415B1B"/>
    <w:rsid w:val="00415BA1"/>
    <w:rsid w:val="00415BA7"/>
    <w:rsid w:val="00415BC0"/>
    <w:rsid w:val="00415CD5"/>
    <w:rsid w:val="00415DA2"/>
    <w:rsid w:val="00415E3E"/>
    <w:rsid w:val="00416023"/>
    <w:rsid w:val="0041605E"/>
    <w:rsid w:val="0041609C"/>
    <w:rsid w:val="004161AE"/>
    <w:rsid w:val="0041629F"/>
    <w:rsid w:val="0041633E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99D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899"/>
    <w:rsid w:val="00420978"/>
    <w:rsid w:val="00420B5E"/>
    <w:rsid w:val="00420BC8"/>
    <w:rsid w:val="00420F63"/>
    <w:rsid w:val="004210F2"/>
    <w:rsid w:val="00421255"/>
    <w:rsid w:val="00421417"/>
    <w:rsid w:val="0042177D"/>
    <w:rsid w:val="00421A34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49"/>
    <w:rsid w:val="00423FB1"/>
    <w:rsid w:val="004241EF"/>
    <w:rsid w:val="00424372"/>
    <w:rsid w:val="0042474E"/>
    <w:rsid w:val="0042486B"/>
    <w:rsid w:val="0042491D"/>
    <w:rsid w:val="00424952"/>
    <w:rsid w:val="004249DF"/>
    <w:rsid w:val="00424A16"/>
    <w:rsid w:val="00424ACD"/>
    <w:rsid w:val="00424EB6"/>
    <w:rsid w:val="00425048"/>
    <w:rsid w:val="004250AB"/>
    <w:rsid w:val="004251D8"/>
    <w:rsid w:val="004251E0"/>
    <w:rsid w:val="004251F6"/>
    <w:rsid w:val="0042521A"/>
    <w:rsid w:val="00425306"/>
    <w:rsid w:val="00425473"/>
    <w:rsid w:val="0042552B"/>
    <w:rsid w:val="004257BC"/>
    <w:rsid w:val="0042596F"/>
    <w:rsid w:val="00425B57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752"/>
    <w:rsid w:val="004308E8"/>
    <w:rsid w:val="00430A0E"/>
    <w:rsid w:val="00430A8F"/>
    <w:rsid w:val="00430B2B"/>
    <w:rsid w:val="00430C74"/>
    <w:rsid w:val="00430E07"/>
    <w:rsid w:val="00430E99"/>
    <w:rsid w:val="00430F47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1CB0"/>
    <w:rsid w:val="00431EAF"/>
    <w:rsid w:val="00431EC8"/>
    <w:rsid w:val="00432106"/>
    <w:rsid w:val="00432241"/>
    <w:rsid w:val="004323D0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E50"/>
    <w:rsid w:val="00432F08"/>
    <w:rsid w:val="00432FE5"/>
    <w:rsid w:val="004330E4"/>
    <w:rsid w:val="004330FC"/>
    <w:rsid w:val="00433174"/>
    <w:rsid w:val="0043317A"/>
    <w:rsid w:val="0043326E"/>
    <w:rsid w:val="004332E8"/>
    <w:rsid w:val="004337E9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38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13A"/>
    <w:rsid w:val="004364C0"/>
    <w:rsid w:val="00436551"/>
    <w:rsid w:val="0043656B"/>
    <w:rsid w:val="00436635"/>
    <w:rsid w:val="00436723"/>
    <w:rsid w:val="0043687A"/>
    <w:rsid w:val="00436968"/>
    <w:rsid w:val="00436A63"/>
    <w:rsid w:val="00436B36"/>
    <w:rsid w:val="00436B48"/>
    <w:rsid w:val="00436DB8"/>
    <w:rsid w:val="00436F74"/>
    <w:rsid w:val="0043728C"/>
    <w:rsid w:val="0043740F"/>
    <w:rsid w:val="004375B6"/>
    <w:rsid w:val="00437741"/>
    <w:rsid w:val="0043781E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0DD5"/>
    <w:rsid w:val="004410A6"/>
    <w:rsid w:val="0044140B"/>
    <w:rsid w:val="004416A7"/>
    <w:rsid w:val="0044176A"/>
    <w:rsid w:val="00441905"/>
    <w:rsid w:val="00441AB7"/>
    <w:rsid w:val="00441B03"/>
    <w:rsid w:val="00441B94"/>
    <w:rsid w:val="00441C17"/>
    <w:rsid w:val="00441D86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C47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9A2"/>
    <w:rsid w:val="00444B58"/>
    <w:rsid w:val="00444BAE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962"/>
    <w:rsid w:val="00445B3E"/>
    <w:rsid w:val="00445CAD"/>
    <w:rsid w:val="0044629A"/>
    <w:rsid w:val="004462CA"/>
    <w:rsid w:val="00446332"/>
    <w:rsid w:val="00446361"/>
    <w:rsid w:val="004463D0"/>
    <w:rsid w:val="004464D5"/>
    <w:rsid w:val="004467D9"/>
    <w:rsid w:val="00446905"/>
    <w:rsid w:val="00446997"/>
    <w:rsid w:val="00446CCE"/>
    <w:rsid w:val="00446E71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787"/>
    <w:rsid w:val="00447893"/>
    <w:rsid w:val="004479A3"/>
    <w:rsid w:val="00447A6D"/>
    <w:rsid w:val="00447B17"/>
    <w:rsid w:val="00447B81"/>
    <w:rsid w:val="00447EC8"/>
    <w:rsid w:val="00450096"/>
    <w:rsid w:val="0045016C"/>
    <w:rsid w:val="004501DA"/>
    <w:rsid w:val="004502E1"/>
    <w:rsid w:val="00450430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1FAC"/>
    <w:rsid w:val="0045205C"/>
    <w:rsid w:val="0045214F"/>
    <w:rsid w:val="004521E6"/>
    <w:rsid w:val="00452224"/>
    <w:rsid w:val="004523DA"/>
    <w:rsid w:val="00452435"/>
    <w:rsid w:val="0045245D"/>
    <w:rsid w:val="00452719"/>
    <w:rsid w:val="004527D1"/>
    <w:rsid w:val="00452D33"/>
    <w:rsid w:val="00452DD0"/>
    <w:rsid w:val="00452EBB"/>
    <w:rsid w:val="00453067"/>
    <w:rsid w:val="0045318F"/>
    <w:rsid w:val="00453341"/>
    <w:rsid w:val="00453367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399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B8A"/>
    <w:rsid w:val="00455C95"/>
    <w:rsid w:val="00455ED2"/>
    <w:rsid w:val="00455FD0"/>
    <w:rsid w:val="00456235"/>
    <w:rsid w:val="004563B2"/>
    <w:rsid w:val="004563EC"/>
    <w:rsid w:val="0045643C"/>
    <w:rsid w:val="0045643F"/>
    <w:rsid w:val="004564A3"/>
    <w:rsid w:val="004564B3"/>
    <w:rsid w:val="0045652F"/>
    <w:rsid w:val="00456603"/>
    <w:rsid w:val="0045663B"/>
    <w:rsid w:val="004566F9"/>
    <w:rsid w:val="004567A9"/>
    <w:rsid w:val="004567B2"/>
    <w:rsid w:val="00456A3C"/>
    <w:rsid w:val="00456D93"/>
    <w:rsid w:val="00456E89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1E63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2E28"/>
    <w:rsid w:val="00462F0E"/>
    <w:rsid w:val="00462F8C"/>
    <w:rsid w:val="00463089"/>
    <w:rsid w:val="004631B0"/>
    <w:rsid w:val="0046322C"/>
    <w:rsid w:val="0046332C"/>
    <w:rsid w:val="00463416"/>
    <w:rsid w:val="004634E4"/>
    <w:rsid w:val="004635F9"/>
    <w:rsid w:val="00463634"/>
    <w:rsid w:val="004636C1"/>
    <w:rsid w:val="00463798"/>
    <w:rsid w:val="00463A00"/>
    <w:rsid w:val="00463B01"/>
    <w:rsid w:val="00463CF9"/>
    <w:rsid w:val="00463E6A"/>
    <w:rsid w:val="00463F48"/>
    <w:rsid w:val="00464064"/>
    <w:rsid w:val="004640CE"/>
    <w:rsid w:val="0046448E"/>
    <w:rsid w:val="00464605"/>
    <w:rsid w:val="00464694"/>
    <w:rsid w:val="004647DF"/>
    <w:rsid w:val="00464995"/>
    <w:rsid w:val="004649FD"/>
    <w:rsid w:val="00464ACE"/>
    <w:rsid w:val="00464CE9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AE"/>
    <w:rsid w:val="00465BD1"/>
    <w:rsid w:val="00465CC4"/>
    <w:rsid w:val="004662EE"/>
    <w:rsid w:val="0046647A"/>
    <w:rsid w:val="00466578"/>
    <w:rsid w:val="004665EE"/>
    <w:rsid w:val="00466621"/>
    <w:rsid w:val="004668A6"/>
    <w:rsid w:val="00466D20"/>
    <w:rsid w:val="00466EAD"/>
    <w:rsid w:val="00466EF8"/>
    <w:rsid w:val="00467137"/>
    <w:rsid w:val="00467279"/>
    <w:rsid w:val="00467909"/>
    <w:rsid w:val="0046795C"/>
    <w:rsid w:val="00467D5D"/>
    <w:rsid w:val="00467D72"/>
    <w:rsid w:val="00467F59"/>
    <w:rsid w:val="00467FD8"/>
    <w:rsid w:val="004701BD"/>
    <w:rsid w:val="00470444"/>
    <w:rsid w:val="004708FA"/>
    <w:rsid w:val="00470928"/>
    <w:rsid w:val="0047094B"/>
    <w:rsid w:val="00470955"/>
    <w:rsid w:val="00470AB4"/>
    <w:rsid w:val="00470AC8"/>
    <w:rsid w:val="00470B0D"/>
    <w:rsid w:val="00470CE2"/>
    <w:rsid w:val="00470E45"/>
    <w:rsid w:val="00470F6F"/>
    <w:rsid w:val="004712BC"/>
    <w:rsid w:val="00471303"/>
    <w:rsid w:val="00471397"/>
    <w:rsid w:val="004713B2"/>
    <w:rsid w:val="00471462"/>
    <w:rsid w:val="0047181A"/>
    <w:rsid w:val="00471875"/>
    <w:rsid w:val="00471B5A"/>
    <w:rsid w:val="00471C4D"/>
    <w:rsid w:val="00471DC9"/>
    <w:rsid w:val="00471E38"/>
    <w:rsid w:val="00471E91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781"/>
    <w:rsid w:val="0047284E"/>
    <w:rsid w:val="00472AF6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4CC"/>
    <w:rsid w:val="0047358D"/>
    <w:rsid w:val="004735E3"/>
    <w:rsid w:val="00473AE4"/>
    <w:rsid w:val="00473B39"/>
    <w:rsid w:val="00473D8B"/>
    <w:rsid w:val="00474044"/>
    <w:rsid w:val="00474282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3E0"/>
    <w:rsid w:val="004754EC"/>
    <w:rsid w:val="00475590"/>
    <w:rsid w:val="00475674"/>
    <w:rsid w:val="00475764"/>
    <w:rsid w:val="00475A68"/>
    <w:rsid w:val="00475AEE"/>
    <w:rsid w:val="00475C50"/>
    <w:rsid w:val="00475CDE"/>
    <w:rsid w:val="00475EEA"/>
    <w:rsid w:val="0047606C"/>
    <w:rsid w:val="00476246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4EC"/>
    <w:rsid w:val="0047753D"/>
    <w:rsid w:val="00477541"/>
    <w:rsid w:val="0047790F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1D3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9A7"/>
    <w:rsid w:val="00484A1B"/>
    <w:rsid w:val="00484B36"/>
    <w:rsid w:val="00484E64"/>
    <w:rsid w:val="00484FDB"/>
    <w:rsid w:val="004850EE"/>
    <w:rsid w:val="0048523F"/>
    <w:rsid w:val="004852E2"/>
    <w:rsid w:val="00485332"/>
    <w:rsid w:val="00485477"/>
    <w:rsid w:val="00485730"/>
    <w:rsid w:val="00485972"/>
    <w:rsid w:val="00485AA2"/>
    <w:rsid w:val="00485CE7"/>
    <w:rsid w:val="00485D4C"/>
    <w:rsid w:val="004862B0"/>
    <w:rsid w:val="004862BA"/>
    <w:rsid w:val="00486332"/>
    <w:rsid w:val="00486336"/>
    <w:rsid w:val="00486664"/>
    <w:rsid w:val="00486739"/>
    <w:rsid w:val="004867C5"/>
    <w:rsid w:val="00486926"/>
    <w:rsid w:val="00486A5C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D2C"/>
    <w:rsid w:val="00491EB5"/>
    <w:rsid w:val="00491F36"/>
    <w:rsid w:val="00492B11"/>
    <w:rsid w:val="00492BD0"/>
    <w:rsid w:val="00492C08"/>
    <w:rsid w:val="00492DA9"/>
    <w:rsid w:val="00492E78"/>
    <w:rsid w:val="0049300B"/>
    <w:rsid w:val="004930B8"/>
    <w:rsid w:val="004931AE"/>
    <w:rsid w:val="004932F8"/>
    <w:rsid w:val="004935A0"/>
    <w:rsid w:val="00493738"/>
    <w:rsid w:val="0049382D"/>
    <w:rsid w:val="004939E0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459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78C"/>
    <w:rsid w:val="004978B9"/>
    <w:rsid w:val="00497A8B"/>
    <w:rsid w:val="00497C1C"/>
    <w:rsid w:val="00497C99"/>
    <w:rsid w:val="00497F70"/>
    <w:rsid w:val="004A02DF"/>
    <w:rsid w:val="004A0330"/>
    <w:rsid w:val="004A03B5"/>
    <w:rsid w:val="004A086B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D67"/>
    <w:rsid w:val="004A1FA2"/>
    <w:rsid w:val="004A2189"/>
    <w:rsid w:val="004A237A"/>
    <w:rsid w:val="004A25F2"/>
    <w:rsid w:val="004A2683"/>
    <w:rsid w:val="004A2781"/>
    <w:rsid w:val="004A2A2F"/>
    <w:rsid w:val="004A2D19"/>
    <w:rsid w:val="004A2DC5"/>
    <w:rsid w:val="004A308C"/>
    <w:rsid w:val="004A319A"/>
    <w:rsid w:val="004A3298"/>
    <w:rsid w:val="004A3660"/>
    <w:rsid w:val="004A3778"/>
    <w:rsid w:val="004A39A9"/>
    <w:rsid w:val="004A3A2F"/>
    <w:rsid w:val="004A3A62"/>
    <w:rsid w:val="004A3D08"/>
    <w:rsid w:val="004A425E"/>
    <w:rsid w:val="004A42EE"/>
    <w:rsid w:val="004A4303"/>
    <w:rsid w:val="004A4361"/>
    <w:rsid w:val="004A44F0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734"/>
    <w:rsid w:val="004A5891"/>
    <w:rsid w:val="004A5D50"/>
    <w:rsid w:val="004A61D9"/>
    <w:rsid w:val="004A63A8"/>
    <w:rsid w:val="004A63D3"/>
    <w:rsid w:val="004A64E6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C2D"/>
    <w:rsid w:val="004A7DBF"/>
    <w:rsid w:val="004A7E74"/>
    <w:rsid w:val="004B0183"/>
    <w:rsid w:val="004B0551"/>
    <w:rsid w:val="004B09C1"/>
    <w:rsid w:val="004B0AD5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0B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33"/>
    <w:rsid w:val="004B4149"/>
    <w:rsid w:val="004B4198"/>
    <w:rsid w:val="004B42C7"/>
    <w:rsid w:val="004B4356"/>
    <w:rsid w:val="004B44B8"/>
    <w:rsid w:val="004B476E"/>
    <w:rsid w:val="004B478E"/>
    <w:rsid w:val="004B4A55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5F"/>
    <w:rsid w:val="004C156F"/>
    <w:rsid w:val="004C16D0"/>
    <w:rsid w:val="004C1903"/>
    <w:rsid w:val="004C1C0A"/>
    <w:rsid w:val="004C1EEC"/>
    <w:rsid w:val="004C207D"/>
    <w:rsid w:val="004C22B9"/>
    <w:rsid w:val="004C23BC"/>
    <w:rsid w:val="004C2BB0"/>
    <w:rsid w:val="004C2C4A"/>
    <w:rsid w:val="004C2DB6"/>
    <w:rsid w:val="004C2E0D"/>
    <w:rsid w:val="004C309B"/>
    <w:rsid w:val="004C323A"/>
    <w:rsid w:val="004C331E"/>
    <w:rsid w:val="004C332E"/>
    <w:rsid w:val="004C344E"/>
    <w:rsid w:val="004C3583"/>
    <w:rsid w:val="004C36FA"/>
    <w:rsid w:val="004C37F3"/>
    <w:rsid w:val="004C391B"/>
    <w:rsid w:val="004C3CF0"/>
    <w:rsid w:val="004C3E18"/>
    <w:rsid w:val="004C3F86"/>
    <w:rsid w:val="004C3FE5"/>
    <w:rsid w:val="004C4528"/>
    <w:rsid w:val="004C453F"/>
    <w:rsid w:val="004C456E"/>
    <w:rsid w:val="004C4695"/>
    <w:rsid w:val="004C498D"/>
    <w:rsid w:val="004C49B8"/>
    <w:rsid w:val="004C4BE8"/>
    <w:rsid w:val="004C4C98"/>
    <w:rsid w:val="004C4CEF"/>
    <w:rsid w:val="004C4DAD"/>
    <w:rsid w:val="004C4F19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24"/>
    <w:rsid w:val="004C5AE7"/>
    <w:rsid w:val="004C5C31"/>
    <w:rsid w:val="004C5CA0"/>
    <w:rsid w:val="004C5CFA"/>
    <w:rsid w:val="004C5DEA"/>
    <w:rsid w:val="004C5E4D"/>
    <w:rsid w:val="004C5F2E"/>
    <w:rsid w:val="004C634D"/>
    <w:rsid w:val="004C6392"/>
    <w:rsid w:val="004C6417"/>
    <w:rsid w:val="004C681B"/>
    <w:rsid w:val="004C6AB4"/>
    <w:rsid w:val="004C6BF0"/>
    <w:rsid w:val="004C6CDD"/>
    <w:rsid w:val="004C6DE7"/>
    <w:rsid w:val="004C6EED"/>
    <w:rsid w:val="004C70C2"/>
    <w:rsid w:val="004C7128"/>
    <w:rsid w:val="004C7172"/>
    <w:rsid w:val="004C72A9"/>
    <w:rsid w:val="004C75CC"/>
    <w:rsid w:val="004C791D"/>
    <w:rsid w:val="004C7959"/>
    <w:rsid w:val="004C7F2F"/>
    <w:rsid w:val="004D01C2"/>
    <w:rsid w:val="004D01D7"/>
    <w:rsid w:val="004D02A4"/>
    <w:rsid w:val="004D0359"/>
    <w:rsid w:val="004D0488"/>
    <w:rsid w:val="004D0602"/>
    <w:rsid w:val="004D06AC"/>
    <w:rsid w:val="004D06D2"/>
    <w:rsid w:val="004D0823"/>
    <w:rsid w:val="004D0AD3"/>
    <w:rsid w:val="004D0BB7"/>
    <w:rsid w:val="004D0C4C"/>
    <w:rsid w:val="004D0C65"/>
    <w:rsid w:val="004D0EDA"/>
    <w:rsid w:val="004D0EEA"/>
    <w:rsid w:val="004D0FB4"/>
    <w:rsid w:val="004D1029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58"/>
    <w:rsid w:val="004D2784"/>
    <w:rsid w:val="004D2887"/>
    <w:rsid w:val="004D28E5"/>
    <w:rsid w:val="004D2918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8F4"/>
    <w:rsid w:val="004D4ABF"/>
    <w:rsid w:val="004D4B9D"/>
    <w:rsid w:val="004D4C0B"/>
    <w:rsid w:val="004D4C59"/>
    <w:rsid w:val="004D4E34"/>
    <w:rsid w:val="004D4FF7"/>
    <w:rsid w:val="004D50DF"/>
    <w:rsid w:val="004D51B5"/>
    <w:rsid w:val="004D544A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10F"/>
    <w:rsid w:val="004D643A"/>
    <w:rsid w:val="004D6604"/>
    <w:rsid w:val="004D6667"/>
    <w:rsid w:val="004D698A"/>
    <w:rsid w:val="004D69E8"/>
    <w:rsid w:val="004D6A54"/>
    <w:rsid w:val="004D6A6B"/>
    <w:rsid w:val="004D6BB7"/>
    <w:rsid w:val="004D6D0E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04"/>
    <w:rsid w:val="004D779A"/>
    <w:rsid w:val="004D7855"/>
    <w:rsid w:val="004D79BE"/>
    <w:rsid w:val="004D7A58"/>
    <w:rsid w:val="004D7A69"/>
    <w:rsid w:val="004D7B75"/>
    <w:rsid w:val="004D7BE8"/>
    <w:rsid w:val="004D7D51"/>
    <w:rsid w:val="004E0044"/>
    <w:rsid w:val="004E00BA"/>
    <w:rsid w:val="004E00FF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AD5"/>
    <w:rsid w:val="004E1CB9"/>
    <w:rsid w:val="004E1EB0"/>
    <w:rsid w:val="004E2019"/>
    <w:rsid w:val="004E214B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3FA4"/>
    <w:rsid w:val="004E4020"/>
    <w:rsid w:val="004E4134"/>
    <w:rsid w:val="004E4394"/>
    <w:rsid w:val="004E44D9"/>
    <w:rsid w:val="004E452F"/>
    <w:rsid w:val="004E459D"/>
    <w:rsid w:val="004E46B1"/>
    <w:rsid w:val="004E4A5A"/>
    <w:rsid w:val="004E4CC7"/>
    <w:rsid w:val="004E4EBD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C47"/>
    <w:rsid w:val="004E5D70"/>
    <w:rsid w:val="004E5E99"/>
    <w:rsid w:val="004E5F13"/>
    <w:rsid w:val="004E60E0"/>
    <w:rsid w:val="004E61C7"/>
    <w:rsid w:val="004E637B"/>
    <w:rsid w:val="004E6392"/>
    <w:rsid w:val="004E6518"/>
    <w:rsid w:val="004E6677"/>
    <w:rsid w:val="004E668A"/>
    <w:rsid w:val="004E66A5"/>
    <w:rsid w:val="004E66ED"/>
    <w:rsid w:val="004E684B"/>
    <w:rsid w:val="004E6A04"/>
    <w:rsid w:val="004E6AC3"/>
    <w:rsid w:val="004E6B5B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CAB"/>
    <w:rsid w:val="004E7DF2"/>
    <w:rsid w:val="004E7EDB"/>
    <w:rsid w:val="004E7EF6"/>
    <w:rsid w:val="004E7FCC"/>
    <w:rsid w:val="004F00BE"/>
    <w:rsid w:val="004F00E2"/>
    <w:rsid w:val="004F02A5"/>
    <w:rsid w:val="004F04A1"/>
    <w:rsid w:val="004F06DB"/>
    <w:rsid w:val="004F06DF"/>
    <w:rsid w:val="004F0B09"/>
    <w:rsid w:val="004F0B8F"/>
    <w:rsid w:val="004F0CDE"/>
    <w:rsid w:val="004F0DD6"/>
    <w:rsid w:val="004F0E00"/>
    <w:rsid w:val="004F0E36"/>
    <w:rsid w:val="004F0FAD"/>
    <w:rsid w:val="004F10A1"/>
    <w:rsid w:val="004F1261"/>
    <w:rsid w:val="004F135D"/>
    <w:rsid w:val="004F1500"/>
    <w:rsid w:val="004F16EB"/>
    <w:rsid w:val="004F17F3"/>
    <w:rsid w:val="004F1B77"/>
    <w:rsid w:val="004F1BB7"/>
    <w:rsid w:val="004F1D41"/>
    <w:rsid w:val="004F1E0A"/>
    <w:rsid w:val="004F1FE8"/>
    <w:rsid w:val="004F2068"/>
    <w:rsid w:val="004F23E0"/>
    <w:rsid w:val="004F24CC"/>
    <w:rsid w:val="004F27A8"/>
    <w:rsid w:val="004F2A0A"/>
    <w:rsid w:val="004F2D1A"/>
    <w:rsid w:val="004F2D6D"/>
    <w:rsid w:val="004F2DA9"/>
    <w:rsid w:val="004F2E95"/>
    <w:rsid w:val="004F2F6A"/>
    <w:rsid w:val="004F3060"/>
    <w:rsid w:val="004F3416"/>
    <w:rsid w:val="004F35E2"/>
    <w:rsid w:val="004F3823"/>
    <w:rsid w:val="004F3A34"/>
    <w:rsid w:val="004F3AE6"/>
    <w:rsid w:val="004F3D06"/>
    <w:rsid w:val="004F3DA1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52"/>
    <w:rsid w:val="004F5B6B"/>
    <w:rsid w:val="004F5F36"/>
    <w:rsid w:val="004F610C"/>
    <w:rsid w:val="004F64A8"/>
    <w:rsid w:val="004F65C5"/>
    <w:rsid w:val="004F688F"/>
    <w:rsid w:val="004F6934"/>
    <w:rsid w:val="004F696D"/>
    <w:rsid w:val="004F6A90"/>
    <w:rsid w:val="004F6E0A"/>
    <w:rsid w:val="004F6E23"/>
    <w:rsid w:val="004F6E5F"/>
    <w:rsid w:val="004F700D"/>
    <w:rsid w:val="004F728C"/>
    <w:rsid w:val="004F730D"/>
    <w:rsid w:val="004F7584"/>
    <w:rsid w:val="004F7614"/>
    <w:rsid w:val="004F76D1"/>
    <w:rsid w:val="004F76ED"/>
    <w:rsid w:val="004F7799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A87"/>
    <w:rsid w:val="00500C6E"/>
    <w:rsid w:val="00500CB9"/>
    <w:rsid w:val="00500F0C"/>
    <w:rsid w:val="00500FA9"/>
    <w:rsid w:val="0050102F"/>
    <w:rsid w:val="005011A3"/>
    <w:rsid w:val="00501235"/>
    <w:rsid w:val="005013C1"/>
    <w:rsid w:val="00501564"/>
    <w:rsid w:val="0050172A"/>
    <w:rsid w:val="0050190F"/>
    <w:rsid w:val="0050196A"/>
    <w:rsid w:val="00501E77"/>
    <w:rsid w:val="00501FD5"/>
    <w:rsid w:val="005020DD"/>
    <w:rsid w:val="005020EF"/>
    <w:rsid w:val="0050224F"/>
    <w:rsid w:val="00502463"/>
    <w:rsid w:val="0050253A"/>
    <w:rsid w:val="005026DE"/>
    <w:rsid w:val="005029CA"/>
    <w:rsid w:val="00502B76"/>
    <w:rsid w:val="00502E7F"/>
    <w:rsid w:val="005030EF"/>
    <w:rsid w:val="00503131"/>
    <w:rsid w:val="005034DB"/>
    <w:rsid w:val="00503877"/>
    <w:rsid w:val="005038EE"/>
    <w:rsid w:val="00503A04"/>
    <w:rsid w:val="00503ADB"/>
    <w:rsid w:val="00503AF6"/>
    <w:rsid w:val="00503BBD"/>
    <w:rsid w:val="00503C83"/>
    <w:rsid w:val="00503FB9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EB0"/>
    <w:rsid w:val="00504F42"/>
    <w:rsid w:val="00504F77"/>
    <w:rsid w:val="005053A5"/>
    <w:rsid w:val="005054ED"/>
    <w:rsid w:val="00505717"/>
    <w:rsid w:val="00505E47"/>
    <w:rsid w:val="00505E62"/>
    <w:rsid w:val="00505F78"/>
    <w:rsid w:val="0050606A"/>
    <w:rsid w:val="0050628E"/>
    <w:rsid w:val="00506982"/>
    <w:rsid w:val="005069BD"/>
    <w:rsid w:val="00506AF6"/>
    <w:rsid w:val="00506C94"/>
    <w:rsid w:val="00506D51"/>
    <w:rsid w:val="00506D85"/>
    <w:rsid w:val="00506D86"/>
    <w:rsid w:val="00506E43"/>
    <w:rsid w:val="00506F19"/>
    <w:rsid w:val="00506FED"/>
    <w:rsid w:val="00506FF4"/>
    <w:rsid w:val="0050714E"/>
    <w:rsid w:val="005072D8"/>
    <w:rsid w:val="00507473"/>
    <w:rsid w:val="005077CD"/>
    <w:rsid w:val="0050787D"/>
    <w:rsid w:val="005078E4"/>
    <w:rsid w:val="00507D3A"/>
    <w:rsid w:val="00507D52"/>
    <w:rsid w:val="00507EE4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1FF8"/>
    <w:rsid w:val="00512314"/>
    <w:rsid w:val="005128F2"/>
    <w:rsid w:val="00513155"/>
    <w:rsid w:val="005132D5"/>
    <w:rsid w:val="005133CE"/>
    <w:rsid w:val="005134EC"/>
    <w:rsid w:val="005134F6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3F5F"/>
    <w:rsid w:val="0051411C"/>
    <w:rsid w:val="00514283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3EB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2CD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8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0F1D"/>
    <w:rsid w:val="005211A6"/>
    <w:rsid w:val="005214F1"/>
    <w:rsid w:val="0052182B"/>
    <w:rsid w:val="005218BD"/>
    <w:rsid w:val="00521933"/>
    <w:rsid w:val="00521A6F"/>
    <w:rsid w:val="00521B79"/>
    <w:rsid w:val="00521DF5"/>
    <w:rsid w:val="00521E1E"/>
    <w:rsid w:val="005220FD"/>
    <w:rsid w:val="0052247D"/>
    <w:rsid w:val="005225CF"/>
    <w:rsid w:val="00522C5D"/>
    <w:rsid w:val="00522C84"/>
    <w:rsid w:val="00522CD7"/>
    <w:rsid w:val="005236A6"/>
    <w:rsid w:val="00523820"/>
    <w:rsid w:val="0052395B"/>
    <w:rsid w:val="00523A6E"/>
    <w:rsid w:val="00523A81"/>
    <w:rsid w:val="00523CF1"/>
    <w:rsid w:val="00523D42"/>
    <w:rsid w:val="00523FD8"/>
    <w:rsid w:val="0052480E"/>
    <w:rsid w:val="0052495C"/>
    <w:rsid w:val="00524CB6"/>
    <w:rsid w:val="00524CC3"/>
    <w:rsid w:val="00524D4E"/>
    <w:rsid w:val="00524F9F"/>
    <w:rsid w:val="00525134"/>
    <w:rsid w:val="00525174"/>
    <w:rsid w:val="0052517B"/>
    <w:rsid w:val="005253BC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AC5"/>
    <w:rsid w:val="00526D35"/>
    <w:rsid w:val="00526EE5"/>
    <w:rsid w:val="00527208"/>
    <w:rsid w:val="0052744F"/>
    <w:rsid w:val="0052748A"/>
    <w:rsid w:val="0052764D"/>
    <w:rsid w:val="00527670"/>
    <w:rsid w:val="005277A5"/>
    <w:rsid w:val="00527976"/>
    <w:rsid w:val="00527A45"/>
    <w:rsid w:val="00527B51"/>
    <w:rsid w:val="00527B6B"/>
    <w:rsid w:val="00527B87"/>
    <w:rsid w:val="00527C07"/>
    <w:rsid w:val="00527C63"/>
    <w:rsid w:val="00527C86"/>
    <w:rsid w:val="00527CA2"/>
    <w:rsid w:val="00527DCE"/>
    <w:rsid w:val="00527F67"/>
    <w:rsid w:val="005302D4"/>
    <w:rsid w:val="00530301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C90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220"/>
    <w:rsid w:val="0053352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4F1F"/>
    <w:rsid w:val="00535049"/>
    <w:rsid w:val="005353D9"/>
    <w:rsid w:val="00535404"/>
    <w:rsid w:val="005354B5"/>
    <w:rsid w:val="0053558F"/>
    <w:rsid w:val="005356E4"/>
    <w:rsid w:val="005357D1"/>
    <w:rsid w:val="00535957"/>
    <w:rsid w:val="00535AEB"/>
    <w:rsid w:val="00535B02"/>
    <w:rsid w:val="00535C1B"/>
    <w:rsid w:val="00535CBA"/>
    <w:rsid w:val="00535D6D"/>
    <w:rsid w:val="00535DBD"/>
    <w:rsid w:val="00535F46"/>
    <w:rsid w:val="00535F5B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2FA"/>
    <w:rsid w:val="00537360"/>
    <w:rsid w:val="0053739F"/>
    <w:rsid w:val="005375D9"/>
    <w:rsid w:val="00537798"/>
    <w:rsid w:val="00537830"/>
    <w:rsid w:val="00537856"/>
    <w:rsid w:val="005378EE"/>
    <w:rsid w:val="00537B95"/>
    <w:rsid w:val="00537BDF"/>
    <w:rsid w:val="00537C40"/>
    <w:rsid w:val="00537CA9"/>
    <w:rsid w:val="00537D00"/>
    <w:rsid w:val="00537D12"/>
    <w:rsid w:val="00537DF2"/>
    <w:rsid w:val="00537E77"/>
    <w:rsid w:val="00537F0F"/>
    <w:rsid w:val="0054015D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7D"/>
    <w:rsid w:val="005415FD"/>
    <w:rsid w:val="00541668"/>
    <w:rsid w:val="00541706"/>
    <w:rsid w:val="00541981"/>
    <w:rsid w:val="005419D9"/>
    <w:rsid w:val="00541ACF"/>
    <w:rsid w:val="00541B16"/>
    <w:rsid w:val="00541D0C"/>
    <w:rsid w:val="00541F57"/>
    <w:rsid w:val="005421C2"/>
    <w:rsid w:val="0054222C"/>
    <w:rsid w:val="0054227A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91C"/>
    <w:rsid w:val="00543E2D"/>
    <w:rsid w:val="00543FE0"/>
    <w:rsid w:val="0054400D"/>
    <w:rsid w:val="005443E5"/>
    <w:rsid w:val="00544504"/>
    <w:rsid w:val="005445EC"/>
    <w:rsid w:val="005447E7"/>
    <w:rsid w:val="005448D2"/>
    <w:rsid w:val="00544970"/>
    <w:rsid w:val="00544A7A"/>
    <w:rsid w:val="00544AFF"/>
    <w:rsid w:val="0054517F"/>
    <w:rsid w:val="00545199"/>
    <w:rsid w:val="005457A6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738"/>
    <w:rsid w:val="0054779F"/>
    <w:rsid w:val="005478A6"/>
    <w:rsid w:val="00547A1D"/>
    <w:rsid w:val="00547A6E"/>
    <w:rsid w:val="00547B10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DAB"/>
    <w:rsid w:val="00550EEF"/>
    <w:rsid w:val="00550F2D"/>
    <w:rsid w:val="00550F8D"/>
    <w:rsid w:val="005510A3"/>
    <w:rsid w:val="00551128"/>
    <w:rsid w:val="00551183"/>
    <w:rsid w:val="005511D4"/>
    <w:rsid w:val="00551378"/>
    <w:rsid w:val="0055137E"/>
    <w:rsid w:val="005513B9"/>
    <w:rsid w:val="0055142A"/>
    <w:rsid w:val="00551545"/>
    <w:rsid w:val="005515D3"/>
    <w:rsid w:val="0055194F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2FCD"/>
    <w:rsid w:val="00553039"/>
    <w:rsid w:val="00553100"/>
    <w:rsid w:val="00553203"/>
    <w:rsid w:val="005533CA"/>
    <w:rsid w:val="00553905"/>
    <w:rsid w:val="00553B61"/>
    <w:rsid w:val="00553B89"/>
    <w:rsid w:val="00553D1A"/>
    <w:rsid w:val="00553EAE"/>
    <w:rsid w:val="00553EEC"/>
    <w:rsid w:val="00554061"/>
    <w:rsid w:val="005543FE"/>
    <w:rsid w:val="0055464B"/>
    <w:rsid w:val="005550F3"/>
    <w:rsid w:val="00555229"/>
    <w:rsid w:val="005552CB"/>
    <w:rsid w:val="0055579C"/>
    <w:rsid w:val="00555B4B"/>
    <w:rsid w:val="00555D73"/>
    <w:rsid w:val="005563BA"/>
    <w:rsid w:val="005563D2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B3"/>
    <w:rsid w:val="005608D6"/>
    <w:rsid w:val="0056090E"/>
    <w:rsid w:val="00560943"/>
    <w:rsid w:val="00560ADF"/>
    <w:rsid w:val="00560CC9"/>
    <w:rsid w:val="00560D1F"/>
    <w:rsid w:val="00560E6A"/>
    <w:rsid w:val="00561070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1FC0"/>
    <w:rsid w:val="0056209A"/>
    <w:rsid w:val="005623F3"/>
    <w:rsid w:val="0056244A"/>
    <w:rsid w:val="00562458"/>
    <w:rsid w:val="00562642"/>
    <w:rsid w:val="005626CF"/>
    <w:rsid w:val="00562715"/>
    <w:rsid w:val="00562729"/>
    <w:rsid w:val="005628BB"/>
    <w:rsid w:val="00562A3C"/>
    <w:rsid w:val="00562AD3"/>
    <w:rsid w:val="00562AE9"/>
    <w:rsid w:val="00562FC2"/>
    <w:rsid w:val="005630B5"/>
    <w:rsid w:val="0056322E"/>
    <w:rsid w:val="0056344D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38"/>
    <w:rsid w:val="005645C4"/>
    <w:rsid w:val="00564762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67F79"/>
    <w:rsid w:val="005700C4"/>
    <w:rsid w:val="0057012A"/>
    <w:rsid w:val="00570175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8AC"/>
    <w:rsid w:val="00571B31"/>
    <w:rsid w:val="00571B86"/>
    <w:rsid w:val="00571C36"/>
    <w:rsid w:val="00571D72"/>
    <w:rsid w:val="00571DEA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7A9"/>
    <w:rsid w:val="00573A74"/>
    <w:rsid w:val="00573B5D"/>
    <w:rsid w:val="00573C3F"/>
    <w:rsid w:val="00573C9C"/>
    <w:rsid w:val="00573F1D"/>
    <w:rsid w:val="00573F73"/>
    <w:rsid w:val="005742AB"/>
    <w:rsid w:val="0057435B"/>
    <w:rsid w:val="00574417"/>
    <w:rsid w:val="00574475"/>
    <w:rsid w:val="00574611"/>
    <w:rsid w:val="00574630"/>
    <w:rsid w:val="00574644"/>
    <w:rsid w:val="005748E9"/>
    <w:rsid w:val="00574A7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AD8"/>
    <w:rsid w:val="00575BE4"/>
    <w:rsid w:val="00575BF3"/>
    <w:rsid w:val="00575EDA"/>
    <w:rsid w:val="0057635C"/>
    <w:rsid w:val="0057663C"/>
    <w:rsid w:val="0057669C"/>
    <w:rsid w:val="00576B3D"/>
    <w:rsid w:val="00576C1F"/>
    <w:rsid w:val="00576C66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7F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56"/>
    <w:rsid w:val="005813E6"/>
    <w:rsid w:val="00581A64"/>
    <w:rsid w:val="00581ED8"/>
    <w:rsid w:val="0058202C"/>
    <w:rsid w:val="00582148"/>
    <w:rsid w:val="005821ED"/>
    <w:rsid w:val="00582845"/>
    <w:rsid w:val="0058286D"/>
    <w:rsid w:val="00582A8E"/>
    <w:rsid w:val="00582AF2"/>
    <w:rsid w:val="00582B78"/>
    <w:rsid w:val="00582B90"/>
    <w:rsid w:val="00582C3B"/>
    <w:rsid w:val="00582C5A"/>
    <w:rsid w:val="00582C68"/>
    <w:rsid w:val="005831E2"/>
    <w:rsid w:val="00583293"/>
    <w:rsid w:val="0058343F"/>
    <w:rsid w:val="00583468"/>
    <w:rsid w:val="005834CD"/>
    <w:rsid w:val="00583AF1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08"/>
    <w:rsid w:val="005858D5"/>
    <w:rsid w:val="00585A8D"/>
    <w:rsid w:val="00585D30"/>
    <w:rsid w:val="00585D69"/>
    <w:rsid w:val="00585E83"/>
    <w:rsid w:val="00585EC4"/>
    <w:rsid w:val="00585F11"/>
    <w:rsid w:val="00586016"/>
    <w:rsid w:val="005866FB"/>
    <w:rsid w:val="0058677E"/>
    <w:rsid w:val="005867B8"/>
    <w:rsid w:val="005867C0"/>
    <w:rsid w:val="00586911"/>
    <w:rsid w:val="005869E6"/>
    <w:rsid w:val="00586B51"/>
    <w:rsid w:val="00586B57"/>
    <w:rsid w:val="00586D83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22"/>
    <w:rsid w:val="00590AEA"/>
    <w:rsid w:val="00590BF8"/>
    <w:rsid w:val="00590D21"/>
    <w:rsid w:val="00590EBF"/>
    <w:rsid w:val="0059106B"/>
    <w:rsid w:val="005910D3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30C"/>
    <w:rsid w:val="00592514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5BD7"/>
    <w:rsid w:val="00596256"/>
    <w:rsid w:val="005964A7"/>
    <w:rsid w:val="005964BC"/>
    <w:rsid w:val="0059687A"/>
    <w:rsid w:val="005968C3"/>
    <w:rsid w:val="00596934"/>
    <w:rsid w:val="00596A1F"/>
    <w:rsid w:val="00596BA9"/>
    <w:rsid w:val="00596C04"/>
    <w:rsid w:val="00596CDC"/>
    <w:rsid w:val="00596DBD"/>
    <w:rsid w:val="00596E27"/>
    <w:rsid w:val="00596F1F"/>
    <w:rsid w:val="00597062"/>
    <w:rsid w:val="0059715B"/>
    <w:rsid w:val="005974F0"/>
    <w:rsid w:val="005975A8"/>
    <w:rsid w:val="00597634"/>
    <w:rsid w:val="00597815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AF8"/>
    <w:rsid w:val="005A0C67"/>
    <w:rsid w:val="005A0D28"/>
    <w:rsid w:val="005A0E12"/>
    <w:rsid w:val="005A0F4F"/>
    <w:rsid w:val="005A0F65"/>
    <w:rsid w:val="005A0FA2"/>
    <w:rsid w:val="005A10A5"/>
    <w:rsid w:val="005A11D8"/>
    <w:rsid w:val="005A121B"/>
    <w:rsid w:val="005A13BD"/>
    <w:rsid w:val="005A1437"/>
    <w:rsid w:val="005A16AD"/>
    <w:rsid w:val="005A1797"/>
    <w:rsid w:val="005A1953"/>
    <w:rsid w:val="005A198D"/>
    <w:rsid w:val="005A1C20"/>
    <w:rsid w:val="005A1E33"/>
    <w:rsid w:val="005A1FCC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99D"/>
    <w:rsid w:val="005A2B31"/>
    <w:rsid w:val="005A2C97"/>
    <w:rsid w:val="005A2CCA"/>
    <w:rsid w:val="005A2D79"/>
    <w:rsid w:val="005A2E7C"/>
    <w:rsid w:val="005A3016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CEB"/>
    <w:rsid w:val="005A3EB7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6DF"/>
    <w:rsid w:val="005A580A"/>
    <w:rsid w:val="005A58D7"/>
    <w:rsid w:val="005A5AAF"/>
    <w:rsid w:val="005A5BB8"/>
    <w:rsid w:val="005A5C3F"/>
    <w:rsid w:val="005A5C5F"/>
    <w:rsid w:val="005A5D00"/>
    <w:rsid w:val="005A5D5E"/>
    <w:rsid w:val="005A5E1B"/>
    <w:rsid w:val="005A68A3"/>
    <w:rsid w:val="005A68C5"/>
    <w:rsid w:val="005A69D3"/>
    <w:rsid w:val="005A6A3D"/>
    <w:rsid w:val="005A6A9A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69"/>
    <w:rsid w:val="005B06D5"/>
    <w:rsid w:val="005B06D8"/>
    <w:rsid w:val="005B1063"/>
    <w:rsid w:val="005B13BC"/>
    <w:rsid w:val="005B1541"/>
    <w:rsid w:val="005B1629"/>
    <w:rsid w:val="005B1658"/>
    <w:rsid w:val="005B17A9"/>
    <w:rsid w:val="005B1A7D"/>
    <w:rsid w:val="005B1B69"/>
    <w:rsid w:val="005B1C0C"/>
    <w:rsid w:val="005B1D62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379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4B40"/>
    <w:rsid w:val="005B4DA3"/>
    <w:rsid w:val="005B5052"/>
    <w:rsid w:val="005B50DC"/>
    <w:rsid w:val="005B50FC"/>
    <w:rsid w:val="005B52F9"/>
    <w:rsid w:val="005B55BD"/>
    <w:rsid w:val="005B5606"/>
    <w:rsid w:val="005B5624"/>
    <w:rsid w:val="005B585E"/>
    <w:rsid w:val="005B5C1F"/>
    <w:rsid w:val="005B5D85"/>
    <w:rsid w:val="005B5DAF"/>
    <w:rsid w:val="005B5E51"/>
    <w:rsid w:val="005B5EBB"/>
    <w:rsid w:val="005B5FD2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632"/>
    <w:rsid w:val="005C6959"/>
    <w:rsid w:val="005C69EF"/>
    <w:rsid w:val="005C6A1C"/>
    <w:rsid w:val="005C6C9A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1E"/>
    <w:rsid w:val="005C7A9A"/>
    <w:rsid w:val="005C7AE5"/>
    <w:rsid w:val="005C7B2E"/>
    <w:rsid w:val="005C7BA8"/>
    <w:rsid w:val="005C7F86"/>
    <w:rsid w:val="005C7FCD"/>
    <w:rsid w:val="005D0119"/>
    <w:rsid w:val="005D0239"/>
    <w:rsid w:val="005D0357"/>
    <w:rsid w:val="005D0493"/>
    <w:rsid w:val="005D05A5"/>
    <w:rsid w:val="005D05E1"/>
    <w:rsid w:val="005D0677"/>
    <w:rsid w:val="005D06BD"/>
    <w:rsid w:val="005D0713"/>
    <w:rsid w:val="005D0773"/>
    <w:rsid w:val="005D07EC"/>
    <w:rsid w:val="005D0A3A"/>
    <w:rsid w:val="005D0DE3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B85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2EE4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5C"/>
    <w:rsid w:val="005D57A1"/>
    <w:rsid w:val="005D59FE"/>
    <w:rsid w:val="005D5DC0"/>
    <w:rsid w:val="005D5FD6"/>
    <w:rsid w:val="005D6007"/>
    <w:rsid w:val="005D61F5"/>
    <w:rsid w:val="005D6253"/>
    <w:rsid w:val="005D6537"/>
    <w:rsid w:val="005D65F6"/>
    <w:rsid w:val="005D66BE"/>
    <w:rsid w:val="005D6777"/>
    <w:rsid w:val="005D67C9"/>
    <w:rsid w:val="005D67D5"/>
    <w:rsid w:val="005D69C0"/>
    <w:rsid w:val="005D6C22"/>
    <w:rsid w:val="005D6C66"/>
    <w:rsid w:val="005D6C9A"/>
    <w:rsid w:val="005D6D9A"/>
    <w:rsid w:val="005D6F5C"/>
    <w:rsid w:val="005D6F80"/>
    <w:rsid w:val="005D70BA"/>
    <w:rsid w:val="005D729A"/>
    <w:rsid w:val="005D729E"/>
    <w:rsid w:val="005D7490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CB1"/>
    <w:rsid w:val="005E0DB9"/>
    <w:rsid w:val="005E0DE7"/>
    <w:rsid w:val="005E10BC"/>
    <w:rsid w:val="005E12AF"/>
    <w:rsid w:val="005E1320"/>
    <w:rsid w:val="005E185F"/>
    <w:rsid w:val="005E18F3"/>
    <w:rsid w:val="005E19DC"/>
    <w:rsid w:val="005E1AB7"/>
    <w:rsid w:val="005E1B90"/>
    <w:rsid w:val="005E1C1F"/>
    <w:rsid w:val="005E1EF2"/>
    <w:rsid w:val="005E1F1D"/>
    <w:rsid w:val="005E1FEF"/>
    <w:rsid w:val="005E20D3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2F1B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5A"/>
    <w:rsid w:val="005E49C5"/>
    <w:rsid w:val="005E49D0"/>
    <w:rsid w:val="005E4A4A"/>
    <w:rsid w:val="005E4FA3"/>
    <w:rsid w:val="005E501F"/>
    <w:rsid w:val="005E513D"/>
    <w:rsid w:val="005E51A4"/>
    <w:rsid w:val="005E542C"/>
    <w:rsid w:val="005E5478"/>
    <w:rsid w:val="005E597B"/>
    <w:rsid w:val="005E59CF"/>
    <w:rsid w:val="005E5A92"/>
    <w:rsid w:val="005E5C0E"/>
    <w:rsid w:val="005E5CBB"/>
    <w:rsid w:val="005E5D0A"/>
    <w:rsid w:val="005E5DBB"/>
    <w:rsid w:val="005E5E3D"/>
    <w:rsid w:val="005E6158"/>
    <w:rsid w:val="005E62E1"/>
    <w:rsid w:val="005E633E"/>
    <w:rsid w:val="005E634A"/>
    <w:rsid w:val="005E640E"/>
    <w:rsid w:val="005E64EF"/>
    <w:rsid w:val="005E66F7"/>
    <w:rsid w:val="005E724B"/>
    <w:rsid w:val="005E7266"/>
    <w:rsid w:val="005E726C"/>
    <w:rsid w:val="005E73E0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56E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9C"/>
    <w:rsid w:val="005F19DD"/>
    <w:rsid w:val="005F1A89"/>
    <w:rsid w:val="005F1DAF"/>
    <w:rsid w:val="005F1DC6"/>
    <w:rsid w:val="005F1EAB"/>
    <w:rsid w:val="005F22A7"/>
    <w:rsid w:val="005F24C0"/>
    <w:rsid w:val="005F25B3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D84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5F"/>
    <w:rsid w:val="005F4DC1"/>
    <w:rsid w:val="005F4EEE"/>
    <w:rsid w:val="005F51E3"/>
    <w:rsid w:val="005F51EC"/>
    <w:rsid w:val="005F52E3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487"/>
    <w:rsid w:val="005F6653"/>
    <w:rsid w:val="005F6676"/>
    <w:rsid w:val="005F690C"/>
    <w:rsid w:val="005F6969"/>
    <w:rsid w:val="005F6A03"/>
    <w:rsid w:val="005F6B20"/>
    <w:rsid w:val="005F6B50"/>
    <w:rsid w:val="005F6E07"/>
    <w:rsid w:val="005F6E7A"/>
    <w:rsid w:val="005F6EE7"/>
    <w:rsid w:val="005F7361"/>
    <w:rsid w:val="005F74C3"/>
    <w:rsid w:val="005F7563"/>
    <w:rsid w:val="005F783F"/>
    <w:rsid w:val="005F7894"/>
    <w:rsid w:val="005F7967"/>
    <w:rsid w:val="005F7997"/>
    <w:rsid w:val="005F7A14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EA0"/>
    <w:rsid w:val="00601F25"/>
    <w:rsid w:val="00601F4D"/>
    <w:rsid w:val="00601FD8"/>
    <w:rsid w:val="0060215E"/>
    <w:rsid w:val="006021B7"/>
    <w:rsid w:val="006021F6"/>
    <w:rsid w:val="006025C9"/>
    <w:rsid w:val="00602603"/>
    <w:rsid w:val="0060293E"/>
    <w:rsid w:val="00602AB5"/>
    <w:rsid w:val="00602AC7"/>
    <w:rsid w:val="00602B2E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BB0"/>
    <w:rsid w:val="00603D49"/>
    <w:rsid w:val="00603F6A"/>
    <w:rsid w:val="006040AC"/>
    <w:rsid w:val="0060410E"/>
    <w:rsid w:val="00604255"/>
    <w:rsid w:val="00604320"/>
    <w:rsid w:val="00604368"/>
    <w:rsid w:val="00604617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059"/>
    <w:rsid w:val="0060556C"/>
    <w:rsid w:val="00605A61"/>
    <w:rsid w:val="00605AA7"/>
    <w:rsid w:val="00605AD4"/>
    <w:rsid w:val="00605FFF"/>
    <w:rsid w:val="00606008"/>
    <w:rsid w:val="00606070"/>
    <w:rsid w:val="0060612B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2C5"/>
    <w:rsid w:val="006075D8"/>
    <w:rsid w:val="0060792E"/>
    <w:rsid w:val="00607E4B"/>
    <w:rsid w:val="00607EDD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8A7"/>
    <w:rsid w:val="006119AA"/>
    <w:rsid w:val="00611DFD"/>
    <w:rsid w:val="00612230"/>
    <w:rsid w:val="00612294"/>
    <w:rsid w:val="006124E3"/>
    <w:rsid w:val="00612814"/>
    <w:rsid w:val="00612849"/>
    <w:rsid w:val="00612A0B"/>
    <w:rsid w:val="00612CBF"/>
    <w:rsid w:val="00612D7C"/>
    <w:rsid w:val="00612F92"/>
    <w:rsid w:val="00613016"/>
    <w:rsid w:val="006131AA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4E"/>
    <w:rsid w:val="00615899"/>
    <w:rsid w:val="0061592F"/>
    <w:rsid w:val="00615A7C"/>
    <w:rsid w:val="00615CAE"/>
    <w:rsid w:val="00615D8C"/>
    <w:rsid w:val="00615E91"/>
    <w:rsid w:val="0061611A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4FE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B6B"/>
    <w:rsid w:val="00620E36"/>
    <w:rsid w:val="00620ECA"/>
    <w:rsid w:val="006211A2"/>
    <w:rsid w:val="006211FB"/>
    <w:rsid w:val="00621220"/>
    <w:rsid w:val="006212B5"/>
    <w:rsid w:val="00621562"/>
    <w:rsid w:val="00621567"/>
    <w:rsid w:val="006217AD"/>
    <w:rsid w:val="00621908"/>
    <w:rsid w:val="00621914"/>
    <w:rsid w:val="00621A70"/>
    <w:rsid w:val="00621C97"/>
    <w:rsid w:val="00621E01"/>
    <w:rsid w:val="00621F39"/>
    <w:rsid w:val="006221F1"/>
    <w:rsid w:val="006222C3"/>
    <w:rsid w:val="006223C1"/>
    <w:rsid w:val="006224CF"/>
    <w:rsid w:val="00622793"/>
    <w:rsid w:val="006227E2"/>
    <w:rsid w:val="00622871"/>
    <w:rsid w:val="0062288A"/>
    <w:rsid w:val="00622895"/>
    <w:rsid w:val="006228A0"/>
    <w:rsid w:val="006228DA"/>
    <w:rsid w:val="00622ACD"/>
    <w:rsid w:val="00622B0A"/>
    <w:rsid w:val="00622BCF"/>
    <w:rsid w:val="00622C74"/>
    <w:rsid w:val="00622CC0"/>
    <w:rsid w:val="00622D6E"/>
    <w:rsid w:val="00622DAD"/>
    <w:rsid w:val="00622FF5"/>
    <w:rsid w:val="006230CA"/>
    <w:rsid w:val="006230FB"/>
    <w:rsid w:val="006233CD"/>
    <w:rsid w:val="00623608"/>
    <w:rsid w:val="0062382B"/>
    <w:rsid w:val="006238B6"/>
    <w:rsid w:val="006239FD"/>
    <w:rsid w:val="00623D39"/>
    <w:rsid w:val="00623FF5"/>
    <w:rsid w:val="00624107"/>
    <w:rsid w:val="006241F5"/>
    <w:rsid w:val="0062428E"/>
    <w:rsid w:val="00624383"/>
    <w:rsid w:val="006245EC"/>
    <w:rsid w:val="006248F3"/>
    <w:rsid w:val="00624A5E"/>
    <w:rsid w:val="00624B8B"/>
    <w:rsid w:val="00624CF6"/>
    <w:rsid w:val="00624D58"/>
    <w:rsid w:val="00624D9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8E5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2A0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0FBA"/>
    <w:rsid w:val="00631099"/>
    <w:rsid w:val="00631105"/>
    <w:rsid w:val="006312B9"/>
    <w:rsid w:val="0063134C"/>
    <w:rsid w:val="00631356"/>
    <w:rsid w:val="006313C2"/>
    <w:rsid w:val="006315F7"/>
    <w:rsid w:val="00631A26"/>
    <w:rsid w:val="00631BFD"/>
    <w:rsid w:val="00632378"/>
    <w:rsid w:val="0063246A"/>
    <w:rsid w:val="00632474"/>
    <w:rsid w:val="00632A9F"/>
    <w:rsid w:val="00632C41"/>
    <w:rsid w:val="00632C81"/>
    <w:rsid w:val="00632C9F"/>
    <w:rsid w:val="006330F4"/>
    <w:rsid w:val="0063337E"/>
    <w:rsid w:val="006333FB"/>
    <w:rsid w:val="0063357F"/>
    <w:rsid w:val="006335A9"/>
    <w:rsid w:val="00633799"/>
    <w:rsid w:val="00633929"/>
    <w:rsid w:val="00633EBE"/>
    <w:rsid w:val="006343B8"/>
    <w:rsid w:val="00634469"/>
    <w:rsid w:val="006344E0"/>
    <w:rsid w:val="0063450A"/>
    <w:rsid w:val="006347A2"/>
    <w:rsid w:val="006349CD"/>
    <w:rsid w:val="00634A10"/>
    <w:rsid w:val="00634CD4"/>
    <w:rsid w:val="00634E3C"/>
    <w:rsid w:val="00634EB1"/>
    <w:rsid w:val="00634F15"/>
    <w:rsid w:val="0063553D"/>
    <w:rsid w:val="0063564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17"/>
    <w:rsid w:val="006370A1"/>
    <w:rsid w:val="006371E2"/>
    <w:rsid w:val="006372E3"/>
    <w:rsid w:val="00637530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740"/>
    <w:rsid w:val="0064190C"/>
    <w:rsid w:val="00641968"/>
    <w:rsid w:val="00641A6F"/>
    <w:rsid w:val="00641D47"/>
    <w:rsid w:val="00641DD6"/>
    <w:rsid w:val="00641F0C"/>
    <w:rsid w:val="00641F3D"/>
    <w:rsid w:val="00642531"/>
    <w:rsid w:val="006426F2"/>
    <w:rsid w:val="00642795"/>
    <w:rsid w:val="0064283D"/>
    <w:rsid w:val="0064285C"/>
    <w:rsid w:val="00642BFC"/>
    <w:rsid w:val="00642D1E"/>
    <w:rsid w:val="00642DD8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9DA"/>
    <w:rsid w:val="00643A7E"/>
    <w:rsid w:val="00643F65"/>
    <w:rsid w:val="00643FF9"/>
    <w:rsid w:val="00644152"/>
    <w:rsid w:val="006442C7"/>
    <w:rsid w:val="00644695"/>
    <w:rsid w:val="00644CBE"/>
    <w:rsid w:val="00644D37"/>
    <w:rsid w:val="00644E62"/>
    <w:rsid w:val="00644F67"/>
    <w:rsid w:val="006450E7"/>
    <w:rsid w:val="00645295"/>
    <w:rsid w:val="00645343"/>
    <w:rsid w:val="00645383"/>
    <w:rsid w:val="006453D5"/>
    <w:rsid w:val="00645605"/>
    <w:rsid w:val="006458FA"/>
    <w:rsid w:val="0064590C"/>
    <w:rsid w:val="00645A50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360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81F"/>
    <w:rsid w:val="00650909"/>
    <w:rsid w:val="00650E05"/>
    <w:rsid w:val="00651928"/>
    <w:rsid w:val="00651BEC"/>
    <w:rsid w:val="00651C0F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4"/>
    <w:rsid w:val="0065391C"/>
    <w:rsid w:val="006539F9"/>
    <w:rsid w:val="00653B57"/>
    <w:rsid w:val="00653BFF"/>
    <w:rsid w:val="00653E12"/>
    <w:rsid w:val="00653E5B"/>
    <w:rsid w:val="00653FE6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4DF0"/>
    <w:rsid w:val="006553CD"/>
    <w:rsid w:val="00655436"/>
    <w:rsid w:val="006555C7"/>
    <w:rsid w:val="006556A9"/>
    <w:rsid w:val="00655719"/>
    <w:rsid w:val="00655A8C"/>
    <w:rsid w:val="00655AA5"/>
    <w:rsid w:val="00656056"/>
    <w:rsid w:val="00656400"/>
    <w:rsid w:val="0065663A"/>
    <w:rsid w:val="00656715"/>
    <w:rsid w:val="00656854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3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BED"/>
    <w:rsid w:val="00662D0D"/>
    <w:rsid w:val="0066313E"/>
    <w:rsid w:val="006637EC"/>
    <w:rsid w:val="00663903"/>
    <w:rsid w:val="00663A07"/>
    <w:rsid w:val="00663C23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815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4D0"/>
    <w:rsid w:val="00665540"/>
    <w:rsid w:val="006655E3"/>
    <w:rsid w:val="006657C7"/>
    <w:rsid w:val="00665ABD"/>
    <w:rsid w:val="00665AFC"/>
    <w:rsid w:val="00665B14"/>
    <w:rsid w:val="00665CAE"/>
    <w:rsid w:val="00665DF6"/>
    <w:rsid w:val="00665ECF"/>
    <w:rsid w:val="00665FAC"/>
    <w:rsid w:val="006661C1"/>
    <w:rsid w:val="0066626C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1D"/>
    <w:rsid w:val="00667662"/>
    <w:rsid w:val="00667850"/>
    <w:rsid w:val="00667927"/>
    <w:rsid w:val="006679B5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0FE6"/>
    <w:rsid w:val="006710A0"/>
    <w:rsid w:val="006712DB"/>
    <w:rsid w:val="00671681"/>
    <w:rsid w:val="006716CA"/>
    <w:rsid w:val="00671921"/>
    <w:rsid w:val="00671941"/>
    <w:rsid w:val="006719C7"/>
    <w:rsid w:val="00671B35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7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836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018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03A"/>
    <w:rsid w:val="00684053"/>
    <w:rsid w:val="0068418E"/>
    <w:rsid w:val="006841C6"/>
    <w:rsid w:val="0068426B"/>
    <w:rsid w:val="006843FD"/>
    <w:rsid w:val="00684409"/>
    <w:rsid w:val="00684594"/>
    <w:rsid w:val="00684642"/>
    <w:rsid w:val="00684CDF"/>
    <w:rsid w:val="00684CE4"/>
    <w:rsid w:val="00684CF5"/>
    <w:rsid w:val="00684DAD"/>
    <w:rsid w:val="00684F63"/>
    <w:rsid w:val="00684FBE"/>
    <w:rsid w:val="00684FE8"/>
    <w:rsid w:val="006850AC"/>
    <w:rsid w:val="006852A3"/>
    <w:rsid w:val="006855D9"/>
    <w:rsid w:val="0068562E"/>
    <w:rsid w:val="00685A3A"/>
    <w:rsid w:val="00685AE9"/>
    <w:rsid w:val="00685D3F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884"/>
    <w:rsid w:val="0068693E"/>
    <w:rsid w:val="00686AF5"/>
    <w:rsid w:val="00686B9A"/>
    <w:rsid w:val="00686E49"/>
    <w:rsid w:val="00687079"/>
    <w:rsid w:val="0068709A"/>
    <w:rsid w:val="006870DD"/>
    <w:rsid w:val="00687226"/>
    <w:rsid w:val="00687256"/>
    <w:rsid w:val="006872DA"/>
    <w:rsid w:val="00687341"/>
    <w:rsid w:val="00687557"/>
    <w:rsid w:val="00687564"/>
    <w:rsid w:val="00687598"/>
    <w:rsid w:val="006876C2"/>
    <w:rsid w:val="00687B3A"/>
    <w:rsid w:val="00687BBC"/>
    <w:rsid w:val="00687DC3"/>
    <w:rsid w:val="00687E7B"/>
    <w:rsid w:val="00687EAD"/>
    <w:rsid w:val="00687F2D"/>
    <w:rsid w:val="00690102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1BF4"/>
    <w:rsid w:val="00692066"/>
    <w:rsid w:val="00692107"/>
    <w:rsid w:val="0069212D"/>
    <w:rsid w:val="006921D8"/>
    <w:rsid w:val="00692606"/>
    <w:rsid w:val="00692788"/>
    <w:rsid w:val="0069287F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3BD3"/>
    <w:rsid w:val="0069417F"/>
    <w:rsid w:val="006941D8"/>
    <w:rsid w:val="0069445E"/>
    <w:rsid w:val="006944AF"/>
    <w:rsid w:val="00694995"/>
    <w:rsid w:val="00694EAB"/>
    <w:rsid w:val="00695024"/>
    <w:rsid w:val="00695141"/>
    <w:rsid w:val="0069523D"/>
    <w:rsid w:val="00695310"/>
    <w:rsid w:val="006955D2"/>
    <w:rsid w:val="0069569B"/>
    <w:rsid w:val="006956C0"/>
    <w:rsid w:val="006957E5"/>
    <w:rsid w:val="006959D5"/>
    <w:rsid w:val="006959D8"/>
    <w:rsid w:val="00695B63"/>
    <w:rsid w:val="00695DD9"/>
    <w:rsid w:val="006960F3"/>
    <w:rsid w:val="00696295"/>
    <w:rsid w:val="0069633C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2FF9"/>
    <w:rsid w:val="006A347B"/>
    <w:rsid w:val="006A3533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ACB"/>
    <w:rsid w:val="006A4B03"/>
    <w:rsid w:val="006A4BA6"/>
    <w:rsid w:val="006A4E9A"/>
    <w:rsid w:val="006A5048"/>
    <w:rsid w:val="006A51A3"/>
    <w:rsid w:val="006A529D"/>
    <w:rsid w:val="006A5331"/>
    <w:rsid w:val="006A5604"/>
    <w:rsid w:val="006A5659"/>
    <w:rsid w:val="006A56F9"/>
    <w:rsid w:val="006A5FF1"/>
    <w:rsid w:val="006A6136"/>
    <w:rsid w:val="006A63F0"/>
    <w:rsid w:val="006A6484"/>
    <w:rsid w:val="006A649B"/>
    <w:rsid w:val="006A6742"/>
    <w:rsid w:val="006A67FB"/>
    <w:rsid w:val="006A6867"/>
    <w:rsid w:val="006A691B"/>
    <w:rsid w:val="006A6A70"/>
    <w:rsid w:val="006A6C4A"/>
    <w:rsid w:val="006A6CC4"/>
    <w:rsid w:val="006A6DE7"/>
    <w:rsid w:val="006A6E1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A7A9A"/>
    <w:rsid w:val="006B005F"/>
    <w:rsid w:val="006B0222"/>
    <w:rsid w:val="006B02AC"/>
    <w:rsid w:val="006B053D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A80"/>
    <w:rsid w:val="006B1BC1"/>
    <w:rsid w:val="006B1BD4"/>
    <w:rsid w:val="006B1C7C"/>
    <w:rsid w:val="006B1FA1"/>
    <w:rsid w:val="006B2211"/>
    <w:rsid w:val="006B23DE"/>
    <w:rsid w:val="006B28C0"/>
    <w:rsid w:val="006B29B7"/>
    <w:rsid w:val="006B2A2F"/>
    <w:rsid w:val="006B2A49"/>
    <w:rsid w:val="006B2C47"/>
    <w:rsid w:val="006B2E22"/>
    <w:rsid w:val="006B2E93"/>
    <w:rsid w:val="006B2F57"/>
    <w:rsid w:val="006B312B"/>
    <w:rsid w:val="006B322E"/>
    <w:rsid w:val="006B34EF"/>
    <w:rsid w:val="006B35FB"/>
    <w:rsid w:val="006B3683"/>
    <w:rsid w:val="006B3688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584"/>
    <w:rsid w:val="006B4718"/>
    <w:rsid w:val="006B4759"/>
    <w:rsid w:val="006B47F2"/>
    <w:rsid w:val="006B49F2"/>
    <w:rsid w:val="006B4B71"/>
    <w:rsid w:val="006B4CBC"/>
    <w:rsid w:val="006B4EA0"/>
    <w:rsid w:val="006B4EEF"/>
    <w:rsid w:val="006B502D"/>
    <w:rsid w:val="006B523A"/>
    <w:rsid w:val="006B529B"/>
    <w:rsid w:val="006B52CA"/>
    <w:rsid w:val="006B5368"/>
    <w:rsid w:val="006B543D"/>
    <w:rsid w:val="006B5486"/>
    <w:rsid w:val="006B5648"/>
    <w:rsid w:val="006B5AC5"/>
    <w:rsid w:val="006B5AE7"/>
    <w:rsid w:val="006B5C19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13"/>
    <w:rsid w:val="006C015C"/>
    <w:rsid w:val="006C01F9"/>
    <w:rsid w:val="006C06EA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24E"/>
    <w:rsid w:val="006C3357"/>
    <w:rsid w:val="006C344C"/>
    <w:rsid w:val="006C36E5"/>
    <w:rsid w:val="006C3CBA"/>
    <w:rsid w:val="006C3D1E"/>
    <w:rsid w:val="006C41C1"/>
    <w:rsid w:val="006C422B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494"/>
    <w:rsid w:val="006C55E0"/>
    <w:rsid w:val="006C55ED"/>
    <w:rsid w:val="006C596A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6B5"/>
    <w:rsid w:val="006C76BE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70E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584"/>
    <w:rsid w:val="006D36AC"/>
    <w:rsid w:val="006D39CA"/>
    <w:rsid w:val="006D3BD4"/>
    <w:rsid w:val="006D3DE5"/>
    <w:rsid w:val="006D4075"/>
    <w:rsid w:val="006D4085"/>
    <w:rsid w:val="006D4257"/>
    <w:rsid w:val="006D44B3"/>
    <w:rsid w:val="006D462A"/>
    <w:rsid w:val="006D4634"/>
    <w:rsid w:val="006D463D"/>
    <w:rsid w:val="006D46BD"/>
    <w:rsid w:val="006D4859"/>
    <w:rsid w:val="006D489A"/>
    <w:rsid w:val="006D4B93"/>
    <w:rsid w:val="006D4D59"/>
    <w:rsid w:val="006D4D6C"/>
    <w:rsid w:val="006D4DF1"/>
    <w:rsid w:val="006D4E1D"/>
    <w:rsid w:val="006D4E26"/>
    <w:rsid w:val="006D4F8B"/>
    <w:rsid w:val="006D535C"/>
    <w:rsid w:val="006D549E"/>
    <w:rsid w:val="006D5533"/>
    <w:rsid w:val="006D59BC"/>
    <w:rsid w:val="006D5AE1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36E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45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4E87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C9"/>
    <w:rsid w:val="006E70FD"/>
    <w:rsid w:val="006E7265"/>
    <w:rsid w:val="006E7292"/>
    <w:rsid w:val="006E74F9"/>
    <w:rsid w:val="006E75E6"/>
    <w:rsid w:val="006E75F3"/>
    <w:rsid w:val="006E790F"/>
    <w:rsid w:val="006E791B"/>
    <w:rsid w:val="006E7D48"/>
    <w:rsid w:val="006E7DFC"/>
    <w:rsid w:val="006E7E75"/>
    <w:rsid w:val="006E7E84"/>
    <w:rsid w:val="006E7EA8"/>
    <w:rsid w:val="006F07FA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3E6"/>
    <w:rsid w:val="006F145F"/>
    <w:rsid w:val="006F177E"/>
    <w:rsid w:val="006F1A63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6A"/>
    <w:rsid w:val="006F2EBD"/>
    <w:rsid w:val="006F2FB6"/>
    <w:rsid w:val="006F30BF"/>
    <w:rsid w:val="006F3304"/>
    <w:rsid w:val="006F331E"/>
    <w:rsid w:val="006F341F"/>
    <w:rsid w:val="006F346C"/>
    <w:rsid w:val="006F35FE"/>
    <w:rsid w:val="006F3723"/>
    <w:rsid w:val="006F37AB"/>
    <w:rsid w:val="006F37BC"/>
    <w:rsid w:val="006F3804"/>
    <w:rsid w:val="006F3A1F"/>
    <w:rsid w:val="006F3C6D"/>
    <w:rsid w:val="006F3CCC"/>
    <w:rsid w:val="006F3EBB"/>
    <w:rsid w:val="006F3F2C"/>
    <w:rsid w:val="006F4310"/>
    <w:rsid w:val="006F435F"/>
    <w:rsid w:val="006F4758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A6A"/>
    <w:rsid w:val="006F5E78"/>
    <w:rsid w:val="006F5F75"/>
    <w:rsid w:val="006F5FE3"/>
    <w:rsid w:val="006F6062"/>
    <w:rsid w:val="006F60C1"/>
    <w:rsid w:val="006F6189"/>
    <w:rsid w:val="006F621C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3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EBD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C3F"/>
    <w:rsid w:val="00701DD2"/>
    <w:rsid w:val="00701DE1"/>
    <w:rsid w:val="00701F99"/>
    <w:rsid w:val="00702389"/>
    <w:rsid w:val="007028D4"/>
    <w:rsid w:val="007029B7"/>
    <w:rsid w:val="00702A9F"/>
    <w:rsid w:val="00702AC5"/>
    <w:rsid w:val="00702B0A"/>
    <w:rsid w:val="00702C87"/>
    <w:rsid w:val="00702E66"/>
    <w:rsid w:val="00702E8D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1E0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48"/>
    <w:rsid w:val="00706B7C"/>
    <w:rsid w:val="00706BBC"/>
    <w:rsid w:val="00706CC3"/>
    <w:rsid w:val="00706E11"/>
    <w:rsid w:val="00706E72"/>
    <w:rsid w:val="007071DC"/>
    <w:rsid w:val="0070721A"/>
    <w:rsid w:val="00707605"/>
    <w:rsid w:val="007076E9"/>
    <w:rsid w:val="007077B5"/>
    <w:rsid w:val="00707938"/>
    <w:rsid w:val="00707954"/>
    <w:rsid w:val="00707979"/>
    <w:rsid w:val="00707998"/>
    <w:rsid w:val="00707BC0"/>
    <w:rsid w:val="00707DB3"/>
    <w:rsid w:val="00707F21"/>
    <w:rsid w:val="007100A5"/>
    <w:rsid w:val="0071014D"/>
    <w:rsid w:val="0071038C"/>
    <w:rsid w:val="00710391"/>
    <w:rsid w:val="0071039C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6A8"/>
    <w:rsid w:val="0071187E"/>
    <w:rsid w:val="00711F1C"/>
    <w:rsid w:val="00711FEE"/>
    <w:rsid w:val="007120C3"/>
    <w:rsid w:val="00712106"/>
    <w:rsid w:val="0071210F"/>
    <w:rsid w:val="0071222C"/>
    <w:rsid w:val="007122BD"/>
    <w:rsid w:val="00712390"/>
    <w:rsid w:val="007126F4"/>
    <w:rsid w:val="0071292C"/>
    <w:rsid w:val="007129CD"/>
    <w:rsid w:val="00712ABD"/>
    <w:rsid w:val="00712CD3"/>
    <w:rsid w:val="00712F24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4B"/>
    <w:rsid w:val="00714CB3"/>
    <w:rsid w:val="00715126"/>
    <w:rsid w:val="00715247"/>
    <w:rsid w:val="0071542F"/>
    <w:rsid w:val="00715475"/>
    <w:rsid w:val="007154FC"/>
    <w:rsid w:val="007155D1"/>
    <w:rsid w:val="007158B2"/>
    <w:rsid w:val="0071594E"/>
    <w:rsid w:val="00715AF2"/>
    <w:rsid w:val="00715BCF"/>
    <w:rsid w:val="00715D40"/>
    <w:rsid w:val="00715D75"/>
    <w:rsid w:val="00715EBB"/>
    <w:rsid w:val="00715EC8"/>
    <w:rsid w:val="00715EEA"/>
    <w:rsid w:val="00715FB9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7D"/>
    <w:rsid w:val="007202A6"/>
    <w:rsid w:val="007203C5"/>
    <w:rsid w:val="00720458"/>
    <w:rsid w:val="00720530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EC"/>
    <w:rsid w:val="007246CF"/>
    <w:rsid w:val="00724888"/>
    <w:rsid w:val="0072488E"/>
    <w:rsid w:val="007248A7"/>
    <w:rsid w:val="007248B0"/>
    <w:rsid w:val="00724A08"/>
    <w:rsid w:val="00724B5A"/>
    <w:rsid w:val="00724BC6"/>
    <w:rsid w:val="00724C6E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20"/>
    <w:rsid w:val="0072596A"/>
    <w:rsid w:val="00725D51"/>
    <w:rsid w:val="00725EBA"/>
    <w:rsid w:val="00725EF8"/>
    <w:rsid w:val="00725F97"/>
    <w:rsid w:val="007261AB"/>
    <w:rsid w:val="00726232"/>
    <w:rsid w:val="0072626B"/>
    <w:rsid w:val="00726369"/>
    <w:rsid w:val="007264F3"/>
    <w:rsid w:val="007268DA"/>
    <w:rsid w:val="00726B51"/>
    <w:rsid w:val="00726F4D"/>
    <w:rsid w:val="00727027"/>
    <w:rsid w:val="007270EA"/>
    <w:rsid w:val="00727327"/>
    <w:rsid w:val="0072744B"/>
    <w:rsid w:val="0072745F"/>
    <w:rsid w:val="007274D0"/>
    <w:rsid w:val="007274FF"/>
    <w:rsid w:val="0072759B"/>
    <w:rsid w:val="00727653"/>
    <w:rsid w:val="007278BC"/>
    <w:rsid w:val="007278F3"/>
    <w:rsid w:val="007300BF"/>
    <w:rsid w:val="00730132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0F4C"/>
    <w:rsid w:val="0073101F"/>
    <w:rsid w:val="0073132B"/>
    <w:rsid w:val="0073135B"/>
    <w:rsid w:val="00731673"/>
    <w:rsid w:val="00731690"/>
    <w:rsid w:val="0073172F"/>
    <w:rsid w:val="007318FB"/>
    <w:rsid w:val="007319C0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1A5"/>
    <w:rsid w:val="00733465"/>
    <w:rsid w:val="0073350B"/>
    <w:rsid w:val="0073386D"/>
    <w:rsid w:val="0073397B"/>
    <w:rsid w:val="00733C2E"/>
    <w:rsid w:val="00733EF2"/>
    <w:rsid w:val="00733FC0"/>
    <w:rsid w:val="00734187"/>
    <w:rsid w:val="007341CB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737"/>
    <w:rsid w:val="007357CC"/>
    <w:rsid w:val="00735809"/>
    <w:rsid w:val="0073584B"/>
    <w:rsid w:val="007359C2"/>
    <w:rsid w:val="00735A68"/>
    <w:rsid w:val="00735B13"/>
    <w:rsid w:val="00735D97"/>
    <w:rsid w:val="0073616D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440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649"/>
    <w:rsid w:val="0074083C"/>
    <w:rsid w:val="00740853"/>
    <w:rsid w:val="00740C03"/>
    <w:rsid w:val="0074104A"/>
    <w:rsid w:val="0074118A"/>
    <w:rsid w:val="007411FE"/>
    <w:rsid w:val="00741464"/>
    <w:rsid w:val="00741486"/>
    <w:rsid w:val="00741488"/>
    <w:rsid w:val="007414AF"/>
    <w:rsid w:val="007414C4"/>
    <w:rsid w:val="0074152E"/>
    <w:rsid w:val="00741544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A6D"/>
    <w:rsid w:val="00742BBB"/>
    <w:rsid w:val="00742C19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22C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57E"/>
    <w:rsid w:val="007446E4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5C9"/>
    <w:rsid w:val="00746996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9A6"/>
    <w:rsid w:val="00747AE5"/>
    <w:rsid w:val="00747B43"/>
    <w:rsid w:val="00747B7C"/>
    <w:rsid w:val="00747DC7"/>
    <w:rsid w:val="00747E32"/>
    <w:rsid w:val="00747EF9"/>
    <w:rsid w:val="0075002E"/>
    <w:rsid w:val="007501BE"/>
    <w:rsid w:val="00750288"/>
    <w:rsid w:val="007502EA"/>
    <w:rsid w:val="00750383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68C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BB0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293"/>
    <w:rsid w:val="00754435"/>
    <w:rsid w:val="00754509"/>
    <w:rsid w:val="00754653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03"/>
    <w:rsid w:val="00755A58"/>
    <w:rsid w:val="00755B85"/>
    <w:rsid w:val="00755BE2"/>
    <w:rsid w:val="00755C0D"/>
    <w:rsid w:val="00755D1B"/>
    <w:rsid w:val="00755E13"/>
    <w:rsid w:val="00755F75"/>
    <w:rsid w:val="00756139"/>
    <w:rsid w:val="00756334"/>
    <w:rsid w:val="00756564"/>
    <w:rsid w:val="00756A25"/>
    <w:rsid w:val="00756FCA"/>
    <w:rsid w:val="00756FF1"/>
    <w:rsid w:val="00756FFE"/>
    <w:rsid w:val="00757032"/>
    <w:rsid w:val="007572B5"/>
    <w:rsid w:val="007574B2"/>
    <w:rsid w:val="0075795F"/>
    <w:rsid w:val="00757AE1"/>
    <w:rsid w:val="00757C06"/>
    <w:rsid w:val="00757CE6"/>
    <w:rsid w:val="00757E33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D6A"/>
    <w:rsid w:val="00764F16"/>
    <w:rsid w:val="00764F43"/>
    <w:rsid w:val="00764FF6"/>
    <w:rsid w:val="0076507E"/>
    <w:rsid w:val="00765373"/>
    <w:rsid w:val="00765444"/>
    <w:rsid w:val="00765546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9F"/>
    <w:rsid w:val="007667DB"/>
    <w:rsid w:val="007667EE"/>
    <w:rsid w:val="0076686E"/>
    <w:rsid w:val="0076696D"/>
    <w:rsid w:val="00766A13"/>
    <w:rsid w:val="00766D5F"/>
    <w:rsid w:val="00766DB8"/>
    <w:rsid w:val="00766EA5"/>
    <w:rsid w:val="00766F3D"/>
    <w:rsid w:val="00767144"/>
    <w:rsid w:val="007673BF"/>
    <w:rsid w:val="007674B5"/>
    <w:rsid w:val="0076751C"/>
    <w:rsid w:val="00767748"/>
    <w:rsid w:val="007678A1"/>
    <w:rsid w:val="00767AED"/>
    <w:rsid w:val="00767C3B"/>
    <w:rsid w:val="00767D62"/>
    <w:rsid w:val="00767E25"/>
    <w:rsid w:val="0077019E"/>
    <w:rsid w:val="00770265"/>
    <w:rsid w:val="00770455"/>
    <w:rsid w:val="007704E8"/>
    <w:rsid w:val="00770530"/>
    <w:rsid w:val="00770791"/>
    <w:rsid w:val="00770906"/>
    <w:rsid w:val="00770A49"/>
    <w:rsid w:val="00770C52"/>
    <w:rsid w:val="00770D51"/>
    <w:rsid w:val="00770DDB"/>
    <w:rsid w:val="00770E59"/>
    <w:rsid w:val="00770E7C"/>
    <w:rsid w:val="00771018"/>
    <w:rsid w:val="0077119C"/>
    <w:rsid w:val="00771409"/>
    <w:rsid w:val="007718AC"/>
    <w:rsid w:val="00771AC5"/>
    <w:rsid w:val="00771BB4"/>
    <w:rsid w:val="00771C85"/>
    <w:rsid w:val="00771EB8"/>
    <w:rsid w:val="00772073"/>
    <w:rsid w:val="0077236D"/>
    <w:rsid w:val="00772371"/>
    <w:rsid w:val="007726D3"/>
    <w:rsid w:val="007726D9"/>
    <w:rsid w:val="007727C2"/>
    <w:rsid w:val="007727D4"/>
    <w:rsid w:val="007729B7"/>
    <w:rsid w:val="00772A64"/>
    <w:rsid w:val="00772CB5"/>
    <w:rsid w:val="00772D55"/>
    <w:rsid w:val="00772E99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573"/>
    <w:rsid w:val="00774667"/>
    <w:rsid w:val="00774704"/>
    <w:rsid w:val="00774B50"/>
    <w:rsid w:val="00774DAE"/>
    <w:rsid w:val="00774DE9"/>
    <w:rsid w:val="00774F18"/>
    <w:rsid w:val="00775044"/>
    <w:rsid w:val="007750F0"/>
    <w:rsid w:val="00775498"/>
    <w:rsid w:val="00775805"/>
    <w:rsid w:val="007758B7"/>
    <w:rsid w:val="00775F89"/>
    <w:rsid w:val="0077647D"/>
    <w:rsid w:val="00776563"/>
    <w:rsid w:val="007768EB"/>
    <w:rsid w:val="007769D8"/>
    <w:rsid w:val="00776AC6"/>
    <w:rsid w:val="00776B3B"/>
    <w:rsid w:val="00776B7A"/>
    <w:rsid w:val="00776C63"/>
    <w:rsid w:val="00776CC3"/>
    <w:rsid w:val="00776D43"/>
    <w:rsid w:val="00776F31"/>
    <w:rsid w:val="00776FA1"/>
    <w:rsid w:val="0077712C"/>
    <w:rsid w:val="0077721E"/>
    <w:rsid w:val="007773A2"/>
    <w:rsid w:val="0077740F"/>
    <w:rsid w:val="00777775"/>
    <w:rsid w:val="0077799E"/>
    <w:rsid w:val="00777A3F"/>
    <w:rsid w:val="00777BD3"/>
    <w:rsid w:val="00777BE9"/>
    <w:rsid w:val="00777C2D"/>
    <w:rsid w:val="00777D87"/>
    <w:rsid w:val="00777EEF"/>
    <w:rsid w:val="007802A0"/>
    <w:rsid w:val="007802C1"/>
    <w:rsid w:val="007802F2"/>
    <w:rsid w:val="00780304"/>
    <w:rsid w:val="0078036B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7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389"/>
    <w:rsid w:val="0078350B"/>
    <w:rsid w:val="00783603"/>
    <w:rsid w:val="007839BA"/>
    <w:rsid w:val="00783A16"/>
    <w:rsid w:val="00783AA0"/>
    <w:rsid w:val="00783C03"/>
    <w:rsid w:val="00783E27"/>
    <w:rsid w:val="00783F09"/>
    <w:rsid w:val="00783F3B"/>
    <w:rsid w:val="007842B8"/>
    <w:rsid w:val="00784329"/>
    <w:rsid w:val="00784567"/>
    <w:rsid w:val="0078456E"/>
    <w:rsid w:val="00784589"/>
    <w:rsid w:val="007845FA"/>
    <w:rsid w:val="007846D6"/>
    <w:rsid w:val="007846F4"/>
    <w:rsid w:val="007846FF"/>
    <w:rsid w:val="0078470E"/>
    <w:rsid w:val="0078471C"/>
    <w:rsid w:val="00784761"/>
    <w:rsid w:val="00784B1D"/>
    <w:rsid w:val="00784B23"/>
    <w:rsid w:val="00784B7E"/>
    <w:rsid w:val="00784ECA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77"/>
    <w:rsid w:val="00785B91"/>
    <w:rsid w:val="00785D6E"/>
    <w:rsid w:val="00785F12"/>
    <w:rsid w:val="007860CB"/>
    <w:rsid w:val="0078614E"/>
    <w:rsid w:val="0078617D"/>
    <w:rsid w:val="007863C2"/>
    <w:rsid w:val="007863D2"/>
    <w:rsid w:val="0078649D"/>
    <w:rsid w:val="00786603"/>
    <w:rsid w:val="0078666A"/>
    <w:rsid w:val="00786BC6"/>
    <w:rsid w:val="0078704D"/>
    <w:rsid w:val="007870C9"/>
    <w:rsid w:val="007871FF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282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3CC"/>
    <w:rsid w:val="007923F7"/>
    <w:rsid w:val="00792497"/>
    <w:rsid w:val="00792649"/>
    <w:rsid w:val="00792969"/>
    <w:rsid w:val="00792C5F"/>
    <w:rsid w:val="00792DA5"/>
    <w:rsid w:val="00792F24"/>
    <w:rsid w:val="007930DC"/>
    <w:rsid w:val="007932A6"/>
    <w:rsid w:val="00793638"/>
    <w:rsid w:val="00793671"/>
    <w:rsid w:val="00793AC0"/>
    <w:rsid w:val="00793C65"/>
    <w:rsid w:val="00793C81"/>
    <w:rsid w:val="00793CAC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035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E3D"/>
    <w:rsid w:val="00796FB4"/>
    <w:rsid w:val="0079737D"/>
    <w:rsid w:val="007974DB"/>
    <w:rsid w:val="007975BA"/>
    <w:rsid w:val="007976BF"/>
    <w:rsid w:val="0079789D"/>
    <w:rsid w:val="0079793D"/>
    <w:rsid w:val="00797ADD"/>
    <w:rsid w:val="00797C2F"/>
    <w:rsid w:val="007A00BC"/>
    <w:rsid w:val="007A00C1"/>
    <w:rsid w:val="007A0120"/>
    <w:rsid w:val="007A015F"/>
    <w:rsid w:val="007A03BA"/>
    <w:rsid w:val="007A041D"/>
    <w:rsid w:val="007A042F"/>
    <w:rsid w:val="007A045F"/>
    <w:rsid w:val="007A084F"/>
    <w:rsid w:val="007A08F2"/>
    <w:rsid w:val="007A0A98"/>
    <w:rsid w:val="007A0C8B"/>
    <w:rsid w:val="007A0D5B"/>
    <w:rsid w:val="007A0FDE"/>
    <w:rsid w:val="007A10B4"/>
    <w:rsid w:val="007A10F4"/>
    <w:rsid w:val="007A111C"/>
    <w:rsid w:val="007A118A"/>
    <w:rsid w:val="007A129B"/>
    <w:rsid w:val="007A1352"/>
    <w:rsid w:val="007A1485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78F"/>
    <w:rsid w:val="007A2AD4"/>
    <w:rsid w:val="007A2B8A"/>
    <w:rsid w:val="007A2BED"/>
    <w:rsid w:val="007A2E58"/>
    <w:rsid w:val="007A3028"/>
    <w:rsid w:val="007A32DB"/>
    <w:rsid w:val="007A3503"/>
    <w:rsid w:val="007A37C6"/>
    <w:rsid w:val="007A3927"/>
    <w:rsid w:val="007A396F"/>
    <w:rsid w:val="007A39AB"/>
    <w:rsid w:val="007A3BA2"/>
    <w:rsid w:val="007A3CB3"/>
    <w:rsid w:val="007A3DD1"/>
    <w:rsid w:val="007A3E66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BFE"/>
    <w:rsid w:val="007A5CDC"/>
    <w:rsid w:val="007A5CE7"/>
    <w:rsid w:val="007A5FC5"/>
    <w:rsid w:val="007A6044"/>
    <w:rsid w:val="007A6092"/>
    <w:rsid w:val="007A61E7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1DC"/>
    <w:rsid w:val="007A71F2"/>
    <w:rsid w:val="007A74DA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E3D"/>
    <w:rsid w:val="007B217A"/>
    <w:rsid w:val="007B2633"/>
    <w:rsid w:val="007B2956"/>
    <w:rsid w:val="007B2A67"/>
    <w:rsid w:val="007B2AC7"/>
    <w:rsid w:val="007B2AE8"/>
    <w:rsid w:val="007B2BF0"/>
    <w:rsid w:val="007B2C28"/>
    <w:rsid w:val="007B2D8B"/>
    <w:rsid w:val="007B2DD6"/>
    <w:rsid w:val="007B2F58"/>
    <w:rsid w:val="007B32D2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4CD"/>
    <w:rsid w:val="007B46AC"/>
    <w:rsid w:val="007B4943"/>
    <w:rsid w:val="007B4AEF"/>
    <w:rsid w:val="007B4BAA"/>
    <w:rsid w:val="007B4C50"/>
    <w:rsid w:val="007B4C74"/>
    <w:rsid w:val="007B4D45"/>
    <w:rsid w:val="007B4D6A"/>
    <w:rsid w:val="007B4E4D"/>
    <w:rsid w:val="007B4FC4"/>
    <w:rsid w:val="007B4FD5"/>
    <w:rsid w:val="007B56CA"/>
    <w:rsid w:val="007B5787"/>
    <w:rsid w:val="007B5946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7A4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366"/>
    <w:rsid w:val="007C1438"/>
    <w:rsid w:val="007C173C"/>
    <w:rsid w:val="007C1A21"/>
    <w:rsid w:val="007C1AB5"/>
    <w:rsid w:val="007C1CB2"/>
    <w:rsid w:val="007C1E97"/>
    <w:rsid w:val="007C201B"/>
    <w:rsid w:val="007C21A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31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565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61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9FE"/>
    <w:rsid w:val="007D1A12"/>
    <w:rsid w:val="007D1ACE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2F69"/>
    <w:rsid w:val="007D30B2"/>
    <w:rsid w:val="007D336B"/>
    <w:rsid w:val="007D3404"/>
    <w:rsid w:val="007D34EC"/>
    <w:rsid w:val="007D34FF"/>
    <w:rsid w:val="007D3506"/>
    <w:rsid w:val="007D351C"/>
    <w:rsid w:val="007D352B"/>
    <w:rsid w:val="007D3880"/>
    <w:rsid w:val="007D3C2B"/>
    <w:rsid w:val="007D3CA7"/>
    <w:rsid w:val="007D3E0E"/>
    <w:rsid w:val="007D3E91"/>
    <w:rsid w:val="007D3F2A"/>
    <w:rsid w:val="007D3FA8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3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12"/>
    <w:rsid w:val="007D7027"/>
    <w:rsid w:val="007D7362"/>
    <w:rsid w:val="007D7545"/>
    <w:rsid w:val="007D77A0"/>
    <w:rsid w:val="007D781E"/>
    <w:rsid w:val="007D78E9"/>
    <w:rsid w:val="007D7C4E"/>
    <w:rsid w:val="007D7C8B"/>
    <w:rsid w:val="007E02FE"/>
    <w:rsid w:val="007E03AA"/>
    <w:rsid w:val="007E0445"/>
    <w:rsid w:val="007E08E8"/>
    <w:rsid w:val="007E0CB4"/>
    <w:rsid w:val="007E0D6D"/>
    <w:rsid w:val="007E0EA6"/>
    <w:rsid w:val="007E0EE8"/>
    <w:rsid w:val="007E0F48"/>
    <w:rsid w:val="007E1016"/>
    <w:rsid w:val="007E1177"/>
    <w:rsid w:val="007E1331"/>
    <w:rsid w:val="007E133E"/>
    <w:rsid w:val="007E1388"/>
    <w:rsid w:val="007E1746"/>
    <w:rsid w:val="007E1C3F"/>
    <w:rsid w:val="007E1E4A"/>
    <w:rsid w:val="007E1F1F"/>
    <w:rsid w:val="007E1F50"/>
    <w:rsid w:val="007E2179"/>
    <w:rsid w:val="007E2566"/>
    <w:rsid w:val="007E2894"/>
    <w:rsid w:val="007E2A91"/>
    <w:rsid w:val="007E2C52"/>
    <w:rsid w:val="007E2D99"/>
    <w:rsid w:val="007E2F7E"/>
    <w:rsid w:val="007E2FF3"/>
    <w:rsid w:val="007E3102"/>
    <w:rsid w:val="007E31BF"/>
    <w:rsid w:val="007E3308"/>
    <w:rsid w:val="007E3499"/>
    <w:rsid w:val="007E36F5"/>
    <w:rsid w:val="007E3829"/>
    <w:rsid w:val="007E3955"/>
    <w:rsid w:val="007E3977"/>
    <w:rsid w:val="007E3B14"/>
    <w:rsid w:val="007E3B62"/>
    <w:rsid w:val="007E3C5B"/>
    <w:rsid w:val="007E3D3D"/>
    <w:rsid w:val="007E40FC"/>
    <w:rsid w:val="007E4304"/>
    <w:rsid w:val="007E43AE"/>
    <w:rsid w:val="007E45D0"/>
    <w:rsid w:val="007E498C"/>
    <w:rsid w:val="007E4B07"/>
    <w:rsid w:val="007E4BF1"/>
    <w:rsid w:val="007E4BF2"/>
    <w:rsid w:val="007E4CBE"/>
    <w:rsid w:val="007E506B"/>
    <w:rsid w:val="007E5077"/>
    <w:rsid w:val="007E5357"/>
    <w:rsid w:val="007E5500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4C6"/>
    <w:rsid w:val="007E652B"/>
    <w:rsid w:val="007E66E8"/>
    <w:rsid w:val="007E67F9"/>
    <w:rsid w:val="007E6E02"/>
    <w:rsid w:val="007E6F26"/>
    <w:rsid w:val="007E7015"/>
    <w:rsid w:val="007E70BE"/>
    <w:rsid w:val="007E7272"/>
    <w:rsid w:val="007E7299"/>
    <w:rsid w:val="007E73F8"/>
    <w:rsid w:val="007E74AC"/>
    <w:rsid w:val="007E7559"/>
    <w:rsid w:val="007E796C"/>
    <w:rsid w:val="007E7A01"/>
    <w:rsid w:val="007E7E29"/>
    <w:rsid w:val="007E7FA4"/>
    <w:rsid w:val="007F0109"/>
    <w:rsid w:val="007F0315"/>
    <w:rsid w:val="007F0521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BF0"/>
    <w:rsid w:val="007F0ED8"/>
    <w:rsid w:val="007F104A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C25"/>
    <w:rsid w:val="007F3E08"/>
    <w:rsid w:val="007F415C"/>
    <w:rsid w:val="007F42CF"/>
    <w:rsid w:val="007F45EA"/>
    <w:rsid w:val="007F4624"/>
    <w:rsid w:val="007F48CC"/>
    <w:rsid w:val="007F4ABD"/>
    <w:rsid w:val="007F4ACF"/>
    <w:rsid w:val="007F4B4C"/>
    <w:rsid w:val="007F4C54"/>
    <w:rsid w:val="007F4CF9"/>
    <w:rsid w:val="007F4F33"/>
    <w:rsid w:val="007F5003"/>
    <w:rsid w:val="007F5006"/>
    <w:rsid w:val="007F560E"/>
    <w:rsid w:val="007F585F"/>
    <w:rsid w:val="007F5872"/>
    <w:rsid w:val="007F58DF"/>
    <w:rsid w:val="007F5A0F"/>
    <w:rsid w:val="007F5C24"/>
    <w:rsid w:val="007F5D0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355"/>
    <w:rsid w:val="007F7424"/>
    <w:rsid w:val="007F74AC"/>
    <w:rsid w:val="007F74D0"/>
    <w:rsid w:val="007F7844"/>
    <w:rsid w:val="007F7866"/>
    <w:rsid w:val="007F7B2F"/>
    <w:rsid w:val="007F7B4F"/>
    <w:rsid w:val="007F7CBD"/>
    <w:rsid w:val="007F7E98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0EFA"/>
    <w:rsid w:val="00801047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9B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2F"/>
    <w:rsid w:val="008043BC"/>
    <w:rsid w:val="00804884"/>
    <w:rsid w:val="008048C0"/>
    <w:rsid w:val="008049C6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2B8"/>
    <w:rsid w:val="00806493"/>
    <w:rsid w:val="0080663D"/>
    <w:rsid w:val="0080672A"/>
    <w:rsid w:val="0080673A"/>
    <w:rsid w:val="00806AA5"/>
    <w:rsid w:val="00806B54"/>
    <w:rsid w:val="00806C40"/>
    <w:rsid w:val="00806E28"/>
    <w:rsid w:val="00806F1B"/>
    <w:rsid w:val="008075FC"/>
    <w:rsid w:val="00807615"/>
    <w:rsid w:val="00807798"/>
    <w:rsid w:val="00807864"/>
    <w:rsid w:val="00807867"/>
    <w:rsid w:val="008078F0"/>
    <w:rsid w:val="00807B5A"/>
    <w:rsid w:val="00807C62"/>
    <w:rsid w:val="00810022"/>
    <w:rsid w:val="0081002B"/>
    <w:rsid w:val="008100E5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58"/>
    <w:rsid w:val="008106A9"/>
    <w:rsid w:val="00810943"/>
    <w:rsid w:val="00810F34"/>
    <w:rsid w:val="0081107A"/>
    <w:rsid w:val="0081145F"/>
    <w:rsid w:val="0081152E"/>
    <w:rsid w:val="00811A95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86E"/>
    <w:rsid w:val="00812B1B"/>
    <w:rsid w:val="00812C3D"/>
    <w:rsid w:val="00812CE1"/>
    <w:rsid w:val="00812E96"/>
    <w:rsid w:val="00812F66"/>
    <w:rsid w:val="0081309F"/>
    <w:rsid w:val="008132ED"/>
    <w:rsid w:val="0081349C"/>
    <w:rsid w:val="00813800"/>
    <w:rsid w:val="00813B02"/>
    <w:rsid w:val="00813F5B"/>
    <w:rsid w:val="00814080"/>
    <w:rsid w:val="008140F5"/>
    <w:rsid w:val="008141B3"/>
    <w:rsid w:val="008142C2"/>
    <w:rsid w:val="00814435"/>
    <w:rsid w:val="008144AC"/>
    <w:rsid w:val="008146A7"/>
    <w:rsid w:val="00814713"/>
    <w:rsid w:val="008147A7"/>
    <w:rsid w:val="008147F4"/>
    <w:rsid w:val="008149E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12"/>
    <w:rsid w:val="008159F4"/>
    <w:rsid w:val="00815AE1"/>
    <w:rsid w:val="00815BE1"/>
    <w:rsid w:val="00815C86"/>
    <w:rsid w:val="00815F9B"/>
    <w:rsid w:val="00816019"/>
    <w:rsid w:val="00816692"/>
    <w:rsid w:val="00816782"/>
    <w:rsid w:val="008167D6"/>
    <w:rsid w:val="008167E3"/>
    <w:rsid w:val="00816857"/>
    <w:rsid w:val="00816D77"/>
    <w:rsid w:val="00816F80"/>
    <w:rsid w:val="00817116"/>
    <w:rsid w:val="0081723D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0E76"/>
    <w:rsid w:val="0082143C"/>
    <w:rsid w:val="008216A7"/>
    <w:rsid w:val="008216EC"/>
    <w:rsid w:val="008218E0"/>
    <w:rsid w:val="00821C9F"/>
    <w:rsid w:val="00821D59"/>
    <w:rsid w:val="00821E98"/>
    <w:rsid w:val="00821F2F"/>
    <w:rsid w:val="008220D1"/>
    <w:rsid w:val="008221D4"/>
    <w:rsid w:val="008223BC"/>
    <w:rsid w:val="008223D5"/>
    <w:rsid w:val="0082248C"/>
    <w:rsid w:val="00822663"/>
    <w:rsid w:val="0082266A"/>
    <w:rsid w:val="008226CD"/>
    <w:rsid w:val="00822BC2"/>
    <w:rsid w:val="00822C72"/>
    <w:rsid w:val="00822CF4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1A"/>
    <w:rsid w:val="008256A2"/>
    <w:rsid w:val="008256D1"/>
    <w:rsid w:val="00825705"/>
    <w:rsid w:val="00825718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B9D"/>
    <w:rsid w:val="00826C97"/>
    <w:rsid w:val="00826DE7"/>
    <w:rsid w:val="00826F1E"/>
    <w:rsid w:val="00827036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C9C"/>
    <w:rsid w:val="00831D9B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6F4"/>
    <w:rsid w:val="00833E2B"/>
    <w:rsid w:val="00833E3F"/>
    <w:rsid w:val="00833F8C"/>
    <w:rsid w:val="00834669"/>
    <w:rsid w:val="008347AA"/>
    <w:rsid w:val="0083486C"/>
    <w:rsid w:val="0083491F"/>
    <w:rsid w:val="00834AE7"/>
    <w:rsid w:val="00834B1D"/>
    <w:rsid w:val="00834BAE"/>
    <w:rsid w:val="00834CAE"/>
    <w:rsid w:val="00835144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A4E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37F69"/>
    <w:rsid w:val="008401B5"/>
    <w:rsid w:val="008401D0"/>
    <w:rsid w:val="0084020C"/>
    <w:rsid w:val="008402A8"/>
    <w:rsid w:val="008403CB"/>
    <w:rsid w:val="008405A1"/>
    <w:rsid w:val="0084099D"/>
    <w:rsid w:val="00840CC6"/>
    <w:rsid w:val="00840DEC"/>
    <w:rsid w:val="00840F9D"/>
    <w:rsid w:val="00841065"/>
    <w:rsid w:val="0084117A"/>
    <w:rsid w:val="00841316"/>
    <w:rsid w:val="008413B1"/>
    <w:rsid w:val="008413E1"/>
    <w:rsid w:val="0084158F"/>
    <w:rsid w:val="00841636"/>
    <w:rsid w:val="00841B5F"/>
    <w:rsid w:val="00841B92"/>
    <w:rsid w:val="00841BC4"/>
    <w:rsid w:val="00841D12"/>
    <w:rsid w:val="00841E12"/>
    <w:rsid w:val="00841EB9"/>
    <w:rsid w:val="00841EEB"/>
    <w:rsid w:val="008420EE"/>
    <w:rsid w:val="0084220C"/>
    <w:rsid w:val="0084225B"/>
    <w:rsid w:val="00842687"/>
    <w:rsid w:val="008429E2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B3"/>
    <w:rsid w:val="008441D8"/>
    <w:rsid w:val="008444E4"/>
    <w:rsid w:val="00844699"/>
    <w:rsid w:val="0084478E"/>
    <w:rsid w:val="0084486C"/>
    <w:rsid w:val="0084490E"/>
    <w:rsid w:val="00844A88"/>
    <w:rsid w:val="00844B75"/>
    <w:rsid w:val="00844B99"/>
    <w:rsid w:val="00844C66"/>
    <w:rsid w:val="00844CDA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9FE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8E8"/>
    <w:rsid w:val="00846900"/>
    <w:rsid w:val="00846AA1"/>
    <w:rsid w:val="00846AC6"/>
    <w:rsid w:val="00846B55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47F51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D3E"/>
    <w:rsid w:val="00852EDB"/>
    <w:rsid w:val="00852F06"/>
    <w:rsid w:val="008530B1"/>
    <w:rsid w:val="008531E7"/>
    <w:rsid w:val="00853218"/>
    <w:rsid w:val="008532C0"/>
    <w:rsid w:val="00853388"/>
    <w:rsid w:val="008533CB"/>
    <w:rsid w:val="00853475"/>
    <w:rsid w:val="008536F8"/>
    <w:rsid w:val="0085380A"/>
    <w:rsid w:val="00853943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1AE"/>
    <w:rsid w:val="00855393"/>
    <w:rsid w:val="008556F5"/>
    <w:rsid w:val="008556FE"/>
    <w:rsid w:val="00855742"/>
    <w:rsid w:val="00855918"/>
    <w:rsid w:val="008559C4"/>
    <w:rsid w:val="00855BEC"/>
    <w:rsid w:val="00855D02"/>
    <w:rsid w:val="00855F1B"/>
    <w:rsid w:val="00856040"/>
    <w:rsid w:val="008560F8"/>
    <w:rsid w:val="00856248"/>
    <w:rsid w:val="00856270"/>
    <w:rsid w:val="0085633A"/>
    <w:rsid w:val="00856390"/>
    <w:rsid w:val="0085639C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A03"/>
    <w:rsid w:val="00857AEC"/>
    <w:rsid w:val="00857BA0"/>
    <w:rsid w:val="00857F0D"/>
    <w:rsid w:val="00860220"/>
    <w:rsid w:val="008603F0"/>
    <w:rsid w:val="008604B0"/>
    <w:rsid w:val="008604F2"/>
    <w:rsid w:val="0086050C"/>
    <w:rsid w:val="008606D7"/>
    <w:rsid w:val="008608CB"/>
    <w:rsid w:val="00860A9C"/>
    <w:rsid w:val="00860C6B"/>
    <w:rsid w:val="00860EBC"/>
    <w:rsid w:val="00860ECA"/>
    <w:rsid w:val="00860FA4"/>
    <w:rsid w:val="008610F0"/>
    <w:rsid w:val="00861479"/>
    <w:rsid w:val="00861530"/>
    <w:rsid w:val="00861575"/>
    <w:rsid w:val="0086164E"/>
    <w:rsid w:val="00861836"/>
    <w:rsid w:val="00861922"/>
    <w:rsid w:val="00861967"/>
    <w:rsid w:val="008619B7"/>
    <w:rsid w:val="00861ABC"/>
    <w:rsid w:val="00861D63"/>
    <w:rsid w:val="00861DAB"/>
    <w:rsid w:val="008620A9"/>
    <w:rsid w:val="008620C8"/>
    <w:rsid w:val="00862291"/>
    <w:rsid w:val="00862309"/>
    <w:rsid w:val="00862320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1D5"/>
    <w:rsid w:val="00863421"/>
    <w:rsid w:val="008636C0"/>
    <w:rsid w:val="008636FD"/>
    <w:rsid w:val="008638DF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403"/>
    <w:rsid w:val="008654E2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92A"/>
    <w:rsid w:val="00870B7D"/>
    <w:rsid w:val="00870CCC"/>
    <w:rsid w:val="00870D01"/>
    <w:rsid w:val="00870E4E"/>
    <w:rsid w:val="00870F48"/>
    <w:rsid w:val="0087125E"/>
    <w:rsid w:val="00871323"/>
    <w:rsid w:val="0087137D"/>
    <w:rsid w:val="008713E9"/>
    <w:rsid w:val="008714D3"/>
    <w:rsid w:val="0087165A"/>
    <w:rsid w:val="00871711"/>
    <w:rsid w:val="00871910"/>
    <w:rsid w:val="008719F2"/>
    <w:rsid w:val="00871E41"/>
    <w:rsid w:val="00871FA1"/>
    <w:rsid w:val="0087217A"/>
    <w:rsid w:val="008725BC"/>
    <w:rsid w:val="00872779"/>
    <w:rsid w:val="008727F5"/>
    <w:rsid w:val="00872AB2"/>
    <w:rsid w:val="00872E0D"/>
    <w:rsid w:val="008731BF"/>
    <w:rsid w:val="008731DC"/>
    <w:rsid w:val="00873205"/>
    <w:rsid w:val="00873223"/>
    <w:rsid w:val="00873241"/>
    <w:rsid w:val="008733C9"/>
    <w:rsid w:val="00873609"/>
    <w:rsid w:val="00873A17"/>
    <w:rsid w:val="00873AE4"/>
    <w:rsid w:val="00873CE1"/>
    <w:rsid w:val="00873F96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69"/>
    <w:rsid w:val="008753E6"/>
    <w:rsid w:val="00875444"/>
    <w:rsid w:val="00875843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4C6"/>
    <w:rsid w:val="0088069F"/>
    <w:rsid w:val="008809CD"/>
    <w:rsid w:val="00880ABF"/>
    <w:rsid w:val="00880B7B"/>
    <w:rsid w:val="00880C19"/>
    <w:rsid w:val="00880CBA"/>
    <w:rsid w:val="00880CE9"/>
    <w:rsid w:val="00880F33"/>
    <w:rsid w:val="00881076"/>
    <w:rsid w:val="0088121B"/>
    <w:rsid w:val="00881441"/>
    <w:rsid w:val="008816B8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2FEE"/>
    <w:rsid w:val="008831F7"/>
    <w:rsid w:val="008832E2"/>
    <w:rsid w:val="00883375"/>
    <w:rsid w:val="008835B1"/>
    <w:rsid w:val="00883739"/>
    <w:rsid w:val="0088374E"/>
    <w:rsid w:val="0088378F"/>
    <w:rsid w:val="008837B9"/>
    <w:rsid w:val="00883AF3"/>
    <w:rsid w:val="00883BC2"/>
    <w:rsid w:val="00883CDC"/>
    <w:rsid w:val="00883E58"/>
    <w:rsid w:val="00883F85"/>
    <w:rsid w:val="00883FB1"/>
    <w:rsid w:val="00884283"/>
    <w:rsid w:val="0088444A"/>
    <w:rsid w:val="0088478D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869"/>
    <w:rsid w:val="008858C2"/>
    <w:rsid w:val="00885D59"/>
    <w:rsid w:val="00885D90"/>
    <w:rsid w:val="008863C7"/>
    <w:rsid w:val="008864B8"/>
    <w:rsid w:val="00886589"/>
    <w:rsid w:val="00886636"/>
    <w:rsid w:val="008866A8"/>
    <w:rsid w:val="0088671A"/>
    <w:rsid w:val="00886AC2"/>
    <w:rsid w:val="00886CBA"/>
    <w:rsid w:val="00886CD4"/>
    <w:rsid w:val="00886DD8"/>
    <w:rsid w:val="00887048"/>
    <w:rsid w:val="008870E9"/>
    <w:rsid w:val="0088713B"/>
    <w:rsid w:val="0088715A"/>
    <w:rsid w:val="0088729B"/>
    <w:rsid w:val="00887419"/>
    <w:rsid w:val="00887476"/>
    <w:rsid w:val="008874FD"/>
    <w:rsid w:val="008876A2"/>
    <w:rsid w:val="0088772E"/>
    <w:rsid w:val="008877F2"/>
    <w:rsid w:val="00890058"/>
    <w:rsid w:val="008900B3"/>
    <w:rsid w:val="00890167"/>
    <w:rsid w:val="008902C8"/>
    <w:rsid w:val="008907B0"/>
    <w:rsid w:val="008907E2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52E"/>
    <w:rsid w:val="00892570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9CA"/>
    <w:rsid w:val="00893C76"/>
    <w:rsid w:val="00893D2F"/>
    <w:rsid w:val="00893D9D"/>
    <w:rsid w:val="00893E9A"/>
    <w:rsid w:val="00893FCD"/>
    <w:rsid w:val="00894097"/>
    <w:rsid w:val="008941F7"/>
    <w:rsid w:val="00894342"/>
    <w:rsid w:val="0089452E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BB2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6FF2"/>
    <w:rsid w:val="00897237"/>
    <w:rsid w:val="0089725B"/>
    <w:rsid w:val="00897277"/>
    <w:rsid w:val="008973FD"/>
    <w:rsid w:val="00897444"/>
    <w:rsid w:val="00897795"/>
    <w:rsid w:val="00897798"/>
    <w:rsid w:val="00897886"/>
    <w:rsid w:val="00897B88"/>
    <w:rsid w:val="00897C33"/>
    <w:rsid w:val="00897D0C"/>
    <w:rsid w:val="00897E36"/>
    <w:rsid w:val="00897EF0"/>
    <w:rsid w:val="00897FCC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0FFB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06D"/>
    <w:rsid w:val="008A2385"/>
    <w:rsid w:val="008A2AD0"/>
    <w:rsid w:val="008A2ADA"/>
    <w:rsid w:val="008A2BC7"/>
    <w:rsid w:val="008A2F25"/>
    <w:rsid w:val="008A3268"/>
    <w:rsid w:val="008A336D"/>
    <w:rsid w:val="008A3629"/>
    <w:rsid w:val="008A36A3"/>
    <w:rsid w:val="008A391D"/>
    <w:rsid w:val="008A3B9A"/>
    <w:rsid w:val="008A3C13"/>
    <w:rsid w:val="008A3CC6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610"/>
    <w:rsid w:val="008A582F"/>
    <w:rsid w:val="008A5834"/>
    <w:rsid w:val="008A58C8"/>
    <w:rsid w:val="008A5C47"/>
    <w:rsid w:val="008A5C7C"/>
    <w:rsid w:val="008A6196"/>
    <w:rsid w:val="008A663B"/>
    <w:rsid w:val="008A681C"/>
    <w:rsid w:val="008A6A6E"/>
    <w:rsid w:val="008A6B85"/>
    <w:rsid w:val="008A6DEC"/>
    <w:rsid w:val="008A7089"/>
    <w:rsid w:val="008A74AC"/>
    <w:rsid w:val="008A7740"/>
    <w:rsid w:val="008A790C"/>
    <w:rsid w:val="008A7938"/>
    <w:rsid w:val="008A7A5E"/>
    <w:rsid w:val="008A7ABC"/>
    <w:rsid w:val="008A7B2A"/>
    <w:rsid w:val="008A7B82"/>
    <w:rsid w:val="008A7C44"/>
    <w:rsid w:val="008A7CB5"/>
    <w:rsid w:val="008A7D7A"/>
    <w:rsid w:val="008A7DA0"/>
    <w:rsid w:val="008B0328"/>
    <w:rsid w:val="008B0403"/>
    <w:rsid w:val="008B0690"/>
    <w:rsid w:val="008B07B9"/>
    <w:rsid w:val="008B09E4"/>
    <w:rsid w:val="008B0A8A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34D"/>
    <w:rsid w:val="008B23E4"/>
    <w:rsid w:val="008B24BC"/>
    <w:rsid w:val="008B25BE"/>
    <w:rsid w:val="008B25C1"/>
    <w:rsid w:val="008B27F1"/>
    <w:rsid w:val="008B2864"/>
    <w:rsid w:val="008B28BF"/>
    <w:rsid w:val="008B29BD"/>
    <w:rsid w:val="008B29FD"/>
    <w:rsid w:val="008B2AEE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853"/>
    <w:rsid w:val="008B48E1"/>
    <w:rsid w:val="008B490D"/>
    <w:rsid w:val="008B4975"/>
    <w:rsid w:val="008B4AA0"/>
    <w:rsid w:val="008B4AE7"/>
    <w:rsid w:val="008B4B98"/>
    <w:rsid w:val="008B5076"/>
    <w:rsid w:val="008B50E6"/>
    <w:rsid w:val="008B520F"/>
    <w:rsid w:val="008B536A"/>
    <w:rsid w:val="008B5632"/>
    <w:rsid w:val="008B579A"/>
    <w:rsid w:val="008B59DC"/>
    <w:rsid w:val="008B5D39"/>
    <w:rsid w:val="008B5DFF"/>
    <w:rsid w:val="008B60E0"/>
    <w:rsid w:val="008B62BC"/>
    <w:rsid w:val="008B6794"/>
    <w:rsid w:val="008B69EB"/>
    <w:rsid w:val="008B6BCE"/>
    <w:rsid w:val="008B719D"/>
    <w:rsid w:val="008B721B"/>
    <w:rsid w:val="008B7301"/>
    <w:rsid w:val="008B7329"/>
    <w:rsid w:val="008B73EC"/>
    <w:rsid w:val="008B747C"/>
    <w:rsid w:val="008B748D"/>
    <w:rsid w:val="008B76C8"/>
    <w:rsid w:val="008B7819"/>
    <w:rsid w:val="008B7A7A"/>
    <w:rsid w:val="008B7DA2"/>
    <w:rsid w:val="008B7ECC"/>
    <w:rsid w:val="008C038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24D"/>
    <w:rsid w:val="008C138D"/>
    <w:rsid w:val="008C14E7"/>
    <w:rsid w:val="008C1946"/>
    <w:rsid w:val="008C1C02"/>
    <w:rsid w:val="008C1D36"/>
    <w:rsid w:val="008C1E31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4C93"/>
    <w:rsid w:val="008C5098"/>
    <w:rsid w:val="008C52E7"/>
    <w:rsid w:val="008C54CB"/>
    <w:rsid w:val="008C54FC"/>
    <w:rsid w:val="008C5610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EF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053"/>
    <w:rsid w:val="008D2134"/>
    <w:rsid w:val="008D23CE"/>
    <w:rsid w:val="008D23E0"/>
    <w:rsid w:val="008D2856"/>
    <w:rsid w:val="008D290F"/>
    <w:rsid w:val="008D2D11"/>
    <w:rsid w:val="008D2EBE"/>
    <w:rsid w:val="008D2F0A"/>
    <w:rsid w:val="008D3080"/>
    <w:rsid w:val="008D30AE"/>
    <w:rsid w:val="008D39A8"/>
    <w:rsid w:val="008D3A2F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3B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D29"/>
    <w:rsid w:val="008D5F5F"/>
    <w:rsid w:val="008D5FF8"/>
    <w:rsid w:val="008D6331"/>
    <w:rsid w:val="008D6386"/>
    <w:rsid w:val="008D6387"/>
    <w:rsid w:val="008D6842"/>
    <w:rsid w:val="008D69B0"/>
    <w:rsid w:val="008D6DDF"/>
    <w:rsid w:val="008D7129"/>
    <w:rsid w:val="008D7235"/>
    <w:rsid w:val="008D7376"/>
    <w:rsid w:val="008D753B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847"/>
    <w:rsid w:val="008E0AAE"/>
    <w:rsid w:val="008E0B87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9CE"/>
    <w:rsid w:val="008E3AF7"/>
    <w:rsid w:val="008E3C1A"/>
    <w:rsid w:val="008E3FF6"/>
    <w:rsid w:val="008E4034"/>
    <w:rsid w:val="008E4210"/>
    <w:rsid w:val="008E4297"/>
    <w:rsid w:val="008E42AB"/>
    <w:rsid w:val="008E4309"/>
    <w:rsid w:val="008E43F9"/>
    <w:rsid w:val="008E443A"/>
    <w:rsid w:val="008E4510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9B6"/>
    <w:rsid w:val="008E6C3E"/>
    <w:rsid w:val="008E6CA5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854"/>
    <w:rsid w:val="008F0B59"/>
    <w:rsid w:val="008F0B5B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55B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561"/>
    <w:rsid w:val="008F4A58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C71"/>
    <w:rsid w:val="008F5D87"/>
    <w:rsid w:val="008F5DBA"/>
    <w:rsid w:val="008F5E12"/>
    <w:rsid w:val="008F6139"/>
    <w:rsid w:val="008F62A3"/>
    <w:rsid w:val="008F63D9"/>
    <w:rsid w:val="008F6514"/>
    <w:rsid w:val="008F656C"/>
    <w:rsid w:val="008F657D"/>
    <w:rsid w:val="008F6613"/>
    <w:rsid w:val="008F673B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5BE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0FB8"/>
    <w:rsid w:val="00901086"/>
    <w:rsid w:val="00901438"/>
    <w:rsid w:val="009014A9"/>
    <w:rsid w:val="0090156D"/>
    <w:rsid w:val="009016D2"/>
    <w:rsid w:val="009016EF"/>
    <w:rsid w:val="00901736"/>
    <w:rsid w:val="00901C52"/>
    <w:rsid w:val="00901CA1"/>
    <w:rsid w:val="00901F07"/>
    <w:rsid w:val="00901FCF"/>
    <w:rsid w:val="00902039"/>
    <w:rsid w:val="009020CC"/>
    <w:rsid w:val="009020ED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1"/>
    <w:rsid w:val="00903293"/>
    <w:rsid w:val="0090340E"/>
    <w:rsid w:val="0090375E"/>
    <w:rsid w:val="009038A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360"/>
    <w:rsid w:val="0090451C"/>
    <w:rsid w:val="00904593"/>
    <w:rsid w:val="009045AA"/>
    <w:rsid w:val="00904639"/>
    <w:rsid w:val="00904759"/>
    <w:rsid w:val="00904A25"/>
    <w:rsid w:val="00904B00"/>
    <w:rsid w:val="00904C94"/>
    <w:rsid w:val="00904DF7"/>
    <w:rsid w:val="00904F2D"/>
    <w:rsid w:val="00905206"/>
    <w:rsid w:val="009052BE"/>
    <w:rsid w:val="00905989"/>
    <w:rsid w:val="00905C98"/>
    <w:rsid w:val="00905D48"/>
    <w:rsid w:val="00905F3C"/>
    <w:rsid w:val="00905F9B"/>
    <w:rsid w:val="00906403"/>
    <w:rsid w:val="0090664A"/>
    <w:rsid w:val="009066FA"/>
    <w:rsid w:val="0090676C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2B"/>
    <w:rsid w:val="0091018E"/>
    <w:rsid w:val="009104F8"/>
    <w:rsid w:val="00910753"/>
    <w:rsid w:val="00910817"/>
    <w:rsid w:val="00910920"/>
    <w:rsid w:val="00910A1A"/>
    <w:rsid w:val="00910B30"/>
    <w:rsid w:val="00910CAA"/>
    <w:rsid w:val="00910D59"/>
    <w:rsid w:val="00910FDA"/>
    <w:rsid w:val="00911101"/>
    <w:rsid w:val="00911404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AE6"/>
    <w:rsid w:val="00913C8B"/>
    <w:rsid w:val="00913FD6"/>
    <w:rsid w:val="00914194"/>
    <w:rsid w:val="009141F4"/>
    <w:rsid w:val="00914294"/>
    <w:rsid w:val="0091429A"/>
    <w:rsid w:val="0091439A"/>
    <w:rsid w:val="00914417"/>
    <w:rsid w:val="00914520"/>
    <w:rsid w:val="0091469E"/>
    <w:rsid w:val="009146AA"/>
    <w:rsid w:val="00914712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DD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78"/>
    <w:rsid w:val="009177D0"/>
    <w:rsid w:val="009177EF"/>
    <w:rsid w:val="00917866"/>
    <w:rsid w:val="0091790C"/>
    <w:rsid w:val="00917ABD"/>
    <w:rsid w:val="00917C43"/>
    <w:rsid w:val="00917C91"/>
    <w:rsid w:val="00917DBA"/>
    <w:rsid w:val="00917EFD"/>
    <w:rsid w:val="00917F5E"/>
    <w:rsid w:val="00917F7A"/>
    <w:rsid w:val="00920005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D5"/>
    <w:rsid w:val="009210EE"/>
    <w:rsid w:val="00921175"/>
    <w:rsid w:val="009211ED"/>
    <w:rsid w:val="0092121A"/>
    <w:rsid w:val="009214E9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AD9"/>
    <w:rsid w:val="00922E64"/>
    <w:rsid w:val="00923167"/>
    <w:rsid w:val="0092339F"/>
    <w:rsid w:val="00923529"/>
    <w:rsid w:val="0092364F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332"/>
    <w:rsid w:val="009263E7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DF5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651"/>
    <w:rsid w:val="00930AFC"/>
    <w:rsid w:val="00930C13"/>
    <w:rsid w:val="00930CD2"/>
    <w:rsid w:val="00930CDA"/>
    <w:rsid w:val="00930E8E"/>
    <w:rsid w:val="00930FBE"/>
    <w:rsid w:val="0093105A"/>
    <w:rsid w:val="0093112E"/>
    <w:rsid w:val="0093166D"/>
    <w:rsid w:val="009316E9"/>
    <w:rsid w:val="009317D0"/>
    <w:rsid w:val="009317D2"/>
    <w:rsid w:val="009318D5"/>
    <w:rsid w:val="009318DC"/>
    <w:rsid w:val="009318F5"/>
    <w:rsid w:val="0093191D"/>
    <w:rsid w:val="00931928"/>
    <w:rsid w:val="009319AB"/>
    <w:rsid w:val="00931AF9"/>
    <w:rsid w:val="00931C01"/>
    <w:rsid w:val="00931CA3"/>
    <w:rsid w:val="00931CAF"/>
    <w:rsid w:val="00931EA2"/>
    <w:rsid w:val="0093204A"/>
    <w:rsid w:val="00932138"/>
    <w:rsid w:val="00932204"/>
    <w:rsid w:val="0093222F"/>
    <w:rsid w:val="00932249"/>
    <w:rsid w:val="009325B0"/>
    <w:rsid w:val="009325BD"/>
    <w:rsid w:val="00932634"/>
    <w:rsid w:val="00932705"/>
    <w:rsid w:val="0093285F"/>
    <w:rsid w:val="0093286A"/>
    <w:rsid w:val="009329B3"/>
    <w:rsid w:val="009329EC"/>
    <w:rsid w:val="009329F1"/>
    <w:rsid w:val="00932B0F"/>
    <w:rsid w:val="0093315B"/>
    <w:rsid w:val="009331B7"/>
    <w:rsid w:val="009331CF"/>
    <w:rsid w:val="00933437"/>
    <w:rsid w:val="00933AC3"/>
    <w:rsid w:val="00933C98"/>
    <w:rsid w:val="00933E0D"/>
    <w:rsid w:val="00933E61"/>
    <w:rsid w:val="00933F13"/>
    <w:rsid w:val="00933F62"/>
    <w:rsid w:val="00933F7D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3B5"/>
    <w:rsid w:val="00935441"/>
    <w:rsid w:val="0093548C"/>
    <w:rsid w:val="0093558B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1F"/>
    <w:rsid w:val="00936731"/>
    <w:rsid w:val="00936742"/>
    <w:rsid w:val="00936764"/>
    <w:rsid w:val="00936856"/>
    <w:rsid w:val="00936896"/>
    <w:rsid w:val="00936941"/>
    <w:rsid w:val="00936B42"/>
    <w:rsid w:val="00936CB0"/>
    <w:rsid w:val="00936DA4"/>
    <w:rsid w:val="00936F9E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785"/>
    <w:rsid w:val="009427DC"/>
    <w:rsid w:val="00942892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A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54"/>
    <w:rsid w:val="00944A9F"/>
    <w:rsid w:val="00944AB6"/>
    <w:rsid w:val="00944C22"/>
    <w:rsid w:val="00944DE0"/>
    <w:rsid w:val="00944E1C"/>
    <w:rsid w:val="00944E26"/>
    <w:rsid w:val="00944E48"/>
    <w:rsid w:val="00944EAE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101"/>
    <w:rsid w:val="0095322E"/>
    <w:rsid w:val="00953319"/>
    <w:rsid w:val="009534DE"/>
    <w:rsid w:val="00953CC5"/>
    <w:rsid w:val="00953E73"/>
    <w:rsid w:val="0095404A"/>
    <w:rsid w:val="009540AE"/>
    <w:rsid w:val="00954257"/>
    <w:rsid w:val="009542B3"/>
    <w:rsid w:val="00954384"/>
    <w:rsid w:val="0095445E"/>
    <w:rsid w:val="0095454D"/>
    <w:rsid w:val="009545DC"/>
    <w:rsid w:val="009546A8"/>
    <w:rsid w:val="009547CF"/>
    <w:rsid w:val="0095488F"/>
    <w:rsid w:val="00954970"/>
    <w:rsid w:val="00954A30"/>
    <w:rsid w:val="00954AFB"/>
    <w:rsid w:val="00954B49"/>
    <w:rsid w:val="00954BB2"/>
    <w:rsid w:val="0095504E"/>
    <w:rsid w:val="009553B2"/>
    <w:rsid w:val="009553D8"/>
    <w:rsid w:val="00955420"/>
    <w:rsid w:val="009556A5"/>
    <w:rsid w:val="009557A5"/>
    <w:rsid w:val="00955A65"/>
    <w:rsid w:val="00955CB9"/>
    <w:rsid w:val="00955D63"/>
    <w:rsid w:val="00955E1C"/>
    <w:rsid w:val="00955EEF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53C"/>
    <w:rsid w:val="00957775"/>
    <w:rsid w:val="009577E5"/>
    <w:rsid w:val="009577EB"/>
    <w:rsid w:val="009577F0"/>
    <w:rsid w:val="00957A07"/>
    <w:rsid w:val="00957AF4"/>
    <w:rsid w:val="00957BE7"/>
    <w:rsid w:val="00957DFF"/>
    <w:rsid w:val="00957ECB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A63"/>
    <w:rsid w:val="00961BA5"/>
    <w:rsid w:val="00961BFE"/>
    <w:rsid w:val="00961C44"/>
    <w:rsid w:val="00961C45"/>
    <w:rsid w:val="00962027"/>
    <w:rsid w:val="009621D5"/>
    <w:rsid w:val="00962A67"/>
    <w:rsid w:val="00962B8D"/>
    <w:rsid w:val="00962D28"/>
    <w:rsid w:val="00962D99"/>
    <w:rsid w:val="009632A7"/>
    <w:rsid w:val="0096338D"/>
    <w:rsid w:val="0096349B"/>
    <w:rsid w:val="00963693"/>
    <w:rsid w:val="00963707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79C"/>
    <w:rsid w:val="0096491B"/>
    <w:rsid w:val="009649C4"/>
    <w:rsid w:val="00964C8E"/>
    <w:rsid w:val="00964DBD"/>
    <w:rsid w:val="00964DDC"/>
    <w:rsid w:val="00964FEF"/>
    <w:rsid w:val="00965308"/>
    <w:rsid w:val="009655A8"/>
    <w:rsid w:val="009656B4"/>
    <w:rsid w:val="0096584F"/>
    <w:rsid w:val="00965A4E"/>
    <w:rsid w:val="00965AD9"/>
    <w:rsid w:val="00965D24"/>
    <w:rsid w:val="00965E31"/>
    <w:rsid w:val="009660D3"/>
    <w:rsid w:val="009663F1"/>
    <w:rsid w:val="00966485"/>
    <w:rsid w:val="009664C6"/>
    <w:rsid w:val="0096661D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4F9"/>
    <w:rsid w:val="00967712"/>
    <w:rsid w:val="00967839"/>
    <w:rsid w:val="00967996"/>
    <w:rsid w:val="009679BE"/>
    <w:rsid w:val="009700D9"/>
    <w:rsid w:val="0097020D"/>
    <w:rsid w:val="00970472"/>
    <w:rsid w:val="0097049F"/>
    <w:rsid w:val="00970538"/>
    <w:rsid w:val="00970783"/>
    <w:rsid w:val="0097093A"/>
    <w:rsid w:val="00970A20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074"/>
    <w:rsid w:val="009734BD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933"/>
    <w:rsid w:val="00974A4C"/>
    <w:rsid w:val="00974B5C"/>
    <w:rsid w:val="00974CFC"/>
    <w:rsid w:val="00974D6E"/>
    <w:rsid w:val="00974D78"/>
    <w:rsid w:val="00974F7F"/>
    <w:rsid w:val="0097505C"/>
    <w:rsid w:val="009750DC"/>
    <w:rsid w:val="009751D5"/>
    <w:rsid w:val="0097587F"/>
    <w:rsid w:val="00975927"/>
    <w:rsid w:val="00975A9A"/>
    <w:rsid w:val="00976011"/>
    <w:rsid w:val="00976062"/>
    <w:rsid w:val="009761A4"/>
    <w:rsid w:val="009763D4"/>
    <w:rsid w:val="00976746"/>
    <w:rsid w:val="009767F8"/>
    <w:rsid w:val="00976938"/>
    <w:rsid w:val="00976A9E"/>
    <w:rsid w:val="00976BD4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92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AA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D4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8DA"/>
    <w:rsid w:val="009859ED"/>
    <w:rsid w:val="00985B3C"/>
    <w:rsid w:val="00985E44"/>
    <w:rsid w:val="00985EEF"/>
    <w:rsid w:val="00985F40"/>
    <w:rsid w:val="00985F89"/>
    <w:rsid w:val="00985FEC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73C"/>
    <w:rsid w:val="009918C8"/>
    <w:rsid w:val="009918E3"/>
    <w:rsid w:val="00991BC7"/>
    <w:rsid w:val="00991BD4"/>
    <w:rsid w:val="00991CD2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15"/>
    <w:rsid w:val="009928C5"/>
    <w:rsid w:val="009928DF"/>
    <w:rsid w:val="00992C27"/>
    <w:rsid w:val="00992C83"/>
    <w:rsid w:val="00992CB0"/>
    <w:rsid w:val="00992EF5"/>
    <w:rsid w:val="00992F60"/>
    <w:rsid w:val="0099306C"/>
    <w:rsid w:val="009930BC"/>
    <w:rsid w:val="009930D9"/>
    <w:rsid w:val="00993A58"/>
    <w:rsid w:val="00993C53"/>
    <w:rsid w:val="00993D2B"/>
    <w:rsid w:val="00994067"/>
    <w:rsid w:val="0099406A"/>
    <w:rsid w:val="009941CF"/>
    <w:rsid w:val="00994593"/>
    <w:rsid w:val="00994663"/>
    <w:rsid w:val="0099496E"/>
    <w:rsid w:val="009949AA"/>
    <w:rsid w:val="00994DBB"/>
    <w:rsid w:val="00994FEC"/>
    <w:rsid w:val="00995067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424"/>
    <w:rsid w:val="00996A8E"/>
    <w:rsid w:val="00996ADA"/>
    <w:rsid w:val="00996BAF"/>
    <w:rsid w:val="00996E4F"/>
    <w:rsid w:val="00996EDF"/>
    <w:rsid w:val="0099731C"/>
    <w:rsid w:val="0099757A"/>
    <w:rsid w:val="00997731"/>
    <w:rsid w:val="009978BD"/>
    <w:rsid w:val="0099792A"/>
    <w:rsid w:val="0099797D"/>
    <w:rsid w:val="00997997"/>
    <w:rsid w:val="00997B4E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1F15"/>
    <w:rsid w:val="009A21DA"/>
    <w:rsid w:val="009A2259"/>
    <w:rsid w:val="009A2310"/>
    <w:rsid w:val="009A233D"/>
    <w:rsid w:val="009A23D4"/>
    <w:rsid w:val="009A267F"/>
    <w:rsid w:val="009A27AA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CC7"/>
    <w:rsid w:val="009A3D46"/>
    <w:rsid w:val="009A428A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E6"/>
    <w:rsid w:val="009A50F4"/>
    <w:rsid w:val="009A5119"/>
    <w:rsid w:val="009A52C0"/>
    <w:rsid w:val="009A550B"/>
    <w:rsid w:val="009A5729"/>
    <w:rsid w:val="009A573A"/>
    <w:rsid w:val="009A57AE"/>
    <w:rsid w:val="009A5844"/>
    <w:rsid w:val="009A59EF"/>
    <w:rsid w:val="009A5B68"/>
    <w:rsid w:val="009A5B8A"/>
    <w:rsid w:val="009A5B9C"/>
    <w:rsid w:val="009A5F04"/>
    <w:rsid w:val="009A60ED"/>
    <w:rsid w:val="009A616F"/>
    <w:rsid w:val="009A6189"/>
    <w:rsid w:val="009A6217"/>
    <w:rsid w:val="009A628D"/>
    <w:rsid w:val="009A66C8"/>
    <w:rsid w:val="009A68EE"/>
    <w:rsid w:val="009A6A0B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866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99"/>
    <w:rsid w:val="009B1A73"/>
    <w:rsid w:val="009B1C6B"/>
    <w:rsid w:val="009B1D88"/>
    <w:rsid w:val="009B1FCD"/>
    <w:rsid w:val="009B20E6"/>
    <w:rsid w:val="009B23A7"/>
    <w:rsid w:val="009B247D"/>
    <w:rsid w:val="009B24CA"/>
    <w:rsid w:val="009B2789"/>
    <w:rsid w:val="009B278C"/>
    <w:rsid w:val="009B27B3"/>
    <w:rsid w:val="009B283D"/>
    <w:rsid w:val="009B28A3"/>
    <w:rsid w:val="009B2991"/>
    <w:rsid w:val="009B2A89"/>
    <w:rsid w:val="009B2AB1"/>
    <w:rsid w:val="009B2DF3"/>
    <w:rsid w:val="009B3014"/>
    <w:rsid w:val="009B30FC"/>
    <w:rsid w:val="009B32BA"/>
    <w:rsid w:val="009B36B3"/>
    <w:rsid w:val="009B37BB"/>
    <w:rsid w:val="009B39D0"/>
    <w:rsid w:val="009B3CFF"/>
    <w:rsid w:val="009B3F87"/>
    <w:rsid w:val="009B41DF"/>
    <w:rsid w:val="009B4212"/>
    <w:rsid w:val="009B43F3"/>
    <w:rsid w:val="009B4542"/>
    <w:rsid w:val="009B45BC"/>
    <w:rsid w:val="009B4A8A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3E5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32"/>
    <w:rsid w:val="009C19E2"/>
    <w:rsid w:val="009C1C22"/>
    <w:rsid w:val="009C1C2E"/>
    <w:rsid w:val="009C1CF0"/>
    <w:rsid w:val="009C2148"/>
    <w:rsid w:val="009C22C3"/>
    <w:rsid w:val="009C23BF"/>
    <w:rsid w:val="009C2979"/>
    <w:rsid w:val="009C29C4"/>
    <w:rsid w:val="009C2C3E"/>
    <w:rsid w:val="009C2C6F"/>
    <w:rsid w:val="009C2EE4"/>
    <w:rsid w:val="009C2F0A"/>
    <w:rsid w:val="009C2F19"/>
    <w:rsid w:val="009C30BC"/>
    <w:rsid w:val="009C32E4"/>
    <w:rsid w:val="009C3317"/>
    <w:rsid w:val="009C3534"/>
    <w:rsid w:val="009C356A"/>
    <w:rsid w:val="009C367D"/>
    <w:rsid w:val="009C3691"/>
    <w:rsid w:val="009C37C1"/>
    <w:rsid w:val="009C37C4"/>
    <w:rsid w:val="009C3859"/>
    <w:rsid w:val="009C389D"/>
    <w:rsid w:val="009C3B42"/>
    <w:rsid w:val="009C3C5D"/>
    <w:rsid w:val="009C3DE7"/>
    <w:rsid w:val="009C3F92"/>
    <w:rsid w:val="009C41ED"/>
    <w:rsid w:val="009C467F"/>
    <w:rsid w:val="009C46CE"/>
    <w:rsid w:val="009C4748"/>
    <w:rsid w:val="009C4B5F"/>
    <w:rsid w:val="009C4C2A"/>
    <w:rsid w:val="009C4CD9"/>
    <w:rsid w:val="009C4E59"/>
    <w:rsid w:val="009C4E8C"/>
    <w:rsid w:val="009C4FA2"/>
    <w:rsid w:val="009C5039"/>
    <w:rsid w:val="009C50ED"/>
    <w:rsid w:val="009C5172"/>
    <w:rsid w:val="009C5416"/>
    <w:rsid w:val="009C5436"/>
    <w:rsid w:val="009C5719"/>
    <w:rsid w:val="009C57F3"/>
    <w:rsid w:val="009C5A0E"/>
    <w:rsid w:val="009C5AA6"/>
    <w:rsid w:val="009C5BF7"/>
    <w:rsid w:val="009C5DFF"/>
    <w:rsid w:val="009C5E21"/>
    <w:rsid w:val="009C5F37"/>
    <w:rsid w:val="009C5FD8"/>
    <w:rsid w:val="009C6397"/>
    <w:rsid w:val="009C6563"/>
    <w:rsid w:val="009C6591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C5D"/>
    <w:rsid w:val="009C7D6E"/>
    <w:rsid w:val="009C7DC1"/>
    <w:rsid w:val="009C7F3F"/>
    <w:rsid w:val="009D0114"/>
    <w:rsid w:val="009D0124"/>
    <w:rsid w:val="009D01A9"/>
    <w:rsid w:val="009D02F5"/>
    <w:rsid w:val="009D036B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0E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82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4C60"/>
    <w:rsid w:val="009D4EE0"/>
    <w:rsid w:val="009D50A5"/>
    <w:rsid w:val="009D524A"/>
    <w:rsid w:val="009D52B2"/>
    <w:rsid w:val="009D53A2"/>
    <w:rsid w:val="009D55BE"/>
    <w:rsid w:val="009D5711"/>
    <w:rsid w:val="009D575B"/>
    <w:rsid w:val="009D575D"/>
    <w:rsid w:val="009D5965"/>
    <w:rsid w:val="009D5A93"/>
    <w:rsid w:val="009D5AD0"/>
    <w:rsid w:val="009D5B8D"/>
    <w:rsid w:val="009D5C1C"/>
    <w:rsid w:val="009D5D00"/>
    <w:rsid w:val="009D5D7B"/>
    <w:rsid w:val="009D5DF9"/>
    <w:rsid w:val="009D5F34"/>
    <w:rsid w:val="009D5F82"/>
    <w:rsid w:val="009D60E5"/>
    <w:rsid w:val="009D646F"/>
    <w:rsid w:val="009D6669"/>
    <w:rsid w:val="009D6B8A"/>
    <w:rsid w:val="009D6E6D"/>
    <w:rsid w:val="009D6FBE"/>
    <w:rsid w:val="009D7190"/>
    <w:rsid w:val="009D72D0"/>
    <w:rsid w:val="009D72E9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284"/>
    <w:rsid w:val="009E13EE"/>
    <w:rsid w:val="009E14B8"/>
    <w:rsid w:val="009E1521"/>
    <w:rsid w:val="009E1811"/>
    <w:rsid w:val="009E18DA"/>
    <w:rsid w:val="009E19A2"/>
    <w:rsid w:val="009E1A12"/>
    <w:rsid w:val="009E1D22"/>
    <w:rsid w:val="009E1E09"/>
    <w:rsid w:val="009E1E56"/>
    <w:rsid w:val="009E1FD5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0CB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96"/>
    <w:rsid w:val="009E400B"/>
    <w:rsid w:val="009E41F5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AAB"/>
    <w:rsid w:val="009E5BC7"/>
    <w:rsid w:val="009E5BEC"/>
    <w:rsid w:val="009E5BFB"/>
    <w:rsid w:val="009E5CDF"/>
    <w:rsid w:val="009E5DF8"/>
    <w:rsid w:val="009E5E4F"/>
    <w:rsid w:val="009E6517"/>
    <w:rsid w:val="009E66F1"/>
    <w:rsid w:val="009E679E"/>
    <w:rsid w:val="009E689A"/>
    <w:rsid w:val="009E6BF0"/>
    <w:rsid w:val="009E6EE9"/>
    <w:rsid w:val="009E6F03"/>
    <w:rsid w:val="009E70F5"/>
    <w:rsid w:val="009E7114"/>
    <w:rsid w:val="009E72AC"/>
    <w:rsid w:val="009E7844"/>
    <w:rsid w:val="009E7989"/>
    <w:rsid w:val="009E7A27"/>
    <w:rsid w:val="009E7A6A"/>
    <w:rsid w:val="009E7F57"/>
    <w:rsid w:val="009F0008"/>
    <w:rsid w:val="009F03FC"/>
    <w:rsid w:val="009F04EA"/>
    <w:rsid w:val="009F0516"/>
    <w:rsid w:val="009F09AA"/>
    <w:rsid w:val="009F0C6E"/>
    <w:rsid w:val="009F11B5"/>
    <w:rsid w:val="009F1319"/>
    <w:rsid w:val="009F145E"/>
    <w:rsid w:val="009F1490"/>
    <w:rsid w:val="009F16D3"/>
    <w:rsid w:val="009F16D6"/>
    <w:rsid w:val="009F18AB"/>
    <w:rsid w:val="009F1971"/>
    <w:rsid w:val="009F1A2E"/>
    <w:rsid w:val="009F1C92"/>
    <w:rsid w:val="009F1D38"/>
    <w:rsid w:val="009F1DFB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3CE"/>
    <w:rsid w:val="009F34FC"/>
    <w:rsid w:val="009F3588"/>
    <w:rsid w:val="009F3597"/>
    <w:rsid w:val="009F3638"/>
    <w:rsid w:val="009F394E"/>
    <w:rsid w:val="009F3A09"/>
    <w:rsid w:val="009F40B9"/>
    <w:rsid w:val="009F419F"/>
    <w:rsid w:val="009F41C0"/>
    <w:rsid w:val="009F422A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287"/>
    <w:rsid w:val="009F73A5"/>
    <w:rsid w:val="009F7547"/>
    <w:rsid w:val="009F7659"/>
    <w:rsid w:val="009F78AE"/>
    <w:rsid w:val="009F7CB9"/>
    <w:rsid w:val="009F7E7F"/>
    <w:rsid w:val="009F7FB6"/>
    <w:rsid w:val="00A00055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644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679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2D0"/>
    <w:rsid w:val="00A0532C"/>
    <w:rsid w:val="00A0540B"/>
    <w:rsid w:val="00A057D8"/>
    <w:rsid w:val="00A059B7"/>
    <w:rsid w:val="00A059ED"/>
    <w:rsid w:val="00A05BC3"/>
    <w:rsid w:val="00A05C76"/>
    <w:rsid w:val="00A05D14"/>
    <w:rsid w:val="00A0609F"/>
    <w:rsid w:val="00A061C2"/>
    <w:rsid w:val="00A06201"/>
    <w:rsid w:val="00A06226"/>
    <w:rsid w:val="00A06402"/>
    <w:rsid w:val="00A064BA"/>
    <w:rsid w:val="00A06630"/>
    <w:rsid w:val="00A06731"/>
    <w:rsid w:val="00A06B84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52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1988"/>
    <w:rsid w:val="00A120A3"/>
    <w:rsid w:val="00A120E6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0EE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1B"/>
    <w:rsid w:val="00A1516F"/>
    <w:rsid w:val="00A152A2"/>
    <w:rsid w:val="00A1532D"/>
    <w:rsid w:val="00A154B7"/>
    <w:rsid w:val="00A1552A"/>
    <w:rsid w:val="00A15691"/>
    <w:rsid w:val="00A15857"/>
    <w:rsid w:val="00A15D78"/>
    <w:rsid w:val="00A15FBE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E43"/>
    <w:rsid w:val="00A22F07"/>
    <w:rsid w:val="00A22F59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9A"/>
    <w:rsid w:val="00A23EF8"/>
    <w:rsid w:val="00A23F46"/>
    <w:rsid w:val="00A24107"/>
    <w:rsid w:val="00A243D3"/>
    <w:rsid w:val="00A243DE"/>
    <w:rsid w:val="00A24850"/>
    <w:rsid w:val="00A248FB"/>
    <w:rsid w:val="00A249C2"/>
    <w:rsid w:val="00A24AC0"/>
    <w:rsid w:val="00A24B89"/>
    <w:rsid w:val="00A24C27"/>
    <w:rsid w:val="00A24C52"/>
    <w:rsid w:val="00A24D41"/>
    <w:rsid w:val="00A24D55"/>
    <w:rsid w:val="00A24DC1"/>
    <w:rsid w:val="00A24E1B"/>
    <w:rsid w:val="00A24EA0"/>
    <w:rsid w:val="00A24ED9"/>
    <w:rsid w:val="00A24F14"/>
    <w:rsid w:val="00A24F91"/>
    <w:rsid w:val="00A24FA2"/>
    <w:rsid w:val="00A25039"/>
    <w:rsid w:val="00A2507D"/>
    <w:rsid w:val="00A2517A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24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4C"/>
    <w:rsid w:val="00A26C75"/>
    <w:rsid w:val="00A2709B"/>
    <w:rsid w:val="00A27342"/>
    <w:rsid w:val="00A273E6"/>
    <w:rsid w:val="00A275F8"/>
    <w:rsid w:val="00A27913"/>
    <w:rsid w:val="00A27C2C"/>
    <w:rsid w:val="00A27D0A"/>
    <w:rsid w:val="00A27DDC"/>
    <w:rsid w:val="00A27E62"/>
    <w:rsid w:val="00A27EAA"/>
    <w:rsid w:val="00A27F77"/>
    <w:rsid w:val="00A3003D"/>
    <w:rsid w:val="00A3008D"/>
    <w:rsid w:val="00A30343"/>
    <w:rsid w:val="00A303C5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5AE"/>
    <w:rsid w:val="00A3169C"/>
    <w:rsid w:val="00A3173D"/>
    <w:rsid w:val="00A317AC"/>
    <w:rsid w:val="00A317C5"/>
    <w:rsid w:val="00A31842"/>
    <w:rsid w:val="00A31A58"/>
    <w:rsid w:val="00A31AD6"/>
    <w:rsid w:val="00A31E64"/>
    <w:rsid w:val="00A31F3C"/>
    <w:rsid w:val="00A31F95"/>
    <w:rsid w:val="00A32122"/>
    <w:rsid w:val="00A32243"/>
    <w:rsid w:val="00A32372"/>
    <w:rsid w:val="00A3243F"/>
    <w:rsid w:val="00A324F0"/>
    <w:rsid w:val="00A32519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B5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0C"/>
    <w:rsid w:val="00A36CC5"/>
    <w:rsid w:val="00A36D7C"/>
    <w:rsid w:val="00A36D8E"/>
    <w:rsid w:val="00A36DDA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D86"/>
    <w:rsid w:val="00A41F3C"/>
    <w:rsid w:val="00A4215F"/>
    <w:rsid w:val="00A422F3"/>
    <w:rsid w:val="00A42690"/>
    <w:rsid w:val="00A4283A"/>
    <w:rsid w:val="00A4284C"/>
    <w:rsid w:val="00A429D1"/>
    <w:rsid w:val="00A42DB9"/>
    <w:rsid w:val="00A42E42"/>
    <w:rsid w:val="00A430A5"/>
    <w:rsid w:val="00A43106"/>
    <w:rsid w:val="00A4337D"/>
    <w:rsid w:val="00A43AD3"/>
    <w:rsid w:val="00A43ADA"/>
    <w:rsid w:val="00A43B13"/>
    <w:rsid w:val="00A43C7D"/>
    <w:rsid w:val="00A43C86"/>
    <w:rsid w:val="00A43ED9"/>
    <w:rsid w:val="00A44027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CD7"/>
    <w:rsid w:val="00A44D68"/>
    <w:rsid w:val="00A4519A"/>
    <w:rsid w:val="00A4524D"/>
    <w:rsid w:val="00A453C2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FC"/>
    <w:rsid w:val="00A46A30"/>
    <w:rsid w:val="00A46C58"/>
    <w:rsid w:val="00A46D9E"/>
    <w:rsid w:val="00A46E0B"/>
    <w:rsid w:val="00A46EAE"/>
    <w:rsid w:val="00A47037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54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614"/>
    <w:rsid w:val="00A54A8E"/>
    <w:rsid w:val="00A54BD9"/>
    <w:rsid w:val="00A55061"/>
    <w:rsid w:val="00A5519A"/>
    <w:rsid w:val="00A556AC"/>
    <w:rsid w:val="00A556CC"/>
    <w:rsid w:val="00A557D5"/>
    <w:rsid w:val="00A557D8"/>
    <w:rsid w:val="00A55800"/>
    <w:rsid w:val="00A55A95"/>
    <w:rsid w:val="00A55AC6"/>
    <w:rsid w:val="00A55C0D"/>
    <w:rsid w:val="00A55E00"/>
    <w:rsid w:val="00A55E43"/>
    <w:rsid w:val="00A5617A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4D"/>
    <w:rsid w:val="00A56B5F"/>
    <w:rsid w:val="00A56BAB"/>
    <w:rsid w:val="00A56C11"/>
    <w:rsid w:val="00A56CA8"/>
    <w:rsid w:val="00A56D1A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ED1"/>
    <w:rsid w:val="00A62F34"/>
    <w:rsid w:val="00A6300C"/>
    <w:rsid w:val="00A63041"/>
    <w:rsid w:val="00A6313F"/>
    <w:rsid w:val="00A6326C"/>
    <w:rsid w:val="00A6327A"/>
    <w:rsid w:val="00A632D4"/>
    <w:rsid w:val="00A63444"/>
    <w:rsid w:val="00A634FC"/>
    <w:rsid w:val="00A63697"/>
    <w:rsid w:val="00A638B9"/>
    <w:rsid w:val="00A639B3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222"/>
    <w:rsid w:val="00A6542A"/>
    <w:rsid w:val="00A65485"/>
    <w:rsid w:val="00A655FD"/>
    <w:rsid w:val="00A65759"/>
    <w:rsid w:val="00A657C7"/>
    <w:rsid w:val="00A65830"/>
    <w:rsid w:val="00A65833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841"/>
    <w:rsid w:val="00A66925"/>
    <w:rsid w:val="00A66A84"/>
    <w:rsid w:val="00A66AD8"/>
    <w:rsid w:val="00A66BB3"/>
    <w:rsid w:val="00A66FE1"/>
    <w:rsid w:val="00A67162"/>
    <w:rsid w:val="00A67195"/>
    <w:rsid w:val="00A671B4"/>
    <w:rsid w:val="00A6726A"/>
    <w:rsid w:val="00A672A9"/>
    <w:rsid w:val="00A673CC"/>
    <w:rsid w:val="00A67546"/>
    <w:rsid w:val="00A6776A"/>
    <w:rsid w:val="00A6776F"/>
    <w:rsid w:val="00A678B8"/>
    <w:rsid w:val="00A679CE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144"/>
    <w:rsid w:val="00A7125A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3B9"/>
    <w:rsid w:val="00A726E7"/>
    <w:rsid w:val="00A7282B"/>
    <w:rsid w:val="00A728A4"/>
    <w:rsid w:val="00A72BBC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40FC"/>
    <w:rsid w:val="00A74208"/>
    <w:rsid w:val="00A74247"/>
    <w:rsid w:val="00A74251"/>
    <w:rsid w:val="00A74461"/>
    <w:rsid w:val="00A74A6B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100"/>
    <w:rsid w:val="00A77324"/>
    <w:rsid w:val="00A7733D"/>
    <w:rsid w:val="00A775F6"/>
    <w:rsid w:val="00A77662"/>
    <w:rsid w:val="00A77826"/>
    <w:rsid w:val="00A77A3B"/>
    <w:rsid w:val="00A77C07"/>
    <w:rsid w:val="00A77E54"/>
    <w:rsid w:val="00A77F73"/>
    <w:rsid w:val="00A8022C"/>
    <w:rsid w:val="00A80ABD"/>
    <w:rsid w:val="00A80DF4"/>
    <w:rsid w:val="00A80FF1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B1"/>
    <w:rsid w:val="00A834AA"/>
    <w:rsid w:val="00A834B0"/>
    <w:rsid w:val="00A834FE"/>
    <w:rsid w:val="00A836C8"/>
    <w:rsid w:val="00A8377B"/>
    <w:rsid w:val="00A838C1"/>
    <w:rsid w:val="00A83C09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43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6F8C"/>
    <w:rsid w:val="00A871AB"/>
    <w:rsid w:val="00A872CD"/>
    <w:rsid w:val="00A87494"/>
    <w:rsid w:val="00A876A6"/>
    <w:rsid w:val="00A876A9"/>
    <w:rsid w:val="00A879C7"/>
    <w:rsid w:val="00A87A31"/>
    <w:rsid w:val="00A87AB5"/>
    <w:rsid w:val="00A87B2A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7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41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B0E"/>
    <w:rsid w:val="00A94C02"/>
    <w:rsid w:val="00A94E9D"/>
    <w:rsid w:val="00A9523E"/>
    <w:rsid w:val="00A953C1"/>
    <w:rsid w:val="00A954BA"/>
    <w:rsid w:val="00A95554"/>
    <w:rsid w:val="00A95654"/>
    <w:rsid w:val="00A956FD"/>
    <w:rsid w:val="00A9585F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7FC"/>
    <w:rsid w:val="00A979FE"/>
    <w:rsid w:val="00A97B39"/>
    <w:rsid w:val="00A97BF2"/>
    <w:rsid w:val="00A97C0E"/>
    <w:rsid w:val="00A97CAC"/>
    <w:rsid w:val="00A97E1D"/>
    <w:rsid w:val="00AA0117"/>
    <w:rsid w:val="00AA0140"/>
    <w:rsid w:val="00AA0408"/>
    <w:rsid w:val="00AA0606"/>
    <w:rsid w:val="00AA0660"/>
    <w:rsid w:val="00AA0876"/>
    <w:rsid w:val="00AA0944"/>
    <w:rsid w:val="00AA0CA2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BC2"/>
    <w:rsid w:val="00AA2C52"/>
    <w:rsid w:val="00AA2E66"/>
    <w:rsid w:val="00AA2EA7"/>
    <w:rsid w:val="00AA2ED3"/>
    <w:rsid w:val="00AA304B"/>
    <w:rsid w:val="00AA39DF"/>
    <w:rsid w:val="00AA3B6C"/>
    <w:rsid w:val="00AA3DB8"/>
    <w:rsid w:val="00AA3F3B"/>
    <w:rsid w:val="00AA425B"/>
    <w:rsid w:val="00AA4427"/>
    <w:rsid w:val="00AA4787"/>
    <w:rsid w:val="00AA4866"/>
    <w:rsid w:val="00AA49A0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D7D"/>
    <w:rsid w:val="00AA5F37"/>
    <w:rsid w:val="00AA5FC5"/>
    <w:rsid w:val="00AA6225"/>
    <w:rsid w:val="00AA62DD"/>
    <w:rsid w:val="00AA632E"/>
    <w:rsid w:val="00AA661D"/>
    <w:rsid w:val="00AA672E"/>
    <w:rsid w:val="00AA685F"/>
    <w:rsid w:val="00AA6CD2"/>
    <w:rsid w:val="00AA6F15"/>
    <w:rsid w:val="00AA7050"/>
    <w:rsid w:val="00AA7189"/>
    <w:rsid w:val="00AA7225"/>
    <w:rsid w:val="00AA760C"/>
    <w:rsid w:val="00AA788E"/>
    <w:rsid w:val="00AA79F1"/>
    <w:rsid w:val="00AA7A20"/>
    <w:rsid w:val="00AA7B05"/>
    <w:rsid w:val="00AA7D80"/>
    <w:rsid w:val="00AA7DB7"/>
    <w:rsid w:val="00AA7DD5"/>
    <w:rsid w:val="00AA7E6E"/>
    <w:rsid w:val="00AA7E86"/>
    <w:rsid w:val="00AB01BD"/>
    <w:rsid w:val="00AB02C2"/>
    <w:rsid w:val="00AB0319"/>
    <w:rsid w:val="00AB035A"/>
    <w:rsid w:val="00AB0530"/>
    <w:rsid w:val="00AB0686"/>
    <w:rsid w:val="00AB06C4"/>
    <w:rsid w:val="00AB094B"/>
    <w:rsid w:val="00AB0986"/>
    <w:rsid w:val="00AB0C20"/>
    <w:rsid w:val="00AB0C4F"/>
    <w:rsid w:val="00AB0D2F"/>
    <w:rsid w:val="00AB0E14"/>
    <w:rsid w:val="00AB0F6C"/>
    <w:rsid w:val="00AB0F76"/>
    <w:rsid w:val="00AB0FEE"/>
    <w:rsid w:val="00AB11E3"/>
    <w:rsid w:val="00AB1278"/>
    <w:rsid w:val="00AB151F"/>
    <w:rsid w:val="00AB1673"/>
    <w:rsid w:val="00AB1844"/>
    <w:rsid w:val="00AB1B3F"/>
    <w:rsid w:val="00AB1C61"/>
    <w:rsid w:val="00AB1D0E"/>
    <w:rsid w:val="00AB1EDD"/>
    <w:rsid w:val="00AB1F15"/>
    <w:rsid w:val="00AB2219"/>
    <w:rsid w:val="00AB2667"/>
    <w:rsid w:val="00AB276E"/>
    <w:rsid w:val="00AB27EF"/>
    <w:rsid w:val="00AB28FF"/>
    <w:rsid w:val="00AB2AC7"/>
    <w:rsid w:val="00AB2CF4"/>
    <w:rsid w:val="00AB2E21"/>
    <w:rsid w:val="00AB3061"/>
    <w:rsid w:val="00AB32B7"/>
    <w:rsid w:val="00AB3450"/>
    <w:rsid w:val="00AB348A"/>
    <w:rsid w:val="00AB3620"/>
    <w:rsid w:val="00AB37AA"/>
    <w:rsid w:val="00AB37FC"/>
    <w:rsid w:val="00AB3856"/>
    <w:rsid w:val="00AB39B8"/>
    <w:rsid w:val="00AB3FD8"/>
    <w:rsid w:val="00AB41E3"/>
    <w:rsid w:val="00AB4279"/>
    <w:rsid w:val="00AB4446"/>
    <w:rsid w:val="00AB460C"/>
    <w:rsid w:val="00AB4733"/>
    <w:rsid w:val="00AB479E"/>
    <w:rsid w:val="00AB48CA"/>
    <w:rsid w:val="00AB498A"/>
    <w:rsid w:val="00AB4998"/>
    <w:rsid w:val="00AB4ACF"/>
    <w:rsid w:val="00AB4BA3"/>
    <w:rsid w:val="00AB4C37"/>
    <w:rsid w:val="00AB4C6A"/>
    <w:rsid w:val="00AB4E27"/>
    <w:rsid w:val="00AB4EC7"/>
    <w:rsid w:val="00AB4EFA"/>
    <w:rsid w:val="00AB5115"/>
    <w:rsid w:val="00AB528C"/>
    <w:rsid w:val="00AB53F7"/>
    <w:rsid w:val="00AB53FB"/>
    <w:rsid w:val="00AB540C"/>
    <w:rsid w:val="00AB552C"/>
    <w:rsid w:val="00AB5554"/>
    <w:rsid w:val="00AB557A"/>
    <w:rsid w:val="00AB5AD3"/>
    <w:rsid w:val="00AB5DA8"/>
    <w:rsid w:val="00AB5E33"/>
    <w:rsid w:val="00AB5E88"/>
    <w:rsid w:val="00AB5EA2"/>
    <w:rsid w:val="00AB61C0"/>
    <w:rsid w:val="00AB6574"/>
    <w:rsid w:val="00AB6740"/>
    <w:rsid w:val="00AB68A8"/>
    <w:rsid w:val="00AB6AFE"/>
    <w:rsid w:val="00AB6C80"/>
    <w:rsid w:val="00AB6E92"/>
    <w:rsid w:val="00AB6F04"/>
    <w:rsid w:val="00AB6F86"/>
    <w:rsid w:val="00AB70A2"/>
    <w:rsid w:val="00AB7267"/>
    <w:rsid w:val="00AB73AF"/>
    <w:rsid w:val="00AB73DB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1E19"/>
    <w:rsid w:val="00AC1E56"/>
    <w:rsid w:val="00AC208A"/>
    <w:rsid w:val="00AC21EF"/>
    <w:rsid w:val="00AC2252"/>
    <w:rsid w:val="00AC238E"/>
    <w:rsid w:val="00AC2483"/>
    <w:rsid w:val="00AC252E"/>
    <w:rsid w:val="00AC25C4"/>
    <w:rsid w:val="00AC2921"/>
    <w:rsid w:val="00AC2B24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A5"/>
    <w:rsid w:val="00AC5227"/>
    <w:rsid w:val="00AC5456"/>
    <w:rsid w:val="00AC555E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2C"/>
    <w:rsid w:val="00AC5F56"/>
    <w:rsid w:val="00AC5FAC"/>
    <w:rsid w:val="00AC6147"/>
    <w:rsid w:val="00AC6224"/>
    <w:rsid w:val="00AC62C2"/>
    <w:rsid w:val="00AC6308"/>
    <w:rsid w:val="00AC64C3"/>
    <w:rsid w:val="00AC6533"/>
    <w:rsid w:val="00AC6629"/>
    <w:rsid w:val="00AC67AB"/>
    <w:rsid w:val="00AC680A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5A6"/>
    <w:rsid w:val="00AC7764"/>
    <w:rsid w:val="00AC7A6A"/>
    <w:rsid w:val="00AC7BF2"/>
    <w:rsid w:val="00AC7E84"/>
    <w:rsid w:val="00AD0007"/>
    <w:rsid w:val="00AD01F8"/>
    <w:rsid w:val="00AD0250"/>
    <w:rsid w:val="00AD04A2"/>
    <w:rsid w:val="00AD0591"/>
    <w:rsid w:val="00AD0741"/>
    <w:rsid w:val="00AD0C61"/>
    <w:rsid w:val="00AD0E32"/>
    <w:rsid w:val="00AD0EAE"/>
    <w:rsid w:val="00AD0F4B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1F4B"/>
    <w:rsid w:val="00AD1FFA"/>
    <w:rsid w:val="00AD2837"/>
    <w:rsid w:val="00AD2924"/>
    <w:rsid w:val="00AD2ABF"/>
    <w:rsid w:val="00AD2CF6"/>
    <w:rsid w:val="00AD2D32"/>
    <w:rsid w:val="00AD2E22"/>
    <w:rsid w:val="00AD2E89"/>
    <w:rsid w:val="00AD2EB1"/>
    <w:rsid w:val="00AD3023"/>
    <w:rsid w:val="00AD31F9"/>
    <w:rsid w:val="00AD3260"/>
    <w:rsid w:val="00AD34A8"/>
    <w:rsid w:val="00AD35D0"/>
    <w:rsid w:val="00AD3632"/>
    <w:rsid w:val="00AD3749"/>
    <w:rsid w:val="00AD3832"/>
    <w:rsid w:val="00AD39D9"/>
    <w:rsid w:val="00AD3C6F"/>
    <w:rsid w:val="00AD3FE3"/>
    <w:rsid w:val="00AD4004"/>
    <w:rsid w:val="00AD40E5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78B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D29"/>
    <w:rsid w:val="00AD6E2E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B4F"/>
    <w:rsid w:val="00AD7D71"/>
    <w:rsid w:val="00AE018D"/>
    <w:rsid w:val="00AE0254"/>
    <w:rsid w:val="00AE02DE"/>
    <w:rsid w:val="00AE0379"/>
    <w:rsid w:val="00AE0428"/>
    <w:rsid w:val="00AE077E"/>
    <w:rsid w:val="00AE08A4"/>
    <w:rsid w:val="00AE0CC8"/>
    <w:rsid w:val="00AE0E21"/>
    <w:rsid w:val="00AE0EBE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97C"/>
    <w:rsid w:val="00AE2ABA"/>
    <w:rsid w:val="00AE2AEA"/>
    <w:rsid w:val="00AE2CDF"/>
    <w:rsid w:val="00AE2CF2"/>
    <w:rsid w:val="00AE2F02"/>
    <w:rsid w:val="00AE2F5B"/>
    <w:rsid w:val="00AE2FD8"/>
    <w:rsid w:val="00AE3039"/>
    <w:rsid w:val="00AE3044"/>
    <w:rsid w:val="00AE329A"/>
    <w:rsid w:val="00AE3634"/>
    <w:rsid w:val="00AE36CC"/>
    <w:rsid w:val="00AE374F"/>
    <w:rsid w:val="00AE3A26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7B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038"/>
    <w:rsid w:val="00AF117B"/>
    <w:rsid w:val="00AF1582"/>
    <w:rsid w:val="00AF1596"/>
    <w:rsid w:val="00AF162C"/>
    <w:rsid w:val="00AF1671"/>
    <w:rsid w:val="00AF17B3"/>
    <w:rsid w:val="00AF17C8"/>
    <w:rsid w:val="00AF17F0"/>
    <w:rsid w:val="00AF1810"/>
    <w:rsid w:val="00AF1B2B"/>
    <w:rsid w:val="00AF1DBE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689"/>
    <w:rsid w:val="00AF2796"/>
    <w:rsid w:val="00AF27D6"/>
    <w:rsid w:val="00AF282C"/>
    <w:rsid w:val="00AF290E"/>
    <w:rsid w:val="00AF29F2"/>
    <w:rsid w:val="00AF2A12"/>
    <w:rsid w:val="00AF2A28"/>
    <w:rsid w:val="00AF2D68"/>
    <w:rsid w:val="00AF2DF0"/>
    <w:rsid w:val="00AF2E5C"/>
    <w:rsid w:val="00AF3014"/>
    <w:rsid w:val="00AF30D3"/>
    <w:rsid w:val="00AF3114"/>
    <w:rsid w:val="00AF3207"/>
    <w:rsid w:val="00AF367B"/>
    <w:rsid w:val="00AF39C9"/>
    <w:rsid w:val="00AF39F2"/>
    <w:rsid w:val="00AF3E34"/>
    <w:rsid w:val="00AF415F"/>
    <w:rsid w:val="00AF41FA"/>
    <w:rsid w:val="00AF446C"/>
    <w:rsid w:val="00AF4924"/>
    <w:rsid w:val="00AF4AB8"/>
    <w:rsid w:val="00AF4AD7"/>
    <w:rsid w:val="00AF4D1F"/>
    <w:rsid w:val="00AF4DC7"/>
    <w:rsid w:val="00AF4FDF"/>
    <w:rsid w:val="00AF50BE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90B"/>
    <w:rsid w:val="00AF6AE6"/>
    <w:rsid w:val="00AF6F87"/>
    <w:rsid w:val="00AF7547"/>
    <w:rsid w:val="00AF76E7"/>
    <w:rsid w:val="00AF7735"/>
    <w:rsid w:val="00AF77DC"/>
    <w:rsid w:val="00AF77EF"/>
    <w:rsid w:val="00AF7A7B"/>
    <w:rsid w:val="00AF7C20"/>
    <w:rsid w:val="00AF7D14"/>
    <w:rsid w:val="00AF7F77"/>
    <w:rsid w:val="00B0007A"/>
    <w:rsid w:val="00B000B7"/>
    <w:rsid w:val="00B0033D"/>
    <w:rsid w:val="00B00473"/>
    <w:rsid w:val="00B0050A"/>
    <w:rsid w:val="00B0059F"/>
    <w:rsid w:val="00B00667"/>
    <w:rsid w:val="00B0090F"/>
    <w:rsid w:val="00B00979"/>
    <w:rsid w:val="00B009CA"/>
    <w:rsid w:val="00B00B08"/>
    <w:rsid w:val="00B00D3F"/>
    <w:rsid w:val="00B00D8F"/>
    <w:rsid w:val="00B00FC1"/>
    <w:rsid w:val="00B00FF5"/>
    <w:rsid w:val="00B0101B"/>
    <w:rsid w:val="00B011A9"/>
    <w:rsid w:val="00B011FE"/>
    <w:rsid w:val="00B013DC"/>
    <w:rsid w:val="00B01751"/>
    <w:rsid w:val="00B0195A"/>
    <w:rsid w:val="00B019C3"/>
    <w:rsid w:val="00B01F29"/>
    <w:rsid w:val="00B01FD4"/>
    <w:rsid w:val="00B02178"/>
    <w:rsid w:val="00B021D2"/>
    <w:rsid w:val="00B02B1A"/>
    <w:rsid w:val="00B02C4D"/>
    <w:rsid w:val="00B032CD"/>
    <w:rsid w:val="00B033F7"/>
    <w:rsid w:val="00B03613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85C"/>
    <w:rsid w:val="00B04A67"/>
    <w:rsid w:val="00B04B21"/>
    <w:rsid w:val="00B050D0"/>
    <w:rsid w:val="00B0511F"/>
    <w:rsid w:val="00B051F5"/>
    <w:rsid w:val="00B052D0"/>
    <w:rsid w:val="00B055B5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C8B"/>
    <w:rsid w:val="00B06DD1"/>
    <w:rsid w:val="00B06F6F"/>
    <w:rsid w:val="00B072FB"/>
    <w:rsid w:val="00B0733E"/>
    <w:rsid w:val="00B0737F"/>
    <w:rsid w:val="00B073AE"/>
    <w:rsid w:val="00B073C9"/>
    <w:rsid w:val="00B0741B"/>
    <w:rsid w:val="00B07484"/>
    <w:rsid w:val="00B077EF"/>
    <w:rsid w:val="00B0788D"/>
    <w:rsid w:val="00B07978"/>
    <w:rsid w:val="00B07D20"/>
    <w:rsid w:val="00B07F90"/>
    <w:rsid w:val="00B07FF5"/>
    <w:rsid w:val="00B101AE"/>
    <w:rsid w:val="00B101C3"/>
    <w:rsid w:val="00B1020A"/>
    <w:rsid w:val="00B102FA"/>
    <w:rsid w:val="00B1078B"/>
    <w:rsid w:val="00B10957"/>
    <w:rsid w:val="00B10A4D"/>
    <w:rsid w:val="00B10AAC"/>
    <w:rsid w:val="00B10EB1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D06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7F1"/>
    <w:rsid w:val="00B1296D"/>
    <w:rsid w:val="00B12B3F"/>
    <w:rsid w:val="00B12F32"/>
    <w:rsid w:val="00B12FCF"/>
    <w:rsid w:val="00B13117"/>
    <w:rsid w:val="00B1312C"/>
    <w:rsid w:val="00B131C1"/>
    <w:rsid w:val="00B13381"/>
    <w:rsid w:val="00B1391E"/>
    <w:rsid w:val="00B139FB"/>
    <w:rsid w:val="00B13AF4"/>
    <w:rsid w:val="00B13D58"/>
    <w:rsid w:val="00B13EE0"/>
    <w:rsid w:val="00B13F82"/>
    <w:rsid w:val="00B141B0"/>
    <w:rsid w:val="00B14354"/>
    <w:rsid w:val="00B144D0"/>
    <w:rsid w:val="00B144F8"/>
    <w:rsid w:val="00B146F4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CDE"/>
    <w:rsid w:val="00B15D16"/>
    <w:rsid w:val="00B15DF1"/>
    <w:rsid w:val="00B15E35"/>
    <w:rsid w:val="00B1626C"/>
    <w:rsid w:val="00B1628D"/>
    <w:rsid w:val="00B1645C"/>
    <w:rsid w:val="00B1660E"/>
    <w:rsid w:val="00B166A4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1F5"/>
    <w:rsid w:val="00B2021E"/>
    <w:rsid w:val="00B20240"/>
    <w:rsid w:val="00B20665"/>
    <w:rsid w:val="00B206E3"/>
    <w:rsid w:val="00B20E10"/>
    <w:rsid w:val="00B21430"/>
    <w:rsid w:val="00B218B4"/>
    <w:rsid w:val="00B21B38"/>
    <w:rsid w:val="00B21B3A"/>
    <w:rsid w:val="00B21C36"/>
    <w:rsid w:val="00B21CEB"/>
    <w:rsid w:val="00B21F22"/>
    <w:rsid w:val="00B2237E"/>
    <w:rsid w:val="00B22398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4A"/>
    <w:rsid w:val="00B240FA"/>
    <w:rsid w:val="00B2437E"/>
    <w:rsid w:val="00B2444C"/>
    <w:rsid w:val="00B244B4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AEA"/>
    <w:rsid w:val="00B25F69"/>
    <w:rsid w:val="00B25FDC"/>
    <w:rsid w:val="00B2601C"/>
    <w:rsid w:val="00B26174"/>
    <w:rsid w:val="00B26194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5C8"/>
    <w:rsid w:val="00B30679"/>
    <w:rsid w:val="00B3080F"/>
    <w:rsid w:val="00B30912"/>
    <w:rsid w:val="00B309DF"/>
    <w:rsid w:val="00B30BC7"/>
    <w:rsid w:val="00B30DE6"/>
    <w:rsid w:val="00B3109A"/>
    <w:rsid w:val="00B31120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2C2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1A6"/>
    <w:rsid w:val="00B3432C"/>
    <w:rsid w:val="00B34842"/>
    <w:rsid w:val="00B34947"/>
    <w:rsid w:val="00B34D12"/>
    <w:rsid w:val="00B34DA7"/>
    <w:rsid w:val="00B34E39"/>
    <w:rsid w:val="00B351EF"/>
    <w:rsid w:val="00B3529A"/>
    <w:rsid w:val="00B352C2"/>
    <w:rsid w:val="00B35373"/>
    <w:rsid w:val="00B35389"/>
    <w:rsid w:val="00B356FB"/>
    <w:rsid w:val="00B358C8"/>
    <w:rsid w:val="00B35908"/>
    <w:rsid w:val="00B35927"/>
    <w:rsid w:val="00B359A7"/>
    <w:rsid w:val="00B35B12"/>
    <w:rsid w:val="00B35BA0"/>
    <w:rsid w:val="00B35D5C"/>
    <w:rsid w:val="00B36013"/>
    <w:rsid w:val="00B360F6"/>
    <w:rsid w:val="00B3613F"/>
    <w:rsid w:val="00B3627C"/>
    <w:rsid w:val="00B3646F"/>
    <w:rsid w:val="00B364A6"/>
    <w:rsid w:val="00B36605"/>
    <w:rsid w:val="00B367A7"/>
    <w:rsid w:val="00B367CC"/>
    <w:rsid w:val="00B36812"/>
    <w:rsid w:val="00B36A89"/>
    <w:rsid w:val="00B36AD2"/>
    <w:rsid w:val="00B37197"/>
    <w:rsid w:val="00B3746C"/>
    <w:rsid w:val="00B37526"/>
    <w:rsid w:val="00B3756A"/>
    <w:rsid w:val="00B3776C"/>
    <w:rsid w:val="00B377AF"/>
    <w:rsid w:val="00B37CC6"/>
    <w:rsid w:val="00B400E8"/>
    <w:rsid w:val="00B40348"/>
    <w:rsid w:val="00B40386"/>
    <w:rsid w:val="00B4041C"/>
    <w:rsid w:val="00B404E7"/>
    <w:rsid w:val="00B4060B"/>
    <w:rsid w:val="00B406BC"/>
    <w:rsid w:val="00B40787"/>
    <w:rsid w:val="00B4087C"/>
    <w:rsid w:val="00B40AED"/>
    <w:rsid w:val="00B40AFB"/>
    <w:rsid w:val="00B40B08"/>
    <w:rsid w:val="00B40B1D"/>
    <w:rsid w:val="00B413C0"/>
    <w:rsid w:val="00B41587"/>
    <w:rsid w:val="00B416EE"/>
    <w:rsid w:val="00B41815"/>
    <w:rsid w:val="00B41A0F"/>
    <w:rsid w:val="00B41A49"/>
    <w:rsid w:val="00B41C04"/>
    <w:rsid w:val="00B41CF8"/>
    <w:rsid w:val="00B42492"/>
    <w:rsid w:val="00B4263D"/>
    <w:rsid w:val="00B426DE"/>
    <w:rsid w:val="00B42785"/>
    <w:rsid w:val="00B428B9"/>
    <w:rsid w:val="00B42C37"/>
    <w:rsid w:val="00B43288"/>
    <w:rsid w:val="00B43393"/>
    <w:rsid w:val="00B43457"/>
    <w:rsid w:val="00B4358B"/>
    <w:rsid w:val="00B43683"/>
    <w:rsid w:val="00B436AA"/>
    <w:rsid w:val="00B436D3"/>
    <w:rsid w:val="00B43CDD"/>
    <w:rsid w:val="00B43E60"/>
    <w:rsid w:val="00B43E90"/>
    <w:rsid w:val="00B43EB3"/>
    <w:rsid w:val="00B43EE5"/>
    <w:rsid w:val="00B44296"/>
    <w:rsid w:val="00B44328"/>
    <w:rsid w:val="00B44425"/>
    <w:rsid w:val="00B448B1"/>
    <w:rsid w:val="00B448BE"/>
    <w:rsid w:val="00B44998"/>
    <w:rsid w:val="00B44A93"/>
    <w:rsid w:val="00B44C33"/>
    <w:rsid w:val="00B44C6F"/>
    <w:rsid w:val="00B44D29"/>
    <w:rsid w:val="00B44FBF"/>
    <w:rsid w:val="00B450C7"/>
    <w:rsid w:val="00B45193"/>
    <w:rsid w:val="00B45291"/>
    <w:rsid w:val="00B453E3"/>
    <w:rsid w:val="00B453EF"/>
    <w:rsid w:val="00B4545D"/>
    <w:rsid w:val="00B4554A"/>
    <w:rsid w:val="00B45581"/>
    <w:rsid w:val="00B455E0"/>
    <w:rsid w:val="00B45671"/>
    <w:rsid w:val="00B45707"/>
    <w:rsid w:val="00B4570F"/>
    <w:rsid w:val="00B4577E"/>
    <w:rsid w:val="00B4595A"/>
    <w:rsid w:val="00B4598A"/>
    <w:rsid w:val="00B45B32"/>
    <w:rsid w:val="00B4611E"/>
    <w:rsid w:val="00B46457"/>
    <w:rsid w:val="00B466A8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19B"/>
    <w:rsid w:val="00B50212"/>
    <w:rsid w:val="00B50225"/>
    <w:rsid w:val="00B5025F"/>
    <w:rsid w:val="00B503ED"/>
    <w:rsid w:val="00B50642"/>
    <w:rsid w:val="00B50793"/>
    <w:rsid w:val="00B50AAE"/>
    <w:rsid w:val="00B50ABE"/>
    <w:rsid w:val="00B50D2D"/>
    <w:rsid w:val="00B51010"/>
    <w:rsid w:val="00B513A8"/>
    <w:rsid w:val="00B51424"/>
    <w:rsid w:val="00B515C9"/>
    <w:rsid w:val="00B51763"/>
    <w:rsid w:val="00B51B18"/>
    <w:rsid w:val="00B51F22"/>
    <w:rsid w:val="00B521F3"/>
    <w:rsid w:val="00B522DD"/>
    <w:rsid w:val="00B524CB"/>
    <w:rsid w:val="00B526FF"/>
    <w:rsid w:val="00B5274C"/>
    <w:rsid w:val="00B52759"/>
    <w:rsid w:val="00B528FA"/>
    <w:rsid w:val="00B52B3E"/>
    <w:rsid w:val="00B52B93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873"/>
    <w:rsid w:val="00B53930"/>
    <w:rsid w:val="00B53AF4"/>
    <w:rsid w:val="00B53B12"/>
    <w:rsid w:val="00B53CFD"/>
    <w:rsid w:val="00B53CFF"/>
    <w:rsid w:val="00B53D1F"/>
    <w:rsid w:val="00B53F1E"/>
    <w:rsid w:val="00B541CD"/>
    <w:rsid w:val="00B54233"/>
    <w:rsid w:val="00B54561"/>
    <w:rsid w:val="00B5485C"/>
    <w:rsid w:val="00B54A5C"/>
    <w:rsid w:val="00B54B79"/>
    <w:rsid w:val="00B54E16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49"/>
    <w:rsid w:val="00B55E82"/>
    <w:rsid w:val="00B560A0"/>
    <w:rsid w:val="00B562A4"/>
    <w:rsid w:val="00B564E1"/>
    <w:rsid w:val="00B56900"/>
    <w:rsid w:val="00B56C1A"/>
    <w:rsid w:val="00B56F54"/>
    <w:rsid w:val="00B5705F"/>
    <w:rsid w:val="00B57085"/>
    <w:rsid w:val="00B57360"/>
    <w:rsid w:val="00B573AD"/>
    <w:rsid w:val="00B577EA"/>
    <w:rsid w:val="00B57895"/>
    <w:rsid w:val="00B57A3C"/>
    <w:rsid w:val="00B57CC1"/>
    <w:rsid w:val="00B57FC2"/>
    <w:rsid w:val="00B600E4"/>
    <w:rsid w:val="00B60380"/>
    <w:rsid w:val="00B60561"/>
    <w:rsid w:val="00B60741"/>
    <w:rsid w:val="00B6077D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BCC"/>
    <w:rsid w:val="00B61E85"/>
    <w:rsid w:val="00B61FF1"/>
    <w:rsid w:val="00B62102"/>
    <w:rsid w:val="00B62317"/>
    <w:rsid w:val="00B6240E"/>
    <w:rsid w:val="00B62472"/>
    <w:rsid w:val="00B62B00"/>
    <w:rsid w:val="00B62C65"/>
    <w:rsid w:val="00B62D58"/>
    <w:rsid w:val="00B63126"/>
    <w:rsid w:val="00B63234"/>
    <w:rsid w:val="00B632FF"/>
    <w:rsid w:val="00B63347"/>
    <w:rsid w:val="00B63590"/>
    <w:rsid w:val="00B635DF"/>
    <w:rsid w:val="00B637EA"/>
    <w:rsid w:val="00B6381C"/>
    <w:rsid w:val="00B6395B"/>
    <w:rsid w:val="00B639F8"/>
    <w:rsid w:val="00B63A5E"/>
    <w:rsid w:val="00B63ABC"/>
    <w:rsid w:val="00B63D28"/>
    <w:rsid w:val="00B63D70"/>
    <w:rsid w:val="00B63F23"/>
    <w:rsid w:val="00B6426F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172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4DD"/>
    <w:rsid w:val="00B6674E"/>
    <w:rsid w:val="00B66831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67F6D"/>
    <w:rsid w:val="00B70092"/>
    <w:rsid w:val="00B705CF"/>
    <w:rsid w:val="00B708DC"/>
    <w:rsid w:val="00B70963"/>
    <w:rsid w:val="00B70A25"/>
    <w:rsid w:val="00B70A3C"/>
    <w:rsid w:val="00B70A5E"/>
    <w:rsid w:val="00B70BD4"/>
    <w:rsid w:val="00B70BE3"/>
    <w:rsid w:val="00B70D1F"/>
    <w:rsid w:val="00B710AA"/>
    <w:rsid w:val="00B71464"/>
    <w:rsid w:val="00B714C7"/>
    <w:rsid w:val="00B71526"/>
    <w:rsid w:val="00B71663"/>
    <w:rsid w:val="00B71AAD"/>
    <w:rsid w:val="00B71B48"/>
    <w:rsid w:val="00B71FA5"/>
    <w:rsid w:val="00B720C2"/>
    <w:rsid w:val="00B720F8"/>
    <w:rsid w:val="00B72271"/>
    <w:rsid w:val="00B724E9"/>
    <w:rsid w:val="00B728E4"/>
    <w:rsid w:val="00B728FA"/>
    <w:rsid w:val="00B7290C"/>
    <w:rsid w:val="00B72A49"/>
    <w:rsid w:val="00B72B4C"/>
    <w:rsid w:val="00B72B7F"/>
    <w:rsid w:val="00B72D17"/>
    <w:rsid w:val="00B72DC8"/>
    <w:rsid w:val="00B72FA8"/>
    <w:rsid w:val="00B73051"/>
    <w:rsid w:val="00B73514"/>
    <w:rsid w:val="00B73908"/>
    <w:rsid w:val="00B73BB4"/>
    <w:rsid w:val="00B73E05"/>
    <w:rsid w:val="00B73ECD"/>
    <w:rsid w:val="00B73FF6"/>
    <w:rsid w:val="00B74766"/>
    <w:rsid w:val="00B74847"/>
    <w:rsid w:val="00B74E4F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B79"/>
    <w:rsid w:val="00B80C63"/>
    <w:rsid w:val="00B80CFD"/>
    <w:rsid w:val="00B80DF6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14"/>
    <w:rsid w:val="00B81FCA"/>
    <w:rsid w:val="00B8208D"/>
    <w:rsid w:val="00B8251D"/>
    <w:rsid w:val="00B827D5"/>
    <w:rsid w:val="00B827E7"/>
    <w:rsid w:val="00B82887"/>
    <w:rsid w:val="00B82E0D"/>
    <w:rsid w:val="00B82F2C"/>
    <w:rsid w:val="00B82FEB"/>
    <w:rsid w:val="00B830DB"/>
    <w:rsid w:val="00B831B9"/>
    <w:rsid w:val="00B833B4"/>
    <w:rsid w:val="00B833FF"/>
    <w:rsid w:val="00B8341E"/>
    <w:rsid w:val="00B836AD"/>
    <w:rsid w:val="00B837A8"/>
    <w:rsid w:val="00B83999"/>
    <w:rsid w:val="00B83A3D"/>
    <w:rsid w:val="00B83A7B"/>
    <w:rsid w:val="00B83D02"/>
    <w:rsid w:val="00B83F7B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DFC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3E5"/>
    <w:rsid w:val="00B916B8"/>
    <w:rsid w:val="00B91721"/>
    <w:rsid w:val="00B91730"/>
    <w:rsid w:val="00B91AEF"/>
    <w:rsid w:val="00B91C13"/>
    <w:rsid w:val="00B91DA0"/>
    <w:rsid w:val="00B91E25"/>
    <w:rsid w:val="00B91E6B"/>
    <w:rsid w:val="00B91F98"/>
    <w:rsid w:val="00B920A2"/>
    <w:rsid w:val="00B92195"/>
    <w:rsid w:val="00B92496"/>
    <w:rsid w:val="00B92512"/>
    <w:rsid w:val="00B927BF"/>
    <w:rsid w:val="00B92B9E"/>
    <w:rsid w:val="00B92BE9"/>
    <w:rsid w:val="00B92C3D"/>
    <w:rsid w:val="00B92CD0"/>
    <w:rsid w:val="00B92D6B"/>
    <w:rsid w:val="00B92F08"/>
    <w:rsid w:val="00B92F42"/>
    <w:rsid w:val="00B92FCE"/>
    <w:rsid w:val="00B9309E"/>
    <w:rsid w:val="00B93180"/>
    <w:rsid w:val="00B931CC"/>
    <w:rsid w:val="00B931E9"/>
    <w:rsid w:val="00B9368D"/>
    <w:rsid w:val="00B937A0"/>
    <w:rsid w:val="00B937F0"/>
    <w:rsid w:val="00B937F4"/>
    <w:rsid w:val="00B9383D"/>
    <w:rsid w:val="00B93BCE"/>
    <w:rsid w:val="00B93C18"/>
    <w:rsid w:val="00B93D97"/>
    <w:rsid w:val="00B93E3E"/>
    <w:rsid w:val="00B93F43"/>
    <w:rsid w:val="00B940D7"/>
    <w:rsid w:val="00B94111"/>
    <w:rsid w:val="00B9412B"/>
    <w:rsid w:val="00B94445"/>
    <w:rsid w:val="00B945E5"/>
    <w:rsid w:val="00B9461C"/>
    <w:rsid w:val="00B94658"/>
    <w:rsid w:val="00B94801"/>
    <w:rsid w:val="00B94868"/>
    <w:rsid w:val="00B948FA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6FAB"/>
    <w:rsid w:val="00B97010"/>
    <w:rsid w:val="00B971B9"/>
    <w:rsid w:val="00B97241"/>
    <w:rsid w:val="00B973B4"/>
    <w:rsid w:val="00B9742E"/>
    <w:rsid w:val="00B97439"/>
    <w:rsid w:val="00B9761D"/>
    <w:rsid w:val="00B977E4"/>
    <w:rsid w:val="00B97811"/>
    <w:rsid w:val="00B97BDE"/>
    <w:rsid w:val="00B97D0D"/>
    <w:rsid w:val="00B97E61"/>
    <w:rsid w:val="00B97F40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F"/>
    <w:rsid w:val="00BA1910"/>
    <w:rsid w:val="00BA1A98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36"/>
    <w:rsid w:val="00BA2A8E"/>
    <w:rsid w:val="00BA2C0B"/>
    <w:rsid w:val="00BA2D32"/>
    <w:rsid w:val="00BA2D6B"/>
    <w:rsid w:val="00BA3056"/>
    <w:rsid w:val="00BA305A"/>
    <w:rsid w:val="00BA30A2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3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46"/>
    <w:rsid w:val="00BA647E"/>
    <w:rsid w:val="00BA6494"/>
    <w:rsid w:val="00BA67B7"/>
    <w:rsid w:val="00BA699B"/>
    <w:rsid w:val="00BA6A43"/>
    <w:rsid w:val="00BA6C6B"/>
    <w:rsid w:val="00BA6D03"/>
    <w:rsid w:val="00BA6DF7"/>
    <w:rsid w:val="00BA71F4"/>
    <w:rsid w:val="00BA726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1E3"/>
    <w:rsid w:val="00BB32E1"/>
    <w:rsid w:val="00BB3BAF"/>
    <w:rsid w:val="00BB3C11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2D8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34"/>
    <w:rsid w:val="00BC1A58"/>
    <w:rsid w:val="00BC1C0D"/>
    <w:rsid w:val="00BC1D90"/>
    <w:rsid w:val="00BC1E5E"/>
    <w:rsid w:val="00BC22C8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AE0"/>
    <w:rsid w:val="00BC3D9C"/>
    <w:rsid w:val="00BC3F21"/>
    <w:rsid w:val="00BC4068"/>
    <w:rsid w:val="00BC422F"/>
    <w:rsid w:val="00BC4487"/>
    <w:rsid w:val="00BC463D"/>
    <w:rsid w:val="00BC4714"/>
    <w:rsid w:val="00BC4B88"/>
    <w:rsid w:val="00BC4DF0"/>
    <w:rsid w:val="00BC4FFF"/>
    <w:rsid w:val="00BC51BD"/>
    <w:rsid w:val="00BC5304"/>
    <w:rsid w:val="00BC53AE"/>
    <w:rsid w:val="00BC5486"/>
    <w:rsid w:val="00BC5505"/>
    <w:rsid w:val="00BC56D2"/>
    <w:rsid w:val="00BC5882"/>
    <w:rsid w:val="00BC5962"/>
    <w:rsid w:val="00BC5A27"/>
    <w:rsid w:val="00BC5CCC"/>
    <w:rsid w:val="00BC5F77"/>
    <w:rsid w:val="00BC600F"/>
    <w:rsid w:val="00BC6180"/>
    <w:rsid w:val="00BC6409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C7F"/>
    <w:rsid w:val="00BC7DA7"/>
    <w:rsid w:val="00BC7F1E"/>
    <w:rsid w:val="00BC7F3C"/>
    <w:rsid w:val="00BC7FBC"/>
    <w:rsid w:val="00BD00EA"/>
    <w:rsid w:val="00BD0525"/>
    <w:rsid w:val="00BD06BF"/>
    <w:rsid w:val="00BD06C6"/>
    <w:rsid w:val="00BD0794"/>
    <w:rsid w:val="00BD0AA5"/>
    <w:rsid w:val="00BD0B21"/>
    <w:rsid w:val="00BD0B47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1C07"/>
    <w:rsid w:val="00BD200A"/>
    <w:rsid w:val="00BD203F"/>
    <w:rsid w:val="00BD213A"/>
    <w:rsid w:val="00BD2391"/>
    <w:rsid w:val="00BD239F"/>
    <w:rsid w:val="00BD24EC"/>
    <w:rsid w:val="00BD26D3"/>
    <w:rsid w:val="00BD2772"/>
    <w:rsid w:val="00BD28A4"/>
    <w:rsid w:val="00BD28F2"/>
    <w:rsid w:val="00BD2DCD"/>
    <w:rsid w:val="00BD2EE1"/>
    <w:rsid w:val="00BD3166"/>
    <w:rsid w:val="00BD3370"/>
    <w:rsid w:val="00BD3376"/>
    <w:rsid w:val="00BD3377"/>
    <w:rsid w:val="00BD338A"/>
    <w:rsid w:val="00BD3390"/>
    <w:rsid w:val="00BD36B2"/>
    <w:rsid w:val="00BD36EF"/>
    <w:rsid w:val="00BD384D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56"/>
    <w:rsid w:val="00BD4E6D"/>
    <w:rsid w:val="00BD4FA7"/>
    <w:rsid w:val="00BD51DE"/>
    <w:rsid w:val="00BD5597"/>
    <w:rsid w:val="00BD5669"/>
    <w:rsid w:val="00BD5735"/>
    <w:rsid w:val="00BD5B4D"/>
    <w:rsid w:val="00BD5B86"/>
    <w:rsid w:val="00BD5BF7"/>
    <w:rsid w:val="00BD5C4F"/>
    <w:rsid w:val="00BD6079"/>
    <w:rsid w:val="00BD627B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33C"/>
    <w:rsid w:val="00BD74CC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20C"/>
    <w:rsid w:val="00BE048E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7E3"/>
    <w:rsid w:val="00BE1904"/>
    <w:rsid w:val="00BE1B55"/>
    <w:rsid w:val="00BE1E0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0D"/>
    <w:rsid w:val="00BE2F4F"/>
    <w:rsid w:val="00BE320E"/>
    <w:rsid w:val="00BE3234"/>
    <w:rsid w:val="00BE32C3"/>
    <w:rsid w:val="00BE34DF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4ED"/>
    <w:rsid w:val="00BE4707"/>
    <w:rsid w:val="00BE4860"/>
    <w:rsid w:val="00BE4989"/>
    <w:rsid w:val="00BE4A20"/>
    <w:rsid w:val="00BE4B9D"/>
    <w:rsid w:val="00BE4E26"/>
    <w:rsid w:val="00BE4EB7"/>
    <w:rsid w:val="00BE504E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AE"/>
    <w:rsid w:val="00BE5CEC"/>
    <w:rsid w:val="00BE5ED4"/>
    <w:rsid w:val="00BE5F78"/>
    <w:rsid w:val="00BE5FFA"/>
    <w:rsid w:val="00BE61BF"/>
    <w:rsid w:val="00BE6252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6F80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69F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912"/>
    <w:rsid w:val="00BF2AA1"/>
    <w:rsid w:val="00BF2C28"/>
    <w:rsid w:val="00BF2E2C"/>
    <w:rsid w:val="00BF31EA"/>
    <w:rsid w:val="00BF321E"/>
    <w:rsid w:val="00BF3508"/>
    <w:rsid w:val="00BF3545"/>
    <w:rsid w:val="00BF35AF"/>
    <w:rsid w:val="00BF37FD"/>
    <w:rsid w:val="00BF3980"/>
    <w:rsid w:val="00BF3C9D"/>
    <w:rsid w:val="00BF3DF2"/>
    <w:rsid w:val="00BF3E92"/>
    <w:rsid w:val="00BF4267"/>
    <w:rsid w:val="00BF433A"/>
    <w:rsid w:val="00BF44FE"/>
    <w:rsid w:val="00BF450F"/>
    <w:rsid w:val="00BF45DE"/>
    <w:rsid w:val="00BF4845"/>
    <w:rsid w:val="00BF4C57"/>
    <w:rsid w:val="00BF4C5B"/>
    <w:rsid w:val="00BF4E7E"/>
    <w:rsid w:val="00BF4ECB"/>
    <w:rsid w:val="00BF4FBD"/>
    <w:rsid w:val="00BF4FC4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0EF"/>
    <w:rsid w:val="00BF62C2"/>
    <w:rsid w:val="00BF62F9"/>
    <w:rsid w:val="00BF68CF"/>
    <w:rsid w:val="00BF6B3E"/>
    <w:rsid w:val="00BF6D56"/>
    <w:rsid w:val="00BF6DE9"/>
    <w:rsid w:val="00BF7155"/>
    <w:rsid w:val="00BF74F2"/>
    <w:rsid w:val="00BF75B3"/>
    <w:rsid w:val="00BF7A08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1FCC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8B4"/>
    <w:rsid w:val="00C03AD8"/>
    <w:rsid w:val="00C03BB4"/>
    <w:rsid w:val="00C03C8F"/>
    <w:rsid w:val="00C03CA0"/>
    <w:rsid w:val="00C03D34"/>
    <w:rsid w:val="00C03FF8"/>
    <w:rsid w:val="00C0403B"/>
    <w:rsid w:val="00C04269"/>
    <w:rsid w:val="00C04812"/>
    <w:rsid w:val="00C0481D"/>
    <w:rsid w:val="00C04834"/>
    <w:rsid w:val="00C04983"/>
    <w:rsid w:val="00C04993"/>
    <w:rsid w:val="00C04DE0"/>
    <w:rsid w:val="00C04E97"/>
    <w:rsid w:val="00C056D8"/>
    <w:rsid w:val="00C05701"/>
    <w:rsid w:val="00C05861"/>
    <w:rsid w:val="00C05959"/>
    <w:rsid w:val="00C05BFE"/>
    <w:rsid w:val="00C05CA9"/>
    <w:rsid w:val="00C0603E"/>
    <w:rsid w:val="00C063AC"/>
    <w:rsid w:val="00C063BA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8A5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9D0"/>
    <w:rsid w:val="00C10AAF"/>
    <w:rsid w:val="00C10B7D"/>
    <w:rsid w:val="00C10EB2"/>
    <w:rsid w:val="00C10F8F"/>
    <w:rsid w:val="00C1106C"/>
    <w:rsid w:val="00C11131"/>
    <w:rsid w:val="00C111FB"/>
    <w:rsid w:val="00C112C7"/>
    <w:rsid w:val="00C11313"/>
    <w:rsid w:val="00C115F5"/>
    <w:rsid w:val="00C117F0"/>
    <w:rsid w:val="00C1184C"/>
    <w:rsid w:val="00C11FA7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495"/>
    <w:rsid w:val="00C1453F"/>
    <w:rsid w:val="00C14572"/>
    <w:rsid w:val="00C1461C"/>
    <w:rsid w:val="00C14890"/>
    <w:rsid w:val="00C14AF8"/>
    <w:rsid w:val="00C14B7A"/>
    <w:rsid w:val="00C14CE3"/>
    <w:rsid w:val="00C14D86"/>
    <w:rsid w:val="00C14DBF"/>
    <w:rsid w:val="00C14FCB"/>
    <w:rsid w:val="00C14FCF"/>
    <w:rsid w:val="00C1513A"/>
    <w:rsid w:val="00C154FE"/>
    <w:rsid w:val="00C155E7"/>
    <w:rsid w:val="00C15752"/>
    <w:rsid w:val="00C15818"/>
    <w:rsid w:val="00C15952"/>
    <w:rsid w:val="00C16100"/>
    <w:rsid w:val="00C161A6"/>
    <w:rsid w:val="00C161B7"/>
    <w:rsid w:val="00C16646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7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44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97A"/>
    <w:rsid w:val="00C22E4B"/>
    <w:rsid w:val="00C22F4D"/>
    <w:rsid w:val="00C23078"/>
    <w:rsid w:val="00C23145"/>
    <w:rsid w:val="00C2324A"/>
    <w:rsid w:val="00C232C7"/>
    <w:rsid w:val="00C233AA"/>
    <w:rsid w:val="00C23540"/>
    <w:rsid w:val="00C23559"/>
    <w:rsid w:val="00C237B9"/>
    <w:rsid w:val="00C23861"/>
    <w:rsid w:val="00C23881"/>
    <w:rsid w:val="00C23894"/>
    <w:rsid w:val="00C23AEF"/>
    <w:rsid w:val="00C23C09"/>
    <w:rsid w:val="00C23E07"/>
    <w:rsid w:val="00C23F37"/>
    <w:rsid w:val="00C2400D"/>
    <w:rsid w:val="00C24084"/>
    <w:rsid w:val="00C240AD"/>
    <w:rsid w:val="00C24349"/>
    <w:rsid w:val="00C244B7"/>
    <w:rsid w:val="00C245DD"/>
    <w:rsid w:val="00C246D6"/>
    <w:rsid w:val="00C24A9F"/>
    <w:rsid w:val="00C24B99"/>
    <w:rsid w:val="00C24ED8"/>
    <w:rsid w:val="00C2503F"/>
    <w:rsid w:val="00C25356"/>
    <w:rsid w:val="00C25392"/>
    <w:rsid w:val="00C25530"/>
    <w:rsid w:val="00C25681"/>
    <w:rsid w:val="00C257E0"/>
    <w:rsid w:val="00C258E6"/>
    <w:rsid w:val="00C25A35"/>
    <w:rsid w:val="00C25BF3"/>
    <w:rsid w:val="00C25D8A"/>
    <w:rsid w:val="00C25DEC"/>
    <w:rsid w:val="00C25E77"/>
    <w:rsid w:val="00C25F85"/>
    <w:rsid w:val="00C261A0"/>
    <w:rsid w:val="00C261CA"/>
    <w:rsid w:val="00C26376"/>
    <w:rsid w:val="00C26905"/>
    <w:rsid w:val="00C26992"/>
    <w:rsid w:val="00C26DFE"/>
    <w:rsid w:val="00C26EDC"/>
    <w:rsid w:val="00C27235"/>
    <w:rsid w:val="00C27399"/>
    <w:rsid w:val="00C27555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184"/>
    <w:rsid w:val="00C3131C"/>
    <w:rsid w:val="00C31326"/>
    <w:rsid w:val="00C314D8"/>
    <w:rsid w:val="00C316FE"/>
    <w:rsid w:val="00C318C0"/>
    <w:rsid w:val="00C3192B"/>
    <w:rsid w:val="00C31BAD"/>
    <w:rsid w:val="00C31F07"/>
    <w:rsid w:val="00C31FB6"/>
    <w:rsid w:val="00C31FF2"/>
    <w:rsid w:val="00C320AA"/>
    <w:rsid w:val="00C320C4"/>
    <w:rsid w:val="00C3210E"/>
    <w:rsid w:val="00C3217C"/>
    <w:rsid w:val="00C322E4"/>
    <w:rsid w:val="00C3248E"/>
    <w:rsid w:val="00C3258F"/>
    <w:rsid w:val="00C325B5"/>
    <w:rsid w:val="00C32600"/>
    <w:rsid w:val="00C32773"/>
    <w:rsid w:val="00C329C8"/>
    <w:rsid w:val="00C32C3C"/>
    <w:rsid w:val="00C32D3E"/>
    <w:rsid w:val="00C32DBF"/>
    <w:rsid w:val="00C33074"/>
    <w:rsid w:val="00C33293"/>
    <w:rsid w:val="00C332E6"/>
    <w:rsid w:val="00C33336"/>
    <w:rsid w:val="00C3345C"/>
    <w:rsid w:val="00C33470"/>
    <w:rsid w:val="00C33799"/>
    <w:rsid w:val="00C3384E"/>
    <w:rsid w:val="00C33893"/>
    <w:rsid w:val="00C338D4"/>
    <w:rsid w:val="00C33B1D"/>
    <w:rsid w:val="00C33B42"/>
    <w:rsid w:val="00C33C37"/>
    <w:rsid w:val="00C33C72"/>
    <w:rsid w:val="00C33DB2"/>
    <w:rsid w:val="00C34028"/>
    <w:rsid w:val="00C3402B"/>
    <w:rsid w:val="00C340D1"/>
    <w:rsid w:val="00C341A5"/>
    <w:rsid w:val="00C342BE"/>
    <w:rsid w:val="00C34496"/>
    <w:rsid w:val="00C34583"/>
    <w:rsid w:val="00C345F5"/>
    <w:rsid w:val="00C34878"/>
    <w:rsid w:val="00C34933"/>
    <w:rsid w:val="00C34DD2"/>
    <w:rsid w:val="00C34DFC"/>
    <w:rsid w:val="00C35089"/>
    <w:rsid w:val="00C35166"/>
    <w:rsid w:val="00C35627"/>
    <w:rsid w:val="00C356E7"/>
    <w:rsid w:val="00C3573F"/>
    <w:rsid w:val="00C35885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D24"/>
    <w:rsid w:val="00C37F01"/>
    <w:rsid w:val="00C37F8D"/>
    <w:rsid w:val="00C37FD2"/>
    <w:rsid w:val="00C37FF9"/>
    <w:rsid w:val="00C40016"/>
    <w:rsid w:val="00C400AF"/>
    <w:rsid w:val="00C40133"/>
    <w:rsid w:val="00C40165"/>
    <w:rsid w:val="00C40189"/>
    <w:rsid w:val="00C40191"/>
    <w:rsid w:val="00C4026B"/>
    <w:rsid w:val="00C4037F"/>
    <w:rsid w:val="00C4045C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AFC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3FFA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23F"/>
    <w:rsid w:val="00C454E7"/>
    <w:rsid w:val="00C456BD"/>
    <w:rsid w:val="00C45882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0DF"/>
    <w:rsid w:val="00C47192"/>
    <w:rsid w:val="00C478C6"/>
    <w:rsid w:val="00C478D0"/>
    <w:rsid w:val="00C47C3A"/>
    <w:rsid w:val="00C47CD1"/>
    <w:rsid w:val="00C47F4D"/>
    <w:rsid w:val="00C47F55"/>
    <w:rsid w:val="00C5006E"/>
    <w:rsid w:val="00C5034A"/>
    <w:rsid w:val="00C50391"/>
    <w:rsid w:val="00C5058E"/>
    <w:rsid w:val="00C505CF"/>
    <w:rsid w:val="00C506A5"/>
    <w:rsid w:val="00C50752"/>
    <w:rsid w:val="00C507D0"/>
    <w:rsid w:val="00C50828"/>
    <w:rsid w:val="00C50897"/>
    <w:rsid w:val="00C5089B"/>
    <w:rsid w:val="00C508D2"/>
    <w:rsid w:val="00C50931"/>
    <w:rsid w:val="00C50AE8"/>
    <w:rsid w:val="00C50AF4"/>
    <w:rsid w:val="00C50BD2"/>
    <w:rsid w:val="00C50BFB"/>
    <w:rsid w:val="00C50BFE"/>
    <w:rsid w:val="00C50CDB"/>
    <w:rsid w:val="00C50E1A"/>
    <w:rsid w:val="00C50FFB"/>
    <w:rsid w:val="00C5107A"/>
    <w:rsid w:val="00C51106"/>
    <w:rsid w:val="00C512AC"/>
    <w:rsid w:val="00C51355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EA9"/>
    <w:rsid w:val="00C5300B"/>
    <w:rsid w:val="00C530B1"/>
    <w:rsid w:val="00C5312B"/>
    <w:rsid w:val="00C53295"/>
    <w:rsid w:val="00C53472"/>
    <w:rsid w:val="00C53541"/>
    <w:rsid w:val="00C535BB"/>
    <w:rsid w:val="00C53615"/>
    <w:rsid w:val="00C536CA"/>
    <w:rsid w:val="00C5373D"/>
    <w:rsid w:val="00C53C21"/>
    <w:rsid w:val="00C53C4C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35B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58B"/>
    <w:rsid w:val="00C567EA"/>
    <w:rsid w:val="00C567FE"/>
    <w:rsid w:val="00C56A2B"/>
    <w:rsid w:val="00C56B55"/>
    <w:rsid w:val="00C56FD6"/>
    <w:rsid w:val="00C57050"/>
    <w:rsid w:val="00C57113"/>
    <w:rsid w:val="00C571D5"/>
    <w:rsid w:val="00C573AC"/>
    <w:rsid w:val="00C574A9"/>
    <w:rsid w:val="00C57574"/>
    <w:rsid w:val="00C576CF"/>
    <w:rsid w:val="00C5788D"/>
    <w:rsid w:val="00C57949"/>
    <w:rsid w:val="00C57ACB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1EB"/>
    <w:rsid w:val="00C61426"/>
    <w:rsid w:val="00C6154F"/>
    <w:rsid w:val="00C61975"/>
    <w:rsid w:val="00C619B7"/>
    <w:rsid w:val="00C61A69"/>
    <w:rsid w:val="00C61AC6"/>
    <w:rsid w:val="00C61AD7"/>
    <w:rsid w:val="00C61D1D"/>
    <w:rsid w:val="00C61F37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44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23C"/>
    <w:rsid w:val="00C654A7"/>
    <w:rsid w:val="00C654AC"/>
    <w:rsid w:val="00C656D8"/>
    <w:rsid w:val="00C657BD"/>
    <w:rsid w:val="00C657EF"/>
    <w:rsid w:val="00C6590D"/>
    <w:rsid w:val="00C65A25"/>
    <w:rsid w:val="00C65C68"/>
    <w:rsid w:val="00C65D4D"/>
    <w:rsid w:val="00C65DCF"/>
    <w:rsid w:val="00C6610E"/>
    <w:rsid w:val="00C6618C"/>
    <w:rsid w:val="00C663C4"/>
    <w:rsid w:val="00C6657F"/>
    <w:rsid w:val="00C66746"/>
    <w:rsid w:val="00C66927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20"/>
    <w:rsid w:val="00C67FE9"/>
    <w:rsid w:val="00C702AC"/>
    <w:rsid w:val="00C70639"/>
    <w:rsid w:val="00C70837"/>
    <w:rsid w:val="00C70874"/>
    <w:rsid w:val="00C708C8"/>
    <w:rsid w:val="00C708F5"/>
    <w:rsid w:val="00C709E6"/>
    <w:rsid w:val="00C70B4D"/>
    <w:rsid w:val="00C70E1B"/>
    <w:rsid w:val="00C70F6F"/>
    <w:rsid w:val="00C712CE"/>
    <w:rsid w:val="00C7140A"/>
    <w:rsid w:val="00C71541"/>
    <w:rsid w:val="00C7183D"/>
    <w:rsid w:val="00C718F0"/>
    <w:rsid w:val="00C71929"/>
    <w:rsid w:val="00C71BBF"/>
    <w:rsid w:val="00C71DC4"/>
    <w:rsid w:val="00C72057"/>
    <w:rsid w:val="00C723CC"/>
    <w:rsid w:val="00C72431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A5C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C09"/>
    <w:rsid w:val="00C74D41"/>
    <w:rsid w:val="00C74F40"/>
    <w:rsid w:val="00C75327"/>
    <w:rsid w:val="00C757D7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65D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345"/>
    <w:rsid w:val="00C813E6"/>
    <w:rsid w:val="00C81687"/>
    <w:rsid w:val="00C817A8"/>
    <w:rsid w:val="00C819DA"/>
    <w:rsid w:val="00C81BE2"/>
    <w:rsid w:val="00C81E38"/>
    <w:rsid w:val="00C81E9B"/>
    <w:rsid w:val="00C820C5"/>
    <w:rsid w:val="00C820F5"/>
    <w:rsid w:val="00C82AF9"/>
    <w:rsid w:val="00C82DDB"/>
    <w:rsid w:val="00C82E09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210"/>
    <w:rsid w:val="00C84363"/>
    <w:rsid w:val="00C843A6"/>
    <w:rsid w:val="00C8440A"/>
    <w:rsid w:val="00C8448E"/>
    <w:rsid w:val="00C84803"/>
    <w:rsid w:val="00C848C5"/>
    <w:rsid w:val="00C85043"/>
    <w:rsid w:val="00C850A0"/>
    <w:rsid w:val="00C850F0"/>
    <w:rsid w:val="00C8521A"/>
    <w:rsid w:val="00C854A8"/>
    <w:rsid w:val="00C85742"/>
    <w:rsid w:val="00C857A0"/>
    <w:rsid w:val="00C859B8"/>
    <w:rsid w:val="00C85A15"/>
    <w:rsid w:val="00C85AD3"/>
    <w:rsid w:val="00C85AFF"/>
    <w:rsid w:val="00C85BFF"/>
    <w:rsid w:val="00C85C2B"/>
    <w:rsid w:val="00C860AD"/>
    <w:rsid w:val="00C861A7"/>
    <w:rsid w:val="00C8626E"/>
    <w:rsid w:val="00C8640F"/>
    <w:rsid w:val="00C86854"/>
    <w:rsid w:val="00C868E7"/>
    <w:rsid w:val="00C868ED"/>
    <w:rsid w:val="00C869E3"/>
    <w:rsid w:val="00C86C8F"/>
    <w:rsid w:val="00C86C9A"/>
    <w:rsid w:val="00C86FEE"/>
    <w:rsid w:val="00C87231"/>
    <w:rsid w:val="00C8723D"/>
    <w:rsid w:val="00C87696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CE"/>
    <w:rsid w:val="00C916E0"/>
    <w:rsid w:val="00C917C1"/>
    <w:rsid w:val="00C91841"/>
    <w:rsid w:val="00C91996"/>
    <w:rsid w:val="00C91A70"/>
    <w:rsid w:val="00C91A96"/>
    <w:rsid w:val="00C91A9B"/>
    <w:rsid w:val="00C91ADF"/>
    <w:rsid w:val="00C91BC0"/>
    <w:rsid w:val="00C91E27"/>
    <w:rsid w:val="00C91E80"/>
    <w:rsid w:val="00C91FA8"/>
    <w:rsid w:val="00C92974"/>
    <w:rsid w:val="00C92A68"/>
    <w:rsid w:val="00C92D3E"/>
    <w:rsid w:val="00C92DBC"/>
    <w:rsid w:val="00C92F9E"/>
    <w:rsid w:val="00C9314E"/>
    <w:rsid w:val="00C933BE"/>
    <w:rsid w:val="00C934D5"/>
    <w:rsid w:val="00C9357A"/>
    <w:rsid w:val="00C93613"/>
    <w:rsid w:val="00C93714"/>
    <w:rsid w:val="00C93B01"/>
    <w:rsid w:val="00C93BB1"/>
    <w:rsid w:val="00C93BC5"/>
    <w:rsid w:val="00C93C20"/>
    <w:rsid w:val="00C93C2F"/>
    <w:rsid w:val="00C93C4C"/>
    <w:rsid w:val="00C93CB6"/>
    <w:rsid w:val="00C93CC8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47"/>
    <w:rsid w:val="00C95680"/>
    <w:rsid w:val="00C95714"/>
    <w:rsid w:val="00C95896"/>
    <w:rsid w:val="00C9591B"/>
    <w:rsid w:val="00C95A69"/>
    <w:rsid w:val="00C95B52"/>
    <w:rsid w:val="00C95D8E"/>
    <w:rsid w:val="00C95DC2"/>
    <w:rsid w:val="00C95E3F"/>
    <w:rsid w:val="00C961A8"/>
    <w:rsid w:val="00C961EF"/>
    <w:rsid w:val="00C962A6"/>
    <w:rsid w:val="00C963A8"/>
    <w:rsid w:val="00C96565"/>
    <w:rsid w:val="00C9663D"/>
    <w:rsid w:val="00C96686"/>
    <w:rsid w:val="00C966A7"/>
    <w:rsid w:val="00C96830"/>
    <w:rsid w:val="00C968CA"/>
    <w:rsid w:val="00C96A3A"/>
    <w:rsid w:val="00C96ABA"/>
    <w:rsid w:val="00C96B33"/>
    <w:rsid w:val="00C96CC6"/>
    <w:rsid w:val="00C96F92"/>
    <w:rsid w:val="00C971EB"/>
    <w:rsid w:val="00C97357"/>
    <w:rsid w:val="00C9738F"/>
    <w:rsid w:val="00C973ED"/>
    <w:rsid w:val="00C97564"/>
    <w:rsid w:val="00C9767A"/>
    <w:rsid w:val="00C97B85"/>
    <w:rsid w:val="00C97BB9"/>
    <w:rsid w:val="00C97C14"/>
    <w:rsid w:val="00C97C55"/>
    <w:rsid w:val="00C97CF9"/>
    <w:rsid w:val="00C97E31"/>
    <w:rsid w:val="00C97F73"/>
    <w:rsid w:val="00CA026E"/>
    <w:rsid w:val="00CA02A9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0FA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245"/>
    <w:rsid w:val="00CA2314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773"/>
    <w:rsid w:val="00CA384A"/>
    <w:rsid w:val="00CA3950"/>
    <w:rsid w:val="00CA3A7D"/>
    <w:rsid w:val="00CA3AF0"/>
    <w:rsid w:val="00CA3B9F"/>
    <w:rsid w:val="00CA3C10"/>
    <w:rsid w:val="00CA3D65"/>
    <w:rsid w:val="00CA4144"/>
    <w:rsid w:val="00CA415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8A4"/>
    <w:rsid w:val="00CA4974"/>
    <w:rsid w:val="00CA4A9D"/>
    <w:rsid w:val="00CA4BEC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02"/>
    <w:rsid w:val="00CA6B93"/>
    <w:rsid w:val="00CA6CA2"/>
    <w:rsid w:val="00CA6D16"/>
    <w:rsid w:val="00CA72EF"/>
    <w:rsid w:val="00CA7319"/>
    <w:rsid w:val="00CA7421"/>
    <w:rsid w:val="00CA7787"/>
    <w:rsid w:val="00CA77D6"/>
    <w:rsid w:val="00CA7850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A09"/>
    <w:rsid w:val="00CB0A80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80E"/>
    <w:rsid w:val="00CB2B6F"/>
    <w:rsid w:val="00CB2BDE"/>
    <w:rsid w:val="00CB2D69"/>
    <w:rsid w:val="00CB2F8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07F"/>
    <w:rsid w:val="00CB4150"/>
    <w:rsid w:val="00CB417D"/>
    <w:rsid w:val="00CB4309"/>
    <w:rsid w:val="00CB45B4"/>
    <w:rsid w:val="00CB48BA"/>
    <w:rsid w:val="00CB4C72"/>
    <w:rsid w:val="00CB51A7"/>
    <w:rsid w:val="00CB51BD"/>
    <w:rsid w:val="00CB528E"/>
    <w:rsid w:val="00CB52B6"/>
    <w:rsid w:val="00CB5314"/>
    <w:rsid w:val="00CB56D3"/>
    <w:rsid w:val="00CB5BA5"/>
    <w:rsid w:val="00CB5D28"/>
    <w:rsid w:val="00CB5DAB"/>
    <w:rsid w:val="00CB5E54"/>
    <w:rsid w:val="00CB616D"/>
    <w:rsid w:val="00CB61D9"/>
    <w:rsid w:val="00CB634A"/>
    <w:rsid w:val="00CB6666"/>
    <w:rsid w:val="00CB6890"/>
    <w:rsid w:val="00CB68E5"/>
    <w:rsid w:val="00CB6A64"/>
    <w:rsid w:val="00CB6D05"/>
    <w:rsid w:val="00CB6E03"/>
    <w:rsid w:val="00CB6F54"/>
    <w:rsid w:val="00CB6FD1"/>
    <w:rsid w:val="00CB719B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48C"/>
    <w:rsid w:val="00CC0556"/>
    <w:rsid w:val="00CC0598"/>
    <w:rsid w:val="00CC0D46"/>
    <w:rsid w:val="00CC0DF0"/>
    <w:rsid w:val="00CC0E33"/>
    <w:rsid w:val="00CC0EA6"/>
    <w:rsid w:val="00CC0F40"/>
    <w:rsid w:val="00CC12D4"/>
    <w:rsid w:val="00CC1360"/>
    <w:rsid w:val="00CC13EF"/>
    <w:rsid w:val="00CC141C"/>
    <w:rsid w:val="00CC14D0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0A"/>
    <w:rsid w:val="00CC2230"/>
    <w:rsid w:val="00CC22C6"/>
    <w:rsid w:val="00CC22F2"/>
    <w:rsid w:val="00CC26A5"/>
    <w:rsid w:val="00CC27A1"/>
    <w:rsid w:val="00CC28C7"/>
    <w:rsid w:val="00CC28E3"/>
    <w:rsid w:val="00CC2923"/>
    <w:rsid w:val="00CC2CBB"/>
    <w:rsid w:val="00CC2E49"/>
    <w:rsid w:val="00CC3239"/>
    <w:rsid w:val="00CC3314"/>
    <w:rsid w:val="00CC3339"/>
    <w:rsid w:val="00CC346D"/>
    <w:rsid w:val="00CC352C"/>
    <w:rsid w:val="00CC365D"/>
    <w:rsid w:val="00CC3792"/>
    <w:rsid w:val="00CC37BE"/>
    <w:rsid w:val="00CC37FC"/>
    <w:rsid w:val="00CC3815"/>
    <w:rsid w:val="00CC3816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4FC6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A99"/>
    <w:rsid w:val="00CC5BCB"/>
    <w:rsid w:val="00CC5DE7"/>
    <w:rsid w:val="00CC5E3D"/>
    <w:rsid w:val="00CC5E8A"/>
    <w:rsid w:val="00CC5F10"/>
    <w:rsid w:val="00CC6203"/>
    <w:rsid w:val="00CC644D"/>
    <w:rsid w:val="00CC64CA"/>
    <w:rsid w:val="00CC65A5"/>
    <w:rsid w:val="00CC6965"/>
    <w:rsid w:val="00CC69FC"/>
    <w:rsid w:val="00CC6A10"/>
    <w:rsid w:val="00CC6C75"/>
    <w:rsid w:val="00CC6D42"/>
    <w:rsid w:val="00CC7129"/>
    <w:rsid w:val="00CC7142"/>
    <w:rsid w:val="00CC72EE"/>
    <w:rsid w:val="00CC7437"/>
    <w:rsid w:val="00CC75D6"/>
    <w:rsid w:val="00CC75FB"/>
    <w:rsid w:val="00CC760B"/>
    <w:rsid w:val="00CC765C"/>
    <w:rsid w:val="00CC770C"/>
    <w:rsid w:val="00CC7975"/>
    <w:rsid w:val="00CC7B6A"/>
    <w:rsid w:val="00CC7B9E"/>
    <w:rsid w:val="00CC7C6C"/>
    <w:rsid w:val="00CC7F42"/>
    <w:rsid w:val="00CD039E"/>
    <w:rsid w:val="00CD0467"/>
    <w:rsid w:val="00CD04DE"/>
    <w:rsid w:val="00CD0627"/>
    <w:rsid w:val="00CD0702"/>
    <w:rsid w:val="00CD0B1F"/>
    <w:rsid w:val="00CD0B30"/>
    <w:rsid w:val="00CD0F82"/>
    <w:rsid w:val="00CD0FCC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1EF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2C8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FF"/>
    <w:rsid w:val="00CD7014"/>
    <w:rsid w:val="00CD70D6"/>
    <w:rsid w:val="00CD71D6"/>
    <w:rsid w:val="00CD7337"/>
    <w:rsid w:val="00CD738A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557"/>
    <w:rsid w:val="00CE0624"/>
    <w:rsid w:val="00CE0688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3B7"/>
    <w:rsid w:val="00CE178B"/>
    <w:rsid w:val="00CE1943"/>
    <w:rsid w:val="00CE19B8"/>
    <w:rsid w:val="00CE1A3E"/>
    <w:rsid w:val="00CE1CC4"/>
    <w:rsid w:val="00CE1DA8"/>
    <w:rsid w:val="00CE1DEB"/>
    <w:rsid w:val="00CE1E22"/>
    <w:rsid w:val="00CE1EAA"/>
    <w:rsid w:val="00CE2047"/>
    <w:rsid w:val="00CE2118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2E0"/>
    <w:rsid w:val="00CE3424"/>
    <w:rsid w:val="00CE359F"/>
    <w:rsid w:val="00CE3772"/>
    <w:rsid w:val="00CE37FE"/>
    <w:rsid w:val="00CE3B87"/>
    <w:rsid w:val="00CE3BF0"/>
    <w:rsid w:val="00CE3DFE"/>
    <w:rsid w:val="00CE4108"/>
    <w:rsid w:val="00CE4118"/>
    <w:rsid w:val="00CE46EF"/>
    <w:rsid w:val="00CE4956"/>
    <w:rsid w:val="00CE4C07"/>
    <w:rsid w:val="00CE4CAE"/>
    <w:rsid w:val="00CE4DBA"/>
    <w:rsid w:val="00CE4DCA"/>
    <w:rsid w:val="00CE4F01"/>
    <w:rsid w:val="00CE51BC"/>
    <w:rsid w:val="00CE5308"/>
    <w:rsid w:val="00CE57E8"/>
    <w:rsid w:val="00CE5880"/>
    <w:rsid w:val="00CE5A7E"/>
    <w:rsid w:val="00CE5BAC"/>
    <w:rsid w:val="00CE5CBE"/>
    <w:rsid w:val="00CE5D3F"/>
    <w:rsid w:val="00CE5E5C"/>
    <w:rsid w:val="00CE61AA"/>
    <w:rsid w:val="00CE6586"/>
    <w:rsid w:val="00CE682B"/>
    <w:rsid w:val="00CE6911"/>
    <w:rsid w:val="00CE6E6B"/>
    <w:rsid w:val="00CE72CF"/>
    <w:rsid w:val="00CE72E3"/>
    <w:rsid w:val="00CE72F1"/>
    <w:rsid w:val="00CE7322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1D74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4E42"/>
    <w:rsid w:val="00CF5049"/>
    <w:rsid w:val="00CF5062"/>
    <w:rsid w:val="00CF5419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DC4"/>
    <w:rsid w:val="00CF5F66"/>
    <w:rsid w:val="00CF6085"/>
    <w:rsid w:val="00CF6370"/>
    <w:rsid w:val="00CF63BC"/>
    <w:rsid w:val="00CF641C"/>
    <w:rsid w:val="00CF65AA"/>
    <w:rsid w:val="00CF6948"/>
    <w:rsid w:val="00CF698A"/>
    <w:rsid w:val="00CF6B55"/>
    <w:rsid w:val="00CF6E35"/>
    <w:rsid w:val="00CF6E53"/>
    <w:rsid w:val="00CF6FDA"/>
    <w:rsid w:val="00CF7025"/>
    <w:rsid w:val="00CF703D"/>
    <w:rsid w:val="00CF7077"/>
    <w:rsid w:val="00CF71A9"/>
    <w:rsid w:val="00CF71DA"/>
    <w:rsid w:val="00CF7291"/>
    <w:rsid w:val="00CF72C1"/>
    <w:rsid w:val="00CF7920"/>
    <w:rsid w:val="00CF7DDB"/>
    <w:rsid w:val="00CF7FC7"/>
    <w:rsid w:val="00D000E7"/>
    <w:rsid w:val="00D001B4"/>
    <w:rsid w:val="00D001DA"/>
    <w:rsid w:val="00D001F3"/>
    <w:rsid w:val="00D0023C"/>
    <w:rsid w:val="00D002AA"/>
    <w:rsid w:val="00D002C6"/>
    <w:rsid w:val="00D002E0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68"/>
    <w:rsid w:val="00D02B2F"/>
    <w:rsid w:val="00D02B45"/>
    <w:rsid w:val="00D02E28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64E"/>
    <w:rsid w:val="00D039E1"/>
    <w:rsid w:val="00D03B65"/>
    <w:rsid w:val="00D0403B"/>
    <w:rsid w:val="00D044CF"/>
    <w:rsid w:val="00D047DB"/>
    <w:rsid w:val="00D04800"/>
    <w:rsid w:val="00D04C74"/>
    <w:rsid w:val="00D04EFD"/>
    <w:rsid w:val="00D05163"/>
    <w:rsid w:val="00D05241"/>
    <w:rsid w:val="00D05531"/>
    <w:rsid w:val="00D056EC"/>
    <w:rsid w:val="00D0576C"/>
    <w:rsid w:val="00D057D4"/>
    <w:rsid w:val="00D05B08"/>
    <w:rsid w:val="00D05BD7"/>
    <w:rsid w:val="00D05BF9"/>
    <w:rsid w:val="00D05DD4"/>
    <w:rsid w:val="00D05E62"/>
    <w:rsid w:val="00D05FFD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A5B"/>
    <w:rsid w:val="00D07ADD"/>
    <w:rsid w:val="00D07BFA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AA9"/>
    <w:rsid w:val="00D11CE2"/>
    <w:rsid w:val="00D11D63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A6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710"/>
    <w:rsid w:val="00D1482C"/>
    <w:rsid w:val="00D149E6"/>
    <w:rsid w:val="00D14C8C"/>
    <w:rsid w:val="00D14CE4"/>
    <w:rsid w:val="00D14F11"/>
    <w:rsid w:val="00D14F34"/>
    <w:rsid w:val="00D150FC"/>
    <w:rsid w:val="00D151A8"/>
    <w:rsid w:val="00D151FD"/>
    <w:rsid w:val="00D1532A"/>
    <w:rsid w:val="00D155AF"/>
    <w:rsid w:val="00D157D5"/>
    <w:rsid w:val="00D1585C"/>
    <w:rsid w:val="00D15AD0"/>
    <w:rsid w:val="00D15BA8"/>
    <w:rsid w:val="00D16001"/>
    <w:rsid w:val="00D1607B"/>
    <w:rsid w:val="00D160AA"/>
    <w:rsid w:val="00D16534"/>
    <w:rsid w:val="00D165FE"/>
    <w:rsid w:val="00D167F3"/>
    <w:rsid w:val="00D16D7C"/>
    <w:rsid w:val="00D16DCF"/>
    <w:rsid w:val="00D17140"/>
    <w:rsid w:val="00D17292"/>
    <w:rsid w:val="00D17348"/>
    <w:rsid w:val="00D175A4"/>
    <w:rsid w:val="00D1788F"/>
    <w:rsid w:val="00D178A2"/>
    <w:rsid w:val="00D17AA3"/>
    <w:rsid w:val="00D17AE3"/>
    <w:rsid w:val="00D17B46"/>
    <w:rsid w:val="00D17D27"/>
    <w:rsid w:val="00D2000B"/>
    <w:rsid w:val="00D20184"/>
    <w:rsid w:val="00D203FB"/>
    <w:rsid w:val="00D2040F"/>
    <w:rsid w:val="00D204A5"/>
    <w:rsid w:val="00D2088C"/>
    <w:rsid w:val="00D208B1"/>
    <w:rsid w:val="00D209F2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70F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7D5"/>
    <w:rsid w:val="00D2591D"/>
    <w:rsid w:val="00D259C5"/>
    <w:rsid w:val="00D25B61"/>
    <w:rsid w:val="00D25E9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DAF"/>
    <w:rsid w:val="00D27F12"/>
    <w:rsid w:val="00D30050"/>
    <w:rsid w:val="00D30348"/>
    <w:rsid w:val="00D30663"/>
    <w:rsid w:val="00D306DC"/>
    <w:rsid w:val="00D307A7"/>
    <w:rsid w:val="00D308E1"/>
    <w:rsid w:val="00D308F0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2F0"/>
    <w:rsid w:val="00D31306"/>
    <w:rsid w:val="00D3138C"/>
    <w:rsid w:val="00D3145B"/>
    <w:rsid w:val="00D31515"/>
    <w:rsid w:val="00D31552"/>
    <w:rsid w:val="00D315BE"/>
    <w:rsid w:val="00D315D2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ED"/>
    <w:rsid w:val="00D32300"/>
    <w:rsid w:val="00D32313"/>
    <w:rsid w:val="00D3237D"/>
    <w:rsid w:val="00D325F0"/>
    <w:rsid w:val="00D32608"/>
    <w:rsid w:val="00D32842"/>
    <w:rsid w:val="00D3289D"/>
    <w:rsid w:val="00D32AFD"/>
    <w:rsid w:val="00D32C0E"/>
    <w:rsid w:val="00D32EB2"/>
    <w:rsid w:val="00D33059"/>
    <w:rsid w:val="00D331CA"/>
    <w:rsid w:val="00D3321F"/>
    <w:rsid w:val="00D33618"/>
    <w:rsid w:val="00D33741"/>
    <w:rsid w:val="00D33761"/>
    <w:rsid w:val="00D337B7"/>
    <w:rsid w:val="00D33904"/>
    <w:rsid w:val="00D33A7A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E3E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B96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7BF"/>
    <w:rsid w:val="00D408A0"/>
    <w:rsid w:val="00D40B74"/>
    <w:rsid w:val="00D40DBE"/>
    <w:rsid w:val="00D40E4A"/>
    <w:rsid w:val="00D40EB9"/>
    <w:rsid w:val="00D40FCB"/>
    <w:rsid w:val="00D4189F"/>
    <w:rsid w:val="00D418E8"/>
    <w:rsid w:val="00D41A18"/>
    <w:rsid w:val="00D41AEC"/>
    <w:rsid w:val="00D420ED"/>
    <w:rsid w:val="00D42300"/>
    <w:rsid w:val="00D4231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998"/>
    <w:rsid w:val="00D43B25"/>
    <w:rsid w:val="00D43BCA"/>
    <w:rsid w:val="00D43C91"/>
    <w:rsid w:val="00D43DDA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95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DE4"/>
    <w:rsid w:val="00D46F80"/>
    <w:rsid w:val="00D4704F"/>
    <w:rsid w:val="00D474ED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058"/>
    <w:rsid w:val="00D50247"/>
    <w:rsid w:val="00D5024E"/>
    <w:rsid w:val="00D502DB"/>
    <w:rsid w:val="00D505AD"/>
    <w:rsid w:val="00D50656"/>
    <w:rsid w:val="00D50740"/>
    <w:rsid w:val="00D50BA6"/>
    <w:rsid w:val="00D50BAC"/>
    <w:rsid w:val="00D50C86"/>
    <w:rsid w:val="00D50CAE"/>
    <w:rsid w:val="00D50EDE"/>
    <w:rsid w:val="00D50F50"/>
    <w:rsid w:val="00D51005"/>
    <w:rsid w:val="00D51074"/>
    <w:rsid w:val="00D51079"/>
    <w:rsid w:val="00D510F6"/>
    <w:rsid w:val="00D51221"/>
    <w:rsid w:val="00D51310"/>
    <w:rsid w:val="00D514F2"/>
    <w:rsid w:val="00D51595"/>
    <w:rsid w:val="00D51710"/>
    <w:rsid w:val="00D51B9E"/>
    <w:rsid w:val="00D51DA8"/>
    <w:rsid w:val="00D51E4F"/>
    <w:rsid w:val="00D520EE"/>
    <w:rsid w:val="00D522CB"/>
    <w:rsid w:val="00D5240A"/>
    <w:rsid w:val="00D527AC"/>
    <w:rsid w:val="00D528C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9B4"/>
    <w:rsid w:val="00D549E0"/>
    <w:rsid w:val="00D54A5D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A94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6FB2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810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009"/>
    <w:rsid w:val="00D625B5"/>
    <w:rsid w:val="00D62AEA"/>
    <w:rsid w:val="00D62B89"/>
    <w:rsid w:val="00D62C16"/>
    <w:rsid w:val="00D62DC2"/>
    <w:rsid w:val="00D62E87"/>
    <w:rsid w:val="00D62F2A"/>
    <w:rsid w:val="00D630A2"/>
    <w:rsid w:val="00D631BC"/>
    <w:rsid w:val="00D634C0"/>
    <w:rsid w:val="00D636E5"/>
    <w:rsid w:val="00D638C8"/>
    <w:rsid w:val="00D63959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858"/>
    <w:rsid w:val="00D648B3"/>
    <w:rsid w:val="00D648BE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5FE2"/>
    <w:rsid w:val="00D666BD"/>
    <w:rsid w:val="00D6680A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D25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2EC9"/>
    <w:rsid w:val="00D7302A"/>
    <w:rsid w:val="00D73163"/>
    <w:rsid w:val="00D731D1"/>
    <w:rsid w:val="00D7348A"/>
    <w:rsid w:val="00D735A6"/>
    <w:rsid w:val="00D735E9"/>
    <w:rsid w:val="00D73602"/>
    <w:rsid w:val="00D73612"/>
    <w:rsid w:val="00D736B1"/>
    <w:rsid w:val="00D73AD5"/>
    <w:rsid w:val="00D73B74"/>
    <w:rsid w:val="00D73C50"/>
    <w:rsid w:val="00D73C91"/>
    <w:rsid w:val="00D73EBA"/>
    <w:rsid w:val="00D73FC7"/>
    <w:rsid w:val="00D74020"/>
    <w:rsid w:val="00D7420B"/>
    <w:rsid w:val="00D742FA"/>
    <w:rsid w:val="00D743B6"/>
    <w:rsid w:val="00D7456B"/>
    <w:rsid w:val="00D7468C"/>
    <w:rsid w:val="00D749F1"/>
    <w:rsid w:val="00D74AB1"/>
    <w:rsid w:val="00D74ADE"/>
    <w:rsid w:val="00D74B4E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636"/>
    <w:rsid w:val="00D77ADB"/>
    <w:rsid w:val="00D77B19"/>
    <w:rsid w:val="00D77F4A"/>
    <w:rsid w:val="00D77FEE"/>
    <w:rsid w:val="00D80024"/>
    <w:rsid w:val="00D8009C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1F9F"/>
    <w:rsid w:val="00D820F2"/>
    <w:rsid w:val="00D82173"/>
    <w:rsid w:val="00D824CD"/>
    <w:rsid w:val="00D82546"/>
    <w:rsid w:val="00D8298B"/>
    <w:rsid w:val="00D82C55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7F9"/>
    <w:rsid w:val="00D8493D"/>
    <w:rsid w:val="00D8498A"/>
    <w:rsid w:val="00D849B2"/>
    <w:rsid w:val="00D84B60"/>
    <w:rsid w:val="00D84C0F"/>
    <w:rsid w:val="00D84C87"/>
    <w:rsid w:val="00D84D14"/>
    <w:rsid w:val="00D84F81"/>
    <w:rsid w:val="00D8511D"/>
    <w:rsid w:val="00D851E8"/>
    <w:rsid w:val="00D8526B"/>
    <w:rsid w:val="00D85405"/>
    <w:rsid w:val="00D85464"/>
    <w:rsid w:val="00D8547F"/>
    <w:rsid w:val="00D85B97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02"/>
    <w:rsid w:val="00D86613"/>
    <w:rsid w:val="00D86626"/>
    <w:rsid w:val="00D8674E"/>
    <w:rsid w:val="00D86837"/>
    <w:rsid w:val="00D868F9"/>
    <w:rsid w:val="00D86941"/>
    <w:rsid w:val="00D86D81"/>
    <w:rsid w:val="00D86F2D"/>
    <w:rsid w:val="00D871C9"/>
    <w:rsid w:val="00D871D6"/>
    <w:rsid w:val="00D8727B"/>
    <w:rsid w:val="00D874AA"/>
    <w:rsid w:val="00D874D4"/>
    <w:rsid w:val="00D87598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AB1"/>
    <w:rsid w:val="00D90D61"/>
    <w:rsid w:val="00D90E48"/>
    <w:rsid w:val="00D90FA3"/>
    <w:rsid w:val="00D910B9"/>
    <w:rsid w:val="00D912A1"/>
    <w:rsid w:val="00D91324"/>
    <w:rsid w:val="00D915DB"/>
    <w:rsid w:val="00D9182F"/>
    <w:rsid w:val="00D91972"/>
    <w:rsid w:val="00D9199F"/>
    <w:rsid w:val="00D91A80"/>
    <w:rsid w:val="00D91CE0"/>
    <w:rsid w:val="00D91EBA"/>
    <w:rsid w:val="00D91FD9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F71"/>
    <w:rsid w:val="00D94134"/>
    <w:rsid w:val="00D941FF"/>
    <w:rsid w:val="00D9424B"/>
    <w:rsid w:val="00D9437B"/>
    <w:rsid w:val="00D9437E"/>
    <w:rsid w:val="00D9458A"/>
    <w:rsid w:val="00D945C5"/>
    <w:rsid w:val="00D946AF"/>
    <w:rsid w:val="00D949F7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00B"/>
    <w:rsid w:val="00D96351"/>
    <w:rsid w:val="00D96558"/>
    <w:rsid w:val="00D96713"/>
    <w:rsid w:val="00D968E8"/>
    <w:rsid w:val="00D969CC"/>
    <w:rsid w:val="00D969DF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11F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4FF"/>
    <w:rsid w:val="00DA16B0"/>
    <w:rsid w:val="00DA17B1"/>
    <w:rsid w:val="00DA17EE"/>
    <w:rsid w:val="00DA194B"/>
    <w:rsid w:val="00DA1BCC"/>
    <w:rsid w:val="00DA1BE5"/>
    <w:rsid w:val="00DA1C84"/>
    <w:rsid w:val="00DA1C96"/>
    <w:rsid w:val="00DA1CE9"/>
    <w:rsid w:val="00DA1E8A"/>
    <w:rsid w:val="00DA2005"/>
    <w:rsid w:val="00DA216F"/>
    <w:rsid w:val="00DA22A2"/>
    <w:rsid w:val="00DA22B5"/>
    <w:rsid w:val="00DA24CF"/>
    <w:rsid w:val="00DA2563"/>
    <w:rsid w:val="00DA2673"/>
    <w:rsid w:val="00DA2748"/>
    <w:rsid w:val="00DA2825"/>
    <w:rsid w:val="00DA2BA7"/>
    <w:rsid w:val="00DA2D51"/>
    <w:rsid w:val="00DA2D64"/>
    <w:rsid w:val="00DA305D"/>
    <w:rsid w:val="00DA3235"/>
    <w:rsid w:val="00DA3331"/>
    <w:rsid w:val="00DA349A"/>
    <w:rsid w:val="00DA3911"/>
    <w:rsid w:val="00DA3A49"/>
    <w:rsid w:val="00DA3AE7"/>
    <w:rsid w:val="00DA3CCB"/>
    <w:rsid w:val="00DA3F2D"/>
    <w:rsid w:val="00DA4430"/>
    <w:rsid w:val="00DA448F"/>
    <w:rsid w:val="00DA4651"/>
    <w:rsid w:val="00DA497E"/>
    <w:rsid w:val="00DA49C8"/>
    <w:rsid w:val="00DA4AA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2DD"/>
    <w:rsid w:val="00DA53E0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74F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4F3"/>
    <w:rsid w:val="00DB15E7"/>
    <w:rsid w:val="00DB171D"/>
    <w:rsid w:val="00DB1776"/>
    <w:rsid w:val="00DB17A4"/>
    <w:rsid w:val="00DB1863"/>
    <w:rsid w:val="00DB1995"/>
    <w:rsid w:val="00DB1A61"/>
    <w:rsid w:val="00DB1B15"/>
    <w:rsid w:val="00DB1BF8"/>
    <w:rsid w:val="00DB1CC5"/>
    <w:rsid w:val="00DB1E6D"/>
    <w:rsid w:val="00DB1ED5"/>
    <w:rsid w:val="00DB1EF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1A"/>
    <w:rsid w:val="00DB36AD"/>
    <w:rsid w:val="00DB38E8"/>
    <w:rsid w:val="00DB3929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7E5"/>
    <w:rsid w:val="00DB580A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84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9B2"/>
    <w:rsid w:val="00DB7B0A"/>
    <w:rsid w:val="00DB7B69"/>
    <w:rsid w:val="00DB7B7F"/>
    <w:rsid w:val="00DB7D04"/>
    <w:rsid w:val="00DB7ED0"/>
    <w:rsid w:val="00DC032B"/>
    <w:rsid w:val="00DC0367"/>
    <w:rsid w:val="00DC03DD"/>
    <w:rsid w:val="00DC05A7"/>
    <w:rsid w:val="00DC0706"/>
    <w:rsid w:val="00DC0A65"/>
    <w:rsid w:val="00DC0C5C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BDB"/>
    <w:rsid w:val="00DC2F4D"/>
    <w:rsid w:val="00DC2FEB"/>
    <w:rsid w:val="00DC31C4"/>
    <w:rsid w:val="00DC3621"/>
    <w:rsid w:val="00DC3690"/>
    <w:rsid w:val="00DC37B0"/>
    <w:rsid w:val="00DC38A0"/>
    <w:rsid w:val="00DC3972"/>
    <w:rsid w:val="00DC3999"/>
    <w:rsid w:val="00DC39E0"/>
    <w:rsid w:val="00DC3CE9"/>
    <w:rsid w:val="00DC3E23"/>
    <w:rsid w:val="00DC3F11"/>
    <w:rsid w:val="00DC4077"/>
    <w:rsid w:val="00DC4089"/>
    <w:rsid w:val="00DC4108"/>
    <w:rsid w:val="00DC46A5"/>
    <w:rsid w:val="00DC46C8"/>
    <w:rsid w:val="00DC46EF"/>
    <w:rsid w:val="00DC4704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92B"/>
    <w:rsid w:val="00DC5A18"/>
    <w:rsid w:val="00DC5B58"/>
    <w:rsid w:val="00DC5BB9"/>
    <w:rsid w:val="00DC5E47"/>
    <w:rsid w:val="00DC5F84"/>
    <w:rsid w:val="00DC625D"/>
    <w:rsid w:val="00DC62CA"/>
    <w:rsid w:val="00DC6569"/>
    <w:rsid w:val="00DC65D6"/>
    <w:rsid w:val="00DC66B2"/>
    <w:rsid w:val="00DC66B6"/>
    <w:rsid w:val="00DC690B"/>
    <w:rsid w:val="00DC69FD"/>
    <w:rsid w:val="00DC6A09"/>
    <w:rsid w:val="00DC6BFC"/>
    <w:rsid w:val="00DC6C06"/>
    <w:rsid w:val="00DC6C0B"/>
    <w:rsid w:val="00DC6EC1"/>
    <w:rsid w:val="00DC6ED0"/>
    <w:rsid w:val="00DC701A"/>
    <w:rsid w:val="00DC71A9"/>
    <w:rsid w:val="00DC737B"/>
    <w:rsid w:val="00DC74ED"/>
    <w:rsid w:val="00DC7616"/>
    <w:rsid w:val="00DC7696"/>
    <w:rsid w:val="00DC77C8"/>
    <w:rsid w:val="00DC7900"/>
    <w:rsid w:val="00DC7970"/>
    <w:rsid w:val="00DC7A5E"/>
    <w:rsid w:val="00DC7B60"/>
    <w:rsid w:val="00DC7C3D"/>
    <w:rsid w:val="00DC7CE2"/>
    <w:rsid w:val="00DC7E7B"/>
    <w:rsid w:val="00DC7EF3"/>
    <w:rsid w:val="00DC7F2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0BD"/>
    <w:rsid w:val="00DD1171"/>
    <w:rsid w:val="00DD12A3"/>
    <w:rsid w:val="00DD1602"/>
    <w:rsid w:val="00DD16B2"/>
    <w:rsid w:val="00DD17F0"/>
    <w:rsid w:val="00DD18BC"/>
    <w:rsid w:val="00DD1952"/>
    <w:rsid w:val="00DD1A0B"/>
    <w:rsid w:val="00DD1A7E"/>
    <w:rsid w:val="00DD1AD4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5D"/>
    <w:rsid w:val="00DD2F9F"/>
    <w:rsid w:val="00DD312B"/>
    <w:rsid w:val="00DD3321"/>
    <w:rsid w:val="00DD3337"/>
    <w:rsid w:val="00DD3396"/>
    <w:rsid w:val="00DD3481"/>
    <w:rsid w:val="00DD3831"/>
    <w:rsid w:val="00DD38FF"/>
    <w:rsid w:val="00DD391D"/>
    <w:rsid w:val="00DD3941"/>
    <w:rsid w:val="00DD3C28"/>
    <w:rsid w:val="00DD3C3D"/>
    <w:rsid w:val="00DD3C52"/>
    <w:rsid w:val="00DD3CCA"/>
    <w:rsid w:val="00DD449A"/>
    <w:rsid w:val="00DD4878"/>
    <w:rsid w:val="00DD4F72"/>
    <w:rsid w:val="00DD50E2"/>
    <w:rsid w:val="00DD519E"/>
    <w:rsid w:val="00DD535B"/>
    <w:rsid w:val="00DD53A4"/>
    <w:rsid w:val="00DD5426"/>
    <w:rsid w:val="00DD554F"/>
    <w:rsid w:val="00DD55FE"/>
    <w:rsid w:val="00DD5B66"/>
    <w:rsid w:val="00DD5B8B"/>
    <w:rsid w:val="00DD5F3B"/>
    <w:rsid w:val="00DD5F53"/>
    <w:rsid w:val="00DD5FB1"/>
    <w:rsid w:val="00DD62AB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2FF"/>
    <w:rsid w:val="00DD73C0"/>
    <w:rsid w:val="00DD73D1"/>
    <w:rsid w:val="00DD74D0"/>
    <w:rsid w:val="00DD7626"/>
    <w:rsid w:val="00DD7670"/>
    <w:rsid w:val="00DD77BA"/>
    <w:rsid w:val="00DD785A"/>
    <w:rsid w:val="00DD7977"/>
    <w:rsid w:val="00DD7A77"/>
    <w:rsid w:val="00DD7AA6"/>
    <w:rsid w:val="00DD7BFC"/>
    <w:rsid w:val="00DD7C42"/>
    <w:rsid w:val="00DE00F1"/>
    <w:rsid w:val="00DE01C4"/>
    <w:rsid w:val="00DE03D8"/>
    <w:rsid w:val="00DE05B3"/>
    <w:rsid w:val="00DE062B"/>
    <w:rsid w:val="00DE0B55"/>
    <w:rsid w:val="00DE0C2D"/>
    <w:rsid w:val="00DE1157"/>
    <w:rsid w:val="00DE1342"/>
    <w:rsid w:val="00DE1357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B64"/>
    <w:rsid w:val="00DE2BC2"/>
    <w:rsid w:val="00DE2C44"/>
    <w:rsid w:val="00DE2D57"/>
    <w:rsid w:val="00DE2DA0"/>
    <w:rsid w:val="00DE2F65"/>
    <w:rsid w:val="00DE302D"/>
    <w:rsid w:val="00DE365C"/>
    <w:rsid w:val="00DE3707"/>
    <w:rsid w:val="00DE3856"/>
    <w:rsid w:val="00DE3880"/>
    <w:rsid w:val="00DE3C9F"/>
    <w:rsid w:val="00DE3EA6"/>
    <w:rsid w:val="00DE4163"/>
    <w:rsid w:val="00DE41EA"/>
    <w:rsid w:val="00DE423E"/>
    <w:rsid w:val="00DE42A7"/>
    <w:rsid w:val="00DE4535"/>
    <w:rsid w:val="00DE45CB"/>
    <w:rsid w:val="00DE4B1C"/>
    <w:rsid w:val="00DE4D8D"/>
    <w:rsid w:val="00DE4E5C"/>
    <w:rsid w:val="00DE4EDE"/>
    <w:rsid w:val="00DE4F06"/>
    <w:rsid w:val="00DE4F4B"/>
    <w:rsid w:val="00DE4FD4"/>
    <w:rsid w:val="00DE528A"/>
    <w:rsid w:val="00DE549E"/>
    <w:rsid w:val="00DE54A2"/>
    <w:rsid w:val="00DE54DA"/>
    <w:rsid w:val="00DE554C"/>
    <w:rsid w:val="00DE55EB"/>
    <w:rsid w:val="00DE5A84"/>
    <w:rsid w:val="00DE5B08"/>
    <w:rsid w:val="00DE5B65"/>
    <w:rsid w:val="00DE5CE9"/>
    <w:rsid w:val="00DE5D9F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63B"/>
    <w:rsid w:val="00DE79C9"/>
    <w:rsid w:val="00DE7BB8"/>
    <w:rsid w:val="00DE7C0F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398"/>
    <w:rsid w:val="00DF0402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5D7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4D7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3BD"/>
    <w:rsid w:val="00DF5433"/>
    <w:rsid w:val="00DF579F"/>
    <w:rsid w:val="00DF596B"/>
    <w:rsid w:val="00DF59A3"/>
    <w:rsid w:val="00DF5A3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55F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B8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08"/>
    <w:rsid w:val="00E00AEE"/>
    <w:rsid w:val="00E00BC1"/>
    <w:rsid w:val="00E00BEC"/>
    <w:rsid w:val="00E00C1E"/>
    <w:rsid w:val="00E00D45"/>
    <w:rsid w:val="00E00FD8"/>
    <w:rsid w:val="00E01012"/>
    <w:rsid w:val="00E01117"/>
    <w:rsid w:val="00E0122B"/>
    <w:rsid w:val="00E01335"/>
    <w:rsid w:val="00E013AF"/>
    <w:rsid w:val="00E013D1"/>
    <w:rsid w:val="00E017EB"/>
    <w:rsid w:val="00E01936"/>
    <w:rsid w:val="00E01B09"/>
    <w:rsid w:val="00E01BE6"/>
    <w:rsid w:val="00E01DAE"/>
    <w:rsid w:val="00E01F11"/>
    <w:rsid w:val="00E0200D"/>
    <w:rsid w:val="00E02049"/>
    <w:rsid w:val="00E02158"/>
    <w:rsid w:val="00E02192"/>
    <w:rsid w:val="00E02194"/>
    <w:rsid w:val="00E02385"/>
    <w:rsid w:val="00E02432"/>
    <w:rsid w:val="00E0253E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B4B"/>
    <w:rsid w:val="00E03EE6"/>
    <w:rsid w:val="00E0425E"/>
    <w:rsid w:val="00E043E1"/>
    <w:rsid w:val="00E04624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8D2"/>
    <w:rsid w:val="00E05A4C"/>
    <w:rsid w:val="00E05B68"/>
    <w:rsid w:val="00E05D00"/>
    <w:rsid w:val="00E05D16"/>
    <w:rsid w:val="00E05DFD"/>
    <w:rsid w:val="00E0613C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913"/>
    <w:rsid w:val="00E07A34"/>
    <w:rsid w:val="00E07C2F"/>
    <w:rsid w:val="00E07EDA"/>
    <w:rsid w:val="00E07F39"/>
    <w:rsid w:val="00E100AF"/>
    <w:rsid w:val="00E101F2"/>
    <w:rsid w:val="00E10370"/>
    <w:rsid w:val="00E1075B"/>
    <w:rsid w:val="00E1079E"/>
    <w:rsid w:val="00E107A3"/>
    <w:rsid w:val="00E10803"/>
    <w:rsid w:val="00E10C59"/>
    <w:rsid w:val="00E10EC7"/>
    <w:rsid w:val="00E11086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3FA"/>
    <w:rsid w:val="00E135EC"/>
    <w:rsid w:val="00E137E3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661"/>
    <w:rsid w:val="00E158DC"/>
    <w:rsid w:val="00E15B5A"/>
    <w:rsid w:val="00E15D47"/>
    <w:rsid w:val="00E15DE2"/>
    <w:rsid w:val="00E15E68"/>
    <w:rsid w:val="00E160F3"/>
    <w:rsid w:val="00E1686E"/>
    <w:rsid w:val="00E16966"/>
    <w:rsid w:val="00E16972"/>
    <w:rsid w:val="00E1697B"/>
    <w:rsid w:val="00E16A88"/>
    <w:rsid w:val="00E17048"/>
    <w:rsid w:val="00E170F8"/>
    <w:rsid w:val="00E17300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90"/>
    <w:rsid w:val="00E17FBC"/>
    <w:rsid w:val="00E20066"/>
    <w:rsid w:val="00E2006F"/>
    <w:rsid w:val="00E202A4"/>
    <w:rsid w:val="00E20363"/>
    <w:rsid w:val="00E20882"/>
    <w:rsid w:val="00E20A74"/>
    <w:rsid w:val="00E20CD0"/>
    <w:rsid w:val="00E20E35"/>
    <w:rsid w:val="00E20F28"/>
    <w:rsid w:val="00E21189"/>
    <w:rsid w:val="00E21292"/>
    <w:rsid w:val="00E21421"/>
    <w:rsid w:val="00E2148F"/>
    <w:rsid w:val="00E2152F"/>
    <w:rsid w:val="00E217E2"/>
    <w:rsid w:val="00E21805"/>
    <w:rsid w:val="00E218FF"/>
    <w:rsid w:val="00E21C4B"/>
    <w:rsid w:val="00E221C5"/>
    <w:rsid w:val="00E2242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747"/>
    <w:rsid w:val="00E23970"/>
    <w:rsid w:val="00E23978"/>
    <w:rsid w:val="00E239E0"/>
    <w:rsid w:val="00E239F9"/>
    <w:rsid w:val="00E23C3E"/>
    <w:rsid w:val="00E23CA1"/>
    <w:rsid w:val="00E23E2B"/>
    <w:rsid w:val="00E24228"/>
    <w:rsid w:val="00E242D9"/>
    <w:rsid w:val="00E243D1"/>
    <w:rsid w:val="00E245BC"/>
    <w:rsid w:val="00E247F7"/>
    <w:rsid w:val="00E2484D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925"/>
    <w:rsid w:val="00E25AD5"/>
    <w:rsid w:val="00E25C67"/>
    <w:rsid w:val="00E25D64"/>
    <w:rsid w:val="00E25EE5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0F0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7EE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E13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222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1E5"/>
    <w:rsid w:val="00E41202"/>
    <w:rsid w:val="00E4127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C0"/>
    <w:rsid w:val="00E42AB0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C64"/>
    <w:rsid w:val="00E43E11"/>
    <w:rsid w:val="00E43F30"/>
    <w:rsid w:val="00E44055"/>
    <w:rsid w:val="00E440BB"/>
    <w:rsid w:val="00E44139"/>
    <w:rsid w:val="00E4435C"/>
    <w:rsid w:val="00E443CD"/>
    <w:rsid w:val="00E4459C"/>
    <w:rsid w:val="00E4459F"/>
    <w:rsid w:val="00E44642"/>
    <w:rsid w:val="00E446CE"/>
    <w:rsid w:val="00E44D5E"/>
    <w:rsid w:val="00E44DB5"/>
    <w:rsid w:val="00E44F56"/>
    <w:rsid w:val="00E4565E"/>
    <w:rsid w:val="00E45675"/>
    <w:rsid w:val="00E45796"/>
    <w:rsid w:val="00E45872"/>
    <w:rsid w:val="00E45B16"/>
    <w:rsid w:val="00E45C2A"/>
    <w:rsid w:val="00E45C36"/>
    <w:rsid w:val="00E45C59"/>
    <w:rsid w:val="00E45CCD"/>
    <w:rsid w:val="00E45FA3"/>
    <w:rsid w:val="00E46032"/>
    <w:rsid w:val="00E4605E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50B"/>
    <w:rsid w:val="00E4775C"/>
    <w:rsid w:val="00E4798F"/>
    <w:rsid w:val="00E479B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771"/>
    <w:rsid w:val="00E50C15"/>
    <w:rsid w:val="00E50C8C"/>
    <w:rsid w:val="00E50DE7"/>
    <w:rsid w:val="00E51169"/>
    <w:rsid w:val="00E51504"/>
    <w:rsid w:val="00E516F5"/>
    <w:rsid w:val="00E51891"/>
    <w:rsid w:val="00E5194D"/>
    <w:rsid w:val="00E51AB3"/>
    <w:rsid w:val="00E51D42"/>
    <w:rsid w:val="00E51D8E"/>
    <w:rsid w:val="00E51D96"/>
    <w:rsid w:val="00E51DDD"/>
    <w:rsid w:val="00E51E2A"/>
    <w:rsid w:val="00E51F6D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3E4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564"/>
    <w:rsid w:val="00E55847"/>
    <w:rsid w:val="00E55D20"/>
    <w:rsid w:val="00E55D22"/>
    <w:rsid w:val="00E55F7A"/>
    <w:rsid w:val="00E562BB"/>
    <w:rsid w:val="00E5648F"/>
    <w:rsid w:val="00E564AB"/>
    <w:rsid w:val="00E5658E"/>
    <w:rsid w:val="00E566FE"/>
    <w:rsid w:val="00E56928"/>
    <w:rsid w:val="00E56A16"/>
    <w:rsid w:val="00E56AA4"/>
    <w:rsid w:val="00E56ABC"/>
    <w:rsid w:val="00E56AFC"/>
    <w:rsid w:val="00E56B2D"/>
    <w:rsid w:val="00E56FCA"/>
    <w:rsid w:val="00E573CD"/>
    <w:rsid w:val="00E5760B"/>
    <w:rsid w:val="00E57A13"/>
    <w:rsid w:val="00E57AD8"/>
    <w:rsid w:val="00E57FAF"/>
    <w:rsid w:val="00E57FEA"/>
    <w:rsid w:val="00E60066"/>
    <w:rsid w:val="00E6009A"/>
    <w:rsid w:val="00E601B2"/>
    <w:rsid w:val="00E601E4"/>
    <w:rsid w:val="00E603A7"/>
    <w:rsid w:val="00E603C0"/>
    <w:rsid w:val="00E60752"/>
    <w:rsid w:val="00E60859"/>
    <w:rsid w:val="00E60966"/>
    <w:rsid w:val="00E60A4C"/>
    <w:rsid w:val="00E60B05"/>
    <w:rsid w:val="00E60CCB"/>
    <w:rsid w:val="00E60D30"/>
    <w:rsid w:val="00E61069"/>
    <w:rsid w:val="00E610A5"/>
    <w:rsid w:val="00E6117A"/>
    <w:rsid w:val="00E6119C"/>
    <w:rsid w:val="00E61239"/>
    <w:rsid w:val="00E612CC"/>
    <w:rsid w:val="00E612D9"/>
    <w:rsid w:val="00E61340"/>
    <w:rsid w:val="00E61580"/>
    <w:rsid w:val="00E61A96"/>
    <w:rsid w:val="00E61B07"/>
    <w:rsid w:val="00E61BDA"/>
    <w:rsid w:val="00E61DB0"/>
    <w:rsid w:val="00E61F2C"/>
    <w:rsid w:val="00E6252C"/>
    <w:rsid w:val="00E6255F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CC4"/>
    <w:rsid w:val="00E64D98"/>
    <w:rsid w:val="00E64E25"/>
    <w:rsid w:val="00E64FFF"/>
    <w:rsid w:val="00E65355"/>
    <w:rsid w:val="00E6550D"/>
    <w:rsid w:val="00E657E8"/>
    <w:rsid w:val="00E659C7"/>
    <w:rsid w:val="00E65ADA"/>
    <w:rsid w:val="00E65BFC"/>
    <w:rsid w:val="00E65C5D"/>
    <w:rsid w:val="00E65E56"/>
    <w:rsid w:val="00E65F27"/>
    <w:rsid w:val="00E6600F"/>
    <w:rsid w:val="00E66067"/>
    <w:rsid w:val="00E6606B"/>
    <w:rsid w:val="00E6615E"/>
    <w:rsid w:val="00E66665"/>
    <w:rsid w:val="00E66909"/>
    <w:rsid w:val="00E66A78"/>
    <w:rsid w:val="00E66CF8"/>
    <w:rsid w:val="00E66F88"/>
    <w:rsid w:val="00E67124"/>
    <w:rsid w:val="00E67212"/>
    <w:rsid w:val="00E6740B"/>
    <w:rsid w:val="00E674B6"/>
    <w:rsid w:val="00E67578"/>
    <w:rsid w:val="00E676D7"/>
    <w:rsid w:val="00E678A1"/>
    <w:rsid w:val="00E67D5D"/>
    <w:rsid w:val="00E702CF"/>
    <w:rsid w:val="00E702EC"/>
    <w:rsid w:val="00E707E2"/>
    <w:rsid w:val="00E70891"/>
    <w:rsid w:val="00E7092A"/>
    <w:rsid w:val="00E70ABA"/>
    <w:rsid w:val="00E70C3E"/>
    <w:rsid w:val="00E70E75"/>
    <w:rsid w:val="00E70F9A"/>
    <w:rsid w:val="00E71001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2DFB"/>
    <w:rsid w:val="00E7306D"/>
    <w:rsid w:val="00E730FA"/>
    <w:rsid w:val="00E734D5"/>
    <w:rsid w:val="00E73532"/>
    <w:rsid w:val="00E73596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54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1CD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B1F"/>
    <w:rsid w:val="00E81E82"/>
    <w:rsid w:val="00E81E9C"/>
    <w:rsid w:val="00E821B2"/>
    <w:rsid w:val="00E821D8"/>
    <w:rsid w:val="00E82416"/>
    <w:rsid w:val="00E82588"/>
    <w:rsid w:val="00E8267D"/>
    <w:rsid w:val="00E82866"/>
    <w:rsid w:val="00E82965"/>
    <w:rsid w:val="00E82B80"/>
    <w:rsid w:val="00E82D12"/>
    <w:rsid w:val="00E82DE6"/>
    <w:rsid w:val="00E82FE0"/>
    <w:rsid w:val="00E8300C"/>
    <w:rsid w:val="00E833A2"/>
    <w:rsid w:val="00E83402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9F5"/>
    <w:rsid w:val="00E84B87"/>
    <w:rsid w:val="00E84D0E"/>
    <w:rsid w:val="00E84F78"/>
    <w:rsid w:val="00E85098"/>
    <w:rsid w:val="00E85529"/>
    <w:rsid w:val="00E85640"/>
    <w:rsid w:val="00E859CD"/>
    <w:rsid w:val="00E85A18"/>
    <w:rsid w:val="00E85B73"/>
    <w:rsid w:val="00E85DA7"/>
    <w:rsid w:val="00E864E4"/>
    <w:rsid w:val="00E86ACA"/>
    <w:rsid w:val="00E86B10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D7E"/>
    <w:rsid w:val="00E87E3A"/>
    <w:rsid w:val="00E90047"/>
    <w:rsid w:val="00E90166"/>
    <w:rsid w:val="00E903A1"/>
    <w:rsid w:val="00E906FC"/>
    <w:rsid w:val="00E90824"/>
    <w:rsid w:val="00E908A2"/>
    <w:rsid w:val="00E90AF7"/>
    <w:rsid w:val="00E90CF4"/>
    <w:rsid w:val="00E90DEA"/>
    <w:rsid w:val="00E90E94"/>
    <w:rsid w:val="00E90FB5"/>
    <w:rsid w:val="00E9118D"/>
    <w:rsid w:val="00E91361"/>
    <w:rsid w:val="00E918ED"/>
    <w:rsid w:val="00E91949"/>
    <w:rsid w:val="00E91E06"/>
    <w:rsid w:val="00E91F11"/>
    <w:rsid w:val="00E92091"/>
    <w:rsid w:val="00E92216"/>
    <w:rsid w:val="00E925D6"/>
    <w:rsid w:val="00E927CA"/>
    <w:rsid w:val="00E928F7"/>
    <w:rsid w:val="00E92A59"/>
    <w:rsid w:val="00E92C7F"/>
    <w:rsid w:val="00E92CFA"/>
    <w:rsid w:val="00E92F6A"/>
    <w:rsid w:val="00E93087"/>
    <w:rsid w:val="00E93607"/>
    <w:rsid w:val="00E9362E"/>
    <w:rsid w:val="00E93678"/>
    <w:rsid w:val="00E93715"/>
    <w:rsid w:val="00E937A1"/>
    <w:rsid w:val="00E93B7F"/>
    <w:rsid w:val="00E93C44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25D"/>
    <w:rsid w:val="00E95424"/>
    <w:rsid w:val="00E955A5"/>
    <w:rsid w:val="00E95730"/>
    <w:rsid w:val="00E95762"/>
    <w:rsid w:val="00E958F4"/>
    <w:rsid w:val="00E9596D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10"/>
    <w:rsid w:val="00EA15A1"/>
    <w:rsid w:val="00EA161F"/>
    <w:rsid w:val="00EA1857"/>
    <w:rsid w:val="00EA1A49"/>
    <w:rsid w:val="00EA1E09"/>
    <w:rsid w:val="00EA214E"/>
    <w:rsid w:val="00EA2159"/>
    <w:rsid w:val="00EA21C3"/>
    <w:rsid w:val="00EA2211"/>
    <w:rsid w:val="00EA229B"/>
    <w:rsid w:val="00EA23C7"/>
    <w:rsid w:val="00EA23ED"/>
    <w:rsid w:val="00EA244B"/>
    <w:rsid w:val="00EA258B"/>
    <w:rsid w:val="00EA2848"/>
    <w:rsid w:val="00EA28D3"/>
    <w:rsid w:val="00EA2BAD"/>
    <w:rsid w:val="00EA2C81"/>
    <w:rsid w:val="00EA2F6D"/>
    <w:rsid w:val="00EA3039"/>
    <w:rsid w:val="00EA308F"/>
    <w:rsid w:val="00EA318E"/>
    <w:rsid w:val="00EA319F"/>
    <w:rsid w:val="00EA32BD"/>
    <w:rsid w:val="00EA3361"/>
    <w:rsid w:val="00EA383E"/>
    <w:rsid w:val="00EA3866"/>
    <w:rsid w:val="00EA3990"/>
    <w:rsid w:val="00EA3AF0"/>
    <w:rsid w:val="00EA3EE4"/>
    <w:rsid w:val="00EA4071"/>
    <w:rsid w:val="00EA40C4"/>
    <w:rsid w:val="00EA414C"/>
    <w:rsid w:val="00EA42F2"/>
    <w:rsid w:val="00EA442F"/>
    <w:rsid w:val="00EA455A"/>
    <w:rsid w:val="00EA45AF"/>
    <w:rsid w:val="00EA4651"/>
    <w:rsid w:val="00EA47D1"/>
    <w:rsid w:val="00EA49D9"/>
    <w:rsid w:val="00EA4AA1"/>
    <w:rsid w:val="00EA4AD1"/>
    <w:rsid w:val="00EA4BB7"/>
    <w:rsid w:val="00EA4C26"/>
    <w:rsid w:val="00EA4CA2"/>
    <w:rsid w:val="00EA4F68"/>
    <w:rsid w:val="00EA5029"/>
    <w:rsid w:val="00EA525A"/>
    <w:rsid w:val="00EA53C7"/>
    <w:rsid w:val="00EA5728"/>
    <w:rsid w:val="00EA57F7"/>
    <w:rsid w:val="00EA586B"/>
    <w:rsid w:val="00EA5B33"/>
    <w:rsid w:val="00EA5B68"/>
    <w:rsid w:val="00EA5FCB"/>
    <w:rsid w:val="00EA612F"/>
    <w:rsid w:val="00EA62B0"/>
    <w:rsid w:val="00EA658C"/>
    <w:rsid w:val="00EA6647"/>
    <w:rsid w:val="00EA6721"/>
    <w:rsid w:val="00EA675A"/>
    <w:rsid w:val="00EA6AD6"/>
    <w:rsid w:val="00EA6BFB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BE8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D46"/>
    <w:rsid w:val="00EB0FA0"/>
    <w:rsid w:val="00EB0FC7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1F5C"/>
    <w:rsid w:val="00EB244E"/>
    <w:rsid w:val="00EB249B"/>
    <w:rsid w:val="00EB2743"/>
    <w:rsid w:val="00EB27BC"/>
    <w:rsid w:val="00EB2A0F"/>
    <w:rsid w:val="00EB2A86"/>
    <w:rsid w:val="00EB2AB1"/>
    <w:rsid w:val="00EB2B38"/>
    <w:rsid w:val="00EB2B86"/>
    <w:rsid w:val="00EB2BE5"/>
    <w:rsid w:val="00EB2D2A"/>
    <w:rsid w:val="00EB2D4F"/>
    <w:rsid w:val="00EB30F6"/>
    <w:rsid w:val="00EB33ED"/>
    <w:rsid w:val="00EB346E"/>
    <w:rsid w:val="00EB3542"/>
    <w:rsid w:val="00EB35B2"/>
    <w:rsid w:val="00EB3709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BE6"/>
    <w:rsid w:val="00EB4C75"/>
    <w:rsid w:val="00EB4D05"/>
    <w:rsid w:val="00EB50A8"/>
    <w:rsid w:val="00EB5160"/>
    <w:rsid w:val="00EB5181"/>
    <w:rsid w:val="00EB518D"/>
    <w:rsid w:val="00EB563B"/>
    <w:rsid w:val="00EB58E9"/>
    <w:rsid w:val="00EB5A8F"/>
    <w:rsid w:val="00EB60A7"/>
    <w:rsid w:val="00EB6239"/>
    <w:rsid w:val="00EB65B1"/>
    <w:rsid w:val="00EB65B8"/>
    <w:rsid w:val="00EB682A"/>
    <w:rsid w:val="00EB6D5C"/>
    <w:rsid w:val="00EB6DD3"/>
    <w:rsid w:val="00EB6FA0"/>
    <w:rsid w:val="00EB707E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B60"/>
    <w:rsid w:val="00EB7E50"/>
    <w:rsid w:val="00EB7FF9"/>
    <w:rsid w:val="00EC024E"/>
    <w:rsid w:val="00EC03E3"/>
    <w:rsid w:val="00EC0498"/>
    <w:rsid w:val="00EC0983"/>
    <w:rsid w:val="00EC0B79"/>
    <w:rsid w:val="00EC0BEF"/>
    <w:rsid w:val="00EC0E0C"/>
    <w:rsid w:val="00EC0EC1"/>
    <w:rsid w:val="00EC0F4A"/>
    <w:rsid w:val="00EC0F8B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0C"/>
    <w:rsid w:val="00EC2914"/>
    <w:rsid w:val="00EC2A55"/>
    <w:rsid w:val="00EC2A6A"/>
    <w:rsid w:val="00EC2CCF"/>
    <w:rsid w:val="00EC301E"/>
    <w:rsid w:val="00EC3151"/>
    <w:rsid w:val="00EC3233"/>
    <w:rsid w:val="00EC3235"/>
    <w:rsid w:val="00EC3477"/>
    <w:rsid w:val="00EC3604"/>
    <w:rsid w:val="00EC363E"/>
    <w:rsid w:val="00EC36C2"/>
    <w:rsid w:val="00EC3DD6"/>
    <w:rsid w:val="00EC412E"/>
    <w:rsid w:val="00EC41BB"/>
    <w:rsid w:val="00EC4655"/>
    <w:rsid w:val="00EC46AC"/>
    <w:rsid w:val="00EC46CF"/>
    <w:rsid w:val="00EC4A22"/>
    <w:rsid w:val="00EC4AB2"/>
    <w:rsid w:val="00EC4D38"/>
    <w:rsid w:val="00EC4F58"/>
    <w:rsid w:val="00EC5288"/>
    <w:rsid w:val="00EC52E4"/>
    <w:rsid w:val="00EC5440"/>
    <w:rsid w:val="00EC5543"/>
    <w:rsid w:val="00EC56A9"/>
    <w:rsid w:val="00EC5878"/>
    <w:rsid w:val="00EC5929"/>
    <w:rsid w:val="00EC5A64"/>
    <w:rsid w:val="00EC603B"/>
    <w:rsid w:val="00EC624C"/>
    <w:rsid w:val="00EC627A"/>
    <w:rsid w:val="00EC6312"/>
    <w:rsid w:val="00EC648D"/>
    <w:rsid w:val="00EC66CF"/>
    <w:rsid w:val="00EC6888"/>
    <w:rsid w:val="00EC68A9"/>
    <w:rsid w:val="00EC6929"/>
    <w:rsid w:val="00EC6AEB"/>
    <w:rsid w:val="00EC6BF1"/>
    <w:rsid w:val="00EC6CC0"/>
    <w:rsid w:val="00EC6DA8"/>
    <w:rsid w:val="00EC6E61"/>
    <w:rsid w:val="00EC6EA7"/>
    <w:rsid w:val="00EC707D"/>
    <w:rsid w:val="00EC7099"/>
    <w:rsid w:val="00EC71F3"/>
    <w:rsid w:val="00EC739D"/>
    <w:rsid w:val="00EC77B5"/>
    <w:rsid w:val="00EC786F"/>
    <w:rsid w:val="00EC791B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E7C"/>
    <w:rsid w:val="00ED0FFC"/>
    <w:rsid w:val="00ED10FB"/>
    <w:rsid w:val="00ED1726"/>
    <w:rsid w:val="00ED1BC3"/>
    <w:rsid w:val="00ED1D15"/>
    <w:rsid w:val="00ED1EF2"/>
    <w:rsid w:val="00ED2107"/>
    <w:rsid w:val="00ED229F"/>
    <w:rsid w:val="00ED24D8"/>
    <w:rsid w:val="00ED2694"/>
    <w:rsid w:val="00ED27EF"/>
    <w:rsid w:val="00ED2946"/>
    <w:rsid w:val="00ED2D34"/>
    <w:rsid w:val="00ED2E53"/>
    <w:rsid w:val="00ED2E96"/>
    <w:rsid w:val="00ED2EBE"/>
    <w:rsid w:val="00ED2ECC"/>
    <w:rsid w:val="00ED2F4F"/>
    <w:rsid w:val="00ED304A"/>
    <w:rsid w:val="00ED311A"/>
    <w:rsid w:val="00ED3298"/>
    <w:rsid w:val="00ED351F"/>
    <w:rsid w:val="00ED355E"/>
    <w:rsid w:val="00ED3880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0FC"/>
    <w:rsid w:val="00ED6120"/>
    <w:rsid w:val="00ED622D"/>
    <w:rsid w:val="00ED6274"/>
    <w:rsid w:val="00ED62C1"/>
    <w:rsid w:val="00ED6648"/>
    <w:rsid w:val="00ED6716"/>
    <w:rsid w:val="00ED67EC"/>
    <w:rsid w:val="00ED67FE"/>
    <w:rsid w:val="00ED6972"/>
    <w:rsid w:val="00ED69C4"/>
    <w:rsid w:val="00ED6A39"/>
    <w:rsid w:val="00ED6ABD"/>
    <w:rsid w:val="00ED6B7F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C8C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6FE"/>
    <w:rsid w:val="00EE09BF"/>
    <w:rsid w:val="00EE0A47"/>
    <w:rsid w:val="00EE0A82"/>
    <w:rsid w:val="00EE0A85"/>
    <w:rsid w:val="00EE0AEA"/>
    <w:rsid w:val="00EE0D86"/>
    <w:rsid w:val="00EE0F35"/>
    <w:rsid w:val="00EE0FAB"/>
    <w:rsid w:val="00EE14DF"/>
    <w:rsid w:val="00EE150A"/>
    <w:rsid w:val="00EE15B4"/>
    <w:rsid w:val="00EE1663"/>
    <w:rsid w:val="00EE1737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65"/>
    <w:rsid w:val="00EE29BA"/>
    <w:rsid w:val="00EE2A19"/>
    <w:rsid w:val="00EE2B72"/>
    <w:rsid w:val="00EE2FCE"/>
    <w:rsid w:val="00EE30F3"/>
    <w:rsid w:val="00EE313E"/>
    <w:rsid w:val="00EE3143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423"/>
    <w:rsid w:val="00EE5489"/>
    <w:rsid w:val="00EE5658"/>
    <w:rsid w:val="00EE572E"/>
    <w:rsid w:val="00EE59CF"/>
    <w:rsid w:val="00EE5C43"/>
    <w:rsid w:val="00EE5D7E"/>
    <w:rsid w:val="00EE5DB6"/>
    <w:rsid w:val="00EE5E28"/>
    <w:rsid w:val="00EE62F9"/>
    <w:rsid w:val="00EE6486"/>
    <w:rsid w:val="00EE64A8"/>
    <w:rsid w:val="00EE66C0"/>
    <w:rsid w:val="00EE6809"/>
    <w:rsid w:val="00EE6E1D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405"/>
    <w:rsid w:val="00EF1B83"/>
    <w:rsid w:val="00EF1F3C"/>
    <w:rsid w:val="00EF1F4E"/>
    <w:rsid w:val="00EF20C6"/>
    <w:rsid w:val="00EF215A"/>
    <w:rsid w:val="00EF24D2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5BB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4A"/>
    <w:rsid w:val="00EF4E61"/>
    <w:rsid w:val="00EF5154"/>
    <w:rsid w:val="00EF533B"/>
    <w:rsid w:val="00EF53B4"/>
    <w:rsid w:val="00EF53DB"/>
    <w:rsid w:val="00EF5660"/>
    <w:rsid w:val="00EF56DA"/>
    <w:rsid w:val="00EF5704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397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0B"/>
    <w:rsid w:val="00F00539"/>
    <w:rsid w:val="00F005F5"/>
    <w:rsid w:val="00F00971"/>
    <w:rsid w:val="00F00A15"/>
    <w:rsid w:val="00F00B11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21F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3F2C"/>
    <w:rsid w:val="00F0408C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814"/>
    <w:rsid w:val="00F0598C"/>
    <w:rsid w:val="00F05A0E"/>
    <w:rsid w:val="00F05B55"/>
    <w:rsid w:val="00F05CBD"/>
    <w:rsid w:val="00F05F3E"/>
    <w:rsid w:val="00F060DC"/>
    <w:rsid w:val="00F06112"/>
    <w:rsid w:val="00F06267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43"/>
    <w:rsid w:val="00F06BBA"/>
    <w:rsid w:val="00F06FC8"/>
    <w:rsid w:val="00F07191"/>
    <w:rsid w:val="00F0738A"/>
    <w:rsid w:val="00F07571"/>
    <w:rsid w:val="00F075BA"/>
    <w:rsid w:val="00F07868"/>
    <w:rsid w:val="00F07A6D"/>
    <w:rsid w:val="00F07AD4"/>
    <w:rsid w:val="00F07B76"/>
    <w:rsid w:val="00F07BD5"/>
    <w:rsid w:val="00F07CDC"/>
    <w:rsid w:val="00F10287"/>
    <w:rsid w:val="00F10480"/>
    <w:rsid w:val="00F105C6"/>
    <w:rsid w:val="00F107E9"/>
    <w:rsid w:val="00F10ACF"/>
    <w:rsid w:val="00F10B32"/>
    <w:rsid w:val="00F10B69"/>
    <w:rsid w:val="00F10D3F"/>
    <w:rsid w:val="00F10F35"/>
    <w:rsid w:val="00F1112B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2C0"/>
    <w:rsid w:val="00F122DB"/>
    <w:rsid w:val="00F122F5"/>
    <w:rsid w:val="00F12588"/>
    <w:rsid w:val="00F127A9"/>
    <w:rsid w:val="00F12A3B"/>
    <w:rsid w:val="00F12AF6"/>
    <w:rsid w:val="00F12E1F"/>
    <w:rsid w:val="00F130C8"/>
    <w:rsid w:val="00F1312C"/>
    <w:rsid w:val="00F131E5"/>
    <w:rsid w:val="00F132FD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002"/>
    <w:rsid w:val="00F1511C"/>
    <w:rsid w:val="00F15174"/>
    <w:rsid w:val="00F151BB"/>
    <w:rsid w:val="00F153A2"/>
    <w:rsid w:val="00F15451"/>
    <w:rsid w:val="00F15515"/>
    <w:rsid w:val="00F1553A"/>
    <w:rsid w:val="00F15666"/>
    <w:rsid w:val="00F15CC1"/>
    <w:rsid w:val="00F15DCF"/>
    <w:rsid w:val="00F15FE6"/>
    <w:rsid w:val="00F16395"/>
    <w:rsid w:val="00F16872"/>
    <w:rsid w:val="00F16969"/>
    <w:rsid w:val="00F16A6D"/>
    <w:rsid w:val="00F16A70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2F2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B89"/>
    <w:rsid w:val="00F20DB7"/>
    <w:rsid w:val="00F21057"/>
    <w:rsid w:val="00F2106C"/>
    <w:rsid w:val="00F2116A"/>
    <w:rsid w:val="00F211E8"/>
    <w:rsid w:val="00F21233"/>
    <w:rsid w:val="00F21449"/>
    <w:rsid w:val="00F2148D"/>
    <w:rsid w:val="00F2171F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2C23"/>
    <w:rsid w:val="00F22DF6"/>
    <w:rsid w:val="00F2302A"/>
    <w:rsid w:val="00F2322C"/>
    <w:rsid w:val="00F2327A"/>
    <w:rsid w:val="00F234CF"/>
    <w:rsid w:val="00F23600"/>
    <w:rsid w:val="00F236C9"/>
    <w:rsid w:val="00F23756"/>
    <w:rsid w:val="00F23786"/>
    <w:rsid w:val="00F23835"/>
    <w:rsid w:val="00F239B5"/>
    <w:rsid w:val="00F239C4"/>
    <w:rsid w:val="00F239CD"/>
    <w:rsid w:val="00F23BFC"/>
    <w:rsid w:val="00F23CE0"/>
    <w:rsid w:val="00F23E55"/>
    <w:rsid w:val="00F2407D"/>
    <w:rsid w:val="00F24098"/>
    <w:rsid w:val="00F240C5"/>
    <w:rsid w:val="00F2417A"/>
    <w:rsid w:val="00F2428A"/>
    <w:rsid w:val="00F2434D"/>
    <w:rsid w:val="00F2469E"/>
    <w:rsid w:val="00F24789"/>
    <w:rsid w:val="00F24867"/>
    <w:rsid w:val="00F24CDA"/>
    <w:rsid w:val="00F24CE0"/>
    <w:rsid w:val="00F24DD8"/>
    <w:rsid w:val="00F24DDC"/>
    <w:rsid w:val="00F24F47"/>
    <w:rsid w:val="00F25105"/>
    <w:rsid w:val="00F251F7"/>
    <w:rsid w:val="00F25393"/>
    <w:rsid w:val="00F253AE"/>
    <w:rsid w:val="00F25A64"/>
    <w:rsid w:val="00F25BE4"/>
    <w:rsid w:val="00F25CC6"/>
    <w:rsid w:val="00F25E08"/>
    <w:rsid w:val="00F25EAE"/>
    <w:rsid w:val="00F26041"/>
    <w:rsid w:val="00F26049"/>
    <w:rsid w:val="00F2640F"/>
    <w:rsid w:val="00F26525"/>
    <w:rsid w:val="00F26683"/>
    <w:rsid w:val="00F26693"/>
    <w:rsid w:val="00F268BB"/>
    <w:rsid w:val="00F268C5"/>
    <w:rsid w:val="00F2698D"/>
    <w:rsid w:val="00F26B3B"/>
    <w:rsid w:val="00F26D00"/>
    <w:rsid w:val="00F26D72"/>
    <w:rsid w:val="00F27130"/>
    <w:rsid w:val="00F27179"/>
    <w:rsid w:val="00F277BD"/>
    <w:rsid w:val="00F27970"/>
    <w:rsid w:val="00F27ADC"/>
    <w:rsid w:val="00F27F08"/>
    <w:rsid w:val="00F300C2"/>
    <w:rsid w:val="00F300FA"/>
    <w:rsid w:val="00F30231"/>
    <w:rsid w:val="00F30416"/>
    <w:rsid w:val="00F305C3"/>
    <w:rsid w:val="00F30964"/>
    <w:rsid w:val="00F30A69"/>
    <w:rsid w:val="00F30D76"/>
    <w:rsid w:val="00F30E4C"/>
    <w:rsid w:val="00F3122E"/>
    <w:rsid w:val="00F3124F"/>
    <w:rsid w:val="00F31278"/>
    <w:rsid w:val="00F312D4"/>
    <w:rsid w:val="00F31308"/>
    <w:rsid w:val="00F31342"/>
    <w:rsid w:val="00F313DD"/>
    <w:rsid w:val="00F31459"/>
    <w:rsid w:val="00F31469"/>
    <w:rsid w:val="00F31542"/>
    <w:rsid w:val="00F316E7"/>
    <w:rsid w:val="00F319CB"/>
    <w:rsid w:val="00F31D37"/>
    <w:rsid w:val="00F31DA9"/>
    <w:rsid w:val="00F31FBA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0B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2F5"/>
    <w:rsid w:val="00F36451"/>
    <w:rsid w:val="00F364C9"/>
    <w:rsid w:val="00F36632"/>
    <w:rsid w:val="00F366F4"/>
    <w:rsid w:val="00F367F1"/>
    <w:rsid w:val="00F36926"/>
    <w:rsid w:val="00F369C0"/>
    <w:rsid w:val="00F36CF4"/>
    <w:rsid w:val="00F36E53"/>
    <w:rsid w:val="00F36E73"/>
    <w:rsid w:val="00F36EDF"/>
    <w:rsid w:val="00F37031"/>
    <w:rsid w:val="00F370C2"/>
    <w:rsid w:val="00F3713A"/>
    <w:rsid w:val="00F3746C"/>
    <w:rsid w:val="00F37926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AB8"/>
    <w:rsid w:val="00F40D78"/>
    <w:rsid w:val="00F40E23"/>
    <w:rsid w:val="00F40F51"/>
    <w:rsid w:val="00F40FD6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21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3EE1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4FD1"/>
    <w:rsid w:val="00F45303"/>
    <w:rsid w:val="00F456BB"/>
    <w:rsid w:val="00F456F7"/>
    <w:rsid w:val="00F457A0"/>
    <w:rsid w:val="00F4599B"/>
    <w:rsid w:val="00F45AB7"/>
    <w:rsid w:val="00F45BA1"/>
    <w:rsid w:val="00F45DCB"/>
    <w:rsid w:val="00F4603A"/>
    <w:rsid w:val="00F46227"/>
    <w:rsid w:val="00F46230"/>
    <w:rsid w:val="00F46271"/>
    <w:rsid w:val="00F46455"/>
    <w:rsid w:val="00F4654A"/>
    <w:rsid w:val="00F46885"/>
    <w:rsid w:val="00F46A44"/>
    <w:rsid w:val="00F46AAD"/>
    <w:rsid w:val="00F46B11"/>
    <w:rsid w:val="00F46B54"/>
    <w:rsid w:val="00F46C66"/>
    <w:rsid w:val="00F46D32"/>
    <w:rsid w:val="00F46D8A"/>
    <w:rsid w:val="00F46E3E"/>
    <w:rsid w:val="00F46EF6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C7F"/>
    <w:rsid w:val="00F47D08"/>
    <w:rsid w:val="00F47D76"/>
    <w:rsid w:val="00F47D95"/>
    <w:rsid w:val="00F50047"/>
    <w:rsid w:val="00F500F5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B35"/>
    <w:rsid w:val="00F50C43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4C6"/>
    <w:rsid w:val="00F52546"/>
    <w:rsid w:val="00F52683"/>
    <w:rsid w:val="00F527FA"/>
    <w:rsid w:val="00F52906"/>
    <w:rsid w:val="00F52996"/>
    <w:rsid w:val="00F52FAA"/>
    <w:rsid w:val="00F53125"/>
    <w:rsid w:val="00F532DB"/>
    <w:rsid w:val="00F53329"/>
    <w:rsid w:val="00F5340C"/>
    <w:rsid w:val="00F53483"/>
    <w:rsid w:val="00F53564"/>
    <w:rsid w:val="00F536AF"/>
    <w:rsid w:val="00F537EC"/>
    <w:rsid w:val="00F53885"/>
    <w:rsid w:val="00F53931"/>
    <w:rsid w:val="00F5395F"/>
    <w:rsid w:val="00F53A24"/>
    <w:rsid w:val="00F53A2B"/>
    <w:rsid w:val="00F53B7E"/>
    <w:rsid w:val="00F53D76"/>
    <w:rsid w:val="00F53EA8"/>
    <w:rsid w:val="00F53F14"/>
    <w:rsid w:val="00F54104"/>
    <w:rsid w:val="00F54363"/>
    <w:rsid w:val="00F544E0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E64"/>
    <w:rsid w:val="00F60F18"/>
    <w:rsid w:val="00F60F9A"/>
    <w:rsid w:val="00F610E8"/>
    <w:rsid w:val="00F6124E"/>
    <w:rsid w:val="00F6173E"/>
    <w:rsid w:val="00F61A45"/>
    <w:rsid w:val="00F61CCD"/>
    <w:rsid w:val="00F61EEA"/>
    <w:rsid w:val="00F61EEE"/>
    <w:rsid w:val="00F6209A"/>
    <w:rsid w:val="00F620C9"/>
    <w:rsid w:val="00F62250"/>
    <w:rsid w:val="00F625FD"/>
    <w:rsid w:val="00F626F0"/>
    <w:rsid w:val="00F6280D"/>
    <w:rsid w:val="00F62893"/>
    <w:rsid w:val="00F62AB6"/>
    <w:rsid w:val="00F62B52"/>
    <w:rsid w:val="00F62B54"/>
    <w:rsid w:val="00F62B75"/>
    <w:rsid w:val="00F62E85"/>
    <w:rsid w:val="00F63066"/>
    <w:rsid w:val="00F63067"/>
    <w:rsid w:val="00F6308C"/>
    <w:rsid w:val="00F630FF"/>
    <w:rsid w:val="00F631A2"/>
    <w:rsid w:val="00F635D3"/>
    <w:rsid w:val="00F636CC"/>
    <w:rsid w:val="00F6383F"/>
    <w:rsid w:val="00F638DF"/>
    <w:rsid w:val="00F63ECF"/>
    <w:rsid w:val="00F63FA7"/>
    <w:rsid w:val="00F63FDB"/>
    <w:rsid w:val="00F64217"/>
    <w:rsid w:val="00F64491"/>
    <w:rsid w:val="00F64502"/>
    <w:rsid w:val="00F6462B"/>
    <w:rsid w:val="00F6483A"/>
    <w:rsid w:val="00F64923"/>
    <w:rsid w:val="00F64C05"/>
    <w:rsid w:val="00F64C17"/>
    <w:rsid w:val="00F64C3E"/>
    <w:rsid w:val="00F64CE4"/>
    <w:rsid w:val="00F64D70"/>
    <w:rsid w:val="00F65108"/>
    <w:rsid w:val="00F65110"/>
    <w:rsid w:val="00F65160"/>
    <w:rsid w:val="00F6525F"/>
    <w:rsid w:val="00F652E9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3C0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10"/>
    <w:rsid w:val="00F70F67"/>
    <w:rsid w:val="00F71189"/>
    <w:rsid w:val="00F71196"/>
    <w:rsid w:val="00F713C7"/>
    <w:rsid w:val="00F713C9"/>
    <w:rsid w:val="00F7140A"/>
    <w:rsid w:val="00F71508"/>
    <w:rsid w:val="00F7211D"/>
    <w:rsid w:val="00F7211E"/>
    <w:rsid w:val="00F721EF"/>
    <w:rsid w:val="00F72341"/>
    <w:rsid w:val="00F7239C"/>
    <w:rsid w:val="00F72671"/>
    <w:rsid w:val="00F72838"/>
    <w:rsid w:val="00F72A4E"/>
    <w:rsid w:val="00F72A96"/>
    <w:rsid w:val="00F72C41"/>
    <w:rsid w:val="00F72D38"/>
    <w:rsid w:val="00F72F8B"/>
    <w:rsid w:val="00F7300E"/>
    <w:rsid w:val="00F7326A"/>
    <w:rsid w:val="00F733D2"/>
    <w:rsid w:val="00F73711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16C"/>
    <w:rsid w:val="00F7721C"/>
    <w:rsid w:val="00F773FB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C27"/>
    <w:rsid w:val="00F80F03"/>
    <w:rsid w:val="00F810D9"/>
    <w:rsid w:val="00F81106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144"/>
    <w:rsid w:val="00F82323"/>
    <w:rsid w:val="00F824A5"/>
    <w:rsid w:val="00F8282A"/>
    <w:rsid w:val="00F82969"/>
    <w:rsid w:val="00F82A65"/>
    <w:rsid w:val="00F82A91"/>
    <w:rsid w:val="00F82C26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ED1"/>
    <w:rsid w:val="00F83F0D"/>
    <w:rsid w:val="00F840CD"/>
    <w:rsid w:val="00F8428C"/>
    <w:rsid w:val="00F843C9"/>
    <w:rsid w:val="00F84656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C58"/>
    <w:rsid w:val="00F85E16"/>
    <w:rsid w:val="00F85F10"/>
    <w:rsid w:val="00F85FC2"/>
    <w:rsid w:val="00F85FD6"/>
    <w:rsid w:val="00F86074"/>
    <w:rsid w:val="00F860F0"/>
    <w:rsid w:val="00F86187"/>
    <w:rsid w:val="00F86316"/>
    <w:rsid w:val="00F864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A7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1E"/>
    <w:rsid w:val="00F91ECC"/>
    <w:rsid w:val="00F91F07"/>
    <w:rsid w:val="00F91F57"/>
    <w:rsid w:val="00F91F61"/>
    <w:rsid w:val="00F92092"/>
    <w:rsid w:val="00F922B9"/>
    <w:rsid w:val="00F922E0"/>
    <w:rsid w:val="00F923DA"/>
    <w:rsid w:val="00F9242F"/>
    <w:rsid w:val="00F92450"/>
    <w:rsid w:val="00F92565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626"/>
    <w:rsid w:val="00F9486F"/>
    <w:rsid w:val="00F94981"/>
    <w:rsid w:val="00F949CC"/>
    <w:rsid w:val="00F94C42"/>
    <w:rsid w:val="00F94C6D"/>
    <w:rsid w:val="00F94C82"/>
    <w:rsid w:val="00F94D67"/>
    <w:rsid w:val="00F950BE"/>
    <w:rsid w:val="00F9536F"/>
    <w:rsid w:val="00F9544F"/>
    <w:rsid w:val="00F95476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4D6"/>
    <w:rsid w:val="00F96926"/>
    <w:rsid w:val="00F96A66"/>
    <w:rsid w:val="00F96AB4"/>
    <w:rsid w:val="00F96D47"/>
    <w:rsid w:val="00F96D68"/>
    <w:rsid w:val="00F96DBE"/>
    <w:rsid w:val="00F96DE6"/>
    <w:rsid w:val="00F96E32"/>
    <w:rsid w:val="00F970AD"/>
    <w:rsid w:val="00F970B5"/>
    <w:rsid w:val="00F973CB"/>
    <w:rsid w:val="00F9755F"/>
    <w:rsid w:val="00F97606"/>
    <w:rsid w:val="00F9775D"/>
    <w:rsid w:val="00F97920"/>
    <w:rsid w:val="00F97A5E"/>
    <w:rsid w:val="00F97BED"/>
    <w:rsid w:val="00F97DC2"/>
    <w:rsid w:val="00F97DD8"/>
    <w:rsid w:val="00FA01FC"/>
    <w:rsid w:val="00FA0201"/>
    <w:rsid w:val="00FA031B"/>
    <w:rsid w:val="00FA0568"/>
    <w:rsid w:val="00FA0A54"/>
    <w:rsid w:val="00FA0EE6"/>
    <w:rsid w:val="00FA0FB2"/>
    <w:rsid w:val="00FA1094"/>
    <w:rsid w:val="00FA1119"/>
    <w:rsid w:val="00FA1190"/>
    <w:rsid w:val="00FA1384"/>
    <w:rsid w:val="00FA15FD"/>
    <w:rsid w:val="00FA16DB"/>
    <w:rsid w:val="00FA16EC"/>
    <w:rsid w:val="00FA18E1"/>
    <w:rsid w:val="00FA1AF0"/>
    <w:rsid w:val="00FA1BDB"/>
    <w:rsid w:val="00FA1BED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462"/>
    <w:rsid w:val="00FA35AA"/>
    <w:rsid w:val="00FA3686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A66"/>
    <w:rsid w:val="00FA4B3D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585"/>
    <w:rsid w:val="00FA56E1"/>
    <w:rsid w:val="00FA5D75"/>
    <w:rsid w:val="00FA5E35"/>
    <w:rsid w:val="00FA5E3B"/>
    <w:rsid w:val="00FA6133"/>
    <w:rsid w:val="00FA63C2"/>
    <w:rsid w:val="00FA64F0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6F30"/>
    <w:rsid w:val="00FA7070"/>
    <w:rsid w:val="00FA70D5"/>
    <w:rsid w:val="00FA7274"/>
    <w:rsid w:val="00FA729A"/>
    <w:rsid w:val="00FA74B2"/>
    <w:rsid w:val="00FA7504"/>
    <w:rsid w:val="00FA75D2"/>
    <w:rsid w:val="00FA77AF"/>
    <w:rsid w:val="00FA78F5"/>
    <w:rsid w:val="00FA7A02"/>
    <w:rsid w:val="00FA7A97"/>
    <w:rsid w:val="00FA7BC2"/>
    <w:rsid w:val="00FA7CA8"/>
    <w:rsid w:val="00FA7CE7"/>
    <w:rsid w:val="00FA7D3E"/>
    <w:rsid w:val="00FA7DE3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9E7"/>
    <w:rsid w:val="00FB0AF9"/>
    <w:rsid w:val="00FB0F0C"/>
    <w:rsid w:val="00FB108F"/>
    <w:rsid w:val="00FB1136"/>
    <w:rsid w:val="00FB115C"/>
    <w:rsid w:val="00FB11DA"/>
    <w:rsid w:val="00FB1703"/>
    <w:rsid w:val="00FB1851"/>
    <w:rsid w:val="00FB1C26"/>
    <w:rsid w:val="00FB1D27"/>
    <w:rsid w:val="00FB1E7A"/>
    <w:rsid w:val="00FB1EA2"/>
    <w:rsid w:val="00FB21B6"/>
    <w:rsid w:val="00FB21F2"/>
    <w:rsid w:val="00FB2390"/>
    <w:rsid w:val="00FB23E9"/>
    <w:rsid w:val="00FB246A"/>
    <w:rsid w:val="00FB2497"/>
    <w:rsid w:val="00FB2684"/>
    <w:rsid w:val="00FB2742"/>
    <w:rsid w:val="00FB281C"/>
    <w:rsid w:val="00FB2929"/>
    <w:rsid w:val="00FB293B"/>
    <w:rsid w:val="00FB29EF"/>
    <w:rsid w:val="00FB2C2B"/>
    <w:rsid w:val="00FB2C88"/>
    <w:rsid w:val="00FB2E44"/>
    <w:rsid w:val="00FB2EFE"/>
    <w:rsid w:val="00FB3258"/>
    <w:rsid w:val="00FB3321"/>
    <w:rsid w:val="00FB3568"/>
    <w:rsid w:val="00FB37B9"/>
    <w:rsid w:val="00FB3813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92"/>
    <w:rsid w:val="00FB4EB6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6FEE"/>
    <w:rsid w:val="00FB7299"/>
    <w:rsid w:val="00FB74F7"/>
    <w:rsid w:val="00FB75AD"/>
    <w:rsid w:val="00FB76CD"/>
    <w:rsid w:val="00FB7A20"/>
    <w:rsid w:val="00FB7A49"/>
    <w:rsid w:val="00FB7BEF"/>
    <w:rsid w:val="00FB7D85"/>
    <w:rsid w:val="00FB7DC9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109"/>
    <w:rsid w:val="00FC1315"/>
    <w:rsid w:val="00FC1568"/>
    <w:rsid w:val="00FC17FE"/>
    <w:rsid w:val="00FC1935"/>
    <w:rsid w:val="00FC1B8B"/>
    <w:rsid w:val="00FC21E4"/>
    <w:rsid w:val="00FC2B65"/>
    <w:rsid w:val="00FC2C6A"/>
    <w:rsid w:val="00FC2C76"/>
    <w:rsid w:val="00FC2EFF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56E"/>
    <w:rsid w:val="00FC4588"/>
    <w:rsid w:val="00FC472F"/>
    <w:rsid w:val="00FC4942"/>
    <w:rsid w:val="00FC4E6F"/>
    <w:rsid w:val="00FC4F09"/>
    <w:rsid w:val="00FC4FDC"/>
    <w:rsid w:val="00FC501F"/>
    <w:rsid w:val="00FC5087"/>
    <w:rsid w:val="00FC51FC"/>
    <w:rsid w:val="00FC522C"/>
    <w:rsid w:val="00FC5257"/>
    <w:rsid w:val="00FC52A3"/>
    <w:rsid w:val="00FC52D8"/>
    <w:rsid w:val="00FC539E"/>
    <w:rsid w:val="00FC560E"/>
    <w:rsid w:val="00FC5614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560"/>
    <w:rsid w:val="00FD068A"/>
    <w:rsid w:val="00FD0695"/>
    <w:rsid w:val="00FD06BC"/>
    <w:rsid w:val="00FD06FA"/>
    <w:rsid w:val="00FD092C"/>
    <w:rsid w:val="00FD0B32"/>
    <w:rsid w:val="00FD0B51"/>
    <w:rsid w:val="00FD1019"/>
    <w:rsid w:val="00FD12C4"/>
    <w:rsid w:val="00FD1369"/>
    <w:rsid w:val="00FD13DA"/>
    <w:rsid w:val="00FD13E8"/>
    <w:rsid w:val="00FD1403"/>
    <w:rsid w:val="00FD1532"/>
    <w:rsid w:val="00FD173D"/>
    <w:rsid w:val="00FD17D9"/>
    <w:rsid w:val="00FD191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AEE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A1"/>
    <w:rsid w:val="00FD3DBE"/>
    <w:rsid w:val="00FD40B6"/>
    <w:rsid w:val="00FD41CC"/>
    <w:rsid w:val="00FD4274"/>
    <w:rsid w:val="00FD4288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09E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6E6E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853"/>
    <w:rsid w:val="00FE0AE7"/>
    <w:rsid w:val="00FE0AF6"/>
    <w:rsid w:val="00FE0C16"/>
    <w:rsid w:val="00FE0C19"/>
    <w:rsid w:val="00FE0F01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CE8"/>
    <w:rsid w:val="00FE1E86"/>
    <w:rsid w:val="00FE2171"/>
    <w:rsid w:val="00FE2653"/>
    <w:rsid w:val="00FE2689"/>
    <w:rsid w:val="00FE283E"/>
    <w:rsid w:val="00FE286F"/>
    <w:rsid w:val="00FE2A22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661"/>
    <w:rsid w:val="00FE7763"/>
    <w:rsid w:val="00FE77D1"/>
    <w:rsid w:val="00FE77D8"/>
    <w:rsid w:val="00FE7B7F"/>
    <w:rsid w:val="00FE7C01"/>
    <w:rsid w:val="00FE7C34"/>
    <w:rsid w:val="00FE7D84"/>
    <w:rsid w:val="00FF083D"/>
    <w:rsid w:val="00FF09DB"/>
    <w:rsid w:val="00FF0BF4"/>
    <w:rsid w:val="00FF0E02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66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477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EC4"/>
    <w:rsid w:val="00FF3F00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784"/>
    <w:rsid w:val="00FF4814"/>
    <w:rsid w:val="00FF4B4E"/>
    <w:rsid w:val="00FF4C16"/>
    <w:rsid w:val="00FF4C4A"/>
    <w:rsid w:val="00FF4CE7"/>
    <w:rsid w:val="00FF4D1A"/>
    <w:rsid w:val="00FF4DED"/>
    <w:rsid w:val="00FF4F4B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57DCFE7F-E160-4571-AFAB-573992AD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normaltextrun">
    <w:name w:val="normaltextrun"/>
    <w:basedOn w:val="DefaultParagraphFont"/>
    <w:rsid w:val="003A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690910-302B-4474-B119-EAE08E0139B3}">
  <ds:schemaRefs>
    <ds:schemaRef ds:uri="http://schemas.microsoft.com/office/2006/metadata/properties"/>
    <ds:schemaRef ds:uri="http://schemas.microsoft.com/office/infopath/2007/PartnerControls"/>
    <ds:schemaRef ds:uri="354918e4-0f3b-41b6-ab41-df14ce3ca1cd"/>
  </ds:schemaRefs>
</ds:datastoreItem>
</file>

<file path=customXml/itemProps3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1977</TotalTime>
  <Pages>22</Pages>
  <Words>3437</Words>
  <Characters>19597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Kornvadee Ounjit (KOUT)</cp:lastModifiedBy>
  <cp:revision>244</cp:revision>
  <cp:lastPrinted>2026-05-07T06:41:00Z</cp:lastPrinted>
  <dcterms:created xsi:type="dcterms:W3CDTF">2025-05-06T10:37:00Z</dcterms:created>
  <dcterms:modified xsi:type="dcterms:W3CDTF">2026-05-11T04:06:00Z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