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5DA5D" w14:textId="77777777" w:rsidR="00707D71" w:rsidRDefault="00707D71" w:rsidP="00707D71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  <w:cs/>
        </w:rPr>
      </w:pPr>
    </w:p>
    <w:p w14:paraId="5A66F88D" w14:textId="77777777" w:rsidR="00707D71" w:rsidRPr="00291755" w:rsidRDefault="00707D71" w:rsidP="00707D71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76D81E1B" w14:textId="77777777" w:rsidR="00707D71" w:rsidRPr="00291755" w:rsidRDefault="00707D71" w:rsidP="00707D71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B8E47FC" w14:textId="77777777" w:rsidR="00707D71" w:rsidRPr="00291755" w:rsidRDefault="00707D71" w:rsidP="00707D71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6C6C4D69" w14:textId="77777777" w:rsidR="00707D71" w:rsidRPr="00291755" w:rsidRDefault="00707D71" w:rsidP="00707D71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11E29E32" w14:textId="77777777" w:rsidR="00707D71" w:rsidRPr="00291755" w:rsidRDefault="00707D71" w:rsidP="00707D71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10C47867" w14:textId="77777777" w:rsidR="00707D71" w:rsidRDefault="00707D71" w:rsidP="00707D7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 w:rsidRPr="00665100">
        <w:rPr>
          <w:rFonts w:asciiTheme="majorBidi" w:hAnsiTheme="majorBidi" w:cstheme="majorBidi" w:hint="cs"/>
          <w:sz w:val="52"/>
          <w:szCs w:val="52"/>
          <w:cs/>
        </w:rPr>
        <w:t xml:space="preserve">บริษัท </w:t>
      </w:r>
      <w:r>
        <w:rPr>
          <w:rFonts w:asciiTheme="majorBidi" w:hAnsiTheme="majorBidi" w:cstheme="majorBidi" w:hint="cs"/>
          <w:sz w:val="52"/>
          <w:szCs w:val="52"/>
          <w:cs/>
        </w:rPr>
        <w:t>ไทยยูเนี่ยน กรุ๊ป</w:t>
      </w:r>
      <w:r w:rsidRPr="00665100">
        <w:rPr>
          <w:rFonts w:asciiTheme="majorBidi" w:hAnsiTheme="majorBidi" w:cstheme="majorBidi" w:hint="cs"/>
          <w:sz w:val="52"/>
          <w:szCs w:val="52"/>
          <w:cs/>
        </w:rPr>
        <w:t xml:space="preserve"> จำกัด (มหาชน)</w:t>
      </w:r>
    </w:p>
    <w:p w14:paraId="5C4BC66E" w14:textId="77777777" w:rsidR="00707D71" w:rsidRPr="00665100" w:rsidRDefault="00707D71" w:rsidP="00707D7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620860F2" w14:textId="77777777" w:rsidR="00707D71" w:rsidRPr="00F67A08" w:rsidRDefault="00707D71" w:rsidP="00707D71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767C0ED5" w14:textId="77777777" w:rsidR="00707D71" w:rsidRPr="00665100" w:rsidRDefault="00707D71" w:rsidP="00707D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1052094D" w14:textId="77777777" w:rsidR="00707D71" w:rsidRPr="00617735" w:rsidRDefault="00707D71" w:rsidP="00707D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Pr="00665100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สามเดือน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363B95A2" w14:textId="77777777" w:rsidR="00707D71" w:rsidRPr="00665100" w:rsidRDefault="00707D71" w:rsidP="00707D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6E82658" w14:textId="77777777" w:rsidR="00707D71" w:rsidRDefault="00707D71" w:rsidP="00707D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313C42D" w14:textId="77777777" w:rsidR="00707D71" w:rsidRDefault="00707D71" w:rsidP="00707D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859D3C2" w14:textId="77777777" w:rsidR="00707D71" w:rsidRDefault="00707D71" w:rsidP="00707D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91D720C" w14:textId="77777777" w:rsidR="00707D71" w:rsidRDefault="00707D71" w:rsidP="00707D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9AD1586" w14:textId="77777777" w:rsidR="00707D71" w:rsidRDefault="00707D71" w:rsidP="00707D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01F5D04" w14:textId="77777777" w:rsidR="00707D71" w:rsidRDefault="00707D71" w:rsidP="00707D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FFDB29E" w14:textId="77777777" w:rsidR="00707D71" w:rsidRDefault="00707D71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135"/>
        <w:jc w:val="thaiDistribute"/>
        <w:rPr>
          <w:rFonts w:asciiTheme="majorBidi" w:hAnsiTheme="majorBidi" w:cstheme="majorBidi"/>
          <w:b w:val="0"/>
          <w:sz w:val="30"/>
          <w:szCs w:val="30"/>
          <w:cs/>
        </w:rPr>
        <w:sectPr w:rsidR="00707D71" w:rsidSect="007E0C78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45"/>
        </w:sectPr>
      </w:pPr>
    </w:p>
    <w:tbl>
      <w:tblPr>
        <w:tblW w:w="1000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270"/>
        <w:gridCol w:w="8650"/>
      </w:tblGrid>
      <w:tr w:rsidR="002400F8" w:rsidRPr="003E62AB" w14:paraId="7EC3617E" w14:textId="77777777" w:rsidTr="00091CA0">
        <w:trPr>
          <w:trHeight w:val="14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488EC1" w14:textId="36000CDF" w:rsidR="002400F8" w:rsidRPr="000D0818" w:rsidRDefault="00153F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9720E" w14:textId="77777777" w:rsidR="002400F8" w:rsidRPr="000D0818" w:rsidRDefault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650" w:type="dxa"/>
            <w:tcBorders>
              <w:top w:val="nil"/>
              <w:left w:val="nil"/>
              <w:bottom w:val="nil"/>
              <w:right w:val="nil"/>
            </w:tcBorders>
          </w:tcPr>
          <w:p w14:paraId="03B9822B" w14:textId="3AFA8760" w:rsidR="002400F8" w:rsidRPr="000D0818" w:rsidRDefault="00153F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E34707" w:rsidRPr="003E62AB" w14:paraId="5FB019D6" w14:textId="77777777" w:rsidTr="00091CA0">
        <w:trPr>
          <w:trHeight w:val="14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9AA361" w14:textId="77777777" w:rsidR="00E34707" w:rsidRPr="000D0818" w:rsidRDefault="00E347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7A7178" w14:textId="77777777" w:rsidR="00E34707" w:rsidRPr="000D0818" w:rsidRDefault="00E347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650" w:type="dxa"/>
            <w:tcBorders>
              <w:top w:val="nil"/>
              <w:left w:val="nil"/>
              <w:bottom w:val="nil"/>
              <w:right w:val="nil"/>
            </w:tcBorders>
          </w:tcPr>
          <w:p w14:paraId="725FC908" w14:textId="77777777" w:rsidR="00E34707" w:rsidRPr="000D0818" w:rsidRDefault="00E347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</w:tr>
      <w:tr w:rsidR="002400F8" w:rsidRPr="003E62AB" w14:paraId="179DE4FD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41705890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E02555F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A91D4D0" w14:textId="2C1422EB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400F8" w:rsidRPr="003E62AB" w14:paraId="71298F74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F6684F2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B06F2E2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4A0A012" w14:textId="7098BAB9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400F8" w:rsidRPr="003E62AB" w14:paraId="1DD05476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627148D4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F03D83D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18B733A" w14:textId="1AC43EEB" w:rsidR="002400F8" w:rsidRPr="000D0818" w:rsidRDefault="002400F8" w:rsidP="002400F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sz w:val="30"/>
                <w:szCs w:val="30"/>
                <w:rtl/>
                <w:lang w:val="en-US"/>
              </w:rPr>
            </w:pPr>
            <w:r w:rsidRPr="000D0818">
              <w:rPr>
                <w:rFonts w:cs="Angsana New"/>
                <w:sz w:val="30"/>
                <w:szCs w:val="30"/>
                <w:cs/>
                <w:lang w:val="en-US" w:bidi="th-TH"/>
              </w:rPr>
              <w:t>นโยบายการบัญชีที่</w:t>
            </w:r>
            <w:r w:rsidR="00555E2C" w:rsidRPr="000D0818">
              <w:rPr>
                <w:rFonts w:cs="Angsana New" w:hint="cs"/>
                <w:sz w:val="30"/>
                <w:szCs w:val="30"/>
                <w:cs/>
                <w:lang w:val="en-US" w:bidi="th-TH"/>
              </w:rPr>
              <w:t>มีสาระสำคัญ</w:t>
            </w:r>
          </w:p>
        </w:tc>
      </w:tr>
      <w:tr w:rsidR="002400F8" w:rsidRPr="003E62AB" w14:paraId="33588778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C44E4EB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A0EF219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A6A840C" w14:textId="05FF927B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ประมาณการทางบัญชีที่สำคัญ ข้อสมมติ และการใช้ดุลยพินิจ</w:t>
            </w:r>
          </w:p>
        </w:tc>
      </w:tr>
      <w:tr w:rsidR="002400F8" w:rsidRPr="003E62AB" w14:paraId="60826515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6651C887" w14:textId="471E3B0A" w:rsidR="002400F8" w:rsidRPr="000D0818" w:rsidRDefault="000D188C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A86DD40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52E2C3E7" w14:textId="3D0E8F8B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400F8" w:rsidRPr="003E62AB" w14:paraId="78E15D0A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56CD39D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FEE09D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5EFBB1D0" w14:textId="58B22053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400F8" w:rsidRPr="003E62AB" w14:paraId="4E0A5C0E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8BB38B9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17C0738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E2DCC7B" w14:textId="38A3364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เงินลงทุนระยะสั้นและเงินลงทุนในตราสารหนี้ที่วัดมูลค่าด้วยราคาทุนตัดจำหน่าย</w:t>
            </w:r>
          </w:p>
        </w:tc>
      </w:tr>
      <w:tr w:rsidR="002400F8" w:rsidRPr="003E62AB" w14:paraId="7C033965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E7A68F6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919AA71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28AC7B4E" w14:textId="1E8DA54E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 สุทธิ</w:t>
            </w:r>
          </w:p>
        </w:tc>
      </w:tr>
      <w:tr w:rsidR="005860EE" w:rsidRPr="003E62AB" w14:paraId="3C202346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06A0897" w14:textId="01230C61" w:rsidR="005860EE" w:rsidRPr="000D0818" w:rsidRDefault="005860EE" w:rsidP="005860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ED84578" w14:textId="77777777" w:rsidR="005860EE" w:rsidRPr="000D0818" w:rsidRDefault="005860EE" w:rsidP="005860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79EE0AC5" w14:textId="71354810" w:rsidR="005860EE" w:rsidRPr="000D0818" w:rsidRDefault="005860EE" w:rsidP="005860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เงินลงทุนตามวิธีราคาทุน และเงินลงทุนที่รับรู้ตามวิธีส่วนได้เสีย</w:t>
            </w:r>
            <w:r w:rsidR="001E47B5"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1E47B5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สุทธิ</w:t>
            </w:r>
          </w:p>
        </w:tc>
      </w:tr>
      <w:tr w:rsidR="005860EE" w:rsidRPr="003E62AB" w14:paraId="6F4EDFAA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7F60A13" w14:textId="3804CE44" w:rsidR="005860EE" w:rsidRPr="000D0818" w:rsidRDefault="005860EE" w:rsidP="005860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4ED45FA" w14:textId="77777777" w:rsidR="005860EE" w:rsidRPr="000D0818" w:rsidRDefault="005860EE" w:rsidP="005860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DA2882C" w14:textId="6866011B" w:rsidR="005860EE" w:rsidRPr="000D0818" w:rsidRDefault="005860EE" w:rsidP="005860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 สินทรัพย์ไม่มีตัวตน และค่าความนิยม สุทธิ</w:t>
            </w:r>
          </w:p>
        </w:tc>
      </w:tr>
      <w:tr w:rsidR="007966A1" w:rsidRPr="003E62AB" w14:paraId="2A39A7BE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FE77B3D" w14:textId="36960F6E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E6F9E04" w14:textId="77777777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B0DC48A" w14:textId="151FE140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เงินกู้ยืมระยะยาวจากสถาบันการเงิน และหุ้นกู้ สุทธิ</w:t>
            </w:r>
          </w:p>
        </w:tc>
      </w:tr>
      <w:tr w:rsidR="007966A1" w:rsidRPr="003E62AB" w14:paraId="2A14D9D2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0E4F40D" w14:textId="24CF183A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A7349E5" w14:textId="77777777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3E6D8B7" w14:textId="58C3B46B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ทุนเรือนหุ้น ส่วนเกินมูลค่าหุ้น และหุ้นทุนซื้อคืน</w:t>
            </w:r>
          </w:p>
        </w:tc>
      </w:tr>
      <w:tr w:rsidR="007966A1" w:rsidRPr="003E62AB" w14:paraId="77AB6E10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CF511FF" w14:textId="52479613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C05321" w14:textId="77777777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D41FD9E" w14:textId="38FAB790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กำไร (ขาดทุน) อื่น</w:t>
            </w:r>
            <w:r w:rsidRPr="000D0818"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สุทธิ</w:t>
            </w:r>
          </w:p>
        </w:tc>
      </w:tr>
      <w:tr w:rsidR="007966A1" w:rsidRPr="003E62AB" w14:paraId="59A17FB0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6AA4996" w14:textId="21EE1E30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DD5B703" w14:textId="77777777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ADADEC9" w14:textId="4898D348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7966A1" w:rsidRPr="003E62AB" w14:paraId="78538ACD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3AC6565" w14:textId="3C7929D6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7BAA118" w14:textId="77777777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3DC2E18C" w14:textId="61165AAB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Pr="000D081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 (ขาดทุน) </w:t>
            </w: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ต่อหุ้นขั้นพื้นฐาน</w:t>
            </w:r>
            <w:r w:rsidRPr="000D081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และหุ้นปรับลด</w:t>
            </w:r>
          </w:p>
        </w:tc>
      </w:tr>
      <w:tr w:rsidR="007966A1" w:rsidRPr="00413571" w14:paraId="4ECCB4AB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800DD99" w14:textId="2B608E6E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4420BA1" w14:textId="77777777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4C4D92F" w14:textId="500F935C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966A1" w:rsidRPr="003E62AB" w14:paraId="268A590F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E3BE0BC" w14:textId="18509212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A295340" w14:textId="77777777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E6BBEFB" w14:textId="11506AEC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ข้อมูลกระแสเงินสด</w:t>
            </w:r>
          </w:p>
        </w:tc>
      </w:tr>
      <w:tr w:rsidR="007966A1" w:rsidRPr="003E62AB" w14:paraId="15DDF97B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4875EEE" w14:textId="3C23609D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8519910" w14:textId="77777777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D69FB63" w14:textId="7A72BA75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ภาระผูกพันและหนี้สินที่อาจจะเกิดขึ้น</w:t>
            </w:r>
          </w:p>
        </w:tc>
      </w:tr>
      <w:tr w:rsidR="007966A1" w:rsidRPr="003E62AB" w14:paraId="0AD9A630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FB8A88A" w14:textId="531AC53F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A26B38F" w14:textId="77777777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9C377D9" w14:textId="2F30ABDF" w:rsidR="007966A1" w:rsidRPr="000D0818" w:rsidRDefault="007966A1" w:rsidP="007966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42366" w:rsidRPr="003E62AB" w14:paraId="073B76D2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AC9378F" w14:textId="793E456D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544A9" w14:textId="77777777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C07EDD2" w14:textId="64FA685F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7D203A43" w14:textId="6E3F0840" w:rsidR="00E214B1" w:rsidRDefault="00E214B1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E214B1" w:rsidSect="007E0C78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45"/>
        </w:sectPr>
      </w:pPr>
    </w:p>
    <w:p w14:paraId="2FE2F589" w14:textId="7C7F2736" w:rsidR="00D453F8" w:rsidRPr="00091CA0" w:rsidRDefault="00D453F8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ข้อมูลทั่วไป</w:t>
      </w:r>
      <w:r w:rsidR="00A81B3E" w:rsidRPr="00091CA0">
        <w:rPr>
          <w:rFonts w:ascii="Angsana New" w:hAnsi="Angsana New" w:cs="Angsana New"/>
          <w:szCs w:val="30"/>
        </w:rPr>
        <w:t xml:space="preserve"> </w:t>
      </w:r>
    </w:p>
    <w:p w14:paraId="2BF76E2D" w14:textId="77777777" w:rsidR="00D453F8" w:rsidRPr="00665100" w:rsidRDefault="00D453F8" w:rsidP="00A53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10523" w14:textId="12D7F516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0358">
        <w:rPr>
          <w:rFonts w:asciiTheme="majorBidi" w:hAnsiTheme="majorBidi" w:cstheme="majorBidi"/>
          <w:sz w:val="30"/>
          <w:szCs w:val="30"/>
          <w:cs/>
        </w:rPr>
        <w:t>บริษัท ไทยยูเนี่ยน กรุ๊ป จำกัด (มหาชน) (“บริษัท”) เป็นบริษัทมหาชนจำกัดและบริษัทจดทะเบียนใน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ตลาดหลักทรัพย์แห่งประเทศไทย ซึ่งจัดตั้งและจดทะเบียนในประเทศไทย และมีที่อยู่ตามที่ได้จดทะเบียนคือ เลขที่ </w:t>
      </w:r>
      <w:r w:rsidR="007E0C78">
        <w:rPr>
          <w:rFonts w:asciiTheme="majorBidi" w:hAnsiTheme="majorBidi" w:cstheme="majorBidi"/>
          <w:sz w:val="30"/>
          <w:szCs w:val="30"/>
        </w:rPr>
        <w:t>72/1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7E0C78">
        <w:rPr>
          <w:rFonts w:asciiTheme="majorBidi" w:hAnsiTheme="majorBidi" w:cstheme="majorBidi"/>
          <w:sz w:val="30"/>
          <w:szCs w:val="30"/>
        </w:rPr>
        <w:t>7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ถนนเศรษฐกิจ </w:t>
      </w:r>
      <w:r w:rsidR="007E0C78">
        <w:rPr>
          <w:rFonts w:asciiTheme="majorBidi" w:hAnsiTheme="majorBidi" w:cstheme="majorBidi"/>
          <w:sz w:val="30"/>
          <w:szCs w:val="30"/>
        </w:rPr>
        <w:t>1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ตำบลท่าทราย อำเภอเมือง จังหวัดสมุทรสาคร บริษัทมีสำนักงานสาขา </w:t>
      </w:r>
      <w:r w:rsidR="007E0C78">
        <w:rPr>
          <w:rFonts w:asciiTheme="majorBidi" w:hAnsiTheme="majorBidi" w:cstheme="majorBidi"/>
          <w:sz w:val="30"/>
          <w:szCs w:val="30"/>
        </w:rPr>
        <w:t>1</w:t>
      </w:r>
      <w:r w:rsidR="001E47B5">
        <w:rPr>
          <w:rFonts w:asciiTheme="majorBidi" w:hAnsiTheme="majorBidi" w:cstheme="majorBidi"/>
          <w:sz w:val="30"/>
          <w:szCs w:val="30"/>
        </w:rPr>
        <w:t>9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แห่งในจังหวัดกรุงเทพมหานครและสมุทรสาคร</w:t>
      </w:r>
    </w:p>
    <w:p w14:paraId="178EC524" w14:textId="77777777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2DBD1C" w14:textId="77777777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0358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04BCBC82" w14:textId="77777777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9878D4" w14:textId="1217647F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0358">
        <w:rPr>
          <w:rFonts w:asciiTheme="majorBidi" w:hAnsiTheme="majorBidi" w:cstheme="majorBidi"/>
          <w:sz w:val="30"/>
          <w:szCs w:val="30"/>
          <w:cs/>
        </w:rPr>
        <w:t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ธุรกิจหลักของบริษัทและบริษัทย่อยในประเทศคือเป็นผู้ผลิตและจัดจำหน่ายอาหารทะเลแช่แข็ง</w:t>
      </w:r>
      <w:r w:rsidRPr="00B0035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00358">
        <w:rPr>
          <w:rFonts w:asciiTheme="majorBidi" w:hAnsiTheme="majorBidi" w:cstheme="majorBidi"/>
          <w:sz w:val="30"/>
          <w:szCs w:val="30"/>
          <w:cs/>
        </w:rPr>
        <w:t>แช่เย็น และบรรจุกระป๋อง</w:t>
      </w:r>
      <w:r w:rsidRPr="00B00358">
        <w:rPr>
          <w:rFonts w:asciiTheme="majorBidi" w:hAnsiTheme="majorBidi" w:cstheme="majorBidi"/>
          <w:sz w:val="30"/>
          <w:szCs w:val="30"/>
        </w:rPr>
        <w:t xml:space="preserve"> </w:t>
      </w:r>
      <w:r w:rsidRPr="00B00358">
        <w:rPr>
          <w:rFonts w:asciiTheme="majorBidi" w:hAnsiTheme="majorBidi" w:cstheme="majorBidi"/>
          <w:sz w:val="30"/>
          <w:szCs w:val="30"/>
          <w:cs/>
        </w:rPr>
        <w:t>นอกจากนี้บริษัทย่อยในประเทศยังประกอบธุรกิจบรรจุภัณฑ์ สิ่งพิมพ์ ธุรกิจอาหารสัตว์เลี้ยง</w:t>
      </w:r>
      <w:r w:rsidRPr="00B0035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A7488">
        <w:rPr>
          <w:rFonts w:asciiTheme="majorBidi" w:hAnsiTheme="majorBidi" w:cstheme="majorBidi" w:hint="cs"/>
          <w:sz w:val="30"/>
          <w:szCs w:val="30"/>
          <w:cs/>
          <w:lang w:val="en-GB"/>
        </w:rPr>
        <w:t>และ</w:t>
      </w:r>
      <w:r w:rsidRPr="00B00358">
        <w:rPr>
          <w:rFonts w:asciiTheme="majorBidi" w:hAnsiTheme="majorBidi" w:cstheme="majorBidi"/>
          <w:sz w:val="30"/>
          <w:szCs w:val="30"/>
          <w:cs/>
        </w:rPr>
        <w:t>ส่วนประกอบอาหา</w:t>
      </w:r>
      <w:r w:rsidR="004D128C">
        <w:rPr>
          <w:rFonts w:asciiTheme="majorBidi" w:hAnsiTheme="majorBidi" w:cstheme="majorBidi" w:hint="cs"/>
          <w:sz w:val="30"/>
          <w:szCs w:val="30"/>
          <w:cs/>
        </w:rPr>
        <w:t>ร</w:t>
      </w:r>
    </w:p>
    <w:p w14:paraId="0F60404D" w14:textId="77777777" w:rsidR="001347F6" w:rsidRPr="00B00358" w:rsidRDefault="001347F6" w:rsidP="001347F6">
      <w:pPr>
        <w:ind w:left="540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7A8F70EF" w14:textId="77777777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F4FD3">
        <w:rPr>
          <w:rFonts w:asciiTheme="majorBidi" w:hAnsiTheme="majorBidi" w:cstheme="majorBidi"/>
          <w:spacing w:val="4"/>
          <w:sz w:val="30"/>
          <w:szCs w:val="30"/>
          <w:cs/>
        </w:rPr>
        <w:t>ส่วนธุรกิจหลักของบริษัทย่อยในต่างประเทศประกอบด้วยบริษัทย่อยในทวีปอเมริกา</w:t>
      </w:r>
      <w:r w:rsidRPr="004F4FD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F4FD3">
        <w:rPr>
          <w:rFonts w:asciiTheme="majorBidi" w:hAnsiTheme="majorBidi" w:cstheme="majorBidi"/>
          <w:spacing w:val="4"/>
          <w:sz w:val="30"/>
          <w:szCs w:val="30"/>
          <w:cs/>
        </w:rPr>
        <w:t>ซึ่งเป็นผู้จัดจำหน่ายอาหาร</w:t>
      </w:r>
      <w:r w:rsidRPr="00B00358">
        <w:rPr>
          <w:rFonts w:asciiTheme="majorBidi" w:hAnsiTheme="majorBidi" w:cstheme="majorBidi"/>
          <w:sz w:val="30"/>
          <w:szCs w:val="30"/>
          <w:cs/>
        </w:rPr>
        <w:t>สัตว์เลี้ยง ผลิตภัณฑ์จากกุ้งมังกรและอาหารทะเลอื่น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และบริษัทย่อยต่าง ๆ ในทวีปยุโรปซึ่งเป็นผู้ผลิตและจำหน่ายอาหารทะเล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00358">
        <w:rPr>
          <w:rFonts w:asciiTheme="majorBidi" w:hAnsiTheme="majorBidi" w:cstheme="majorBidi"/>
          <w:sz w:val="30"/>
          <w:szCs w:val="30"/>
          <w:cs/>
        </w:rPr>
        <w:t>แปรรูปและแช่เย็นแบบครบวงจรให้แก่ประเทศต่าง ๆ 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ส่วนประกอบอาหาร </w:t>
      </w:r>
      <w:r w:rsidRPr="00B00358">
        <w:rPr>
          <w:rFonts w:asciiTheme="majorBidi" w:hAnsiTheme="majorBidi" w:cstheme="majorBidi"/>
          <w:sz w:val="30"/>
          <w:szCs w:val="30"/>
          <w:cs/>
        </w:rPr>
        <w:t>และอาหารสัตว์</w:t>
      </w:r>
    </w:p>
    <w:p w14:paraId="2890A70E" w14:textId="77777777" w:rsid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B3615E1" w14:textId="5BDFB4C3" w:rsidR="00D453F8" w:rsidRPr="00D453F8" w:rsidRDefault="00A611F4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เฉพาะกิจการระหว่างกาลนี้แสดงในสกุลเงินบาทด้วยหน่วยพันบาท</w:t>
      </w:r>
      <w:r w:rsidR="00D453F8"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เว้นแต่ได้ระบุเป็นอย่างอื่น</w:t>
      </w:r>
      <w:r w:rsidR="00D453F8"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รวมระหว่างกาลและ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เฉพาะบริษัทระหว่างกาลที่นําเสนอนี้ได้มีการสอบทานแต่ยังไม่ได้ตรวจสอบ</w:t>
      </w:r>
    </w:p>
    <w:p w14:paraId="39768565" w14:textId="77777777" w:rsidR="008F2F17" w:rsidRPr="008F2F17" w:rsidRDefault="008F2F17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EB8938A" w14:textId="4BD033AA" w:rsidR="00BE1A6A" w:rsidRDefault="00F06051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</w:t>
      </w:r>
      <w:r w:rsidR="008F2F17" w:rsidRPr="008F2F17">
        <w:rPr>
          <w:rFonts w:asciiTheme="majorBidi" w:hAnsiTheme="majorBidi" w:cs="Angsana New" w:hint="cs"/>
          <w:sz w:val="30"/>
          <w:szCs w:val="30"/>
          <w:cs/>
        </w:rPr>
        <w:t>นี้ได้รับอนุมัติให้ออกงบการเงินจากคณะกรรมการ</w:t>
      </w:r>
      <w:r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8F2F17" w:rsidRPr="008F2F17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="008F2F17" w:rsidRPr="008F2F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45BC" w:rsidRPr="00C645BC">
        <w:rPr>
          <w:rFonts w:asciiTheme="majorBidi" w:hAnsiTheme="majorBidi" w:cs="Angsana New"/>
          <w:sz w:val="30"/>
          <w:szCs w:val="30"/>
        </w:rPr>
        <w:t>5</w:t>
      </w:r>
      <w:r w:rsidR="003A7488" w:rsidRPr="00C645B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801E4" w:rsidRPr="00C645BC">
        <w:rPr>
          <w:rFonts w:asciiTheme="majorBidi" w:hAnsiTheme="majorBidi" w:cs="Angsana New" w:hint="cs"/>
          <w:sz w:val="30"/>
          <w:szCs w:val="30"/>
          <w:cs/>
        </w:rPr>
        <w:t>พฤ</w:t>
      </w:r>
      <w:r w:rsidR="00B633C6" w:rsidRPr="00C645BC">
        <w:rPr>
          <w:rFonts w:asciiTheme="majorBidi" w:hAnsiTheme="majorBidi" w:cs="Angsana New" w:hint="cs"/>
          <w:sz w:val="30"/>
          <w:szCs w:val="30"/>
          <w:cs/>
        </w:rPr>
        <w:t>ษภาคม</w:t>
      </w:r>
      <w:r w:rsidR="008F2F17" w:rsidRPr="00C645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33E82" w:rsidRPr="00C645BC">
        <w:rPr>
          <w:rFonts w:asciiTheme="majorBidi" w:hAnsiTheme="majorBidi" w:cs="Angsana New"/>
          <w:sz w:val="30"/>
          <w:szCs w:val="30"/>
        </w:rPr>
        <w:t>256</w:t>
      </w:r>
      <w:r w:rsidR="003A7488" w:rsidRPr="00C645BC">
        <w:rPr>
          <w:rFonts w:asciiTheme="majorBidi" w:hAnsiTheme="majorBidi" w:cs="Angsana New"/>
          <w:sz w:val="30"/>
          <w:szCs w:val="30"/>
        </w:rPr>
        <w:t>9</w:t>
      </w:r>
      <w:r w:rsidR="00D453F8"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2443B2D6" w14:textId="515CB989" w:rsidR="00D453F8" w:rsidRP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188F1625" w14:textId="4F895B1A" w:rsidR="007A12F2" w:rsidRPr="00091CA0" w:rsidRDefault="00BE1A6A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เกณฑ์การจัดทำงบการเงินระหว่างกาล</w:t>
      </w:r>
      <w:r w:rsidR="002D0877" w:rsidRPr="00091CA0">
        <w:rPr>
          <w:rFonts w:ascii="Angsana New" w:hAnsi="Angsana New" w:cs="Angsana New"/>
          <w:szCs w:val="30"/>
        </w:rPr>
        <w:t xml:space="preserve"> </w:t>
      </w:r>
    </w:p>
    <w:p w14:paraId="44513640" w14:textId="77777777" w:rsidR="007A12F2" w:rsidRPr="00665100" w:rsidRDefault="007A12F2" w:rsidP="00E17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0879842" w14:textId="2556EDB0" w:rsidR="00AC37C3" w:rsidRDefault="00F06051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F06051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06051">
        <w:rPr>
          <w:rFonts w:ascii="Angsana New" w:hAnsi="Angsana New" w:cs="Angsana New"/>
          <w:sz w:val="30"/>
          <w:szCs w:val="30"/>
        </w:rPr>
        <w:t xml:space="preserve">34 </w:t>
      </w:r>
      <w:r w:rsidRPr="00F06051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F06051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06051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0"/>
      <w:r w:rsidRPr="00F06051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F06051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06051">
        <w:rPr>
          <w:rFonts w:ascii="Angsana New" w:hAnsi="Angsana New" w:cs="Angsana New"/>
          <w:sz w:val="30"/>
          <w:szCs w:val="30"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7F0B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ๆ เพื่อไม่ให้ซ้ำซ้อนกับข้อมูลที่ได้นำเสนอไปแล้วใน</w:t>
      </w:r>
      <w:r w:rsidR="00DB2DD8">
        <w:rPr>
          <w:rFonts w:ascii="Angsana New" w:hAnsi="Angsana New" w:cs="Angsana New"/>
          <w:sz w:val="30"/>
          <w:szCs w:val="30"/>
        </w:rPr>
        <w:br/>
      </w:r>
      <w:r w:rsidRPr="00F06051">
        <w:rPr>
          <w:rFonts w:ascii="Angsana New" w:hAnsi="Angsana New" w:cs="Angsana New"/>
          <w:sz w:val="30"/>
          <w:szCs w:val="30"/>
          <w:cs/>
        </w:rPr>
        <w:t>งบการเงินประจำปี</w:t>
      </w:r>
      <w:r w:rsidRPr="00F06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F06051">
        <w:rPr>
          <w:rFonts w:ascii="Angsana New" w:hAnsi="Angsana New" w:cs="Angsana New"/>
          <w:sz w:val="30"/>
          <w:szCs w:val="30"/>
        </w:rPr>
        <w:t xml:space="preserve"> 31 </w:t>
      </w:r>
      <w:r w:rsidRPr="00F06051">
        <w:rPr>
          <w:rFonts w:ascii="Angsana New" w:hAnsi="Angsana New" w:cs="Angsana New"/>
          <w:sz w:val="30"/>
          <w:szCs w:val="30"/>
          <w:cs/>
        </w:rPr>
        <w:t>ธันวาคม</w:t>
      </w:r>
      <w:r w:rsidRPr="00F06051">
        <w:rPr>
          <w:rFonts w:ascii="Angsana New" w:hAnsi="Angsana New" w:cs="Angsana New"/>
          <w:sz w:val="30"/>
          <w:szCs w:val="30"/>
        </w:rPr>
        <w:t xml:space="preserve"> 256</w:t>
      </w:r>
      <w:r w:rsidR="00992B7A">
        <w:rPr>
          <w:rFonts w:ascii="Angsana New" w:hAnsi="Angsana New" w:cs="Angsana New"/>
          <w:sz w:val="30"/>
          <w:szCs w:val="30"/>
        </w:rPr>
        <w:t>8</w:t>
      </w:r>
    </w:p>
    <w:p w14:paraId="7449AF97" w14:textId="77777777" w:rsidR="00F06051" w:rsidRPr="00F06051" w:rsidRDefault="00F06051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E87D94" w14:textId="2AEAAD58" w:rsidR="00A53944" w:rsidRPr="00EA5366" w:rsidRDefault="00AC37C3" w:rsidP="00EA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A5366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งบการเงินระหว่างกาลฉบับภาษาอังกฤษจัดทําขึ้นจากงบการเงินระหว่างกาลภาษาไทยที่จัดทําตามกฎหมาย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ให้ใช้งบการเงินระหว่างกาลฉบับภาษาไทยเป็นหลัก</w:t>
      </w:r>
    </w:p>
    <w:p w14:paraId="775FCBC1" w14:textId="557406B5" w:rsidR="00A53944" w:rsidRPr="00A53944" w:rsidRDefault="00A53944" w:rsidP="00A53944">
      <w:pPr>
        <w:pStyle w:val="block"/>
        <w:spacing w:after="0" w:line="240" w:lineRule="auto"/>
        <w:ind w:left="540" w:right="14"/>
        <w:rPr>
          <w:rFonts w:ascii="Angsana New" w:hAnsi="Angsana New" w:cs="Angsana New"/>
          <w:bCs/>
          <w:sz w:val="30"/>
          <w:szCs w:val="30"/>
          <w:lang w:val="en-US" w:bidi="th-TH"/>
        </w:rPr>
      </w:pPr>
    </w:p>
    <w:p w14:paraId="0FA1A817" w14:textId="71347514" w:rsidR="00AC37C3" w:rsidRPr="00091CA0" w:rsidRDefault="00AC37C3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>นโยบายการบัญชี</w:t>
      </w:r>
      <w:r w:rsidR="00F06051" w:rsidRPr="00091CA0">
        <w:rPr>
          <w:rFonts w:ascii="Angsana New" w:hAnsi="Angsana New" w:cs="Angsana New"/>
          <w:szCs w:val="30"/>
          <w:cs/>
        </w:rPr>
        <w:t>ที่</w:t>
      </w:r>
      <w:r w:rsidR="005D271A">
        <w:rPr>
          <w:rFonts w:cs="Angsana New" w:hint="cs"/>
          <w:szCs w:val="30"/>
          <w:cs/>
        </w:rPr>
        <w:t>มีสาระสำคัญ</w:t>
      </w:r>
    </w:p>
    <w:p w14:paraId="47BA2AD5" w14:textId="77777777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2550C013" w14:textId="12E93E19" w:rsidR="00B61D2F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AC37C3">
        <w:rPr>
          <w:rFonts w:asciiTheme="majorBidi" w:hAnsiTheme="majorBidi" w:cs="Angsana New" w:hint="cs"/>
          <w:sz w:val="30"/>
          <w:szCs w:val="30"/>
          <w:cs/>
        </w:rPr>
        <w:t>นโยบายการบัญชี</w:t>
      </w:r>
      <w:r w:rsidR="00E944CF">
        <w:rPr>
          <w:rFonts w:asciiTheme="majorBidi" w:hAnsiTheme="majorBidi" w:cs="Angsana New"/>
          <w:sz w:val="30"/>
          <w:szCs w:val="30"/>
        </w:rPr>
        <w:t xml:space="preserve"> </w:t>
      </w:r>
      <w:r w:rsidR="00E944CF">
        <w:rPr>
          <w:rFonts w:asciiTheme="majorBidi" w:hAnsiTheme="majorBidi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</w:t>
      </w:r>
      <w:r w:rsidR="00DB2DD8">
        <w:rPr>
          <w:rFonts w:asciiTheme="majorBidi" w:hAnsiTheme="majorBidi" w:cs="Angsana New"/>
          <w:sz w:val="30"/>
          <w:szCs w:val="30"/>
        </w:rPr>
        <w:br/>
      </w:r>
      <w:r w:rsidR="00E944CF">
        <w:rPr>
          <w:rFonts w:asciiTheme="majorBidi" w:hAnsiTheme="majorBidi" w:cs="Angsana New" w:hint="cs"/>
          <w:sz w:val="30"/>
          <w:szCs w:val="30"/>
          <w:cs/>
        </w:rPr>
        <w:t>ไม่แตกต่างจากที่ได้อธิบายไว้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ในงบการเงินสําหรับปีสิ้นสุดวันที่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A731E">
        <w:rPr>
          <w:rFonts w:asciiTheme="majorBidi" w:hAnsiTheme="majorBidi" w:cs="Angsana New"/>
          <w:sz w:val="30"/>
          <w:szCs w:val="30"/>
        </w:rPr>
        <w:t>31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A53944">
        <w:rPr>
          <w:rFonts w:asciiTheme="majorBidi" w:hAnsiTheme="majorBidi" w:cs="Angsana New"/>
          <w:sz w:val="30"/>
          <w:szCs w:val="30"/>
        </w:rPr>
        <w:t xml:space="preserve"> </w:t>
      </w:r>
      <w:r w:rsidR="00BA731E">
        <w:rPr>
          <w:rFonts w:asciiTheme="majorBidi" w:hAnsiTheme="majorBidi" w:cs="Angsana New"/>
          <w:sz w:val="30"/>
          <w:szCs w:val="30"/>
        </w:rPr>
        <w:t>256</w:t>
      </w:r>
      <w:r w:rsidR="00992B7A">
        <w:rPr>
          <w:rFonts w:asciiTheme="majorBidi" w:hAnsiTheme="majorBidi" w:cs="Angsana New"/>
          <w:sz w:val="30"/>
          <w:szCs w:val="30"/>
        </w:rPr>
        <w:t>8</w:t>
      </w:r>
    </w:p>
    <w:p w14:paraId="2B0EED8C" w14:textId="726EC89E" w:rsidR="00AC37C3" w:rsidRPr="00AC37C3" w:rsidRDefault="004D4258" w:rsidP="004D4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sz w:val="30"/>
          <w:szCs w:val="30"/>
        </w:rPr>
      </w:pPr>
      <w:r>
        <w:rPr>
          <w:rFonts w:ascii="Angsana New" w:hAnsi="Angsana New" w:cs="Angsana New"/>
          <w:bCs/>
          <w:sz w:val="30"/>
          <w:szCs w:val="30"/>
          <w:cs/>
        </w:rPr>
        <w:br w:type="page"/>
      </w:r>
    </w:p>
    <w:p w14:paraId="179CC2F9" w14:textId="7AE66BC5" w:rsidR="00AF7B49" w:rsidRPr="00091CA0" w:rsidRDefault="00AF7B4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ประมาณการทางบัญชีที่สำคัญ ข้อสมมติ และการใช้ดุลยพินิจ</w:t>
      </w:r>
    </w:p>
    <w:p w14:paraId="195EDEE3" w14:textId="3C1E950B" w:rsidR="00AF7B49" w:rsidRPr="00AC37C3" w:rsidRDefault="00AF7B49" w:rsidP="00AC37C3">
      <w:pPr>
        <w:pStyle w:val="block"/>
        <w:spacing w:after="0" w:line="240" w:lineRule="auto"/>
        <w:ind w:left="547" w:right="-432"/>
        <w:rPr>
          <w:rFonts w:asciiTheme="majorBidi" w:hAnsiTheme="majorBidi" w:cstheme="minorBidi"/>
          <w:bCs/>
          <w:sz w:val="30"/>
          <w:szCs w:val="30"/>
          <w:lang w:val="en-US" w:bidi="th-TH"/>
        </w:rPr>
      </w:pPr>
    </w:p>
    <w:p w14:paraId="041796F1" w14:textId="74C16DFB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C37C3">
        <w:rPr>
          <w:rFonts w:asciiTheme="majorBidi" w:hAnsiTheme="majorBidi" w:cs="Angsana New" w:hint="cs"/>
          <w:sz w:val="30"/>
          <w:szCs w:val="30"/>
          <w:cs/>
        </w:rPr>
        <w:t>การประมาณการ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ข้อสมมติ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ได้มีการประเมินทบทวนอย่างต่อเนื่อง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ๆ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8064DAE" w14:textId="77777777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DED38B" w14:textId="190011A9" w:rsidR="00AC37C3" w:rsidRDefault="00AC37C3" w:rsidP="007E05F0">
      <w:pPr>
        <w:pStyle w:val="block"/>
        <w:spacing w:after="0" w:line="240" w:lineRule="auto"/>
        <w:ind w:left="547" w:right="14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ในการจัดทํางบการเงินระหว่างกาลนี้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ประมาณการทางบัญชีที่สําคัญ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ข้อสมมติ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และการใช้ดุลยพินิจเป็น</w:t>
      </w:r>
      <w:r w:rsidR="00DB2DD8">
        <w:rPr>
          <w:rFonts w:ascii="Angsana New" w:hAnsi="Angsana New" w:cs="Angsana New"/>
          <w:b/>
          <w:sz w:val="30"/>
          <w:szCs w:val="30"/>
          <w:lang w:val="en-US" w:bidi="th-TH"/>
        </w:rPr>
        <w:br/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การประมาณการเดียวกันกับการประมาณการที่ใช้ในการจัดทํางบการเงินสําหรับปีสิ้นสุด</w:t>
      </w:r>
      <w:r w:rsidRPr="00DC51F8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วันที่</w:t>
      </w:r>
      <w:r w:rsidRPr="00DC51F8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="00DC51F8">
        <w:rPr>
          <w:rFonts w:ascii="Angsana New" w:hAnsi="Angsana New" w:cs="Angsana New"/>
          <w:bCs/>
          <w:sz w:val="30"/>
          <w:szCs w:val="30"/>
          <w:lang w:val="en-US" w:bidi="th-TH"/>
        </w:rPr>
        <w:t>31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ธันวาคม</w:t>
      </w:r>
      <w:r w:rsidR="008118D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="008358F3" w:rsidRPr="008358F3">
        <w:rPr>
          <w:rFonts w:ascii="Angsana New" w:hAnsi="Angsana New" w:cs="Angsana New"/>
          <w:bCs/>
          <w:sz w:val="30"/>
          <w:szCs w:val="30"/>
          <w:lang w:val="en-US" w:bidi="th-TH"/>
        </w:rPr>
        <w:t>256</w:t>
      </w:r>
      <w:r w:rsidR="00992B7A">
        <w:rPr>
          <w:rFonts w:ascii="Angsana New" w:hAnsi="Angsana New" w:cs="Angsana New"/>
          <w:bCs/>
          <w:sz w:val="30"/>
          <w:szCs w:val="30"/>
          <w:lang w:val="en-US" w:bidi="th-TH"/>
        </w:rPr>
        <w:t>8</w:t>
      </w:r>
    </w:p>
    <w:p w14:paraId="4C10CE73" w14:textId="5376218D" w:rsidR="00AC37C3" w:rsidRDefault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BEEC0CD" w14:textId="484FD790" w:rsidR="00CA37E0" w:rsidRPr="00091CA0" w:rsidRDefault="00CA37E0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>ส่วนงานดำเนินงานและการจำแนกรายได้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616728BA" w14:textId="77777777" w:rsidR="00CA37E0" w:rsidRPr="008118D3" w:rsidRDefault="00CA37E0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D924082" w14:textId="21FD6556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คณะผู้บริหารกลุ่มไทยยูเนี่ยน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คือ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ผู้มีอํานาจตัดสินใจสูงสุดด้านการดําเนินงานของกลุ่มบริษัท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ผู้บริหารกําหนด</w:t>
      </w:r>
      <w:r w:rsidR="008967A5">
        <w:rPr>
          <w:rFonts w:asciiTheme="majorBidi" w:hAnsiTheme="majorBidi" w:cs="Angsana New"/>
          <w:sz w:val="30"/>
          <w:szCs w:val="30"/>
        </w:rPr>
        <w:br/>
      </w:r>
      <w:r w:rsidRPr="00E36050">
        <w:rPr>
          <w:rFonts w:asciiTheme="majorBidi" w:hAnsiTheme="majorBidi" w:cs="Angsana New" w:hint="cs"/>
          <w:sz w:val="30"/>
          <w:szCs w:val="30"/>
          <w:cs/>
        </w:rPr>
        <w:t>ส่วนงานดําเนินงานจากข้อมูลที่จะถูกสอบทานโดยคณะผู้บริหารกลุ่มไทยยูเนี่ยน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โดยมีจุดประสงค์เพื่อจัดสรรทรัพยากรแล</w:t>
      </w:r>
      <w:r>
        <w:rPr>
          <w:rFonts w:asciiTheme="majorBidi" w:hAnsiTheme="majorBidi" w:cs="Angsana New" w:hint="cs"/>
          <w:sz w:val="30"/>
          <w:szCs w:val="30"/>
          <w:cs/>
        </w:rPr>
        <w:t>ะ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ประเมินผลการดําเนินงานของส่วนงาน</w:t>
      </w:r>
    </w:p>
    <w:p w14:paraId="7EC1AC5D" w14:textId="77777777" w:rsidR="00CA37E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4B19C84B" w14:textId="77EED3D3" w:rsidR="00CA37E0" w:rsidRDefault="00CA37E0" w:rsidP="0099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เพื่อวัตถุประสงค์ในการบริหารงาน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กลุ่มบริษัทมีส่วนงานที่รายงานทั้งสิ้น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7EF0">
        <w:rPr>
          <w:rFonts w:asciiTheme="majorBidi" w:hAnsiTheme="majorBidi" w:cs="Angsana New"/>
          <w:sz w:val="30"/>
          <w:szCs w:val="30"/>
        </w:rPr>
        <w:t>4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ส่วนงาน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ดังนี้</w:t>
      </w:r>
    </w:p>
    <w:p w14:paraId="1D115D61" w14:textId="77777777" w:rsidR="0099195B" w:rsidRPr="008967A5" w:rsidRDefault="0099195B" w:rsidP="0099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  <w:cs/>
        </w:rPr>
      </w:pPr>
    </w:p>
    <w:p w14:paraId="3725BBDD" w14:textId="63896947" w:rsidR="00CA37E0" w:rsidRPr="00DB5151" w:rsidRDefault="00CA37E0" w:rsidP="00052BFF">
      <w:pPr>
        <w:pStyle w:val="ListParagraph"/>
        <w:numPr>
          <w:ilvl w:val="0"/>
          <w:numId w:val="7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DB5151">
        <w:rPr>
          <w:rFonts w:asciiTheme="majorBidi" w:hAnsiTheme="majorBidi" w:hint="cs"/>
          <w:sz w:val="30"/>
          <w:szCs w:val="30"/>
          <w:cs/>
        </w:rPr>
        <w:t>ผลิตภัณฑ์อาหารทะเลแปรรูป</w:t>
      </w:r>
    </w:p>
    <w:p w14:paraId="3DA4E63A" w14:textId="59552AB4" w:rsidR="00CA37E0" w:rsidRPr="00DB5151" w:rsidRDefault="00CA37E0" w:rsidP="00052BFF">
      <w:pPr>
        <w:pStyle w:val="ListParagraph"/>
        <w:numPr>
          <w:ilvl w:val="0"/>
          <w:numId w:val="7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DB5151">
        <w:rPr>
          <w:rFonts w:asciiTheme="majorBidi" w:hAnsiTheme="majorBidi" w:hint="cs"/>
          <w:sz w:val="30"/>
          <w:szCs w:val="30"/>
          <w:cs/>
        </w:rPr>
        <w:t>ผลิตภัณฑ์อาหารทะเลแช่แข็ง</w:t>
      </w:r>
      <w:r w:rsidRPr="00DB5151">
        <w:rPr>
          <w:rFonts w:asciiTheme="majorBidi" w:hAnsiTheme="majorBidi"/>
          <w:sz w:val="30"/>
          <w:szCs w:val="30"/>
          <w:cs/>
        </w:rPr>
        <w:t xml:space="preserve"> </w:t>
      </w:r>
      <w:r w:rsidRPr="00DB5151">
        <w:rPr>
          <w:rFonts w:asciiTheme="majorBidi" w:hAnsiTheme="majorBidi" w:hint="cs"/>
          <w:sz w:val="30"/>
          <w:szCs w:val="30"/>
          <w:cs/>
        </w:rPr>
        <w:t>แช่เย็น</w:t>
      </w:r>
      <w:r w:rsidRPr="00DB5151">
        <w:rPr>
          <w:rFonts w:asciiTheme="majorBidi" w:hAnsiTheme="majorBidi"/>
          <w:sz w:val="30"/>
          <w:szCs w:val="30"/>
          <w:cs/>
        </w:rPr>
        <w:t xml:space="preserve"> </w:t>
      </w:r>
      <w:r w:rsidRPr="00DB5151">
        <w:rPr>
          <w:rFonts w:asciiTheme="majorBidi" w:hAnsiTheme="majorBidi" w:hint="cs"/>
          <w:sz w:val="30"/>
          <w:szCs w:val="30"/>
          <w:cs/>
        </w:rPr>
        <w:t>และธุรกิจที่เกี่ยวข้อง</w:t>
      </w:r>
    </w:p>
    <w:p w14:paraId="7A2109D8" w14:textId="5F452D02" w:rsidR="00CA37E0" w:rsidRPr="00DB5151" w:rsidRDefault="00CA37E0" w:rsidP="00052BFF">
      <w:pPr>
        <w:pStyle w:val="ListParagraph"/>
        <w:numPr>
          <w:ilvl w:val="0"/>
          <w:numId w:val="7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DB5151">
        <w:rPr>
          <w:rFonts w:asciiTheme="majorBidi" w:hAnsiTheme="majorBidi" w:hint="cs"/>
          <w:sz w:val="30"/>
          <w:szCs w:val="30"/>
          <w:cs/>
        </w:rPr>
        <w:t>ผลิตภัณฑ์อาหารสัตว์เลี้ยง</w:t>
      </w:r>
    </w:p>
    <w:p w14:paraId="6083AE4F" w14:textId="2A8DCA02" w:rsidR="00CA37E0" w:rsidRPr="00DB5151" w:rsidRDefault="00CA37E0" w:rsidP="00052BFF">
      <w:pPr>
        <w:pStyle w:val="ListParagraph"/>
        <w:numPr>
          <w:ilvl w:val="0"/>
          <w:numId w:val="7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rPr>
          <w:rFonts w:asciiTheme="majorBidi" w:hAnsiTheme="majorBidi"/>
          <w:sz w:val="30"/>
          <w:szCs w:val="30"/>
        </w:rPr>
      </w:pPr>
      <w:r w:rsidRPr="00DB5151">
        <w:rPr>
          <w:rFonts w:asciiTheme="majorBidi" w:hAnsiTheme="majorBidi" w:hint="cs"/>
          <w:sz w:val="30"/>
          <w:szCs w:val="30"/>
          <w:cs/>
        </w:rPr>
        <w:t>ผลิตภัณฑ์เพิ่มมูลค่า</w:t>
      </w:r>
      <w:r w:rsidRPr="00DB5151">
        <w:rPr>
          <w:rFonts w:asciiTheme="majorBidi" w:hAnsiTheme="majorBidi"/>
          <w:sz w:val="30"/>
          <w:szCs w:val="30"/>
          <w:cs/>
        </w:rPr>
        <w:t xml:space="preserve"> </w:t>
      </w:r>
      <w:r w:rsidRPr="00DB5151">
        <w:rPr>
          <w:rFonts w:asciiTheme="majorBidi" w:hAnsiTheme="majorBidi" w:hint="cs"/>
          <w:sz w:val="30"/>
          <w:szCs w:val="30"/>
          <w:cs/>
        </w:rPr>
        <w:t>และธุรกิจอื่น</w:t>
      </w:r>
    </w:p>
    <w:p w14:paraId="2E97EA63" w14:textId="77777777" w:rsidR="008967A5" w:rsidRPr="00E36050" w:rsidRDefault="008967A5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rPr>
          <w:rFonts w:asciiTheme="majorBidi" w:hAnsiTheme="majorBidi" w:cstheme="majorBidi"/>
          <w:sz w:val="30"/>
          <w:szCs w:val="30"/>
        </w:rPr>
      </w:pPr>
    </w:p>
    <w:p w14:paraId="716BA743" w14:textId="77777777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ผู้มีอํานาจตัดสินใจสูงสุดด้านการดําเนินงานสอบทานผลการดํา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กลุ่มบริษัทประเมินผลการปฏิบัติงานของส่วนงานโดยพิจารณาจากกําไรขั้นต้น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ซึ่งวัดมูลค่าโดยใช้เกณฑ์เดียวกับที่ใช้ในการวัดกําไรขั้นต้นในงบกําไรขาดทุน</w:t>
      </w:r>
    </w:p>
    <w:p w14:paraId="49FCB4A5" w14:textId="77777777" w:rsidR="00CA37E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Theme="majorBidi" w:hAnsiTheme="majorBidi" w:cs="Angsana New"/>
          <w:sz w:val="30"/>
          <w:szCs w:val="30"/>
        </w:rPr>
      </w:pPr>
    </w:p>
    <w:p w14:paraId="7EAAE8CB" w14:textId="77777777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การบันทึกบัญชีสําหรับรายการระหว่างส่วนงานที่รายงานเป็นไปในลักษณะเดียวกับการบันทึกบัญชีสําหรับรายการธุรกิจกับบุคคลภายนอก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รวมได้ตัดรายการระหว่างกันออกแล้ว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ข้อมูลเกี่ยวกับการจําแนกรายได้เป็นข้อมูลเดียวกันกับข้อมูลรายได้ที่ได้เปิดเผยตามส่วนงาน</w:t>
      </w:r>
    </w:p>
    <w:p w14:paraId="5DB52DFA" w14:textId="77777777" w:rsidR="008967A5" w:rsidRDefault="008967A5" w:rsidP="00C82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A7652E" w14:textId="10A222C0" w:rsidR="002B0462" w:rsidRDefault="002B0462" w:rsidP="004D4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2B0462" w:rsidSect="007E0C78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738C0F1" w14:textId="4CE7BCEB" w:rsidR="005F38B1" w:rsidRDefault="00730041" w:rsidP="006C7140">
      <w:pPr>
        <w:rPr>
          <w:rFonts w:ascii="Angsana New" w:hAnsi="Angsana New" w:cs="Angsana New"/>
          <w:sz w:val="28"/>
          <w:szCs w:val="28"/>
        </w:rPr>
      </w:pPr>
      <w:r w:rsidRPr="00196AB4">
        <w:rPr>
          <w:rFonts w:ascii="Angsana New" w:hAnsi="Angsana New" w:cs="Angsana New" w:hint="cs"/>
          <w:sz w:val="28"/>
          <w:szCs w:val="28"/>
          <w:cs/>
        </w:rPr>
        <w:lastRenderedPageBreak/>
        <w:t>ข้อมูลผลการดำเนินงานจำแนกส่วนงานตามส่วนงานของกลุ่มบริษัทมีดังต่อไปนี้</w:t>
      </w:r>
    </w:p>
    <w:tbl>
      <w:tblPr>
        <w:tblW w:w="150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18"/>
        <w:gridCol w:w="989"/>
        <w:gridCol w:w="269"/>
        <w:gridCol w:w="1711"/>
        <w:gridCol w:w="270"/>
        <w:gridCol w:w="1081"/>
        <w:gridCol w:w="270"/>
        <w:gridCol w:w="1158"/>
        <w:gridCol w:w="269"/>
        <w:gridCol w:w="1093"/>
        <w:gridCol w:w="270"/>
        <w:gridCol w:w="1081"/>
        <w:gridCol w:w="270"/>
        <w:gridCol w:w="1081"/>
      </w:tblGrid>
      <w:tr w:rsidR="006A0252" w:rsidRPr="00196AB4" w14:paraId="56D0831C" w14:textId="77777777" w:rsidTr="00B2643D">
        <w:trPr>
          <w:cantSplit/>
          <w:trHeight w:hRule="exact" w:val="317"/>
        </w:trPr>
        <w:tc>
          <w:tcPr>
            <w:tcW w:w="5218" w:type="dxa"/>
          </w:tcPr>
          <w:p w14:paraId="07F270BA" w14:textId="77777777" w:rsidR="006A0252" w:rsidRPr="00196AB4" w:rsidRDefault="006A0252" w:rsidP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7ADB4E5B" w14:textId="77777777" w:rsidR="006A0252" w:rsidRPr="00196AB4" w:rsidRDefault="006A0252" w:rsidP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4A5A0181" w14:textId="77777777" w:rsidR="006A0252" w:rsidRPr="00196AB4" w:rsidRDefault="006A0252" w:rsidP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79F882DC" w14:textId="77777777" w:rsidR="006A0252" w:rsidRPr="00196AB4" w:rsidRDefault="006A0252" w:rsidP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812" w:type="dxa"/>
            <w:gridSpan w:val="13"/>
          </w:tcPr>
          <w:p w14:paraId="4DC11953" w14:textId="77777777" w:rsidR="006A0252" w:rsidRPr="00196AB4" w:rsidRDefault="006A0252" w:rsidP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03F5521C" w14:textId="77777777" w:rsidR="006A0252" w:rsidRPr="00196AB4" w:rsidRDefault="006A0252" w:rsidP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755B9E30" w14:textId="77777777" w:rsidR="006A0252" w:rsidRPr="006A0252" w:rsidRDefault="006A0252" w:rsidP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A0252" w:rsidRPr="00196AB4" w14:paraId="5B879FC7" w14:textId="77777777" w:rsidTr="00B2643D">
        <w:trPr>
          <w:cantSplit/>
          <w:trHeight w:hRule="exact" w:val="331"/>
        </w:trPr>
        <w:tc>
          <w:tcPr>
            <w:tcW w:w="5218" w:type="dxa"/>
          </w:tcPr>
          <w:p w14:paraId="1842A3C3" w14:textId="77777777" w:rsidR="006A0252" w:rsidRPr="008E6772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99" w:right="-108" w:firstLine="19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4F913A78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69" w:type="dxa"/>
          </w:tcPr>
          <w:p w14:paraId="117CE424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1" w:type="dxa"/>
          </w:tcPr>
          <w:p w14:paraId="7F48E4AF" w14:textId="77777777" w:rsidR="006A0252" w:rsidRPr="00196AB4" w:rsidRDefault="006A0252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ผลิตภัณฑ์อาหารทะเล</w:t>
            </w:r>
          </w:p>
        </w:tc>
        <w:tc>
          <w:tcPr>
            <w:tcW w:w="270" w:type="dxa"/>
          </w:tcPr>
          <w:p w14:paraId="2A7A02D7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25CBAFEC" w14:textId="77777777" w:rsidR="006A0252" w:rsidRPr="00196AB4" w:rsidRDefault="006A0252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1228C4F5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4118A4C6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69" w:type="dxa"/>
          </w:tcPr>
          <w:p w14:paraId="69761B7D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3" w:type="dxa"/>
          </w:tcPr>
          <w:p w14:paraId="73098943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FE3BD09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6ED7D91C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9B0F504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44B47F62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A0252" w:rsidRPr="00196AB4" w14:paraId="622F956E" w14:textId="77777777" w:rsidTr="00B2643D">
        <w:trPr>
          <w:cantSplit/>
          <w:trHeight w:hRule="exact" w:val="331"/>
        </w:trPr>
        <w:tc>
          <w:tcPr>
            <w:tcW w:w="5218" w:type="dxa"/>
            <w:vAlign w:val="bottom"/>
          </w:tcPr>
          <w:p w14:paraId="7D097293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24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989" w:type="dxa"/>
          </w:tcPr>
          <w:p w14:paraId="6E7D7712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อาหารทะเล</w:t>
            </w:r>
          </w:p>
        </w:tc>
        <w:tc>
          <w:tcPr>
            <w:tcW w:w="269" w:type="dxa"/>
          </w:tcPr>
          <w:p w14:paraId="5E4DEF8A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1" w:type="dxa"/>
          </w:tcPr>
          <w:p w14:paraId="6EEB60AA" w14:textId="77777777" w:rsidR="006A0252" w:rsidRPr="00196AB4" w:rsidRDefault="006A0252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แช่แข็งแช่เย็น</w:t>
            </w:r>
          </w:p>
        </w:tc>
        <w:tc>
          <w:tcPr>
            <w:tcW w:w="270" w:type="dxa"/>
          </w:tcPr>
          <w:p w14:paraId="56E84A4D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28773F38" w14:textId="77777777" w:rsidR="006A0252" w:rsidRPr="00196AB4" w:rsidRDefault="006A0252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</w:t>
            </w:r>
          </w:p>
        </w:tc>
        <w:tc>
          <w:tcPr>
            <w:tcW w:w="270" w:type="dxa"/>
          </w:tcPr>
          <w:p w14:paraId="01C1199E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80086CE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เพิ่มมูลค่า</w:t>
            </w:r>
          </w:p>
        </w:tc>
        <w:tc>
          <w:tcPr>
            <w:tcW w:w="269" w:type="dxa"/>
          </w:tcPr>
          <w:p w14:paraId="774086D2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3" w:type="dxa"/>
          </w:tcPr>
          <w:p w14:paraId="01810C0C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70" w:type="dxa"/>
          </w:tcPr>
          <w:p w14:paraId="4EB7CF3F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7C968823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270" w:type="dxa"/>
          </w:tcPr>
          <w:p w14:paraId="35F1B3BB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1488E115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A0252" w:rsidRPr="00196AB4" w14:paraId="437AC8F4" w14:textId="77777777" w:rsidTr="00B2643D">
        <w:trPr>
          <w:cantSplit/>
          <w:trHeight w:hRule="exact" w:val="371"/>
        </w:trPr>
        <w:tc>
          <w:tcPr>
            <w:tcW w:w="5218" w:type="dxa"/>
          </w:tcPr>
          <w:p w14:paraId="56847CA5" w14:textId="1C79AC34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"/>
                <w:tab w:val="left" w:pos="313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989" w:type="dxa"/>
          </w:tcPr>
          <w:p w14:paraId="33AE9E0F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แปรรูป</w:t>
            </w:r>
          </w:p>
        </w:tc>
        <w:tc>
          <w:tcPr>
            <w:tcW w:w="269" w:type="dxa"/>
          </w:tcPr>
          <w:p w14:paraId="4CF2704D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1" w:type="dxa"/>
          </w:tcPr>
          <w:p w14:paraId="0BCB256C" w14:textId="77777777" w:rsidR="006A0252" w:rsidRPr="00196AB4" w:rsidRDefault="006A0252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และธุรกิจที่เกี่ยวข้อง</w:t>
            </w:r>
          </w:p>
        </w:tc>
        <w:tc>
          <w:tcPr>
            <w:tcW w:w="270" w:type="dxa"/>
          </w:tcPr>
          <w:p w14:paraId="0B6765D9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18BADF7F" w14:textId="77777777" w:rsidR="006A0252" w:rsidRPr="00196AB4" w:rsidRDefault="006A0252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สัตว์เลี้ยง</w:t>
            </w:r>
          </w:p>
        </w:tc>
        <w:tc>
          <w:tcPr>
            <w:tcW w:w="270" w:type="dxa"/>
          </w:tcPr>
          <w:p w14:paraId="541CBE50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DBDDF39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และธุรกิจอื่น</w:t>
            </w:r>
          </w:p>
        </w:tc>
        <w:tc>
          <w:tcPr>
            <w:tcW w:w="269" w:type="dxa"/>
          </w:tcPr>
          <w:p w14:paraId="28297795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3" w:type="dxa"/>
          </w:tcPr>
          <w:p w14:paraId="59DD5BEE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270" w:type="dxa"/>
          </w:tcPr>
          <w:p w14:paraId="1C1C9A45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1057169F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70" w:type="dxa"/>
          </w:tcPr>
          <w:p w14:paraId="780B8529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6D0066F5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A0252" w:rsidRPr="00196AB4" w14:paraId="24BE029F" w14:textId="77777777" w:rsidTr="00B2643D">
        <w:trPr>
          <w:cantSplit/>
          <w:trHeight w:hRule="exact" w:val="331"/>
        </w:trPr>
        <w:tc>
          <w:tcPr>
            <w:tcW w:w="5218" w:type="dxa"/>
          </w:tcPr>
          <w:p w14:paraId="587C0D89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12" w:type="dxa"/>
            <w:gridSpan w:val="13"/>
          </w:tcPr>
          <w:p w14:paraId="2A2012E5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  <w:p w14:paraId="2B8191AA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919B7" w:rsidRPr="00196AB4" w14:paraId="4D751D51" w14:textId="77777777" w:rsidTr="00374ED7">
        <w:trPr>
          <w:cantSplit/>
          <w:trHeight w:hRule="exact" w:val="331"/>
        </w:trPr>
        <w:tc>
          <w:tcPr>
            <w:tcW w:w="5218" w:type="dxa"/>
          </w:tcPr>
          <w:p w14:paraId="28775BC4" w14:textId="77777777" w:rsidR="001919B7" w:rsidRPr="00196AB4" w:rsidRDefault="001919B7" w:rsidP="0019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จากการขายและการให้บริการ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89" w:type="dxa"/>
            <w:vAlign w:val="bottom"/>
          </w:tcPr>
          <w:p w14:paraId="0608250E" w14:textId="50CD97B1" w:rsidR="001919B7" w:rsidRPr="006C1F10" w:rsidRDefault="001919B7" w:rsidP="00D55E66">
            <w:pPr>
              <w:pStyle w:val="acctfourfigures"/>
              <w:tabs>
                <w:tab w:val="clear" w:pos="765"/>
                <w:tab w:val="decimal" w:pos="796"/>
              </w:tabs>
              <w:spacing w:line="320" w:lineRule="atLeas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5178D">
              <w:rPr>
                <w:rFonts w:ascii="Angsana New" w:hAnsi="Angsana New" w:cs="Angsana New"/>
                <w:sz w:val="28"/>
                <w:szCs w:val="28"/>
              </w:rPr>
              <w:t>18,851,</w:t>
            </w:r>
            <w:r w:rsidR="00374ED7" w:rsidRPr="0055178D">
              <w:rPr>
                <w:rFonts w:ascii="Angsana New" w:hAnsi="Angsana New" w:cs="Angsana New"/>
                <w:sz w:val="28"/>
                <w:szCs w:val="28"/>
              </w:rPr>
              <w:t>05</w:t>
            </w:r>
            <w:r w:rsidR="0055178D" w:rsidRPr="0055178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01823C11" w14:textId="77777777" w:rsidR="001919B7" w:rsidRPr="001919B7" w:rsidRDefault="001919B7" w:rsidP="0019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1" w:type="dxa"/>
          </w:tcPr>
          <w:p w14:paraId="7C471191" w14:textId="7CFE3A31" w:rsidR="001919B7" w:rsidRPr="00196AB4" w:rsidRDefault="001919B7" w:rsidP="00D55E66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919B7">
              <w:rPr>
                <w:rFonts w:ascii="Angsana New" w:hAnsi="Angsana New" w:cs="Angsana New"/>
                <w:sz w:val="28"/>
                <w:szCs w:val="28"/>
              </w:rPr>
              <w:t>10,710,049</w:t>
            </w:r>
          </w:p>
        </w:tc>
        <w:tc>
          <w:tcPr>
            <w:tcW w:w="270" w:type="dxa"/>
          </w:tcPr>
          <w:p w14:paraId="4D79ED20" w14:textId="77777777" w:rsidR="001919B7" w:rsidRPr="001919B7" w:rsidRDefault="001919B7" w:rsidP="0019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1" w:type="dxa"/>
          </w:tcPr>
          <w:p w14:paraId="598AB6F8" w14:textId="400B74CB" w:rsidR="001919B7" w:rsidRPr="00196AB4" w:rsidRDefault="001919B7" w:rsidP="00D55E6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-113"/>
              <w:rPr>
                <w:rFonts w:ascii="Angsana New" w:hAnsi="Angsana New" w:cs="Angsana New"/>
                <w:sz w:val="28"/>
                <w:szCs w:val="28"/>
              </w:rPr>
            </w:pPr>
            <w:r w:rsidRPr="001919B7">
              <w:rPr>
                <w:rFonts w:ascii="Angsana New" w:hAnsi="Angsana New" w:cs="Angsana New"/>
                <w:sz w:val="28"/>
                <w:szCs w:val="28"/>
              </w:rPr>
              <w:t>6,587,864</w:t>
            </w:r>
          </w:p>
        </w:tc>
        <w:tc>
          <w:tcPr>
            <w:tcW w:w="270" w:type="dxa"/>
          </w:tcPr>
          <w:p w14:paraId="399A39D6" w14:textId="77777777" w:rsidR="001919B7" w:rsidRPr="001919B7" w:rsidRDefault="001919B7" w:rsidP="0019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58" w:type="dxa"/>
          </w:tcPr>
          <w:p w14:paraId="6CA9963D" w14:textId="128C677D" w:rsidR="001919B7" w:rsidRPr="00196AB4" w:rsidRDefault="001919B7" w:rsidP="00D55E66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/>
              <w:rPr>
                <w:rFonts w:ascii="Angsana New" w:hAnsi="Angsana New" w:cs="Angsana New"/>
                <w:sz w:val="28"/>
                <w:szCs w:val="28"/>
              </w:rPr>
            </w:pPr>
            <w:r w:rsidRPr="001919B7">
              <w:rPr>
                <w:rFonts w:ascii="Angsana New" w:hAnsi="Angsana New" w:cs="Angsana New"/>
                <w:sz w:val="28"/>
                <w:szCs w:val="28"/>
              </w:rPr>
              <w:t>4,219,516</w:t>
            </w:r>
          </w:p>
        </w:tc>
        <w:tc>
          <w:tcPr>
            <w:tcW w:w="269" w:type="dxa"/>
          </w:tcPr>
          <w:p w14:paraId="40F597A6" w14:textId="77777777" w:rsidR="001919B7" w:rsidRPr="001919B7" w:rsidRDefault="001919B7" w:rsidP="0019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93" w:type="dxa"/>
          </w:tcPr>
          <w:p w14:paraId="28C78DF4" w14:textId="2F6AF4C9" w:rsidR="001919B7" w:rsidRPr="00196AB4" w:rsidRDefault="001919B7" w:rsidP="00D55E66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="Angsana New" w:hAnsi="Angsana New" w:cs="Angsana New"/>
                <w:sz w:val="28"/>
                <w:szCs w:val="28"/>
              </w:rPr>
            </w:pPr>
            <w:r w:rsidRPr="001919B7">
              <w:rPr>
                <w:rFonts w:ascii="Angsana New" w:hAnsi="Angsana New" w:cs="Angsana New"/>
                <w:sz w:val="28"/>
                <w:szCs w:val="28"/>
              </w:rPr>
              <w:t>40,368,483</w:t>
            </w:r>
          </w:p>
        </w:tc>
        <w:tc>
          <w:tcPr>
            <w:tcW w:w="270" w:type="dxa"/>
          </w:tcPr>
          <w:p w14:paraId="0A9D8A88" w14:textId="77777777" w:rsidR="001919B7" w:rsidRPr="001919B7" w:rsidRDefault="001919B7" w:rsidP="0019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1" w:type="dxa"/>
          </w:tcPr>
          <w:p w14:paraId="58D8426B" w14:textId="353D9CB6" w:rsidR="001919B7" w:rsidRPr="00196AB4" w:rsidRDefault="001919B7" w:rsidP="00D55E66">
            <w:pPr>
              <w:pStyle w:val="acctfourfigures"/>
              <w:tabs>
                <w:tab w:val="clear" w:pos="765"/>
                <w:tab w:val="decimal" w:pos="850"/>
              </w:tabs>
              <w:spacing w:line="320" w:lineRule="atLeast"/>
              <w:ind w:left="-119" w:right="-200"/>
              <w:rPr>
                <w:rFonts w:ascii="Angsana New" w:hAnsi="Angsana New" w:cs="Angsana New"/>
                <w:sz w:val="28"/>
                <w:szCs w:val="28"/>
              </w:rPr>
            </w:pPr>
            <w:r w:rsidRPr="001919B7">
              <w:rPr>
                <w:rFonts w:ascii="Angsana New" w:hAnsi="Angsana New" w:cs="Angsana New"/>
                <w:sz w:val="28"/>
                <w:szCs w:val="28"/>
              </w:rPr>
              <w:t>(8,314,266)</w:t>
            </w:r>
          </w:p>
        </w:tc>
        <w:tc>
          <w:tcPr>
            <w:tcW w:w="270" w:type="dxa"/>
          </w:tcPr>
          <w:p w14:paraId="7B78F9DB" w14:textId="77777777" w:rsidR="001919B7" w:rsidRPr="00196AB4" w:rsidRDefault="001919B7" w:rsidP="0019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B16317B" w14:textId="49EB23D2" w:rsidR="001919B7" w:rsidRPr="00196AB4" w:rsidRDefault="001919B7" w:rsidP="00D55E66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  <w:r w:rsidRPr="00D96C60">
              <w:rPr>
                <w:rFonts w:ascii="Angsana New" w:hAnsi="Angsana New" w:cs="Angsana New"/>
                <w:sz w:val="28"/>
                <w:szCs w:val="28"/>
              </w:rPr>
              <w:t>32,054,217</w:t>
            </w:r>
          </w:p>
        </w:tc>
      </w:tr>
      <w:tr w:rsidR="001919B7" w:rsidRPr="00196AB4" w14:paraId="7320550A" w14:textId="77777777" w:rsidTr="00374ED7">
        <w:trPr>
          <w:cantSplit/>
          <w:trHeight w:hRule="exact" w:val="331"/>
        </w:trPr>
        <w:tc>
          <w:tcPr>
            <w:tcW w:w="5218" w:type="dxa"/>
          </w:tcPr>
          <w:p w14:paraId="20F279FB" w14:textId="77777777" w:rsidR="001919B7" w:rsidRPr="00196AB4" w:rsidRDefault="001919B7" w:rsidP="0019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13E4596" w14:textId="17B1B5DB" w:rsidR="001919B7" w:rsidRPr="008B5A88" w:rsidRDefault="001919B7" w:rsidP="00374ED7">
            <w:pPr>
              <w:pStyle w:val="acctfourfigures"/>
              <w:tabs>
                <w:tab w:val="clear" w:pos="765"/>
                <w:tab w:val="decimal" w:pos="796"/>
              </w:tabs>
              <w:spacing w:line="300" w:lineRule="exact"/>
              <w:ind w:left="-110" w:right="-200"/>
              <w:rPr>
                <w:rFonts w:ascii="Angsana New" w:hAnsi="Angsana New" w:cs="Angsana New"/>
                <w:sz w:val="28"/>
                <w:szCs w:val="28"/>
              </w:rPr>
            </w:pPr>
            <w:r w:rsidRPr="001919B7">
              <w:rPr>
                <w:rFonts w:ascii="Angsana New" w:hAnsi="Angsana New" w:cs="Angsana New"/>
                <w:sz w:val="28"/>
                <w:szCs w:val="28"/>
              </w:rPr>
              <w:t>(3,715,414)</w:t>
            </w:r>
          </w:p>
        </w:tc>
        <w:tc>
          <w:tcPr>
            <w:tcW w:w="269" w:type="dxa"/>
          </w:tcPr>
          <w:p w14:paraId="1D005633" w14:textId="77777777" w:rsidR="001919B7" w:rsidRPr="001919B7" w:rsidRDefault="001919B7" w:rsidP="0019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30F799AD" w14:textId="179A4DD4" w:rsidR="001919B7" w:rsidRPr="00196AB4" w:rsidRDefault="001919B7" w:rsidP="001919B7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1919B7">
              <w:rPr>
                <w:rFonts w:ascii="Angsana New" w:hAnsi="Angsana New" w:cs="Angsana New"/>
                <w:sz w:val="28"/>
                <w:szCs w:val="28"/>
              </w:rPr>
              <w:t>(1,289,816)</w:t>
            </w:r>
          </w:p>
        </w:tc>
        <w:tc>
          <w:tcPr>
            <w:tcW w:w="270" w:type="dxa"/>
          </w:tcPr>
          <w:p w14:paraId="25CF4FB3" w14:textId="77777777" w:rsidR="001919B7" w:rsidRPr="001919B7" w:rsidRDefault="001919B7" w:rsidP="0019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D31554E" w14:textId="15A88B7F" w:rsidR="001919B7" w:rsidRPr="00196AB4" w:rsidRDefault="001919B7" w:rsidP="001919B7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-113"/>
              <w:rPr>
                <w:rFonts w:ascii="Angsana New" w:hAnsi="Angsana New" w:cs="Angsana New"/>
                <w:sz w:val="28"/>
                <w:szCs w:val="28"/>
              </w:rPr>
            </w:pPr>
            <w:r w:rsidRPr="001919B7">
              <w:rPr>
                <w:rFonts w:ascii="Angsana New" w:hAnsi="Angsana New" w:cs="Angsana New"/>
                <w:sz w:val="28"/>
                <w:szCs w:val="28"/>
              </w:rPr>
              <w:t>(1,472,873)</w:t>
            </w:r>
          </w:p>
        </w:tc>
        <w:tc>
          <w:tcPr>
            <w:tcW w:w="270" w:type="dxa"/>
          </w:tcPr>
          <w:p w14:paraId="08A24B8F" w14:textId="77777777" w:rsidR="001919B7" w:rsidRPr="001919B7" w:rsidRDefault="001919B7" w:rsidP="0019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55396598" w14:textId="7DFC3391" w:rsidR="001919B7" w:rsidRPr="00196AB4" w:rsidRDefault="001919B7" w:rsidP="001919B7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120"/>
              <w:rPr>
                <w:rFonts w:ascii="Angsana New" w:hAnsi="Angsana New" w:cs="Angsana New"/>
                <w:sz w:val="28"/>
                <w:szCs w:val="28"/>
              </w:rPr>
            </w:pPr>
            <w:r w:rsidRPr="001919B7">
              <w:rPr>
                <w:rFonts w:ascii="Angsana New" w:hAnsi="Angsana New" w:cs="Angsana New"/>
                <w:sz w:val="28"/>
                <w:szCs w:val="28"/>
              </w:rPr>
              <w:t>(1,836,163)</w:t>
            </w:r>
          </w:p>
        </w:tc>
        <w:tc>
          <w:tcPr>
            <w:tcW w:w="269" w:type="dxa"/>
          </w:tcPr>
          <w:p w14:paraId="15FB5E59" w14:textId="77777777" w:rsidR="001919B7" w:rsidRPr="001919B7" w:rsidRDefault="001919B7" w:rsidP="0019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675F45E9" w14:textId="4F5336DD" w:rsidR="001919B7" w:rsidRPr="00196AB4" w:rsidRDefault="001919B7" w:rsidP="001919B7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="Angsana New" w:hAnsi="Angsana New" w:cs="Angsana New"/>
                <w:sz w:val="28"/>
                <w:szCs w:val="28"/>
              </w:rPr>
            </w:pPr>
            <w:r w:rsidRPr="001919B7">
              <w:rPr>
                <w:rFonts w:ascii="Angsana New" w:hAnsi="Angsana New" w:cs="Angsana New"/>
                <w:sz w:val="28"/>
                <w:szCs w:val="28"/>
              </w:rPr>
              <w:t>(8,314,266)</w:t>
            </w:r>
          </w:p>
        </w:tc>
        <w:tc>
          <w:tcPr>
            <w:tcW w:w="270" w:type="dxa"/>
          </w:tcPr>
          <w:p w14:paraId="4D09E3B8" w14:textId="77777777" w:rsidR="001919B7" w:rsidRPr="001919B7" w:rsidRDefault="001919B7" w:rsidP="0019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F71EF26" w14:textId="466C996C" w:rsidR="001919B7" w:rsidRPr="00196AB4" w:rsidRDefault="001919B7" w:rsidP="001919B7">
            <w:pPr>
              <w:pStyle w:val="acctfourfigures"/>
              <w:tabs>
                <w:tab w:val="clear" w:pos="765"/>
                <w:tab w:val="decimal" w:pos="850"/>
              </w:tabs>
              <w:spacing w:line="320" w:lineRule="atLeast"/>
              <w:ind w:left="-119"/>
              <w:rPr>
                <w:rFonts w:ascii="Angsana New" w:hAnsi="Angsana New" w:cs="Angsana New"/>
                <w:sz w:val="28"/>
                <w:szCs w:val="28"/>
              </w:rPr>
            </w:pPr>
            <w:r w:rsidRPr="001919B7">
              <w:rPr>
                <w:rFonts w:ascii="Angsana New" w:hAnsi="Angsana New" w:cs="Angsana New"/>
                <w:sz w:val="28"/>
                <w:szCs w:val="28"/>
              </w:rPr>
              <w:t>8,314,266</w:t>
            </w:r>
          </w:p>
        </w:tc>
        <w:tc>
          <w:tcPr>
            <w:tcW w:w="270" w:type="dxa"/>
          </w:tcPr>
          <w:p w14:paraId="20F04E76" w14:textId="77777777" w:rsidR="001919B7" w:rsidRPr="00196AB4" w:rsidRDefault="001919B7" w:rsidP="0019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DFECD8C" w14:textId="26C1E976" w:rsidR="001919B7" w:rsidRPr="008B5A88" w:rsidRDefault="001919B7" w:rsidP="0019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C5244" w:rsidRPr="00196AB4" w14:paraId="4BACB7E2" w14:textId="77777777" w:rsidTr="00374ED7">
        <w:trPr>
          <w:cantSplit/>
          <w:trHeight w:hRule="exact" w:val="363"/>
        </w:trPr>
        <w:tc>
          <w:tcPr>
            <w:tcW w:w="5218" w:type="dxa"/>
          </w:tcPr>
          <w:p w14:paraId="3A6B5107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03EB4" w14:textId="5B445F98" w:rsidR="005C5244" w:rsidRPr="00196AB4" w:rsidRDefault="005C5244" w:rsidP="00374ED7">
            <w:pPr>
              <w:pStyle w:val="acctfourfigures"/>
              <w:tabs>
                <w:tab w:val="clear" w:pos="765"/>
                <w:tab w:val="decimal" w:pos="796"/>
              </w:tabs>
              <w:spacing w:line="300" w:lineRule="exact"/>
              <w:ind w:left="-110" w:right="-20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C52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15,135,640</w:t>
            </w:r>
          </w:p>
        </w:tc>
        <w:tc>
          <w:tcPr>
            <w:tcW w:w="269" w:type="dxa"/>
            <w:vAlign w:val="bottom"/>
          </w:tcPr>
          <w:p w14:paraId="04424BF9" w14:textId="77777777" w:rsidR="005C5244" w:rsidRPr="005C524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934FE" w14:textId="691430F1" w:rsidR="005C5244" w:rsidRPr="006C1F10" w:rsidRDefault="005C5244" w:rsidP="005C5244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C52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9,420,233</w:t>
            </w:r>
          </w:p>
        </w:tc>
        <w:tc>
          <w:tcPr>
            <w:tcW w:w="270" w:type="dxa"/>
            <w:vAlign w:val="bottom"/>
          </w:tcPr>
          <w:p w14:paraId="2522F48D" w14:textId="77777777" w:rsidR="005C5244" w:rsidRPr="005C524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C9DDD" w14:textId="46A68EE0" w:rsidR="005C5244" w:rsidRPr="006C1F10" w:rsidRDefault="005C5244" w:rsidP="005C5244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C52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5,114,991</w:t>
            </w:r>
          </w:p>
        </w:tc>
        <w:tc>
          <w:tcPr>
            <w:tcW w:w="270" w:type="dxa"/>
            <w:vAlign w:val="bottom"/>
          </w:tcPr>
          <w:p w14:paraId="0410FC8F" w14:textId="77777777" w:rsidR="005C5244" w:rsidRPr="005C524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5A230" w14:textId="7EC414D7" w:rsidR="005C5244" w:rsidRPr="006C1F10" w:rsidRDefault="005C5244" w:rsidP="005C5244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C52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2,383,353</w:t>
            </w:r>
          </w:p>
        </w:tc>
        <w:tc>
          <w:tcPr>
            <w:tcW w:w="269" w:type="dxa"/>
            <w:vAlign w:val="bottom"/>
          </w:tcPr>
          <w:p w14:paraId="451BD3AB" w14:textId="77777777" w:rsidR="005C5244" w:rsidRPr="005C524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424DB" w14:textId="40DB392B" w:rsidR="005C5244" w:rsidRPr="006C1F10" w:rsidRDefault="005C5244" w:rsidP="005C5244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C52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32,054,217</w:t>
            </w:r>
          </w:p>
        </w:tc>
        <w:tc>
          <w:tcPr>
            <w:tcW w:w="270" w:type="dxa"/>
            <w:vAlign w:val="bottom"/>
          </w:tcPr>
          <w:p w14:paraId="6956C850" w14:textId="77777777" w:rsidR="005C5244" w:rsidRPr="005C524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F8E56" w14:textId="14C25FBE" w:rsidR="005C5244" w:rsidRPr="00A73F13" w:rsidRDefault="00A73F13" w:rsidP="005C5244">
            <w:pPr>
              <w:pStyle w:val="acctfourfigures"/>
              <w:tabs>
                <w:tab w:val="clear" w:pos="765"/>
                <w:tab w:val="decimal" w:pos="850"/>
              </w:tabs>
              <w:spacing w:line="320" w:lineRule="atLeast"/>
              <w:ind w:left="-119"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73F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145AF3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BF1F0B9" w14:textId="235FA176" w:rsidR="005C5244" w:rsidRPr="00196AB4" w:rsidRDefault="005C5244" w:rsidP="005C5244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96C6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32,054,217</w:t>
            </w:r>
          </w:p>
        </w:tc>
      </w:tr>
      <w:tr w:rsidR="005C5244" w:rsidRPr="00196AB4" w14:paraId="16904643" w14:textId="77777777" w:rsidTr="00374ED7">
        <w:trPr>
          <w:cantSplit/>
          <w:trHeight w:hRule="exact" w:val="113"/>
        </w:trPr>
        <w:tc>
          <w:tcPr>
            <w:tcW w:w="5218" w:type="dxa"/>
          </w:tcPr>
          <w:p w14:paraId="3C17284D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5F71EB96" w14:textId="77777777" w:rsidR="005C5244" w:rsidRPr="00196AB4" w:rsidRDefault="005C5244" w:rsidP="0037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067BCA0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</w:tcPr>
          <w:p w14:paraId="16BC0584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2C660E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3053FD68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2D3BDA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5F5DCF18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CDEAEB3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14:paraId="75E0E0D7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1E93D0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63196834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BF8455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2E448ADF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C5244" w:rsidRPr="00196AB4" w14:paraId="0B5A9E09" w14:textId="77777777" w:rsidTr="00374ED7">
        <w:trPr>
          <w:cantSplit/>
          <w:trHeight w:hRule="exact" w:val="331"/>
        </w:trPr>
        <w:tc>
          <w:tcPr>
            <w:tcW w:w="5218" w:type="dxa"/>
          </w:tcPr>
          <w:p w14:paraId="37E42320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89" w:type="dxa"/>
            <w:vAlign w:val="bottom"/>
          </w:tcPr>
          <w:p w14:paraId="46245199" w14:textId="77777777" w:rsidR="005C5244" w:rsidRPr="00196AB4" w:rsidRDefault="005C5244" w:rsidP="0037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A5B45A7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1A8C072A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FB9487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67DB059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E30DBE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3792E979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A138A52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7AAE2A93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A451DA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8E4C2D4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13266B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8B5A3D3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81510" w:rsidRPr="00196AB4" w14:paraId="2FC36C2F" w14:textId="77777777" w:rsidTr="00374ED7">
        <w:trPr>
          <w:cantSplit/>
          <w:trHeight w:hRule="exact" w:val="331"/>
        </w:trPr>
        <w:tc>
          <w:tcPr>
            <w:tcW w:w="5218" w:type="dxa"/>
          </w:tcPr>
          <w:p w14:paraId="2E6D8494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989" w:type="dxa"/>
            <w:vAlign w:val="bottom"/>
          </w:tcPr>
          <w:p w14:paraId="3A83FC48" w14:textId="704C9FC0" w:rsidR="00D81510" w:rsidRPr="00374ED7" w:rsidRDefault="00D81510" w:rsidP="00374ED7">
            <w:pPr>
              <w:pStyle w:val="acctfourfigures"/>
              <w:tabs>
                <w:tab w:val="clear" w:pos="765"/>
                <w:tab w:val="decimal" w:pos="760"/>
                <w:tab w:val="decimal" w:pos="796"/>
              </w:tabs>
              <w:spacing w:line="300" w:lineRule="exact"/>
              <w:ind w:left="69"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4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2,948,613</w:t>
            </w:r>
          </w:p>
        </w:tc>
        <w:tc>
          <w:tcPr>
            <w:tcW w:w="269" w:type="dxa"/>
            <w:vAlign w:val="bottom"/>
          </w:tcPr>
          <w:p w14:paraId="747219D0" w14:textId="77777777" w:rsidR="00D81510" w:rsidRPr="00D81510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1" w:type="dxa"/>
            <w:vAlign w:val="bottom"/>
          </w:tcPr>
          <w:p w14:paraId="58554196" w14:textId="46997492" w:rsidR="00D81510" w:rsidRPr="003B3B75" w:rsidRDefault="00D81510" w:rsidP="00D81510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15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1,007,494</w:t>
            </w:r>
          </w:p>
        </w:tc>
        <w:tc>
          <w:tcPr>
            <w:tcW w:w="270" w:type="dxa"/>
            <w:vAlign w:val="bottom"/>
          </w:tcPr>
          <w:p w14:paraId="59C20F9A" w14:textId="77777777" w:rsidR="00D81510" w:rsidRPr="00D81510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04DD674F" w14:textId="0819ED91" w:rsidR="00D81510" w:rsidRPr="00D81510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D81510"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  <w:t>1,210,431</w:t>
            </w:r>
          </w:p>
        </w:tc>
        <w:tc>
          <w:tcPr>
            <w:tcW w:w="270" w:type="dxa"/>
            <w:vAlign w:val="bottom"/>
          </w:tcPr>
          <w:p w14:paraId="3CD0E571" w14:textId="77777777" w:rsidR="00D81510" w:rsidRPr="00D81510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8" w:type="dxa"/>
            <w:vAlign w:val="bottom"/>
          </w:tcPr>
          <w:p w14:paraId="34FEEC2E" w14:textId="65BB960F" w:rsidR="00D81510" w:rsidRPr="003B3B75" w:rsidRDefault="00D81510" w:rsidP="00D81510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15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641,336</w:t>
            </w:r>
          </w:p>
        </w:tc>
        <w:tc>
          <w:tcPr>
            <w:tcW w:w="269" w:type="dxa"/>
            <w:vAlign w:val="bottom"/>
          </w:tcPr>
          <w:p w14:paraId="32B7692B" w14:textId="77777777" w:rsidR="00D81510" w:rsidRPr="00D81510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3" w:type="dxa"/>
            <w:vAlign w:val="bottom"/>
          </w:tcPr>
          <w:p w14:paraId="414A62E6" w14:textId="6878BB1A" w:rsidR="00D81510" w:rsidRPr="003B3B75" w:rsidRDefault="00D81510" w:rsidP="00D81510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15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5,807,874</w:t>
            </w:r>
          </w:p>
        </w:tc>
        <w:tc>
          <w:tcPr>
            <w:tcW w:w="270" w:type="dxa"/>
            <w:vAlign w:val="bottom"/>
          </w:tcPr>
          <w:p w14:paraId="5DC0E7F2" w14:textId="77777777" w:rsidR="00D81510" w:rsidRPr="00D81510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4C8F1950" w14:textId="7AAEC5BC" w:rsidR="00D81510" w:rsidRPr="003B3B75" w:rsidRDefault="00D81510" w:rsidP="00D81510">
            <w:pPr>
              <w:pStyle w:val="acctfourfigures"/>
              <w:tabs>
                <w:tab w:val="clear" w:pos="765"/>
                <w:tab w:val="decimal" w:pos="850"/>
              </w:tabs>
              <w:spacing w:line="320" w:lineRule="atLeast"/>
              <w:ind w:left="-119"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15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16,799</w:t>
            </w:r>
          </w:p>
        </w:tc>
        <w:tc>
          <w:tcPr>
            <w:tcW w:w="270" w:type="dxa"/>
          </w:tcPr>
          <w:p w14:paraId="28CAE935" w14:textId="77777777" w:rsidR="00D81510" w:rsidRPr="003B3B75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B615340" w14:textId="2F756B82" w:rsidR="00D81510" w:rsidRPr="003B3B75" w:rsidRDefault="00D81510" w:rsidP="00D8151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40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5,824,673</w:t>
            </w:r>
          </w:p>
        </w:tc>
      </w:tr>
      <w:tr w:rsidR="00D81510" w:rsidRPr="00196AB4" w14:paraId="50ED015F" w14:textId="77777777" w:rsidTr="00374ED7">
        <w:trPr>
          <w:cantSplit/>
          <w:trHeight w:hRule="exact" w:val="331"/>
        </w:trPr>
        <w:tc>
          <w:tcPr>
            <w:tcW w:w="5218" w:type="dxa"/>
          </w:tcPr>
          <w:p w14:paraId="771A07CF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989" w:type="dxa"/>
            <w:vAlign w:val="bottom"/>
          </w:tcPr>
          <w:p w14:paraId="3CAA8E01" w14:textId="77777777" w:rsidR="00D81510" w:rsidRPr="00374ED7" w:rsidRDefault="00D81510" w:rsidP="0037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</w:tcPr>
          <w:p w14:paraId="7616954D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5B6A9C1D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F3E92A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F44C7EC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B69680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33B8B0AD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F5EA035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7C34F667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6DDD5DD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7625048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AEC18E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84457E6" w14:textId="74F53A89" w:rsidR="00D81510" w:rsidRPr="004E0B2D" w:rsidRDefault="00D81510" w:rsidP="00D8151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06554">
              <w:rPr>
                <w:rFonts w:ascii="Angsana New" w:hAnsi="Angsana New" w:cs="Angsana New"/>
                <w:sz w:val="28"/>
                <w:szCs w:val="28"/>
                <w:lang w:val="en-US"/>
              </w:rPr>
              <w:t>(4,659,016)</w:t>
            </w:r>
          </w:p>
        </w:tc>
      </w:tr>
      <w:tr w:rsidR="00D81510" w:rsidRPr="00196AB4" w14:paraId="7E07AB28" w14:textId="77777777" w:rsidTr="00374ED7">
        <w:trPr>
          <w:cantSplit/>
          <w:trHeight w:hRule="exact" w:val="70"/>
        </w:trPr>
        <w:tc>
          <w:tcPr>
            <w:tcW w:w="5218" w:type="dxa"/>
          </w:tcPr>
          <w:p w14:paraId="2F5A8C27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3FBF8A90" w14:textId="77777777" w:rsidR="00D81510" w:rsidRPr="00196AB4" w:rsidRDefault="00D81510" w:rsidP="0037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2337A59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7BE97F78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CC2850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E335981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FD9EE8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26C5D345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E46BF42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4B23FB80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744401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D61A06D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5422B4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7C43A91" w14:textId="77777777" w:rsidR="00D81510" w:rsidRPr="00196AB4" w:rsidRDefault="00D81510" w:rsidP="00D8151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1510" w:rsidRPr="00196AB4" w14:paraId="5EA7D272" w14:textId="77777777" w:rsidTr="00374ED7">
        <w:trPr>
          <w:cantSplit/>
          <w:trHeight w:hRule="exact" w:val="331"/>
        </w:trPr>
        <w:tc>
          <w:tcPr>
            <w:tcW w:w="5218" w:type="dxa"/>
          </w:tcPr>
          <w:p w14:paraId="073E1F9C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989" w:type="dxa"/>
            <w:vAlign w:val="bottom"/>
          </w:tcPr>
          <w:p w14:paraId="754F63BC" w14:textId="77777777" w:rsidR="00D81510" w:rsidRPr="00196AB4" w:rsidRDefault="00D81510" w:rsidP="0037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1B208C1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2606857E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3C0126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004FF80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CA8C2C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37703014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5F13CAA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72B137F2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BC383A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6C5BF8B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52135B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6BD7E6B" w14:textId="46508FDA" w:rsidR="00D81510" w:rsidRPr="00196AB4" w:rsidRDefault="00D81510" w:rsidP="00D8151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5B5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1,165,657</w:t>
            </w:r>
          </w:p>
        </w:tc>
      </w:tr>
      <w:tr w:rsidR="00D81510" w:rsidRPr="00196AB4" w14:paraId="1606A98F" w14:textId="77777777" w:rsidTr="00374ED7">
        <w:trPr>
          <w:cantSplit/>
          <w:trHeight w:hRule="exact" w:val="331"/>
        </w:trPr>
        <w:tc>
          <w:tcPr>
            <w:tcW w:w="5218" w:type="dxa"/>
          </w:tcPr>
          <w:p w14:paraId="674137C1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89" w:type="dxa"/>
            <w:vAlign w:val="bottom"/>
          </w:tcPr>
          <w:p w14:paraId="4C04C6DF" w14:textId="77777777" w:rsidR="00D81510" w:rsidRPr="00196AB4" w:rsidRDefault="00D81510" w:rsidP="0037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E4E3818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49CADDD0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AC6063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DFA780E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DC6C81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1F3B6C47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5B5AA59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6554E7E7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518561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3768267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56AAF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78A7710" w14:textId="0684F095" w:rsidR="00D81510" w:rsidRPr="00196AB4" w:rsidRDefault="00D81510" w:rsidP="00D8151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  <w:r w:rsidRPr="00FC743E">
              <w:rPr>
                <w:rFonts w:ascii="Angsana New" w:hAnsi="Angsana New" w:cs="Angsana New"/>
                <w:sz w:val="28"/>
                <w:szCs w:val="28"/>
              </w:rPr>
              <w:t>(530,242)</w:t>
            </w:r>
          </w:p>
        </w:tc>
      </w:tr>
      <w:tr w:rsidR="00D81510" w:rsidRPr="00196AB4" w14:paraId="7EB6AA57" w14:textId="77777777" w:rsidTr="00374ED7">
        <w:trPr>
          <w:cantSplit/>
          <w:trHeight w:hRule="exact" w:val="331"/>
        </w:trPr>
        <w:tc>
          <w:tcPr>
            <w:tcW w:w="5218" w:type="dxa"/>
          </w:tcPr>
          <w:p w14:paraId="18A39976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989" w:type="dxa"/>
            <w:vAlign w:val="bottom"/>
          </w:tcPr>
          <w:p w14:paraId="5742F46B" w14:textId="77777777" w:rsidR="00D81510" w:rsidRPr="00196AB4" w:rsidRDefault="00D81510" w:rsidP="0037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EA7A1AF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3FF2973B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A09869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403D627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3B601F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AE369D0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15F47A1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3F4B90BA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FC13FA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1972C0B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81941C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91BE897" w14:textId="20EB5710" w:rsidR="00D81510" w:rsidRPr="00C1124A" w:rsidRDefault="00D81510" w:rsidP="00D8151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  <w:r w:rsidRPr="00DC3C61">
              <w:rPr>
                <w:rFonts w:ascii="Angsana New" w:hAnsi="Angsana New" w:cs="Angsana New"/>
                <w:sz w:val="28"/>
                <w:szCs w:val="28"/>
              </w:rPr>
              <w:t>303,840</w:t>
            </w:r>
          </w:p>
        </w:tc>
      </w:tr>
      <w:tr w:rsidR="00D81510" w:rsidRPr="00196AB4" w14:paraId="7D9E00DE" w14:textId="77777777" w:rsidTr="00374ED7">
        <w:trPr>
          <w:cantSplit/>
          <w:trHeight w:hRule="exact" w:val="331"/>
        </w:trPr>
        <w:tc>
          <w:tcPr>
            <w:tcW w:w="5218" w:type="dxa"/>
          </w:tcPr>
          <w:p w14:paraId="40B1C25E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89" w:type="dxa"/>
            <w:vAlign w:val="bottom"/>
          </w:tcPr>
          <w:p w14:paraId="7E7A663D" w14:textId="77777777" w:rsidR="00D81510" w:rsidRPr="00196AB4" w:rsidRDefault="00D81510" w:rsidP="0037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8B1270D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7F33DEFB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FE4B68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D9F90F3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888EA5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AD53E02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1B8CC7C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09899155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92D03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860C2B3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1A3B8C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06B40B4" w14:textId="1C508B41" w:rsidR="00D81510" w:rsidRPr="00196AB4" w:rsidRDefault="00D81510" w:rsidP="00D8151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  <w:r w:rsidRPr="00BD2F99">
              <w:rPr>
                <w:rFonts w:ascii="Angsana New" w:hAnsi="Angsana New" w:cs="Angsana New"/>
                <w:sz w:val="28"/>
                <w:szCs w:val="28"/>
              </w:rPr>
              <w:t>66,042</w:t>
            </w:r>
          </w:p>
        </w:tc>
      </w:tr>
      <w:tr w:rsidR="00D81510" w:rsidRPr="00196AB4" w14:paraId="121A87E5" w14:textId="77777777" w:rsidTr="00374ED7">
        <w:trPr>
          <w:cantSplit/>
          <w:trHeight w:hRule="exact" w:val="111"/>
        </w:trPr>
        <w:tc>
          <w:tcPr>
            <w:tcW w:w="5218" w:type="dxa"/>
          </w:tcPr>
          <w:p w14:paraId="31944FCB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21C5DE10" w14:textId="77777777" w:rsidR="00D81510" w:rsidRPr="00196AB4" w:rsidRDefault="00D81510" w:rsidP="0037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EE4D1F2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6B570B5A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5B5EC1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D4ECAB0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C27ABB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29EB4C00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2CF5D6A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83F74F0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75F554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9515EB3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AAC1F0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EDEBD8D" w14:textId="77777777" w:rsidR="00D81510" w:rsidRPr="00196AB4" w:rsidRDefault="00D81510" w:rsidP="00D8151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right="-11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81510" w:rsidRPr="00196AB4" w14:paraId="75E83A87" w14:textId="77777777" w:rsidTr="00374ED7">
        <w:trPr>
          <w:cantSplit/>
          <w:trHeight w:hRule="exact" w:val="331"/>
        </w:trPr>
        <w:tc>
          <w:tcPr>
            <w:tcW w:w="5218" w:type="dxa"/>
          </w:tcPr>
          <w:p w14:paraId="1EDC131E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89" w:type="dxa"/>
            <w:vAlign w:val="bottom"/>
          </w:tcPr>
          <w:p w14:paraId="7BD61ED7" w14:textId="77777777" w:rsidR="00D81510" w:rsidRPr="00196AB4" w:rsidRDefault="00D81510" w:rsidP="0037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06A201B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625E8B57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147925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C7879E7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E95742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6C52545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4337493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550C0132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96B42E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88B1A75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82DADC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6131A64" w14:textId="2EE9A7DD" w:rsidR="00D81510" w:rsidRPr="004758C9" w:rsidRDefault="00D81510" w:rsidP="00D8151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864C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1,005,297</w:t>
            </w:r>
          </w:p>
        </w:tc>
      </w:tr>
      <w:tr w:rsidR="00D81510" w:rsidRPr="00196AB4" w14:paraId="321EF6C0" w14:textId="77777777" w:rsidTr="00374ED7">
        <w:trPr>
          <w:cantSplit/>
          <w:trHeight w:hRule="exact" w:val="331"/>
        </w:trPr>
        <w:tc>
          <w:tcPr>
            <w:tcW w:w="5218" w:type="dxa"/>
          </w:tcPr>
          <w:p w14:paraId="691A42D4" w14:textId="4EB426D2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D432F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989" w:type="dxa"/>
            <w:vAlign w:val="bottom"/>
          </w:tcPr>
          <w:p w14:paraId="2F82AD89" w14:textId="77777777" w:rsidR="00D81510" w:rsidRPr="00196AB4" w:rsidRDefault="00D81510" w:rsidP="0037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3483789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448769A5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ECC7D8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BBB6856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9E6DEE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BEC1044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A38BB25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6D706E5A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4672E7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2B2B34D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C957154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C2993FD" w14:textId="78ABBA5E" w:rsidR="00D81510" w:rsidRPr="00196AB4" w:rsidRDefault="00F95039" w:rsidP="00D8151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  <w:r w:rsidRPr="00F95039">
              <w:rPr>
                <w:rFonts w:ascii="Angsana New" w:hAnsi="Angsana New" w:cs="Angsana New"/>
                <w:sz w:val="28"/>
                <w:szCs w:val="28"/>
              </w:rPr>
              <w:t>384,370</w:t>
            </w:r>
          </w:p>
        </w:tc>
      </w:tr>
      <w:tr w:rsidR="00D81510" w:rsidRPr="00196AB4" w14:paraId="3F532CA0" w14:textId="77777777" w:rsidTr="00374ED7">
        <w:trPr>
          <w:cantSplit/>
          <w:trHeight w:hRule="exact" w:val="70"/>
        </w:trPr>
        <w:tc>
          <w:tcPr>
            <w:tcW w:w="5218" w:type="dxa"/>
          </w:tcPr>
          <w:p w14:paraId="68ECF32C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89" w:type="dxa"/>
            <w:vAlign w:val="bottom"/>
          </w:tcPr>
          <w:p w14:paraId="6539CD80" w14:textId="77777777" w:rsidR="00D81510" w:rsidRPr="00196AB4" w:rsidRDefault="00D81510" w:rsidP="0037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58DA4A1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55F19B5D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227C3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F1C29AC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77906A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53EBFFC2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FBF99BC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14797620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55F47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314DC5E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56D71E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88772FD" w14:textId="77777777" w:rsidR="00D81510" w:rsidRPr="00196AB4" w:rsidRDefault="00D81510" w:rsidP="00D8151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1510" w:rsidRPr="00196AB4" w14:paraId="58D5072B" w14:textId="77777777" w:rsidTr="00374ED7">
        <w:trPr>
          <w:cantSplit/>
          <w:trHeight w:hRule="exact" w:val="331"/>
        </w:trPr>
        <w:tc>
          <w:tcPr>
            <w:tcW w:w="5218" w:type="dxa"/>
          </w:tcPr>
          <w:p w14:paraId="74E3D25C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89" w:type="dxa"/>
            <w:vAlign w:val="bottom"/>
          </w:tcPr>
          <w:p w14:paraId="630A0443" w14:textId="77777777" w:rsidR="00D81510" w:rsidRPr="00196AB4" w:rsidRDefault="00D81510" w:rsidP="0037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2526D76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7F3E09A7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0537F1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53FDE2A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3A9AEA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295602EA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3BA80E1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04EF2896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F4A4BC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5609A82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61461BE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6F67AE2" w14:textId="06352767" w:rsidR="00D81510" w:rsidRPr="004758C9" w:rsidRDefault="00641054" w:rsidP="00D8151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4105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1,389,667</w:t>
            </w:r>
          </w:p>
        </w:tc>
      </w:tr>
      <w:tr w:rsidR="00D81510" w:rsidRPr="00196AB4" w14:paraId="54F8DC1D" w14:textId="77777777" w:rsidTr="00374ED7">
        <w:trPr>
          <w:cantSplit/>
          <w:trHeight w:hRule="exact" w:val="95"/>
        </w:trPr>
        <w:tc>
          <w:tcPr>
            <w:tcW w:w="5218" w:type="dxa"/>
          </w:tcPr>
          <w:p w14:paraId="7F80D901" w14:textId="77777777" w:rsidR="00D81510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0D11FA25" w14:textId="77777777" w:rsidR="00D81510" w:rsidRPr="00196AB4" w:rsidRDefault="00D81510" w:rsidP="0037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5B61DCF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36A242CD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E97995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CEA0B10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B75F06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2AC52679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861B9C2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08204476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EF1571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7168131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671947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3F41A8E3" w14:textId="77777777" w:rsidR="00D81510" w:rsidRPr="00196AB4" w:rsidRDefault="00D81510" w:rsidP="00D8151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1510" w:rsidRPr="00196AB4" w14:paraId="4BE7DE12" w14:textId="77777777" w:rsidTr="00374ED7">
        <w:trPr>
          <w:cantSplit/>
          <w:trHeight w:hRule="exact" w:val="331"/>
        </w:trPr>
        <w:tc>
          <w:tcPr>
            <w:tcW w:w="5218" w:type="dxa"/>
          </w:tcPr>
          <w:p w14:paraId="6A212198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989" w:type="dxa"/>
            <w:vAlign w:val="bottom"/>
          </w:tcPr>
          <w:p w14:paraId="1412B4FD" w14:textId="77777777" w:rsidR="00D81510" w:rsidRPr="00196AB4" w:rsidRDefault="00D81510" w:rsidP="0037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CB60F8D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5F7F4C31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9AE7F1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EC0D0DC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6194643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2A956F9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57A781B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65E8225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39338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E2393A7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E42C03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D79275D" w14:textId="77777777" w:rsidR="00D81510" w:rsidRPr="00196AB4" w:rsidRDefault="00D81510" w:rsidP="00D81510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3F13" w:rsidRPr="00196AB4" w14:paraId="1C1A9125" w14:textId="77777777" w:rsidTr="00374ED7">
        <w:trPr>
          <w:cantSplit/>
          <w:trHeight w:hRule="exact" w:val="731"/>
        </w:trPr>
        <w:tc>
          <w:tcPr>
            <w:tcW w:w="5218" w:type="dxa"/>
          </w:tcPr>
          <w:p w14:paraId="193F36BA" w14:textId="77777777" w:rsidR="00A73F13" w:rsidRDefault="00A73F13" w:rsidP="00A73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เมื่อปฏิบัติตามภาระที่ต้องปฏิบัติ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เสร็จสิ้น</w:t>
            </w:r>
          </w:p>
          <w:p w14:paraId="29233D69" w14:textId="77777777" w:rsidR="00A73F13" w:rsidRPr="00196AB4" w:rsidRDefault="00A73F13" w:rsidP="00A73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ณ เวลาใดเวลาหนึ่ง</w:t>
            </w: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96AB4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05022B42" w14:textId="37DB92CC" w:rsidR="00A73F13" w:rsidRPr="006C1F10" w:rsidRDefault="00A73F13" w:rsidP="00374ED7">
            <w:pPr>
              <w:pStyle w:val="acctfourfigures"/>
              <w:tabs>
                <w:tab w:val="clear" w:pos="765"/>
                <w:tab w:val="decimal" w:pos="789"/>
              </w:tabs>
              <w:spacing w:line="300" w:lineRule="exact"/>
              <w:ind w:left="-110" w:right="-10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C52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15,135,640</w:t>
            </w:r>
          </w:p>
        </w:tc>
        <w:tc>
          <w:tcPr>
            <w:tcW w:w="269" w:type="dxa"/>
            <w:vAlign w:val="bottom"/>
          </w:tcPr>
          <w:p w14:paraId="3F42424B" w14:textId="77777777" w:rsidR="00A73F13" w:rsidRPr="00196AB4" w:rsidRDefault="00A73F13" w:rsidP="00A73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double" w:sz="4" w:space="0" w:color="auto"/>
            </w:tcBorders>
            <w:vAlign w:val="bottom"/>
          </w:tcPr>
          <w:p w14:paraId="57064CAD" w14:textId="7D9B7AAA" w:rsidR="00A73F13" w:rsidRPr="006C1F10" w:rsidRDefault="00A73F13" w:rsidP="00A73F13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C52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9,420,233</w:t>
            </w:r>
          </w:p>
        </w:tc>
        <w:tc>
          <w:tcPr>
            <w:tcW w:w="270" w:type="dxa"/>
            <w:vAlign w:val="bottom"/>
          </w:tcPr>
          <w:p w14:paraId="27B86BFB" w14:textId="77777777" w:rsidR="00A73F13" w:rsidRPr="00196AB4" w:rsidRDefault="00A73F13" w:rsidP="00A73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1E14381" w14:textId="50BDD4CD" w:rsidR="00A73F13" w:rsidRPr="006C1F10" w:rsidRDefault="00A73F13" w:rsidP="00A73F1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C52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5,114,991</w:t>
            </w:r>
          </w:p>
        </w:tc>
        <w:tc>
          <w:tcPr>
            <w:tcW w:w="270" w:type="dxa"/>
            <w:vAlign w:val="bottom"/>
          </w:tcPr>
          <w:p w14:paraId="59E7822E" w14:textId="77777777" w:rsidR="00A73F13" w:rsidRPr="00196AB4" w:rsidRDefault="00A73F13" w:rsidP="00A73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19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217A0225" w14:textId="1D999EDB" w:rsidR="00A73F13" w:rsidRPr="008D4A59" w:rsidRDefault="00A73F13" w:rsidP="00A73F1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52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2,383,353</w:t>
            </w:r>
          </w:p>
        </w:tc>
        <w:tc>
          <w:tcPr>
            <w:tcW w:w="269" w:type="dxa"/>
            <w:vAlign w:val="bottom"/>
          </w:tcPr>
          <w:p w14:paraId="60B0FA57" w14:textId="77777777" w:rsidR="00A73F13" w:rsidRPr="00196AB4" w:rsidRDefault="00A73F13" w:rsidP="00A73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19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  <w:vAlign w:val="bottom"/>
          </w:tcPr>
          <w:p w14:paraId="661C584E" w14:textId="296FFDFE" w:rsidR="00A73F13" w:rsidRPr="006C1F10" w:rsidRDefault="00A73F13" w:rsidP="00A73F13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C52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32,054,217</w:t>
            </w:r>
          </w:p>
        </w:tc>
        <w:tc>
          <w:tcPr>
            <w:tcW w:w="270" w:type="dxa"/>
            <w:vAlign w:val="bottom"/>
          </w:tcPr>
          <w:p w14:paraId="6874A40B" w14:textId="77777777" w:rsidR="00A73F13" w:rsidRPr="00196AB4" w:rsidRDefault="00A73F13" w:rsidP="00A73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19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1407BE00" w14:textId="03876248" w:rsidR="00A73F13" w:rsidRPr="00A73F13" w:rsidRDefault="00A73F13" w:rsidP="00A73F13">
            <w:pPr>
              <w:pStyle w:val="acctfourfigures"/>
              <w:tabs>
                <w:tab w:val="clear" w:pos="765"/>
                <w:tab w:val="decimal" w:pos="850"/>
              </w:tabs>
              <w:spacing w:line="300" w:lineRule="exact"/>
              <w:ind w:left="-119"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73F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10D368" w14:textId="77777777" w:rsidR="00A73F13" w:rsidRPr="00196AB4" w:rsidRDefault="00A73F13" w:rsidP="00A73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19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3165DD5" w14:textId="0F7952FF" w:rsidR="00A73F13" w:rsidRPr="00196AB4" w:rsidRDefault="00A73F13" w:rsidP="00A73F13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left="-119" w:right="-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56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32,054,217</w:t>
            </w:r>
          </w:p>
        </w:tc>
      </w:tr>
    </w:tbl>
    <w:p w14:paraId="50CA02C5" w14:textId="77777777" w:rsidR="006A0252" w:rsidRDefault="006A0252">
      <w:r>
        <w:br w:type="page"/>
      </w:r>
    </w:p>
    <w:tbl>
      <w:tblPr>
        <w:tblW w:w="150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18"/>
        <w:gridCol w:w="1079"/>
        <w:gridCol w:w="270"/>
        <w:gridCol w:w="1620"/>
        <w:gridCol w:w="270"/>
        <w:gridCol w:w="1081"/>
        <w:gridCol w:w="270"/>
        <w:gridCol w:w="1170"/>
        <w:gridCol w:w="270"/>
        <w:gridCol w:w="1080"/>
        <w:gridCol w:w="270"/>
        <w:gridCol w:w="1081"/>
        <w:gridCol w:w="270"/>
        <w:gridCol w:w="1081"/>
      </w:tblGrid>
      <w:tr w:rsidR="0096526C" w:rsidRPr="001F2AB0" w14:paraId="6B2594EE" w14:textId="77777777" w:rsidTr="00B2643D">
        <w:trPr>
          <w:cantSplit/>
          <w:trHeight w:hRule="exact" w:val="317"/>
        </w:trPr>
        <w:tc>
          <w:tcPr>
            <w:tcW w:w="5218" w:type="dxa"/>
          </w:tcPr>
          <w:p w14:paraId="25CF8A20" w14:textId="04F547A4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B5B3BDB" w14:textId="77777777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698EFA59" w14:textId="77777777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F8182D6" w14:textId="6B6DACE7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812" w:type="dxa"/>
            <w:gridSpan w:val="13"/>
          </w:tcPr>
          <w:p w14:paraId="4684FE2B" w14:textId="77777777" w:rsidR="00CA37E0" w:rsidRPr="001F2AB0" w:rsidRDefault="00CA37E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77179AD3" w14:textId="77777777" w:rsidR="00CA37E0" w:rsidRPr="001F2AB0" w:rsidRDefault="00CA37E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5F9B7D5F" w14:textId="77777777" w:rsidR="00CA37E0" w:rsidRPr="001F2AB0" w:rsidRDefault="00CA37E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079D" w:rsidRPr="001F2AB0" w14:paraId="7B29CD47" w14:textId="77777777" w:rsidTr="00B2643D">
        <w:trPr>
          <w:cantSplit/>
          <w:trHeight w:hRule="exact" w:val="317"/>
        </w:trPr>
        <w:tc>
          <w:tcPr>
            <w:tcW w:w="5218" w:type="dxa"/>
          </w:tcPr>
          <w:p w14:paraId="536B3F86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99" w:right="-108" w:firstLine="19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5470E23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09A3B027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7A97CEA" w14:textId="07353749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ผลิตภัณฑ์อาหารทะเล</w:t>
            </w:r>
          </w:p>
        </w:tc>
        <w:tc>
          <w:tcPr>
            <w:tcW w:w="270" w:type="dxa"/>
          </w:tcPr>
          <w:p w14:paraId="6C2A186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25F77A91" w14:textId="77777777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2225E16C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245B06C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668DDDF3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B888E63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CB675E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464987A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E5A09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3D4E2D3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A079D" w:rsidRPr="001F2AB0" w14:paraId="2D75DBBB" w14:textId="77777777" w:rsidTr="00B2643D">
        <w:trPr>
          <w:cantSplit/>
          <w:trHeight w:hRule="exact" w:val="317"/>
        </w:trPr>
        <w:tc>
          <w:tcPr>
            <w:tcW w:w="5218" w:type="dxa"/>
            <w:vAlign w:val="bottom"/>
          </w:tcPr>
          <w:p w14:paraId="0DB51A60" w14:textId="25B1C10D" w:rsidR="00730041" w:rsidRPr="001F2AB0" w:rsidRDefault="00730041" w:rsidP="003F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633C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079" w:type="dxa"/>
          </w:tcPr>
          <w:p w14:paraId="77C198D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อาหารทะเล</w:t>
            </w:r>
          </w:p>
        </w:tc>
        <w:tc>
          <w:tcPr>
            <w:tcW w:w="270" w:type="dxa"/>
          </w:tcPr>
          <w:p w14:paraId="591119E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01C0DA3" w14:textId="67FC2A44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แช่แข็งแช่เย็น</w:t>
            </w:r>
          </w:p>
        </w:tc>
        <w:tc>
          <w:tcPr>
            <w:tcW w:w="270" w:type="dxa"/>
          </w:tcPr>
          <w:p w14:paraId="4F43E1B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7A36BF22" w14:textId="77777777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</w:t>
            </w:r>
          </w:p>
        </w:tc>
        <w:tc>
          <w:tcPr>
            <w:tcW w:w="270" w:type="dxa"/>
          </w:tcPr>
          <w:p w14:paraId="214F7689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8330ED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เพิ่มมูลค่า</w:t>
            </w:r>
          </w:p>
        </w:tc>
        <w:tc>
          <w:tcPr>
            <w:tcW w:w="270" w:type="dxa"/>
          </w:tcPr>
          <w:p w14:paraId="43F8AEB1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65297C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70" w:type="dxa"/>
          </w:tcPr>
          <w:p w14:paraId="1995FD5F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2A25E8F3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270" w:type="dxa"/>
          </w:tcPr>
          <w:p w14:paraId="0B66780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7517CF3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A079D" w:rsidRPr="001F2AB0" w14:paraId="3B88CC38" w14:textId="77777777" w:rsidTr="00B2643D">
        <w:trPr>
          <w:cantSplit/>
          <w:trHeight w:hRule="exact" w:val="362"/>
        </w:trPr>
        <w:tc>
          <w:tcPr>
            <w:tcW w:w="5218" w:type="dxa"/>
          </w:tcPr>
          <w:p w14:paraId="1D7B71EC" w14:textId="77D037CE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"/>
                <w:tab w:val="left" w:pos="313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="005F38B1"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4E0B2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="007D62A9"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E0B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4E0B2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79" w:type="dxa"/>
          </w:tcPr>
          <w:p w14:paraId="23CE2E2C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แปรรูป</w:t>
            </w:r>
          </w:p>
        </w:tc>
        <w:tc>
          <w:tcPr>
            <w:tcW w:w="270" w:type="dxa"/>
          </w:tcPr>
          <w:p w14:paraId="37CE13BE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7D83DFB" w14:textId="13DFCA88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และธุรกิจที่เกี่ยวข้อง</w:t>
            </w:r>
          </w:p>
        </w:tc>
        <w:tc>
          <w:tcPr>
            <w:tcW w:w="270" w:type="dxa"/>
          </w:tcPr>
          <w:p w14:paraId="3DCEBDD8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3F55E475" w14:textId="77777777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สัตว์เลี้ยง</w:t>
            </w:r>
          </w:p>
        </w:tc>
        <w:tc>
          <w:tcPr>
            <w:tcW w:w="270" w:type="dxa"/>
          </w:tcPr>
          <w:p w14:paraId="5D2A1FF0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18264F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และธุรกิจอื่น</w:t>
            </w:r>
          </w:p>
        </w:tc>
        <w:tc>
          <w:tcPr>
            <w:tcW w:w="270" w:type="dxa"/>
          </w:tcPr>
          <w:p w14:paraId="1D8282A9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2DB5EB1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270" w:type="dxa"/>
          </w:tcPr>
          <w:p w14:paraId="24CC8937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55B8BF72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70" w:type="dxa"/>
          </w:tcPr>
          <w:p w14:paraId="2B9568A9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1DDCD29E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6526C" w:rsidRPr="001F2AB0" w14:paraId="093E4EC8" w14:textId="77777777" w:rsidTr="00B2643D">
        <w:trPr>
          <w:cantSplit/>
          <w:trHeight w:hRule="exact" w:val="317"/>
        </w:trPr>
        <w:tc>
          <w:tcPr>
            <w:tcW w:w="5218" w:type="dxa"/>
          </w:tcPr>
          <w:p w14:paraId="0A0F4B80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12" w:type="dxa"/>
            <w:gridSpan w:val="13"/>
          </w:tcPr>
          <w:p w14:paraId="07D02819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  <w:p w14:paraId="579EFC3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62ED1" w:rsidRPr="001F2AB0" w14:paraId="594A4671" w14:textId="77777777" w:rsidTr="00B2643D">
        <w:trPr>
          <w:cantSplit/>
          <w:trHeight w:hRule="exact" w:val="302"/>
        </w:trPr>
        <w:tc>
          <w:tcPr>
            <w:tcW w:w="5218" w:type="dxa"/>
          </w:tcPr>
          <w:p w14:paraId="77B3012E" w14:textId="7542FD6C" w:rsidR="00D62ED1" w:rsidRPr="001F2AB0" w:rsidRDefault="00D62ED1" w:rsidP="00D6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จากการขายและการให้บริการ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79" w:type="dxa"/>
          </w:tcPr>
          <w:p w14:paraId="29412930" w14:textId="25212BA4" w:rsidR="00D62ED1" w:rsidRPr="007C415A" w:rsidRDefault="00383140" w:rsidP="00383140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3140">
              <w:rPr>
                <w:rFonts w:asciiTheme="majorBidi" w:hAnsiTheme="majorBidi" w:cstheme="majorBidi"/>
                <w:sz w:val="26"/>
                <w:szCs w:val="26"/>
              </w:rPr>
              <w:t>18,304,370</w:t>
            </w:r>
          </w:p>
        </w:tc>
        <w:tc>
          <w:tcPr>
            <w:tcW w:w="270" w:type="dxa"/>
          </w:tcPr>
          <w:p w14:paraId="43D5EA6F" w14:textId="77777777" w:rsidR="00D62ED1" w:rsidRPr="007C415A" w:rsidRDefault="00D62ED1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</w:tcPr>
          <w:p w14:paraId="008F6F8E" w14:textId="4962C8E9" w:rsidR="00D62ED1" w:rsidRPr="007C415A" w:rsidRDefault="00D62ED1" w:rsidP="008D4A5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9,305,537</w:t>
            </w:r>
          </w:p>
        </w:tc>
        <w:tc>
          <w:tcPr>
            <w:tcW w:w="270" w:type="dxa"/>
          </w:tcPr>
          <w:p w14:paraId="19B75C27" w14:textId="77777777" w:rsidR="00D62ED1" w:rsidRPr="007C415A" w:rsidRDefault="00D62ED1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</w:tcPr>
          <w:p w14:paraId="2A56F52D" w14:textId="4E781652" w:rsidR="00D62ED1" w:rsidRPr="007C415A" w:rsidRDefault="00D62ED1" w:rsidP="00383140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5,425,330</w:t>
            </w:r>
          </w:p>
        </w:tc>
        <w:tc>
          <w:tcPr>
            <w:tcW w:w="270" w:type="dxa"/>
          </w:tcPr>
          <w:p w14:paraId="65087661" w14:textId="77777777" w:rsidR="00D62ED1" w:rsidRPr="007C415A" w:rsidRDefault="00D62ED1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10B2642F" w14:textId="6DB41363" w:rsidR="00D62ED1" w:rsidRPr="007C415A" w:rsidRDefault="00D62ED1" w:rsidP="003B3B75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4,542,113</w:t>
            </w:r>
          </w:p>
        </w:tc>
        <w:tc>
          <w:tcPr>
            <w:tcW w:w="270" w:type="dxa"/>
          </w:tcPr>
          <w:p w14:paraId="26BA2150" w14:textId="77777777" w:rsidR="00D62ED1" w:rsidRPr="007C415A" w:rsidRDefault="00D62ED1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D9CC36B" w14:textId="5091B892" w:rsidR="00D62ED1" w:rsidRPr="007C415A" w:rsidRDefault="00D62ED1" w:rsidP="007C415A">
            <w:pPr>
              <w:pStyle w:val="acctfourfigures"/>
              <w:tabs>
                <w:tab w:val="clear" w:pos="765"/>
                <w:tab w:val="decimal" w:pos="97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37,577,350</w:t>
            </w:r>
          </w:p>
        </w:tc>
        <w:tc>
          <w:tcPr>
            <w:tcW w:w="270" w:type="dxa"/>
          </w:tcPr>
          <w:p w14:paraId="1201B30B" w14:textId="77777777" w:rsidR="00D62ED1" w:rsidRPr="007C415A" w:rsidRDefault="00D62ED1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</w:tcPr>
          <w:p w14:paraId="663E784C" w14:textId="28E0FE83" w:rsidR="00D62ED1" w:rsidRPr="00707D71" w:rsidRDefault="00D62ED1" w:rsidP="00707D71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D71">
              <w:rPr>
                <w:rFonts w:asciiTheme="majorBidi" w:eastAsia="Cordia New" w:hAnsiTheme="majorBidi" w:cstheme="majorBidi"/>
                <w:sz w:val="26"/>
                <w:szCs w:val="26"/>
              </w:rPr>
              <w:t>(7,788,430)</w:t>
            </w:r>
          </w:p>
        </w:tc>
        <w:tc>
          <w:tcPr>
            <w:tcW w:w="270" w:type="dxa"/>
          </w:tcPr>
          <w:p w14:paraId="0599EA82" w14:textId="77777777" w:rsidR="00D62ED1" w:rsidRPr="00707D71" w:rsidRDefault="00D62ED1" w:rsidP="0070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044"/>
                <w:tab w:val="decimal" w:pos="1135"/>
              </w:tabs>
              <w:spacing w:line="320" w:lineRule="atLeast"/>
              <w:ind w:right="-110"/>
              <w:jc w:val="right"/>
              <w:rPr>
                <w:rFonts w:asciiTheme="majorBidi" w:eastAsia="Cordia New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</w:tcPr>
          <w:p w14:paraId="7CC62A1B" w14:textId="78ABB0F5" w:rsidR="00D62ED1" w:rsidRPr="007C415A" w:rsidRDefault="00D62ED1" w:rsidP="007C415A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29,788,920</w:t>
            </w:r>
          </w:p>
        </w:tc>
      </w:tr>
      <w:tr w:rsidR="003B3B75" w:rsidRPr="001F2AB0" w14:paraId="0B074061" w14:textId="77777777" w:rsidTr="00B2643D">
        <w:trPr>
          <w:cantSplit/>
          <w:trHeight w:hRule="exact" w:val="302"/>
        </w:trPr>
        <w:tc>
          <w:tcPr>
            <w:tcW w:w="5218" w:type="dxa"/>
          </w:tcPr>
          <w:p w14:paraId="117D47FA" w14:textId="77777777" w:rsidR="003B3B75" w:rsidRPr="001F2AB0" w:rsidRDefault="003B3B75" w:rsidP="003B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E3EFD04" w14:textId="03093B23" w:rsidR="003B3B75" w:rsidRPr="007C415A" w:rsidRDefault="00383140" w:rsidP="00383140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-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83140">
              <w:rPr>
                <w:rFonts w:asciiTheme="majorBidi" w:hAnsiTheme="majorBidi" w:cstheme="majorBidi"/>
                <w:sz w:val="26"/>
                <w:szCs w:val="26"/>
              </w:rPr>
              <w:t>3,542,533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17D48F6" w14:textId="77777777" w:rsidR="003B3B75" w:rsidRPr="007C415A" w:rsidRDefault="003B3B75" w:rsidP="003B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E64DC48" w14:textId="6DC25E2B" w:rsidR="003B3B75" w:rsidRPr="007C415A" w:rsidRDefault="003B3B75" w:rsidP="008D4A5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(864,333)</w:t>
            </w:r>
          </w:p>
        </w:tc>
        <w:tc>
          <w:tcPr>
            <w:tcW w:w="270" w:type="dxa"/>
          </w:tcPr>
          <w:p w14:paraId="5E63AAF8" w14:textId="77777777" w:rsidR="003B3B75" w:rsidRPr="007C415A" w:rsidRDefault="003B3B75" w:rsidP="003B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0A2CCC1" w14:textId="5D1668A5" w:rsidR="003B3B75" w:rsidRPr="007C415A" w:rsidRDefault="003B3B75" w:rsidP="00383140">
            <w:pPr>
              <w:pStyle w:val="acctfourfigures"/>
              <w:tabs>
                <w:tab w:val="clear" w:pos="765"/>
                <w:tab w:val="decimal" w:pos="68"/>
              </w:tabs>
              <w:spacing w:line="32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(1,251,573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095C7BA" w14:textId="77777777" w:rsidR="003B3B75" w:rsidRPr="007C415A" w:rsidRDefault="003B3B75" w:rsidP="003B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1C0C94" w14:textId="3058BE5E" w:rsidR="003B3B75" w:rsidRPr="007C415A" w:rsidRDefault="003B3B75" w:rsidP="00171179">
            <w:pPr>
              <w:pStyle w:val="acctfourfigures"/>
              <w:tabs>
                <w:tab w:val="clear" w:pos="765"/>
                <w:tab w:val="decimal" w:pos="863"/>
              </w:tabs>
              <w:spacing w:line="300" w:lineRule="exact"/>
              <w:ind w:left="-11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(2,129,991)</w:t>
            </w:r>
          </w:p>
        </w:tc>
        <w:tc>
          <w:tcPr>
            <w:tcW w:w="270" w:type="dxa"/>
          </w:tcPr>
          <w:p w14:paraId="781B53B7" w14:textId="77777777" w:rsidR="003B3B75" w:rsidRPr="007C415A" w:rsidRDefault="003B3B75" w:rsidP="003B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679E66" w14:textId="627330A5" w:rsidR="003B3B75" w:rsidRPr="007C415A" w:rsidRDefault="003B3B75" w:rsidP="00171179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(7,788,430)</w:t>
            </w:r>
          </w:p>
        </w:tc>
        <w:tc>
          <w:tcPr>
            <w:tcW w:w="270" w:type="dxa"/>
          </w:tcPr>
          <w:p w14:paraId="61347FE7" w14:textId="77777777" w:rsidR="003B3B75" w:rsidRPr="007C415A" w:rsidRDefault="003B3B75" w:rsidP="003B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61B9A62" w14:textId="5A90A40E" w:rsidR="003B3B75" w:rsidRPr="007C415A" w:rsidRDefault="003B3B75" w:rsidP="00707D71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7,788,430</w:t>
            </w:r>
          </w:p>
        </w:tc>
        <w:tc>
          <w:tcPr>
            <w:tcW w:w="270" w:type="dxa"/>
          </w:tcPr>
          <w:p w14:paraId="5BFE76CB" w14:textId="77777777" w:rsidR="003B3B75" w:rsidRPr="007C415A" w:rsidRDefault="003B3B75" w:rsidP="003B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C2037BE" w14:textId="6DB0AB53" w:rsidR="003B3B75" w:rsidRPr="007C415A" w:rsidRDefault="003B3B75" w:rsidP="003B3B75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01672" w:rsidRPr="001F2AB0" w14:paraId="3AAB400B" w14:textId="77777777" w:rsidTr="00B2643D">
        <w:trPr>
          <w:cantSplit/>
          <w:trHeight w:hRule="exact" w:val="317"/>
        </w:trPr>
        <w:tc>
          <w:tcPr>
            <w:tcW w:w="5218" w:type="dxa"/>
          </w:tcPr>
          <w:p w14:paraId="303D803D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26D6413" w14:textId="3BE7E072" w:rsidR="005303A4" w:rsidRPr="00383140" w:rsidRDefault="00383140" w:rsidP="00383140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3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14,761,837</w:t>
            </w:r>
          </w:p>
        </w:tc>
        <w:tc>
          <w:tcPr>
            <w:tcW w:w="270" w:type="dxa"/>
          </w:tcPr>
          <w:p w14:paraId="79A5046A" w14:textId="77777777" w:rsidR="005303A4" w:rsidRPr="00764455" w:rsidRDefault="005303A4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AA75CB4" w14:textId="641C4D06" w:rsidR="005303A4" w:rsidRPr="00764455" w:rsidRDefault="005303A4" w:rsidP="008D4A5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44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8,441,204</w:t>
            </w:r>
          </w:p>
        </w:tc>
        <w:tc>
          <w:tcPr>
            <w:tcW w:w="270" w:type="dxa"/>
          </w:tcPr>
          <w:p w14:paraId="119C4B85" w14:textId="77777777" w:rsidR="005303A4" w:rsidRPr="00764455" w:rsidRDefault="005303A4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409F6E6" w14:textId="4AF63EEC" w:rsidR="005303A4" w:rsidRPr="00764455" w:rsidRDefault="005303A4" w:rsidP="008D4A59">
            <w:pPr>
              <w:pStyle w:val="acctfourfigures"/>
              <w:tabs>
                <w:tab w:val="clear" w:pos="765"/>
                <w:tab w:val="decimal" w:pos="1135"/>
                <w:tab w:val="decimal" w:pos="1244"/>
              </w:tabs>
              <w:spacing w:line="320" w:lineRule="atLeast"/>
              <w:ind w:right="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44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4,173,757</w:t>
            </w:r>
          </w:p>
        </w:tc>
        <w:tc>
          <w:tcPr>
            <w:tcW w:w="270" w:type="dxa"/>
          </w:tcPr>
          <w:p w14:paraId="7D519743" w14:textId="77777777" w:rsidR="005303A4" w:rsidRPr="00764455" w:rsidRDefault="005303A4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24F102" w14:textId="04627BD4" w:rsidR="005303A4" w:rsidRPr="003B3B75" w:rsidRDefault="005303A4" w:rsidP="003B3B75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3B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2,412,122</w:t>
            </w:r>
          </w:p>
        </w:tc>
        <w:tc>
          <w:tcPr>
            <w:tcW w:w="270" w:type="dxa"/>
          </w:tcPr>
          <w:p w14:paraId="2A3EA362" w14:textId="77777777" w:rsidR="005303A4" w:rsidRPr="00764455" w:rsidRDefault="005303A4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0EAF48" w14:textId="399B81F4" w:rsidR="005303A4" w:rsidRPr="00764455" w:rsidRDefault="005303A4" w:rsidP="007C415A">
            <w:pPr>
              <w:pStyle w:val="acctfourfigures"/>
              <w:tabs>
                <w:tab w:val="clear" w:pos="765"/>
                <w:tab w:val="decimal" w:pos="97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44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29,788,920</w:t>
            </w:r>
          </w:p>
        </w:tc>
        <w:tc>
          <w:tcPr>
            <w:tcW w:w="270" w:type="dxa"/>
          </w:tcPr>
          <w:p w14:paraId="0E673E57" w14:textId="77777777" w:rsidR="005303A4" w:rsidRPr="00764455" w:rsidRDefault="005303A4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9CF59A3" w14:textId="7EE357D1" w:rsidR="005303A4" w:rsidRPr="00D55E66" w:rsidRDefault="00D55E66" w:rsidP="00707D71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E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EB3C22" w:rsidRPr="00D55E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AE8760" w14:textId="77777777" w:rsidR="005303A4" w:rsidRPr="00D55E66" w:rsidRDefault="005303A4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C8C3A74" w14:textId="3DDAD3D8" w:rsidR="005303A4" w:rsidRPr="00764455" w:rsidRDefault="00924D27" w:rsidP="007C415A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44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29,788,920</w:t>
            </w:r>
          </w:p>
        </w:tc>
      </w:tr>
      <w:tr w:rsidR="005303A4" w:rsidRPr="001F2AB0" w14:paraId="513D1801" w14:textId="77777777" w:rsidTr="00B2643D">
        <w:trPr>
          <w:cantSplit/>
          <w:trHeight w:hRule="exact" w:val="113"/>
        </w:trPr>
        <w:tc>
          <w:tcPr>
            <w:tcW w:w="5218" w:type="dxa"/>
          </w:tcPr>
          <w:p w14:paraId="56C4BFE9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55032649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E093C9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6927AFB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84DDDB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303FD8E6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0CE31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EA2F116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07B72D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0B1F8E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634C5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26E34D86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21CCFE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20C218C6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303A4" w:rsidRPr="001F2AB0" w14:paraId="5CB55E52" w14:textId="77777777" w:rsidTr="00B2643D">
        <w:trPr>
          <w:cantSplit/>
          <w:trHeight w:hRule="exact" w:val="317"/>
        </w:trPr>
        <w:tc>
          <w:tcPr>
            <w:tcW w:w="5218" w:type="dxa"/>
          </w:tcPr>
          <w:p w14:paraId="2AF6EEAD" w14:textId="3361564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79" w:type="dxa"/>
          </w:tcPr>
          <w:p w14:paraId="5E2F2036" w14:textId="5448AD8A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F3AEC1" w14:textId="77777777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F83F49C" w14:textId="15C8D2B9" w:rsidR="005303A4" w:rsidRPr="001F2AB0" w:rsidRDefault="005303A4" w:rsidP="005303A4">
            <w:pPr>
              <w:pStyle w:val="acctfourfigures"/>
              <w:tabs>
                <w:tab w:val="clear" w:pos="765"/>
                <w:tab w:val="decimal" w:pos="156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4BDDFC" w14:textId="77777777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D8FFA2B" w14:textId="235F3033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7D1392" w14:textId="77777777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649A9C" w14:textId="0F9D5F56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8C32F5" w14:textId="77777777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8BA424" w14:textId="2D4D7565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24C953" w14:textId="77777777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54C6399" w14:textId="1DC1C273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95B462" w14:textId="77777777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035D83C" w14:textId="2E917853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32DF" w:rsidRPr="007C415A" w14:paraId="68966759" w14:textId="77777777" w:rsidTr="00B2643D">
        <w:trPr>
          <w:cantSplit/>
          <w:trHeight w:hRule="exact" w:val="317"/>
        </w:trPr>
        <w:tc>
          <w:tcPr>
            <w:tcW w:w="5218" w:type="dxa"/>
          </w:tcPr>
          <w:p w14:paraId="78463EAD" w14:textId="22FF0683" w:rsidR="00DE32DF" w:rsidRPr="001F2AB0" w:rsidRDefault="00DE32DF" w:rsidP="00D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079" w:type="dxa"/>
          </w:tcPr>
          <w:p w14:paraId="39DF5A06" w14:textId="118D5B11" w:rsidR="00DE32DF" w:rsidRPr="00E95C1B" w:rsidRDefault="00DE32DF" w:rsidP="00383140">
            <w:pPr>
              <w:pStyle w:val="acctfourfigures"/>
              <w:tabs>
                <w:tab w:val="clear" w:pos="765"/>
                <w:tab w:val="decimal" w:pos="796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5C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2,714,342</w:t>
            </w:r>
          </w:p>
        </w:tc>
        <w:tc>
          <w:tcPr>
            <w:tcW w:w="270" w:type="dxa"/>
          </w:tcPr>
          <w:p w14:paraId="488D76AA" w14:textId="77777777" w:rsidR="00DE32DF" w:rsidRPr="00E95C1B" w:rsidRDefault="00DE32DF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</w:tcPr>
          <w:p w14:paraId="760E3378" w14:textId="5674915F" w:rsidR="00DE32DF" w:rsidRPr="00E95C1B" w:rsidRDefault="00DE32DF" w:rsidP="00383140">
            <w:pPr>
              <w:pStyle w:val="acctfourfigures"/>
              <w:tabs>
                <w:tab w:val="clear" w:pos="765"/>
                <w:tab w:val="decimal" w:pos="1334"/>
              </w:tabs>
              <w:spacing w:line="300" w:lineRule="exact"/>
              <w:ind w:right="-1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5C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1,048,944</w:t>
            </w:r>
          </w:p>
        </w:tc>
        <w:tc>
          <w:tcPr>
            <w:tcW w:w="270" w:type="dxa"/>
          </w:tcPr>
          <w:p w14:paraId="19D96906" w14:textId="77777777" w:rsidR="00DE32DF" w:rsidRPr="00E95C1B" w:rsidRDefault="00DE32DF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</w:tcPr>
          <w:p w14:paraId="449ECA58" w14:textId="0D98CFF1" w:rsidR="00DE32DF" w:rsidRPr="00E95C1B" w:rsidRDefault="00DE32DF" w:rsidP="00383140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5C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1,064,875</w:t>
            </w:r>
          </w:p>
        </w:tc>
        <w:tc>
          <w:tcPr>
            <w:tcW w:w="270" w:type="dxa"/>
          </w:tcPr>
          <w:p w14:paraId="1AC57088" w14:textId="77777777" w:rsidR="00DE32DF" w:rsidRPr="00E95C1B" w:rsidRDefault="00DE32DF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37ACDBA" w14:textId="47DD340C" w:rsidR="00DE32DF" w:rsidRPr="00E95C1B" w:rsidRDefault="00DE32DF" w:rsidP="00383140">
            <w:pPr>
              <w:pStyle w:val="acctfourfigures"/>
              <w:tabs>
                <w:tab w:val="clear" w:pos="765"/>
                <w:tab w:val="decimal" w:pos="868"/>
              </w:tabs>
              <w:spacing w:line="300" w:lineRule="exact"/>
              <w:ind w:lef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5C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808,043</w:t>
            </w:r>
          </w:p>
        </w:tc>
        <w:tc>
          <w:tcPr>
            <w:tcW w:w="270" w:type="dxa"/>
            <w:vAlign w:val="bottom"/>
          </w:tcPr>
          <w:p w14:paraId="39331484" w14:textId="77777777" w:rsidR="00DE32DF" w:rsidRPr="00E95C1B" w:rsidRDefault="00DE32DF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7A6CB6A" w14:textId="2F89D42E" w:rsidR="00DE32DF" w:rsidRPr="00E95C1B" w:rsidRDefault="00260D2A" w:rsidP="00A01D6B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5C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5,636,204</w:t>
            </w:r>
          </w:p>
        </w:tc>
        <w:tc>
          <w:tcPr>
            <w:tcW w:w="270" w:type="dxa"/>
          </w:tcPr>
          <w:p w14:paraId="54D69BF1" w14:textId="77777777" w:rsidR="00DE32DF" w:rsidRPr="00E95C1B" w:rsidRDefault="00DE32DF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</w:tcPr>
          <w:p w14:paraId="48293EE6" w14:textId="718A9008" w:rsidR="00DE32DF" w:rsidRPr="00707D71" w:rsidRDefault="00103A04" w:rsidP="00707D71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  <w:r w:rsidRPr="00707D71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(24,713)</w:t>
            </w:r>
          </w:p>
        </w:tc>
        <w:tc>
          <w:tcPr>
            <w:tcW w:w="270" w:type="dxa"/>
          </w:tcPr>
          <w:p w14:paraId="715EC8EE" w14:textId="77777777" w:rsidR="00DE32DF" w:rsidRPr="00E95C1B" w:rsidRDefault="00DE32DF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left" w:pos="1044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</w:tcPr>
          <w:p w14:paraId="5C4F4852" w14:textId="6CE30AF4" w:rsidR="00DE32DF" w:rsidRPr="00E95C1B" w:rsidRDefault="00662882" w:rsidP="007C415A">
            <w:pPr>
              <w:pStyle w:val="acctfourfigures"/>
              <w:tabs>
                <w:tab w:val="clear" w:pos="765"/>
                <w:tab w:val="decimal" w:pos="888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5C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5,611,491</w:t>
            </w:r>
          </w:p>
        </w:tc>
      </w:tr>
      <w:tr w:rsidR="009E07D3" w:rsidRPr="001F2AB0" w14:paraId="6B2E182C" w14:textId="77777777" w:rsidTr="00B2643D">
        <w:trPr>
          <w:cantSplit/>
          <w:trHeight w:hRule="exact" w:val="317"/>
        </w:trPr>
        <w:tc>
          <w:tcPr>
            <w:tcW w:w="5218" w:type="dxa"/>
          </w:tcPr>
          <w:p w14:paraId="4DF06BEB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079" w:type="dxa"/>
          </w:tcPr>
          <w:p w14:paraId="1B68F502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8C1104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2C757E47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7A29A2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39BFC67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2EB902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7C6768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97C6EB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B6D972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0CD78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D975ED8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1E4DAC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C96AB14" w14:textId="3D9F1146" w:rsidR="009E07D3" w:rsidRPr="007C415A" w:rsidRDefault="009E07D3" w:rsidP="00171179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730B7">
              <w:rPr>
                <w:rFonts w:asciiTheme="majorBidi" w:eastAsia="Cordia New" w:hAnsiTheme="majorBidi" w:cstheme="majorBidi"/>
                <w:sz w:val="26"/>
                <w:szCs w:val="26"/>
              </w:rPr>
              <w:t>(4,700,406)</w:t>
            </w:r>
          </w:p>
        </w:tc>
      </w:tr>
      <w:tr w:rsidR="009E07D3" w:rsidRPr="001F2AB0" w14:paraId="02FD1DCF" w14:textId="77777777" w:rsidTr="00B2643D">
        <w:trPr>
          <w:cantSplit/>
          <w:trHeight w:hRule="exact" w:val="111"/>
        </w:trPr>
        <w:tc>
          <w:tcPr>
            <w:tcW w:w="5218" w:type="dxa"/>
          </w:tcPr>
          <w:p w14:paraId="0DD5A1F9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57B3862D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2F5972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3C872FE0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446677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01B9EA6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221B7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F45A66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3CCAB4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393873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37848B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AE4B092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56B658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239E17A0" w14:textId="77777777" w:rsidR="009E07D3" w:rsidRPr="007C415A" w:rsidRDefault="009E07D3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B2AAA" w:rsidRPr="001F2AB0" w14:paraId="432A52C1" w14:textId="77777777" w:rsidTr="00B2643D">
        <w:trPr>
          <w:cantSplit/>
          <w:trHeight w:hRule="exact" w:val="317"/>
        </w:trPr>
        <w:tc>
          <w:tcPr>
            <w:tcW w:w="5218" w:type="dxa"/>
          </w:tcPr>
          <w:p w14:paraId="62623E34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079" w:type="dxa"/>
          </w:tcPr>
          <w:p w14:paraId="6DF93238" w14:textId="69DFCD15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088CAD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3F0985EA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633D45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932630C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0E9B3F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66C290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42DFC2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8F0053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0C4ABD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09C25A7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5D4E37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38E3F97" w14:textId="2B10D61B" w:rsidR="006B2AAA" w:rsidRPr="00A21450" w:rsidRDefault="006B2AAA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145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911,085</w:t>
            </w:r>
          </w:p>
        </w:tc>
      </w:tr>
      <w:tr w:rsidR="006B2AAA" w:rsidRPr="001F2AB0" w14:paraId="2BB73B1B" w14:textId="77777777" w:rsidTr="00B2643D">
        <w:trPr>
          <w:cantSplit/>
          <w:trHeight w:hRule="exact" w:val="317"/>
        </w:trPr>
        <w:tc>
          <w:tcPr>
            <w:tcW w:w="5218" w:type="dxa"/>
          </w:tcPr>
          <w:p w14:paraId="49B59A38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79" w:type="dxa"/>
          </w:tcPr>
          <w:p w14:paraId="56EA2398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46278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79229724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0D4287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ABE1805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left="-115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AC75FE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378CFC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284EC1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620638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9596D2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FC7AF2A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978C8F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2F853E5" w14:textId="3FF2A11A" w:rsidR="006B2AAA" w:rsidRPr="007C415A" w:rsidRDefault="006B2AAA" w:rsidP="00171179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(585,383)</w:t>
            </w:r>
          </w:p>
        </w:tc>
      </w:tr>
      <w:tr w:rsidR="00D96932" w:rsidRPr="001F2AB0" w14:paraId="5552989F" w14:textId="77777777" w:rsidTr="00B2643D">
        <w:trPr>
          <w:cantSplit/>
          <w:trHeight w:hRule="exact" w:val="317"/>
        </w:trPr>
        <w:tc>
          <w:tcPr>
            <w:tcW w:w="5218" w:type="dxa"/>
          </w:tcPr>
          <w:p w14:paraId="2F633627" w14:textId="3EA688A8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1079" w:type="dxa"/>
          </w:tcPr>
          <w:p w14:paraId="0C214A9E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3837B5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2BBE1051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4CD1E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2BDBBA2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D4177D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95BD85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949079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776739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BFB373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7541008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F7C0CD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1AC2D4C" w14:textId="60211E4F" w:rsidR="00D96932" w:rsidRPr="007C415A" w:rsidRDefault="00D96932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291,090</w:t>
            </w:r>
          </w:p>
        </w:tc>
      </w:tr>
      <w:tr w:rsidR="00D96932" w:rsidRPr="001F2AB0" w14:paraId="7A9F88D4" w14:textId="77777777" w:rsidTr="00B2643D">
        <w:trPr>
          <w:cantSplit/>
          <w:trHeight w:hRule="exact" w:val="317"/>
        </w:trPr>
        <w:tc>
          <w:tcPr>
            <w:tcW w:w="5218" w:type="dxa"/>
          </w:tcPr>
          <w:p w14:paraId="4CECDAD3" w14:textId="5339C147" w:rsidR="00D96932" w:rsidRPr="001F2AB0" w:rsidRDefault="00D96932" w:rsidP="00D96932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79" w:type="dxa"/>
          </w:tcPr>
          <w:p w14:paraId="3593B488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81A41D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4E81DD27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0DFB4E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E6ECCE2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B6C302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63F373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7F66CF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97D97B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7F2C10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DCA1644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C4E7DF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900468E" w14:textId="71949749" w:rsidR="00D96932" w:rsidRPr="007C415A" w:rsidRDefault="00D96932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191,846</w:t>
            </w:r>
          </w:p>
        </w:tc>
      </w:tr>
      <w:tr w:rsidR="00D96932" w:rsidRPr="001F2AB0" w14:paraId="391CBD0E" w14:textId="77777777" w:rsidTr="00B2643D">
        <w:trPr>
          <w:cantSplit/>
          <w:trHeight w:hRule="exact" w:val="84"/>
        </w:trPr>
        <w:tc>
          <w:tcPr>
            <w:tcW w:w="5218" w:type="dxa"/>
          </w:tcPr>
          <w:p w14:paraId="7748C375" w14:textId="77777777" w:rsidR="00D96932" w:rsidRPr="001F2AB0" w:rsidRDefault="00D96932" w:rsidP="00D96932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3D7F4748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DE5EA9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2BE25A81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B6C9ED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06D5260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FE1F71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09018D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8D4D58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DD21FA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6D5B25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34E86DC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989FD5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838763C" w14:textId="77777777" w:rsidR="00D96932" w:rsidRPr="003730B7" w:rsidRDefault="00D96932" w:rsidP="003730B7">
            <w:pPr>
              <w:pStyle w:val="acctfourfigures"/>
              <w:tabs>
                <w:tab w:val="clear" w:pos="765"/>
                <w:tab w:val="decimal" w:pos="1114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1AEC" w:rsidRPr="001F2AB0" w14:paraId="3E884197" w14:textId="77777777" w:rsidTr="00B2643D">
        <w:trPr>
          <w:cantSplit/>
          <w:trHeight w:hRule="exact" w:val="317"/>
        </w:trPr>
        <w:tc>
          <w:tcPr>
            <w:tcW w:w="5218" w:type="dxa"/>
          </w:tcPr>
          <w:p w14:paraId="3AD8E297" w14:textId="5E08A2BD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79" w:type="dxa"/>
          </w:tcPr>
          <w:p w14:paraId="2D797D05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BDEB34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18F5012F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3B3302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C20796B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DEBF5C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5FFCD3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72DA4E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2DD041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B395C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FF45FE8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D1006D2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AE28153" w14:textId="3AF9CCBF" w:rsidR="00271AEC" w:rsidRPr="00A21450" w:rsidRDefault="00271AEC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145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808,638</w:t>
            </w:r>
          </w:p>
        </w:tc>
      </w:tr>
      <w:tr w:rsidR="00271AEC" w:rsidRPr="001F2AB0" w14:paraId="18B3ED79" w14:textId="77777777" w:rsidTr="00B2643D">
        <w:trPr>
          <w:cantSplit/>
          <w:trHeight w:hRule="exact" w:val="317"/>
        </w:trPr>
        <w:tc>
          <w:tcPr>
            <w:tcW w:w="5218" w:type="dxa"/>
          </w:tcPr>
          <w:p w14:paraId="0C49220A" w14:textId="7A553A9E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79" w:type="dxa"/>
          </w:tcPr>
          <w:p w14:paraId="6CAB877D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79A68C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4F6FE22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803DD0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CD017C6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2CDE25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531BC4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5CFE61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97905A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9A09E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EE391A9" w14:textId="17EABC7D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57C613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156C442" w14:textId="1C308FAF" w:rsidR="00271AEC" w:rsidRPr="00E95C1B" w:rsidRDefault="00271AEC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5C1B">
              <w:rPr>
                <w:rFonts w:asciiTheme="majorBidi" w:hAnsiTheme="majorBidi" w:cstheme="majorBidi"/>
                <w:sz w:val="26"/>
                <w:szCs w:val="26"/>
              </w:rPr>
              <w:t>422,158</w:t>
            </w:r>
          </w:p>
        </w:tc>
      </w:tr>
      <w:tr w:rsidR="00271AEC" w:rsidRPr="001F2AB0" w14:paraId="728B5BE0" w14:textId="77777777" w:rsidTr="00B2643D">
        <w:trPr>
          <w:cantSplit/>
          <w:trHeight w:hRule="exact" w:val="84"/>
        </w:trPr>
        <w:tc>
          <w:tcPr>
            <w:tcW w:w="5218" w:type="dxa"/>
          </w:tcPr>
          <w:p w14:paraId="16F89AC9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5A56D32E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07476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6B0AA28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7CB1D2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4BEB7B5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9A5C3D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D186ED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31E1D4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B1508A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6BA5C2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1C2E555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E4D042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211660C6" w14:textId="77777777" w:rsidR="00271AEC" w:rsidRPr="003730B7" w:rsidRDefault="00271AEC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1AEC" w:rsidRPr="001F2AB0" w14:paraId="4ED9940E" w14:textId="77777777" w:rsidTr="00B2643D">
        <w:trPr>
          <w:cantSplit/>
          <w:trHeight w:hRule="exact" w:val="317"/>
        </w:trPr>
        <w:tc>
          <w:tcPr>
            <w:tcW w:w="5218" w:type="dxa"/>
          </w:tcPr>
          <w:p w14:paraId="21ED01CA" w14:textId="522BC6FE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79" w:type="dxa"/>
          </w:tcPr>
          <w:p w14:paraId="1C6A728F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99910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7D31CEBB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D4C68E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FD221B5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63FACA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98EFA6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E8C18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C157EC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56E575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BAD8290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6859B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5FF08D75" w14:textId="38341A37" w:rsidR="00271AEC" w:rsidRPr="00A21450" w:rsidRDefault="00976F09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145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1,230,796</w:t>
            </w:r>
          </w:p>
        </w:tc>
      </w:tr>
      <w:tr w:rsidR="00271AEC" w:rsidRPr="001F2AB0" w14:paraId="39F5B5DE" w14:textId="77777777" w:rsidTr="00B2643D">
        <w:trPr>
          <w:cantSplit/>
          <w:trHeight w:hRule="exact" w:val="90"/>
        </w:trPr>
        <w:tc>
          <w:tcPr>
            <w:tcW w:w="5218" w:type="dxa"/>
          </w:tcPr>
          <w:p w14:paraId="25C9AF3E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4554A501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4AFC24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66B7D6AE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B3B6BD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A764F38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C9FA06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899A7C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F86CDF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75A172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BF64C3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C895839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0A2BD9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7D40CC97" w14:textId="77777777" w:rsidR="00271AEC" w:rsidRPr="003730B7" w:rsidRDefault="00271AEC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1AEC" w:rsidRPr="001F2AB0" w14:paraId="7CE25A23" w14:textId="77777777" w:rsidTr="00B2643D">
        <w:trPr>
          <w:cantSplit/>
          <w:trHeight w:hRule="exact" w:val="335"/>
        </w:trPr>
        <w:tc>
          <w:tcPr>
            <w:tcW w:w="5218" w:type="dxa"/>
          </w:tcPr>
          <w:p w14:paraId="3C0AAF28" w14:textId="2215608B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079" w:type="dxa"/>
          </w:tcPr>
          <w:p w14:paraId="00EE6CCC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D08ABA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3C66D963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AE8BC6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334F87B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2D6073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D9E67C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BDA31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9E7E04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552ECE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CF15605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7DFF11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9AF15C0" w14:textId="77777777" w:rsidR="00271AEC" w:rsidRPr="003730B7" w:rsidRDefault="00271AEC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088A" w:rsidRPr="00196AB4" w14:paraId="2C3FFB4B" w14:textId="77777777" w:rsidTr="00B2643D">
        <w:trPr>
          <w:cantSplit/>
          <w:trHeight w:hRule="exact" w:val="623"/>
        </w:trPr>
        <w:tc>
          <w:tcPr>
            <w:tcW w:w="5218" w:type="dxa"/>
          </w:tcPr>
          <w:p w14:paraId="50DD0E44" w14:textId="73EAC50A" w:rsidR="00C1088A" w:rsidRPr="001F2AB0" w:rsidRDefault="00C1088A" w:rsidP="00C1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เมื่อปฏิบัติตามภาระที่ต้องปฏิบัติ</w:t>
            </w:r>
            <w:r w:rsidRPr="001F2AB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เสร็จสิ้น </w:t>
            </w:r>
          </w:p>
          <w:p w14:paraId="31C8BB42" w14:textId="7B8B6E83" w:rsidR="00C1088A" w:rsidRPr="00FB4C4B" w:rsidRDefault="00C1088A" w:rsidP="00C1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ณ เวลาใดเวลาหนึ่ง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F2AB0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B256464" w14:textId="77777777" w:rsidR="00C1088A" w:rsidRPr="004945FC" w:rsidRDefault="00C1088A" w:rsidP="007C415A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CC4997B" w14:textId="088558E7" w:rsidR="00C1088A" w:rsidRPr="004945FC" w:rsidRDefault="00C1088A" w:rsidP="00383140">
            <w:pPr>
              <w:pStyle w:val="acctfourfigures"/>
              <w:tabs>
                <w:tab w:val="clear" w:pos="765"/>
                <w:tab w:val="decimal" w:pos="796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945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14,761,83</w:t>
            </w:r>
            <w:r w:rsidR="00E95C1B" w:rsidRPr="004945F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270" w:type="dxa"/>
          </w:tcPr>
          <w:p w14:paraId="1D4100F7" w14:textId="77777777" w:rsidR="00C1088A" w:rsidRPr="004945FC" w:rsidRDefault="00C1088A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980"/>
                <w:tab w:val="decimal" w:pos="1062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B0DC3FD" w14:textId="77777777" w:rsidR="00C1088A" w:rsidRPr="004945FC" w:rsidRDefault="00C1088A" w:rsidP="007C415A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1CED22E" w14:textId="1A2483F9" w:rsidR="00C1088A" w:rsidRPr="004945FC" w:rsidRDefault="00C1088A" w:rsidP="00383140">
            <w:pPr>
              <w:pStyle w:val="acctfourfigures"/>
              <w:tabs>
                <w:tab w:val="clear" w:pos="765"/>
                <w:tab w:val="decimal" w:pos="1334"/>
              </w:tabs>
              <w:spacing w:line="300" w:lineRule="exact"/>
              <w:ind w:right="-11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945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</w:t>
            </w:r>
            <w:r w:rsidRPr="003831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441</w:t>
            </w:r>
            <w:r w:rsidRPr="004945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,204</w:t>
            </w:r>
          </w:p>
        </w:tc>
        <w:tc>
          <w:tcPr>
            <w:tcW w:w="270" w:type="dxa"/>
          </w:tcPr>
          <w:p w14:paraId="56620F5E" w14:textId="77777777" w:rsidR="00C1088A" w:rsidRPr="004945FC" w:rsidRDefault="00C1088A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980"/>
                <w:tab w:val="decimal" w:pos="1062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481DCEAE" w14:textId="77777777" w:rsidR="00C1088A" w:rsidRPr="004945FC" w:rsidRDefault="00C1088A" w:rsidP="007C415A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-1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AF46F21" w14:textId="1F2ACD97" w:rsidR="00C1088A" w:rsidRPr="004945FC" w:rsidRDefault="00C1088A" w:rsidP="00383140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-11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945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4,173,757</w:t>
            </w:r>
          </w:p>
        </w:tc>
        <w:tc>
          <w:tcPr>
            <w:tcW w:w="270" w:type="dxa"/>
          </w:tcPr>
          <w:p w14:paraId="5E5800A1" w14:textId="77777777" w:rsidR="00C1088A" w:rsidRPr="004945FC" w:rsidRDefault="00C1088A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  <w:tab w:val="decimal" w:pos="980"/>
                <w:tab w:val="decimal" w:pos="1062"/>
              </w:tabs>
              <w:spacing w:line="300" w:lineRule="exact"/>
              <w:ind w:left="-119" w:right="-11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9AF5152" w14:textId="77777777" w:rsidR="00C1088A" w:rsidRPr="004945FC" w:rsidRDefault="00C1088A" w:rsidP="007C415A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11D10CE" w14:textId="75CF6C82" w:rsidR="007C415A" w:rsidRPr="004945FC" w:rsidRDefault="007C415A" w:rsidP="00383140">
            <w:pPr>
              <w:pStyle w:val="acctfourfigures"/>
              <w:tabs>
                <w:tab w:val="clear" w:pos="765"/>
                <w:tab w:val="decimal" w:pos="868"/>
              </w:tabs>
              <w:spacing w:line="300" w:lineRule="exact"/>
              <w:ind w:lef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45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2,412,122</w:t>
            </w:r>
          </w:p>
        </w:tc>
        <w:tc>
          <w:tcPr>
            <w:tcW w:w="270" w:type="dxa"/>
          </w:tcPr>
          <w:p w14:paraId="031A9365" w14:textId="77777777" w:rsidR="00C1088A" w:rsidRPr="004945FC" w:rsidRDefault="00C1088A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980"/>
                <w:tab w:val="decimal" w:pos="1062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D2181FC" w14:textId="77777777" w:rsidR="00C1088A" w:rsidRPr="00803F99" w:rsidRDefault="00C1088A" w:rsidP="00803F99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D95342D" w14:textId="498467CE" w:rsidR="00C1088A" w:rsidRPr="00803F99" w:rsidRDefault="00C1088A" w:rsidP="00A01D6B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3F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29,788,920</w:t>
            </w:r>
          </w:p>
        </w:tc>
        <w:tc>
          <w:tcPr>
            <w:tcW w:w="270" w:type="dxa"/>
          </w:tcPr>
          <w:p w14:paraId="4FFF7BD0" w14:textId="77777777" w:rsidR="00C1088A" w:rsidRPr="00803F99" w:rsidRDefault="00C1088A" w:rsidP="00803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605E8AAB" w14:textId="77777777" w:rsidR="00C1088A" w:rsidRPr="004945FC" w:rsidRDefault="00C1088A" w:rsidP="007C415A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73DC6C3" w14:textId="25FAB4EA" w:rsidR="00C1088A" w:rsidRPr="004945FC" w:rsidRDefault="00C1088A" w:rsidP="00707D71">
            <w:pPr>
              <w:pStyle w:val="acctfourfigures"/>
              <w:tabs>
                <w:tab w:val="clear" w:pos="765"/>
                <w:tab w:val="decimal" w:pos="864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945F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7FEE568" w14:textId="77777777" w:rsidR="00C1088A" w:rsidRPr="004945FC" w:rsidRDefault="00C1088A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980"/>
                <w:tab w:val="left" w:pos="1044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48E4C657" w14:textId="77777777" w:rsidR="00C1088A" w:rsidRPr="003730B7" w:rsidRDefault="00C1088A" w:rsidP="003730B7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B393F5" w14:textId="503CD5D9" w:rsidR="00C1088A" w:rsidRPr="003730B7" w:rsidRDefault="00C1088A" w:rsidP="00A01D6B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left="-119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30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29,788,920</w:t>
            </w:r>
          </w:p>
        </w:tc>
      </w:tr>
    </w:tbl>
    <w:p w14:paraId="5935B19F" w14:textId="32B24C4C" w:rsidR="00593412" w:rsidRDefault="00593412"/>
    <w:p w14:paraId="1D0E2920" w14:textId="1FCC4A14" w:rsidR="0022294F" w:rsidRPr="00EC721A" w:rsidRDefault="0022294F" w:rsidP="00EC721A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  <w:sectPr w:rsidR="0022294F" w:rsidRPr="00EC721A" w:rsidSect="008758CA">
          <w:footerReference w:type="default" r:id="rId15"/>
          <w:pgSz w:w="16834" w:h="11909" w:orient="landscape" w:code="9"/>
          <w:pgMar w:top="691" w:right="1152" w:bottom="576" w:left="1152" w:header="720" w:footer="576" w:gutter="0"/>
          <w:cols w:space="720"/>
          <w:docGrid w:linePitch="272"/>
        </w:sectPr>
      </w:pPr>
    </w:p>
    <w:tbl>
      <w:tblPr>
        <w:tblpPr w:leftFromText="180" w:rightFromText="180" w:vertAnchor="page" w:horzAnchor="margin" w:tblpX="450" w:tblpY="2554"/>
        <w:tblW w:w="9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360"/>
        <w:gridCol w:w="1260"/>
        <w:gridCol w:w="180"/>
        <w:gridCol w:w="1350"/>
      </w:tblGrid>
      <w:tr w:rsidR="001227FA" w:rsidRPr="00CA4865" w14:paraId="6BE4A519" w14:textId="77777777" w:rsidTr="008B5A88">
        <w:trPr>
          <w:cantSplit/>
          <w:trHeight w:val="320"/>
          <w:tblHeader/>
        </w:trPr>
        <w:tc>
          <w:tcPr>
            <w:tcW w:w="6210" w:type="dxa"/>
            <w:vAlign w:val="bottom"/>
          </w:tcPr>
          <w:p w14:paraId="68CC99E4" w14:textId="77777777" w:rsidR="00112C65" w:rsidRPr="00771107" w:rsidRDefault="00112C65" w:rsidP="00112C6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0C38AFA0" w14:textId="77777777" w:rsidR="00112C65" w:rsidRPr="00771107" w:rsidRDefault="00112C65" w:rsidP="00112C6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75B640E6" w14:textId="77777777" w:rsidR="00112C65" w:rsidRPr="00771107" w:rsidRDefault="00112C65" w:rsidP="00112C65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77110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1E64" w:rsidRPr="00CA4865" w14:paraId="7A7F10E9" w14:textId="77777777" w:rsidTr="008B5A88">
        <w:trPr>
          <w:cantSplit/>
          <w:trHeight w:val="327"/>
          <w:tblHeader/>
        </w:trPr>
        <w:tc>
          <w:tcPr>
            <w:tcW w:w="6210" w:type="dxa"/>
            <w:vAlign w:val="bottom"/>
          </w:tcPr>
          <w:p w14:paraId="3D9E9F80" w14:textId="68FEE397" w:rsidR="006A1E64" w:rsidRPr="00771107" w:rsidRDefault="006A1E64" w:rsidP="006A1E64">
            <w:pPr>
              <w:pStyle w:val="acctfourfigures"/>
              <w:tabs>
                <w:tab w:val="left" w:pos="10"/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020A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F020A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02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F020A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360" w:type="dxa"/>
            <w:vAlign w:val="bottom"/>
          </w:tcPr>
          <w:p w14:paraId="0959CF3D" w14:textId="77777777" w:rsidR="006A1E64" w:rsidRPr="00771107" w:rsidRDefault="006A1E64" w:rsidP="006A1E6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570138D" w14:textId="61DDEF2A" w:rsidR="006A1E64" w:rsidRPr="00771107" w:rsidRDefault="006A1E64" w:rsidP="006A1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2690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47AAF17F" w14:textId="77777777" w:rsidR="006A1E64" w:rsidRPr="00771107" w:rsidRDefault="006A1E64" w:rsidP="006A1E64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3FF76D9" w14:textId="1A2CF64D" w:rsidR="006A1E64" w:rsidRPr="00771107" w:rsidRDefault="006A1E64" w:rsidP="006A1E6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72690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</w:tr>
      <w:tr w:rsidR="001227FA" w:rsidRPr="00CA4865" w14:paraId="1CC26F48" w14:textId="77777777" w:rsidTr="008B5A88">
        <w:trPr>
          <w:cantSplit/>
          <w:trHeight w:val="306"/>
        </w:trPr>
        <w:tc>
          <w:tcPr>
            <w:tcW w:w="6210" w:type="dxa"/>
          </w:tcPr>
          <w:p w14:paraId="77B8AFAE" w14:textId="77777777" w:rsidR="00112C65" w:rsidRPr="00771107" w:rsidRDefault="00112C65" w:rsidP="00112C6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3389BED" w14:textId="77777777" w:rsidR="00112C65" w:rsidRPr="00771107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90" w:type="dxa"/>
            <w:gridSpan w:val="3"/>
          </w:tcPr>
          <w:p w14:paraId="2DC2945D" w14:textId="77777777" w:rsidR="00112C65" w:rsidRPr="00771107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71107" w:rsidRPr="00CA4865" w14:paraId="3CD31A98" w14:textId="77777777" w:rsidTr="008B5A88">
        <w:trPr>
          <w:cantSplit/>
          <w:trHeight w:val="313"/>
        </w:trPr>
        <w:tc>
          <w:tcPr>
            <w:tcW w:w="6210" w:type="dxa"/>
          </w:tcPr>
          <w:p w14:paraId="17DC044A" w14:textId="7F37DF0D" w:rsidR="00771107" w:rsidRPr="00771107" w:rsidRDefault="00771107" w:rsidP="0077110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รายได้รวม 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 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เมื่อต้องปฏิบัติตามภาระที่ต้องปฏิบัติเสร็จสิ้น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  <w:p w14:paraId="6A33F02D" w14:textId="1D74DFD3" w:rsidR="00771107" w:rsidRPr="00771107" w:rsidRDefault="00771107" w:rsidP="0077110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ณ เวลาใดเวลาหนึ่ง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(Point in time)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</w:tcPr>
          <w:p w14:paraId="6591D213" w14:textId="77777777" w:rsidR="00771107" w:rsidRPr="00771107" w:rsidRDefault="00771107" w:rsidP="0077110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6351A0A" w14:textId="77777777" w:rsidR="00771107" w:rsidRPr="00771107" w:rsidRDefault="00771107" w:rsidP="0077110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34C421" w14:textId="77777777" w:rsidR="00771107" w:rsidRPr="00771107" w:rsidRDefault="00771107" w:rsidP="0077110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54FF4E" w14:textId="41E736D2" w:rsidR="00771107" w:rsidRPr="00771107" w:rsidRDefault="00771107" w:rsidP="0077110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56BA" w:rsidRPr="00CA4865" w14:paraId="496DDB56" w14:textId="77777777" w:rsidTr="00162D77">
        <w:trPr>
          <w:cantSplit/>
          <w:trHeight w:val="306"/>
        </w:trPr>
        <w:tc>
          <w:tcPr>
            <w:tcW w:w="6210" w:type="dxa"/>
          </w:tcPr>
          <w:p w14:paraId="09B00919" w14:textId="77777777" w:rsidR="005956BA" w:rsidRPr="00771107" w:rsidRDefault="005956BA" w:rsidP="005956B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ผลิตภัณฑ์อาหารทะเลแปรรูป</w:t>
            </w:r>
          </w:p>
        </w:tc>
        <w:tc>
          <w:tcPr>
            <w:tcW w:w="360" w:type="dxa"/>
          </w:tcPr>
          <w:p w14:paraId="4159A952" w14:textId="77777777" w:rsidR="005956BA" w:rsidRPr="00771107" w:rsidRDefault="005956BA" w:rsidP="005956B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27C19332" w14:textId="3C5C7DB1" w:rsidR="005956BA" w:rsidRPr="00485617" w:rsidRDefault="005956BA" w:rsidP="005956B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956BA">
              <w:rPr>
                <w:rFonts w:asciiTheme="majorBidi" w:hAnsiTheme="majorBidi" w:cstheme="majorBidi"/>
                <w:sz w:val="30"/>
                <w:szCs w:val="30"/>
              </w:rPr>
              <w:t xml:space="preserve">     3,167,245 </w:t>
            </w:r>
          </w:p>
        </w:tc>
        <w:tc>
          <w:tcPr>
            <w:tcW w:w="180" w:type="dxa"/>
          </w:tcPr>
          <w:p w14:paraId="4838A7ED" w14:textId="77777777" w:rsidR="005956BA" w:rsidRPr="00771107" w:rsidRDefault="005956BA" w:rsidP="005956B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8F02DE" w14:textId="575AE020" w:rsidR="005956BA" w:rsidRPr="00B2643D" w:rsidRDefault="005956BA" w:rsidP="005956B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643D">
              <w:rPr>
                <w:rFonts w:asciiTheme="majorBidi" w:hAnsiTheme="majorBidi" w:cstheme="majorBidi"/>
                <w:sz w:val="30"/>
                <w:szCs w:val="30"/>
              </w:rPr>
              <w:t>2,819,777</w:t>
            </w:r>
          </w:p>
        </w:tc>
      </w:tr>
      <w:tr w:rsidR="005956BA" w:rsidRPr="00CA4865" w14:paraId="71784252" w14:textId="77777777" w:rsidTr="00162D77">
        <w:trPr>
          <w:cantSplit/>
          <w:trHeight w:val="313"/>
        </w:trPr>
        <w:tc>
          <w:tcPr>
            <w:tcW w:w="6210" w:type="dxa"/>
          </w:tcPr>
          <w:p w14:paraId="1684402C" w14:textId="16E022A4" w:rsidR="005956BA" w:rsidRPr="00771107" w:rsidRDefault="005956BA" w:rsidP="005956B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ผลิตภัณฑ์อาหารทะเลแช่แข็ง แช่เย็นและธุรกิจ</w:t>
            </w:r>
            <w:r w:rsidRPr="002008E9">
              <w:rPr>
                <w:rFonts w:ascii="Angsana New" w:hAnsi="Angsana New" w:cs="Angsana New"/>
                <w:sz w:val="30"/>
                <w:szCs w:val="30"/>
                <w:cs/>
              </w:rPr>
              <w:t>ที่เกี่</w:t>
            </w: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ยวข้อง</w:t>
            </w:r>
          </w:p>
        </w:tc>
        <w:tc>
          <w:tcPr>
            <w:tcW w:w="360" w:type="dxa"/>
          </w:tcPr>
          <w:p w14:paraId="6A9E87DC" w14:textId="77777777" w:rsidR="005956BA" w:rsidRPr="00771107" w:rsidRDefault="005956BA" w:rsidP="005956B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5ECF05BF" w14:textId="434EB4FC" w:rsidR="005956BA" w:rsidRPr="00485617" w:rsidRDefault="005956BA" w:rsidP="005956B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956BA">
              <w:rPr>
                <w:rFonts w:asciiTheme="majorBidi" w:hAnsiTheme="majorBidi" w:cstheme="majorBidi"/>
                <w:sz w:val="30"/>
                <w:szCs w:val="30"/>
              </w:rPr>
              <w:t xml:space="preserve">     1,318,747 </w:t>
            </w:r>
          </w:p>
        </w:tc>
        <w:tc>
          <w:tcPr>
            <w:tcW w:w="180" w:type="dxa"/>
          </w:tcPr>
          <w:p w14:paraId="471C4FC5" w14:textId="77777777" w:rsidR="005956BA" w:rsidRPr="00771107" w:rsidRDefault="005956BA" w:rsidP="005956B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2D1B2D" w14:textId="4F97BA65" w:rsidR="005956BA" w:rsidRPr="00B2643D" w:rsidRDefault="005956BA" w:rsidP="005956B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643D">
              <w:rPr>
                <w:rFonts w:asciiTheme="majorBidi" w:hAnsiTheme="majorBidi" w:cstheme="majorBidi"/>
                <w:sz w:val="30"/>
                <w:szCs w:val="30"/>
              </w:rPr>
              <w:t>1,476,408</w:t>
            </w:r>
          </w:p>
        </w:tc>
      </w:tr>
      <w:tr w:rsidR="005956BA" w:rsidRPr="00CA4865" w14:paraId="71BC7EAD" w14:textId="77777777" w:rsidTr="00162D77">
        <w:trPr>
          <w:cantSplit/>
          <w:trHeight w:val="306"/>
        </w:trPr>
        <w:tc>
          <w:tcPr>
            <w:tcW w:w="6210" w:type="dxa"/>
          </w:tcPr>
          <w:p w14:paraId="2D952DBD" w14:textId="069E0F3C" w:rsidR="005956BA" w:rsidRPr="00771107" w:rsidRDefault="005956BA" w:rsidP="005956B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ผลิตภัณฑ์เพิ่มมูลค่าและธุรกิจอื่น</w:t>
            </w:r>
          </w:p>
        </w:tc>
        <w:tc>
          <w:tcPr>
            <w:tcW w:w="360" w:type="dxa"/>
          </w:tcPr>
          <w:p w14:paraId="4F087F81" w14:textId="77777777" w:rsidR="005956BA" w:rsidRPr="00771107" w:rsidRDefault="005956BA" w:rsidP="005956B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4105B85" w14:textId="3D81FE8A" w:rsidR="005956BA" w:rsidRPr="00485617" w:rsidRDefault="005956BA" w:rsidP="005956B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956BA">
              <w:rPr>
                <w:rFonts w:asciiTheme="majorBidi" w:hAnsiTheme="majorBidi" w:cstheme="majorBidi"/>
                <w:sz w:val="30"/>
                <w:szCs w:val="30"/>
              </w:rPr>
              <w:t xml:space="preserve">       551,750 </w:t>
            </w:r>
          </w:p>
        </w:tc>
        <w:tc>
          <w:tcPr>
            <w:tcW w:w="180" w:type="dxa"/>
          </w:tcPr>
          <w:p w14:paraId="5293C71F" w14:textId="77777777" w:rsidR="005956BA" w:rsidRPr="00771107" w:rsidRDefault="005956BA" w:rsidP="005956B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4AC6E2" w14:textId="54A35900" w:rsidR="005956BA" w:rsidRPr="00B2643D" w:rsidRDefault="005956BA" w:rsidP="005956B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643D">
              <w:rPr>
                <w:rFonts w:asciiTheme="majorBidi" w:hAnsiTheme="majorBidi" w:cstheme="majorBidi"/>
                <w:sz w:val="30"/>
                <w:szCs w:val="30"/>
              </w:rPr>
              <w:t>393,785</w:t>
            </w:r>
          </w:p>
        </w:tc>
      </w:tr>
      <w:tr w:rsidR="005956BA" w:rsidRPr="00B2643D" w14:paraId="6F106A95" w14:textId="77777777" w:rsidTr="008B5A88">
        <w:trPr>
          <w:cantSplit/>
          <w:trHeight w:val="313"/>
        </w:trPr>
        <w:tc>
          <w:tcPr>
            <w:tcW w:w="6210" w:type="dxa"/>
          </w:tcPr>
          <w:p w14:paraId="6754A3FD" w14:textId="77777777" w:rsidR="005956BA" w:rsidRPr="00771107" w:rsidRDefault="005956BA" w:rsidP="005956B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524058A" w14:textId="77777777" w:rsidR="005956BA" w:rsidRPr="00771107" w:rsidRDefault="005956BA" w:rsidP="005956B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F556CD" w14:textId="37626512" w:rsidR="005956BA" w:rsidRPr="00485617" w:rsidRDefault="005956BA" w:rsidP="005956B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85B7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5,037,742</w:t>
            </w:r>
          </w:p>
        </w:tc>
        <w:tc>
          <w:tcPr>
            <w:tcW w:w="180" w:type="dxa"/>
          </w:tcPr>
          <w:p w14:paraId="7C0FBDE0" w14:textId="77777777" w:rsidR="005956BA" w:rsidRPr="00771107" w:rsidRDefault="005956BA" w:rsidP="005956B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F43E8D" w14:textId="5EB28ABE" w:rsidR="005956BA" w:rsidRPr="00B2643D" w:rsidRDefault="005956BA" w:rsidP="005956B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4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4</w:t>
            </w:r>
            <w:r w:rsidRPr="00B264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64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689</w:t>
            </w:r>
            <w:r w:rsidRPr="00B264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64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970</w:t>
            </w:r>
          </w:p>
        </w:tc>
      </w:tr>
    </w:tbl>
    <w:p w14:paraId="0F6BC523" w14:textId="00D49C30" w:rsidR="00112C65" w:rsidRPr="00E85A21" w:rsidRDefault="00112C65" w:rsidP="00E8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1DA5490" w14:textId="7342B68A" w:rsidR="00D632B9" w:rsidRDefault="00D632B9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C7419B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การจำแนกรายได้</w:t>
      </w:r>
    </w:p>
    <w:p w14:paraId="5AEEF4A9" w14:textId="77777777" w:rsidR="00D632B9" w:rsidRPr="00C7419B" w:rsidRDefault="00D632B9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AED048" w14:textId="384ECB4F" w:rsidR="00CA37E0" w:rsidRPr="00CA4865" w:rsidRDefault="00CA37E0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CA4865">
        <w:rPr>
          <w:rFonts w:asciiTheme="majorBidi" w:hAnsiTheme="majorBidi" w:cstheme="majorBidi" w:hint="cs"/>
          <w:b/>
          <w:bCs/>
          <w:sz w:val="30"/>
          <w:szCs w:val="30"/>
          <w:cs/>
        </w:rPr>
        <w:t>ข้อมูลเกี่ยวกับเขตภูมิศาสตร์</w:t>
      </w:r>
    </w:p>
    <w:p w14:paraId="017924DD" w14:textId="77777777" w:rsidR="00CA37E0" w:rsidRPr="00E85A21" w:rsidRDefault="00CA37E0" w:rsidP="00415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662A675" w14:textId="7FB45BAA" w:rsidR="00CA37E0" w:rsidRDefault="00CA37E0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CA4865">
        <w:rPr>
          <w:rFonts w:asciiTheme="majorBidi" w:hAnsiTheme="majorBidi" w:cstheme="majorBidi" w:hint="cs"/>
          <w:sz w:val="30"/>
          <w:szCs w:val="30"/>
          <w:cs/>
        </w:rPr>
        <w:t>รายได้จากลูกค้าภายนอกตามสถานที่ตั้งของลูกค้าสามารถแสดงได้ดังนี้</w:t>
      </w:r>
    </w:p>
    <w:p w14:paraId="4F6CE3B7" w14:textId="77777777" w:rsidR="00136935" w:rsidRDefault="00136935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51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4"/>
        <w:gridCol w:w="290"/>
        <w:gridCol w:w="1245"/>
        <w:gridCol w:w="179"/>
        <w:gridCol w:w="1333"/>
      </w:tblGrid>
      <w:tr w:rsidR="008C109A" w:rsidRPr="00CA4865" w14:paraId="7074B83E" w14:textId="77777777" w:rsidTr="008D4A59">
        <w:trPr>
          <w:trHeight w:val="320"/>
          <w:tblHeader/>
        </w:trPr>
        <w:tc>
          <w:tcPr>
            <w:tcW w:w="6304" w:type="dxa"/>
            <w:vAlign w:val="bottom"/>
          </w:tcPr>
          <w:p w14:paraId="544169B9" w14:textId="6D7C9403" w:rsidR="008C109A" w:rsidRPr="00771107" w:rsidRDefault="008C109A" w:rsidP="008C109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0" w:type="dxa"/>
            <w:vAlign w:val="bottom"/>
          </w:tcPr>
          <w:p w14:paraId="6C81D38B" w14:textId="77777777" w:rsidR="008C109A" w:rsidRPr="00771107" w:rsidRDefault="008C109A" w:rsidP="008C109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757" w:type="dxa"/>
            <w:gridSpan w:val="3"/>
          </w:tcPr>
          <w:p w14:paraId="4B9D6691" w14:textId="06BF641E" w:rsidR="008C109A" w:rsidRPr="00771107" w:rsidRDefault="008C109A" w:rsidP="008C109A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77110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0009F2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A1E64" w:rsidRPr="00CA4865" w14:paraId="53E4A7B6" w14:textId="77777777" w:rsidTr="008D4A59">
        <w:trPr>
          <w:trHeight w:val="327"/>
          <w:tblHeader/>
        </w:trPr>
        <w:tc>
          <w:tcPr>
            <w:tcW w:w="6304" w:type="dxa"/>
          </w:tcPr>
          <w:p w14:paraId="48CD0E1F" w14:textId="3B2FBB41" w:rsidR="006A1E64" w:rsidRPr="00771107" w:rsidRDefault="006A1E64" w:rsidP="006A1E64">
            <w:pPr>
              <w:pStyle w:val="acctfourfigures"/>
              <w:tabs>
                <w:tab w:val="left" w:pos="10"/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02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F020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F02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F02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02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020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90" w:type="dxa"/>
            <w:vAlign w:val="bottom"/>
          </w:tcPr>
          <w:p w14:paraId="7DA38ECE" w14:textId="77777777" w:rsidR="006A1E64" w:rsidRPr="00771107" w:rsidRDefault="006A1E64" w:rsidP="006A1E6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245" w:type="dxa"/>
            <w:vAlign w:val="bottom"/>
          </w:tcPr>
          <w:p w14:paraId="06AA62FC" w14:textId="028177F0" w:rsidR="006A1E64" w:rsidRPr="00771107" w:rsidRDefault="006A1E64" w:rsidP="006A1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A6FD0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9" w:type="dxa"/>
          </w:tcPr>
          <w:p w14:paraId="51A4119F" w14:textId="77777777" w:rsidR="006A1E64" w:rsidRPr="00771107" w:rsidRDefault="006A1E64" w:rsidP="006A1E64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1E44E3D2" w14:textId="3BE2EEA8" w:rsidR="006A1E64" w:rsidRPr="00771107" w:rsidRDefault="006A1E64" w:rsidP="006A1E6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6A6FD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</w:tr>
      <w:tr w:rsidR="008C109A" w:rsidRPr="00CA4865" w14:paraId="6B719311" w14:textId="77777777" w:rsidTr="008D4A59">
        <w:trPr>
          <w:trHeight w:val="306"/>
        </w:trPr>
        <w:tc>
          <w:tcPr>
            <w:tcW w:w="6304" w:type="dxa"/>
          </w:tcPr>
          <w:p w14:paraId="0602C258" w14:textId="77777777" w:rsidR="008C109A" w:rsidRPr="00771107" w:rsidRDefault="008C109A" w:rsidP="008C109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32E6598D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57" w:type="dxa"/>
            <w:gridSpan w:val="3"/>
          </w:tcPr>
          <w:p w14:paraId="4A0636D0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C109A" w:rsidRPr="00CA4865" w14:paraId="2AD35BD6" w14:textId="77777777" w:rsidTr="008D4A59">
        <w:trPr>
          <w:trHeight w:val="313"/>
        </w:trPr>
        <w:tc>
          <w:tcPr>
            <w:tcW w:w="6304" w:type="dxa"/>
          </w:tcPr>
          <w:p w14:paraId="7F23D448" w14:textId="3407A2BC" w:rsidR="008C109A" w:rsidRPr="00771107" w:rsidRDefault="008C109A" w:rsidP="008C109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90" w:type="dxa"/>
          </w:tcPr>
          <w:p w14:paraId="1C93B795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</w:tcPr>
          <w:p w14:paraId="69F6987B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3444A038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7C34FA6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6FD0" w:rsidRPr="00CA4865" w14:paraId="43A65D2E" w14:textId="77777777" w:rsidTr="008D4A59">
        <w:trPr>
          <w:trHeight w:val="306"/>
        </w:trPr>
        <w:tc>
          <w:tcPr>
            <w:tcW w:w="6304" w:type="dxa"/>
          </w:tcPr>
          <w:p w14:paraId="0976F3FE" w14:textId="0468F7BD" w:rsidR="006A6FD0" w:rsidRPr="00771107" w:rsidRDefault="006A6FD0" w:rsidP="006A6FD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90" w:type="dxa"/>
          </w:tcPr>
          <w:p w14:paraId="337B032F" w14:textId="77777777" w:rsidR="006A6FD0" w:rsidRPr="00771107" w:rsidRDefault="006A6FD0" w:rsidP="006A6FD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</w:tcPr>
          <w:p w14:paraId="1135E67D" w14:textId="5F5BDEB3" w:rsidR="006A6FD0" w:rsidRPr="002068E8" w:rsidRDefault="00B377E4" w:rsidP="006A6F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377E4">
              <w:rPr>
                <w:rFonts w:asciiTheme="majorBidi" w:eastAsia="Arial Unicode MS" w:hAnsiTheme="majorBidi" w:cstheme="majorBidi"/>
                <w:sz w:val="30"/>
                <w:szCs w:val="30"/>
              </w:rPr>
              <w:t>4,319,556</w:t>
            </w:r>
          </w:p>
        </w:tc>
        <w:tc>
          <w:tcPr>
            <w:tcW w:w="179" w:type="dxa"/>
          </w:tcPr>
          <w:p w14:paraId="5BD7F6AA" w14:textId="77777777" w:rsidR="006A6FD0" w:rsidRPr="00771107" w:rsidRDefault="006A6FD0" w:rsidP="006A6F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14:paraId="071ECCE0" w14:textId="175E988D" w:rsidR="006A6FD0" w:rsidRPr="00771107" w:rsidRDefault="006A6FD0" w:rsidP="006A6F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068E8">
              <w:rPr>
                <w:rFonts w:asciiTheme="majorBidi" w:hAnsiTheme="majorBidi" w:cstheme="majorBidi"/>
                <w:sz w:val="30"/>
                <w:szCs w:val="30"/>
              </w:rPr>
              <w:t>3,685,283</w:t>
            </w:r>
          </w:p>
        </w:tc>
      </w:tr>
      <w:tr w:rsidR="00E12367" w:rsidRPr="00CA4865" w14:paraId="24B2F41E" w14:textId="77777777" w:rsidTr="00162D77">
        <w:trPr>
          <w:trHeight w:val="306"/>
        </w:trPr>
        <w:tc>
          <w:tcPr>
            <w:tcW w:w="6304" w:type="dxa"/>
          </w:tcPr>
          <w:p w14:paraId="084D52A1" w14:textId="2E52B13E" w:rsidR="00E12367" w:rsidRPr="00771107" w:rsidRDefault="00E12367" w:rsidP="00E123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ประเทศสหรัฐอเมริกา</w:t>
            </w:r>
          </w:p>
        </w:tc>
        <w:tc>
          <w:tcPr>
            <w:tcW w:w="290" w:type="dxa"/>
          </w:tcPr>
          <w:p w14:paraId="1967A8AE" w14:textId="77777777" w:rsidR="00E12367" w:rsidRPr="00771107" w:rsidRDefault="00E12367" w:rsidP="00E1236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EEBE9" w14:textId="73F5C8A0" w:rsidR="00E12367" w:rsidRPr="002068E8" w:rsidRDefault="00E12367" w:rsidP="00E123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12367">
              <w:rPr>
                <w:rFonts w:asciiTheme="majorBidi" w:hAnsiTheme="majorBidi" w:cstheme="majorBidi"/>
                <w:sz w:val="30"/>
                <w:szCs w:val="30"/>
              </w:rPr>
              <w:t xml:space="preserve">13,097,748 </w:t>
            </w:r>
          </w:p>
        </w:tc>
        <w:tc>
          <w:tcPr>
            <w:tcW w:w="179" w:type="dxa"/>
          </w:tcPr>
          <w:p w14:paraId="0F6D152D" w14:textId="77777777" w:rsidR="00E12367" w:rsidRPr="00771107" w:rsidRDefault="00E12367" w:rsidP="00E123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14:paraId="66D2166B" w14:textId="4D83EEAA" w:rsidR="00E12367" w:rsidRPr="00771107" w:rsidRDefault="00E12367" w:rsidP="00E123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68E8">
              <w:rPr>
                <w:rFonts w:asciiTheme="majorBidi" w:hAnsiTheme="majorBidi" w:cstheme="majorBidi"/>
                <w:sz w:val="30"/>
                <w:szCs w:val="30"/>
              </w:rPr>
              <w:t>11,700,080</w:t>
            </w:r>
          </w:p>
        </w:tc>
      </w:tr>
      <w:tr w:rsidR="00E12367" w:rsidRPr="00CA4865" w14:paraId="3B85FC1E" w14:textId="77777777" w:rsidTr="00162D77">
        <w:trPr>
          <w:trHeight w:val="306"/>
        </w:trPr>
        <w:tc>
          <w:tcPr>
            <w:tcW w:w="6304" w:type="dxa"/>
          </w:tcPr>
          <w:p w14:paraId="1C714836" w14:textId="296E4699" w:rsidR="00E12367" w:rsidRPr="00771107" w:rsidRDefault="00E12367" w:rsidP="00E123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290" w:type="dxa"/>
          </w:tcPr>
          <w:p w14:paraId="40EBFEA2" w14:textId="77777777" w:rsidR="00E12367" w:rsidRPr="00771107" w:rsidRDefault="00E12367" w:rsidP="00E1236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5D7A" w14:textId="10858872" w:rsidR="00E12367" w:rsidRPr="002068E8" w:rsidRDefault="00E12367" w:rsidP="00E123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12367">
              <w:rPr>
                <w:rFonts w:asciiTheme="majorBidi" w:hAnsiTheme="majorBidi" w:cstheme="majorBidi"/>
                <w:sz w:val="30"/>
                <w:szCs w:val="30"/>
              </w:rPr>
              <w:t xml:space="preserve">1,575,535 </w:t>
            </w:r>
          </w:p>
        </w:tc>
        <w:tc>
          <w:tcPr>
            <w:tcW w:w="179" w:type="dxa"/>
          </w:tcPr>
          <w:p w14:paraId="2ED2D5E2" w14:textId="77777777" w:rsidR="00E12367" w:rsidRPr="00771107" w:rsidRDefault="00E12367" w:rsidP="00E123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14:paraId="6963FA4B" w14:textId="7D0CCB7E" w:rsidR="00E12367" w:rsidRPr="00771107" w:rsidRDefault="00E12367" w:rsidP="00E123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68E8">
              <w:rPr>
                <w:rFonts w:asciiTheme="majorBidi" w:hAnsiTheme="majorBidi" w:cstheme="majorBidi"/>
                <w:sz w:val="30"/>
                <w:szCs w:val="30"/>
              </w:rPr>
              <w:t>1,719,307</w:t>
            </w:r>
          </w:p>
        </w:tc>
      </w:tr>
      <w:tr w:rsidR="00E12367" w:rsidRPr="00CA4865" w14:paraId="700CD60A" w14:textId="77777777" w:rsidTr="00162D77">
        <w:trPr>
          <w:trHeight w:val="313"/>
        </w:trPr>
        <w:tc>
          <w:tcPr>
            <w:tcW w:w="6304" w:type="dxa"/>
          </w:tcPr>
          <w:p w14:paraId="60518334" w14:textId="3596EEAB" w:rsidR="00E12367" w:rsidRPr="00771107" w:rsidRDefault="00E12367" w:rsidP="00E123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ประเทศในทวีปยุโรป</w:t>
            </w:r>
          </w:p>
        </w:tc>
        <w:tc>
          <w:tcPr>
            <w:tcW w:w="290" w:type="dxa"/>
          </w:tcPr>
          <w:p w14:paraId="32234566" w14:textId="77777777" w:rsidR="00E12367" w:rsidRPr="00771107" w:rsidRDefault="00E12367" w:rsidP="00E1236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A15ED" w14:textId="092F8380" w:rsidR="00E12367" w:rsidRPr="002068E8" w:rsidRDefault="00E12367" w:rsidP="00E123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12367">
              <w:rPr>
                <w:rFonts w:asciiTheme="majorBidi" w:hAnsiTheme="majorBidi" w:cstheme="majorBidi"/>
                <w:sz w:val="30"/>
                <w:szCs w:val="30"/>
              </w:rPr>
              <w:t xml:space="preserve">8,973,701 </w:t>
            </w:r>
          </w:p>
        </w:tc>
        <w:tc>
          <w:tcPr>
            <w:tcW w:w="179" w:type="dxa"/>
          </w:tcPr>
          <w:p w14:paraId="7F97DD97" w14:textId="77777777" w:rsidR="00E12367" w:rsidRPr="00771107" w:rsidRDefault="00E12367" w:rsidP="00E123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14:paraId="001CE86A" w14:textId="44A036E4" w:rsidR="00E12367" w:rsidRPr="00771107" w:rsidRDefault="00E12367" w:rsidP="00E123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68E8">
              <w:rPr>
                <w:rFonts w:asciiTheme="majorBidi" w:hAnsiTheme="majorBidi" w:cstheme="majorBidi"/>
                <w:sz w:val="30"/>
                <w:szCs w:val="30"/>
              </w:rPr>
              <w:t>8,109,337</w:t>
            </w:r>
          </w:p>
        </w:tc>
      </w:tr>
      <w:tr w:rsidR="00E12367" w:rsidRPr="00CA4865" w14:paraId="376A4C34" w14:textId="77777777" w:rsidTr="00162D77">
        <w:trPr>
          <w:trHeight w:val="306"/>
        </w:trPr>
        <w:tc>
          <w:tcPr>
            <w:tcW w:w="6304" w:type="dxa"/>
          </w:tcPr>
          <w:p w14:paraId="377C2BEE" w14:textId="5EE8E2E2" w:rsidR="00E12367" w:rsidRPr="00771107" w:rsidRDefault="00E12367" w:rsidP="00E123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</w:t>
            </w:r>
            <w:r w:rsidRPr="0077110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290" w:type="dxa"/>
          </w:tcPr>
          <w:p w14:paraId="31AE19B6" w14:textId="77777777" w:rsidR="00E12367" w:rsidRPr="00771107" w:rsidRDefault="00E12367" w:rsidP="00E1236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D2332" w14:textId="44F70A53" w:rsidR="00E12367" w:rsidRPr="002068E8" w:rsidRDefault="00E12367" w:rsidP="00E123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12367">
              <w:rPr>
                <w:rFonts w:asciiTheme="majorBidi" w:hAnsiTheme="majorBidi" w:cstheme="majorBidi"/>
                <w:sz w:val="30"/>
                <w:szCs w:val="30"/>
              </w:rPr>
              <w:t xml:space="preserve">4,087,677 </w:t>
            </w:r>
          </w:p>
        </w:tc>
        <w:tc>
          <w:tcPr>
            <w:tcW w:w="179" w:type="dxa"/>
          </w:tcPr>
          <w:p w14:paraId="1BDC2B54" w14:textId="77777777" w:rsidR="00E12367" w:rsidRPr="00771107" w:rsidRDefault="00E12367" w:rsidP="00E123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6876FA39" w14:textId="22A941D6" w:rsidR="00E12367" w:rsidRPr="00771107" w:rsidRDefault="00E12367" w:rsidP="00E123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68E8">
              <w:rPr>
                <w:rFonts w:asciiTheme="majorBidi" w:hAnsiTheme="majorBidi" w:cstheme="majorBidi"/>
                <w:sz w:val="30"/>
                <w:szCs w:val="30"/>
              </w:rPr>
              <w:t>4,574,913</w:t>
            </w:r>
          </w:p>
        </w:tc>
      </w:tr>
      <w:tr w:rsidR="00E12367" w:rsidRPr="00CA4865" w14:paraId="3AAD088E" w14:textId="77777777" w:rsidTr="008D4A59">
        <w:trPr>
          <w:trHeight w:val="313"/>
        </w:trPr>
        <w:tc>
          <w:tcPr>
            <w:tcW w:w="6304" w:type="dxa"/>
          </w:tcPr>
          <w:p w14:paraId="03FA2529" w14:textId="06BBA9F2" w:rsidR="00E12367" w:rsidRPr="00771107" w:rsidRDefault="00E12367" w:rsidP="00E1236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รวมรายได้จากลูกค้าภายนอก</w:t>
            </w:r>
          </w:p>
        </w:tc>
        <w:tc>
          <w:tcPr>
            <w:tcW w:w="290" w:type="dxa"/>
          </w:tcPr>
          <w:p w14:paraId="2E704733" w14:textId="77777777" w:rsidR="00E12367" w:rsidRPr="00771107" w:rsidRDefault="00E12367" w:rsidP="00E1236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246836F0" w14:textId="19A92784" w:rsidR="00E12367" w:rsidRPr="002068E8" w:rsidRDefault="00E12367" w:rsidP="00E123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4243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32,054,217</w:t>
            </w:r>
          </w:p>
        </w:tc>
        <w:tc>
          <w:tcPr>
            <w:tcW w:w="179" w:type="dxa"/>
          </w:tcPr>
          <w:p w14:paraId="4D104CA2" w14:textId="77777777" w:rsidR="00E12367" w:rsidRPr="00771107" w:rsidRDefault="00E12367" w:rsidP="00E123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0558CC94" w14:textId="4E37E4D2" w:rsidR="00E12367" w:rsidRPr="00771107" w:rsidRDefault="00E12367" w:rsidP="00E123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68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29,788,920</w:t>
            </w:r>
          </w:p>
        </w:tc>
      </w:tr>
    </w:tbl>
    <w:p w14:paraId="307EA192" w14:textId="4AE2E4BE" w:rsidR="008C109A" w:rsidRDefault="008C109A"/>
    <w:p w14:paraId="04EFC84F" w14:textId="77777777" w:rsidR="008C109A" w:rsidRPr="00374ED7" w:rsidRDefault="008C109A">
      <w:pPr>
        <w:rPr>
          <w:rFonts w:cstheme="minorBidi"/>
          <w:cs/>
        </w:rPr>
      </w:pPr>
    </w:p>
    <w:p w14:paraId="452D87D4" w14:textId="7EC09D1D" w:rsidR="004B6033" w:rsidRDefault="004B6033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E585E37" w14:textId="77777777" w:rsidR="004B6033" w:rsidRPr="0030677F" w:rsidRDefault="004B6033" w:rsidP="004B6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1989F42" w14:textId="77777777" w:rsidR="00CA37E0" w:rsidRPr="00B5292A" w:rsidRDefault="00CA37E0" w:rsidP="0030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</w:rPr>
      </w:pPr>
    </w:p>
    <w:p w14:paraId="72308044" w14:textId="77777777" w:rsidR="0030677F" w:rsidRDefault="0030677F" w:rsidP="004B6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color w:val="C45911" w:themeColor="accent2" w:themeShade="BF"/>
          <w:sz w:val="30"/>
          <w:szCs w:val="30"/>
          <w:cs/>
        </w:rPr>
        <w:sectPr w:rsidR="0030677F" w:rsidSect="008758CA"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105D49C" w14:textId="726A38EB" w:rsidR="00CA37E0" w:rsidRPr="00E17ED0" w:rsidRDefault="00CA37E0" w:rsidP="00E17ED0">
      <w:pPr>
        <w:pStyle w:val="Heading1"/>
        <w:tabs>
          <w:tab w:val="clear" w:pos="283"/>
          <w:tab w:val="left" w:pos="450"/>
        </w:tabs>
        <w:ind w:left="0" w:firstLine="0"/>
        <w:rPr>
          <w:rFonts w:ascii="Angsana New" w:hAnsi="Angsana New" w:cs="Angsana New"/>
          <w:szCs w:val="30"/>
          <w:cs/>
        </w:rPr>
      </w:pPr>
      <w:r w:rsidRPr="00E17ED0">
        <w:rPr>
          <w:rFonts w:ascii="Angsana New" w:hAnsi="Angsana New" w:cs="Angsana New"/>
          <w:szCs w:val="30"/>
          <w:cs/>
        </w:rPr>
        <w:lastRenderedPageBreak/>
        <w:t>เครื่องมือทางการเงิน</w:t>
      </w:r>
    </w:p>
    <w:p w14:paraId="15F44F58" w14:textId="77777777" w:rsidR="00313DD4" w:rsidRPr="00646BF6" w:rsidRDefault="00313DD4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44"/>
        <w:jc w:val="both"/>
        <w:rPr>
          <w:rFonts w:eastAsia="Cordia New"/>
          <w:sz w:val="8"/>
          <w:szCs w:val="8"/>
        </w:rPr>
      </w:pPr>
    </w:p>
    <w:p w14:paraId="56DDEAC6" w14:textId="09621880" w:rsidR="00313DD4" w:rsidRPr="00313DD4" w:rsidRDefault="001F0342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44"/>
        <w:jc w:val="both"/>
        <w:rPr>
          <w:rFonts w:ascii="Angsana New" w:eastAsia="Cordia New" w:hAnsi="Angsana New" w:cs="Angsana New"/>
          <w:i/>
          <w:iCs/>
          <w:sz w:val="30"/>
          <w:szCs w:val="30"/>
          <w:cs/>
        </w:rPr>
      </w:pPr>
      <w:r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</w:t>
      </w:r>
      <w:r w:rsidR="00313DD4" w:rsidRPr="00313DD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ตามบัญช</w:t>
      </w:r>
      <w:r w:rsidR="002E0F37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ี</w:t>
      </w:r>
      <w:r w:rsidR="00313DD4" w:rsidRPr="00313DD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และมูลค่ายุติธรรม</w:t>
      </w:r>
    </w:p>
    <w:p w14:paraId="1D738AC7" w14:textId="77777777" w:rsidR="00313DD4" w:rsidRPr="00646BF6" w:rsidRDefault="00313DD4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rPr>
          <w:rFonts w:eastAsia="Cordia New"/>
          <w:sz w:val="10"/>
          <w:szCs w:val="10"/>
        </w:rPr>
      </w:pPr>
    </w:p>
    <w:p w14:paraId="40297142" w14:textId="6FA06107" w:rsidR="002D421C" w:rsidRDefault="001F0342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eastAsia="Cordia New" w:cs="Angsana New"/>
          <w:sz w:val="30"/>
          <w:szCs w:val="30"/>
        </w:rPr>
      </w:pPr>
      <w:r w:rsidRPr="001F0342">
        <w:rPr>
          <w:rFonts w:eastAsia="Cordia New" w:cs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F0342">
        <w:rPr>
          <w:rFonts w:eastAsia="Cordia New" w:cs="Angsana New"/>
          <w:sz w:val="30"/>
          <w:szCs w:val="30"/>
          <w:cs/>
        </w:rPr>
        <w:t xml:space="preserve"> </w:t>
      </w:r>
      <w:r w:rsidRPr="001F0342">
        <w:rPr>
          <w:rFonts w:eastAsia="Cordia New" w:cs="Angsana New" w:hint="cs"/>
          <w:sz w:val="30"/>
          <w:szCs w:val="30"/>
          <w:cs/>
        </w:rPr>
        <w:t>รวมถึงลำดับชั้นมูลค่ายุติธรรม</w:t>
      </w:r>
      <w:r w:rsidRPr="001F0342">
        <w:rPr>
          <w:rFonts w:eastAsia="Cordia New" w:cs="Angsana New"/>
          <w:sz w:val="30"/>
          <w:szCs w:val="30"/>
          <w:cs/>
        </w:rPr>
        <w:t xml:space="preserve"> </w:t>
      </w:r>
      <w:r w:rsidRPr="001F0342">
        <w:rPr>
          <w:rFonts w:eastAsia="Cordia New" w:cs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4FA2549" w14:textId="77777777" w:rsidR="00DF3C19" w:rsidRPr="00C7419B" w:rsidRDefault="00DF3C19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eastAsia="Cordia New" w:cs="Angsana New"/>
          <w:sz w:val="10"/>
          <w:szCs w:val="10"/>
        </w:rPr>
      </w:pPr>
    </w:p>
    <w:tbl>
      <w:tblPr>
        <w:tblW w:w="144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1"/>
        <w:gridCol w:w="14"/>
        <w:gridCol w:w="1120"/>
        <w:gridCol w:w="14"/>
        <w:gridCol w:w="257"/>
        <w:gridCol w:w="14"/>
        <w:gridCol w:w="1053"/>
        <w:gridCol w:w="14"/>
        <w:gridCol w:w="13"/>
        <w:gridCol w:w="246"/>
        <w:gridCol w:w="14"/>
        <w:gridCol w:w="13"/>
        <w:gridCol w:w="1073"/>
        <w:gridCol w:w="13"/>
        <w:gridCol w:w="250"/>
        <w:gridCol w:w="13"/>
        <w:gridCol w:w="1100"/>
        <w:gridCol w:w="13"/>
        <w:gridCol w:w="223"/>
        <w:gridCol w:w="13"/>
        <w:gridCol w:w="1105"/>
        <w:gridCol w:w="13"/>
        <w:gridCol w:w="226"/>
        <w:gridCol w:w="13"/>
        <w:gridCol w:w="1098"/>
        <w:gridCol w:w="6"/>
        <w:gridCol w:w="7"/>
        <w:gridCol w:w="6"/>
        <w:gridCol w:w="246"/>
        <w:gridCol w:w="6"/>
        <w:gridCol w:w="7"/>
        <w:gridCol w:w="6"/>
        <w:gridCol w:w="1100"/>
        <w:gridCol w:w="13"/>
        <w:gridCol w:w="257"/>
        <w:gridCol w:w="13"/>
        <w:gridCol w:w="1074"/>
        <w:gridCol w:w="14"/>
      </w:tblGrid>
      <w:tr w:rsidR="0096793C" w:rsidRPr="004C7879" w14:paraId="468450B2" w14:textId="77777777" w:rsidTr="00E71521">
        <w:trPr>
          <w:gridAfter w:val="1"/>
          <w:wAfter w:w="14" w:type="dxa"/>
          <w:trHeight w:hRule="exact" w:val="331"/>
        </w:trPr>
        <w:tc>
          <w:tcPr>
            <w:tcW w:w="3801" w:type="dxa"/>
            <w:vAlign w:val="bottom"/>
          </w:tcPr>
          <w:p w14:paraId="1BAA1F8C" w14:textId="77777777" w:rsidR="00B404C2" w:rsidRPr="008D4A59" w:rsidRDefault="00B404C2">
            <w:pPr>
              <w:tabs>
                <w:tab w:val="left" w:pos="348"/>
              </w:tabs>
              <w:ind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6" w:type="dxa"/>
            <w:gridSpan w:val="36"/>
          </w:tcPr>
          <w:p w14:paraId="691ADC5A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6793C" w:rsidRPr="004C7879" w14:paraId="354B5631" w14:textId="77777777" w:rsidTr="00E71521">
        <w:trPr>
          <w:gridAfter w:val="1"/>
          <w:wAfter w:w="14" w:type="dxa"/>
          <w:trHeight w:hRule="exact" w:val="380"/>
        </w:trPr>
        <w:tc>
          <w:tcPr>
            <w:tcW w:w="3801" w:type="dxa"/>
            <w:vAlign w:val="bottom"/>
            <w:hideMark/>
          </w:tcPr>
          <w:p w14:paraId="5D189AFF" w14:textId="77777777" w:rsidR="00B404C2" w:rsidRPr="008D4A59" w:rsidRDefault="00B404C2" w:rsidP="008118D3">
            <w:pPr>
              <w:ind w:left="71" w:right="-90" w:hanging="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472" w:type="dxa"/>
            <w:gridSpan w:val="6"/>
            <w:vAlign w:val="bottom"/>
          </w:tcPr>
          <w:p w14:paraId="3CFFC699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3" w:type="dxa"/>
            <w:gridSpan w:val="3"/>
          </w:tcPr>
          <w:p w14:paraId="3B72C049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76" w:type="dxa"/>
            <w:gridSpan w:val="7"/>
            <w:vAlign w:val="bottom"/>
          </w:tcPr>
          <w:p w14:paraId="3C478F28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</w:tcPr>
          <w:p w14:paraId="204BB4D2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74" w:type="dxa"/>
            <w:gridSpan w:val="7"/>
            <w:vAlign w:val="bottom"/>
          </w:tcPr>
          <w:p w14:paraId="1364941D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5" w:type="dxa"/>
            <w:gridSpan w:val="4"/>
          </w:tcPr>
          <w:p w14:paraId="1492DC61" w14:textId="77777777" w:rsidR="00B404C2" w:rsidRPr="008D4A59" w:rsidRDefault="00B404C2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0" w:type="dxa"/>
            <w:gridSpan w:val="7"/>
            <w:vAlign w:val="bottom"/>
          </w:tcPr>
          <w:p w14:paraId="611D1F6C" w14:textId="77777777" w:rsidR="00B404C2" w:rsidRPr="008D4A59" w:rsidRDefault="00B404C2">
            <w:pPr>
              <w:tabs>
                <w:tab w:val="clear" w:pos="1871"/>
                <w:tab w:val="left" w:pos="1403"/>
              </w:tabs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A1E64" w:rsidRPr="004C7879" w14:paraId="38E6E2D9" w14:textId="77777777" w:rsidTr="00E71521">
        <w:trPr>
          <w:gridAfter w:val="1"/>
          <w:wAfter w:w="14" w:type="dxa"/>
          <w:trHeight w:val="317"/>
        </w:trPr>
        <w:tc>
          <w:tcPr>
            <w:tcW w:w="3801" w:type="dxa"/>
            <w:vAlign w:val="bottom"/>
          </w:tcPr>
          <w:p w14:paraId="2636551E" w14:textId="77140148" w:rsidR="006A1E64" w:rsidRPr="008D4A59" w:rsidRDefault="006A1E64" w:rsidP="006A1E64">
            <w:pPr>
              <w:tabs>
                <w:tab w:val="clear" w:pos="454"/>
                <w:tab w:val="left" w:pos="350"/>
              </w:tabs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34" w:type="dxa"/>
            <w:gridSpan w:val="2"/>
          </w:tcPr>
          <w:p w14:paraId="411AA206" w14:textId="1E6FCF8B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1" w:type="dxa"/>
            <w:gridSpan w:val="2"/>
          </w:tcPr>
          <w:p w14:paraId="35C69EF7" w14:textId="77777777" w:rsidR="006A1E64" w:rsidRPr="008D4A59" w:rsidRDefault="006A1E64" w:rsidP="006A1E64">
            <w:pPr>
              <w:pStyle w:val="NoSpacing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1F5B7896" w14:textId="6F624DDC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3" w:type="dxa"/>
            <w:gridSpan w:val="3"/>
          </w:tcPr>
          <w:p w14:paraId="132DD315" w14:textId="7777777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  <w:gridSpan w:val="2"/>
          </w:tcPr>
          <w:p w14:paraId="1E177776" w14:textId="05893576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63" w:type="dxa"/>
            <w:gridSpan w:val="2"/>
          </w:tcPr>
          <w:p w14:paraId="054EACEF" w14:textId="7777777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4096183A" w14:textId="526939AA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gridSpan w:val="2"/>
            <w:vAlign w:val="bottom"/>
          </w:tcPr>
          <w:p w14:paraId="592C387E" w14:textId="77777777" w:rsidR="006A1E64" w:rsidRPr="008D4A59" w:rsidRDefault="006A1E64" w:rsidP="006A1E6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8" w:type="dxa"/>
            <w:gridSpan w:val="2"/>
          </w:tcPr>
          <w:p w14:paraId="1F969C04" w14:textId="1740E29B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39" w:type="dxa"/>
            <w:gridSpan w:val="2"/>
          </w:tcPr>
          <w:p w14:paraId="6FEC05F7" w14:textId="7777777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4050AEB7" w14:textId="6E31134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65" w:type="dxa"/>
            <w:gridSpan w:val="4"/>
          </w:tcPr>
          <w:p w14:paraId="724B8B87" w14:textId="7777777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9" w:type="dxa"/>
            <w:gridSpan w:val="4"/>
          </w:tcPr>
          <w:p w14:paraId="1AE5AB24" w14:textId="6DCF2F5E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77E3323B" w14:textId="77777777" w:rsidR="006A1E64" w:rsidRPr="008D4A59" w:rsidRDefault="006A1E64" w:rsidP="006A1E6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5AA9A334" w14:textId="66EE748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71521" w:rsidRPr="004C7879" w14:paraId="5A52C74B" w14:textId="77777777" w:rsidTr="00E71521">
        <w:trPr>
          <w:gridAfter w:val="1"/>
          <w:wAfter w:w="14" w:type="dxa"/>
          <w:trHeight w:hRule="exact" w:val="331"/>
        </w:trPr>
        <w:tc>
          <w:tcPr>
            <w:tcW w:w="3801" w:type="dxa"/>
            <w:vAlign w:val="bottom"/>
          </w:tcPr>
          <w:p w14:paraId="68DC1EE1" w14:textId="77777777" w:rsidR="00E71521" w:rsidRPr="008D4A59" w:rsidRDefault="00E71521" w:rsidP="00E71521">
            <w:pPr>
              <w:tabs>
                <w:tab w:val="clear" w:pos="454"/>
                <w:tab w:val="left" w:pos="350"/>
              </w:tabs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34" w:type="dxa"/>
            <w:gridSpan w:val="2"/>
          </w:tcPr>
          <w:p w14:paraId="201C9CF4" w14:textId="51522A53" w:rsidR="00E71521" w:rsidRPr="008D4A59" w:rsidRDefault="00E71521" w:rsidP="00E7152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1" w:type="dxa"/>
            <w:gridSpan w:val="2"/>
          </w:tcPr>
          <w:p w14:paraId="04BE0327" w14:textId="77777777" w:rsidR="00E71521" w:rsidRPr="008D4A59" w:rsidRDefault="00E71521" w:rsidP="00E7152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088B9FBA" w14:textId="582E8A6B" w:rsidR="00E71521" w:rsidRPr="008D4A59" w:rsidRDefault="00E71521" w:rsidP="00E71521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3" w:type="dxa"/>
            <w:gridSpan w:val="3"/>
          </w:tcPr>
          <w:p w14:paraId="6F7B4AA8" w14:textId="77777777" w:rsidR="00E71521" w:rsidRPr="008D4A59" w:rsidRDefault="00E71521" w:rsidP="00E7152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  <w:gridSpan w:val="2"/>
          </w:tcPr>
          <w:p w14:paraId="67EBEFB0" w14:textId="0C8103AA" w:rsidR="00E71521" w:rsidRPr="008D4A59" w:rsidRDefault="00E71521" w:rsidP="00E7152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63" w:type="dxa"/>
            <w:gridSpan w:val="2"/>
          </w:tcPr>
          <w:p w14:paraId="61571910" w14:textId="77777777" w:rsidR="00E71521" w:rsidRPr="008D4A59" w:rsidRDefault="00E71521" w:rsidP="00E7152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65696AC1" w14:textId="4C764D99" w:rsidR="00E71521" w:rsidRPr="008D4A59" w:rsidRDefault="00E71521" w:rsidP="00E71521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18315631" w14:textId="77777777" w:rsidR="00E71521" w:rsidRPr="008D4A59" w:rsidRDefault="00E71521" w:rsidP="00E71521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8" w:type="dxa"/>
            <w:gridSpan w:val="2"/>
          </w:tcPr>
          <w:p w14:paraId="37C454BE" w14:textId="718BD34D" w:rsidR="00E71521" w:rsidRPr="008D4A59" w:rsidRDefault="00E71521" w:rsidP="00E7152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9" w:type="dxa"/>
            <w:gridSpan w:val="2"/>
          </w:tcPr>
          <w:p w14:paraId="01F3C6AF" w14:textId="77777777" w:rsidR="00E71521" w:rsidRPr="008D4A59" w:rsidRDefault="00E71521" w:rsidP="00E7152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0019C9E5" w14:textId="1C362052" w:rsidR="00E71521" w:rsidRPr="008D4A59" w:rsidRDefault="00E71521" w:rsidP="00E71521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65" w:type="dxa"/>
            <w:gridSpan w:val="4"/>
          </w:tcPr>
          <w:p w14:paraId="78631102" w14:textId="77777777" w:rsidR="00E71521" w:rsidRPr="008D4A59" w:rsidRDefault="00E71521" w:rsidP="00E7152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9" w:type="dxa"/>
            <w:gridSpan w:val="4"/>
          </w:tcPr>
          <w:p w14:paraId="0B90811F" w14:textId="63829A44" w:rsidR="00E71521" w:rsidRPr="008D4A59" w:rsidRDefault="00E71521" w:rsidP="00E7152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gridSpan w:val="2"/>
          </w:tcPr>
          <w:p w14:paraId="41B62D7F" w14:textId="77777777" w:rsidR="00E71521" w:rsidRPr="008D4A59" w:rsidRDefault="00E71521" w:rsidP="00E71521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04FC3390" w14:textId="2465108D" w:rsidR="00E71521" w:rsidRPr="008D4A59" w:rsidRDefault="00E71521" w:rsidP="00E71521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E71521" w:rsidRPr="004C7879" w14:paraId="49C5DB7F" w14:textId="77777777" w:rsidTr="00E71521">
        <w:trPr>
          <w:gridAfter w:val="1"/>
          <w:wAfter w:w="14" w:type="dxa"/>
          <w:trHeight w:hRule="exact" w:val="331"/>
        </w:trPr>
        <w:tc>
          <w:tcPr>
            <w:tcW w:w="3801" w:type="dxa"/>
          </w:tcPr>
          <w:p w14:paraId="0C997A53" w14:textId="77777777" w:rsidR="00E71521" w:rsidRPr="008D4A59" w:rsidRDefault="00E71521" w:rsidP="00E7152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0666" w:type="dxa"/>
            <w:gridSpan w:val="36"/>
          </w:tcPr>
          <w:p w14:paraId="66CC6183" w14:textId="77777777" w:rsidR="00E71521" w:rsidRPr="008D4A59" w:rsidRDefault="00E71521" w:rsidP="00E7152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71521" w:rsidRPr="004C7879" w14:paraId="43BA28DC" w14:textId="77777777" w:rsidTr="00E71521">
        <w:trPr>
          <w:gridAfter w:val="1"/>
          <w:wAfter w:w="14" w:type="dxa"/>
          <w:trHeight w:hRule="exact" w:val="360"/>
        </w:trPr>
        <w:tc>
          <w:tcPr>
            <w:tcW w:w="3801" w:type="dxa"/>
            <w:hideMark/>
          </w:tcPr>
          <w:p w14:paraId="78730667" w14:textId="77777777" w:rsidR="00E71521" w:rsidRPr="008D4A59" w:rsidRDefault="00E71521" w:rsidP="00E71521">
            <w:pPr>
              <w:tabs>
                <w:tab w:val="clear" w:pos="227"/>
                <w:tab w:val="left" w:pos="-14"/>
                <w:tab w:val="left" w:pos="161"/>
              </w:tabs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134" w:type="dxa"/>
            <w:gridSpan w:val="2"/>
          </w:tcPr>
          <w:p w14:paraId="22B6C546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58BAC4E7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</w:tcPr>
          <w:p w14:paraId="1020ADC9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</w:tcPr>
          <w:p w14:paraId="50B79FA8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2F74CD3E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2EF29BDE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</w:tcPr>
          <w:p w14:paraId="2C524D0C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C627E14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</w:tcPr>
          <w:p w14:paraId="198BB25D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1F465F3F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</w:tcPr>
          <w:p w14:paraId="69C0B5F9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</w:tcPr>
          <w:p w14:paraId="2111F33E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</w:tcPr>
          <w:p w14:paraId="48AD4693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A793FF5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58976994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1521" w:rsidRPr="004C7879" w14:paraId="65562C1F" w14:textId="77777777" w:rsidTr="00B2643D">
        <w:trPr>
          <w:gridAfter w:val="1"/>
          <w:wAfter w:w="14" w:type="dxa"/>
          <w:trHeight w:hRule="exact" w:val="360"/>
        </w:trPr>
        <w:tc>
          <w:tcPr>
            <w:tcW w:w="3801" w:type="dxa"/>
            <w:vAlign w:val="bottom"/>
            <w:hideMark/>
          </w:tcPr>
          <w:p w14:paraId="57BE4E72" w14:textId="77777777" w:rsidR="00E71521" w:rsidRPr="008D4A59" w:rsidRDefault="00E71521" w:rsidP="00E71521">
            <w:pPr>
              <w:ind w:left="160" w:right="-9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34" w:type="dxa"/>
            <w:gridSpan w:val="2"/>
            <w:vAlign w:val="bottom"/>
          </w:tcPr>
          <w:p w14:paraId="7E82887C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0BB05CA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51DA0341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  <w:vAlign w:val="bottom"/>
          </w:tcPr>
          <w:p w14:paraId="33BBAB9B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41B32EBA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1214721C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356A5C29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C5E6F61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5DE3B7F3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0414CBB5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2CD79DD8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66CF3F0F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37B30940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A76BE2E" w14:textId="77777777" w:rsidR="00E71521" w:rsidRPr="008D4A59" w:rsidRDefault="00E71521" w:rsidP="00E7152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86AD40F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1521" w:rsidRPr="004C7879" w14:paraId="0A5CDDF5" w14:textId="77777777" w:rsidTr="00E71521">
        <w:trPr>
          <w:gridAfter w:val="1"/>
          <w:wAfter w:w="14" w:type="dxa"/>
          <w:trHeight w:hRule="exact" w:val="360"/>
        </w:trPr>
        <w:tc>
          <w:tcPr>
            <w:tcW w:w="3801" w:type="dxa"/>
            <w:hideMark/>
          </w:tcPr>
          <w:p w14:paraId="35E797F3" w14:textId="77777777" w:rsidR="00E71521" w:rsidRPr="008D4A59" w:rsidRDefault="00E71521" w:rsidP="00E71521">
            <w:pPr>
              <w:ind w:left="160" w:right="-90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134" w:type="dxa"/>
            <w:gridSpan w:val="2"/>
          </w:tcPr>
          <w:p w14:paraId="40C1A632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6011912C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1CFB29FD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</w:tcPr>
          <w:p w14:paraId="6A86A30D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4A2A2940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4E7D5BEF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3A3CB7F1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6696367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541751DD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1DAC7742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7C67EEFF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3A48AC8A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1110065F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ED134FE" w14:textId="77777777" w:rsidR="00E71521" w:rsidRPr="008D4A59" w:rsidRDefault="00E71521" w:rsidP="00E7152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2AEABCE1" w14:textId="77777777" w:rsidR="00E71521" w:rsidRPr="008D4A59" w:rsidRDefault="00E71521" w:rsidP="00E715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1402C" w:rsidRPr="004C7879" w14:paraId="21885C4C" w14:textId="77777777" w:rsidTr="00B2643D">
        <w:trPr>
          <w:gridAfter w:val="1"/>
          <w:wAfter w:w="14" w:type="dxa"/>
          <w:trHeight w:hRule="exact" w:val="360"/>
        </w:trPr>
        <w:tc>
          <w:tcPr>
            <w:tcW w:w="3801" w:type="dxa"/>
            <w:hideMark/>
          </w:tcPr>
          <w:p w14:paraId="27BBA7CB" w14:textId="54A36DB1" w:rsidR="0071402C" w:rsidRPr="008D4A59" w:rsidRDefault="0071402C" w:rsidP="0071402C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ตราสารหนี้</w:t>
            </w:r>
          </w:p>
        </w:tc>
        <w:tc>
          <w:tcPr>
            <w:tcW w:w="1134" w:type="dxa"/>
            <w:gridSpan w:val="2"/>
            <w:vAlign w:val="bottom"/>
          </w:tcPr>
          <w:p w14:paraId="3892C081" w14:textId="4A697BC4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70EFF55E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40A5158E" w14:textId="1DB6E5D2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1838AC8C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51404708" w14:textId="35269043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3" w:type="dxa"/>
            <w:gridSpan w:val="2"/>
          </w:tcPr>
          <w:p w14:paraId="29F1E562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</w:tcPr>
          <w:p w14:paraId="3FF9B486" w14:textId="410308B3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98F3CF0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</w:tcPr>
          <w:p w14:paraId="3721AF3C" w14:textId="4A77EBA3" w:rsidR="0071402C" w:rsidRPr="008D4A59" w:rsidRDefault="00CD6E56" w:rsidP="0071402C">
            <w:pPr>
              <w:pStyle w:val="acctfourfigures"/>
              <w:tabs>
                <w:tab w:val="decimal" w:pos="521"/>
                <w:tab w:val="decimal" w:pos="595"/>
                <w:tab w:val="decimal" w:pos="796"/>
              </w:tabs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D6E56">
              <w:rPr>
                <w:rFonts w:ascii="Angsana New" w:hAnsi="Angsana New" w:cs="Angsana New"/>
                <w:sz w:val="28"/>
                <w:szCs w:val="28"/>
              </w:rPr>
              <w:t>87,033</w:t>
            </w:r>
          </w:p>
        </w:tc>
        <w:tc>
          <w:tcPr>
            <w:tcW w:w="239" w:type="dxa"/>
            <w:gridSpan w:val="2"/>
            <w:vAlign w:val="bottom"/>
          </w:tcPr>
          <w:p w14:paraId="224C67CA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683685CD" w14:textId="1DBC0B10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82,753</w:t>
            </w:r>
          </w:p>
        </w:tc>
        <w:tc>
          <w:tcPr>
            <w:tcW w:w="265" w:type="dxa"/>
            <w:gridSpan w:val="4"/>
            <w:vAlign w:val="bottom"/>
          </w:tcPr>
          <w:p w14:paraId="0EB7E603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</w:tcPr>
          <w:p w14:paraId="3FFFC114" w14:textId="71412FFE" w:rsidR="0071402C" w:rsidRPr="008D4A59" w:rsidRDefault="00D33DE1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33DE1">
              <w:rPr>
                <w:rFonts w:ascii="Angsana New" w:hAnsi="Angsana New" w:cs="Angsana New"/>
                <w:sz w:val="28"/>
                <w:szCs w:val="28"/>
              </w:rPr>
              <w:t>87,033</w:t>
            </w:r>
          </w:p>
        </w:tc>
        <w:tc>
          <w:tcPr>
            <w:tcW w:w="270" w:type="dxa"/>
            <w:gridSpan w:val="2"/>
            <w:vAlign w:val="bottom"/>
          </w:tcPr>
          <w:p w14:paraId="519EFAC0" w14:textId="77777777" w:rsidR="0071402C" w:rsidRPr="008D4A59" w:rsidRDefault="0071402C" w:rsidP="0071402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5B067376" w14:textId="10D98BDE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82,753</w:t>
            </w:r>
          </w:p>
        </w:tc>
      </w:tr>
      <w:tr w:rsidR="0071402C" w:rsidRPr="004C7879" w14:paraId="0CBE15B3" w14:textId="77777777" w:rsidTr="00B2643D">
        <w:trPr>
          <w:gridAfter w:val="1"/>
          <w:wAfter w:w="14" w:type="dxa"/>
          <w:trHeight w:hRule="exact" w:val="360"/>
        </w:trPr>
        <w:tc>
          <w:tcPr>
            <w:tcW w:w="3801" w:type="dxa"/>
            <w:hideMark/>
          </w:tcPr>
          <w:p w14:paraId="07498EB4" w14:textId="74354EDF" w:rsidR="0071402C" w:rsidRPr="008D4A59" w:rsidRDefault="0071402C" w:rsidP="0071402C">
            <w:pPr>
              <w:tabs>
                <w:tab w:val="clear" w:pos="227"/>
                <w:tab w:val="left" w:pos="150"/>
              </w:tabs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ตราสารทุน</w:t>
            </w:r>
          </w:p>
        </w:tc>
        <w:tc>
          <w:tcPr>
            <w:tcW w:w="1134" w:type="dxa"/>
            <w:gridSpan w:val="2"/>
            <w:vAlign w:val="bottom"/>
          </w:tcPr>
          <w:p w14:paraId="545FD433" w14:textId="4BBDE053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7B5C8A75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283893DB" w14:textId="57DCA57D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1D8CFB06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4486CD14" w14:textId="2F8ED5C8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1402C">
              <w:rPr>
                <w:rFonts w:ascii="Angsana New" w:hAnsi="Angsana New" w:cs="Angsana New"/>
                <w:sz w:val="28"/>
                <w:szCs w:val="28"/>
                <w:lang w:bidi="th-TH"/>
              </w:rPr>
              <w:t>230</w:t>
            </w:r>
          </w:p>
        </w:tc>
        <w:tc>
          <w:tcPr>
            <w:tcW w:w="263" w:type="dxa"/>
            <w:gridSpan w:val="2"/>
          </w:tcPr>
          <w:p w14:paraId="02763F14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0D5E8855" w14:textId="226B9A8C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236" w:type="dxa"/>
            <w:gridSpan w:val="2"/>
            <w:vAlign w:val="bottom"/>
          </w:tcPr>
          <w:p w14:paraId="7EA0E2D8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</w:tcPr>
          <w:p w14:paraId="7D2B71A0" w14:textId="398FF2FA" w:rsidR="0071402C" w:rsidRPr="008D4A59" w:rsidRDefault="00957AD4" w:rsidP="0071402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57AD4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06B2FC64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1B894626" w14:textId="5352152C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7C54CDA8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</w:tcPr>
          <w:p w14:paraId="5C62AC87" w14:textId="0D5DCA2E" w:rsidR="0071402C" w:rsidRPr="008D4A59" w:rsidRDefault="00A20D0D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20D0D">
              <w:rPr>
                <w:rFonts w:ascii="Angsana New" w:hAnsi="Angsana New" w:cs="Angsana New"/>
                <w:sz w:val="28"/>
                <w:szCs w:val="28"/>
                <w:lang w:bidi="th-TH"/>
              </w:rPr>
              <w:t>230</w:t>
            </w:r>
          </w:p>
        </w:tc>
        <w:tc>
          <w:tcPr>
            <w:tcW w:w="270" w:type="dxa"/>
            <w:gridSpan w:val="2"/>
            <w:vAlign w:val="bottom"/>
          </w:tcPr>
          <w:p w14:paraId="508192AE" w14:textId="77777777" w:rsidR="0071402C" w:rsidRPr="008D4A59" w:rsidRDefault="0071402C" w:rsidP="0071402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15E4FCAC" w14:textId="0520ECE1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</w:tr>
      <w:tr w:rsidR="0071402C" w:rsidRPr="004C7879" w14:paraId="6891A397" w14:textId="77777777" w:rsidTr="00E71521">
        <w:trPr>
          <w:gridAfter w:val="1"/>
          <w:wAfter w:w="14" w:type="dxa"/>
          <w:trHeight w:hRule="exact" w:val="360"/>
        </w:trPr>
        <w:tc>
          <w:tcPr>
            <w:tcW w:w="3801" w:type="dxa"/>
            <w:vAlign w:val="bottom"/>
          </w:tcPr>
          <w:p w14:paraId="735324E1" w14:textId="18EAE1EE" w:rsidR="0071402C" w:rsidRPr="008D4A59" w:rsidRDefault="0071402C" w:rsidP="0071402C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34" w:type="dxa"/>
            <w:gridSpan w:val="2"/>
          </w:tcPr>
          <w:p w14:paraId="30E75410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3590B1E5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</w:tcPr>
          <w:p w14:paraId="0B056DFE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</w:tcPr>
          <w:p w14:paraId="6A596DE8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03DA45CF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67B4D895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1FE5C9C9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D7AEEF3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</w:tcPr>
          <w:p w14:paraId="002DAC55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7338FA5D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6BE9B88C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0059B758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0CDB4E6A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45BE8C3" w14:textId="77777777" w:rsidR="0071402C" w:rsidRPr="008D4A59" w:rsidRDefault="0071402C" w:rsidP="0071402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4FD6828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1402C" w:rsidRPr="004C7879" w14:paraId="7E516FDC" w14:textId="77777777" w:rsidTr="00B2643D">
        <w:trPr>
          <w:gridAfter w:val="1"/>
          <w:wAfter w:w="14" w:type="dxa"/>
          <w:trHeight w:hRule="exact" w:val="360"/>
        </w:trPr>
        <w:tc>
          <w:tcPr>
            <w:tcW w:w="3801" w:type="dxa"/>
          </w:tcPr>
          <w:p w14:paraId="307CA201" w14:textId="77777777" w:rsidR="0071402C" w:rsidRPr="008D4A59" w:rsidRDefault="0071402C" w:rsidP="0071402C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ตราสารทุน</w:t>
            </w:r>
          </w:p>
        </w:tc>
        <w:tc>
          <w:tcPr>
            <w:tcW w:w="1134" w:type="dxa"/>
            <w:gridSpan w:val="2"/>
          </w:tcPr>
          <w:p w14:paraId="4CB0B7B0" w14:textId="4B5D698F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A1B1B">
              <w:rPr>
                <w:rFonts w:ascii="Angsana New" w:hAnsi="Angsana New" w:cs="Angsana New"/>
                <w:sz w:val="28"/>
                <w:szCs w:val="28"/>
              </w:rPr>
              <w:t>400,952</w:t>
            </w:r>
          </w:p>
        </w:tc>
        <w:tc>
          <w:tcPr>
            <w:tcW w:w="271" w:type="dxa"/>
            <w:gridSpan w:val="2"/>
          </w:tcPr>
          <w:p w14:paraId="3283BA79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</w:tcPr>
          <w:p w14:paraId="02957E24" w14:textId="46DB06CF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305,339</w:t>
            </w:r>
          </w:p>
        </w:tc>
        <w:tc>
          <w:tcPr>
            <w:tcW w:w="273" w:type="dxa"/>
            <w:gridSpan w:val="3"/>
          </w:tcPr>
          <w:p w14:paraId="3C14D7D0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06A80AE7" w14:textId="7A056C8F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3" w:type="dxa"/>
            <w:gridSpan w:val="2"/>
          </w:tcPr>
          <w:p w14:paraId="77B6FD35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421CCA6C" w14:textId="4CFC849D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58E67ED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</w:tcPr>
          <w:p w14:paraId="2335CF02" w14:textId="7B998B63" w:rsidR="0071402C" w:rsidRPr="008D4A59" w:rsidRDefault="00EB1A71" w:rsidP="0071402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1A71">
              <w:rPr>
                <w:rFonts w:ascii="Angsana New" w:hAnsi="Angsana New" w:cs="Angsana New"/>
                <w:sz w:val="28"/>
                <w:szCs w:val="28"/>
              </w:rPr>
              <w:t>247,595</w:t>
            </w:r>
          </w:p>
        </w:tc>
        <w:tc>
          <w:tcPr>
            <w:tcW w:w="239" w:type="dxa"/>
            <w:gridSpan w:val="2"/>
            <w:vAlign w:val="bottom"/>
          </w:tcPr>
          <w:p w14:paraId="62534662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2FC00275" w14:textId="3ADE15B8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238,763</w:t>
            </w:r>
          </w:p>
        </w:tc>
        <w:tc>
          <w:tcPr>
            <w:tcW w:w="265" w:type="dxa"/>
            <w:gridSpan w:val="4"/>
            <w:vAlign w:val="bottom"/>
          </w:tcPr>
          <w:p w14:paraId="742B08B5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</w:tcPr>
          <w:p w14:paraId="31FA0F86" w14:textId="31D45B0A" w:rsidR="0071402C" w:rsidRPr="008D4A59" w:rsidRDefault="00BB01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012C">
              <w:rPr>
                <w:rFonts w:ascii="Angsana New" w:hAnsi="Angsana New" w:cs="Angsana New"/>
                <w:sz w:val="28"/>
                <w:szCs w:val="28"/>
              </w:rPr>
              <w:t>648,547</w:t>
            </w:r>
          </w:p>
        </w:tc>
        <w:tc>
          <w:tcPr>
            <w:tcW w:w="270" w:type="dxa"/>
            <w:gridSpan w:val="2"/>
            <w:vAlign w:val="bottom"/>
          </w:tcPr>
          <w:p w14:paraId="6132669D" w14:textId="77777777" w:rsidR="0071402C" w:rsidRPr="008D4A59" w:rsidRDefault="0071402C" w:rsidP="0071402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5977431" w14:textId="4F67DF25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544,102</w:t>
            </w:r>
          </w:p>
        </w:tc>
      </w:tr>
      <w:tr w:rsidR="0071402C" w:rsidRPr="004C7879" w14:paraId="5E5AE708" w14:textId="77777777" w:rsidTr="00B2643D">
        <w:trPr>
          <w:gridAfter w:val="1"/>
          <w:wAfter w:w="14" w:type="dxa"/>
          <w:trHeight w:hRule="exact" w:val="360"/>
        </w:trPr>
        <w:tc>
          <w:tcPr>
            <w:tcW w:w="3801" w:type="dxa"/>
          </w:tcPr>
          <w:p w14:paraId="4FE8C08E" w14:textId="7971BA8C" w:rsidR="0071402C" w:rsidRPr="008D4A59" w:rsidRDefault="0071402C" w:rsidP="0071402C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1134" w:type="dxa"/>
            <w:gridSpan w:val="2"/>
          </w:tcPr>
          <w:p w14:paraId="5D54C855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18965CD8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</w:tcPr>
          <w:p w14:paraId="5B747686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</w:tcPr>
          <w:p w14:paraId="1DF3EB64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319A26B5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01CBBD42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002835BE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1A26650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6E3BBC95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04BE928C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1E08C66D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51B0F49A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</w:tcPr>
          <w:p w14:paraId="0CA489D8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F48EB67" w14:textId="77777777" w:rsidR="0071402C" w:rsidRPr="008D4A59" w:rsidRDefault="0071402C" w:rsidP="0071402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4B7B9048" w14:textId="77777777" w:rsidR="0071402C" w:rsidRPr="008D4A59" w:rsidRDefault="0071402C" w:rsidP="0071402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58EB" w:rsidRPr="004C7879" w14:paraId="77433976" w14:textId="77777777">
        <w:trPr>
          <w:gridAfter w:val="1"/>
          <w:wAfter w:w="14" w:type="dxa"/>
          <w:trHeight w:hRule="exact" w:val="360"/>
        </w:trPr>
        <w:tc>
          <w:tcPr>
            <w:tcW w:w="3801" w:type="dxa"/>
          </w:tcPr>
          <w:p w14:paraId="70A97029" w14:textId="3CEA3F42" w:rsidR="008D58EB" w:rsidRPr="008D4A59" w:rsidRDefault="008D58EB" w:rsidP="008D58EB">
            <w:pPr>
              <w:tabs>
                <w:tab w:val="clear" w:pos="227"/>
                <w:tab w:val="left" w:pos="150"/>
              </w:tabs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134" w:type="dxa"/>
            <w:gridSpan w:val="2"/>
            <w:vAlign w:val="bottom"/>
          </w:tcPr>
          <w:p w14:paraId="2F40D64C" w14:textId="419132CD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6569EFC2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2C1FD0A0" w14:textId="16E3CD96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5B935A39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3EF91D37" w14:textId="73855C0A" w:rsidR="008D58EB" w:rsidRPr="003B5191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3DE2">
              <w:rPr>
                <w:rFonts w:asciiTheme="majorBidi" w:hAnsiTheme="majorBidi" w:cstheme="majorBidi"/>
                <w:sz w:val="28"/>
                <w:szCs w:val="28"/>
              </w:rPr>
              <w:t>860,891</w:t>
            </w:r>
          </w:p>
        </w:tc>
        <w:tc>
          <w:tcPr>
            <w:tcW w:w="263" w:type="dxa"/>
            <w:gridSpan w:val="2"/>
          </w:tcPr>
          <w:p w14:paraId="75E29F05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11FB6D11" w14:textId="4CCD67E2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1,623,252</w:t>
            </w:r>
          </w:p>
        </w:tc>
        <w:tc>
          <w:tcPr>
            <w:tcW w:w="236" w:type="dxa"/>
            <w:gridSpan w:val="2"/>
            <w:vAlign w:val="bottom"/>
          </w:tcPr>
          <w:p w14:paraId="7593EE87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4732AA94" w14:textId="035926F4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7DC6BB37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4C0929D0" w14:textId="34BE5392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1695DBB8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0E1ADC71" w14:textId="3F090667" w:rsidR="008D58EB" w:rsidRPr="008D58EB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58EB">
              <w:rPr>
                <w:rFonts w:asciiTheme="majorBidi" w:hAnsiTheme="majorBidi" w:cstheme="majorBidi"/>
                <w:sz w:val="28"/>
                <w:szCs w:val="28"/>
              </w:rPr>
              <w:t>860,891</w:t>
            </w:r>
          </w:p>
        </w:tc>
        <w:tc>
          <w:tcPr>
            <w:tcW w:w="270" w:type="dxa"/>
            <w:gridSpan w:val="2"/>
            <w:vAlign w:val="bottom"/>
          </w:tcPr>
          <w:p w14:paraId="3787902D" w14:textId="77777777" w:rsidR="008D58EB" w:rsidRPr="008D4A59" w:rsidRDefault="008D58EB" w:rsidP="008D58EB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6B2DFDE" w14:textId="75BCE1D3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1,623,252</w:t>
            </w:r>
          </w:p>
        </w:tc>
      </w:tr>
      <w:tr w:rsidR="008D58EB" w:rsidRPr="004C7879" w14:paraId="1ECCB4C0" w14:textId="77777777" w:rsidTr="00B2643D">
        <w:trPr>
          <w:gridAfter w:val="1"/>
          <w:wAfter w:w="14" w:type="dxa"/>
          <w:trHeight w:hRule="exact" w:val="360"/>
        </w:trPr>
        <w:tc>
          <w:tcPr>
            <w:tcW w:w="3801" w:type="dxa"/>
          </w:tcPr>
          <w:p w14:paraId="4C599217" w14:textId="132FCAA0" w:rsidR="008D58EB" w:rsidRPr="008D4A59" w:rsidRDefault="008D58EB" w:rsidP="008D58EB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สัญญาแลกเปลี่ยนสกุลเงินและอัตราดอกเบี้ย</w:t>
            </w:r>
          </w:p>
        </w:tc>
        <w:tc>
          <w:tcPr>
            <w:tcW w:w="1134" w:type="dxa"/>
            <w:gridSpan w:val="2"/>
            <w:vAlign w:val="bottom"/>
          </w:tcPr>
          <w:p w14:paraId="5C727D37" w14:textId="7A56AEBF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2F3A90B5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74CE2E8A" w14:textId="5AE20215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24DC6C94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373E3AC4" w14:textId="63F4B697" w:rsidR="008D58EB" w:rsidRPr="003B5191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3DE2">
              <w:rPr>
                <w:rFonts w:asciiTheme="majorBidi" w:hAnsiTheme="majorBidi" w:cstheme="majorBidi"/>
                <w:sz w:val="28"/>
                <w:szCs w:val="28"/>
              </w:rPr>
              <w:t>172,630</w:t>
            </w:r>
          </w:p>
        </w:tc>
        <w:tc>
          <w:tcPr>
            <w:tcW w:w="263" w:type="dxa"/>
            <w:gridSpan w:val="2"/>
          </w:tcPr>
          <w:p w14:paraId="6961323D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</w:tcPr>
          <w:p w14:paraId="50D14179" w14:textId="064B5009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191,372</w:t>
            </w:r>
          </w:p>
        </w:tc>
        <w:tc>
          <w:tcPr>
            <w:tcW w:w="236" w:type="dxa"/>
            <w:gridSpan w:val="2"/>
            <w:vAlign w:val="bottom"/>
          </w:tcPr>
          <w:p w14:paraId="06C9ADB4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021997B4" w14:textId="0E3814F8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2ADD888B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0FCC0029" w14:textId="3F54C789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202EF033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</w:tcPr>
          <w:p w14:paraId="43C19D0F" w14:textId="584775FB" w:rsidR="008D58EB" w:rsidRPr="008D58EB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58EB">
              <w:rPr>
                <w:rFonts w:asciiTheme="majorBidi" w:hAnsiTheme="majorBidi" w:cstheme="majorBidi"/>
                <w:sz w:val="28"/>
                <w:szCs w:val="28"/>
              </w:rPr>
              <w:t>172,630</w:t>
            </w:r>
          </w:p>
        </w:tc>
        <w:tc>
          <w:tcPr>
            <w:tcW w:w="270" w:type="dxa"/>
            <w:gridSpan w:val="2"/>
            <w:vAlign w:val="bottom"/>
          </w:tcPr>
          <w:p w14:paraId="75B31BB1" w14:textId="77777777" w:rsidR="008D58EB" w:rsidRPr="008D4A59" w:rsidRDefault="008D58EB" w:rsidP="008D58EB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733A4DEF" w14:textId="325CA2E8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191,372</w:t>
            </w:r>
          </w:p>
        </w:tc>
      </w:tr>
      <w:tr w:rsidR="008D58EB" w:rsidRPr="004C7879" w14:paraId="3B21B7ED" w14:textId="77777777" w:rsidTr="00B2643D">
        <w:trPr>
          <w:gridAfter w:val="1"/>
          <w:wAfter w:w="14" w:type="dxa"/>
          <w:trHeight w:hRule="exact" w:val="360"/>
        </w:trPr>
        <w:tc>
          <w:tcPr>
            <w:tcW w:w="3801" w:type="dxa"/>
          </w:tcPr>
          <w:p w14:paraId="33587EE9" w14:textId="0ED14293" w:rsidR="008D58EB" w:rsidRPr="008D4A59" w:rsidRDefault="008D58EB" w:rsidP="008D58EB">
            <w:pPr>
              <w:tabs>
                <w:tab w:val="clear" w:pos="227"/>
                <w:tab w:val="left" w:pos="150"/>
                <w:tab w:val="left" w:pos="250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134" w:type="dxa"/>
            <w:gridSpan w:val="2"/>
            <w:vAlign w:val="bottom"/>
          </w:tcPr>
          <w:p w14:paraId="3A3DB248" w14:textId="6A7AD224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6BED44C7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08747138" w14:textId="598BAA68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76282C9C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7E445082" w14:textId="2C4E4354" w:rsidR="008D58EB" w:rsidRPr="003B5191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3DE2">
              <w:rPr>
                <w:rFonts w:asciiTheme="majorBidi" w:hAnsiTheme="majorBidi" w:cstheme="majorBidi"/>
                <w:sz w:val="28"/>
                <w:szCs w:val="28"/>
              </w:rPr>
              <w:t>191,261</w:t>
            </w:r>
          </w:p>
        </w:tc>
        <w:tc>
          <w:tcPr>
            <w:tcW w:w="263" w:type="dxa"/>
            <w:gridSpan w:val="2"/>
          </w:tcPr>
          <w:p w14:paraId="1DD1848A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</w:tcPr>
          <w:p w14:paraId="09D6589C" w14:textId="6F6DC34D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19,933</w:t>
            </w:r>
          </w:p>
        </w:tc>
        <w:tc>
          <w:tcPr>
            <w:tcW w:w="236" w:type="dxa"/>
            <w:gridSpan w:val="2"/>
            <w:vAlign w:val="bottom"/>
          </w:tcPr>
          <w:p w14:paraId="7F120E2B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72B67BFB" w14:textId="188915A9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5DBF4FD5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0F667DC4" w14:textId="17491395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69F38471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</w:tcPr>
          <w:p w14:paraId="3E2CE4C1" w14:textId="488612D9" w:rsidR="008D58EB" w:rsidRPr="008D58EB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58EB">
              <w:rPr>
                <w:rFonts w:asciiTheme="majorBidi" w:hAnsiTheme="majorBidi" w:cstheme="majorBidi"/>
                <w:sz w:val="28"/>
                <w:szCs w:val="28"/>
              </w:rPr>
              <w:t>191,261</w:t>
            </w:r>
          </w:p>
        </w:tc>
        <w:tc>
          <w:tcPr>
            <w:tcW w:w="270" w:type="dxa"/>
            <w:gridSpan w:val="2"/>
            <w:vAlign w:val="bottom"/>
          </w:tcPr>
          <w:p w14:paraId="5B5083B2" w14:textId="77777777" w:rsidR="008D58EB" w:rsidRPr="008D4A59" w:rsidRDefault="008D58EB" w:rsidP="008D58EB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3AD93DB9" w14:textId="13C7110B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19,933</w:t>
            </w:r>
          </w:p>
        </w:tc>
      </w:tr>
      <w:tr w:rsidR="008D58EB" w:rsidRPr="004C7879" w14:paraId="4D224A6C" w14:textId="77777777">
        <w:trPr>
          <w:gridAfter w:val="1"/>
          <w:wAfter w:w="14" w:type="dxa"/>
          <w:trHeight w:hRule="exact" w:val="360"/>
        </w:trPr>
        <w:tc>
          <w:tcPr>
            <w:tcW w:w="3801" w:type="dxa"/>
          </w:tcPr>
          <w:p w14:paraId="3BBF4DC0" w14:textId="1A67D767" w:rsidR="008D58EB" w:rsidRPr="008D4A59" w:rsidRDefault="008D58EB" w:rsidP="008D58EB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ตราสารอนุพันธ์อื่น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40C5D50F" w14:textId="04DC998E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008B8049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vAlign w:val="bottom"/>
          </w:tcPr>
          <w:p w14:paraId="02C53036" w14:textId="3DE90731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61D74A3A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</w:tcPr>
          <w:p w14:paraId="1B478AC5" w14:textId="434454E2" w:rsidR="008D58EB" w:rsidRPr="003B5191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3DE2">
              <w:rPr>
                <w:rFonts w:asciiTheme="majorBidi" w:hAnsiTheme="majorBidi" w:cstheme="majorBidi"/>
                <w:sz w:val="28"/>
                <w:szCs w:val="28"/>
              </w:rPr>
              <w:t>17,522</w:t>
            </w:r>
          </w:p>
        </w:tc>
        <w:tc>
          <w:tcPr>
            <w:tcW w:w="263" w:type="dxa"/>
            <w:gridSpan w:val="2"/>
          </w:tcPr>
          <w:p w14:paraId="22A35DD1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7052E1E1" w14:textId="4DA0EB3E" w:rsidR="008D58EB" w:rsidRPr="008D4A59" w:rsidRDefault="008D58EB" w:rsidP="008D58EB">
            <w:pPr>
              <w:pStyle w:val="acctfourfigures"/>
              <w:tabs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51,278</w:t>
            </w:r>
          </w:p>
        </w:tc>
        <w:tc>
          <w:tcPr>
            <w:tcW w:w="236" w:type="dxa"/>
            <w:gridSpan w:val="2"/>
            <w:vAlign w:val="bottom"/>
          </w:tcPr>
          <w:p w14:paraId="36B07577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vAlign w:val="bottom"/>
          </w:tcPr>
          <w:p w14:paraId="2A973278" w14:textId="5E10A446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0577F014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vAlign w:val="bottom"/>
          </w:tcPr>
          <w:p w14:paraId="6541D182" w14:textId="54AB120C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290F4271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tcBorders>
              <w:bottom w:val="single" w:sz="4" w:space="0" w:color="auto"/>
            </w:tcBorders>
          </w:tcPr>
          <w:p w14:paraId="4974B733" w14:textId="5A8DE18D" w:rsidR="008D58EB" w:rsidRPr="008D58EB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58EB">
              <w:rPr>
                <w:rFonts w:asciiTheme="majorBidi" w:hAnsiTheme="majorBidi" w:cstheme="majorBidi"/>
                <w:sz w:val="28"/>
                <w:szCs w:val="28"/>
              </w:rPr>
              <w:t>17,522</w:t>
            </w:r>
          </w:p>
        </w:tc>
        <w:tc>
          <w:tcPr>
            <w:tcW w:w="270" w:type="dxa"/>
            <w:gridSpan w:val="2"/>
            <w:vAlign w:val="bottom"/>
          </w:tcPr>
          <w:p w14:paraId="1DA50AAD" w14:textId="77777777" w:rsidR="008D58EB" w:rsidRPr="008D4A59" w:rsidRDefault="008D58EB" w:rsidP="008D58EB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</w:tcPr>
          <w:p w14:paraId="5F975EF2" w14:textId="512180A3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51,278</w:t>
            </w:r>
          </w:p>
        </w:tc>
      </w:tr>
      <w:tr w:rsidR="008D58EB" w:rsidRPr="004C7879" w14:paraId="2B01FA2F" w14:textId="77777777">
        <w:trPr>
          <w:gridAfter w:val="1"/>
          <w:wAfter w:w="14" w:type="dxa"/>
          <w:trHeight w:hRule="exact" w:val="360"/>
        </w:trPr>
        <w:tc>
          <w:tcPr>
            <w:tcW w:w="3801" w:type="dxa"/>
          </w:tcPr>
          <w:p w14:paraId="24FCE04B" w14:textId="78BB240B" w:rsidR="008D58EB" w:rsidRPr="008D4A59" w:rsidRDefault="008D58EB" w:rsidP="008D58EB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8079B7" w14:textId="21CE1A08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5AC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400,952</w:t>
            </w:r>
          </w:p>
        </w:tc>
        <w:tc>
          <w:tcPr>
            <w:tcW w:w="271" w:type="dxa"/>
            <w:gridSpan w:val="2"/>
          </w:tcPr>
          <w:p w14:paraId="47CA3C25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472290A" w14:textId="5C254558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305,339</w:t>
            </w:r>
          </w:p>
        </w:tc>
        <w:tc>
          <w:tcPr>
            <w:tcW w:w="273" w:type="dxa"/>
            <w:gridSpan w:val="3"/>
          </w:tcPr>
          <w:p w14:paraId="1A9D370E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55E66F" w14:textId="59C9750A" w:rsidR="008D58EB" w:rsidRPr="00AB3DE2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3D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1,242,534</w:t>
            </w:r>
          </w:p>
        </w:tc>
        <w:tc>
          <w:tcPr>
            <w:tcW w:w="263" w:type="dxa"/>
            <w:gridSpan w:val="2"/>
          </w:tcPr>
          <w:p w14:paraId="2675FBB4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45F7E4" w14:textId="2CE2BE11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1,886,028</w:t>
            </w:r>
          </w:p>
        </w:tc>
        <w:tc>
          <w:tcPr>
            <w:tcW w:w="236" w:type="dxa"/>
            <w:gridSpan w:val="2"/>
            <w:vAlign w:val="bottom"/>
          </w:tcPr>
          <w:p w14:paraId="7243B4F3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1C74A" w14:textId="7CBDC208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3A9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334,628</w:t>
            </w:r>
          </w:p>
        </w:tc>
        <w:tc>
          <w:tcPr>
            <w:tcW w:w="239" w:type="dxa"/>
            <w:gridSpan w:val="2"/>
            <w:vAlign w:val="bottom"/>
          </w:tcPr>
          <w:p w14:paraId="4FC722D8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0A4D1" w14:textId="1BD22CC3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321,516</w:t>
            </w:r>
          </w:p>
        </w:tc>
        <w:tc>
          <w:tcPr>
            <w:tcW w:w="265" w:type="dxa"/>
            <w:gridSpan w:val="4"/>
            <w:vAlign w:val="bottom"/>
          </w:tcPr>
          <w:p w14:paraId="390FB26E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CEAE6" w14:textId="1012CC72" w:rsidR="008D58EB" w:rsidRPr="008D58EB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5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1,978,114</w:t>
            </w:r>
          </w:p>
        </w:tc>
        <w:tc>
          <w:tcPr>
            <w:tcW w:w="270" w:type="dxa"/>
            <w:gridSpan w:val="2"/>
            <w:vAlign w:val="bottom"/>
          </w:tcPr>
          <w:p w14:paraId="7E0C3139" w14:textId="77777777" w:rsidR="008D58EB" w:rsidRPr="008D4A59" w:rsidRDefault="008D58EB" w:rsidP="008D58EB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95656" w14:textId="0A494CAD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2,512,883</w:t>
            </w:r>
          </w:p>
        </w:tc>
      </w:tr>
      <w:tr w:rsidR="008D58EB" w:rsidRPr="004C7879" w14:paraId="29068819" w14:textId="77777777" w:rsidTr="00E71521">
        <w:trPr>
          <w:trHeight w:hRule="exact" w:val="331"/>
        </w:trPr>
        <w:tc>
          <w:tcPr>
            <w:tcW w:w="3815" w:type="dxa"/>
            <w:gridSpan w:val="2"/>
            <w:vAlign w:val="bottom"/>
          </w:tcPr>
          <w:p w14:paraId="0F80A7C4" w14:textId="01899907" w:rsidR="008D58EB" w:rsidRPr="008D4A59" w:rsidRDefault="008D58EB" w:rsidP="008D58EB">
            <w:pPr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6" w:type="dxa"/>
            <w:gridSpan w:val="36"/>
          </w:tcPr>
          <w:p w14:paraId="170B569D" w14:textId="2EB6CEA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D58EB" w:rsidRPr="004C7879" w14:paraId="2752E637" w14:textId="77777777" w:rsidTr="00E71521">
        <w:trPr>
          <w:trHeight w:hRule="exact" w:val="331"/>
        </w:trPr>
        <w:tc>
          <w:tcPr>
            <w:tcW w:w="3815" w:type="dxa"/>
            <w:gridSpan w:val="2"/>
            <w:vAlign w:val="bottom"/>
          </w:tcPr>
          <w:p w14:paraId="6472E287" w14:textId="77777777" w:rsidR="008D58EB" w:rsidRPr="008D4A59" w:rsidRDefault="008D58EB" w:rsidP="008D58EB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472" w:type="dxa"/>
            <w:gridSpan w:val="6"/>
            <w:vAlign w:val="bottom"/>
          </w:tcPr>
          <w:p w14:paraId="17F572C5" w14:textId="100F9E9D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3" w:type="dxa"/>
            <w:gridSpan w:val="3"/>
          </w:tcPr>
          <w:p w14:paraId="3E40A91D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5" w:type="dxa"/>
            <w:gridSpan w:val="7"/>
            <w:vAlign w:val="bottom"/>
          </w:tcPr>
          <w:p w14:paraId="7E07633C" w14:textId="38001C90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7C76FC90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4" w:type="dxa"/>
            <w:gridSpan w:val="8"/>
            <w:tcBorders>
              <w:top w:val="nil"/>
              <w:left w:val="nil"/>
            </w:tcBorders>
            <w:vAlign w:val="bottom"/>
          </w:tcPr>
          <w:p w14:paraId="70068906" w14:textId="14AC839F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ข้อมูลระดับ 3</w:t>
            </w:r>
          </w:p>
        </w:tc>
        <w:tc>
          <w:tcPr>
            <w:tcW w:w="265" w:type="dxa"/>
            <w:gridSpan w:val="4"/>
            <w:vAlign w:val="bottom"/>
          </w:tcPr>
          <w:p w14:paraId="45C395BA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1" w:type="dxa"/>
            <w:gridSpan w:val="6"/>
          </w:tcPr>
          <w:p w14:paraId="0E106DD9" w14:textId="76888BA6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D58EB" w:rsidRPr="004C7879" w14:paraId="4D5AFA90" w14:textId="77777777" w:rsidTr="00E71521">
        <w:trPr>
          <w:trHeight w:val="416"/>
        </w:trPr>
        <w:tc>
          <w:tcPr>
            <w:tcW w:w="3815" w:type="dxa"/>
            <w:gridSpan w:val="2"/>
            <w:vAlign w:val="bottom"/>
          </w:tcPr>
          <w:p w14:paraId="1773F65D" w14:textId="77777777" w:rsidR="008D58EB" w:rsidRPr="008D4A59" w:rsidRDefault="008D58EB" w:rsidP="008D58EB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56BF0D40" w14:textId="6B6D127C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1" w:type="dxa"/>
            <w:gridSpan w:val="2"/>
          </w:tcPr>
          <w:p w14:paraId="7A6C2451" w14:textId="77777777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1BA2FFD" w14:textId="71C8D583" w:rsidR="008D58EB" w:rsidRPr="008D4A59" w:rsidRDefault="008D58EB" w:rsidP="008D58EB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3" w:type="dxa"/>
            <w:gridSpan w:val="3"/>
          </w:tcPr>
          <w:p w14:paraId="7ECFBA6C" w14:textId="77777777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022FC650" w14:textId="5038CCFB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63" w:type="dxa"/>
            <w:gridSpan w:val="2"/>
          </w:tcPr>
          <w:p w14:paraId="7DD78EF3" w14:textId="77777777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9400B5" w14:textId="17A0519B" w:rsidR="008D58EB" w:rsidRPr="008D4A59" w:rsidRDefault="008D58EB" w:rsidP="008D58EB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gridSpan w:val="2"/>
            <w:vAlign w:val="bottom"/>
          </w:tcPr>
          <w:p w14:paraId="35EBF70C" w14:textId="77777777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</w:tcPr>
          <w:p w14:paraId="3871524A" w14:textId="27515D51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39" w:type="dxa"/>
            <w:gridSpan w:val="2"/>
          </w:tcPr>
          <w:p w14:paraId="6E6EACEF" w14:textId="77777777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26ED34AD" w14:textId="7BF373FE" w:rsidR="008D58EB" w:rsidRPr="008D4A59" w:rsidRDefault="008D58EB" w:rsidP="008D58EB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65" w:type="dxa"/>
            <w:gridSpan w:val="4"/>
          </w:tcPr>
          <w:p w14:paraId="750AA165" w14:textId="77777777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33DE83A6" w14:textId="6C183511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7A6D36C4" w14:textId="77777777" w:rsidR="008D58EB" w:rsidRPr="008D4A59" w:rsidRDefault="008D58EB" w:rsidP="008D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4ADAF7A3" w14:textId="02E62B07" w:rsidR="008D58EB" w:rsidRPr="008D4A59" w:rsidRDefault="008D58EB" w:rsidP="008D58EB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8D58EB" w:rsidRPr="004C7879" w14:paraId="64BA70FB" w14:textId="77777777" w:rsidTr="00E71521">
        <w:trPr>
          <w:trHeight w:hRule="exact" w:val="331"/>
        </w:trPr>
        <w:tc>
          <w:tcPr>
            <w:tcW w:w="3815" w:type="dxa"/>
            <w:gridSpan w:val="2"/>
            <w:vAlign w:val="bottom"/>
          </w:tcPr>
          <w:p w14:paraId="432C3881" w14:textId="77777777" w:rsidR="008D58EB" w:rsidRPr="008D4A59" w:rsidRDefault="008D58EB" w:rsidP="008D58EB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12809458" w14:textId="390F4996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1" w:type="dxa"/>
            <w:gridSpan w:val="2"/>
          </w:tcPr>
          <w:p w14:paraId="69C7A186" w14:textId="77777777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A8C7C4E" w14:textId="1A86D6F0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3" w:type="dxa"/>
            <w:gridSpan w:val="3"/>
          </w:tcPr>
          <w:p w14:paraId="6A898204" w14:textId="77777777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384DD0CF" w14:textId="41F067B0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63" w:type="dxa"/>
            <w:gridSpan w:val="2"/>
          </w:tcPr>
          <w:p w14:paraId="1C506A9F" w14:textId="77777777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170BEF" w14:textId="3EC6B51C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1331B62E" w14:textId="77777777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</w:tcPr>
          <w:p w14:paraId="7526BAD4" w14:textId="681EDBC5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9" w:type="dxa"/>
            <w:gridSpan w:val="2"/>
          </w:tcPr>
          <w:p w14:paraId="69DA5917" w14:textId="77777777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7898ADC8" w14:textId="02E2044A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65" w:type="dxa"/>
            <w:gridSpan w:val="4"/>
          </w:tcPr>
          <w:p w14:paraId="144FB71D" w14:textId="77777777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513084EA" w14:textId="33CB37B1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gridSpan w:val="2"/>
          </w:tcPr>
          <w:p w14:paraId="4D67D362" w14:textId="77777777" w:rsidR="008D58EB" w:rsidRPr="008D4A59" w:rsidRDefault="008D58EB" w:rsidP="008D5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2325304B" w14:textId="16244C9C" w:rsidR="008D58EB" w:rsidRPr="008D4A59" w:rsidRDefault="008D58EB" w:rsidP="008D58EB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8D58EB" w:rsidRPr="004C7879" w14:paraId="0F5917A4" w14:textId="77777777" w:rsidTr="00E71521">
        <w:trPr>
          <w:trHeight w:hRule="exact" w:val="331"/>
        </w:trPr>
        <w:tc>
          <w:tcPr>
            <w:tcW w:w="3815" w:type="dxa"/>
            <w:gridSpan w:val="2"/>
          </w:tcPr>
          <w:p w14:paraId="2F6D2FB6" w14:textId="77777777" w:rsidR="008D58EB" w:rsidRPr="008D4A59" w:rsidRDefault="008D58EB" w:rsidP="008D58EB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66" w:type="dxa"/>
            <w:gridSpan w:val="36"/>
          </w:tcPr>
          <w:p w14:paraId="3FA09AA2" w14:textId="5C676F8F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8D58EB" w:rsidRPr="004C7879" w14:paraId="1F1B904C" w14:textId="77777777" w:rsidTr="00E71521">
        <w:trPr>
          <w:trHeight w:hRule="exact" w:val="371"/>
        </w:trPr>
        <w:tc>
          <w:tcPr>
            <w:tcW w:w="3815" w:type="dxa"/>
            <w:gridSpan w:val="2"/>
          </w:tcPr>
          <w:p w14:paraId="5DA4395B" w14:textId="5730A83F" w:rsidR="008D58EB" w:rsidRPr="008D4A59" w:rsidRDefault="008D58EB" w:rsidP="008D58EB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134" w:type="dxa"/>
            <w:gridSpan w:val="2"/>
            <w:vAlign w:val="bottom"/>
          </w:tcPr>
          <w:p w14:paraId="00393845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2E306B3C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8EB12C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3" w:type="dxa"/>
            <w:gridSpan w:val="3"/>
          </w:tcPr>
          <w:p w14:paraId="072F94B8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4768FF01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220BB0FE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91BBC4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2DD3096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9DB0EC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3E99440C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18D452EF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247E54BF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1D85E686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4E972EE" w14:textId="77777777" w:rsidR="008D58EB" w:rsidRPr="008D4A59" w:rsidRDefault="008D58EB" w:rsidP="008D58EB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7AEADC8A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58EB" w:rsidRPr="004C7879" w14:paraId="04E8F2BE" w14:textId="77777777" w:rsidTr="00E71521">
        <w:trPr>
          <w:trHeight w:hRule="exact" w:val="360"/>
        </w:trPr>
        <w:tc>
          <w:tcPr>
            <w:tcW w:w="3815" w:type="dxa"/>
            <w:gridSpan w:val="2"/>
          </w:tcPr>
          <w:p w14:paraId="39A7658B" w14:textId="5F472ED3" w:rsidR="008D58EB" w:rsidRPr="008D4A59" w:rsidRDefault="008D58EB" w:rsidP="008D58EB">
            <w:pPr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สัญญาอนุพันธ์</w:t>
            </w:r>
          </w:p>
        </w:tc>
        <w:tc>
          <w:tcPr>
            <w:tcW w:w="1134" w:type="dxa"/>
            <w:gridSpan w:val="2"/>
            <w:vAlign w:val="bottom"/>
          </w:tcPr>
          <w:p w14:paraId="29322E8C" w14:textId="3D7C9039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05308289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10C74CC" w14:textId="6EB5B824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</w:tcPr>
          <w:p w14:paraId="45E98456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2A86A2FF" w14:textId="4C662A53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0A27DC9E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4753EB" w14:textId="067285B4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96B32E3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8C2A78" w14:textId="727FEBCE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2C462F09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1B874643" w14:textId="30863E7D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2F9F3196" w14:textId="77777777" w:rsidR="008D58EB" w:rsidRPr="008D4A59" w:rsidRDefault="008D58EB" w:rsidP="008D58E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093E18A5" w14:textId="2918169B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E441A8E" w14:textId="77777777" w:rsidR="008D58EB" w:rsidRPr="008D4A59" w:rsidRDefault="008D58EB" w:rsidP="008D58EB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05BB7E4D" w14:textId="1C27FFF1" w:rsidR="008D58EB" w:rsidRPr="008D4A59" w:rsidRDefault="008D58EB" w:rsidP="008D58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1556" w:rsidRPr="004C7879" w14:paraId="3C5D8D88" w14:textId="77777777">
        <w:trPr>
          <w:trHeight w:hRule="exact" w:val="346"/>
        </w:trPr>
        <w:tc>
          <w:tcPr>
            <w:tcW w:w="3815" w:type="dxa"/>
            <w:gridSpan w:val="2"/>
          </w:tcPr>
          <w:p w14:paraId="64F8F7EC" w14:textId="6206551A" w:rsidR="00231556" w:rsidRPr="008D4A59" w:rsidRDefault="00231556" w:rsidP="00231556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  <w:gridSpan w:val="2"/>
            <w:vAlign w:val="bottom"/>
          </w:tcPr>
          <w:p w14:paraId="0765AC60" w14:textId="6DD9054C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6292810A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296D563E" w14:textId="359BE9A6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62925ACB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23B20885" w14:textId="03432136" w:rsidR="00231556" w:rsidRPr="00485F7F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5F7F">
              <w:rPr>
                <w:rFonts w:asciiTheme="majorBidi" w:hAnsiTheme="majorBidi" w:cstheme="majorBidi"/>
                <w:sz w:val="28"/>
                <w:szCs w:val="28"/>
              </w:rPr>
              <w:t>1,711,474</w:t>
            </w:r>
          </w:p>
        </w:tc>
        <w:tc>
          <w:tcPr>
            <w:tcW w:w="263" w:type="dxa"/>
            <w:gridSpan w:val="2"/>
          </w:tcPr>
          <w:p w14:paraId="7FFDA9EF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left w:val="nil"/>
              <w:right w:val="nil"/>
            </w:tcBorders>
          </w:tcPr>
          <w:p w14:paraId="416D2AF0" w14:textId="19CF2BC1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409,624</w:t>
            </w:r>
          </w:p>
        </w:tc>
        <w:tc>
          <w:tcPr>
            <w:tcW w:w="236" w:type="dxa"/>
            <w:gridSpan w:val="2"/>
            <w:vAlign w:val="bottom"/>
          </w:tcPr>
          <w:p w14:paraId="14150F6F" w14:textId="77777777" w:rsidR="00231556" w:rsidRPr="008D4A59" w:rsidRDefault="00231556" w:rsidP="002315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left w:val="nil"/>
              <w:right w:val="nil"/>
            </w:tcBorders>
            <w:vAlign w:val="bottom"/>
          </w:tcPr>
          <w:p w14:paraId="06FDCB6D" w14:textId="182381A5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5171CD9E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</w:tcPr>
          <w:p w14:paraId="15EA0902" w14:textId="7609CD12" w:rsidR="00231556" w:rsidRPr="008D4A59" w:rsidRDefault="00231556" w:rsidP="002315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4E6846B3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116D2AFB" w14:textId="415532BC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85F7F">
              <w:rPr>
                <w:rFonts w:asciiTheme="majorBidi" w:hAnsiTheme="majorBidi" w:cstheme="majorBidi"/>
                <w:sz w:val="28"/>
                <w:szCs w:val="28"/>
              </w:rPr>
              <w:t>1,711,474</w:t>
            </w:r>
          </w:p>
        </w:tc>
        <w:tc>
          <w:tcPr>
            <w:tcW w:w="270" w:type="dxa"/>
            <w:gridSpan w:val="2"/>
            <w:vAlign w:val="bottom"/>
          </w:tcPr>
          <w:p w14:paraId="24168C84" w14:textId="77777777" w:rsidR="00231556" w:rsidRPr="008D4A59" w:rsidRDefault="00231556" w:rsidP="002315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</w:tcPr>
          <w:p w14:paraId="101979AD" w14:textId="20B8B0C2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409,624</w:t>
            </w:r>
          </w:p>
        </w:tc>
      </w:tr>
      <w:tr w:rsidR="00231556" w:rsidRPr="004C7879" w14:paraId="3223ACAB" w14:textId="77777777" w:rsidTr="00E71521">
        <w:trPr>
          <w:trHeight w:hRule="exact" w:val="360"/>
        </w:trPr>
        <w:tc>
          <w:tcPr>
            <w:tcW w:w="3815" w:type="dxa"/>
            <w:gridSpan w:val="2"/>
            <w:vAlign w:val="bottom"/>
          </w:tcPr>
          <w:p w14:paraId="13E90AB9" w14:textId="27FBA96D" w:rsidR="00231556" w:rsidRPr="008D4A59" w:rsidRDefault="00231556" w:rsidP="00231556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สัญญาแลกเปลี่ยนสกุลเงินและอัตราดอกเบี้ย</w:t>
            </w:r>
          </w:p>
        </w:tc>
        <w:tc>
          <w:tcPr>
            <w:tcW w:w="1134" w:type="dxa"/>
            <w:gridSpan w:val="2"/>
            <w:vAlign w:val="bottom"/>
          </w:tcPr>
          <w:p w14:paraId="1E6413CC" w14:textId="39AD138B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00584C0F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566A91D9" w14:textId="0765E520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516A06BA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6B90EE13" w14:textId="415DC339" w:rsidR="00231556" w:rsidRPr="00485F7F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5F7F">
              <w:rPr>
                <w:rFonts w:asciiTheme="majorBidi" w:hAnsiTheme="majorBidi" w:cstheme="majorBidi"/>
                <w:sz w:val="28"/>
                <w:szCs w:val="28"/>
              </w:rPr>
              <w:t>1,905,823</w:t>
            </w:r>
          </w:p>
        </w:tc>
        <w:tc>
          <w:tcPr>
            <w:tcW w:w="263" w:type="dxa"/>
            <w:gridSpan w:val="2"/>
          </w:tcPr>
          <w:p w14:paraId="320A4D4F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left w:val="nil"/>
              <w:right w:val="nil"/>
            </w:tcBorders>
          </w:tcPr>
          <w:p w14:paraId="504493A9" w14:textId="702C0686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2,369,472</w:t>
            </w:r>
          </w:p>
        </w:tc>
        <w:tc>
          <w:tcPr>
            <w:tcW w:w="236" w:type="dxa"/>
            <w:gridSpan w:val="2"/>
            <w:vAlign w:val="bottom"/>
          </w:tcPr>
          <w:p w14:paraId="71E18A91" w14:textId="77777777" w:rsidR="00231556" w:rsidRPr="008D4A59" w:rsidRDefault="00231556" w:rsidP="002315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left w:val="nil"/>
              <w:right w:val="nil"/>
            </w:tcBorders>
            <w:vAlign w:val="bottom"/>
          </w:tcPr>
          <w:p w14:paraId="748DC426" w14:textId="25315E93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7DAAE029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1F667690" w14:textId="6BB6AF05" w:rsidR="00231556" w:rsidRPr="008D4A59" w:rsidRDefault="00231556" w:rsidP="002315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38DF3AEB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66E42395" w14:textId="7C883BAC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85F7F">
              <w:rPr>
                <w:rFonts w:asciiTheme="majorBidi" w:hAnsiTheme="majorBidi" w:cstheme="majorBidi"/>
                <w:sz w:val="28"/>
                <w:szCs w:val="28"/>
              </w:rPr>
              <w:t>1,905,823</w:t>
            </w:r>
          </w:p>
        </w:tc>
        <w:tc>
          <w:tcPr>
            <w:tcW w:w="270" w:type="dxa"/>
            <w:gridSpan w:val="2"/>
            <w:vAlign w:val="bottom"/>
          </w:tcPr>
          <w:p w14:paraId="5935FFA4" w14:textId="77777777" w:rsidR="00231556" w:rsidRPr="008D4A59" w:rsidRDefault="00231556" w:rsidP="002315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</w:tcPr>
          <w:p w14:paraId="079D21BB" w14:textId="791DFBF1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2,369,472</w:t>
            </w:r>
          </w:p>
        </w:tc>
      </w:tr>
      <w:tr w:rsidR="00231556" w:rsidRPr="004C7879" w14:paraId="397FADE2" w14:textId="77777777" w:rsidTr="00E71521">
        <w:trPr>
          <w:trHeight w:hRule="exact" w:val="360"/>
        </w:trPr>
        <w:tc>
          <w:tcPr>
            <w:tcW w:w="3815" w:type="dxa"/>
            <w:gridSpan w:val="2"/>
          </w:tcPr>
          <w:p w14:paraId="608A5C65" w14:textId="7C9F9269" w:rsidR="00231556" w:rsidRPr="008D4A59" w:rsidRDefault="00231556" w:rsidP="00231556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gridSpan w:val="2"/>
            <w:vAlign w:val="bottom"/>
          </w:tcPr>
          <w:p w14:paraId="340266E8" w14:textId="3FD39ABB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5B328E99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3D9565E3" w14:textId="444E0F46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27729B4B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72BC6050" w14:textId="45173ACD" w:rsidR="00231556" w:rsidRPr="00485F7F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5F7F">
              <w:rPr>
                <w:rFonts w:asciiTheme="majorBidi" w:hAnsiTheme="majorBidi" w:cstheme="majorBidi"/>
                <w:sz w:val="28"/>
                <w:szCs w:val="28"/>
              </w:rPr>
              <w:t>68,463</w:t>
            </w:r>
          </w:p>
        </w:tc>
        <w:tc>
          <w:tcPr>
            <w:tcW w:w="263" w:type="dxa"/>
            <w:gridSpan w:val="2"/>
          </w:tcPr>
          <w:p w14:paraId="3FC7D59F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left w:val="nil"/>
              <w:right w:val="nil"/>
            </w:tcBorders>
          </w:tcPr>
          <w:p w14:paraId="705B18A3" w14:textId="5D48A5B1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172,449</w:t>
            </w:r>
          </w:p>
        </w:tc>
        <w:tc>
          <w:tcPr>
            <w:tcW w:w="236" w:type="dxa"/>
            <w:gridSpan w:val="2"/>
            <w:vAlign w:val="bottom"/>
          </w:tcPr>
          <w:p w14:paraId="71CD2A49" w14:textId="77777777" w:rsidR="00231556" w:rsidRPr="008D4A59" w:rsidRDefault="00231556" w:rsidP="002315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left w:val="nil"/>
              <w:right w:val="nil"/>
            </w:tcBorders>
            <w:vAlign w:val="bottom"/>
          </w:tcPr>
          <w:p w14:paraId="66DC2322" w14:textId="7205F9C0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263CCFDB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05FECBBF" w14:textId="501265DC" w:rsidR="00231556" w:rsidRPr="008D4A59" w:rsidRDefault="00231556" w:rsidP="002315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1ADB00EE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5EBF7A2F" w14:textId="11662C79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85F7F">
              <w:rPr>
                <w:rFonts w:asciiTheme="majorBidi" w:hAnsiTheme="majorBidi" w:cstheme="majorBidi"/>
                <w:sz w:val="28"/>
                <w:szCs w:val="28"/>
              </w:rPr>
              <w:t>68,463</w:t>
            </w:r>
          </w:p>
        </w:tc>
        <w:tc>
          <w:tcPr>
            <w:tcW w:w="270" w:type="dxa"/>
            <w:gridSpan w:val="2"/>
            <w:vAlign w:val="bottom"/>
          </w:tcPr>
          <w:p w14:paraId="72BF411A" w14:textId="77777777" w:rsidR="00231556" w:rsidRPr="008D4A59" w:rsidRDefault="00231556" w:rsidP="002315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</w:tcPr>
          <w:p w14:paraId="2E316F18" w14:textId="14C910AC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172,449</w:t>
            </w:r>
          </w:p>
        </w:tc>
      </w:tr>
      <w:tr w:rsidR="00231556" w:rsidRPr="004C7879" w14:paraId="4F34353A" w14:textId="77777777">
        <w:trPr>
          <w:trHeight w:hRule="exact" w:val="360"/>
        </w:trPr>
        <w:tc>
          <w:tcPr>
            <w:tcW w:w="3815" w:type="dxa"/>
            <w:gridSpan w:val="2"/>
          </w:tcPr>
          <w:p w14:paraId="12A42963" w14:textId="10C0C1DB" w:rsidR="00231556" w:rsidRPr="008D4A59" w:rsidRDefault="00231556" w:rsidP="00231556">
            <w:pPr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ตราสารอนุพันธ์อื่น</w:t>
            </w:r>
          </w:p>
        </w:tc>
        <w:tc>
          <w:tcPr>
            <w:tcW w:w="1134" w:type="dxa"/>
            <w:gridSpan w:val="2"/>
            <w:vAlign w:val="bottom"/>
          </w:tcPr>
          <w:p w14:paraId="3ED48345" w14:textId="33E3CC9B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79BCD2C4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5BEEAE33" w14:textId="614DAE59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6E9DC440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357EB067" w14:textId="273793D4" w:rsidR="00231556" w:rsidRPr="00485F7F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5F7F">
              <w:rPr>
                <w:rFonts w:asciiTheme="majorBidi" w:hAnsiTheme="majorBidi" w:cstheme="majorBidi"/>
                <w:sz w:val="28"/>
                <w:szCs w:val="28"/>
              </w:rPr>
              <w:t>55,530</w:t>
            </w:r>
          </w:p>
        </w:tc>
        <w:tc>
          <w:tcPr>
            <w:tcW w:w="263" w:type="dxa"/>
            <w:gridSpan w:val="2"/>
          </w:tcPr>
          <w:p w14:paraId="584241A6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DD5C2B" w14:textId="69ABB1CA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48,726</w:t>
            </w:r>
          </w:p>
        </w:tc>
        <w:tc>
          <w:tcPr>
            <w:tcW w:w="236" w:type="dxa"/>
            <w:gridSpan w:val="2"/>
            <w:vAlign w:val="bottom"/>
          </w:tcPr>
          <w:p w14:paraId="47258F73" w14:textId="77777777" w:rsidR="00231556" w:rsidRPr="008D4A59" w:rsidRDefault="00231556" w:rsidP="002315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FD009B" w14:textId="6A4B3E79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330CE060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tcBorders>
              <w:bottom w:val="single" w:sz="4" w:space="0" w:color="auto"/>
            </w:tcBorders>
            <w:vAlign w:val="bottom"/>
          </w:tcPr>
          <w:p w14:paraId="100880D8" w14:textId="2B0DBEC6" w:rsidR="00231556" w:rsidRPr="008D4A59" w:rsidRDefault="00231556" w:rsidP="002315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31439A43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  <w:tcBorders>
              <w:bottom w:val="single" w:sz="4" w:space="0" w:color="auto"/>
            </w:tcBorders>
          </w:tcPr>
          <w:p w14:paraId="0981D43C" w14:textId="17C4E285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85F7F">
              <w:rPr>
                <w:rFonts w:asciiTheme="majorBidi" w:hAnsiTheme="majorBidi" w:cstheme="majorBidi"/>
                <w:sz w:val="28"/>
                <w:szCs w:val="28"/>
              </w:rPr>
              <w:t>55,530</w:t>
            </w:r>
          </w:p>
        </w:tc>
        <w:tc>
          <w:tcPr>
            <w:tcW w:w="270" w:type="dxa"/>
            <w:gridSpan w:val="2"/>
            <w:vAlign w:val="bottom"/>
          </w:tcPr>
          <w:p w14:paraId="54B7B7BF" w14:textId="77777777" w:rsidR="00231556" w:rsidRPr="008D4A59" w:rsidRDefault="00231556" w:rsidP="002315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</w:tcPr>
          <w:p w14:paraId="2710EBD6" w14:textId="7CCCE8DC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48,726</w:t>
            </w:r>
          </w:p>
        </w:tc>
      </w:tr>
      <w:tr w:rsidR="00231556" w:rsidRPr="004C7879" w14:paraId="2D1E78BE" w14:textId="77777777" w:rsidTr="00E71521">
        <w:trPr>
          <w:trHeight w:hRule="exact" w:val="360"/>
        </w:trPr>
        <w:tc>
          <w:tcPr>
            <w:tcW w:w="3815" w:type="dxa"/>
            <w:gridSpan w:val="2"/>
          </w:tcPr>
          <w:p w14:paraId="50A67F1E" w14:textId="6A8D3892" w:rsidR="00231556" w:rsidRPr="008D4A59" w:rsidRDefault="00231556" w:rsidP="00231556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816B3" w14:textId="452D1386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6B4B7C1C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E52906" w14:textId="269FC154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7763967B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90DB94" w14:textId="1A2EFF30" w:rsidR="00231556" w:rsidRPr="00485F7F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5F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3,741,290</w:t>
            </w:r>
          </w:p>
        </w:tc>
        <w:tc>
          <w:tcPr>
            <w:tcW w:w="263" w:type="dxa"/>
            <w:gridSpan w:val="2"/>
          </w:tcPr>
          <w:p w14:paraId="4A449003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5955C" w14:textId="7854CDBE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3,000,271</w:t>
            </w:r>
          </w:p>
        </w:tc>
        <w:tc>
          <w:tcPr>
            <w:tcW w:w="236" w:type="dxa"/>
            <w:gridSpan w:val="2"/>
            <w:vAlign w:val="bottom"/>
          </w:tcPr>
          <w:p w14:paraId="454FD532" w14:textId="77777777" w:rsidR="00231556" w:rsidRPr="008D4A59" w:rsidRDefault="00231556" w:rsidP="002315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B2B2C9" w14:textId="63A88E62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3C8197C5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836BC" w14:textId="2AF90229" w:rsidR="00231556" w:rsidRPr="008D4A59" w:rsidRDefault="00231556" w:rsidP="002315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1A489FCB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F26EBE3" w14:textId="7732C382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85F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3,741,290</w:t>
            </w:r>
          </w:p>
        </w:tc>
        <w:tc>
          <w:tcPr>
            <w:tcW w:w="270" w:type="dxa"/>
            <w:gridSpan w:val="2"/>
            <w:vAlign w:val="bottom"/>
          </w:tcPr>
          <w:p w14:paraId="433445B2" w14:textId="77777777" w:rsidR="00231556" w:rsidRPr="008D4A59" w:rsidRDefault="00231556" w:rsidP="002315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629C99" w14:textId="51811B58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3,000,271</w:t>
            </w:r>
          </w:p>
        </w:tc>
      </w:tr>
      <w:tr w:rsidR="00231556" w:rsidRPr="004C7879" w14:paraId="53D5E3E0" w14:textId="77777777">
        <w:trPr>
          <w:trHeight w:hRule="exact" w:val="331"/>
        </w:trPr>
        <w:tc>
          <w:tcPr>
            <w:tcW w:w="3815" w:type="dxa"/>
            <w:gridSpan w:val="2"/>
          </w:tcPr>
          <w:p w14:paraId="545CBB76" w14:textId="27283FFB" w:rsidR="00231556" w:rsidRPr="008D4A59" w:rsidRDefault="00231556" w:rsidP="00231556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835AAEE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7DEB4CAA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46E91EA7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gridSpan w:val="3"/>
          </w:tcPr>
          <w:p w14:paraId="7849C11C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</w:tcPr>
          <w:p w14:paraId="40824436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607F9AF7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68DD49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3FDEE0B" w14:textId="77777777" w:rsidR="00231556" w:rsidRPr="008D4A59" w:rsidRDefault="00231556" w:rsidP="002315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2027F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0546AE90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</w:tcBorders>
            <w:vAlign w:val="bottom"/>
          </w:tcPr>
          <w:p w14:paraId="03A37780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312C0AEB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</w:tcBorders>
            <w:vAlign w:val="bottom"/>
          </w:tcPr>
          <w:p w14:paraId="01ABB3AA" w14:textId="77777777" w:rsidR="00231556" w:rsidRPr="008D4A59" w:rsidRDefault="00231556" w:rsidP="0023155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3182F84" w14:textId="77777777" w:rsidR="00231556" w:rsidRPr="008D4A59" w:rsidRDefault="00231556" w:rsidP="002315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vAlign w:val="bottom"/>
          </w:tcPr>
          <w:p w14:paraId="41E39B9E" w14:textId="77777777" w:rsidR="00231556" w:rsidRPr="008D4A59" w:rsidRDefault="00231556" w:rsidP="0023155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2A67C72F" w14:textId="3D279AAC" w:rsidR="00137E45" w:rsidRPr="00B31CDB" w:rsidRDefault="00137E45">
      <w:pPr>
        <w:rPr>
          <w:rFonts w:cstheme="minorBidi"/>
        </w:rPr>
      </w:pPr>
    </w:p>
    <w:p w14:paraId="3D412FF9" w14:textId="77777777" w:rsidR="005642A3" w:rsidRDefault="005642A3">
      <w:r>
        <w:br w:type="page"/>
      </w:r>
    </w:p>
    <w:tbl>
      <w:tblPr>
        <w:tblW w:w="1447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59"/>
        <w:gridCol w:w="1080"/>
        <w:gridCol w:w="270"/>
        <w:gridCol w:w="1080"/>
        <w:gridCol w:w="270"/>
        <w:gridCol w:w="1080"/>
        <w:gridCol w:w="270"/>
        <w:gridCol w:w="1080"/>
        <w:gridCol w:w="360"/>
        <w:gridCol w:w="1080"/>
        <w:gridCol w:w="270"/>
        <w:gridCol w:w="1080"/>
        <w:gridCol w:w="270"/>
        <w:gridCol w:w="1080"/>
        <w:gridCol w:w="270"/>
        <w:gridCol w:w="1080"/>
      </w:tblGrid>
      <w:tr w:rsidR="00F06A32" w:rsidRPr="00C01183" w14:paraId="1F189E47" w14:textId="77777777" w:rsidTr="008D4A59">
        <w:trPr>
          <w:trHeight w:hRule="exact" w:val="331"/>
          <w:tblHeader/>
        </w:trPr>
        <w:tc>
          <w:tcPr>
            <w:tcW w:w="3859" w:type="dxa"/>
            <w:vAlign w:val="bottom"/>
          </w:tcPr>
          <w:p w14:paraId="5BBF649C" w14:textId="03B120BA" w:rsidR="00F06A32" w:rsidRPr="008D4A59" w:rsidRDefault="00F06A32" w:rsidP="00812D46">
            <w:pPr>
              <w:tabs>
                <w:tab w:val="left" w:pos="348"/>
              </w:tabs>
              <w:spacing w:line="240" w:lineRule="auto"/>
              <w:ind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20" w:type="dxa"/>
            <w:gridSpan w:val="15"/>
          </w:tcPr>
          <w:p w14:paraId="4938B22F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06A32" w:rsidRPr="00C01183" w14:paraId="5599F839" w14:textId="77777777" w:rsidTr="008D4A59">
        <w:trPr>
          <w:trHeight w:hRule="exact" w:val="331"/>
          <w:tblHeader/>
        </w:trPr>
        <w:tc>
          <w:tcPr>
            <w:tcW w:w="3859" w:type="dxa"/>
            <w:vAlign w:val="bottom"/>
            <w:hideMark/>
          </w:tcPr>
          <w:p w14:paraId="0E7CBE2C" w14:textId="77777777" w:rsidR="00F06A32" w:rsidRPr="008D4A59" w:rsidRDefault="00F06A32" w:rsidP="00812D46">
            <w:pPr>
              <w:spacing w:line="240" w:lineRule="auto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8490FBE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5ED9861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6FBAF75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360" w:type="dxa"/>
          </w:tcPr>
          <w:p w14:paraId="7086FCD5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59E75B6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B16842F" w14:textId="77777777" w:rsidR="00F06A32" w:rsidRPr="008D4A59" w:rsidRDefault="00F06A32" w:rsidP="00812D46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9D9DA57" w14:textId="77777777" w:rsidR="00F06A32" w:rsidRPr="008D4A59" w:rsidRDefault="00F06A32" w:rsidP="00812D46">
            <w:pPr>
              <w:tabs>
                <w:tab w:val="clear" w:pos="1871"/>
                <w:tab w:val="left" w:pos="1403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C70181" w:rsidRPr="00C01183" w14:paraId="40EF7A3C" w14:textId="77777777" w:rsidTr="008D4A59">
        <w:trPr>
          <w:trHeight w:hRule="exact" w:val="331"/>
          <w:tblHeader/>
        </w:trPr>
        <w:tc>
          <w:tcPr>
            <w:tcW w:w="3859" w:type="dxa"/>
            <w:vAlign w:val="bottom"/>
          </w:tcPr>
          <w:p w14:paraId="0ED47A87" w14:textId="6D284B84" w:rsidR="00C70181" w:rsidRPr="008D4A59" w:rsidRDefault="00C70181" w:rsidP="00C70181">
            <w:pPr>
              <w:tabs>
                <w:tab w:val="clear" w:pos="454"/>
                <w:tab w:val="left" w:pos="120"/>
                <w:tab w:val="left" w:pos="350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80" w:type="dxa"/>
          </w:tcPr>
          <w:p w14:paraId="7FF894DB" w14:textId="2599CBCF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7E739A07" w14:textId="77777777" w:rsidR="00C70181" w:rsidRPr="008D4A59" w:rsidRDefault="00C70181" w:rsidP="00C7018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D50ADD3" w14:textId="00E8EC21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6B293BD6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FF4047A" w14:textId="51C3B12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0F5C9856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F3B6E6" w14:textId="70EEAD81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360" w:type="dxa"/>
            <w:vAlign w:val="bottom"/>
          </w:tcPr>
          <w:p w14:paraId="07BC486F" w14:textId="77777777" w:rsidR="00C70181" w:rsidRPr="008D4A59" w:rsidRDefault="00C70181" w:rsidP="00C7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D597D08" w14:textId="3776C952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0D1E6723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48B5A29" w14:textId="60758473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610EA8CA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1F44413" w14:textId="67925C70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52E459C7" w14:textId="77777777" w:rsidR="00C70181" w:rsidRPr="008D4A59" w:rsidRDefault="00C70181" w:rsidP="00C7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2FEEF8" w14:textId="628457A6" w:rsidR="00C70181" w:rsidRPr="008D4A59" w:rsidRDefault="00C70181" w:rsidP="00C7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377D91" w:rsidRPr="00C01183" w14:paraId="1D6907F3" w14:textId="77777777" w:rsidTr="00B2643D">
        <w:trPr>
          <w:trHeight w:hRule="exact" w:val="331"/>
          <w:tblHeader/>
        </w:trPr>
        <w:tc>
          <w:tcPr>
            <w:tcW w:w="3859" w:type="dxa"/>
            <w:vAlign w:val="bottom"/>
          </w:tcPr>
          <w:p w14:paraId="30850122" w14:textId="77777777" w:rsidR="00377D91" w:rsidRPr="008D4A59" w:rsidRDefault="00377D91" w:rsidP="00377D91">
            <w:pPr>
              <w:tabs>
                <w:tab w:val="clear" w:pos="454"/>
                <w:tab w:val="left" w:pos="120"/>
                <w:tab w:val="left" w:pos="350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80" w:type="dxa"/>
          </w:tcPr>
          <w:p w14:paraId="2006C6A3" w14:textId="6102DA14" w:rsidR="00377D91" w:rsidRPr="008D4A59" w:rsidRDefault="00377D91" w:rsidP="00377D9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EFF0EFE" w14:textId="77777777" w:rsidR="00377D91" w:rsidRPr="008D4A59" w:rsidRDefault="00377D91" w:rsidP="00377D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9EEED74" w14:textId="45752CAC" w:rsidR="00377D91" w:rsidRPr="008D4A59" w:rsidRDefault="00377D91" w:rsidP="00377D9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3E186A69" w14:textId="77777777" w:rsidR="00377D91" w:rsidRPr="008D4A59" w:rsidRDefault="00377D91" w:rsidP="00377D9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9B70DDE" w14:textId="3B3FA28B" w:rsidR="00377D91" w:rsidRPr="008D4A59" w:rsidRDefault="00377D91" w:rsidP="00377D9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0E9BE1AE" w14:textId="77777777" w:rsidR="00377D91" w:rsidRPr="008D4A59" w:rsidRDefault="00377D91" w:rsidP="00377D9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D2D967F" w14:textId="134B8318" w:rsidR="00377D91" w:rsidRPr="008D4A59" w:rsidRDefault="00377D91" w:rsidP="00377D9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360" w:type="dxa"/>
            <w:vAlign w:val="center"/>
          </w:tcPr>
          <w:p w14:paraId="28F34826" w14:textId="77777777" w:rsidR="00377D91" w:rsidRPr="008D4A59" w:rsidRDefault="00377D91" w:rsidP="0037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823B49F" w14:textId="52F0E5F7" w:rsidR="00377D91" w:rsidRPr="008D4A59" w:rsidRDefault="00377D91" w:rsidP="00377D9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2CD4F0EF" w14:textId="77777777" w:rsidR="00377D91" w:rsidRPr="008D4A59" w:rsidRDefault="00377D91" w:rsidP="00377D9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02BCB02" w14:textId="7EB3220C" w:rsidR="00377D91" w:rsidRPr="008D4A59" w:rsidRDefault="00377D91" w:rsidP="00377D9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2B17B876" w14:textId="77777777" w:rsidR="00377D91" w:rsidRPr="008D4A59" w:rsidRDefault="00377D91" w:rsidP="00377D9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80C4B34" w14:textId="392E2716" w:rsidR="00377D91" w:rsidRPr="008D4A59" w:rsidRDefault="00377D91" w:rsidP="00377D9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1AADE4EE" w14:textId="77777777" w:rsidR="00377D91" w:rsidRPr="008D4A59" w:rsidRDefault="00377D91" w:rsidP="0037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344C8A" w14:textId="3A9E533B" w:rsidR="00377D91" w:rsidRPr="008D4A59" w:rsidRDefault="00377D91" w:rsidP="00377D9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377D91" w:rsidRPr="00C01183" w14:paraId="35C9614C" w14:textId="77777777" w:rsidTr="008D4A59">
        <w:trPr>
          <w:trHeight w:hRule="exact" w:val="331"/>
          <w:tblHeader/>
        </w:trPr>
        <w:tc>
          <w:tcPr>
            <w:tcW w:w="3859" w:type="dxa"/>
          </w:tcPr>
          <w:p w14:paraId="3E3116FB" w14:textId="77777777" w:rsidR="00377D91" w:rsidRPr="008D4A59" w:rsidRDefault="00377D91" w:rsidP="00377D91">
            <w:pPr>
              <w:spacing w:line="240" w:lineRule="auto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0620" w:type="dxa"/>
            <w:gridSpan w:val="15"/>
          </w:tcPr>
          <w:p w14:paraId="734B9614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377D91" w:rsidRPr="00C01183" w14:paraId="60966558" w14:textId="77777777" w:rsidTr="008D4A59">
        <w:trPr>
          <w:trHeight w:hRule="exact" w:val="360"/>
        </w:trPr>
        <w:tc>
          <w:tcPr>
            <w:tcW w:w="3859" w:type="dxa"/>
            <w:vAlign w:val="center"/>
          </w:tcPr>
          <w:p w14:paraId="5D361F5D" w14:textId="3B4287D6" w:rsidR="00377D91" w:rsidRPr="008D4A59" w:rsidRDefault="00377D91" w:rsidP="00377D91">
            <w:pPr>
              <w:spacing w:line="240" w:lineRule="auto"/>
              <w:ind w:left="72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</w:tcPr>
          <w:p w14:paraId="33ACA113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AC18D2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40D3A7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04A3AF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0832BC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8F3F0D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729DA7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0316F7E6" w14:textId="77777777" w:rsidR="00377D91" w:rsidRPr="008D4A59" w:rsidRDefault="00377D91" w:rsidP="00377D9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30D925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0728D4" w14:textId="77777777" w:rsidR="00377D91" w:rsidRPr="008D4A59" w:rsidRDefault="00377D91" w:rsidP="00377D9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B602F7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9C8F2D" w14:textId="77777777" w:rsidR="00377D91" w:rsidRPr="008D4A59" w:rsidRDefault="00377D91" w:rsidP="00377D9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2D9C32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CE04E8" w14:textId="77777777" w:rsidR="00377D91" w:rsidRPr="008D4A59" w:rsidRDefault="00377D91" w:rsidP="00377D9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9EEA7B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77D91" w:rsidRPr="00C01183" w14:paraId="4B40169E" w14:textId="77777777" w:rsidTr="008D4A59">
        <w:trPr>
          <w:trHeight w:hRule="exact" w:val="362"/>
        </w:trPr>
        <w:tc>
          <w:tcPr>
            <w:tcW w:w="3859" w:type="dxa"/>
            <w:vAlign w:val="center"/>
            <w:hideMark/>
          </w:tcPr>
          <w:p w14:paraId="35F9AF8B" w14:textId="77777777" w:rsidR="00377D91" w:rsidRPr="008D4A59" w:rsidRDefault="00377D91" w:rsidP="00377D91">
            <w:pPr>
              <w:spacing w:line="240" w:lineRule="auto"/>
              <w:ind w:left="160" w:right="-90" w:hanging="8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80" w:type="dxa"/>
            <w:vAlign w:val="bottom"/>
          </w:tcPr>
          <w:p w14:paraId="3B4555FF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E00EFE6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50049B6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188808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278E99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964872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365EE1F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486CD149" w14:textId="77777777" w:rsidR="00377D91" w:rsidRPr="008D4A59" w:rsidRDefault="00377D91" w:rsidP="00377D9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1A5B5F0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41788E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BA942F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D3BC8B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F508DE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622DD4" w14:textId="77777777" w:rsidR="00377D91" w:rsidRPr="008D4A59" w:rsidRDefault="00377D91" w:rsidP="00377D9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84D72F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77D91" w:rsidRPr="00C01183" w14:paraId="6BF1CBC2" w14:textId="77777777" w:rsidTr="008D4A59">
        <w:trPr>
          <w:trHeight w:hRule="exact" w:val="362"/>
        </w:trPr>
        <w:tc>
          <w:tcPr>
            <w:tcW w:w="3859" w:type="dxa"/>
            <w:vAlign w:val="center"/>
            <w:hideMark/>
          </w:tcPr>
          <w:p w14:paraId="74B07E7E" w14:textId="2BC8D339" w:rsidR="00377D91" w:rsidRPr="008D4A59" w:rsidRDefault="00377D91" w:rsidP="00377D91">
            <w:pPr>
              <w:spacing w:line="240" w:lineRule="auto"/>
              <w:ind w:left="160" w:right="-9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1B8CF89C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2A4B8C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A0E94B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2294E6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B70D4E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62354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063DFB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884B8AD" w14:textId="77777777" w:rsidR="00377D91" w:rsidRPr="008D4A59" w:rsidRDefault="00377D91" w:rsidP="00377D9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AD8D4E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12B59D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CE1E6D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722600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287EC7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947BA5" w14:textId="77777777" w:rsidR="00377D91" w:rsidRPr="008D4A59" w:rsidRDefault="00377D91" w:rsidP="00377D9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58639A" w14:textId="77777777" w:rsidR="00377D91" w:rsidRPr="008D4A59" w:rsidRDefault="00377D91" w:rsidP="00377D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48A4" w:rsidRPr="00C01183" w14:paraId="1F442DC4" w14:textId="77777777" w:rsidTr="00B2643D">
        <w:trPr>
          <w:trHeight w:hRule="exact" w:val="362"/>
        </w:trPr>
        <w:tc>
          <w:tcPr>
            <w:tcW w:w="3859" w:type="dxa"/>
            <w:vAlign w:val="center"/>
            <w:hideMark/>
          </w:tcPr>
          <w:p w14:paraId="37D90868" w14:textId="525C0135" w:rsidR="005748A4" w:rsidRPr="008D4A59" w:rsidRDefault="005748A4" w:rsidP="005748A4">
            <w:pPr>
              <w:tabs>
                <w:tab w:val="clear" w:pos="227"/>
                <w:tab w:val="left" w:pos="176"/>
              </w:tabs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3992BCD0" w14:textId="31A13284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3734F">
              <w:rPr>
                <w:rFonts w:ascii="Angsana New" w:hAnsi="Angsana New" w:cs="Angsana New"/>
                <w:sz w:val="28"/>
                <w:szCs w:val="28"/>
              </w:rPr>
              <w:t>246,745</w:t>
            </w:r>
          </w:p>
        </w:tc>
        <w:tc>
          <w:tcPr>
            <w:tcW w:w="270" w:type="dxa"/>
          </w:tcPr>
          <w:p w14:paraId="4D6250A7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BCEF62" w14:textId="7E87819C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182,915</w:t>
            </w:r>
          </w:p>
        </w:tc>
        <w:tc>
          <w:tcPr>
            <w:tcW w:w="270" w:type="dxa"/>
          </w:tcPr>
          <w:p w14:paraId="1E385ED7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9B2895" w14:textId="6E32A9B1" w:rsidR="005748A4" w:rsidRPr="00707D71" w:rsidRDefault="005748A4" w:rsidP="00707D7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70CB1A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2C585F" w14:textId="7F54EB66" w:rsidR="005748A4" w:rsidRPr="00707D71" w:rsidRDefault="005748A4" w:rsidP="00707D71">
            <w:pPr>
              <w:pStyle w:val="acctfourfigures"/>
              <w:tabs>
                <w:tab w:val="clear" w:pos="765"/>
                <w:tab w:val="decimal" w:pos="521"/>
                <w:tab w:val="decimal" w:pos="864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2C4709A2" w14:textId="77777777" w:rsidR="005748A4" w:rsidRPr="008D4A59" w:rsidRDefault="005748A4" w:rsidP="005748A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494C84" w14:textId="66F6397C" w:rsidR="005748A4" w:rsidRPr="0002788E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78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16,500</w:t>
            </w:r>
          </w:p>
        </w:tc>
        <w:tc>
          <w:tcPr>
            <w:tcW w:w="270" w:type="dxa"/>
            <w:vAlign w:val="bottom"/>
          </w:tcPr>
          <w:p w14:paraId="6309346D" w14:textId="77777777" w:rsidR="005748A4" w:rsidRPr="0002788E" w:rsidRDefault="005748A4" w:rsidP="005748A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32D1695" w14:textId="24370224" w:rsidR="005748A4" w:rsidRPr="0002788E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78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16,500</w:t>
            </w:r>
          </w:p>
        </w:tc>
        <w:tc>
          <w:tcPr>
            <w:tcW w:w="270" w:type="dxa"/>
            <w:vAlign w:val="bottom"/>
          </w:tcPr>
          <w:p w14:paraId="23C83BEE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AFDF38" w14:textId="7EB6C0AC" w:rsidR="005748A4" w:rsidRPr="00FD5935" w:rsidRDefault="005748A4" w:rsidP="00FD5935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5935">
              <w:rPr>
                <w:rFonts w:asciiTheme="majorBidi" w:hAnsiTheme="majorBidi" w:cstheme="majorBidi"/>
                <w:sz w:val="28"/>
                <w:szCs w:val="28"/>
              </w:rPr>
              <w:t>263,245</w:t>
            </w:r>
          </w:p>
        </w:tc>
        <w:tc>
          <w:tcPr>
            <w:tcW w:w="270" w:type="dxa"/>
            <w:vAlign w:val="bottom"/>
          </w:tcPr>
          <w:p w14:paraId="1D13454E" w14:textId="77777777" w:rsidR="005748A4" w:rsidRPr="008D4A59" w:rsidRDefault="005748A4" w:rsidP="005748A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5692A3" w14:textId="2D08BF91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199,415</w:t>
            </w:r>
          </w:p>
        </w:tc>
      </w:tr>
      <w:tr w:rsidR="005748A4" w:rsidRPr="00C01183" w14:paraId="56B6EE7A" w14:textId="77777777" w:rsidTr="00B2643D">
        <w:trPr>
          <w:trHeight w:hRule="exact" w:val="360"/>
        </w:trPr>
        <w:tc>
          <w:tcPr>
            <w:tcW w:w="3859" w:type="dxa"/>
            <w:vAlign w:val="center"/>
          </w:tcPr>
          <w:p w14:paraId="159C74AC" w14:textId="77777777" w:rsidR="005748A4" w:rsidRPr="008D4A59" w:rsidRDefault="005748A4" w:rsidP="005748A4">
            <w:pPr>
              <w:tabs>
                <w:tab w:val="clear" w:pos="227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1080" w:type="dxa"/>
          </w:tcPr>
          <w:p w14:paraId="36F8315F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8ADE54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802E08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72C9DE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B6FEED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5E8331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DBD860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208B218" w14:textId="77777777" w:rsidR="005748A4" w:rsidRPr="008D4A59" w:rsidRDefault="005748A4" w:rsidP="005748A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A506AD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FE1162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EDC43B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8DC6EE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15547B" w14:textId="77777777" w:rsidR="005748A4" w:rsidRPr="00FD5935" w:rsidRDefault="005748A4" w:rsidP="00FD5935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56B91D" w14:textId="77777777" w:rsidR="005748A4" w:rsidRPr="008D4A59" w:rsidRDefault="005748A4" w:rsidP="005748A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0883D8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48A4" w:rsidRPr="00C01183" w14:paraId="27B05FB8" w14:textId="77777777" w:rsidTr="008D4A59">
        <w:trPr>
          <w:trHeight w:hRule="exact" w:val="353"/>
        </w:trPr>
        <w:tc>
          <w:tcPr>
            <w:tcW w:w="3859" w:type="dxa"/>
            <w:vAlign w:val="center"/>
          </w:tcPr>
          <w:p w14:paraId="4C2490E8" w14:textId="7287EAE1" w:rsidR="005748A4" w:rsidRPr="008D4A59" w:rsidRDefault="005748A4" w:rsidP="005748A4">
            <w:pPr>
              <w:tabs>
                <w:tab w:val="clear" w:pos="227"/>
                <w:tab w:val="left" w:pos="191"/>
                <w:tab w:val="left" w:pos="321"/>
              </w:tabs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46DC2A25" w14:textId="4189DD8C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49AACE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2A60C0" w14:textId="66C38014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CE7D44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A87989" w14:textId="7988C019" w:rsidR="005748A4" w:rsidRPr="002D5209" w:rsidRDefault="005748A4" w:rsidP="00707D7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209">
              <w:rPr>
                <w:rFonts w:asciiTheme="majorBidi" w:hAnsiTheme="majorBidi" w:cstheme="majorBidi"/>
                <w:sz w:val="28"/>
                <w:szCs w:val="28"/>
              </w:rPr>
              <w:t>1,098,86</w:t>
            </w:r>
            <w:r w:rsidR="00772CB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A4B62D3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1AFB43" w14:textId="4F80ED0C" w:rsidR="005748A4" w:rsidRPr="008D4A59" w:rsidRDefault="005748A4" w:rsidP="00707D71">
            <w:pPr>
              <w:pStyle w:val="acctfourfigures"/>
              <w:tabs>
                <w:tab w:val="clear" w:pos="765"/>
                <w:tab w:val="decimal" w:pos="521"/>
                <w:tab w:val="decimal" w:pos="864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1,210,411</w:t>
            </w:r>
          </w:p>
        </w:tc>
        <w:tc>
          <w:tcPr>
            <w:tcW w:w="360" w:type="dxa"/>
            <w:vAlign w:val="bottom"/>
          </w:tcPr>
          <w:p w14:paraId="1B26258A" w14:textId="77777777" w:rsidR="005748A4" w:rsidRPr="008D4A59" w:rsidRDefault="005748A4" w:rsidP="005748A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7ADDB3" w14:textId="0F0842AF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D1569">
              <w:rPr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97E935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DA4D2D" w14:textId="0CFB39A6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D1569">
              <w:rPr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CF96A8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D39221" w14:textId="0F35471E" w:rsidR="005748A4" w:rsidRPr="00FD5935" w:rsidRDefault="005748A4" w:rsidP="00772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5935">
              <w:rPr>
                <w:rFonts w:asciiTheme="majorBidi" w:hAnsiTheme="majorBidi" w:cstheme="majorBidi"/>
                <w:sz w:val="28"/>
                <w:szCs w:val="28"/>
              </w:rPr>
              <w:t>1,098,86</w:t>
            </w:r>
            <w:r w:rsidR="00772CB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2D99F9CB" w14:textId="77777777" w:rsidR="005748A4" w:rsidRPr="008D4A59" w:rsidRDefault="005748A4" w:rsidP="005748A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10B9B1" w14:textId="3BB04112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1,210,411</w:t>
            </w:r>
          </w:p>
        </w:tc>
      </w:tr>
      <w:tr w:rsidR="005748A4" w:rsidRPr="00C01183" w14:paraId="24332456" w14:textId="77777777" w:rsidTr="00B2643D">
        <w:trPr>
          <w:trHeight w:hRule="exact" w:val="362"/>
        </w:trPr>
        <w:tc>
          <w:tcPr>
            <w:tcW w:w="3859" w:type="dxa"/>
            <w:vAlign w:val="center"/>
          </w:tcPr>
          <w:p w14:paraId="7CBDE385" w14:textId="45D05E73" w:rsidR="005748A4" w:rsidRPr="008D4A59" w:rsidRDefault="005748A4" w:rsidP="005748A4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080" w:type="dxa"/>
            <w:vAlign w:val="bottom"/>
          </w:tcPr>
          <w:p w14:paraId="59B19EB3" w14:textId="61052C88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220FA6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BBF05E2" w14:textId="3C423064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5179E0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BD9138" w14:textId="646438A7" w:rsidR="005748A4" w:rsidRPr="002D520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209">
              <w:rPr>
                <w:rFonts w:asciiTheme="majorBidi" w:hAnsiTheme="majorBidi" w:cstheme="majorBidi"/>
                <w:sz w:val="28"/>
                <w:szCs w:val="28"/>
              </w:rPr>
              <w:t>172,630</w:t>
            </w:r>
          </w:p>
        </w:tc>
        <w:tc>
          <w:tcPr>
            <w:tcW w:w="270" w:type="dxa"/>
          </w:tcPr>
          <w:p w14:paraId="5D78DB26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07C176D" w14:textId="13F12A92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191,372</w:t>
            </w:r>
          </w:p>
        </w:tc>
        <w:tc>
          <w:tcPr>
            <w:tcW w:w="360" w:type="dxa"/>
            <w:vAlign w:val="bottom"/>
          </w:tcPr>
          <w:p w14:paraId="339B632D" w14:textId="77777777" w:rsidR="005748A4" w:rsidRPr="008D4A59" w:rsidRDefault="005748A4" w:rsidP="005748A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B388020" w14:textId="4AF2F7FC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D1569">
              <w:rPr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1983B9A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3381CC" w14:textId="25547CFC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D1569">
              <w:rPr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075CE1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8301A0" w14:textId="6017DF8D" w:rsidR="005748A4" w:rsidRPr="00FD5935" w:rsidRDefault="005748A4" w:rsidP="00772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5935">
              <w:rPr>
                <w:rFonts w:asciiTheme="majorBidi" w:hAnsiTheme="majorBidi" w:cstheme="majorBidi"/>
                <w:sz w:val="28"/>
                <w:szCs w:val="28"/>
              </w:rPr>
              <w:t>172,630</w:t>
            </w:r>
          </w:p>
        </w:tc>
        <w:tc>
          <w:tcPr>
            <w:tcW w:w="270" w:type="dxa"/>
            <w:vAlign w:val="bottom"/>
          </w:tcPr>
          <w:p w14:paraId="00E22188" w14:textId="77777777" w:rsidR="005748A4" w:rsidRPr="008D4A59" w:rsidRDefault="005748A4" w:rsidP="005748A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2D200A" w14:textId="31DF15F3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191,372</w:t>
            </w:r>
          </w:p>
        </w:tc>
      </w:tr>
      <w:tr w:rsidR="005748A4" w:rsidRPr="00C01183" w14:paraId="25037C90" w14:textId="77777777" w:rsidTr="00B2643D">
        <w:trPr>
          <w:trHeight w:hRule="exact" w:val="362"/>
        </w:trPr>
        <w:tc>
          <w:tcPr>
            <w:tcW w:w="3859" w:type="dxa"/>
            <w:vAlign w:val="center"/>
          </w:tcPr>
          <w:p w14:paraId="662A8B13" w14:textId="5CE0CC95" w:rsidR="005748A4" w:rsidRPr="008D4A59" w:rsidRDefault="005748A4" w:rsidP="005748A4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1F0BF59D" w14:textId="1E8A5418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DA3F2F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7B6BBEC" w14:textId="501F53EF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544260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831717" w14:textId="73DE5653" w:rsidR="005748A4" w:rsidRPr="002D520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5209">
              <w:rPr>
                <w:rFonts w:asciiTheme="majorBidi" w:hAnsiTheme="majorBidi" w:cstheme="majorBidi"/>
                <w:sz w:val="28"/>
                <w:szCs w:val="28"/>
              </w:rPr>
              <w:t>191,261</w:t>
            </w:r>
          </w:p>
        </w:tc>
        <w:tc>
          <w:tcPr>
            <w:tcW w:w="270" w:type="dxa"/>
          </w:tcPr>
          <w:p w14:paraId="0719D2BB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4B60FB4" w14:textId="2C53A865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19,933</w:t>
            </w:r>
          </w:p>
        </w:tc>
        <w:tc>
          <w:tcPr>
            <w:tcW w:w="360" w:type="dxa"/>
            <w:vAlign w:val="bottom"/>
          </w:tcPr>
          <w:p w14:paraId="57850F9B" w14:textId="77777777" w:rsidR="005748A4" w:rsidRPr="008D4A59" w:rsidRDefault="005748A4" w:rsidP="005748A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6B49563" w14:textId="6620522A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D1569">
              <w:rPr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D3B5E7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F64EEF" w14:textId="0281FD11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D1569">
              <w:rPr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3F15F1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39A6C7" w14:textId="0EE81212" w:rsidR="005748A4" w:rsidRPr="00FD5935" w:rsidRDefault="005748A4" w:rsidP="00772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5935">
              <w:rPr>
                <w:rFonts w:asciiTheme="majorBidi" w:hAnsiTheme="majorBidi" w:cstheme="majorBidi"/>
                <w:sz w:val="28"/>
                <w:szCs w:val="28"/>
              </w:rPr>
              <w:t>191,261</w:t>
            </w:r>
          </w:p>
        </w:tc>
        <w:tc>
          <w:tcPr>
            <w:tcW w:w="270" w:type="dxa"/>
            <w:vAlign w:val="bottom"/>
          </w:tcPr>
          <w:p w14:paraId="71BFED2B" w14:textId="77777777" w:rsidR="005748A4" w:rsidRPr="008D4A59" w:rsidRDefault="005748A4" w:rsidP="005748A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FA7265" w14:textId="67524FC9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19,933</w:t>
            </w:r>
          </w:p>
        </w:tc>
      </w:tr>
      <w:tr w:rsidR="005748A4" w:rsidRPr="00C01183" w14:paraId="17183851" w14:textId="77777777" w:rsidTr="00B2643D">
        <w:trPr>
          <w:trHeight w:hRule="exact" w:val="360"/>
        </w:trPr>
        <w:tc>
          <w:tcPr>
            <w:tcW w:w="3859" w:type="dxa"/>
            <w:vAlign w:val="center"/>
            <w:hideMark/>
          </w:tcPr>
          <w:p w14:paraId="0B6694AC" w14:textId="77777777" w:rsidR="005748A4" w:rsidRPr="008D4A59" w:rsidRDefault="005748A4" w:rsidP="005748A4">
            <w:pPr>
              <w:tabs>
                <w:tab w:val="clear" w:pos="227"/>
                <w:tab w:val="left" w:pos="252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771D78" w14:textId="2CCE914D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3734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246,745</w:t>
            </w:r>
          </w:p>
        </w:tc>
        <w:tc>
          <w:tcPr>
            <w:tcW w:w="270" w:type="dxa"/>
          </w:tcPr>
          <w:p w14:paraId="1CB2719E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BD78E5" w14:textId="496866EB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182,915</w:t>
            </w:r>
          </w:p>
        </w:tc>
        <w:tc>
          <w:tcPr>
            <w:tcW w:w="270" w:type="dxa"/>
          </w:tcPr>
          <w:p w14:paraId="73D38908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3CFFAE" w14:textId="1043D2A6" w:rsidR="005748A4" w:rsidRPr="002D520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2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1,462,75</w:t>
            </w:r>
            <w:r w:rsidR="00772C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0296EC8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8BCDD1" w14:textId="707F1375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1,421,716</w:t>
            </w:r>
          </w:p>
        </w:tc>
        <w:tc>
          <w:tcPr>
            <w:tcW w:w="360" w:type="dxa"/>
            <w:vAlign w:val="bottom"/>
          </w:tcPr>
          <w:p w14:paraId="7E63989F" w14:textId="77777777" w:rsidR="005748A4" w:rsidRPr="008D4A59" w:rsidRDefault="005748A4" w:rsidP="005748A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E319D3" w14:textId="00FD0A60" w:rsidR="005748A4" w:rsidRPr="00385B07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B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16,500</w:t>
            </w:r>
          </w:p>
        </w:tc>
        <w:tc>
          <w:tcPr>
            <w:tcW w:w="270" w:type="dxa"/>
            <w:vAlign w:val="bottom"/>
          </w:tcPr>
          <w:p w14:paraId="1C629C7B" w14:textId="77777777" w:rsidR="005748A4" w:rsidRPr="00385B07" w:rsidRDefault="005748A4" w:rsidP="005748A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9D295" w14:textId="4B932EA9" w:rsidR="005748A4" w:rsidRPr="00385B07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B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16,500</w:t>
            </w:r>
          </w:p>
        </w:tc>
        <w:tc>
          <w:tcPr>
            <w:tcW w:w="270" w:type="dxa"/>
            <w:vAlign w:val="bottom"/>
          </w:tcPr>
          <w:p w14:paraId="0FB064F0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D179C" w14:textId="3F75E17C" w:rsidR="005748A4" w:rsidRPr="00772CBE" w:rsidRDefault="005748A4" w:rsidP="00FD5935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2C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1,726,00</w:t>
            </w:r>
            <w:r w:rsidR="00772CBE" w:rsidRPr="00772C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601FC65D" w14:textId="77777777" w:rsidR="005748A4" w:rsidRPr="008D4A59" w:rsidRDefault="005748A4" w:rsidP="005748A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9C004" w14:textId="2BBF9142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1,621,131</w:t>
            </w:r>
          </w:p>
        </w:tc>
      </w:tr>
      <w:tr w:rsidR="005748A4" w:rsidRPr="00C01183" w14:paraId="4D9F9C26" w14:textId="77777777" w:rsidTr="00B2643D">
        <w:trPr>
          <w:trHeight w:hRule="exact" w:val="302"/>
        </w:trPr>
        <w:tc>
          <w:tcPr>
            <w:tcW w:w="3859" w:type="dxa"/>
            <w:vAlign w:val="center"/>
          </w:tcPr>
          <w:p w14:paraId="17352D42" w14:textId="77777777" w:rsidR="005748A4" w:rsidRPr="008D4A59" w:rsidRDefault="005748A4" w:rsidP="005748A4">
            <w:pPr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82D1A6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B1B9BB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F2EE80A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88AED0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7A7199D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8E4A6B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DC9AF0E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D4D912B" w14:textId="77777777" w:rsidR="005748A4" w:rsidRPr="008D4A59" w:rsidRDefault="005748A4" w:rsidP="005748A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3C6D35F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A7B88E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5FFFA4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DF318A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C7C3162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7F4390" w14:textId="77777777" w:rsidR="005748A4" w:rsidRPr="008D4A59" w:rsidRDefault="005748A4" w:rsidP="005748A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44F9F51" w14:textId="77777777" w:rsidR="005748A4" w:rsidRPr="008D4A59" w:rsidRDefault="005748A4" w:rsidP="005748A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48A4" w:rsidRPr="00C01183" w14:paraId="052B1736" w14:textId="77777777" w:rsidTr="008D4A59">
        <w:trPr>
          <w:trHeight w:hRule="exact" w:val="360"/>
        </w:trPr>
        <w:tc>
          <w:tcPr>
            <w:tcW w:w="3859" w:type="dxa"/>
            <w:vAlign w:val="center"/>
          </w:tcPr>
          <w:p w14:paraId="4128B774" w14:textId="1F22303B" w:rsidR="005748A4" w:rsidRPr="008D4A59" w:rsidRDefault="005748A4" w:rsidP="005748A4">
            <w:pPr>
              <w:spacing w:line="240" w:lineRule="auto"/>
              <w:ind w:left="72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80" w:type="dxa"/>
          </w:tcPr>
          <w:p w14:paraId="3095BFCB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EBA6DC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6D3724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9253C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4661BE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205BB6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6B3CF8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310EC67E" w14:textId="77777777" w:rsidR="005748A4" w:rsidRPr="008D4A59" w:rsidRDefault="005748A4" w:rsidP="005748A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E1A5CB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A2244D" w14:textId="77777777" w:rsidR="005748A4" w:rsidRPr="008D4A59" w:rsidRDefault="005748A4" w:rsidP="005748A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5789B8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4B3953" w14:textId="77777777" w:rsidR="005748A4" w:rsidRPr="008D4A59" w:rsidRDefault="005748A4" w:rsidP="005748A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E30B0F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2BF31F" w14:textId="77777777" w:rsidR="005748A4" w:rsidRPr="008D4A59" w:rsidRDefault="005748A4" w:rsidP="005748A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1AE0B3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48A4" w:rsidRPr="00C01183" w14:paraId="2B8450D1" w14:textId="77777777" w:rsidTr="00B2643D">
        <w:trPr>
          <w:trHeight w:hRule="exact" w:val="360"/>
        </w:trPr>
        <w:tc>
          <w:tcPr>
            <w:tcW w:w="3859" w:type="dxa"/>
            <w:vAlign w:val="center"/>
            <w:hideMark/>
          </w:tcPr>
          <w:p w14:paraId="61262079" w14:textId="25647BB2" w:rsidR="005748A4" w:rsidRPr="008D4A59" w:rsidRDefault="005748A4" w:rsidP="005748A4">
            <w:pPr>
              <w:spacing w:line="240" w:lineRule="auto"/>
              <w:ind w:left="160" w:right="-90" w:hanging="8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1080" w:type="dxa"/>
            <w:vAlign w:val="bottom"/>
          </w:tcPr>
          <w:p w14:paraId="5C2F27EB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1B3ADD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ADF79D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013F3E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E3F502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3B0C23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4DA6AF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50005DD1" w14:textId="77777777" w:rsidR="005748A4" w:rsidRPr="008D4A59" w:rsidRDefault="005748A4" w:rsidP="005748A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1BF763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EE705A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58E8F0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ED1A87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1F7C18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E87065" w14:textId="77777777" w:rsidR="005748A4" w:rsidRPr="008D4A59" w:rsidRDefault="005748A4" w:rsidP="005748A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2CBE11" w14:textId="77777777" w:rsidR="005748A4" w:rsidRPr="008D4A59" w:rsidRDefault="005748A4" w:rsidP="005748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40FF" w:rsidRPr="00C01183" w14:paraId="54B99597" w14:textId="77777777">
        <w:trPr>
          <w:trHeight w:hRule="exact" w:val="362"/>
        </w:trPr>
        <w:tc>
          <w:tcPr>
            <w:tcW w:w="3859" w:type="dxa"/>
            <w:vAlign w:val="center"/>
          </w:tcPr>
          <w:p w14:paraId="62907E57" w14:textId="2C666E23" w:rsidR="00F340FF" w:rsidRPr="008D4A59" w:rsidRDefault="00F340FF" w:rsidP="00F340FF">
            <w:pPr>
              <w:tabs>
                <w:tab w:val="clear" w:pos="227"/>
                <w:tab w:val="left" w:pos="191"/>
                <w:tab w:val="left" w:pos="321"/>
              </w:tabs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</w:tcPr>
          <w:p w14:paraId="5EEF5DBB" w14:textId="5C1F77B4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EBAB3F" w14:textId="77777777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156156" w14:textId="4899899B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43E4BA" w14:textId="77777777" w:rsidR="00F340FF" w:rsidRPr="008D4A59" w:rsidRDefault="00F340FF" w:rsidP="00F340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AA8E28" w14:textId="01CC0F88" w:rsidR="00F340FF" w:rsidRPr="008D5C2C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5C2C">
              <w:rPr>
                <w:rFonts w:asciiTheme="majorBidi" w:hAnsiTheme="majorBidi" w:cstheme="majorBidi"/>
                <w:sz w:val="28"/>
                <w:szCs w:val="28"/>
              </w:rPr>
              <w:t>1,200,479</w:t>
            </w:r>
          </w:p>
        </w:tc>
        <w:tc>
          <w:tcPr>
            <w:tcW w:w="270" w:type="dxa"/>
          </w:tcPr>
          <w:p w14:paraId="671C8585" w14:textId="77777777" w:rsidR="00F340FF" w:rsidRPr="008D4A59" w:rsidRDefault="00F340FF" w:rsidP="00F340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3B3C39" w14:textId="65AEC344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477,68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60" w:type="dxa"/>
            <w:vAlign w:val="bottom"/>
          </w:tcPr>
          <w:p w14:paraId="178228AE" w14:textId="77777777" w:rsidR="00F340FF" w:rsidRPr="008D4A59" w:rsidRDefault="00F340FF" w:rsidP="00F340F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5F6A1B" w14:textId="49F98303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D1569">
              <w:rPr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769847" w14:textId="77777777" w:rsidR="00F340FF" w:rsidRPr="008D4A59" w:rsidRDefault="00F340FF" w:rsidP="00F340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BCA90B" w14:textId="394C8A99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D1569">
              <w:rPr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ADEF3F" w14:textId="77777777" w:rsidR="00F340FF" w:rsidRPr="008D4A59" w:rsidRDefault="00F340FF" w:rsidP="00F340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C04571" w14:textId="02F35E36" w:rsidR="00F340FF" w:rsidRPr="00F340FF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0FF">
              <w:rPr>
                <w:rFonts w:asciiTheme="majorBidi" w:hAnsiTheme="majorBidi" w:cstheme="majorBidi"/>
                <w:sz w:val="28"/>
                <w:szCs w:val="28"/>
              </w:rPr>
              <w:t>1,200,479</w:t>
            </w:r>
          </w:p>
        </w:tc>
        <w:tc>
          <w:tcPr>
            <w:tcW w:w="270" w:type="dxa"/>
            <w:vAlign w:val="bottom"/>
          </w:tcPr>
          <w:p w14:paraId="0C34B5C7" w14:textId="77777777" w:rsidR="00F340FF" w:rsidRPr="008D4A59" w:rsidRDefault="00F340FF" w:rsidP="00F340F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2E4FD5" w14:textId="3933C1D7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477,68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340FF" w:rsidRPr="00C01183" w14:paraId="4D6C3F67" w14:textId="77777777">
        <w:trPr>
          <w:trHeight w:hRule="exact" w:val="353"/>
        </w:trPr>
        <w:tc>
          <w:tcPr>
            <w:tcW w:w="3859" w:type="dxa"/>
            <w:vAlign w:val="center"/>
          </w:tcPr>
          <w:p w14:paraId="37A1D534" w14:textId="2D3EB01A" w:rsidR="00F340FF" w:rsidRPr="008D4A59" w:rsidRDefault="00F340FF" w:rsidP="00F340FF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สัญญาแลกเปลี่ยนสกุลเงินและอัตราดอกเบี้ย</w:t>
            </w:r>
          </w:p>
        </w:tc>
        <w:tc>
          <w:tcPr>
            <w:tcW w:w="1080" w:type="dxa"/>
          </w:tcPr>
          <w:p w14:paraId="11A892C5" w14:textId="3E40229C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134358" w14:textId="77777777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D0B4E26" w14:textId="4A4F7EE9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C1F713" w14:textId="77777777" w:rsidR="00F340FF" w:rsidRPr="008D4A59" w:rsidRDefault="00F340FF" w:rsidP="00F340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3063B3" w14:textId="0C7C8D5B" w:rsidR="00F340FF" w:rsidRPr="008D5C2C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5C2C">
              <w:rPr>
                <w:rFonts w:asciiTheme="majorBidi" w:hAnsiTheme="majorBidi" w:cstheme="majorBidi"/>
                <w:sz w:val="28"/>
                <w:szCs w:val="28"/>
              </w:rPr>
              <w:t>1,905,823</w:t>
            </w:r>
          </w:p>
        </w:tc>
        <w:tc>
          <w:tcPr>
            <w:tcW w:w="270" w:type="dxa"/>
          </w:tcPr>
          <w:p w14:paraId="746DB506" w14:textId="77777777" w:rsidR="00F340FF" w:rsidRPr="008D4A59" w:rsidRDefault="00F340FF" w:rsidP="00F340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FC68FB5" w14:textId="1FA7EA33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2,369,472</w:t>
            </w:r>
          </w:p>
        </w:tc>
        <w:tc>
          <w:tcPr>
            <w:tcW w:w="360" w:type="dxa"/>
            <w:vAlign w:val="bottom"/>
          </w:tcPr>
          <w:p w14:paraId="6F83D536" w14:textId="77777777" w:rsidR="00F340FF" w:rsidRPr="008D4A59" w:rsidRDefault="00F340FF" w:rsidP="00F340F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F977D3E" w14:textId="0423E9A1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D1569">
              <w:rPr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AC7A7B" w14:textId="77777777" w:rsidR="00F340FF" w:rsidRPr="008D4A59" w:rsidRDefault="00F340FF" w:rsidP="00F340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E39B0C" w14:textId="62C2BFE0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D1569">
              <w:rPr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6BFF773" w14:textId="77777777" w:rsidR="00F340FF" w:rsidRPr="008D4A59" w:rsidRDefault="00F340FF" w:rsidP="00F340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84B352" w14:textId="4D71F97C" w:rsidR="00F340FF" w:rsidRPr="00F340FF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0FF">
              <w:rPr>
                <w:rFonts w:asciiTheme="majorBidi" w:hAnsiTheme="majorBidi" w:cstheme="majorBidi"/>
                <w:sz w:val="28"/>
                <w:szCs w:val="28"/>
              </w:rPr>
              <w:t>1,905,823</w:t>
            </w:r>
          </w:p>
        </w:tc>
        <w:tc>
          <w:tcPr>
            <w:tcW w:w="270" w:type="dxa"/>
            <w:vAlign w:val="bottom"/>
          </w:tcPr>
          <w:p w14:paraId="56E021A3" w14:textId="77777777" w:rsidR="00F340FF" w:rsidRPr="008D4A59" w:rsidRDefault="00F340FF" w:rsidP="00F340F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7743AD" w14:textId="3190E7B9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2,369,472</w:t>
            </w:r>
          </w:p>
        </w:tc>
      </w:tr>
      <w:tr w:rsidR="00F340FF" w:rsidRPr="00C01183" w14:paraId="699EB2AE" w14:textId="77777777">
        <w:trPr>
          <w:trHeight w:hRule="exact" w:val="360"/>
        </w:trPr>
        <w:tc>
          <w:tcPr>
            <w:tcW w:w="3859" w:type="dxa"/>
            <w:vAlign w:val="center"/>
          </w:tcPr>
          <w:p w14:paraId="71ECD671" w14:textId="16D9FFDC" w:rsidR="00F340FF" w:rsidRPr="008D4A59" w:rsidRDefault="00F340FF" w:rsidP="00F340FF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BC06E1" w14:textId="3D7C9BEE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60D394" w14:textId="77777777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1DFE8" w14:textId="3B3F376E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17ACF6" w14:textId="77777777" w:rsidR="00F340FF" w:rsidRPr="008D4A59" w:rsidRDefault="00F340FF" w:rsidP="00F340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531F94" w14:textId="21479156" w:rsidR="00F340FF" w:rsidRPr="008D5C2C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5C2C">
              <w:rPr>
                <w:rFonts w:asciiTheme="majorBidi" w:hAnsiTheme="majorBidi" w:cstheme="majorBidi"/>
                <w:sz w:val="28"/>
                <w:szCs w:val="28"/>
              </w:rPr>
              <w:t>68,463</w:t>
            </w:r>
          </w:p>
        </w:tc>
        <w:tc>
          <w:tcPr>
            <w:tcW w:w="270" w:type="dxa"/>
          </w:tcPr>
          <w:p w14:paraId="6AEF2BCF" w14:textId="77777777" w:rsidR="00F340FF" w:rsidRPr="008D4A59" w:rsidRDefault="00F340FF" w:rsidP="00F340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708321" w14:textId="0944136C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172,44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60" w:type="dxa"/>
            <w:vAlign w:val="bottom"/>
          </w:tcPr>
          <w:p w14:paraId="1B638E97" w14:textId="77777777" w:rsidR="00F340FF" w:rsidRPr="008D4A59" w:rsidRDefault="00F340FF" w:rsidP="00F340F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1E53C" w14:textId="70C6694D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D1569">
              <w:rPr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A41959" w14:textId="77777777" w:rsidR="00F340FF" w:rsidRPr="008D4A59" w:rsidRDefault="00F340FF" w:rsidP="00F340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6D2A0C" w14:textId="75FC5923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D1569">
              <w:rPr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F2E979" w14:textId="77777777" w:rsidR="00F340FF" w:rsidRPr="008D4A59" w:rsidRDefault="00F340FF" w:rsidP="00F340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F39C00" w14:textId="287CE8E9" w:rsidR="00F340FF" w:rsidRPr="00F340FF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0FF">
              <w:rPr>
                <w:rFonts w:asciiTheme="majorBidi" w:hAnsiTheme="majorBidi" w:cstheme="majorBidi"/>
                <w:sz w:val="28"/>
                <w:szCs w:val="28"/>
              </w:rPr>
              <w:t>68,463</w:t>
            </w:r>
          </w:p>
        </w:tc>
        <w:tc>
          <w:tcPr>
            <w:tcW w:w="270" w:type="dxa"/>
            <w:vAlign w:val="bottom"/>
          </w:tcPr>
          <w:p w14:paraId="70B48C0E" w14:textId="77777777" w:rsidR="00F340FF" w:rsidRPr="008D4A59" w:rsidRDefault="00F340FF" w:rsidP="00F340F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6DF00B" w14:textId="7F277137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172,44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F340FF" w:rsidRPr="00C01183" w14:paraId="47F04D9D" w14:textId="77777777">
        <w:trPr>
          <w:trHeight w:hRule="exact" w:val="360"/>
        </w:trPr>
        <w:tc>
          <w:tcPr>
            <w:tcW w:w="3859" w:type="dxa"/>
            <w:vAlign w:val="center"/>
          </w:tcPr>
          <w:p w14:paraId="68BCECED" w14:textId="41CE6C16" w:rsidR="00F340FF" w:rsidRPr="008D4A59" w:rsidRDefault="00F340FF" w:rsidP="00F340FF">
            <w:pPr>
              <w:spacing w:line="240" w:lineRule="auto"/>
              <w:ind w:left="7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D647AB" w14:textId="7076CA75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886A80" w14:textId="77777777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6A823F" w14:textId="5B8F6564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138B3E" w14:textId="77777777" w:rsidR="00F340FF" w:rsidRPr="008D4A59" w:rsidRDefault="00F340FF" w:rsidP="00F340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D1B9FE" w14:textId="519F6055" w:rsidR="00F340FF" w:rsidRPr="008D5C2C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5C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3,174,765</w:t>
            </w:r>
          </w:p>
        </w:tc>
        <w:tc>
          <w:tcPr>
            <w:tcW w:w="270" w:type="dxa"/>
          </w:tcPr>
          <w:p w14:paraId="04D9117B" w14:textId="77777777" w:rsidR="00F340FF" w:rsidRPr="008D4A59" w:rsidRDefault="00F340FF" w:rsidP="00F340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8044BF" w14:textId="32CAA668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3,019,606</w:t>
            </w:r>
          </w:p>
        </w:tc>
        <w:tc>
          <w:tcPr>
            <w:tcW w:w="360" w:type="dxa"/>
            <w:vAlign w:val="bottom"/>
          </w:tcPr>
          <w:p w14:paraId="51DA1B8B" w14:textId="77777777" w:rsidR="00F340FF" w:rsidRPr="008D4A59" w:rsidRDefault="00F340FF" w:rsidP="00F340F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5F7A44" w14:textId="06C2A86F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65DB">
              <w:rPr>
                <w:b/>
                <w:bCs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E24337" w14:textId="77777777" w:rsidR="00F340FF" w:rsidRPr="008D4A59" w:rsidRDefault="00F340FF" w:rsidP="00F340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397DE1" w14:textId="015E93D0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65DB">
              <w:rPr>
                <w:b/>
                <w:bCs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9F05F7" w14:textId="77777777" w:rsidR="00F340FF" w:rsidRPr="008D4A59" w:rsidRDefault="00F340FF" w:rsidP="00F340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B4BDC8" w14:textId="5AFFFB79" w:rsidR="00F340FF" w:rsidRPr="00F340FF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0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3,174,765</w:t>
            </w:r>
          </w:p>
        </w:tc>
        <w:tc>
          <w:tcPr>
            <w:tcW w:w="270" w:type="dxa"/>
            <w:vAlign w:val="bottom"/>
          </w:tcPr>
          <w:p w14:paraId="2EE16E76" w14:textId="77777777" w:rsidR="00F340FF" w:rsidRPr="008D4A59" w:rsidRDefault="00F340FF" w:rsidP="00F340F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575F50" w14:textId="10119D1C" w:rsidR="00F340FF" w:rsidRPr="008D4A59" w:rsidRDefault="00F340FF" w:rsidP="00F340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3,019,606</w:t>
            </w:r>
          </w:p>
        </w:tc>
      </w:tr>
    </w:tbl>
    <w:p w14:paraId="15D8B41E" w14:textId="77777777" w:rsidR="00812D46" w:rsidRPr="004E54DC" w:rsidRDefault="00812D46" w:rsidP="00C842DE">
      <w:pPr>
        <w:tabs>
          <w:tab w:val="clear" w:pos="227"/>
          <w:tab w:val="clear" w:pos="454"/>
          <w:tab w:val="left" w:pos="191"/>
          <w:tab w:val="left" w:pos="321"/>
          <w:tab w:val="left" w:pos="540"/>
        </w:tabs>
        <w:ind w:left="540" w:right="-90"/>
        <w:rPr>
          <w:rFonts w:asciiTheme="majorBidi" w:hAnsiTheme="majorBidi" w:cs="Angsana New"/>
          <w:sz w:val="16"/>
          <w:szCs w:val="16"/>
        </w:rPr>
      </w:pPr>
    </w:p>
    <w:p w14:paraId="39F51FA4" w14:textId="47E0CB01" w:rsidR="0090579D" w:rsidRDefault="00045BE7" w:rsidP="00C842DE">
      <w:pPr>
        <w:tabs>
          <w:tab w:val="clear" w:pos="227"/>
          <w:tab w:val="clear" w:pos="454"/>
          <w:tab w:val="left" w:pos="191"/>
          <w:tab w:val="left" w:pos="321"/>
          <w:tab w:val="left" w:pos="540"/>
        </w:tabs>
        <w:ind w:left="540" w:right="-90"/>
        <w:rPr>
          <w:rFonts w:asciiTheme="majorBidi" w:hAnsiTheme="majorBidi" w:cs="Angsana New"/>
          <w:sz w:val="30"/>
          <w:szCs w:val="30"/>
          <w:cs/>
        </w:rPr>
        <w:sectPr w:rsidR="0090579D" w:rsidSect="008D4A59">
          <w:footerReference w:type="default" r:id="rId17"/>
          <w:pgSz w:w="16834" w:h="11909" w:orient="landscape" w:code="9"/>
          <w:pgMar w:top="691" w:right="1152" w:bottom="576" w:left="1152" w:header="720" w:footer="590" w:gutter="0"/>
          <w:cols w:space="720"/>
          <w:docGrid w:linePitch="245"/>
        </w:sectPr>
      </w:pPr>
      <w:r w:rsidRPr="00045BE7">
        <w:rPr>
          <w:rFonts w:asciiTheme="majorBidi" w:hAnsiTheme="majorBidi" w:cs="Angsana New" w:hint="cs"/>
          <w:sz w:val="30"/>
          <w:szCs w:val="30"/>
          <w:cs/>
        </w:rPr>
        <w:t>ไม่มีรายการโอนระหว่างลําดับชั้นมูลค่ายุติธรรมในระหว่างงวด</w:t>
      </w:r>
    </w:p>
    <w:p w14:paraId="78C22619" w14:textId="5535EB0A" w:rsidR="00CA37E0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lastRenderedPageBreak/>
        <w:t>สินทรัพย์และหนี้สินทางการเงินที่มีมูลค่ายุติธรรมใกล้เคียงกับราคาตามบัญชี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มีดังต่อไปนี้</w:t>
      </w:r>
    </w:p>
    <w:p w14:paraId="1086B5ED" w14:textId="77777777" w:rsidR="008118D3" w:rsidRPr="00153671" w:rsidRDefault="008118D3" w:rsidP="00185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B3C9381" w14:textId="2DC55AC4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  <w:r w:rsidRPr="00B300F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รวมทั้งเงินฝากสถาบันการเงินที่มีภาระคํ้าประกัน</w:t>
      </w:r>
    </w:p>
    <w:p w14:paraId="6DF3909B" w14:textId="76DD9345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เงินลงทุนระยะสั้น</w:t>
      </w:r>
    </w:p>
    <w:p w14:paraId="33FF74DC" w14:textId="3E354477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ลูกหนี้การค้าและลูกหนี้อื่น</w:t>
      </w:r>
    </w:p>
    <w:p w14:paraId="6A32DAC9" w14:textId="6A1A622B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เงินให้กู้ยืมระยะสั้นและระยะยาวแก่กิจการที่เกี่ยวข้องกันและกิจการอื่น</w:t>
      </w:r>
    </w:p>
    <w:p w14:paraId="3C003A12" w14:textId="25DF5EC7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สินทรัพย์หมุนเวียนและไม่หมุนเวียนอื่น</w:t>
      </w:r>
    </w:p>
    <w:p w14:paraId="6FC09157" w14:textId="4DD99DD6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เงินกู้ยืมระยะสั้นและระยะยาวจากสถาบันการเงิน</w:t>
      </w:r>
      <w:r w:rsidRPr="00B300F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กิจการที่เกี่ยวข้องกันและกิจการอื่น</w:t>
      </w:r>
    </w:p>
    <w:p w14:paraId="4994976A" w14:textId="221466AE" w:rsidR="00CA37E0" w:rsidRPr="0018516E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เจ้าหนี้การค้าและเจ้าหนี้อื่น</w:t>
      </w:r>
    </w:p>
    <w:p w14:paraId="289380AD" w14:textId="64060939" w:rsidR="0018516E" w:rsidRPr="00B300FF" w:rsidRDefault="0018516E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หุ้นกู้</w:t>
      </w:r>
    </w:p>
    <w:p w14:paraId="64818B0F" w14:textId="68FF6D29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หนี้สินหมุนเวียนและไม่หมุนเวียนอื่น</w:t>
      </w:r>
    </w:p>
    <w:p w14:paraId="58C09836" w14:textId="77777777" w:rsidR="00CA37E0" w:rsidRPr="00153671" w:rsidRDefault="00CA37E0" w:rsidP="00153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2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F9C40AE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งินให้กู้ยืมระยะยาวและเงินกู้ยืมระยะยาวดังกล่าวมีมูลค่าใกล้เคียงราคาตามบัญชี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เนื่องจากผลกระทบของการคิดลดไม่มีสาระสําคัญ</w:t>
      </w:r>
    </w:p>
    <w:p w14:paraId="4F9807BE" w14:textId="77777777" w:rsidR="007546E9" w:rsidRPr="00153671" w:rsidRDefault="007546E9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u w:val="single"/>
        </w:rPr>
      </w:pPr>
    </w:p>
    <w:p w14:paraId="586A5715" w14:textId="37C9B0FF" w:rsidR="00CA37E0" w:rsidRPr="00810AE8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10AE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มูลค่ายุติธรรมและวิธีการประเมินมูลค่าแบ่งออกเป็นลําดับชั้นตามข้อมูลที่ใช้ดังนี้</w:t>
      </w:r>
    </w:p>
    <w:p w14:paraId="029BB4D9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2A7591BF" w14:textId="5D7F8408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ณ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วันที่ในงบฐานะการเงิน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ตลาดจะถือเป็นตลาดที่มีสภาพคล่องเมื่อราคาเสนอซื้อขายมีพร้อมและสมํ่าเสมอ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จากการแลกเปลี่ยนจากตัวแทน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นายหน้า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กลุ่มอุตสาหกรรม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ผู้ให้บริการด้านราคา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หรือหน่วยงานกํากับดูแล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และราคานั้น</w:t>
      </w:r>
      <w:r w:rsidRPr="000A05F8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แสดงถึงรายการในตลาดที่เกิดขึ้นจริงอย่างสมํ่าเสมอ</w:t>
      </w:r>
      <w:r w:rsidRPr="000A05F8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Pr="000A05F8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ในราคาซึ่งคู่สัญญาซึ่งเป็นอิสระจากกันพึงกําหนดในการซื้อ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Arm’s length basis)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ราคาเสนอซื้อขายที่ใช้สําหรับสินทรัพย์ทางการเงินที่ถือโดยกลุ่มบริษัท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ได้แก่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ราคาเสนอซื้อปัจจุบัน</w:t>
      </w:r>
    </w:p>
    <w:p w14:paraId="7B65069B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6DBB5E51" w14:textId="21392327" w:rsidR="00CA37E0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มูลค่ายุติธรรมของเครื่องมือทางการเงินที่มีการซื้อขายแบบไม่เป็นทางการ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เช่นการซื้อขายตราสารอนุพันธุ์นอกตลาดหลักทรัพย์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Over the counter)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โดยจะเป็นการตกลงรายละเอียดกันเองโดยตรงระหว่างผู้ซื้อและผู้ขาย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และใช้ข้อมูลที่มีอยู่โดยสามารถสังเกตได้โดยตรงในตลาด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หรือใช้ข้อมูลที่มาจากการอ้างอิงหรือการคํานวณจากข้อมูลที่สามารถสังเกตได้โดยตรงในตลาดร่วมด้วยในการประเมินมูลค่ายุติธรรม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วิธีการประเมินมูลค่ายุติธรรมประกอบด้วย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มูลค่าปัจจุบันของประมาณการกระแสเงินสดในอนาคตโดยอ้างอิงจากเส้นอัตราผลตอบแทน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Yield curves)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ที่สังเกตได้ในตลาด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และมูลค่าปัจจุบันของกระแสเงินสดในอนาคตโดยอ้างอิงจากอัตราแลกเปลี่ยนล่วงหน้า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ณ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วันที่รายงาน</w:t>
      </w:r>
    </w:p>
    <w:p w14:paraId="28064D0F" w14:textId="77777777" w:rsidR="00012B87" w:rsidRPr="00153671" w:rsidRDefault="00012B87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D79F18B" w14:textId="4D2DF028" w:rsidR="00CA37E0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lastRenderedPageBreak/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กลุ่มบริษัทใช้เทคนิคการประเมินมูลค่าสําหรับการวัดมูลค่ายุติธรรมระดับที่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โดยใช้วิธีแบบจําลองการกําหนดราคาและการคิดลดกระแสเงินสด</w:t>
      </w:r>
    </w:p>
    <w:p w14:paraId="7663006D" w14:textId="77777777" w:rsidR="0024539C" w:rsidRPr="00153671" w:rsidRDefault="0024539C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361A68F" w14:textId="77777777" w:rsidR="00CA37E0" w:rsidRPr="00153671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กลุ่มบริษัทไม่มีการเปลี่ยนแปลงวิธีการประมาณมูลค่ายุติธรรมระหว่างงวด</w:t>
      </w:r>
    </w:p>
    <w:p w14:paraId="743F8693" w14:textId="77777777" w:rsidR="00CA37E0" w:rsidRPr="00153671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186E3F42" w14:textId="398D2687" w:rsidR="00CA37E0" w:rsidRPr="009609DE" w:rsidRDefault="00CA37E0" w:rsidP="00F95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จัดประเภทเงินลงทุนในตราสารหนี้ที่ไม่เป็นไปตามเงื่อนไขการวัดมูลค่าด้วยราคาทุนตัดจําหน่ายหรือการวัดมูลค่าด้วยมูลค่ายุติธรรมผ่านกําไรขาดทุนเบ็ดเสร็จอื่นเป็นประเภทมูลค่ายุติธรรมผ่านกําไรขาดทุ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สินทรัพย์ทางการเงินที่ต้องวัดด้วยมูลค่ายุติธรรมผ่านกําไรขาดทุน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มีรายการดังต่อไปนี</w:t>
      </w:r>
      <w:r w:rsidR="009609DE"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้</w:t>
      </w:r>
    </w:p>
    <w:p w14:paraId="2266F579" w14:textId="3ADD54D8" w:rsidR="007546E9" w:rsidRDefault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  <w:cs/>
        </w:rPr>
      </w:pPr>
    </w:p>
    <w:tbl>
      <w:tblPr>
        <w:tblpPr w:leftFromText="180" w:rightFromText="180" w:vertAnchor="page" w:horzAnchor="margin" w:tblpX="450" w:tblpY="6591"/>
        <w:tblW w:w="91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80"/>
        <w:gridCol w:w="1350"/>
        <w:gridCol w:w="180"/>
        <w:gridCol w:w="1440"/>
      </w:tblGrid>
      <w:tr w:rsidR="0024539C" w:rsidRPr="00CA4865" w14:paraId="223C15D8" w14:textId="77777777" w:rsidTr="0024539C">
        <w:trPr>
          <w:cantSplit/>
          <w:trHeight w:val="320"/>
          <w:tblHeader/>
        </w:trPr>
        <w:tc>
          <w:tcPr>
            <w:tcW w:w="6030" w:type="dxa"/>
            <w:vAlign w:val="bottom"/>
          </w:tcPr>
          <w:p w14:paraId="67698848" w14:textId="77777777" w:rsidR="0024539C" w:rsidRPr="00CA4865" w:rsidRDefault="0024539C" w:rsidP="0024539C">
            <w:pPr>
              <w:pStyle w:val="acctfourfigures"/>
              <w:tabs>
                <w:tab w:val="left" w:pos="213"/>
                <w:tab w:val="left" w:pos="327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9E0F97" w14:textId="77777777" w:rsidR="0024539C" w:rsidRPr="00CA4865" w:rsidRDefault="0024539C" w:rsidP="0024539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970" w:type="dxa"/>
            <w:gridSpan w:val="3"/>
          </w:tcPr>
          <w:p w14:paraId="08C9011B" w14:textId="77777777" w:rsidR="0024539C" w:rsidRPr="00CA4865" w:rsidRDefault="0024539C" w:rsidP="0024539C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A48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95BF6" w:rsidRPr="00CA4865" w14:paraId="62EDDE4B" w14:textId="77777777" w:rsidTr="0024539C">
        <w:trPr>
          <w:cantSplit/>
          <w:trHeight w:val="327"/>
          <w:tblHeader/>
        </w:trPr>
        <w:tc>
          <w:tcPr>
            <w:tcW w:w="6030" w:type="dxa"/>
            <w:vAlign w:val="bottom"/>
          </w:tcPr>
          <w:p w14:paraId="761EB94F" w14:textId="6810A752" w:rsidR="00B95BF6" w:rsidRDefault="00B95BF6" w:rsidP="00B95BF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B81499" w14:textId="77777777" w:rsidR="00B95BF6" w:rsidRPr="00CA4865" w:rsidRDefault="00B95BF6" w:rsidP="00B95BF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7FADFAA" w14:textId="06907E4C" w:rsidR="00B95BF6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0E634B70" w14:textId="77777777" w:rsidR="00B95BF6" w:rsidRPr="00CA4865" w:rsidRDefault="00B95BF6" w:rsidP="00B95BF6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251B087" w14:textId="77777777" w:rsidR="00B95BF6" w:rsidRDefault="00B95BF6" w:rsidP="00B95BF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4539C" w:rsidRPr="00CA4865" w14:paraId="2DFAFCAA" w14:textId="77777777" w:rsidTr="0024539C">
        <w:trPr>
          <w:cantSplit/>
          <w:trHeight w:val="327"/>
          <w:tblHeader/>
        </w:trPr>
        <w:tc>
          <w:tcPr>
            <w:tcW w:w="6030" w:type="dxa"/>
            <w:vAlign w:val="bottom"/>
          </w:tcPr>
          <w:p w14:paraId="5A75C660" w14:textId="77777777" w:rsidR="0024539C" w:rsidRDefault="0024539C" w:rsidP="0024539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4836A0" w14:textId="77777777" w:rsidR="0024539C" w:rsidRPr="00CA4865" w:rsidRDefault="0024539C" w:rsidP="0024539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4648B97" w14:textId="0EC5005F" w:rsidR="0024539C" w:rsidRDefault="0024539C" w:rsidP="0024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38A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104BF640" w14:textId="77777777" w:rsidR="0024539C" w:rsidRPr="00CA4865" w:rsidRDefault="0024539C" w:rsidP="0024539C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D32B949" w14:textId="36ABF964" w:rsidR="0024539C" w:rsidRDefault="0024539C" w:rsidP="0024539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8438A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</w:tr>
      <w:tr w:rsidR="0024539C" w:rsidRPr="00CA4865" w14:paraId="71DE8385" w14:textId="77777777" w:rsidTr="0024539C">
        <w:trPr>
          <w:cantSplit/>
          <w:trHeight w:val="306"/>
        </w:trPr>
        <w:tc>
          <w:tcPr>
            <w:tcW w:w="6030" w:type="dxa"/>
          </w:tcPr>
          <w:p w14:paraId="10BBC2C1" w14:textId="77777777" w:rsidR="0024539C" w:rsidRPr="00CA4865" w:rsidRDefault="0024539C" w:rsidP="00245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E2B140C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25ACD119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A48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4539C" w:rsidRPr="00CA4865" w14:paraId="1A75D10B" w14:textId="77777777" w:rsidTr="0024539C">
        <w:trPr>
          <w:cantSplit/>
          <w:trHeight w:val="313"/>
        </w:trPr>
        <w:tc>
          <w:tcPr>
            <w:tcW w:w="6030" w:type="dxa"/>
          </w:tcPr>
          <w:p w14:paraId="0068848D" w14:textId="77777777" w:rsidR="0024539C" w:rsidRPr="00536FBF" w:rsidRDefault="0024539C" w:rsidP="0024539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6F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80" w:type="dxa"/>
          </w:tcPr>
          <w:p w14:paraId="44B1B2D2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025F276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D38EBA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176B23" w14:textId="77777777" w:rsidR="0024539C" w:rsidRPr="00764E41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44DE7" w:rsidRPr="00CA4865" w14:paraId="3F97C5B9" w14:textId="77777777" w:rsidTr="00B2643D">
        <w:trPr>
          <w:cantSplit/>
          <w:trHeight w:val="306"/>
        </w:trPr>
        <w:tc>
          <w:tcPr>
            <w:tcW w:w="6030" w:type="dxa"/>
          </w:tcPr>
          <w:p w14:paraId="34E156BB" w14:textId="73F49055" w:rsidR="00C44DE7" w:rsidRPr="00CA4865" w:rsidRDefault="00C44DE7" w:rsidP="00C44D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B4B0C">
              <w:rPr>
                <w:rFonts w:asciiTheme="majorBidi" w:hAnsiTheme="majorBidi" w:cs="Angsana New" w:hint="cs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180" w:type="dxa"/>
          </w:tcPr>
          <w:p w14:paraId="43C92591" w14:textId="77777777" w:rsidR="00C44DE7" w:rsidRPr="00CA4865" w:rsidRDefault="00C44DE7" w:rsidP="00C44DE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6B2F928" w14:textId="6F07A31F" w:rsidR="00C44DE7" w:rsidRPr="00C44DE7" w:rsidRDefault="00C44DE7" w:rsidP="00C44DE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D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87,033</w:t>
            </w:r>
          </w:p>
        </w:tc>
        <w:tc>
          <w:tcPr>
            <w:tcW w:w="180" w:type="dxa"/>
          </w:tcPr>
          <w:p w14:paraId="6B0D1FF6" w14:textId="77777777" w:rsidR="00C44DE7" w:rsidRPr="00CA4865" w:rsidRDefault="00C44DE7" w:rsidP="00C44DE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190158D" w14:textId="4149ACC2" w:rsidR="00C44DE7" w:rsidRPr="00250210" w:rsidRDefault="00C44DE7" w:rsidP="00C44DE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70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82,753</w:t>
            </w:r>
          </w:p>
        </w:tc>
      </w:tr>
      <w:tr w:rsidR="00C44DE7" w:rsidRPr="00CA4865" w14:paraId="0DD42987" w14:textId="77777777" w:rsidTr="00B2643D">
        <w:trPr>
          <w:cantSplit/>
          <w:trHeight w:hRule="exact" w:val="360"/>
        </w:trPr>
        <w:tc>
          <w:tcPr>
            <w:tcW w:w="6030" w:type="dxa"/>
          </w:tcPr>
          <w:p w14:paraId="768D6FDC" w14:textId="77777777" w:rsidR="00C44DE7" w:rsidRDefault="00C44DE7" w:rsidP="00C44D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ตราสารทุน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80" w:type="dxa"/>
          </w:tcPr>
          <w:p w14:paraId="2B094E46" w14:textId="77777777" w:rsidR="00C44DE7" w:rsidRPr="00CA4865" w:rsidRDefault="00C44DE7" w:rsidP="00C44DE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0C96F1" w14:textId="1309C3F7" w:rsidR="00C44DE7" w:rsidRPr="00C44DE7" w:rsidRDefault="00C44DE7" w:rsidP="00C44DE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D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180" w:type="dxa"/>
          </w:tcPr>
          <w:p w14:paraId="41076847" w14:textId="77777777" w:rsidR="00C44DE7" w:rsidRPr="00CA4865" w:rsidRDefault="00C44DE7" w:rsidP="00C44DE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3845A2" w14:textId="2F1E26DB" w:rsidR="00C44DE7" w:rsidRPr="00250210" w:rsidRDefault="00C44DE7" w:rsidP="00C44DE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70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</w:t>
            </w:r>
          </w:p>
        </w:tc>
      </w:tr>
      <w:tr w:rsidR="00C44DE7" w:rsidRPr="00CA4865" w14:paraId="51514B96" w14:textId="77777777" w:rsidTr="00B2643D">
        <w:trPr>
          <w:cantSplit/>
          <w:trHeight w:hRule="exact" w:val="389"/>
        </w:trPr>
        <w:tc>
          <w:tcPr>
            <w:tcW w:w="6030" w:type="dxa"/>
          </w:tcPr>
          <w:p w14:paraId="1F49D312" w14:textId="77777777" w:rsidR="00C44DE7" w:rsidRPr="00AF351C" w:rsidRDefault="00C44DE7" w:rsidP="00C44DE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51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80" w:type="dxa"/>
          </w:tcPr>
          <w:p w14:paraId="6E3327C3" w14:textId="77777777" w:rsidR="00C44DE7" w:rsidRPr="00CA4865" w:rsidRDefault="00C44DE7" w:rsidP="00C44DE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8955F5" w14:textId="78AFA8BA" w:rsidR="00C44DE7" w:rsidRPr="00C44DE7" w:rsidRDefault="00C44DE7" w:rsidP="00C44DE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4D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87,263</w:t>
            </w:r>
          </w:p>
        </w:tc>
        <w:tc>
          <w:tcPr>
            <w:tcW w:w="180" w:type="dxa"/>
          </w:tcPr>
          <w:p w14:paraId="1EB3640F" w14:textId="77777777" w:rsidR="00C44DE7" w:rsidRPr="00396A44" w:rsidRDefault="00C44DE7" w:rsidP="00C44DE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254EF" w14:textId="5A00700F" w:rsidR="00C44DE7" w:rsidRPr="00250210" w:rsidRDefault="00C44DE7" w:rsidP="00C44DE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70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82,946</w:t>
            </w:r>
          </w:p>
        </w:tc>
      </w:tr>
    </w:tbl>
    <w:p w14:paraId="6290FF91" w14:textId="77777777" w:rsidR="00764E41" w:rsidRPr="00764E41" w:rsidRDefault="00764E41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rPr>
          <w:rFonts w:asciiTheme="majorBidi" w:hAnsiTheme="majorBidi" w:cs="Angsana New"/>
          <w:sz w:val="30"/>
          <w:szCs w:val="30"/>
        </w:rPr>
      </w:pPr>
    </w:p>
    <w:p w14:paraId="6D9AE432" w14:textId="74CA056B" w:rsidR="0024539C" w:rsidRPr="009609DE" w:rsidRDefault="0024539C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="Angsana New"/>
          <w:b/>
          <w:bCs/>
          <w:sz w:val="30"/>
          <w:szCs w:val="30"/>
        </w:rPr>
      </w:pPr>
      <w:r w:rsidRPr="00D86CB5">
        <w:rPr>
          <w:rFonts w:asciiTheme="majorBidi" w:hAnsiTheme="majorBidi" w:cs="Angsana New" w:hint="cs"/>
          <w:b/>
          <w:bCs/>
          <w:sz w:val="30"/>
          <w:szCs w:val="30"/>
          <w:cs/>
        </w:rPr>
        <w:t>การวัดมูลค่ายุติธรรมโดยใช้เทคนิคการประเมินมูลค่าซึ่งไม่ได้มาจากข้อมูลที่สังเกตได้ในตลาด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D86CB5">
        <w:rPr>
          <w:rFonts w:asciiTheme="majorBidi" w:hAnsiTheme="majorBidi" w:cs="Angsana New" w:hint="cs"/>
          <w:b/>
          <w:bCs/>
          <w:sz w:val="30"/>
          <w:szCs w:val="30"/>
          <w:cs/>
        </w:rPr>
        <w:t>ข้อมูลระดับ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b/>
          <w:bCs/>
          <w:sz w:val="30"/>
          <w:szCs w:val="30"/>
        </w:rPr>
        <w:t>3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6C6E7A97" w14:textId="79C1AA8D" w:rsidR="00754196" w:rsidRDefault="00754196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</w:p>
    <w:p w14:paraId="5BE5F9F4" w14:textId="1BC9A70F" w:rsidR="00CA357C" w:rsidRDefault="008F6152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="Angsana New"/>
          <w:sz w:val="30"/>
          <w:szCs w:val="30"/>
        </w:rPr>
      </w:pPr>
      <w:r w:rsidRPr="008F6152">
        <w:rPr>
          <w:rFonts w:asciiTheme="majorBidi" w:hAnsiTheme="majorBidi" w:cs="Angsana New" w:hint="cs"/>
          <w:sz w:val="30"/>
          <w:szCs w:val="30"/>
          <w:cs/>
        </w:rPr>
        <w:t>ตารางต่อไปนี้แสดงการเปล</w:t>
      </w:r>
      <w:r>
        <w:rPr>
          <w:rFonts w:asciiTheme="majorBidi" w:hAnsiTheme="majorBidi" w:cs="Angsana New" w:hint="cs"/>
          <w:sz w:val="30"/>
          <w:szCs w:val="30"/>
          <w:cs/>
        </w:rPr>
        <w:t>ี่ย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นแปลงของตราสารหนี้ซ</w:t>
      </w:r>
      <w:r>
        <w:rPr>
          <w:rFonts w:asciiTheme="majorBidi" w:hAnsiTheme="majorBidi" w:cs="Angsana New" w:hint="cs"/>
          <w:sz w:val="30"/>
          <w:szCs w:val="30"/>
          <w:cs/>
        </w:rPr>
        <w:t>ึ่งวัดมูลค่า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ยุต</w:t>
      </w:r>
      <w:r>
        <w:rPr>
          <w:rFonts w:asciiTheme="majorBidi" w:hAnsiTheme="majorBidi" w:cs="Angsana New" w:hint="cs"/>
          <w:sz w:val="30"/>
          <w:szCs w:val="30"/>
          <w:cs/>
        </w:rPr>
        <w:t>ิธรรมผ่านกำไรหรือขาดทุน ด้วยข้อมูล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ระด</w:t>
      </w:r>
      <w:r>
        <w:rPr>
          <w:rFonts w:asciiTheme="majorBidi" w:hAnsiTheme="majorBidi" w:cs="Angsana New" w:hint="cs"/>
          <w:sz w:val="30"/>
          <w:szCs w:val="30"/>
          <w:cs/>
        </w:rPr>
        <w:t>ับ</w:t>
      </w:r>
      <w:r w:rsidRPr="008F6152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</w:t>
      </w:r>
    </w:p>
    <w:p w14:paraId="73C51821" w14:textId="1D088E62" w:rsidR="008F6152" w:rsidRDefault="008F6152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90"/>
        <w:gridCol w:w="180"/>
        <w:gridCol w:w="1800"/>
      </w:tblGrid>
      <w:tr w:rsidR="00396A44" w:rsidRPr="00CA4865" w14:paraId="0B911D1D" w14:textId="77777777" w:rsidTr="00396A44">
        <w:trPr>
          <w:cantSplit/>
          <w:trHeight w:val="327"/>
          <w:tblHeader/>
        </w:trPr>
        <w:tc>
          <w:tcPr>
            <w:tcW w:w="7290" w:type="dxa"/>
            <w:vAlign w:val="bottom"/>
          </w:tcPr>
          <w:p w14:paraId="5F8F6087" w14:textId="77777777" w:rsidR="00396A44" w:rsidRDefault="00396A44" w:rsidP="00015F3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76FBEE" w14:textId="77777777" w:rsidR="00396A44" w:rsidRPr="00CA4865" w:rsidRDefault="00396A44" w:rsidP="00015F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1AB879D" w14:textId="6DD0629B" w:rsidR="00396A44" w:rsidRDefault="00396A44" w:rsidP="00015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86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รวม</w:t>
            </w:r>
          </w:p>
        </w:tc>
      </w:tr>
      <w:tr w:rsidR="00396A44" w:rsidRPr="00CA4865" w14:paraId="3A53D924" w14:textId="77777777" w:rsidTr="00396A44">
        <w:trPr>
          <w:cantSplit/>
          <w:trHeight w:val="327"/>
          <w:tblHeader/>
        </w:trPr>
        <w:tc>
          <w:tcPr>
            <w:tcW w:w="7290" w:type="dxa"/>
            <w:vAlign w:val="bottom"/>
          </w:tcPr>
          <w:p w14:paraId="65C00969" w14:textId="77777777" w:rsidR="00396A44" w:rsidRDefault="00396A44" w:rsidP="00015F3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35F2E4" w14:textId="77777777" w:rsidR="00396A44" w:rsidRPr="00CA4865" w:rsidRDefault="00396A44" w:rsidP="00015F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17B3BDF7" w14:textId="750C766A" w:rsidR="00396A44" w:rsidRDefault="00396A44" w:rsidP="00015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48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96A44" w:rsidRPr="00CA4865" w14:paraId="189CF1C7" w14:textId="77777777" w:rsidTr="008D4A59">
        <w:trPr>
          <w:cantSplit/>
          <w:trHeight w:hRule="exact" w:val="360"/>
        </w:trPr>
        <w:tc>
          <w:tcPr>
            <w:tcW w:w="7290" w:type="dxa"/>
          </w:tcPr>
          <w:p w14:paraId="0B5FF9BF" w14:textId="5DD7C34B" w:rsidR="00396A44" w:rsidRPr="00536FBF" w:rsidRDefault="00396A44" w:rsidP="00015F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C4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7BFCDD83" w14:textId="77777777" w:rsidR="00396A44" w:rsidRPr="00CA4865" w:rsidRDefault="00396A44" w:rsidP="00015F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2ECAF595" w14:textId="396BF7E7" w:rsidR="00396A44" w:rsidRPr="00396A44" w:rsidRDefault="009C4979" w:rsidP="0091012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63D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82,753</w:t>
            </w:r>
          </w:p>
        </w:tc>
      </w:tr>
      <w:tr w:rsidR="00B14572" w:rsidRPr="00CA4865" w14:paraId="2C0A94F9" w14:textId="77777777" w:rsidTr="008D4A59">
        <w:trPr>
          <w:cantSplit/>
          <w:trHeight w:hRule="exact" w:val="360"/>
        </w:trPr>
        <w:tc>
          <w:tcPr>
            <w:tcW w:w="7290" w:type="dxa"/>
          </w:tcPr>
          <w:p w14:paraId="7D1B20C3" w14:textId="26BDC4A5" w:rsidR="00B14572" w:rsidRPr="00CA48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กำไรจากการวัดมูลค่ายุติธรรมของตราสารหนี้ที่รับรู้ผ่านกำไรหรือขาดทุน</w:t>
            </w:r>
          </w:p>
        </w:tc>
        <w:tc>
          <w:tcPr>
            <w:tcW w:w="180" w:type="dxa"/>
          </w:tcPr>
          <w:p w14:paraId="14C4E0D6" w14:textId="77777777" w:rsidR="00B14572" w:rsidRPr="00CA48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5FF23F4B" w14:textId="1C118721" w:rsidR="00B14572" w:rsidRPr="00B14572" w:rsidRDefault="00943F36" w:rsidP="0091012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3F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955</w:t>
            </w:r>
          </w:p>
        </w:tc>
      </w:tr>
      <w:tr w:rsidR="00B14572" w:rsidRPr="00CA4865" w14:paraId="2EF16DB1" w14:textId="77777777" w:rsidTr="008D4A59">
        <w:trPr>
          <w:cantSplit/>
          <w:trHeight w:hRule="exact" w:val="360"/>
        </w:trPr>
        <w:tc>
          <w:tcPr>
            <w:tcW w:w="7290" w:type="dxa"/>
          </w:tcPr>
          <w:p w14:paraId="67A5DDB2" w14:textId="48DC38AE" w:rsidR="00B14572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80" w:type="dxa"/>
          </w:tcPr>
          <w:p w14:paraId="6136E72E" w14:textId="77777777" w:rsidR="00B14572" w:rsidRPr="00CA48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24FB0AC" w14:textId="46CC66D0" w:rsidR="00B14572" w:rsidRPr="00B14572" w:rsidRDefault="00814C82" w:rsidP="0091012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4C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3,325</w:t>
            </w:r>
          </w:p>
        </w:tc>
      </w:tr>
      <w:tr w:rsidR="00B14572" w:rsidRPr="00CA4865" w14:paraId="45C2B810" w14:textId="77777777" w:rsidTr="008D4A59">
        <w:trPr>
          <w:cantSplit/>
          <w:trHeight w:hRule="exact" w:val="374"/>
        </w:trPr>
        <w:tc>
          <w:tcPr>
            <w:tcW w:w="7290" w:type="dxa"/>
          </w:tcPr>
          <w:p w14:paraId="466561DE" w14:textId="3E67C41E" w:rsidR="00B14572" w:rsidRPr="00AF351C" w:rsidRDefault="00B95BF6" w:rsidP="00B145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B1457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14572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256</w:t>
            </w:r>
            <w:r w:rsidR="009C497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3A684CA8" w14:textId="77777777" w:rsidR="00B14572" w:rsidRPr="00CA48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E518CB1" w14:textId="76D3E34D" w:rsidR="00B14572" w:rsidRPr="007C2814" w:rsidRDefault="00616666" w:rsidP="0091012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66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87,033</w:t>
            </w:r>
          </w:p>
        </w:tc>
      </w:tr>
    </w:tbl>
    <w:p w14:paraId="495F6619" w14:textId="77777777" w:rsidR="0024539C" w:rsidRDefault="0024539C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</w:p>
    <w:p w14:paraId="037BEC7C" w14:textId="77777777" w:rsidR="00041B0A" w:rsidRPr="00697388" w:rsidRDefault="00041B0A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</w:p>
    <w:p w14:paraId="27948F8B" w14:textId="7ABEE8F0" w:rsidR="00872143" w:rsidRPr="006A6040" w:rsidRDefault="00B1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1C7F3C4" w14:textId="77712E9B" w:rsidR="00CA37E0" w:rsidRPr="00594664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="Angsana New"/>
          <w:b/>
          <w:bCs/>
          <w:sz w:val="30"/>
          <w:szCs w:val="30"/>
        </w:rPr>
      </w:pPr>
      <w:r w:rsidRPr="00594664">
        <w:rPr>
          <w:rFonts w:asciiTheme="majorBidi" w:hAnsiTheme="majorBidi" w:cs="Angsana New" w:hint="cs"/>
          <w:b/>
          <w:bCs/>
          <w:sz w:val="30"/>
          <w:szCs w:val="30"/>
          <w:cs/>
        </w:rPr>
        <w:lastRenderedPageBreak/>
        <w:t>ขั้นตอนการประเมินมูลค่ายุติธรรมของกลุ่มบริษัท</w:t>
      </w:r>
    </w:p>
    <w:p w14:paraId="2EDF8224" w14:textId="77777777" w:rsidR="00CA37E0" w:rsidRDefault="00CA37E0" w:rsidP="00DB4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4F90740C" w14:textId="686B1160" w:rsidR="00CA37E0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594664">
        <w:rPr>
          <w:rFonts w:asciiTheme="majorBidi" w:hAnsiTheme="majorBidi" w:cs="Angsana New" w:hint="cs"/>
          <w:sz w:val="30"/>
          <w:szCs w:val="30"/>
          <w:cs/>
        </w:rPr>
        <w:t>ฝ่ายการเงินของกลุ่มบริษัทรวมถึงคณะทํางานที่ได้ทําการประเมินมูลค่ายุติธรรมของสินทรัพย์ทางการเงินสําหรับการรายงานในงบ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รวมถึงมูลค่ายุติธรรมระดับที่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theme="majorBidi"/>
          <w:sz w:val="30"/>
          <w:szCs w:val="30"/>
        </w:rPr>
        <w:t>3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คณะทํางานนี้ได้รายงานโดยตรงต่อผู้อํานวยการสายการเงิน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594664">
        <w:rPr>
          <w:rFonts w:asciiTheme="majorBidi" w:hAnsiTheme="majorBidi" w:cstheme="majorBidi"/>
          <w:sz w:val="30"/>
          <w:szCs w:val="30"/>
        </w:rPr>
        <w:t xml:space="preserve">CFO)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และคณะกรรมการบริหารการเงินของกลุ่มบริษัท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การประชุมระหว่างผู้อํานวยการสายการเงิน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และคณะทํางานเกี่ยวกับการประเมินมูลค่ายุติธรรมได้จัดขึ้นอย่างน้อยหนึ่งครั้งในแต่ละไตรมาส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ซึ่งสอดคล้องกับวันที่รายงานไตรมาสของกลุ่มบริษัท</w:t>
      </w:r>
    </w:p>
    <w:p w14:paraId="6E866CDC" w14:textId="77777777" w:rsidR="00E55941" w:rsidRPr="00594664" w:rsidRDefault="00E55941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FD197E" w14:textId="3C96235E" w:rsidR="00CA37E0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="Angsana New"/>
          <w:sz w:val="30"/>
          <w:szCs w:val="30"/>
        </w:rPr>
      </w:pPr>
      <w:r w:rsidRPr="00594664">
        <w:rPr>
          <w:rFonts w:asciiTheme="majorBidi" w:hAnsiTheme="majorBidi" w:cs="Angsana New" w:hint="cs"/>
          <w:sz w:val="30"/>
          <w:szCs w:val="30"/>
          <w:cs/>
        </w:rPr>
        <w:t>ข้อมูลที่ไม่สามารถสังเกตได้ที่มีสาระสําคัญของลําดับชั้นของมูลค่ายุติธรรมที่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theme="majorBidi"/>
          <w:sz w:val="30"/>
          <w:szCs w:val="30"/>
        </w:rPr>
        <w:t>3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ที่กลุ่มบริษัทใช้ในการประเมินได้แก่</w:t>
      </w:r>
    </w:p>
    <w:p w14:paraId="66D79D8B" w14:textId="77777777" w:rsidR="00DB434B" w:rsidRPr="00594664" w:rsidRDefault="00DB434B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4097A" w14:textId="77777777" w:rsidR="00BE4858" w:rsidRPr="00BE4858" w:rsidRDefault="00CA37E0" w:rsidP="00FC1F67">
      <w:pPr>
        <w:pStyle w:val="ListParagraph"/>
        <w:numPr>
          <w:ilvl w:val="0"/>
          <w:numId w:val="6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  <w:tab w:val="num" w:pos="2243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4664">
        <w:rPr>
          <w:rFonts w:asciiTheme="majorBidi" w:hAnsiTheme="majorBidi" w:hint="cs"/>
          <w:sz w:val="30"/>
          <w:szCs w:val="30"/>
          <w:cs/>
        </w:rPr>
        <w:t>อัตราคิดลดสําหรับสินทรัพย์และหนี้สินทางการเงิน</w:t>
      </w:r>
      <w:r w:rsidRPr="00594664">
        <w:rPr>
          <w:rFonts w:asciiTheme="majorBidi" w:hAnsiTheme="majorBidi"/>
          <w:sz w:val="30"/>
          <w:szCs w:val="30"/>
          <w:cs/>
        </w:rPr>
        <w:t xml:space="preserve"> </w:t>
      </w:r>
      <w:r w:rsidRPr="00594664">
        <w:rPr>
          <w:rFonts w:asciiTheme="majorBidi" w:hAnsiTheme="majorBidi" w:hint="cs"/>
          <w:sz w:val="30"/>
          <w:szCs w:val="30"/>
          <w:cs/>
        </w:rPr>
        <w:t>ซึ่งพิจารณาจากแบบจําลองการประเมินราคาหลักทรัพย</w:t>
      </w:r>
      <w:r w:rsidR="00556C30">
        <w:rPr>
          <w:rFonts w:asciiTheme="majorBidi" w:hAnsiTheme="majorBidi" w:hint="cs"/>
          <w:sz w:val="30"/>
          <w:szCs w:val="30"/>
          <w:cs/>
        </w:rPr>
        <w:t>์</w:t>
      </w:r>
      <w:r w:rsidR="00161445">
        <w:rPr>
          <w:rFonts w:asciiTheme="majorBidi" w:hAnsiTheme="majorBidi" w:hint="cs"/>
          <w:sz w:val="30"/>
          <w:szCs w:val="30"/>
          <w:cs/>
        </w:rPr>
        <w:t xml:space="preserve"> </w:t>
      </w:r>
      <w:r w:rsidR="00161445">
        <w:rPr>
          <w:rFonts w:asciiTheme="majorBidi" w:hAnsiTheme="majorBidi"/>
          <w:sz w:val="30"/>
          <w:szCs w:val="30"/>
        </w:rPr>
        <w:t>(</w:t>
      </w:r>
      <w:r w:rsidRPr="00161445">
        <w:rPr>
          <w:rFonts w:asciiTheme="majorBidi" w:hAnsiTheme="majorBidi" w:cstheme="majorBidi"/>
          <w:sz w:val="30"/>
          <w:szCs w:val="30"/>
        </w:rPr>
        <w:t>CAPM</w:t>
      </w:r>
      <w:r w:rsidR="00161445">
        <w:rPr>
          <w:rFonts w:asciiTheme="majorBidi" w:hAnsiTheme="majorBidi" w:cstheme="majorBidi"/>
          <w:sz w:val="30"/>
          <w:szCs w:val="30"/>
        </w:rPr>
        <w:t>)</w:t>
      </w:r>
      <w:r w:rsidRPr="00161445">
        <w:rPr>
          <w:rFonts w:asciiTheme="majorBidi" w:hAnsiTheme="majorBidi" w:cstheme="majorBidi"/>
          <w:sz w:val="30"/>
          <w:szCs w:val="30"/>
        </w:rPr>
        <w:t xml:space="preserve"> </w:t>
      </w:r>
      <w:r w:rsidRPr="00161445">
        <w:rPr>
          <w:rFonts w:ascii="Angsana New" w:hAnsi="Angsana New" w:hint="cs"/>
          <w:sz w:val="30"/>
          <w:szCs w:val="30"/>
          <w:cs/>
        </w:rPr>
        <w:t>เพื่อคํานวณอัตราก่อนภาษีที่สะท้อนผลการประเมินตลาดในปัจจุบันของมูลค่าของเงินตามเวลาและ</w:t>
      </w:r>
      <w:r w:rsidRPr="003D0898">
        <w:rPr>
          <w:rFonts w:asciiTheme="majorBidi" w:hAnsiTheme="majorBidi" w:hint="cs"/>
          <w:sz w:val="30"/>
          <w:szCs w:val="30"/>
          <w:cs/>
        </w:rPr>
        <w:t>ความเสี่ยงที่เฉพาะเจาะจงของสินทรัพย์</w:t>
      </w:r>
    </w:p>
    <w:p w14:paraId="21F6E492" w14:textId="175FE4AA" w:rsidR="00CA37E0" w:rsidRPr="00BE4858" w:rsidRDefault="00CA37E0" w:rsidP="00FC1F67">
      <w:pPr>
        <w:pStyle w:val="ListParagraph"/>
        <w:numPr>
          <w:ilvl w:val="0"/>
          <w:numId w:val="6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  <w:tab w:val="num" w:pos="2243"/>
        </w:tabs>
        <w:spacing w:line="240" w:lineRule="auto"/>
        <w:ind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BE4858">
        <w:rPr>
          <w:rFonts w:asciiTheme="majorBidi" w:hAnsiTheme="majorBidi" w:hint="cs"/>
          <w:sz w:val="30"/>
          <w:szCs w:val="30"/>
          <w:cs/>
        </w:rPr>
        <w:t>การปรับปรุงความเสี่ยงเฉพาะสําหรับคู่สัญญา</w:t>
      </w:r>
    </w:p>
    <w:p w14:paraId="5980FA2F" w14:textId="6282B079" w:rsidR="005F38B1" w:rsidRDefault="005F3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A25705D" w14:textId="24D9EBCA" w:rsidR="00CA37E0" w:rsidRPr="00091CA0" w:rsidRDefault="00B95BF6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เงินลงทุนระยะสั้นและเงินลงทุนในตราสาร</w:t>
      </w:r>
      <w:r w:rsidR="00CA37E0" w:rsidRPr="00091CA0">
        <w:rPr>
          <w:rFonts w:ascii="Angsana New" w:hAnsi="Angsana New" w:cs="Angsana New"/>
          <w:szCs w:val="30"/>
          <w:cs/>
        </w:rPr>
        <w:t>หนี้ที่วัดมูลค่าด้วยวิธีราคาทุนตัดจำหน่าย</w:t>
      </w:r>
      <w:r w:rsidR="00CA37E0" w:rsidRPr="00091CA0">
        <w:rPr>
          <w:rFonts w:ascii="Angsana New" w:hAnsi="Angsana New" w:cs="Angsana New"/>
          <w:szCs w:val="30"/>
        </w:rPr>
        <w:t xml:space="preserve"> </w:t>
      </w:r>
    </w:p>
    <w:p w14:paraId="5954659E" w14:textId="77777777" w:rsidR="00CA37E0" w:rsidRPr="00556C30" w:rsidRDefault="00CA37E0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1619"/>
        <w:gridCol w:w="274"/>
        <w:gridCol w:w="1706"/>
      </w:tblGrid>
      <w:tr w:rsidR="00CA37E0" w:rsidRPr="005E76BF" w14:paraId="6220F596" w14:textId="77777777" w:rsidTr="001227FA">
        <w:trPr>
          <w:tblHeader/>
        </w:trPr>
        <w:tc>
          <w:tcPr>
            <w:tcW w:w="3040" w:type="pct"/>
          </w:tcPr>
          <w:p w14:paraId="15CB4354" w14:textId="77777777" w:rsidR="00CA37E0" w:rsidRPr="005E76BF" w:rsidRDefault="00CA37E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60" w:type="pct"/>
            <w:gridSpan w:val="3"/>
          </w:tcPr>
          <w:p w14:paraId="31E2BAB1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E76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B95BF6" w:rsidRPr="005E76BF" w14:paraId="22869608" w14:textId="77777777" w:rsidTr="001227FA">
        <w:trPr>
          <w:tblHeader/>
        </w:trPr>
        <w:tc>
          <w:tcPr>
            <w:tcW w:w="3040" w:type="pct"/>
          </w:tcPr>
          <w:p w14:paraId="257A5ACE" w14:textId="7B79CA28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61FA461C" w14:textId="41531FF2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</w:tcPr>
          <w:p w14:paraId="59607FA1" w14:textId="77777777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60D2D0F" w14:textId="1891F9CD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50626" w:rsidRPr="005E76BF" w14:paraId="3A480ACF" w14:textId="77777777" w:rsidTr="001227FA">
        <w:trPr>
          <w:tblHeader/>
        </w:trPr>
        <w:tc>
          <w:tcPr>
            <w:tcW w:w="3040" w:type="pct"/>
          </w:tcPr>
          <w:p w14:paraId="6E119C3A" w14:textId="77777777" w:rsidR="00A50626" w:rsidRPr="005E76BF" w:rsidRDefault="00A50626" w:rsidP="00122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34A3527C" w14:textId="581A47B2" w:rsidR="00A50626" w:rsidRPr="005E76BF" w:rsidRDefault="00A5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C0ED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14:paraId="78A02ACC" w14:textId="77777777" w:rsidR="00A50626" w:rsidRPr="005E76BF" w:rsidRDefault="00A5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3396C673" w14:textId="033D5FAC" w:rsidR="00A50626" w:rsidRPr="005E76BF" w:rsidRDefault="00A5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C0ED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A37E0" w:rsidRPr="005E76BF" w14:paraId="5C46B7C3" w14:textId="77777777" w:rsidTr="001227FA">
        <w:trPr>
          <w:tblHeader/>
        </w:trPr>
        <w:tc>
          <w:tcPr>
            <w:tcW w:w="3040" w:type="pct"/>
          </w:tcPr>
          <w:p w14:paraId="203674DE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642E38D2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37E0" w:rsidRPr="005E76BF" w14:paraId="2BDF0258" w14:textId="77777777" w:rsidTr="008D4A59">
        <w:trPr>
          <w:trHeight w:hRule="exact" w:val="374"/>
        </w:trPr>
        <w:tc>
          <w:tcPr>
            <w:tcW w:w="3040" w:type="pct"/>
          </w:tcPr>
          <w:p w14:paraId="2004AE20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82" w:type="pct"/>
          </w:tcPr>
          <w:p w14:paraId="6E98C5E2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5EC5B25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77197F3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2371E" w:rsidRPr="005E76BF" w14:paraId="00C56FB6" w14:textId="77777777" w:rsidTr="008D4A59">
        <w:trPr>
          <w:trHeight w:hRule="exact" w:val="374"/>
        </w:trPr>
        <w:tc>
          <w:tcPr>
            <w:tcW w:w="3040" w:type="pct"/>
          </w:tcPr>
          <w:p w14:paraId="2569C53C" w14:textId="77777777" w:rsidR="0002371E" w:rsidRPr="005E76BF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3"/>
                <w:tab w:val="left" w:pos="3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เงินฝากประจำที่มีกำหนดมากกว่า </w:t>
            </w:r>
            <w:r w:rsidRPr="005E76B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882" w:type="pct"/>
          </w:tcPr>
          <w:p w14:paraId="713D590F" w14:textId="77777777" w:rsidR="00E11E56" w:rsidRPr="00E11E56" w:rsidRDefault="00E11E56" w:rsidP="00E11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E11E56">
              <w:rPr>
                <w:rFonts w:ascii="Angsana New" w:hAnsi="Angsana New" w:cs="Angsana New"/>
                <w:sz w:val="30"/>
                <w:szCs w:val="30"/>
                <w:lang w:val="en-GB"/>
              </w:rPr>
              <w:t>5,026,898</w:t>
            </w:r>
          </w:p>
          <w:p w14:paraId="65C04B69" w14:textId="598E8344" w:rsidR="0002371E" w:rsidRPr="00E11E56" w:rsidRDefault="00E11E56" w:rsidP="00E11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E11E56">
              <w:rPr>
                <w:rFonts w:ascii="Angsana New" w:hAnsi="Angsana New" w:cs="Angsana New"/>
                <w:sz w:val="30"/>
                <w:szCs w:val="30"/>
                <w:lang w:val="en-GB"/>
              </w:rPr>
              <w:t>980,594</w:t>
            </w:r>
          </w:p>
        </w:tc>
        <w:tc>
          <w:tcPr>
            <w:tcW w:w="149" w:type="pct"/>
          </w:tcPr>
          <w:p w14:paraId="1D19F954" w14:textId="77777777" w:rsidR="0002371E" w:rsidRPr="005E76BF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vAlign w:val="bottom"/>
          </w:tcPr>
          <w:p w14:paraId="087EBA80" w14:textId="18861591" w:rsidR="0002371E" w:rsidRPr="005E76BF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72C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4,350,000</w:t>
            </w:r>
          </w:p>
        </w:tc>
      </w:tr>
      <w:tr w:rsidR="0002371E" w:rsidRPr="005E76BF" w14:paraId="63B383FF" w14:textId="77777777" w:rsidTr="008D4A59">
        <w:trPr>
          <w:trHeight w:hRule="exact" w:val="374"/>
        </w:trPr>
        <w:tc>
          <w:tcPr>
            <w:tcW w:w="3040" w:type="pct"/>
          </w:tcPr>
          <w:p w14:paraId="315B36DD" w14:textId="77777777" w:rsidR="0002371E" w:rsidRPr="005E76BF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เงินลงทุนในหุ้นกู้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13549A66" w14:textId="53800A17" w:rsidR="0002371E" w:rsidRPr="00BD7508" w:rsidRDefault="001E6BC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6BCE">
              <w:rPr>
                <w:rFonts w:ascii="Angsana New" w:hAnsi="Angsana New" w:cs="Angsana New"/>
                <w:sz w:val="30"/>
                <w:szCs w:val="30"/>
              </w:rPr>
              <w:t>980,594</w:t>
            </w:r>
          </w:p>
        </w:tc>
        <w:tc>
          <w:tcPr>
            <w:tcW w:w="149" w:type="pct"/>
          </w:tcPr>
          <w:p w14:paraId="2FB3FF6E" w14:textId="77777777" w:rsidR="0002371E" w:rsidRPr="005E76BF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  <w:vAlign w:val="bottom"/>
          </w:tcPr>
          <w:p w14:paraId="275ADBEB" w14:textId="76103711" w:rsidR="0002371E" w:rsidRPr="005E76BF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72C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849,312</w:t>
            </w:r>
          </w:p>
        </w:tc>
      </w:tr>
      <w:tr w:rsidR="0002371E" w:rsidRPr="005E76BF" w14:paraId="06244FA0" w14:textId="77777777" w:rsidTr="008D4A59">
        <w:trPr>
          <w:trHeight w:hRule="exact" w:val="374"/>
        </w:trPr>
        <w:tc>
          <w:tcPr>
            <w:tcW w:w="3040" w:type="pct"/>
          </w:tcPr>
          <w:p w14:paraId="23A052C0" w14:textId="77777777" w:rsidR="0002371E" w:rsidRPr="00556C30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6C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รวมเงินลงทุนระยะสั้นและเงินลงทุนในตราสารหนี้</w:t>
            </w: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5893507D" w14:textId="77777777" w:rsidR="0002371E" w:rsidRPr="00BD7508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683A2DA" w14:textId="77777777" w:rsidR="0002371E" w:rsidRPr="00556C30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</w:tcBorders>
            <w:vAlign w:val="bottom"/>
          </w:tcPr>
          <w:p w14:paraId="230B5E10" w14:textId="77777777" w:rsidR="0002371E" w:rsidRPr="00556C30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2371E" w:rsidRPr="005E76BF" w14:paraId="20CB9DDC" w14:textId="77777777" w:rsidTr="008D4A59">
        <w:trPr>
          <w:trHeight w:hRule="exact" w:val="374"/>
        </w:trPr>
        <w:tc>
          <w:tcPr>
            <w:tcW w:w="3040" w:type="pct"/>
          </w:tcPr>
          <w:p w14:paraId="3A0F6F5D" w14:textId="77777777" w:rsidR="0002371E" w:rsidRPr="00556C30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6C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ที่วัดมูลค่าด้วยวิธีราคาทุนตัดจำหน่าย</w:t>
            </w:r>
          </w:p>
        </w:tc>
        <w:tc>
          <w:tcPr>
            <w:tcW w:w="882" w:type="pct"/>
            <w:tcBorders>
              <w:bottom w:val="double" w:sz="4" w:space="0" w:color="auto"/>
            </w:tcBorders>
          </w:tcPr>
          <w:p w14:paraId="7D300C23" w14:textId="3E9AF657" w:rsidR="0002371E" w:rsidRPr="00902236" w:rsidRDefault="00CA5EEA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5E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6,007,492</w:t>
            </w:r>
          </w:p>
        </w:tc>
        <w:tc>
          <w:tcPr>
            <w:tcW w:w="149" w:type="pct"/>
          </w:tcPr>
          <w:p w14:paraId="374E9440" w14:textId="77777777" w:rsidR="0002371E" w:rsidRPr="00556C30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double" w:sz="4" w:space="0" w:color="auto"/>
            </w:tcBorders>
            <w:vAlign w:val="bottom"/>
          </w:tcPr>
          <w:p w14:paraId="5C9A26B4" w14:textId="086DE2BB" w:rsidR="0002371E" w:rsidRPr="00556C30" w:rsidRDefault="00780A54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1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5,199,312</w:t>
            </w:r>
          </w:p>
        </w:tc>
      </w:tr>
    </w:tbl>
    <w:p w14:paraId="032ACDC2" w14:textId="77777777" w:rsidR="00E41B4E" w:rsidRDefault="00E41B4E" w:rsidP="00E4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5E9C3E0" w14:textId="77777777" w:rsidR="00B61575" w:rsidRDefault="00B61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C243776" w14:textId="46B5AD0E" w:rsidR="00E41B4E" w:rsidRDefault="00E41B4E" w:rsidP="00E4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F96788">
        <w:rPr>
          <w:rFonts w:asciiTheme="majorBidi" w:hAnsiTheme="majorBidi" w:cs="Angsana New" w:hint="cs"/>
          <w:sz w:val="30"/>
          <w:szCs w:val="30"/>
          <w:cs/>
        </w:rPr>
        <w:lastRenderedPageBreak/>
        <w:t>ณ</w:t>
      </w:r>
      <w:r w:rsidRPr="00F967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96788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F96788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F967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96788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49C7" w:rsidRPr="00E25530">
        <w:rPr>
          <w:rFonts w:asciiTheme="majorBidi" w:hAnsiTheme="majorBidi" w:cs="Angsana New"/>
          <w:sz w:val="30"/>
          <w:szCs w:val="30"/>
        </w:rPr>
        <w:t>256</w:t>
      </w:r>
      <w:r w:rsidR="00EF49C7">
        <w:rPr>
          <w:rFonts w:asciiTheme="majorBidi" w:hAnsiTheme="majorBidi" w:cs="Angsana New"/>
          <w:sz w:val="30"/>
          <w:szCs w:val="30"/>
        </w:rPr>
        <w:t>9</w:t>
      </w:r>
      <w:r w:rsidR="00EF49C7"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เงินฝากประจําที่มีกําหนดมากกว่า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sz w:val="30"/>
          <w:szCs w:val="30"/>
        </w:rPr>
        <w:t>3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จํานวน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402BD">
        <w:rPr>
          <w:rFonts w:asciiTheme="majorBidi" w:hAnsiTheme="majorBidi" w:cs="Angsana New"/>
          <w:sz w:val="30"/>
          <w:szCs w:val="30"/>
          <w:lang w:val="en-GB"/>
        </w:rPr>
        <w:t>5</w:t>
      </w:r>
      <w:r w:rsidR="00A3129D">
        <w:rPr>
          <w:rFonts w:asciiTheme="majorBidi" w:hAnsiTheme="majorBidi" w:cs="Angsana New"/>
          <w:sz w:val="30"/>
          <w:szCs w:val="30"/>
          <w:lang w:val="en-GB"/>
        </w:rPr>
        <w:t>,02</w:t>
      </w:r>
      <w:r w:rsidR="00C93F08">
        <w:rPr>
          <w:rFonts w:asciiTheme="majorBidi" w:hAnsiTheme="majorBidi" w:cs="Angsana New"/>
          <w:sz w:val="30"/>
          <w:szCs w:val="30"/>
          <w:lang w:val="en-GB"/>
        </w:rPr>
        <w:t>6.9</w:t>
      </w:r>
      <w:r w:rsidRPr="00E25530">
        <w:rPr>
          <w:rFonts w:asciiTheme="majorBidi" w:hAnsiTheme="majorBidi" w:cs="Angsana New"/>
          <w:sz w:val="30"/>
          <w:szCs w:val="30"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AD337D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EF49C7" w:rsidRPr="00E25530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EF49C7">
        <w:rPr>
          <w:rFonts w:asciiTheme="majorBidi" w:hAnsiTheme="majorBidi" w:cs="Angsana New"/>
          <w:i/>
          <w:iCs/>
          <w:sz w:val="30"/>
          <w:szCs w:val="30"/>
        </w:rPr>
        <w:t>8</w:t>
      </w:r>
      <w:r w:rsidRPr="00E25530">
        <w:rPr>
          <w:rFonts w:asciiTheme="majorBidi" w:hAnsiTheme="majorBidi" w:cs="Angsana New"/>
          <w:i/>
          <w:iCs/>
          <w:sz w:val="30"/>
          <w:szCs w:val="30"/>
        </w:rPr>
        <w:t>: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i/>
          <w:iCs/>
          <w:sz w:val="30"/>
          <w:szCs w:val="30"/>
          <w:cs/>
        </w:rPr>
        <w:t>จํานวน</w:t>
      </w:r>
      <w:r w:rsidR="00053E5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053E53">
        <w:rPr>
          <w:rFonts w:asciiTheme="majorBidi" w:hAnsiTheme="majorBidi" w:cs="Angsana New"/>
          <w:i/>
          <w:iCs/>
          <w:sz w:val="30"/>
          <w:szCs w:val="30"/>
        </w:rPr>
        <w:t>4,3</w:t>
      </w:r>
      <w:r w:rsidR="003E7A21">
        <w:rPr>
          <w:rFonts w:asciiTheme="majorBidi" w:hAnsiTheme="majorBidi" w:cs="Angsana New"/>
          <w:i/>
          <w:iCs/>
          <w:sz w:val="30"/>
          <w:szCs w:val="30"/>
        </w:rPr>
        <w:t>50.0</w:t>
      </w:r>
      <w:r w:rsidR="00053E53" w:rsidRPr="00053E5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053E53" w:rsidRPr="00053E53">
        <w:rPr>
          <w:rFonts w:asciiTheme="majorBidi" w:hAnsiTheme="majorBidi" w:cs="Angsana New" w:hint="cs"/>
          <w:i/>
          <w:iCs/>
          <w:sz w:val="30"/>
          <w:szCs w:val="30"/>
          <w:cs/>
        </w:rPr>
        <w:t>ล้าน</w:t>
      </w:r>
      <w:r w:rsidR="00053E53">
        <w:rPr>
          <w:rFonts w:asciiTheme="majorBidi" w:hAnsiTheme="majorBidi" w:cs="Angsana New" w:hint="cs"/>
          <w:i/>
          <w:iCs/>
          <w:sz w:val="30"/>
          <w:szCs w:val="30"/>
          <w:cs/>
        </w:rPr>
        <w:t>บาท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มีอัตราดอกเบี้ยคงที่</w:t>
      </w:r>
      <w:r w:rsidRPr="00A3129D">
        <w:rPr>
          <w:rFonts w:asciiTheme="majorBidi" w:hAnsiTheme="majorBidi" w:cs="Angsana New" w:hint="cs"/>
          <w:sz w:val="30"/>
          <w:szCs w:val="30"/>
          <w:cs/>
        </w:rPr>
        <w:t>ระหว่าง</w:t>
      </w:r>
      <w:r w:rsidRPr="00A96A5B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Pr="00A96A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3129D" w:rsidRPr="00A96A5B">
        <w:rPr>
          <w:rFonts w:asciiTheme="majorBidi" w:hAnsiTheme="majorBidi" w:cs="Angsana New"/>
          <w:sz w:val="30"/>
          <w:szCs w:val="30"/>
        </w:rPr>
        <w:t>1.10</w:t>
      </w:r>
      <w:r w:rsidRPr="00A96A5B">
        <w:rPr>
          <w:rFonts w:asciiTheme="majorBidi" w:hAnsiTheme="majorBidi" w:cstheme="majorBidi"/>
          <w:sz w:val="30"/>
          <w:szCs w:val="30"/>
        </w:rPr>
        <w:t xml:space="preserve"> </w:t>
      </w:r>
      <w:r w:rsidRPr="00A96A5B">
        <w:rPr>
          <w:rFonts w:asciiTheme="majorBidi" w:hAnsiTheme="majorBidi" w:cs="Angsana New" w:hint="cs"/>
          <w:sz w:val="30"/>
          <w:szCs w:val="30"/>
          <w:cs/>
        </w:rPr>
        <w:t>ถึงร้อยละ</w:t>
      </w:r>
      <w:r w:rsidR="00A3129D" w:rsidRPr="00A96A5B">
        <w:rPr>
          <w:rFonts w:asciiTheme="majorBidi" w:hAnsiTheme="majorBidi" w:cs="Angsana New"/>
          <w:sz w:val="30"/>
          <w:szCs w:val="30"/>
        </w:rPr>
        <w:t xml:space="preserve"> 3.93</w:t>
      </w:r>
      <w:r w:rsidRPr="00A96A5B">
        <w:rPr>
          <w:rFonts w:asciiTheme="majorBidi" w:hAnsiTheme="majorBidi" w:cstheme="majorBidi"/>
          <w:sz w:val="30"/>
          <w:szCs w:val="30"/>
        </w:rPr>
        <w:t xml:space="preserve"> </w:t>
      </w:r>
      <w:r w:rsidRPr="00A96A5B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A96A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6A5B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A96A5B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A96A5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A96A5B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A96A5B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EF49C7" w:rsidRPr="00A96A5B">
        <w:rPr>
          <w:rFonts w:asciiTheme="majorBidi" w:hAnsiTheme="majorBidi" w:cs="Angsana New"/>
          <w:i/>
          <w:iCs/>
          <w:sz w:val="30"/>
          <w:szCs w:val="30"/>
        </w:rPr>
        <w:t>2568</w:t>
      </w:r>
      <w:r w:rsidRPr="00A96A5B">
        <w:rPr>
          <w:rFonts w:asciiTheme="majorBidi" w:hAnsiTheme="majorBidi" w:cs="Angsana New"/>
          <w:i/>
          <w:iCs/>
          <w:sz w:val="30"/>
          <w:szCs w:val="30"/>
        </w:rPr>
        <w:t>:</w:t>
      </w:r>
      <w:r w:rsidR="00D33156" w:rsidRPr="00A96A5B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อัตราดอกเบี้ยระหว่าง</w:t>
      </w:r>
      <w:r w:rsidRPr="00A96A5B">
        <w:rPr>
          <w:rFonts w:asciiTheme="majorBidi" w:hAnsiTheme="majorBidi" w:cs="Angsana New" w:hint="cs"/>
          <w:i/>
          <w:iCs/>
          <w:sz w:val="30"/>
          <w:szCs w:val="30"/>
          <w:cs/>
        </w:rPr>
        <w:t>ร้อยละ</w:t>
      </w:r>
      <w:r w:rsidRPr="00A96A5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E7A21" w:rsidRPr="00A96A5B">
        <w:rPr>
          <w:rFonts w:asciiTheme="majorBidi" w:hAnsiTheme="majorBidi" w:cs="Angsana New"/>
          <w:i/>
          <w:iCs/>
          <w:sz w:val="30"/>
          <w:szCs w:val="30"/>
        </w:rPr>
        <w:t>1.20</w:t>
      </w:r>
      <w:r w:rsidRPr="00A96A5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A96A5B">
        <w:rPr>
          <w:rFonts w:asciiTheme="majorBidi" w:hAnsiTheme="majorBidi" w:cs="Angsana New" w:hint="cs"/>
          <w:i/>
          <w:iCs/>
          <w:sz w:val="30"/>
          <w:szCs w:val="30"/>
          <w:cs/>
        </w:rPr>
        <w:t>ถึงร้อยละ</w:t>
      </w:r>
      <w:r w:rsidRPr="00A96A5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E7A21" w:rsidRPr="00A96A5B">
        <w:rPr>
          <w:rFonts w:asciiTheme="majorBidi" w:hAnsiTheme="majorBidi" w:cs="Angsana New"/>
          <w:i/>
          <w:iCs/>
          <w:sz w:val="30"/>
          <w:szCs w:val="30"/>
        </w:rPr>
        <w:t>1.60</w:t>
      </w:r>
      <w:r w:rsidRPr="00A96A5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A96A5B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Pr="00A96A5B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A96A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6A5B">
        <w:rPr>
          <w:rFonts w:asciiTheme="majorBidi" w:hAnsiTheme="majorBidi" w:cs="Angsana New" w:hint="cs"/>
          <w:sz w:val="30"/>
          <w:szCs w:val="30"/>
          <w:cs/>
        </w:rPr>
        <w:t>และจะครบกําหนดภายในเดือน</w:t>
      </w:r>
      <w:r w:rsidR="00A96A5B" w:rsidRPr="00A96A5B">
        <w:rPr>
          <w:rFonts w:asciiTheme="majorBidi" w:hAnsiTheme="majorBidi" w:cs="Angsana New" w:hint="cs"/>
          <w:sz w:val="30"/>
          <w:szCs w:val="30"/>
          <w:cs/>
        </w:rPr>
        <w:t xml:space="preserve">กันยายน </w:t>
      </w:r>
      <w:r w:rsidR="003E7A21" w:rsidRPr="00A96A5B">
        <w:rPr>
          <w:rFonts w:asciiTheme="majorBidi" w:hAnsiTheme="majorBidi" w:cs="Angsana New"/>
          <w:sz w:val="30"/>
          <w:szCs w:val="30"/>
        </w:rPr>
        <w:t>2569</w:t>
      </w:r>
      <w:r w:rsidR="003E7A21" w:rsidRPr="009771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7182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977182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9771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977182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977182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EF49C7" w:rsidRPr="00977182">
        <w:rPr>
          <w:rFonts w:asciiTheme="majorBidi" w:hAnsiTheme="majorBidi" w:cs="Angsana New"/>
          <w:i/>
          <w:iCs/>
          <w:sz w:val="30"/>
          <w:szCs w:val="30"/>
        </w:rPr>
        <w:t>25</w:t>
      </w:r>
      <w:r w:rsidR="00EF49C7">
        <w:rPr>
          <w:rFonts w:asciiTheme="majorBidi" w:hAnsiTheme="majorBidi" w:cs="Angsana New"/>
          <w:i/>
          <w:iCs/>
          <w:sz w:val="30"/>
          <w:szCs w:val="30"/>
        </w:rPr>
        <w:t>68</w:t>
      </w:r>
      <w:r w:rsidRPr="00977182">
        <w:rPr>
          <w:rFonts w:asciiTheme="majorBidi" w:hAnsiTheme="majorBidi" w:cs="Angsana New"/>
          <w:i/>
          <w:iCs/>
          <w:sz w:val="30"/>
          <w:szCs w:val="30"/>
        </w:rPr>
        <w:t>:</w:t>
      </w:r>
      <w:r w:rsidRPr="009771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977182">
        <w:rPr>
          <w:rFonts w:asciiTheme="majorBidi" w:hAnsiTheme="majorBidi" w:cs="Angsana New" w:hint="cs"/>
          <w:i/>
          <w:iCs/>
          <w:sz w:val="30"/>
          <w:szCs w:val="30"/>
          <w:cs/>
        </w:rPr>
        <w:t>ครบกําหนดภายในเดือน</w:t>
      </w:r>
      <w:r w:rsidR="003E7A21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กันยายน </w:t>
      </w:r>
      <w:r w:rsidR="003E7A21">
        <w:rPr>
          <w:rFonts w:asciiTheme="majorBidi" w:hAnsiTheme="majorBidi" w:cs="Angsana New"/>
          <w:i/>
          <w:iCs/>
          <w:sz w:val="30"/>
          <w:szCs w:val="30"/>
        </w:rPr>
        <w:t>2569</w:t>
      </w:r>
      <w:r w:rsidRPr="00977182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3E73CBED" w14:textId="77777777" w:rsidR="00CA37E0" w:rsidRPr="004100EC" w:rsidRDefault="00CA37E0" w:rsidP="00CA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B64611F" w14:textId="498FFC58" w:rsidR="004100EC" w:rsidRDefault="00B95BF6" w:rsidP="00223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95BF6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B95BF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95BF6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B95BF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2008E9">
        <w:rPr>
          <w:rFonts w:asciiTheme="majorBidi" w:hAnsiTheme="majorBidi" w:cs="Angsana New"/>
          <w:spacing w:val="-2"/>
          <w:sz w:val="30"/>
          <w:szCs w:val="30"/>
        </w:rPr>
        <w:t>31</w:t>
      </w:r>
      <w:r w:rsidRPr="00B95BF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95BF6">
        <w:rPr>
          <w:rFonts w:asciiTheme="majorBidi" w:hAnsiTheme="majorBidi" w:cs="Angsana New" w:hint="cs"/>
          <w:spacing w:val="-2"/>
          <w:sz w:val="30"/>
          <w:szCs w:val="30"/>
          <w:cs/>
        </w:rPr>
        <w:t>มีนาคม</w:t>
      </w:r>
      <w:r w:rsidR="00223F88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7A7F2D">
        <w:rPr>
          <w:rFonts w:asciiTheme="majorBidi" w:hAnsiTheme="majorBidi" w:cs="Angsana New"/>
          <w:spacing w:val="-2"/>
          <w:sz w:val="30"/>
          <w:szCs w:val="30"/>
        </w:rPr>
        <w:t>2569</w:t>
      </w:r>
      <w:r w:rsidR="007A7F2D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4100EC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บริษัทย่อยแห่งหนึ่งของกลุ่มบริษัทมีเงินลงทุนในตราสารหนี้ของบริษัท</w:t>
      </w:r>
      <w:r w:rsidR="004100EC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4100EC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ซึ่งมีอัตราดอกเบี้ย</w:t>
      </w:r>
      <w:r w:rsidR="004100EC" w:rsidRPr="004100EC">
        <w:rPr>
          <w:rFonts w:asciiTheme="majorBidi" w:hAnsiTheme="majorBidi" w:cs="Angsana New" w:hint="cs"/>
          <w:sz w:val="30"/>
          <w:szCs w:val="30"/>
          <w:cs/>
        </w:rPr>
        <w:t>ระหว่างร้อย</w:t>
      </w:r>
      <w:r w:rsidR="004100EC" w:rsidRPr="00952F56">
        <w:rPr>
          <w:rFonts w:asciiTheme="majorBidi" w:hAnsiTheme="majorBidi" w:cs="Angsana New" w:hint="cs"/>
          <w:sz w:val="30"/>
          <w:szCs w:val="30"/>
          <w:cs/>
        </w:rPr>
        <w:t>ละ</w:t>
      </w:r>
      <w:r w:rsidR="004100EC" w:rsidRPr="00952F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52F56" w:rsidRPr="00952F56">
        <w:rPr>
          <w:rFonts w:asciiTheme="majorBidi" w:hAnsiTheme="majorBidi" w:cs="Angsana New"/>
          <w:sz w:val="30"/>
          <w:szCs w:val="30"/>
          <w:lang w:val="en-GB"/>
        </w:rPr>
        <w:t>1.31</w:t>
      </w:r>
      <w:r w:rsidR="004100EC" w:rsidRPr="00952F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100EC" w:rsidRPr="00952F56">
        <w:rPr>
          <w:rFonts w:asciiTheme="majorBidi" w:hAnsiTheme="majorBidi" w:cs="Angsana New" w:hint="cs"/>
          <w:sz w:val="30"/>
          <w:szCs w:val="30"/>
          <w:cs/>
        </w:rPr>
        <w:t>ถึงร้อยละ</w:t>
      </w:r>
      <w:r w:rsidR="00F505F4" w:rsidRPr="00952F5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52F56" w:rsidRPr="00952F56">
        <w:rPr>
          <w:rFonts w:asciiTheme="majorBidi" w:hAnsiTheme="majorBidi" w:cs="Angsana New"/>
          <w:sz w:val="30"/>
          <w:szCs w:val="30"/>
        </w:rPr>
        <w:t>3.38</w:t>
      </w:r>
      <w:r w:rsidR="004100EC" w:rsidRPr="00952F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B77AC" w:rsidRPr="00952F56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4100EC" w:rsidRPr="00952F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100EC" w:rsidRPr="00952F5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4B6033" w:rsidRPr="00952F56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31 </w:t>
      </w:r>
      <w:r w:rsidR="004B6033" w:rsidRPr="00952F5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ธันวาคม </w:t>
      </w:r>
      <w:r w:rsidR="007A7F2D" w:rsidRPr="00952F56">
        <w:rPr>
          <w:rFonts w:asciiTheme="majorBidi" w:hAnsiTheme="majorBidi" w:cs="Angsana New"/>
          <w:i/>
          <w:iCs/>
          <w:spacing w:val="-2"/>
          <w:sz w:val="30"/>
          <w:szCs w:val="30"/>
        </w:rPr>
        <w:t>2568</w:t>
      </w:r>
      <w:r w:rsidR="004100EC" w:rsidRPr="00952F5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: </w:t>
      </w:r>
      <w:r w:rsidR="00434A65" w:rsidRPr="00952F5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อัตราดอกเบี้ยระหว่างร้อยละ </w:t>
      </w:r>
      <w:r w:rsidR="003A416A" w:rsidRPr="00952F56">
        <w:rPr>
          <w:rFonts w:asciiTheme="majorBidi" w:hAnsiTheme="majorBidi" w:cs="Angsana New"/>
          <w:i/>
          <w:iCs/>
          <w:spacing w:val="-2"/>
          <w:sz w:val="30"/>
          <w:szCs w:val="30"/>
        </w:rPr>
        <w:t>1.31</w:t>
      </w:r>
      <w:r w:rsidR="00434A65" w:rsidRPr="00952F5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ถึงร้อยละ </w:t>
      </w:r>
      <w:r w:rsidR="003A416A" w:rsidRPr="00952F56">
        <w:rPr>
          <w:rFonts w:asciiTheme="majorBidi" w:hAnsiTheme="majorBidi" w:cs="Angsana New"/>
          <w:i/>
          <w:iCs/>
          <w:spacing w:val="-2"/>
          <w:sz w:val="30"/>
          <w:szCs w:val="30"/>
        </w:rPr>
        <w:t>3.34</w:t>
      </w:r>
      <w:r w:rsidRPr="00952F5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ต่อปี</w:t>
      </w:r>
      <w:r w:rsidR="004100EC" w:rsidRPr="00952F5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)</w:t>
      </w:r>
      <w:r w:rsidR="00556C30" w:rsidRPr="00952F5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100EC" w:rsidRPr="00952F56">
        <w:rPr>
          <w:rFonts w:asciiTheme="majorBidi" w:hAnsiTheme="majorBidi" w:cs="Angsana New" w:hint="cs"/>
          <w:spacing w:val="-2"/>
          <w:sz w:val="30"/>
          <w:szCs w:val="30"/>
          <w:cs/>
        </w:rPr>
        <w:t>ตราสารหนี้ดังกล่าว</w:t>
      </w:r>
      <w:r w:rsidR="004100EC" w:rsidRPr="00952F56">
        <w:rPr>
          <w:rFonts w:asciiTheme="majorBidi" w:hAnsiTheme="majorBidi" w:cstheme="minorBidi" w:hint="cs"/>
          <w:spacing w:val="-2"/>
          <w:sz w:val="30"/>
          <w:szCs w:val="30"/>
          <w:cs/>
        </w:rPr>
        <w:t xml:space="preserve"> </w:t>
      </w:r>
      <w:r w:rsidR="004100EC" w:rsidRPr="00952F56">
        <w:rPr>
          <w:rFonts w:asciiTheme="majorBidi" w:hAnsiTheme="majorBidi" w:cs="Angsana New" w:hint="cs"/>
          <w:spacing w:val="-2"/>
          <w:sz w:val="30"/>
          <w:szCs w:val="30"/>
          <w:cs/>
        </w:rPr>
        <w:t>มีวันครบกำหนดอายุระหว่าง</w:t>
      </w:r>
      <w:r w:rsidR="004100EC" w:rsidRPr="00952F5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952F56" w:rsidRPr="00952F56">
        <w:rPr>
          <w:rFonts w:asciiTheme="majorBidi" w:hAnsiTheme="majorBidi" w:cs="Angsana New"/>
          <w:spacing w:val="-2"/>
          <w:sz w:val="30"/>
          <w:szCs w:val="30"/>
        </w:rPr>
        <w:t>1</w:t>
      </w:r>
      <w:r w:rsidR="003A416A" w:rsidRPr="00952F56">
        <w:rPr>
          <w:rFonts w:asciiTheme="majorBidi" w:hAnsiTheme="majorBidi"/>
          <w:spacing w:val="-2"/>
          <w:sz w:val="30"/>
          <w:szCs w:val="30"/>
        </w:rPr>
        <w:t xml:space="preserve"> </w:t>
      </w:r>
      <w:r w:rsidR="004100EC" w:rsidRPr="00952F56">
        <w:rPr>
          <w:rFonts w:asciiTheme="majorBidi" w:hAnsiTheme="majorBidi" w:cs="Angsana New" w:hint="cs"/>
          <w:spacing w:val="-2"/>
          <w:sz w:val="30"/>
          <w:szCs w:val="30"/>
          <w:cs/>
        </w:rPr>
        <w:t>ถึง</w:t>
      </w:r>
      <w:r w:rsidR="004100EC" w:rsidRPr="00952F5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952F56" w:rsidRPr="00952F56">
        <w:rPr>
          <w:rFonts w:asciiTheme="majorBidi" w:hAnsiTheme="majorBidi" w:cs="Angsana New"/>
          <w:spacing w:val="-2"/>
          <w:sz w:val="30"/>
          <w:szCs w:val="30"/>
        </w:rPr>
        <w:t>8</w:t>
      </w:r>
      <w:r w:rsidR="003A416A" w:rsidRPr="00952F56">
        <w:rPr>
          <w:rFonts w:asciiTheme="majorBidi" w:hAnsiTheme="majorBidi"/>
          <w:spacing w:val="-2"/>
          <w:sz w:val="30"/>
          <w:szCs w:val="30"/>
        </w:rPr>
        <w:t xml:space="preserve"> </w:t>
      </w:r>
      <w:r w:rsidR="004100EC" w:rsidRPr="00952F56">
        <w:rPr>
          <w:rFonts w:asciiTheme="majorBidi" w:hAnsiTheme="majorBidi" w:cs="Angsana New" w:hint="cs"/>
          <w:spacing w:val="-2"/>
          <w:sz w:val="30"/>
          <w:szCs w:val="30"/>
          <w:cs/>
        </w:rPr>
        <w:t>เดือน</w:t>
      </w:r>
      <w:r w:rsidR="004100EC" w:rsidRPr="00952F5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4100EC" w:rsidRPr="00952F5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556C30" w:rsidRPr="00952F56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31 </w:t>
      </w:r>
      <w:r w:rsidR="00556C30" w:rsidRPr="00952F56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7A7F2D" w:rsidRPr="00952F56">
        <w:rPr>
          <w:rFonts w:asciiTheme="majorBidi" w:hAnsiTheme="majorBidi" w:cs="Angsana New"/>
          <w:i/>
          <w:iCs/>
          <w:spacing w:val="-2"/>
          <w:sz w:val="30"/>
          <w:szCs w:val="30"/>
        </w:rPr>
        <w:t>2568</w:t>
      </w:r>
      <w:r w:rsidR="004100EC" w:rsidRPr="00952F5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: </w:t>
      </w:r>
      <w:r w:rsidR="004100EC" w:rsidRPr="00952F56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วันครบกำหนดอายุระหว่าง</w:t>
      </w:r>
      <w:r w:rsidR="004100EC" w:rsidRPr="00952F5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3A416A" w:rsidRPr="00952F56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1 </w:t>
      </w:r>
      <w:r w:rsidR="00434A65" w:rsidRPr="00952F56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ถึง</w:t>
      </w:r>
      <w:r w:rsidR="00434A65" w:rsidRPr="00952F5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3A416A" w:rsidRPr="00952F56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4 </w:t>
      </w:r>
      <w:r w:rsidR="00434A65" w:rsidRPr="00952F56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เดือน</w:t>
      </w:r>
      <w:r w:rsidR="004100EC" w:rsidRPr="00952F56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697388" w:rsidRPr="00952F5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100EC" w:rsidRPr="00952F56">
        <w:rPr>
          <w:rFonts w:asciiTheme="majorBidi" w:hAnsiTheme="majorBidi" w:cs="Angsana New" w:hint="cs"/>
          <w:sz w:val="30"/>
          <w:szCs w:val="30"/>
          <w:cs/>
        </w:rPr>
        <w:t>นับจากวันที่ในรายงานทางการเงิน</w:t>
      </w:r>
    </w:p>
    <w:p w14:paraId="774649B4" w14:textId="640C27EA" w:rsidR="00075F2A" w:rsidRDefault="00075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1B16F8EB" w14:textId="6DCFBB15" w:rsidR="00CA37E0" w:rsidRPr="00091CA0" w:rsidRDefault="00CA37E0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 w:val="44"/>
          <w:szCs w:val="30"/>
        </w:rPr>
      </w:pPr>
      <w:r w:rsidRPr="00091CA0">
        <w:rPr>
          <w:rFonts w:ascii="Angsana New" w:hAnsi="Angsana New" w:cs="Angsana New"/>
          <w:sz w:val="44"/>
          <w:szCs w:val="30"/>
          <w:cs/>
        </w:rPr>
        <w:t>ลูกหนี้การค้าและลูกหนี้อื่น</w:t>
      </w:r>
      <w:r w:rsidRPr="00091CA0">
        <w:rPr>
          <w:rFonts w:ascii="Angsana New" w:hAnsi="Angsana New" w:cs="Angsana New"/>
          <w:sz w:val="44"/>
          <w:szCs w:val="30"/>
        </w:rPr>
        <w:t xml:space="preserve"> </w:t>
      </w:r>
      <w:r w:rsidRPr="00091CA0">
        <w:rPr>
          <w:rFonts w:ascii="Angsana New" w:hAnsi="Angsana New" w:cs="Angsana New"/>
          <w:sz w:val="44"/>
          <w:szCs w:val="30"/>
          <w:cs/>
        </w:rPr>
        <w:t>สุทธิ</w:t>
      </w:r>
    </w:p>
    <w:p w14:paraId="5B58083E" w14:textId="77777777" w:rsidR="00CA37E0" w:rsidRPr="00042172" w:rsidRDefault="00CA37E0" w:rsidP="00CA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8"/>
        <w:gridCol w:w="1262"/>
        <w:gridCol w:w="180"/>
        <w:gridCol w:w="1260"/>
        <w:gridCol w:w="180"/>
        <w:gridCol w:w="1260"/>
        <w:gridCol w:w="180"/>
        <w:gridCol w:w="1260"/>
      </w:tblGrid>
      <w:tr w:rsidR="00CA37E0" w:rsidRPr="00A85D0A" w14:paraId="752EC529" w14:textId="77777777" w:rsidTr="00F05D93">
        <w:trPr>
          <w:cantSplit/>
          <w:trHeight w:val="344"/>
          <w:tblHeader/>
        </w:trPr>
        <w:tc>
          <w:tcPr>
            <w:tcW w:w="4138" w:type="dxa"/>
            <w:vAlign w:val="bottom"/>
            <w:hideMark/>
          </w:tcPr>
          <w:p w14:paraId="5B410731" w14:textId="77777777" w:rsidR="00CA37E0" w:rsidRPr="00A85D0A" w:rsidRDefault="00CA37E0" w:rsidP="004100EC">
            <w:pPr>
              <w:pStyle w:val="acctfourfigures"/>
              <w:tabs>
                <w:tab w:val="left" w:pos="46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  <w:hideMark/>
          </w:tcPr>
          <w:p w14:paraId="68BDC661" w14:textId="77777777" w:rsidR="00CA37E0" w:rsidRPr="00A85D0A" w:rsidRDefault="00CA37E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3706070" w14:textId="77777777" w:rsidR="00CA37E0" w:rsidRPr="00A85D0A" w:rsidRDefault="00CA37E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1930836E" w14:textId="77777777" w:rsidR="00CA37E0" w:rsidRPr="00A85D0A" w:rsidRDefault="00CA37E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37234" w:rsidRPr="00A85D0A" w14:paraId="600ED234" w14:textId="77777777" w:rsidTr="008D4A59">
        <w:trPr>
          <w:cantSplit/>
          <w:trHeight w:val="344"/>
          <w:tblHeader/>
        </w:trPr>
        <w:tc>
          <w:tcPr>
            <w:tcW w:w="4138" w:type="dxa"/>
            <w:vAlign w:val="bottom"/>
          </w:tcPr>
          <w:p w14:paraId="1E4EAA8F" w14:textId="0722CCDD" w:rsidR="00637234" w:rsidRPr="00950787" w:rsidRDefault="00637234" w:rsidP="0063723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bottom"/>
          </w:tcPr>
          <w:p w14:paraId="4AF202BF" w14:textId="4A164EA2" w:rsidR="00637234" w:rsidRPr="00F92A58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41602836" w14:textId="77777777" w:rsidR="00637234" w:rsidRPr="00A85D0A" w:rsidRDefault="00637234" w:rsidP="0063723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0F37CC1" w14:textId="4E2A053C" w:rsidR="00637234" w:rsidRPr="00F92A58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805C97C" w14:textId="77777777" w:rsidR="00637234" w:rsidRPr="00A85D0A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10F7DED" w14:textId="4DBEDD21" w:rsidR="00637234" w:rsidRPr="00A85D0A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A5ECBCE" w14:textId="77777777" w:rsidR="00637234" w:rsidRPr="00A85D0A" w:rsidRDefault="00637234" w:rsidP="006372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1BD8E75" w14:textId="6E75FBE8" w:rsidR="00637234" w:rsidRPr="00A85D0A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306A2" w:rsidRPr="00A85D0A" w14:paraId="161AFC15" w14:textId="77777777" w:rsidTr="008D4A59">
        <w:trPr>
          <w:cantSplit/>
          <w:trHeight w:val="344"/>
          <w:tblHeader/>
        </w:trPr>
        <w:tc>
          <w:tcPr>
            <w:tcW w:w="4138" w:type="dxa"/>
            <w:vAlign w:val="bottom"/>
          </w:tcPr>
          <w:p w14:paraId="1EB55ABF" w14:textId="77777777" w:rsidR="00B306A2" w:rsidRDefault="00B306A2" w:rsidP="00B306A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2" w:type="dxa"/>
            <w:vAlign w:val="bottom"/>
          </w:tcPr>
          <w:p w14:paraId="2E6711FA" w14:textId="43180320" w:rsidR="00B306A2" w:rsidRPr="009B0838" w:rsidRDefault="00B306A2" w:rsidP="00B306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43296D53" w14:textId="77777777" w:rsidR="00B306A2" w:rsidRPr="00A85D0A" w:rsidRDefault="00B306A2" w:rsidP="00B306A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753EA43" w14:textId="0B3CBC65" w:rsidR="00B306A2" w:rsidRDefault="00B306A2" w:rsidP="00B306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594ECF66" w14:textId="77777777" w:rsidR="00B306A2" w:rsidRPr="00A85D0A" w:rsidRDefault="00B306A2" w:rsidP="00B306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F776BB3" w14:textId="34141308" w:rsidR="00B306A2" w:rsidRDefault="00B306A2" w:rsidP="00B306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636B7E3A" w14:textId="77777777" w:rsidR="00B306A2" w:rsidRPr="00A85D0A" w:rsidRDefault="00B306A2" w:rsidP="00B306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DD66CDC" w14:textId="012AF76C" w:rsidR="00B306A2" w:rsidRDefault="00B306A2" w:rsidP="00B306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2568</w:t>
            </w:r>
          </w:p>
        </w:tc>
      </w:tr>
      <w:tr w:rsidR="00B306A2" w:rsidRPr="00A85D0A" w14:paraId="2DBBD669" w14:textId="77777777" w:rsidTr="00F05D93">
        <w:trPr>
          <w:cantSplit/>
          <w:trHeight w:val="425"/>
          <w:tblHeader/>
        </w:trPr>
        <w:tc>
          <w:tcPr>
            <w:tcW w:w="4138" w:type="dxa"/>
            <w:vAlign w:val="bottom"/>
          </w:tcPr>
          <w:p w14:paraId="33A2FB79" w14:textId="77777777" w:rsidR="00B306A2" w:rsidRPr="00A85D0A" w:rsidRDefault="00B306A2" w:rsidP="00B306A2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582" w:type="dxa"/>
            <w:gridSpan w:val="7"/>
            <w:vAlign w:val="bottom"/>
            <w:hideMark/>
          </w:tcPr>
          <w:p w14:paraId="0E960EA0" w14:textId="77777777" w:rsidR="00B306A2" w:rsidRPr="00A85D0A" w:rsidRDefault="00B306A2" w:rsidP="00B306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D0A5E" w:rsidRPr="00A85D0A" w14:paraId="54F6051B" w14:textId="77777777" w:rsidTr="008D4A59">
        <w:trPr>
          <w:cantSplit/>
          <w:trHeight w:hRule="exact" w:val="374"/>
        </w:trPr>
        <w:tc>
          <w:tcPr>
            <w:tcW w:w="4138" w:type="dxa"/>
            <w:hideMark/>
          </w:tcPr>
          <w:p w14:paraId="1A1D3C29" w14:textId="77777777" w:rsidR="005D0A5E" w:rsidRPr="001D5B6F" w:rsidRDefault="005D0A5E" w:rsidP="005D0A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2" w:type="dxa"/>
          </w:tcPr>
          <w:p w14:paraId="6E99A558" w14:textId="68AE7D37" w:rsidR="005D0A5E" w:rsidRPr="00ED07FC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0A5E">
              <w:rPr>
                <w:rFonts w:asciiTheme="majorBidi" w:hAnsiTheme="majorBidi" w:cstheme="majorBidi"/>
                <w:sz w:val="30"/>
                <w:szCs w:val="30"/>
              </w:rPr>
              <w:t>16,879,218</w:t>
            </w:r>
          </w:p>
        </w:tc>
        <w:tc>
          <w:tcPr>
            <w:tcW w:w="180" w:type="dxa"/>
          </w:tcPr>
          <w:p w14:paraId="17690081" w14:textId="77777777" w:rsidR="005D0A5E" w:rsidRPr="00603092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451F1E" w14:textId="287D357C" w:rsidR="005D0A5E" w:rsidRPr="00637234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15,433,095</w:t>
            </w:r>
          </w:p>
        </w:tc>
        <w:tc>
          <w:tcPr>
            <w:tcW w:w="180" w:type="dxa"/>
          </w:tcPr>
          <w:p w14:paraId="20C79BF7" w14:textId="77777777" w:rsidR="005D0A5E" w:rsidRPr="00603092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B712F2" w14:textId="00CAFB47" w:rsidR="005D0A5E" w:rsidRPr="005D0A5E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0A5E">
              <w:rPr>
                <w:rFonts w:asciiTheme="majorBidi" w:hAnsiTheme="majorBidi" w:cstheme="majorBidi"/>
                <w:sz w:val="30"/>
                <w:szCs w:val="30"/>
              </w:rPr>
              <w:t>1,391,635</w:t>
            </w:r>
          </w:p>
        </w:tc>
        <w:tc>
          <w:tcPr>
            <w:tcW w:w="180" w:type="dxa"/>
          </w:tcPr>
          <w:p w14:paraId="1E5E9AF1" w14:textId="77777777" w:rsidR="005D0A5E" w:rsidRPr="00603092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6ADEE7" w14:textId="62582BEC" w:rsidR="005D0A5E" w:rsidRPr="00C7419B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1,295,632</w:t>
            </w:r>
          </w:p>
        </w:tc>
      </w:tr>
      <w:tr w:rsidR="005D0A5E" w:rsidRPr="00A85D0A" w14:paraId="015243FF" w14:textId="77777777" w:rsidTr="008D4A59">
        <w:trPr>
          <w:cantSplit/>
          <w:trHeight w:hRule="exact" w:val="374"/>
        </w:trPr>
        <w:tc>
          <w:tcPr>
            <w:tcW w:w="4138" w:type="dxa"/>
          </w:tcPr>
          <w:p w14:paraId="7D2EB7B1" w14:textId="77777777" w:rsidR="005D0A5E" w:rsidRPr="001D5B6F" w:rsidRDefault="005D0A5E" w:rsidP="005D0A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44A0E2C" w14:textId="09069115" w:rsidR="005D0A5E" w:rsidRPr="00ED07FC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0A5E">
              <w:rPr>
                <w:rFonts w:asciiTheme="majorBidi" w:hAnsiTheme="majorBidi" w:cstheme="majorBidi"/>
                <w:sz w:val="30"/>
                <w:szCs w:val="30"/>
              </w:rPr>
              <w:t>46,527</w:t>
            </w:r>
          </w:p>
        </w:tc>
        <w:tc>
          <w:tcPr>
            <w:tcW w:w="180" w:type="dxa"/>
          </w:tcPr>
          <w:p w14:paraId="280E4DAE" w14:textId="77777777" w:rsidR="005D0A5E" w:rsidRPr="00603092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C6DFAE" w14:textId="0CDFBC7E" w:rsidR="005D0A5E" w:rsidRPr="00637234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39,368</w:t>
            </w:r>
          </w:p>
        </w:tc>
        <w:tc>
          <w:tcPr>
            <w:tcW w:w="180" w:type="dxa"/>
          </w:tcPr>
          <w:p w14:paraId="337FFD63" w14:textId="77777777" w:rsidR="005D0A5E" w:rsidRPr="00603092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289D60" w14:textId="06167663" w:rsidR="005D0A5E" w:rsidRPr="005D0A5E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0A5E">
              <w:rPr>
                <w:rFonts w:asciiTheme="majorBidi" w:hAnsiTheme="majorBidi" w:cstheme="majorBidi"/>
                <w:sz w:val="30"/>
                <w:szCs w:val="30"/>
              </w:rPr>
              <w:t>1,147,628</w:t>
            </w:r>
          </w:p>
        </w:tc>
        <w:tc>
          <w:tcPr>
            <w:tcW w:w="180" w:type="dxa"/>
          </w:tcPr>
          <w:p w14:paraId="412A409F" w14:textId="77777777" w:rsidR="005D0A5E" w:rsidRPr="00603092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FDD7F3" w14:textId="35071032" w:rsidR="005D0A5E" w:rsidRPr="00C7419B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1,451,695</w:t>
            </w:r>
          </w:p>
        </w:tc>
      </w:tr>
      <w:tr w:rsidR="005D0A5E" w:rsidRPr="00A85D0A" w14:paraId="313529BB" w14:textId="77777777" w:rsidTr="008D4A59">
        <w:trPr>
          <w:cantSplit/>
          <w:trHeight w:hRule="exact" w:val="374"/>
        </w:trPr>
        <w:tc>
          <w:tcPr>
            <w:tcW w:w="4138" w:type="dxa"/>
          </w:tcPr>
          <w:p w14:paraId="4C074263" w14:textId="77777777" w:rsidR="005D0A5E" w:rsidRDefault="005D0A5E" w:rsidP="005D0A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4D8AA502" w14:textId="5BF88DE5" w:rsidR="005D0A5E" w:rsidRPr="00ED07FC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0A5E">
              <w:rPr>
                <w:rFonts w:asciiTheme="majorBidi" w:hAnsiTheme="majorBidi" w:cstheme="majorBidi"/>
                <w:sz w:val="30"/>
                <w:szCs w:val="30"/>
              </w:rPr>
              <w:t>16,925,745</w:t>
            </w:r>
          </w:p>
        </w:tc>
        <w:tc>
          <w:tcPr>
            <w:tcW w:w="180" w:type="dxa"/>
          </w:tcPr>
          <w:p w14:paraId="5AE9293F" w14:textId="77777777" w:rsidR="005D0A5E" w:rsidRPr="00603092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048D4" w14:textId="479FC8B2" w:rsidR="005D0A5E" w:rsidRPr="00DB434B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15,472,463</w:t>
            </w:r>
          </w:p>
        </w:tc>
        <w:tc>
          <w:tcPr>
            <w:tcW w:w="180" w:type="dxa"/>
          </w:tcPr>
          <w:p w14:paraId="6056B8EB" w14:textId="77777777" w:rsidR="005D0A5E" w:rsidRPr="00603092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00E948" w14:textId="26C87229" w:rsidR="005D0A5E" w:rsidRPr="005D0A5E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0A5E">
              <w:rPr>
                <w:rFonts w:asciiTheme="majorBidi" w:hAnsiTheme="majorBidi" w:cstheme="majorBidi"/>
                <w:sz w:val="30"/>
                <w:szCs w:val="30"/>
              </w:rPr>
              <w:t>2,539,263</w:t>
            </w:r>
          </w:p>
        </w:tc>
        <w:tc>
          <w:tcPr>
            <w:tcW w:w="180" w:type="dxa"/>
          </w:tcPr>
          <w:p w14:paraId="10026E2A" w14:textId="77777777" w:rsidR="005D0A5E" w:rsidRPr="00603092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8F03D" w14:textId="73046C26" w:rsidR="005D0A5E" w:rsidRPr="00C7419B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2,747,327</w:t>
            </w:r>
          </w:p>
        </w:tc>
      </w:tr>
      <w:tr w:rsidR="005D0A5E" w:rsidRPr="00A85D0A" w14:paraId="157426E4" w14:textId="77777777" w:rsidTr="008D4A59">
        <w:trPr>
          <w:cantSplit/>
          <w:trHeight w:hRule="exact" w:val="374"/>
        </w:trPr>
        <w:tc>
          <w:tcPr>
            <w:tcW w:w="4138" w:type="dxa"/>
          </w:tcPr>
          <w:p w14:paraId="5F8EAF0B" w14:textId="77777777" w:rsidR="005D0A5E" w:rsidRDefault="005D0A5E" w:rsidP="005D0A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7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FDE171A" w14:textId="69687E07" w:rsidR="005D0A5E" w:rsidRPr="00ED07FC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0A5E">
              <w:rPr>
                <w:rFonts w:asciiTheme="majorBidi" w:hAnsiTheme="majorBidi" w:cstheme="majorBidi"/>
                <w:sz w:val="30"/>
                <w:szCs w:val="30"/>
              </w:rPr>
              <w:t>(347,425)</w:t>
            </w:r>
          </w:p>
        </w:tc>
        <w:tc>
          <w:tcPr>
            <w:tcW w:w="180" w:type="dxa"/>
          </w:tcPr>
          <w:p w14:paraId="0629460C" w14:textId="77777777" w:rsidR="005D0A5E" w:rsidRPr="00603092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70E8BD" w14:textId="145C1F84" w:rsidR="005D0A5E" w:rsidRPr="00DB434B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(323,370)</w:t>
            </w:r>
          </w:p>
        </w:tc>
        <w:tc>
          <w:tcPr>
            <w:tcW w:w="180" w:type="dxa"/>
          </w:tcPr>
          <w:p w14:paraId="1E9D8536" w14:textId="77777777" w:rsidR="005D0A5E" w:rsidRPr="00603092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0C277C" w14:textId="72D044B9" w:rsidR="005D0A5E" w:rsidRPr="005D0A5E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0A5E">
              <w:rPr>
                <w:rFonts w:asciiTheme="majorBidi" w:hAnsiTheme="majorBidi" w:cstheme="majorBidi"/>
                <w:sz w:val="30"/>
                <w:szCs w:val="30"/>
              </w:rPr>
              <w:t>(4,417)</w:t>
            </w:r>
          </w:p>
        </w:tc>
        <w:tc>
          <w:tcPr>
            <w:tcW w:w="180" w:type="dxa"/>
          </w:tcPr>
          <w:p w14:paraId="195382BC" w14:textId="77777777" w:rsidR="005D0A5E" w:rsidRPr="00603092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CB3319" w14:textId="7B9070AF" w:rsidR="005D0A5E" w:rsidRPr="00C7419B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(3,546)</w:t>
            </w:r>
          </w:p>
        </w:tc>
      </w:tr>
      <w:tr w:rsidR="005D0A5E" w:rsidRPr="00A85D0A" w14:paraId="5A5306D9" w14:textId="77777777">
        <w:trPr>
          <w:cantSplit/>
          <w:trHeight w:hRule="exact" w:val="767"/>
        </w:trPr>
        <w:tc>
          <w:tcPr>
            <w:tcW w:w="4138" w:type="dxa"/>
          </w:tcPr>
          <w:p w14:paraId="32BC80BA" w14:textId="77777777" w:rsidR="005D0A5E" w:rsidRDefault="005D0A5E" w:rsidP="005D0A5E">
            <w:pPr>
              <w:tabs>
                <w:tab w:val="left" w:pos="5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9A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ค่าเผื่อผลขาดทุนลูกหนี้การค้า - </w:t>
            </w:r>
            <w:r w:rsidRPr="009B08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</w:t>
            </w:r>
          </w:p>
          <w:p w14:paraId="2404C662" w14:textId="33C54F13" w:rsidR="005D0A5E" w:rsidRDefault="005D0A5E" w:rsidP="005D0A5E">
            <w:pPr>
              <w:tabs>
                <w:tab w:val="left" w:pos="5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9B083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B674360" w14:textId="77777777" w:rsidR="005D0A5E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3B5100" w14:textId="68B7CBB3" w:rsidR="005D0A5E" w:rsidRPr="00ED07FC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0A5E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</w:tcPr>
          <w:p w14:paraId="0C9F5E12" w14:textId="77777777" w:rsidR="005D0A5E" w:rsidRPr="00603092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8ACDB1" w14:textId="77777777" w:rsidR="005D0A5E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E88FAF" w14:textId="70F1D084" w:rsidR="005D0A5E" w:rsidRPr="00DB434B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</w:tcPr>
          <w:p w14:paraId="6CDD20C9" w14:textId="77777777" w:rsidR="005D0A5E" w:rsidRPr="00603092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C384F8" w14:textId="77777777" w:rsidR="005D0A5E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3FB4A7" w14:textId="4E01CA87" w:rsidR="005D0A5E" w:rsidRPr="005D0A5E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0A5E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</w:tcPr>
          <w:p w14:paraId="790271C3" w14:textId="77777777" w:rsidR="005D0A5E" w:rsidRPr="00603092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6581C3" w14:textId="77777777" w:rsidR="005D0A5E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D332DC" w14:textId="539B9796" w:rsidR="005D0A5E" w:rsidRPr="00C7419B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5D0A5E" w:rsidRPr="00A85D0A" w14:paraId="298F9B5F" w14:textId="77777777" w:rsidTr="008D4A59">
        <w:trPr>
          <w:cantSplit/>
          <w:trHeight w:hRule="exact" w:val="374"/>
        </w:trPr>
        <w:tc>
          <w:tcPr>
            <w:tcW w:w="4138" w:type="dxa"/>
            <w:hideMark/>
          </w:tcPr>
          <w:p w14:paraId="48A16273" w14:textId="07DE227B" w:rsidR="005D0A5E" w:rsidRPr="00A85D0A" w:rsidRDefault="005D0A5E" w:rsidP="005D0A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724AAFFD" w14:textId="6E0E8736" w:rsidR="005D0A5E" w:rsidRPr="00ED07FC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0A5E">
              <w:rPr>
                <w:rFonts w:asciiTheme="majorBidi" w:hAnsiTheme="majorBidi" w:cstheme="majorBidi"/>
                <w:sz w:val="30"/>
                <w:szCs w:val="30"/>
              </w:rPr>
              <w:t>(347,426)</w:t>
            </w:r>
          </w:p>
        </w:tc>
        <w:tc>
          <w:tcPr>
            <w:tcW w:w="180" w:type="dxa"/>
          </w:tcPr>
          <w:p w14:paraId="364E716D" w14:textId="77777777" w:rsidR="005D0A5E" w:rsidRPr="00603092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22774" w14:textId="755F06DC" w:rsidR="005D0A5E" w:rsidRPr="00603092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(323,371)</w:t>
            </w:r>
          </w:p>
        </w:tc>
        <w:tc>
          <w:tcPr>
            <w:tcW w:w="180" w:type="dxa"/>
          </w:tcPr>
          <w:p w14:paraId="22908A93" w14:textId="77777777" w:rsidR="005D0A5E" w:rsidRPr="00603092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20DF94" w14:textId="26FEE377" w:rsidR="005D0A5E" w:rsidRPr="005D0A5E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0A5E">
              <w:rPr>
                <w:rFonts w:asciiTheme="majorBidi" w:hAnsiTheme="majorBidi" w:cstheme="majorBidi"/>
                <w:sz w:val="30"/>
                <w:szCs w:val="30"/>
              </w:rPr>
              <w:t>(4,418)</w:t>
            </w:r>
          </w:p>
        </w:tc>
        <w:tc>
          <w:tcPr>
            <w:tcW w:w="180" w:type="dxa"/>
          </w:tcPr>
          <w:p w14:paraId="6E2DF0C0" w14:textId="77777777" w:rsidR="005D0A5E" w:rsidRPr="00603092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9FA98" w14:textId="13ECDD98" w:rsidR="005D0A5E" w:rsidRPr="00C7419B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(3,547)</w:t>
            </w:r>
          </w:p>
        </w:tc>
      </w:tr>
      <w:tr w:rsidR="005D0A5E" w:rsidRPr="00A85D0A" w14:paraId="2DAAE871" w14:textId="77777777">
        <w:trPr>
          <w:cantSplit/>
          <w:trHeight w:hRule="exact" w:val="374"/>
        </w:trPr>
        <w:tc>
          <w:tcPr>
            <w:tcW w:w="4138" w:type="dxa"/>
            <w:hideMark/>
          </w:tcPr>
          <w:p w14:paraId="0548529F" w14:textId="77777777" w:rsidR="005D0A5E" w:rsidRPr="00907A48" w:rsidRDefault="005D0A5E" w:rsidP="005D0A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7A4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42965FB3" w14:textId="3E66261E" w:rsidR="005D0A5E" w:rsidRPr="00ED07FC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0A5E">
              <w:rPr>
                <w:rFonts w:asciiTheme="majorBidi" w:hAnsiTheme="majorBidi" w:cstheme="majorBidi"/>
                <w:sz w:val="30"/>
                <w:szCs w:val="30"/>
              </w:rPr>
              <w:t>16,578,319</w:t>
            </w:r>
          </w:p>
        </w:tc>
        <w:tc>
          <w:tcPr>
            <w:tcW w:w="180" w:type="dxa"/>
          </w:tcPr>
          <w:p w14:paraId="1DE229E0" w14:textId="77777777" w:rsidR="005D0A5E" w:rsidRPr="0039572C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6D33AC" w14:textId="22C7CFA6" w:rsidR="005D0A5E" w:rsidRPr="00907A48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15,149,092</w:t>
            </w:r>
          </w:p>
        </w:tc>
        <w:tc>
          <w:tcPr>
            <w:tcW w:w="180" w:type="dxa"/>
          </w:tcPr>
          <w:p w14:paraId="6063F0EC" w14:textId="77777777" w:rsidR="005D0A5E" w:rsidRPr="00603092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1E8AB6" w14:textId="1B6914EA" w:rsidR="005D0A5E" w:rsidRPr="005D0A5E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0A5E">
              <w:rPr>
                <w:rFonts w:asciiTheme="majorBidi" w:hAnsiTheme="majorBidi" w:cstheme="majorBidi"/>
                <w:sz w:val="30"/>
                <w:szCs w:val="30"/>
              </w:rPr>
              <w:t>2,534,845</w:t>
            </w:r>
          </w:p>
        </w:tc>
        <w:tc>
          <w:tcPr>
            <w:tcW w:w="180" w:type="dxa"/>
          </w:tcPr>
          <w:p w14:paraId="2FBC676C" w14:textId="77777777" w:rsidR="005D0A5E" w:rsidRPr="004A26FE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D86516" w14:textId="50D8F280" w:rsidR="005D0A5E" w:rsidRPr="00C7419B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2,743,780</w:t>
            </w:r>
          </w:p>
        </w:tc>
      </w:tr>
      <w:tr w:rsidR="005D0A5E" w:rsidRPr="00A85D0A" w14:paraId="09603EC6" w14:textId="77777777">
        <w:trPr>
          <w:cantSplit/>
          <w:trHeight w:hRule="exact" w:val="374"/>
        </w:trPr>
        <w:tc>
          <w:tcPr>
            <w:tcW w:w="4138" w:type="dxa"/>
          </w:tcPr>
          <w:p w14:paraId="36DDAFA6" w14:textId="1C6FFF69" w:rsidR="005D0A5E" w:rsidRPr="00907A48" w:rsidRDefault="005D0A5E" w:rsidP="005D0A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2" w:type="dxa"/>
          </w:tcPr>
          <w:p w14:paraId="71A83923" w14:textId="6FD11E58" w:rsidR="005D0A5E" w:rsidRPr="00ED07FC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0A5E">
              <w:rPr>
                <w:rFonts w:asciiTheme="majorBidi" w:hAnsiTheme="majorBidi" w:cstheme="majorBidi"/>
                <w:sz w:val="30"/>
                <w:szCs w:val="30"/>
              </w:rPr>
              <w:t>3,635,938</w:t>
            </w:r>
          </w:p>
        </w:tc>
        <w:tc>
          <w:tcPr>
            <w:tcW w:w="180" w:type="dxa"/>
          </w:tcPr>
          <w:p w14:paraId="5DA4D8A4" w14:textId="77777777" w:rsidR="005D0A5E" w:rsidRPr="0039572C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1817FF32" w14:textId="69C766F5" w:rsidR="005D0A5E" w:rsidRPr="00907A48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2,925,320</w:t>
            </w:r>
          </w:p>
        </w:tc>
        <w:tc>
          <w:tcPr>
            <w:tcW w:w="180" w:type="dxa"/>
          </w:tcPr>
          <w:p w14:paraId="6BA5DF0D" w14:textId="77777777" w:rsidR="005D0A5E" w:rsidRPr="00603092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6AF746" w14:textId="29540FD4" w:rsidR="005D0A5E" w:rsidRPr="005D0A5E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0A5E">
              <w:rPr>
                <w:rFonts w:asciiTheme="majorBidi" w:hAnsiTheme="majorBidi" w:cstheme="majorBidi"/>
                <w:sz w:val="30"/>
                <w:szCs w:val="30"/>
              </w:rPr>
              <w:t>927,349</w:t>
            </w:r>
          </w:p>
        </w:tc>
        <w:tc>
          <w:tcPr>
            <w:tcW w:w="180" w:type="dxa"/>
          </w:tcPr>
          <w:p w14:paraId="039D1485" w14:textId="77777777" w:rsidR="005D0A5E" w:rsidRPr="004A26FE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3C28EEDC" w14:textId="37A1DCAA" w:rsidR="005D0A5E" w:rsidRPr="00C7419B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1,278,105</w:t>
            </w:r>
          </w:p>
        </w:tc>
      </w:tr>
      <w:tr w:rsidR="005D0A5E" w:rsidRPr="00A85D0A" w14:paraId="4B97936C" w14:textId="77777777">
        <w:trPr>
          <w:cantSplit/>
          <w:trHeight w:hRule="exact" w:val="374"/>
        </w:trPr>
        <w:tc>
          <w:tcPr>
            <w:tcW w:w="4138" w:type="dxa"/>
          </w:tcPr>
          <w:p w14:paraId="1792BA8A" w14:textId="77777777" w:rsidR="005D0A5E" w:rsidRPr="00907A48" w:rsidRDefault="005D0A5E" w:rsidP="005D0A5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A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AF781" w14:textId="448600D1" w:rsidR="005D0A5E" w:rsidRPr="005D0A5E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0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20,214,257</w:t>
            </w:r>
          </w:p>
        </w:tc>
        <w:tc>
          <w:tcPr>
            <w:tcW w:w="180" w:type="dxa"/>
          </w:tcPr>
          <w:p w14:paraId="06C5F29F" w14:textId="77777777" w:rsidR="005D0A5E" w:rsidRPr="00637234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F980D2" w14:textId="623AEEF9" w:rsidR="005D0A5E" w:rsidRPr="00637234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40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18,074,412</w:t>
            </w:r>
          </w:p>
        </w:tc>
        <w:tc>
          <w:tcPr>
            <w:tcW w:w="180" w:type="dxa"/>
          </w:tcPr>
          <w:p w14:paraId="68CFE7EE" w14:textId="77777777" w:rsidR="005D0A5E" w:rsidRPr="00637234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1882E" w14:textId="18F0020C" w:rsidR="005D0A5E" w:rsidRPr="005D0A5E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0A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3,462,194</w:t>
            </w:r>
          </w:p>
        </w:tc>
        <w:tc>
          <w:tcPr>
            <w:tcW w:w="180" w:type="dxa"/>
          </w:tcPr>
          <w:p w14:paraId="54D203B5" w14:textId="77777777" w:rsidR="005D0A5E" w:rsidRPr="00637234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E51D09" w14:textId="60044A3A" w:rsidR="005D0A5E" w:rsidRPr="00637234" w:rsidRDefault="005D0A5E" w:rsidP="005D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40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4,021,885</w:t>
            </w:r>
          </w:p>
        </w:tc>
      </w:tr>
    </w:tbl>
    <w:p w14:paraId="3AA1ED12" w14:textId="379D3CB9" w:rsidR="00F82388" w:rsidRPr="00091CA0" w:rsidRDefault="00F82388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68C13E6" w14:textId="568D7A76" w:rsidR="00B2494D" w:rsidRDefault="00B61575" w:rsidP="00707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  <w:r w:rsidR="00B2494D" w:rsidRPr="00B2494D">
        <w:rPr>
          <w:rFonts w:asciiTheme="majorBidi" w:hAnsiTheme="majorBidi" w:cs="Angsana New" w:hint="cs"/>
          <w:sz w:val="30"/>
          <w:szCs w:val="30"/>
          <w:cs/>
        </w:rPr>
        <w:lastRenderedPageBreak/>
        <w:t>ลูกหนี้การค้าสามารถวิเคราะห์ตามอายุหนี้ที่ค้างชําระได้ดัง</w:t>
      </w:r>
      <w:r w:rsidR="00ED2704">
        <w:rPr>
          <w:rFonts w:asciiTheme="majorBidi" w:hAnsiTheme="majorBidi" w:cs="Angsana New" w:hint="cs"/>
          <w:sz w:val="30"/>
          <w:szCs w:val="30"/>
          <w:cs/>
        </w:rPr>
        <w:t>นี้</w:t>
      </w:r>
    </w:p>
    <w:p w14:paraId="30BB19BE" w14:textId="77777777" w:rsidR="00B2494D" w:rsidRPr="00042172" w:rsidRDefault="00B2494D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66"/>
        <w:gridCol w:w="1170"/>
        <w:gridCol w:w="268"/>
        <w:gridCol w:w="1172"/>
        <w:gridCol w:w="268"/>
        <w:gridCol w:w="1170"/>
      </w:tblGrid>
      <w:tr w:rsidR="001212E8" w:rsidRPr="006F6412" w14:paraId="56821E15" w14:textId="77777777" w:rsidTr="00F05D93">
        <w:trPr>
          <w:tblHeader/>
        </w:trPr>
        <w:tc>
          <w:tcPr>
            <w:tcW w:w="2151" w:type="pct"/>
          </w:tcPr>
          <w:p w14:paraId="643EEDCC" w14:textId="77777777" w:rsidR="001A1855" w:rsidRPr="006F6412" w:rsidRDefault="001A185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5D35A8DF" w14:textId="77777777" w:rsidR="001A1855" w:rsidRPr="006F6412" w:rsidRDefault="001A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F6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9" w:type="pct"/>
          </w:tcPr>
          <w:p w14:paraId="6E9C6AF8" w14:textId="77777777" w:rsidR="001A1855" w:rsidRPr="006F6412" w:rsidRDefault="001A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01C0A4E2" w14:textId="77777777" w:rsidR="001A1855" w:rsidRPr="006F6412" w:rsidRDefault="001A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C2E2E" w:rsidRPr="006F6412" w14:paraId="74470DCA" w14:textId="77777777">
        <w:trPr>
          <w:tblHeader/>
        </w:trPr>
        <w:tc>
          <w:tcPr>
            <w:tcW w:w="2151" w:type="pct"/>
          </w:tcPr>
          <w:p w14:paraId="58C8FD5F" w14:textId="602505B0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" w:type="pct"/>
            <w:vAlign w:val="bottom"/>
          </w:tcPr>
          <w:p w14:paraId="31AD0C04" w14:textId="74EE628E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  <w:vAlign w:val="bottom"/>
          </w:tcPr>
          <w:p w14:paraId="56B2BB83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21D06410" w14:textId="756959B0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529B7AA0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31BC2A89" w14:textId="29BC297D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  <w:vAlign w:val="bottom"/>
          </w:tcPr>
          <w:p w14:paraId="1AB89E84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37A5F224" w14:textId="68590154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</w:tr>
      <w:tr w:rsidR="00AF5222" w:rsidRPr="006F6412" w14:paraId="45B2B353" w14:textId="77777777">
        <w:trPr>
          <w:tblHeader/>
        </w:trPr>
        <w:tc>
          <w:tcPr>
            <w:tcW w:w="2151" w:type="pct"/>
          </w:tcPr>
          <w:p w14:paraId="64E8FFDB" w14:textId="77777777" w:rsidR="00AF5222" w:rsidRPr="006F6412" w:rsidRDefault="00AF5222" w:rsidP="00AF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59AC6FF7" w14:textId="1FA071EF" w:rsidR="00AF5222" w:rsidRPr="006F6412" w:rsidRDefault="00AF5222" w:rsidP="00AF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2569</w:t>
            </w:r>
          </w:p>
        </w:tc>
        <w:tc>
          <w:tcPr>
            <w:tcW w:w="138" w:type="pct"/>
            <w:vAlign w:val="bottom"/>
          </w:tcPr>
          <w:p w14:paraId="475036CA" w14:textId="77777777" w:rsidR="00AF5222" w:rsidRPr="006F6412" w:rsidRDefault="00AF5222" w:rsidP="00AF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6B52B7F9" w14:textId="693F8FA6" w:rsidR="00AF5222" w:rsidRPr="006F6412" w:rsidRDefault="00AF5222" w:rsidP="00AF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8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5F68CE6E" w14:textId="77777777" w:rsidR="00AF5222" w:rsidRPr="006F6412" w:rsidRDefault="00AF5222" w:rsidP="00AF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52C43F48" w14:textId="566961BC" w:rsidR="00AF5222" w:rsidRPr="006F6412" w:rsidRDefault="00AF5222" w:rsidP="00AF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2569</w:t>
            </w:r>
          </w:p>
        </w:tc>
        <w:tc>
          <w:tcPr>
            <w:tcW w:w="139" w:type="pct"/>
            <w:vAlign w:val="bottom"/>
          </w:tcPr>
          <w:p w14:paraId="4DBC8785" w14:textId="77777777" w:rsidR="00AF5222" w:rsidRPr="006F6412" w:rsidRDefault="00AF5222" w:rsidP="00AF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54A7D567" w14:textId="16FD6772" w:rsidR="00AF5222" w:rsidRPr="006F6412" w:rsidRDefault="00AF5222" w:rsidP="00AF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8"/>
                <w:sz w:val="30"/>
                <w:szCs w:val="30"/>
              </w:rPr>
              <w:t>8</w:t>
            </w:r>
          </w:p>
        </w:tc>
      </w:tr>
      <w:tr w:rsidR="00AF5222" w:rsidRPr="006F6412" w14:paraId="43260793" w14:textId="77777777" w:rsidTr="00C7419B">
        <w:trPr>
          <w:tblHeader/>
        </w:trPr>
        <w:tc>
          <w:tcPr>
            <w:tcW w:w="2151" w:type="pct"/>
          </w:tcPr>
          <w:p w14:paraId="739647FF" w14:textId="77777777" w:rsidR="00AF5222" w:rsidRPr="006F6412" w:rsidRDefault="00AF5222" w:rsidP="00AF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9" w:type="pct"/>
            <w:gridSpan w:val="7"/>
          </w:tcPr>
          <w:p w14:paraId="67550176" w14:textId="77777777" w:rsidR="00AF5222" w:rsidRPr="006F6412" w:rsidRDefault="00AF5222" w:rsidP="00AF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5222" w:rsidRPr="006F6412" w14:paraId="4A3083A8" w14:textId="77777777" w:rsidTr="008D4A59">
        <w:trPr>
          <w:trHeight w:hRule="exact" w:val="374"/>
        </w:trPr>
        <w:tc>
          <w:tcPr>
            <w:tcW w:w="2759" w:type="pct"/>
            <w:gridSpan w:val="2"/>
          </w:tcPr>
          <w:p w14:paraId="24FD67F9" w14:textId="6985C49E" w:rsidR="00AF5222" w:rsidRPr="004B17A1" w:rsidRDefault="00AF5222" w:rsidP="00AF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17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8" w:type="pct"/>
          </w:tcPr>
          <w:p w14:paraId="288A7F92" w14:textId="77777777" w:rsidR="00AF5222" w:rsidRPr="006F6412" w:rsidRDefault="00AF5222" w:rsidP="00AF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44CBBC9" w14:textId="77777777" w:rsidR="00AF5222" w:rsidRPr="006F6412" w:rsidRDefault="00AF5222" w:rsidP="00AF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6ECCED40" w14:textId="77777777" w:rsidR="00AF5222" w:rsidRPr="006F6412" w:rsidRDefault="00AF5222" w:rsidP="00AF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46B6AB48" w14:textId="77777777" w:rsidR="00AF5222" w:rsidRPr="006F6412" w:rsidRDefault="00AF5222" w:rsidP="00AF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8D5CCE2" w14:textId="77777777" w:rsidR="00AF5222" w:rsidRPr="006F6412" w:rsidRDefault="00AF5222" w:rsidP="00AF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D21F13C" w14:textId="77777777" w:rsidR="00AF5222" w:rsidRPr="006F6412" w:rsidRDefault="00AF5222" w:rsidP="00AF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7B5D" w:rsidRPr="006F6412" w14:paraId="3B615567" w14:textId="77777777" w:rsidTr="008D4A59">
        <w:trPr>
          <w:trHeight w:hRule="exact" w:val="374"/>
        </w:trPr>
        <w:tc>
          <w:tcPr>
            <w:tcW w:w="2151" w:type="pct"/>
          </w:tcPr>
          <w:p w14:paraId="42379D6C" w14:textId="77777777" w:rsidR="00CD7B5D" w:rsidRPr="006F6412" w:rsidRDefault="00CD7B5D" w:rsidP="00CD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08" w:type="pct"/>
          </w:tcPr>
          <w:p w14:paraId="6A9F0675" w14:textId="49EF9224" w:rsidR="00CD7B5D" w:rsidRPr="00D164AF" w:rsidRDefault="00CD7B5D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7B5D">
              <w:rPr>
                <w:rFonts w:asciiTheme="majorBidi" w:hAnsiTheme="majorBidi" w:cstheme="majorBidi"/>
                <w:sz w:val="30"/>
                <w:szCs w:val="30"/>
              </w:rPr>
              <w:t>12,772,16</w:t>
            </w:r>
            <w:r w:rsidR="00D2173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71C7A89E" w14:textId="77777777" w:rsidR="00CD7B5D" w:rsidRPr="00843767" w:rsidRDefault="00CD7B5D" w:rsidP="00CD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39CA7BE" w14:textId="6F06A3AB" w:rsidR="00CD7B5D" w:rsidRPr="00CB0AD2" w:rsidRDefault="00CD7B5D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11,287,411</w:t>
            </w:r>
          </w:p>
        </w:tc>
        <w:tc>
          <w:tcPr>
            <w:tcW w:w="139" w:type="pct"/>
          </w:tcPr>
          <w:p w14:paraId="7BDBDEB0" w14:textId="77777777" w:rsidR="00CD7B5D" w:rsidRPr="006F6412" w:rsidRDefault="00CD7B5D" w:rsidP="00CD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3CFB0EC2" w14:textId="6CC1BCCC" w:rsidR="00CD7B5D" w:rsidRPr="00CB0AD2" w:rsidRDefault="00CD7B5D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2,156,268</w:t>
            </w:r>
          </w:p>
        </w:tc>
        <w:tc>
          <w:tcPr>
            <w:tcW w:w="139" w:type="pct"/>
          </w:tcPr>
          <w:p w14:paraId="0671F608" w14:textId="77777777" w:rsidR="00CD7B5D" w:rsidRPr="00CB0AD2" w:rsidRDefault="00CD7B5D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CF8444E" w14:textId="5F74CAAE" w:rsidR="00CD7B5D" w:rsidRPr="00CB0AD2" w:rsidRDefault="00CD7B5D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2,368,832</w:t>
            </w:r>
          </w:p>
        </w:tc>
      </w:tr>
      <w:tr w:rsidR="00CD7B5D" w:rsidRPr="006F6412" w14:paraId="53823433" w14:textId="77777777" w:rsidTr="008D4A59">
        <w:trPr>
          <w:trHeight w:hRule="exact" w:val="374"/>
        </w:trPr>
        <w:tc>
          <w:tcPr>
            <w:tcW w:w="2151" w:type="pct"/>
          </w:tcPr>
          <w:p w14:paraId="13732A12" w14:textId="16929567" w:rsidR="00CD7B5D" w:rsidRPr="006F6412" w:rsidRDefault="00CD7B5D" w:rsidP="00CD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08" w:type="pct"/>
          </w:tcPr>
          <w:p w14:paraId="4421B919" w14:textId="5A93608D" w:rsidR="00CD7B5D" w:rsidRPr="00D164AF" w:rsidRDefault="00433A4C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A4C">
              <w:rPr>
                <w:rFonts w:asciiTheme="majorBidi" w:hAnsiTheme="majorBidi" w:cstheme="majorBidi"/>
                <w:sz w:val="30"/>
                <w:szCs w:val="30"/>
              </w:rPr>
              <w:t>3,031,750</w:t>
            </w:r>
          </w:p>
        </w:tc>
        <w:tc>
          <w:tcPr>
            <w:tcW w:w="138" w:type="pct"/>
          </w:tcPr>
          <w:p w14:paraId="5CC6D5A3" w14:textId="77777777" w:rsidR="00CD7B5D" w:rsidRPr="00CB0AD2" w:rsidRDefault="00CD7B5D" w:rsidP="00CD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2FEBB16" w14:textId="225AAA35" w:rsidR="00CD7B5D" w:rsidRPr="00CB0AD2" w:rsidRDefault="00CD7B5D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3,386,474</w:t>
            </w:r>
          </w:p>
        </w:tc>
        <w:tc>
          <w:tcPr>
            <w:tcW w:w="139" w:type="pct"/>
          </w:tcPr>
          <w:p w14:paraId="115C11EA" w14:textId="77777777" w:rsidR="00CD7B5D" w:rsidRPr="00CB0AD2" w:rsidRDefault="00CD7B5D" w:rsidP="00CD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1427E619" w14:textId="0B4067EF" w:rsidR="00CD7B5D" w:rsidRPr="00CB0AD2" w:rsidRDefault="00CD7B5D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348,914</w:t>
            </w:r>
          </w:p>
        </w:tc>
        <w:tc>
          <w:tcPr>
            <w:tcW w:w="139" w:type="pct"/>
          </w:tcPr>
          <w:p w14:paraId="59B30760" w14:textId="77777777" w:rsidR="00CD7B5D" w:rsidRPr="00CB0AD2" w:rsidRDefault="00CD7B5D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42ED3DA" w14:textId="40DFE389" w:rsidR="00CD7B5D" w:rsidRPr="00CB0AD2" w:rsidRDefault="00CD7B5D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298,654</w:t>
            </w:r>
          </w:p>
        </w:tc>
      </w:tr>
      <w:tr w:rsidR="00CD7B5D" w:rsidRPr="006F6412" w14:paraId="37F83F8A" w14:textId="77777777" w:rsidTr="008D4A59">
        <w:trPr>
          <w:trHeight w:hRule="exact" w:val="374"/>
        </w:trPr>
        <w:tc>
          <w:tcPr>
            <w:tcW w:w="2151" w:type="pct"/>
          </w:tcPr>
          <w:p w14:paraId="451978D8" w14:textId="04BA2DC1" w:rsidR="00CD7B5D" w:rsidRPr="006F6412" w:rsidRDefault="00CD7B5D" w:rsidP="00CD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/>
                <w:sz w:val="30"/>
                <w:szCs w:val="30"/>
              </w:rPr>
              <w:t xml:space="preserve">3 - 6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08" w:type="pct"/>
          </w:tcPr>
          <w:p w14:paraId="7D3DDB05" w14:textId="1AAB74C9" w:rsidR="00CD7B5D" w:rsidRPr="00D164AF" w:rsidRDefault="00CD7B5D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7B5D">
              <w:rPr>
                <w:rFonts w:asciiTheme="majorBidi" w:hAnsiTheme="majorBidi" w:cstheme="majorBidi"/>
                <w:sz w:val="30"/>
                <w:szCs w:val="30"/>
              </w:rPr>
              <w:t>526,999</w:t>
            </w:r>
          </w:p>
        </w:tc>
        <w:tc>
          <w:tcPr>
            <w:tcW w:w="138" w:type="pct"/>
          </w:tcPr>
          <w:p w14:paraId="490845E1" w14:textId="77777777" w:rsidR="00CD7B5D" w:rsidRPr="00CB0AD2" w:rsidRDefault="00CD7B5D" w:rsidP="00CD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D6D9457" w14:textId="03975880" w:rsidR="00CD7B5D" w:rsidRPr="00CB0AD2" w:rsidRDefault="00CD7B5D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370,518</w:t>
            </w:r>
          </w:p>
        </w:tc>
        <w:tc>
          <w:tcPr>
            <w:tcW w:w="139" w:type="pct"/>
          </w:tcPr>
          <w:p w14:paraId="4FE0B202" w14:textId="77777777" w:rsidR="00CD7B5D" w:rsidRPr="00CB0AD2" w:rsidRDefault="00CD7B5D" w:rsidP="00CD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A19DFD9" w14:textId="602AE045" w:rsidR="00CD7B5D" w:rsidRPr="00CB0AD2" w:rsidRDefault="00CD7B5D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13,436</w:t>
            </w:r>
          </w:p>
        </w:tc>
        <w:tc>
          <w:tcPr>
            <w:tcW w:w="139" w:type="pct"/>
          </w:tcPr>
          <w:p w14:paraId="4DAD81F7" w14:textId="77777777" w:rsidR="00CD7B5D" w:rsidRPr="00CB0AD2" w:rsidRDefault="00CD7B5D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45FBD92" w14:textId="67EA92A0" w:rsidR="00CD7B5D" w:rsidRPr="00CB0AD2" w:rsidRDefault="00CD7B5D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75,603</w:t>
            </w:r>
          </w:p>
        </w:tc>
      </w:tr>
      <w:tr w:rsidR="00CD7B5D" w:rsidRPr="006F6412" w14:paraId="5AB82ED6" w14:textId="77777777" w:rsidTr="008D4A59">
        <w:trPr>
          <w:trHeight w:hRule="exact" w:val="374"/>
        </w:trPr>
        <w:tc>
          <w:tcPr>
            <w:tcW w:w="2151" w:type="pct"/>
          </w:tcPr>
          <w:p w14:paraId="49AA5F22" w14:textId="614406C6" w:rsidR="00CD7B5D" w:rsidRPr="006F6412" w:rsidRDefault="00CD7B5D" w:rsidP="00CD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08" w:type="pct"/>
          </w:tcPr>
          <w:p w14:paraId="28107890" w14:textId="696F1D07" w:rsidR="00CD7B5D" w:rsidRPr="00D164AF" w:rsidRDefault="00CD7B5D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7B5D">
              <w:rPr>
                <w:rFonts w:asciiTheme="majorBidi" w:hAnsiTheme="majorBidi" w:cstheme="majorBidi"/>
                <w:sz w:val="30"/>
                <w:szCs w:val="30"/>
              </w:rPr>
              <w:t>268,944</w:t>
            </w:r>
          </w:p>
        </w:tc>
        <w:tc>
          <w:tcPr>
            <w:tcW w:w="138" w:type="pct"/>
          </w:tcPr>
          <w:p w14:paraId="1AEE04A8" w14:textId="77777777" w:rsidR="00CD7B5D" w:rsidRPr="00CB0AD2" w:rsidRDefault="00CD7B5D" w:rsidP="00CD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8355A6D" w14:textId="27671E84" w:rsidR="00CD7B5D" w:rsidRPr="00CB0AD2" w:rsidRDefault="00CD7B5D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160,105</w:t>
            </w:r>
          </w:p>
        </w:tc>
        <w:tc>
          <w:tcPr>
            <w:tcW w:w="139" w:type="pct"/>
          </w:tcPr>
          <w:p w14:paraId="71DAE6AE" w14:textId="77777777" w:rsidR="00CD7B5D" w:rsidRPr="00CB0AD2" w:rsidRDefault="00CD7B5D" w:rsidP="00CD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5D08E4E" w14:textId="3A0A84CC" w:rsidR="00CD7B5D" w:rsidRPr="00CB0AD2" w:rsidRDefault="00CD7B5D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17,365</w:t>
            </w:r>
          </w:p>
        </w:tc>
        <w:tc>
          <w:tcPr>
            <w:tcW w:w="139" w:type="pct"/>
          </w:tcPr>
          <w:p w14:paraId="5CF03228" w14:textId="77777777" w:rsidR="00CD7B5D" w:rsidRPr="00CB0AD2" w:rsidRDefault="00CD7B5D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5C1110F" w14:textId="40954D97" w:rsidR="00CD7B5D" w:rsidRPr="00CB0AD2" w:rsidRDefault="00CD7B5D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</w:tr>
      <w:tr w:rsidR="00CD7B5D" w:rsidRPr="006F6412" w14:paraId="500744BE" w14:textId="77777777" w:rsidTr="008D4A59">
        <w:trPr>
          <w:trHeight w:hRule="exact" w:val="374"/>
        </w:trPr>
        <w:tc>
          <w:tcPr>
            <w:tcW w:w="2151" w:type="pct"/>
          </w:tcPr>
          <w:p w14:paraId="66E99F08" w14:textId="2E518FAD" w:rsidR="00CD7B5D" w:rsidRPr="006F6412" w:rsidRDefault="00CD7B5D" w:rsidP="00CD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B86E733" w14:textId="37664901" w:rsidR="00CD7B5D" w:rsidRPr="00D164AF" w:rsidRDefault="00993AD7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AD7">
              <w:rPr>
                <w:rFonts w:asciiTheme="majorBidi" w:hAnsiTheme="majorBidi" w:cstheme="majorBidi"/>
                <w:sz w:val="30"/>
                <w:szCs w:val="30"/>
              </w:rPr>
              <w:t>325,884</w:t>
            </w:r>
          </w:p>
        </w:tc>
        <w:tc>
          <w:tcPr>
            <w:tcW w:w="138" w:type="pct"/>
          </w:tcPr>
          <w:p w14:paraId="71605B94" w14:textId="77777777" w:rsidR="00CD7B5D" w:rsidRPr="00CB0AD2" w:rsidRDefault="00CD7B5D" w:rsidP="00CD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8A6249E" w14:textId="1EDCF275" w:rsidR="00CD7B5D" w:rsidRPr="00CB0AD2" w:rsidRDefault="00CD7B5D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267,955</w:t>
            </w:r>
          </w:p>
        </w:tc>
        <w:tc>
          <w:tcPr>
            <w:tcW w:w="139" w:type="pct"/>
          </w:tcPr>
          <w:p w14:paraId="38D791F2" w14:textId="77777777" w:rsidR="00CD7B5D" w:rsidRPr="00CB0AD2" w:rsidRDefault="00CD7B5D" w:rsidP="00CD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4106D4DE" w14:textId="1D4E31AC" w:rsidR="00CD7B5D" w:rsidRPr="00CB0AD2" w:rsidRDefault="00CD7B5D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3,280</w:t>
            </w:r>
          </w:p>
        </w:tc>
        <w:tc>
          <w:tcPr>
            <w:tcW w:w="139" w:type="pct"/>
          </w:tcPr>
          <w:p w14:paraId="3E212E54" w14:textId="77777777" w:rsidR="00CD7B5D" w:rsidRPr="00CB0AD2" w:rsidRDefault="00CD7B5D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9FB12A7" w14:textId="5BD44BAE" w:rsidR="00CD7B5D" w:rsidRPr="00CB0AD2" w:rsidRDefault="00CD7B5D" w:rsidP="00C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3,267</w:t>
            </w:r>
          </w:p>
        </w:tc>
      </w:tr>
      <w:tr w:rsidR="00CB0AD2" w:rsidRPr="006F6412" w14:paraId="7755F68B" w14:textId="77777777" w:rsidTr="008D4A59">
        <w:trPr>
          <w:trHeight w:hRule="exact" w:val="374"/>
        </w:trPr>
        <w:tc>
          <w:tcPr>
            <w:tcW w:w="2151" w:type="pct"/>
          </w:tcPr>
          <w:p w14:paraId="41E51014" w14:textId="6CF1B991" w:rsidR="00CB0AD2" w:rsidRPr="006F6412" w:rsidRDefault="00CB0AD2" w:rsidP="00C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0BA6AE0E" w14:textId="7A6834E3" w:rsidR="00CB0AD2" w:rsidRPr="007B7B50" w:rsidRDefault="00CB0AD2" w:rsidP="00CB0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B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16,925,745</w:t>
            </w:r>
          </w:p>
        </w:tc>
        <w:tc>
          <w:tcPr>
            <w:tcW w:w="138" w:type="pct"/>
          </w:tcPr>
          <w:p w14:paraId="146FF9F3" w14:textId="77777777" w:rsidR="00CB0AD2" w:rsidRPr="007B7B50" w:rsidRDefault="00CB0AD2" w:rsidP="00C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26D48EDC" w14:textId="0AC1F123" w:rsidR="00CB0AD2" w:rsidRPr="007B7B50" w:rsidRDefault="00CB0AD2" w:rsidP="00CB0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B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15,472,463</w:t>
            </w:r>
          </w:p>
        </w:tc>
        <w:tc>
          <w:tcPr>
            <w:tcW w:w="139" w:type="pct"/>
          </w:tcPr>
          <w:p w14:paraId="43794E83" w14:textId="77777777" w:rsidR="00CB0AD2" w:rsidRPr="007B7B50" w:rsidRDefault="00CB0AD2" w:rsidP="00C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1FC5C119" w14:textId="4D4C8B2E" w:rsidR="00CB0AD2" w:rsidRPr="007B7B50" w:rsidRDefault="00CB0AD2" w:rsidP="00CB0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B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2,539,263</w:t>
            </w:r>
          </w:p>
        </w:tc>
        <w:tc>
          <w:tcPr>
            <w:tcW w:w="139" w:type="pct"/>
          </w:tcPr>
          <w:p w14:paraId="008D96D4" w14:textId="77777777" w:rsidR="00CB0AD2" w:rsidRPr="007B7B50" w:rsidRDefault="00CB0AD2" w:rsidP="00CB0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52E00613" w14:textId="0C8437C9" w:rsidR="00CB0AD2" w:rsidRPr="007B7B50" w:rsidRDefault="00CB0AD2" w:rsidP="00CB0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B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2,747,327</w:t>
            </w:r>
          </w:p>
        </w:tc>
      </w:tr>
      <w:tr w:rsidR="00CB0AD2" w:rsidRPr="006F6412" w14:paraId="5DABC073" w14:textId="77777777">
        <w:trPr>
          <w:trHeight w:hRule="exact" w:val="374"/>
        </w:trPr>
        <w:tc>
          <w:tcPr>
            <w:tcW w:w="2151" w:type="pct"/>
          </w:tcPr>
          <w:p w14:paraId="37E03087" w14:textId="6586622C" w:rsidR="00CB0AD2" w:rsidRPr="00000E28" w:rsidRDefault="00CB0AD2" w:rsidP="00C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8" w:type="pct"/>
          </w:tcPr>
          <w:p w14:paraId="2EB2729A" w14:textId="5528CE2C" w:rsidR="00CB0AD2" w:rsidRPr="00D164AF" w:rsidRDefault="000D0FCF" w:rsidP="00CB0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0FCF">
              <w:rPr>
                <w:rFonts w:asciiTheme="majorBidi" w:hAnsiTheme="majorBidi" w:cstheme="majorBidi"/>
                <w:sz w:val="30"/>
                <w:szCs w:val="30"/>
              </w:rPr>
              <w:t>(347,426)</w:t>
            </w:r>
          </w:p>
        </w:tc>
        <w:tc>
          <w:tcPr>
            <w:tcW w:w="138" w:type="pct"/>
          </w:tcPr>
          <w:p w14:paraId="0EE34355" w14:textId="77777777" w:rsidR="00CB0AD2" w:rsidRPr="00EC721A" w:rsidRDefault="00CB0AD2" w:rsidP="00CB0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F9ACEFF" w14:textId="433BA003" w:rsidR="00CB0AD2" w:rsidRPr="00EC721A" w:rsidRDefault="00125E08" w:rsidP="00CB0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E08">
              <w:rPr>
                <w:rFonts w:ascii="Angsana New" w:hAnsi="Angsana New" w:cs="Angsana New"/>
                <w:sz w:val="30"/>
                <w:szCs w:val="30"/>
              </w:rPr>
              <w:t>(323,371)</w:t>
            </w:r>
          </w:p>
        </w:tc>
        <w:tc>
          <w:tcPr>
            <w:tcW w:w="139" w:type="pct"/>
          </w:tcPr>
          <w:p w14:paraId="3103F28A" w14:textId="77777777" w:rsidR="00CB0AD2" w:rsidRPr="00000E28" w:rsidRDefault="00CB0AD2" w:rsidP="00CB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7F7C732B" w14:textId="639AB0B1" w:rsidR="00CB0AD2" w:rsidRPr="00EC721A" w:rsidRDefault="00B14B48" w:rsidP="00CB0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4B48">
              <w:rPr>
                <w:rFonts w:ascii="Angsana New" w:hAnsi="Angsana New" w:cs="Angsana New"/>
                <w:sz w:val="30"/>
                <w:szCs w:val="30"/>
              </w:rPr>
              <w:t>(4,418)</w:t>
            </w:r>
          </w:p>
        </w:tc>
        <w:tc>
          <w:tcPr>
            <w:tcW w:w="139" w:type="pct"/>
          </w:tcPr>
          <w:p w14:paraId="645B2D0F" w14:textId="77777777" w:rsidR="00CB0AD2" w:rsidRPr="00EC721A" w:rsidRDefault="00CB0AD2" w:rsidP="00CB0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8DC7CC8" w14:textId="73045B4E" w:rsidR="00CB0AD2" w:rsidRPr="00EC721A" w:rsidRDefault="0018261D" w:rsidP="00182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261D">
              <w:rPr>
                <w:rFonts w:ascii="Angsana New" w:hAnsi="Angsana New" w:cs="Angsana New"/>
                <w:sz w:val="30"/>
                <w:szCs w:val="30"/>
              </w:rPr>
              <w:t>(3,547)</w:t>
            </w:r>
          </w:p>
        </w:tc>
      </w:tr>
      <w:tr w:rsidR="002C15EA" w:rsidRPr="006F6412" w14:paraId="0191F5EC" w14:textId="77777777">
        <w:trPr>
          <w:trHeight w:hRule="exact" w:val="374"/>
        </w:trPr>
        <w:tc>
          <w:tcPr>
            <w:tcW w:w="2151" w:type="pct"/>
          </w:tcPr>
          <w:p w14:paraId="2102D3AC" w14:textId="5A00AA75" w:rsidR="002C15EA" w:rsidRPr="006F6412" w:rsidRDefault="002C15EA" w:rsidP="002C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F2370" w14:textId="3C063F6E" w:rsidR="002C15EA" w:rsidRPr="002C15EA" w:rsidRDefault="002C15EA" w:rsidP="002C1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15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16,578,319</w:t>
            </w:r>
          </w:p>
        </w:tc>
        <w:tc>
          <w:tcPr>
            <w:tcW w:w="138" w:type="pct"/>
            <w:vAlign w:val="bottom"/>
          </w:tcPr>
          <w:p w14:paraId="1C7F2AC6" w14:textId="77777777" w:rsidR="002C15EA" w:rsidRPr="002C15EA" w:rsidRDefault="002C15EA" w:rsidP="002C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8B26A" w14:textId="56BC3055" w:rsidR="002C15EA" w:rsidRPr="002C15EA" w:rsidRDefault="002C15EA" w:rsidP="002C1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15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15,149,092</w:t>
            </w:r>
          </w:p>
        </w:tc>
        <w:tc>
          <w:tcPr>
            <w:tcW w:w="139" w:type="pct"/>
            <w:vAlign w:val="bottom"/>
          </w:tcPr>
          <w:p w14:paraId="5E016718" w14:textId="77777777" w:rsidR="002C15EA" w:rsidRPr="00402497" w:rsidRDefault="002C15EA" w:rsidP="002C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CF4B5" w14:textId="0C9710C3" w:rsidR="002C15EA" w:rsidRPr="002C15EA" w:rsidRDefault="002C15EA" w:rsidP="002C1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15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2,534,845</w:t>
            </w:r>
          </w:p>
        </w:tc>
        <w:tc>
          <w:tcPr>
            <w:tcW w:w="139" w:type="pct"/>
            <w:vAlign w:val="bottom"/>
          </w:tcPr>
          <w:p w14:paraId="15A4C0AA" w14:textId="77777777" w:rsidR="002C15EA" w:rsidRPr="002C15EA" w:rsidRDefault="002C15EA" w:rsidP="002C1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FE570" w14:textId="1A6AC130" w:rsidR="002C15EA" w:rsidRPr="002C15EA" w:rsidRDefault="002C15EA" w:rsidP="002C1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15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2,743,780</w:t>
            </w:r>
          </w:p>
        </w:tc>
      </w:tr>
    </w:tbl>
    <w:p w14:paraId="3A8EE627" w14:textId="77777777" w:rsidR="008423BD" w:rsidRPr="00042172" w:rsidRDefault="008423BD">
      <w:pPr>
        <w:rPr>
          <w:rFonts w:asciiTheme="majorBidi" w:hAnsiTheme="majorBidi" w:cstheme="majorBidi"/>
          <w:sz w:val="30"/>
          <w:szCs w:val="30"/>
        </w:rPr>
      </w:pPr>
    </w:p>
    <w:p w14:paraId="309F692A" w14:textId="543F3ACA" w:rsidR="000176FF" w:rsidRPr="00091CA0" w:rsidRDefault="000176F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เงินลงทุน</w:t>
      </w:r>
      <w:r w:rsidR="001F0541" w:rsidRPr="00091CA0">
        <w:rPr>
          <w:rFonts w:ascii="Angsana New" w:hAnsi="Angsana New" w:cs="Angsana New"/>
          <w:szCs w:val="30"/>
          <w:cs/>
        </w:rPr>
        <w:t>ตามวิธีราคาทุน และเงินลงทุนที่รับรู้ตามวิธีส่วนได้เสีย สุทธิ</w:t>
      </w:r>
      <w:r w:rsidRPr="00091CA0">
        <w:rPr>
          <w:rFonts w:ascii="Angsana New" w:hAnsi="Angsana New" w:cs="Angsana New"/>
          <w:szCs w:val="30"/>
          <w:cs/>
        </w:rPr>
        <w:t xml:space="preserve"> </w:t>
      </w:r>
    </w:p>
    <w:p w14:paraId="6E922F1F" w14:textId="77777777" w:rsidR="000176FF" w:rsidRPr="00D15DAC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4"/>
        <w:rPr>
          <w:rFonts w:asciiTheme="majorBidi" w:hAnsiTheme="majorBidi" w:cstheme="majorBidi"/>
          <w:b/>
          <w:bCs/>
          <w:sz w:val="30"/>
          <w:szCs w:val="30"/>
        </w:rPr>
      </w:pPr>
    </w:p>
    <w:p w14:paraId="7926A14F" w14:textId="27E5B09D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จำนวนของเงินลงทุนที่รับรู้ในงบฐานะการเงินมีดังนี้</w:t>
      </w:r>
    </w:p>
    <w:p w14:paraId="5A074703" w14:textId="77777777" w:rsidR="000176FF" w:rsidRPr="00307326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439"/>
        <w:gridCol w:w="181"/>
        <w:gridCol w:w="1349"/>
        <w:gridCol w:w="181"/>
        <w:gridCol w:w="1350"/>
        <w:gridCol w:w="180"/>
        <w:gridCol w:w="1350"/>
      </w:tblGrid>
      <w:tr w:rsidR="000176FF" w:rsidRPr="00A85D0A" w14:paraId="27B30932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  <w:hideMark/>
          </w:tcPr>
          <w:p w14:paraId="643C2CE8" w14:textId="77777777" w:rsidR="000176FF" w:rsidRPr="00A85D0A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9" w:type="dxa"/>
            <w:gridSpan w:val="3"/>
            <w:vAlign w:val="bottom"/>
            <w:hideMark/>
          </w:tcPr>
          <w:p w14:paraId="7393B2EB" w14:textId="2E4282C5" w:rsidR="000176FF" w:rsidRPr="00A85D0A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0443DE21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3AAD5C19" w14:textId="2B93D610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A85D0A" w14:paraId="2BB1132F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</w:tcPr>
          <w:p w14:paraId="1A747C0A" w14:textId="4D236542" w:rsidR="00AD57CD" w:rsidRPr="00ED4451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01C739F1" w14:textId="1AB2CA3A" w:rsidR="00AD57CD" w:rsidRPr="00F92A58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1" w:type="dxa"/>
            <w:vAlign w:val="bottom"/>
          </w:tcPr>
          <w:p w14:paraId="53068FC4" w14:textId="77777777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3DC63B68" w14:textId="7A173BA5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78E1D028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9FB8466" w14:textId="2B9D7F58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1112E5E5" w14:textId="77777777" w:rsidR="00AD57CD" w:rsidRPr="00A85D0A" w:rsidRDefault="00AD57CD" w:rsidP="00AD57C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D0A3572" w14:textId="15A2670C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FD1FA5" w:rsidRPr="00A85D0A" w14:paraId="7A875A14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</w:tcPr>
          <w:p w14:paraId="25D69286" w14:textId="77777777" w:rsidR="00FD1FA5" w:rsidRPr="00ED4451" w:rsidRDefault="00FD1FA5" w:rsidP="00FD1FA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33BFE82F" w14:textId="73F4ED98" w:rsidR="00FD1FA5" w:rsidRPr="00B2643D" w:rsidRDefault="00FD1FA5" w:rsidP="00FD1F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pacing w:val="-2"/>
                <w:sz w:val="30"/>
                <w:szCs w:val="30"/>
                <w:lang w:val="en-US" w:bidi="th-TH"/>
              </w:rPr>
            </w:pPr>
            <w:r w:rsidRPr="00B2643D">
              <w:rPr>
                <w:rFonts w:asciiTheme="majorBidi" w:hAnsiTheme="majorBidi" w:cstheme="majorBidi"/>
                <w:b w:val="0"/>
                <w:bCs/>
                <w:spacing w:val="-8"/>
                <w:sz w:val="30"/>
                <w:szCs w:val="30"/>
              </w:rPr>
              <w:t>2569</w:t>
            </w:r>
          </w:p>
        </w:tc>
        <w:tc>
          <w:tcPr>
            <w:tcW w:w="181" w:type="dxa"/>
            <w:vAlign w:val="bottom"/>
          </w:tcPr>
          <w:p w14:paraId="643B342E" w14:textId="77777777" w:rsidR="00FD1FA5" w:rsidRPr="00B2643D" w:rsidRDefault="00FD1FA5" w:rsidP="00FD1FA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4E4DB222" w14:textId="164BDD34" w:rsidR="00FD1FA5" w:rsidRPr="00B2643D" w:rsidRDefault="00FD1FA5" w:rsidP="00FD1F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pacing w:val="-8"/>
                <w:sz w:val="30"/>
                <w:szCs w:val="30"/>
                <w:lang w:bidi="th-TH"/>
              </w:rPr>
            </w:pPr>
            <w:r w:rsidRPr="00B2643D">
              <w:rPr>
                <w:rFonts w:asciiTheme="majorBidi" w:hAnsiTheme="majorBidi" w:cstheme="majorBidi"/>
                <w:b w:val="0"/>
                <w:bCs/>
                <w:spacing w:val="-8"/>
                <w:sz w:val="30"/>
                <w:szCs w:val="30"/>
              </w:rPr>
              <w:t>2568</w:t>
            </w:r>
          </w:p>
        </w:tc>
        <w:tc>
          <w:tcPr>
            <w:tcW w:w="181" w:type="dxa"/>
          </w:tcPr>
          <w:p w14:paraId="15B7B1FF" w14:textId="77777777" w:rsidR="00FD1FA5" w:rsidRPr="00A85D0A" w:rsidRDefault="00FD1FA5" w:rsidP="00FD1F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3344FD7" w14:textId="62D7B45F" w:rsidR="00FD1FA5" w:rsidRDefault="00FD1FA5" w:rsidP="00FD1F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 w:rsidRPr="00DB0196">
              <w:rPr>
                <w:rFonts w:asciiTheme="majorBidi" w:hAnsiTheme="majorBidi" w:cstheme="majorBidi"/>
                <w:b w:val="0"/>
                <w:bCs/>
                <w:spacing w:val="-8"/>
                <w:sz w:val="30"/>
                <w:szCs w:val="30"/>
              </w:rPr>
              <w:t>2569</w:t>
            </w:r>
          </w:p>
        </w:tc>
        <w:tc>
          <w:tcPr>
            <w:tcW w:w="180" w:type="dxa"/>
            <w:vAlign w:val="bottom"/>
          </w:tcPr>
          <w:p w14:paraId="48E7BA87" w14:textId="77777777" w:rsidR="00FD1FA5" w:rsidRPr="00A85D0A" w:rsidRDefault="00FD1FA5" w:rsidP="00FD1F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CEBBB8F" w14:textId="082F8525" w:rsidR="00FD1FA5" w:rsidRDefault="00FD1FA5" w:rsidP="00FD1F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 w:rsidRPr="00DB0196">
              <w:rPr>
                <w:rFonts w:asciiTheme="majorBidi" w:hAnsiTheme="majorBidi" w:cstheme="majorBidi"/>
                <w:b w:val="0"/>
                <w:bCs/>
                <w:spacing w:val="-8"/>
                <w:sz w:val="30"/>
                <w:szCs w:val="30"/>
              </w:rPr>
              <w:t>2568</w:t>
            </w:r>
          </w:p>
        </w:tc>
      </w:tr>
      <w:tr w:rsidR="00FD1FA5" w:rsidRPr="00A85D0A" w14:paraId="703F6632" w14:textId="77777777" w:rsidTr="00373B7F">
        <w:trPr>
          <w:cantSplit/>
          <w:trHeight w:val="423"/>
          <w:tblHeader/>
        </w:trPr>
        <w:tc>
          <w:tcPr>
            <w:tcW w:w="3240" w:type="dxa"/>
            <w:vAlign w:val="bottom"/>
          </w:tcPr>
          <w:p w14:paraId="4339B177" w14:textId="77777777" w:rsidR="00FD1FA5" w:rsidRPr="00A85D0A" w:rsidRDefault="00FD1FA5" w:rsidP="00FD1FA5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6030" w:type="dxa"/>
            <w:gridSpan w:val="7"/>
            <w:vAlign w:val="bottom"/>
            <w:hideMark/>
          </w:tcPr>
          <w:p w14:paraId="1759EF56" w14:textId="77777777" w:rsidR="00FD1FA5" w:rsidRPr="00A85D0A" w:rsidRDefault="00FD1FA5" w:rsidP="00FD1F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D1FA5" w:rsidRPr="00A85D0A" w14:paraId="19599C62" w14:textId="77777777" w:rsidTr="008D4A59">
        <w:trPr>
          <w:cantSplit/>
          <w:trHeight w:hRule="exact" w:val="374"/>
        </w:trPr>
        <w:tc>
          <w:tcPr>
            <w:tcW w:w="3240" w:type="dxa"/>
            <w:hideMark/>
          </w:tcPr>
          <w:p w14:paraId="4B406F98" w14:textId="77777777" w:rsidR="00FD1FA5" w:rsidRPr="00143880" w:rsidRDefault="00FD1FA5" w:rsidP="00FD1F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8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เงินลงทุนในบริษัทย่อย บริษัทร่วม</w:t>
            </w:r>
          </w:p>
        </w:tc>
        <w:tc>
          <w:tcPr>
            <w:tcW w:w="1439" w:type="dxa"/>
          </w:tcPr>
          <w:p w14:paraId="0205F58F" w14:textId="77777777" w:rsidR="00FD1FA5" w:rsidRPr="00603092" w:rsidRDefault="00FD1FA5" w:rsidP="00FD1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39AA3289" w14:textId="77777777" w:rsidR="00FD1FA5" w:rsidRPr="00603092" w:rsidRDefault="00FD1FA5" w:rsidP="00FD1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1618577" w14:textId="77777777" w:rsidR="00FD1FA5" w:rsidRPr="00A85D0A" w:rsidRDefault="00FD1FA5" w:rsidP="00FD1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54A12F4" w14:textId="77777777" w:rsidR="00FD1FA5" w:rsidRPr="00603092" w:rsidRDefault="00FD1FA5" w:rsidP="00FD1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C5E39F" w14:textId="77777777" w:rsidR="00FD1FA5" w:rsidRPr="00603092" w:rsidRDefault="00FD1FA5" w:rsidP="00FD1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BA2174" w14:textId="77777777" w:rsidR="00FD1FA5" w:rsidRPr="00603092" w:rsidRDefault="00FD1FA5" w:rsidP="00FD1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A23F0D" w14:textId="77777777" w:rsidR="00FD1FA5" w:rsidRPr="00603092" w:rsidRDefault="00FD1FA5" w:rsidP="00FD1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1FA5" w:rsidRPr="00A85D0A" w14:paraId="59C12290" w14:textId="77777777" w:rsidTr="008D4A59">
        <w:trPr>
          <w:cantSplit/>
          <w:trHeight w:hRule="exact" w:val="374"/>
        </w:trPr>
        <w:tc>
          <w:tcPr>
            <w:tcW w:w="3240" w:type="dxa"/>
          </w:tcPr>
          <w:p w14:paraId="1DD11A18" w14:textId="77777777" w:rsidR="00FD1FA5" w:rsidRPr="00143880" w:rsidRDefault="00FD1FA5" w:rsidP="00FD1FA5">
            <w:pPr>
              <w:tabs>
                <w:tab w:val="left" w:pos="1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38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และการร่วมค้า สุทธิ</w:t>
            </w:r>
          </w:p>
        </w:tc>
        <w:tc>
          <w:tcPr>
            <w:tcW w:w="1439" w:type="dxa"/>
          </w:tcPr>
          <w:p w14:paraId="79E2D0EC" w14:textId="77777777" w:rsidR="00FD1FA5" w:rsidRPr="00603092" w:rsidRDefault="00FD1FA5" w:rsidP="00FD1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0D75F582" w14:textId="77777777" w:rsidR="00FD1FA5" w:rsidRPr="00603092" w:rsidRDefault="00FD1FA5" w:rsidP="00FD1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15834CD" w14:textId="77777777" w:rsidR="00FD1FA5" w:rsidRPr="00A85D0A" w:rsidRDefault="00FD1FA5" w:rsidP="00FD1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FEE5545" w14:textId="77777777" w:rsidR="00FD1FA5" w:rsidRPr="00603092" w:rsidRDefault="00FD1FA5" w:rsidP="00FD1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4A05C4" w14:textId="77777777" w:rsidR="00FD1FA5" w:rsidRPr="00603092" w:rsidRDefault="00FD1FA5" w:rsidP="00FD1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CC2367" w14:textId="77777777" w:rsidR="00FD1FA5" w:rsidRPr="00603092" w:rsidRDefault="00FD1FA5" w:rsidP="00FD1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771DDB" w14:textId="77777777" w:rsidR="00FD1FA5" w:rsidRPr="00603092" w:rsidRDefault="00FD1FA5" w:rsidP="00FD1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3E75" w:rsidRPr="00A85D0A" w14:paraId="17FDB315" w14:textId="77777777" w:rsidTr="008D4A59">
        <w:trPr>
          <w:cantSplit/>
          <w:trHeight w:hRule="exact" w:val="374"/>
        </w:trPr>
        <w:tc>
          <w:tcPr>
            <w:tcW w:w="3240" w:type="dxa"/>
            <w:hideMark/>
          </w:tcPr>
          <w:p w14:paraId="6157DD81" w14:textId="77777777" w:rsidR="006E3E75" w:rsidRPr="00A85D0A" w:rsidRDefault="006E3E75" w:rsidP="006E3E7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02D98CFC" w14:textId="5A354C5E" w:rsidR="006E3E75" w:rsidRPr="00603092" w:rsidRDefault="000647EC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47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F026155" w14:textId="77777777" w:rsidR="006E3E75" w:rsidRPr="00603092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95CE627" w14:textId="63319FCB" w:rsidR="006E3E75" w:rsidRPr="00603092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1" w:type="dxa"/>
          </w:tcPr>
          <w:p w14:paraId="0BF642B5" w14:textId="77777777" w:rsidR="006E3E75" w:rsidRPr="00603092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69D9BF" w14:textId="011C82F0" w:rsidR="006E3E75" w:rsidRPr="00603092" w:rsidRDefault="000647EC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B1F">
              <w:rPr>
                <w:rFonts w:ascii="Angsana New" w:hAnsi="Angsana New" w:cs="Angsana New"/>
                <w:sz w:val="30"/>
                <w:szCs w:val="30"/>
              </w:rPr>
              <w:t>38,857,444</w:t>
            </w:r>
          </w:p>
        </w:tc>
        <w:tc>
          <w:tcPr>
            <w:tcW w:w="180" w:type="dxa"/>
          </w:tcPr>
          <w:p w14:paraId="54D32C82" w14:textId="77777777" w:rsidR="006E3E75" w:rsidRPr="00603092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5F52F1" w14:textId="7756191E" w:rsidR="006E3E75" w:rsidRPr="00603092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sz w:val="30"/>
                <w:szCs w:val="30"/>
              </w:rPr>
              <w:t>38,414,129</w:t>
            </w:r>
          </w:p>
        </w:tc>
      </w:tr>
      <w:tr w:rsidR="006E3E75" w:rsidRPr="00A85D0A" w14:paraId="2BB756EB" w14:textId="77777777" w:rsidTr="00B2643D">
        <w:trPr>
          <w:cantSplit/>
          <w:trHeight w:hRule="exact" w:val="374"/>
        </w:trPr>
        <w:tc>
          <w:tcPr>
            <w:tcW w:w="3240" w:type="dxa"/>
            <w:hideMark/>
          </w:tcPr>
          <w:p w14:paraId="7ACBE3B3" w14:textId="77777777" w:rsidR="006E3E75" w:rsidRPr="00A85D0A" w:rsidRDefault="006E3E75" w:rsidP="006E3E7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39" w:type="dxa"/>
          </w:tcPr>
          <w:p w14:paraId="7AEB3745" w14:textId="49BF9115" w:rsidR="006E3E75" w:rsidRPr="00603092" w:rsidRDefault="000647EC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47EC">
              <w:rPr>
                <w:rFonts w:ascii="Angsana New" w:hAnsi="Angsana New" w:cs="Angsana New"/>
                <w:sz w:val="30"/>
                <w:szCs w:val="30"/>
              </w:rPr>
              <w:t>8,864,137</w:t>
            </w:r>
          </w:p>
        </w:tc>
        <w:tc>
          <w:tcPr>
            <w:tcW w:w="181" w:type="dxa"/>
          </w:tcPr>
          <w:p w14:paraId="2CB44BFA" w14:textId="77777777" w:rsidR="006E3E75" w:rsidRPr="00603092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BD37DAE" w14:textId="4F029280" w:rsidR="006E3E75" w:rsidRPr="00603092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sz w:val="30"/>
                <w:szCs w:val="30"/>
              </w:rPr>
              <w:t>8,583,415</w:t>
            </w:r>
          </w:p>
        </w:tc>
        <w:tc>
          <w:tcPr>
            <w:tcW w:w="181" w:type="dxa"/>
          </w:tcPr>
          <w:p w14:paraId="1B89371B" w14:textId="77777777" w:rsidR="006E3E75" w:rsidRPr="00603092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13D7CE" w14:textId="3DD7E14B" w:rsidR="006E3E75" w:rsidRPr="00603092" w:rsidRDefault="000647EC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B1F">
              <w:rPr>
                <w:rFonts w:ascii="Angsana New" w:hAnsi="Angsana New" w:cs="Angsana New"/>
                <w:sz w:val="30"/>
                <w:szCs w:val="30"/>
              </w:rPr>
              <w:t>7,415,087</w:t>
            </w:r>
          </w:p>
        </w:tc>
        <w:tc>
          <w:tcPr>
            <w:tcW w:w="180" w:type="dxa"/>
          </w:tcPr>
          <w:p w14:paraId="664AE13C" w14:textId="77777777" w:rsidR="006E3E75" w:rsidRPr="00603092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AFAE1C" w14:textId="0F072566" w:rsidR="006E3E75" w:rsidRPr="00603092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sz w:val="30"/>
                <w:szCs w:val="30"/>
              </w:rPr>
              <w:t>7,415,087</w:t>
            </w:r>
          </w:p>
        </w:tc>
      </w:tr>
      <w:tr w:rsidR="006E3E75" w:rsidRPr="00A85D0A" w14:paraId="0B47367F" w14:textId="77777777" w:rsidTr="00B2643D">
        <w:trPr>
          <w:cantSplit/>
          <w:trHeight w:hRule="exact" w:val="374"/>
        </w:trPr>
        <w:tc>
          <w:tcPr>
            <w:tcW w:w="3240" w:type="dxa"/>
          </w:tcPr>
          <w:p w14:paraId="338E3AAE" w14:textId="77777777" w:rsidR="006E3E75" w:rsidRPr="00A85D0A" w:rsidRDefault="006E3E75" w:rsidP="006E3E75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39" w:type="dxa"/>
          </w:tcPr>
          <w:p w14:paraId="726DFFB9" w14:textId="552DB1C9" w:rsidR="006E3E75" w:rsidRPr="00603092" w:rsidRDefault="000647EC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47EC">
              <w:rPr>
                <w:rFonts w:ascii="Angsana New" w:hAnsi="Angsana New" w:cs="Angsana New"/>
                <w:sz w:val="30"/>
                <w:szCs w:val="30"/>
              </w:rPr>
              <w:t>387,625</w:t>
            </w:r>
          </w:p>
        </w:tc>
        <w:tc>
          <w:tcPr>
            <w:tcW w:w="181" w:type="dxa"/>
          </w:tcPr>
          <w:p w14:paraId="00F8463C" w14:textId="77777777" w:rsidR="006E3E75" w:rsidRPr="00603092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FAB202C" w14:textId="41DD5B34" w:rsidR="006E3E75" w:rsidRPr="00603092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sz w:val="30"/>
                <w:szCs w:val="30"/>
              </w:rPr>
              <w:t>369,905</w:t>
            </w:r>
          </w:p>
        </w:tc>
        <w:tc>
          <w:tcPr>
            <w:tcW w:w="181" w:type="dxa"/>
          </w:tcPr>
          <w:p w14:paraId="72FE108C" w14:textId="77777777" w:rsidR="006E3E75" w:rsidRPr="00603092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CDCAFD" w14:textId="1DEAC541" w:rsidR="006E3E75" w:rsidRPr="00603092" w:rsidRDefault="000647EC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B1F">
              <w:rPr>
                <w:rFonts w:ascii="Angsana New" w:hAnsi="Angsana New" w:cs="Angsana New"/>
                <w:sz w:val="30"/>
                <w:szCs w:val="30"/>
              </w:rPr>
              <w:t>58,646</w:t>
            </w:r>
          </w:p>
        </w:tc>
        <w:tc>
          <w:tcPr>
            <w:tcW w:w="180" w:type="dxa"/>
          </w:tcPr>
          <w:p w14:paraId="4CF116C3" w14:textId="77777777" w:rsidR="006E3E75" w:rsidRPr="00603092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032249" w14:textId="3CA69F1A" w:rsidR="006E3E75" w:rsidRPr="00603092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sz w:val="30"/>
                <w:szCs w:val="30"/>
              </w:rPr>
              <w:t>58,646</w:t>
            </w:r>
          </w:p>
        </w:tc>
      </w:tr>
      <w:tr w:rsidR="006E3E75" w:rsidRPr="00A85D0A" w14:paraId="242D00A6" w14:textId="77777777" w:rsidTr="00B2643D">
        <w:trPr>
          <w:cantSplit/>
          <w:trHeight w:hRule="exact" w:val="374"/>
        </w:trPr>
        <w:tc>
          <w:tcPr>
            <w:tcW w:w="3240" w:type="dxa"/>
          </w:tcPr>
          <w:p w14:paraId="46024FCC" w14:textId="77777777" w:rsidR="006E3E75" w:rsidRPr="00A85D0A" w:rsidRDefault="006E3E75" w:rsidP="006E3E7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 สุทธิ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BC1EA6" w14:textId="550A6015" w:rsidR="006E3E75" w:rsidRDefault="000647EC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47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9,251,762</w:t>
            </w:r>
          </w:p>
        </w:tc>
        <w:tc>
          <w:tcPr>
            <w:tcW w:w="181" w:type="dxa"/>
          </w:tcPr>
          <w:p w14:paraId="08F0A278" w14:textId="77777777" w:rsidR="006E3E75" w:rsidRPr="0039572C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95991B" w14:textId="7BECDDAB" w:rsidR="006E3E75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8,953,320</w:t>
            </w:r>
          </w:p>
        </w:tc>
        <w:tc>
          <w:tcPr>
            <w:tcW w:w="181" w:type="dxa"/>
          </w:tcPr>
          <w:p w14:paraId="101F6D8A" w14:textId="77777777" w:rsidR="006E3E75" w:rsidRPr="00603092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0B9FA9C" w14:textId="529E06BC" w:rsidR="006E3E75" w:rsidRPr="00330F7B" w:rsidRDefault="000647EC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53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46,331,177</w:t>
            </w:r>
          </w:p>
        </w:tc>
        <w:tc>
          <w:tcPr>
            <w:tcW w:w="180" w:type="dxa"/>
          </w:tcPr>
          <w:p w14:paraId="19D00459" w14:textId="77777777" w:rsidR="006E3E75" w:rsidRPr="004A26FE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2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C437D5B" w14:textId="0C218D8D" w:rsidR="006E3E75" w:rsidRPr="004A26FE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45,887,862</w:t>
            </w:r>
          </w:p>
        </w:tc>
      </w:tr>
    </w:tbl>
    <w:p w14:paraId="64E6C30F" w14:textId="6AC59F50" w:rsidR="008A2D3B" w:rsidRDefault="008A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3926916D" w14:textId="77777777" w:rsidR="00617BE9" w:rsidRDefault="00617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4FB6357D" w14:textId="77777777" w:rsidR="00617BE9" w:rsidRDefault="00617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2F9B876E" w14:textId="0334EABF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hanging="180"/>
        <w:jc w:val="thaiDistribute"/>
        <w:rPr>
          <w:rFonts w:asciiTheme="majorBidi" w:hAnsiTheme="majorBidi" w:cs="Angsana New"/>
          <w:sz w:val="30"/>
          <w:szCs w:val="30"/>
        </w:rPr>
      </w:pPr>
      <w:r w:rsidRPr="00022DA2">
        <w:rPr>
          <w:rFonts w:asciiTheme="majorBidi" w:hAnsiTheme="majorBidi" w:cs="Angsana New" w:hint="cs"/>
          <w:sz w:val="30"/>
          <w:szCs w:val="30"/>
          <w:cs/>
        </w:rPr>
        <w:lastRenderedPageBreak/>
        <w:t>จํานวนที่รับรู้ในงบกําไรขาดทุนและงบกําไรขาดทุนเบ็ดเสร็จมีดังน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7CA741A0" w14:textId="77777777" w:rsidR="000176FF" w:rsidRDefault="000176FF" w:rsidP="00707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630" w:hanging="9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0"/>
        <w:gridCol w:w="1260"/>
        <w:gridCol w:w="180"/>
        <w:gridCol w:w="1260"/>
      </w:tblGrid>
      <w:tr w:rsidR="000176FF" w:rsidRPr="001F2AB0" w14:paraId="120CB2FF" w14:textId="77777777" w:rsidTr="008B5A88">
        <w:trPr>
          <w:cantSplit/>
          <w:trHeight w:val="343"/>
          <w:tblHeader/>
        </w:trPr>
        <w:tc>
          <w:tcPr>
            <w:tcW w:w="6660" w:type="dxa"/>
            <w:vAlign w:val="bottom"/>
            <w:hideMark/>
          </w:tcPr>
          <w:p w14:paraId="378D9FF2" w14:textId="77777777" w:rsidR="000176FF" w:rsidRPr="00A85D0A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4F3DD477" w14:textId="0C656D63" w:rsidR="000176FF" w:rsidRPr="001F2AB0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F2A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176FF" w:rsidRPr="001F2AB0" w14:paraId="6674B1C3" w14:textId="77777777" w:rsidTr="008B5A88">
        <w:trPr>
          <w:cantSplit/>
          <w:trHeight w:val="343"/>
          <w:tblHeader/>
        </w:trPr>
        <w:tc>
          <w:tcPr>
            <w:tcW w:w="6660" w:type="dxa"/>
            <w:vAlign w:val="bottom"/>
          </w:tcPr>
          <w:p w14:paraId="0C3BAB58" w14:textId="4F768A7D" w:rsidR="000176FF" w:rsidRPr="001F2AB0" w:rsidRDefault="00AD57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ED4451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ED4451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 w:bidi="th-TH"/>
              </w:rPr>
              <w:t xml:space="preserve">31 </w:t>
            </w:r>
            <w:r w:rsidRPr="00ED4451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6829061D" w14:textId="7E4015DD" w:rsidR="000176FF" w:rsidRPr="001F2AB0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 w:rsidRPr="001F2AB0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 w:rsidR="006E3E75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8DC7AC1" w14:textId="77777777" w:rsidR="000176FF" w:rsidRPr="001F2AB0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D5DE707" w14:textId="7B93AF99" w:rsidR="000176FF" w:rsidRPr="001F2AB0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 w:rsidRPr="001F2AB0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</w:t>
            </w:r>
            <w:r w:rsidR="006E3E75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8</w:t>
            </w:r>
          </w:p>
        </w:tc>
      </w:tr>
      <w:tr w:rsidR="000176FF" w:rsidRPr="001F2AB0" w14:paraId="5603ACF2" w14:textId="77777777" w:rsidTr="008B5A88">
        <w:trPr>
          <w:cantSplit/>
          <w:trHeight w:val="423"/>
          <w:tblHeader/>
        </w:trPr>
        <w:tc>
          <w:tcPr>
            <w:tcW w:w="6660" w:type="dxa"/>
            <w:vAlign w:val="bottom"/>
          </w:tcPr>
          <w:p w14:paraId="25D464DA" w14:textId="77777777" w:rsidR="000176FF" w:rsidRPr="008B5A88" w:rsidRDefault="000176FF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02DBEF5" w14:textId="77777777" w:rsidR="000176FF" w:rsidRPr="008B5A88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F2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F2A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F2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1F2AB0" w14:paraId="6E1C545F" w14:textId="77777777" w:rsidTr="008D4A59">
        <w:trPr>
          <w:cantSplit/>
          <w:trHeight w:hRule="exact" w:val="374"/>
        </w:trPr>
        <w:tc>
          <w:tcPr>
            <w:tcW w:w="6660" w:type="dxa"/>
            <w:hideMark/>
          </w:tcPr>
          <w:p w14:paraId="660EA7FD" w14:textId="0316F5C7" w:rsidR="000176FF" w:rsidRPr="001F2AB0" w:rsidRDefault="000176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ส่วนแบ่งกำไร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B4F7A36" w14:textId="77777777" w:rsidR="000176FF" w:rsidRPr="001F2AB0" w:rsidRDefault="00017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1059A3" w14:textId="77777777" w:rsidR="000176FF" w:rsidRPr="001F2AB0" w:rsidRDefault="00017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4B8AE4" w14:textId="77777777" w:rsidR="000176FF" w:rsidRPr="001F2AB0" w:rsidRDefault="00017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E75" w:rsidRPr="001F2AB0" w14:paraId="3AA3E9D1" w14:textId="77777777" w:rsidTr="008D4A59">
        <w:trPr>
          <w:cantSplit/>
          <w:trHeight w:hRule="exact" w:val="374"/>
        </w:trPr>
        <w:tc>
          <w:tcPr>
            <w:tcW w:w="6660" w:type="dxa"/>
            <w:hideMark/>
          </w:tcPr>
          <w:p w14:paraId="4FDDB0FA" w14:textId="77777777" w:rsidR="006E3E75" w:rsidRPr="001F2AB0" w:rsidRDefault="006E3E75" w:rsidP="006E3E7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DB5964" w14:textId="4E188557" w:rsidR="006E3E75" w:rsidRPr="001F2AB0" w:rsidRDefault="00C66113" w:rsidP="003F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08BC">
              <w:rPr>
                <w:rFonts w:ascii="Angsana New" w:hAnsi="Angsana New" w:cs="Angsana New"/>
                <w:sz w:val="30"/>
                <w:szCs w:val="30"/>
              </w:rPr>
              <w:t>300,718</w:t>
            </w:r>
          </w:p>
        </w:tc>
        <w:tc>
          <w:tcPr>
            <w:tcW w:w="180" w:type="dxa"/>
          </w:tcPr>
          <w:p w14:paraId="2800FA64" w14:textId="77777777" w:rsidR="006E3E75" w:rsidRPr="001F2AB0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92967C" w14:textId="2D4110E5" w:rsidR="006E3E75" w:rsidRPr="001F2AB0" w:rsidRDefault="006E3E75" w:rsidP="00480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2085">
              <w:rPr>
                <w:rFonts w:ascii="Angsana New" w:hAnsi="Angsana New" w:cs="Angsana New"/>
                <w:sz w:val="30"/>
                <w:szCs w:val="30"/>
                <w:cs/>
              </w:rPr>
              <w:t>288</w:t>
            </w:r>
            <w:r w:rsidRPr="00F720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2085">
              <w:rPr>
                <w:rFonts w:ascii="Angsana New" w:hAnsi="Angsana New" w:cs="Angsana New"/>
                <w:sz w:val="30"/>
                <w:szCs w:val="30"/>
                <w:cs/>
              </w:rPr>
              <w:t>090</w:t>
            </w:r>
          </w:p>
        </w:tc>
      </w:tr>
      <w:tr w:rsidR="006E3E75" w:rsidRPr="001F2AB0" w14:paraId="15FE3FFF" w14:textId="77777777" w:rsidTr="008D4A59">
        <w:trPr>
          <w:cantSplit/>
          <w:trHeight w:hRule="exact" w:val="374"/>
        </w:trPr>
        <w:tc>
          <w:tcPr>
            <w:tcW w:w="6660" w:type="dxa"/>
          </w:tcPr>
          <w:p w14:paraId="3D4DB771" w14:textId="77777777" w:rsidR="006E3E75" w:rsidRPr="001F2AB0" w:rsidRDefault="006E3E75" w:rsidP="006E3E75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69832C96" w14:textId="1DC02D2E" w:rsidR="006E3E75" w:rsidRPr="001F2AB0" w:rsidRDefault="00C66113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08BC">
              <w:rPr>
                <w:rFonts w:ascii="Angsana New" w:hAnsi="Angsana New" w:cs="Angsana New"/>
                <w:sz w:val="30"/>
                <w:szCs w:val="30"/>
              </w:rPr>
              <w:t>3,122</w:t>
            </w:r>
          </w:p>
        </w:tc>
        <w:tc>
          <w:tcPr>
            <w:tcW w:w="180" w:type="dxa"/>
          </w:tcPr>
          <w:p w14:paraId="68525BB8" w14:textId="77777777" w:rsidR="006E3E75" w:rsidRPr="001F2AB0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958AE5" w14:textId="60F64DC7" w:rsidR="006E3E75" w:rsidRPr="001F2AB0" w:rsidRDefault="006E3E75" w:rsidP="00B2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2085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F720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2085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</w:tr>
      <w:tr w:rsidR="006E3E75" w:rsidRPr="001F2AB0" w14:paraId="2849ABB1" w14:textId="77777777" w:rsidTr="008D4A59">
        <w:trPr>
          <w:cantSplit/>
          <w:trHeight w:hRule="exact" w:val="374"/>
        </w:trPr>
        <w:tc>
          <w:tcPr>
            <w:tcW w:w="6660" w:type="dxa"/>
          </w:tcPr>
          <w:p w14:paraId="55E9D414" w14:textId="2547557C" w:rsidR="006E3E75" w:rsidRPr="001F2AB0" w:rsidRDefault="006E3E75" w:rsidP="006E3E7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รวมส่วนแบ่งกำไรจากเงินลงทุน</w:t>
            </w:r>
            <w:r w:rsidRPr="001F2AB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ที่รับรู้ตามวิธีส่วนได้เสีย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9F72F" w14:textId="7A344DA4" w:rsidR="006E3E75" w:rsidRPr="00117218" w:rsidRDefault="007B08BC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08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303,840</w:t>
            </w:r>
          </w:p>
        </w:tc>
        <w:tc>
          <w:tcPr>
            <w:tcW w:w="180" w:type="dxa"/>
          </w:tcPr>
          <w:p w14:paraId="100C797A" w14:textId="77777777" w:rsidR="006E3E75" w:rsidRPr="001F2AB0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D0806" w14:textId="1DAFF7D1" w:rsidR="006E3E75" w:rsidRPr="001F2AB0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72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291</w:t>
            </w:r>
            <w:r w:rsidRPr="001172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172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090</w:t>
            </w:r>
          </w:p>
        </w:tc>
      </w:tr>
      <w:tr w:rsidR="006E3E75" w:rsidRPr="001F2AB0" w14:paraId="14E8FC0D" w14:textId="77777777" w:rsidTr="008B5A88">
        <w:trPr>
          <w:cantSplit/>
          <w:trHeight w:val="354"/>
        </w:trPr>
        <w:tc>
          <w:tcPr>
            <w:tcW w:w="6660" w:type="dxa"/>
          </w:tcPr>
          <w:p w14:paraId="2D4C7327" w14:textId="77777777" w:rsidR="006E3E75" w:rsidRPr="001F2AB0" w:rsidRDefault="006E3E75" w:rsidP="006E3E7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8EA6E71" w14:textId="77777777" w:rsidR="006E3E75" w:rsidRPr="001F2AB0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6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9BC5A3" w14:textId="77777777" w:rsidR="006E3E75" w:rsidRPr="001F2AB0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6F9B6DC" w14:textId="77777777" w:rsidR="006E3E75" w:rsidRPr="001F2AB0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E3E75" w:rsidRPr="001F2AB0" w14:paraId="2421FD31" w14:textId="77777777" w:rsidTr="008D4A59">
        <w:trPr>
          <w:cantSplit/>
          <w:trHeight w:hRule="exact" w:val="374"/>
        </w:trPr>
        <w:tc>
          <w:tcPr>
            <w:tcW w:w="6660" w:type="dxa"/>
          </w:tcPr>
          <w:p w14:paraId="491A484D" w14:textId="122A02E2" w:rsidR="006E3E75" w:rsidRPr="001F2AB0" w:rsidRDefault="006E3E75" w:rsidP="006E3E7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ส่วนแบ่งขาดทุนเบ็ดเสร็จ</w:t>
            </w:r>
            <w:r w:rsidRPr="006F42A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549A0D" w14:textId="77777777" w:rsidR="006E3E75" w:rsidRPr="001F2AB0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6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A6A3AA" w14:textId="77777777" w:rsidR="006E3E75" w:rsidRPr="001F2AB0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E17A69" w14:textId="77777777" w:rsidR="006E3E75" w:rsidRPr="001F2AB0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E3E75" w:rsidRPr="001F2AB0" w14:paraId="6970BFD2" w14:textId="77777777" w:rsidTr="008D4A59">
        <w:trPr>
          <w:cantSplit/>
          <w:trHeight w:hRule="exact" w:val="374"/>
        </w:trPr>
        <w:tc>
          <w:tcPr>
            <w:tcW w:w="6660" w:type="dxa"/>
          </w:tcPr>
          <w:p w14:paraId="46FAFB9F" w14:textId="77777777" w:rsidR="006E3E75" w:rsidRPr="001F2AB0" w:rsidRDefault="006E3E75" w:rsidP="006E3E7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93CCCB" w14:textId="5232B57D" w:rsidR="006E3E75" w:rsidRPr="001F2AB0" w:rsidRDefault="00C812ED" w:rsidP="00707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686378">
              <w:rPr>
                <w:rFonts w:ascii="Angsana New" w:hAnsi="Angsana New" w:cs="Angsana New"/>
                <w:sz w:val="30"/>
                <w:szCs w:val="30"/>
              </w:rPr>
              <w:t>(3,919)</w:t>
            </w:r>
          </w:p>
        </w:tc>
        <w:tc>
          <w:tcPr>
            <w:tcW w:w="180" w:type="dxa"/>
          </w:tcPr>
          <w:p w14:paraId="32244CE8" w14:textId="77777777" w:rsidR="006E3E75" w:rsidRPr="001F2AB0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5A72CDC" w14:textId="06250C88" w:rsidR="006E3E75" w:rsidRPr="001F2AB0" w:rsidRDefault="006E3E75" w:rsidP="003F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F72085">
              <w:rPr>
                <w:rFonts w:ascii="Angsana New" w:hAnsi="Angsana New" w:cs="Angsana New"/>
                <w:sz w:val="30"/>
                <w:szCs w:val="30"/>
                <w:cs/>
              </w:rPr>
              <w:t>(292)</w:t>
            </w:r>
          </w:p>
        </w:tc>
      </w:tr>
      <w:tr w:rsidR="006E3E75" w:rsidRPr="001F2AB0" w14:paraId="5640F106" w14:textId="77777777" w:rsidTr="008D4A59">
        <w:trPr>
          <w:cantSplit/>
          <w:trHeight w:hRule="exact" w:val="374"/>
        </w:trPr>
        <w:tc>
          <w:tcPr>
            <w:tcW w:w="6660" w:type="dxa"/>
          </w:tcPr>
          <w:p w14:paraId="58D604B2" w14:textId="54A2C87A" w:rsidR="006E3E75" w:rsidRPr="001F2AB0" w:rsidRDefault="006E3E75" w:rsidP="006E3E7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57EF7E2" w14:textId="7E696F7F" w:rsidR="006E3E75" w:rsidRPr="001F2AB0" w:rsidRDefault="00C812ED" w:rsidP="00686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686378">
              <w:rPr>
                <w:rFonts w:ascii="Angsana New" w:hAnsi="Angsana New" w:cs="Angsana New"/>
                <w:sz w:val="30"/>
                <w:szCs w:val="30"/>
              </w:rPr>
              <w:t>(13)</w:t>
            </w:r>
          </w:p>
        </w:tc>
        <w:tc>
          <w:tcPr>
            <w:tcW w:w="180" w:type="dxa"/>
          </w:tcPr>
          <w:p w14:paraId="12F85D11" w14:textId="77777777" w:rsidR="006E3E75" w:rsidRPr="001F2AB0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16FEFC" w14:textId="7F965CD7" w:rsidR="006E3E75" w:rsidRPr="00191F83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F72A44">
              <w:rPr>
                <w:rFonts w:ascii="Angsana New" w:hAnsi="Angsana New" w:cs="Angsana New"/>
                <w:sz w:val="30"/>
                <w:szCs w:val="30"/>
                <w:cs/>
              </w:rPr>
              <w:t>(695)</w:t>
            </w:r>
          </w:p>
        </w:tc>
      </w:tr>
      <w:tr w:rsidR="006E3E75" w:rsidRPr="00A85D0A" w14:paraId="152309F0" w14:textId="77777777" w:rsidTr="008D4A59">
        <w:trPr>
          <w:cantSplit/>
          <w:trHeight w:hRule="exact" w:val="374"/>
        </w:trPr>
        <w:tc>
          <w:tcPr>
            <w:tcW w:w="6660" w:type="dxa"/>
          </w:tcPr>
          <w:p w14:paraId="257BDB91" w14:textId="1257C470" w:rsidR="006E3E75" w:rsidRPr="001F2AB0" w:rsidRDefault="006E3E75" w:rsidP="006E3E7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รวมส่วนแบ่ง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เบ็ดเสร็จจากเงินลงทุน</w:t>
            </w:r>
            <w:r w:rsidRPr="001F2AB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ที่รับรู้ตามวิธีส่วนได้เสีย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A32252" w14:textId="08DE1CE6" w:rsidR="006E3E75" w:rsidRPr="001F2AB0" w:rsidRDefault="00686378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63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(3,932)</w:t>
            </w:r>
          </w:p>
        </w:tc>
        <w:tc>
          <w:tcPr>
            <w:tcW w:w="180" w:type="dxa"/>
          </w:tcPr>
          <w:p w14:paraId="5C6852B1" w14:textId="77777777" w:rsidR="006E3E75" w:rsidRPr="001F2AB0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394544" w14:textId="062061CF" w:rsidR="006E3E75" w:rsidRPr="004216C1" w:rsidRDefault="006E3E75" w:rsidP="006E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2A4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(987)</w:t>
            </w:r>
          </w:p>
        </w:tc>
      </w:tr>
    </w:tbl>
    <w:p w14:paraId="390E695C" w14:textId="1C2EEB9B" w:rsidR="00B61575" w:rsidRDefault="00B61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62CC97B4" w14:textId="6037B188" w:rsidR="000176FF" w:rsidRPr="002E7E9A" w:rsidRDefault="00617BE9" w:rsidP="00707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</w:rPr>
        <w:t>9</w:t>
      </w:r>
      <w:r w:rsidR="000176FF" w:rsidRPr="002E7E9A">
        <w:rPr>
          <w:rFonts w:asciiTheme="majorBidi" w:hAnsiTheme="majorBidi" w:cs="Angsana New"/>
          <w:sz w:val="30"/>
          <w:szCs w:val="30"/>
        </w:rPr>
        <w:t xml:space="preserve">.1 </w:t>
      </w:r>
      <w:r w:rsidR="00B5672B" w:rsidRPr="002E7E9A">
        <w:rPr>
          <w:rFonts w:asciiTheme="majorBidi" w:hAnsiTheme="majorBidi" w:cs="Angsana New"/>
          <w:sz w:val="30"/>
          <w:szCs w:val="30"/>
        </w:rPr>
        <w:t xml:space="preserve"> </w:t>
      </w:r>
      <w:r w:rsidR="004D2C4D">
        <w:rPr>
          <w:rFonts w:asciiTheme="majorBidi" w:hAnsiTheme="majorBidi" w:cs="Angsana New"/>
          <w:sz w:val="30"/>
          <w:szCs w:val="30"/>
        </w:rPr>
        <w:t xml:space="preserve"> </w:t>
      </w:r>
      <w:r w:rsidR="00E540F6">
        <w:rPr>
          <w:rFonts w:asciiTheme="majorBidi" w:hAnsiTheme="majorBidi" w:cs="Angsana New"/>
          <w:sz w:val="30"/>
          <w:szCs w:val="30"/>
        </w:rPr>
        <w:t xml:space="preserve"> </w:t>
      </w:r>
      <w:r w:rsidR="00091E8E">
        <w:rPr>
          <w:rFonts w:asciiTheme="majorBidi" w:hAnsiTheme="majorBidi" w:cs="Angsana New"/>
          <w:sz w:val="30"/>
          <w:szCs w:val="30"/>
        </w:rPr>
        <w:t xml:space="preserve">  </w:t>
      </w:r>
      <w:r w:rsidR="000176FF" w:rsidRPr="002E7E9A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</w:t>
      </w:r>
      <w:r w:rsidR="00B95773" w:rsidRPr="002E7E9A">
        <w:rPr>
          <w:rFonts w:asciiTheme="majorBidi" w:hAnsiTheme="majorBidi" w:cs="Angsana New" w:hint="cs"/>
          <w:sz w:val="30"/>
          <w:szCs w:val="30"/>
          <w:cs/>
        </w:rPr>
        <w:t>ย่อย</w:t>
      </w:r>
    </w:p>
    <w:p w14:paraId="5DE4BDD0" w14:textId="77777777" w:rsidR="000176FF" w:rsidRDefault="000176FF" w:rsidP="00D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180"/>
        <w:jc w:val="thaiDistribute"/>
        <w:rPr>
          <w:rFonts w:asciiTheme="majorBidi" w:hAnsiTheme="majorBidi" w:cs="Angsana New"/>
          <w:sz w:val="30"/>
          <w:szCs w:val="30"/>
        </w:rPr>
      </w:pPr>
    </w:p>
    <w:p w14:paraId="2B52C435" w14:textId="704B6608" w:rsidR="000176FF" w:rsidRDefault="000176F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</w:t>
      </w:r>
      <w:r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B95773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213DF175" w14:textId="77777777" w:rsidR="000176FF" w:rsidRDefault="000176F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2700"/>
      </w:tblGrid>
      <w:tr w:rsidR="000176FF" w:rsidRPr="00A85D0A" w14:paraId="7434F22A" w14:textId="77777777" w:rsidTr="008B5A88">
        <w:trPr>
          <w:cantSplit/>
          <w:trHeight w:val="343"/>
          <w:tblHeader/>
        </w:trPr>
        <w:tc>
          <w:tcPr>
            <w:tcW w:w="6570" w:type="dxa"/>
            <w:vAlign w:val="bottom"/>
            <w:hideMark/>
          </w:tcPr>
          <w:p w14:paraId="6064E4ED" w14:textId="4F8A56E3" w:rsidR="000176FF" w:rsidRPr="00C70B18" w:rsidRDefault="000176FF" w:rsidP="0041559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vAlign w:val="bottom"/>
            <w:hideMark/>
          </w:tcPr>
          <w:p w14:paraId="19AF469F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A85D0A" w14:paraId="70DEB559" w14:textId="77777777" w:rsidTr="008B5A88">
        <w:trPr>
          <w:cantSplit/>
          <w:trHeight w:val="343"/>
          <w:tblHeader/>
        </w:trPr>
        <w:tc>
          <w:tcPr>
            <w:tcW w:w="6570" w:type="dxa"/>
            <w:vAlign w:val="bottom"/>
          </w:tcPr>
          <w:p w14:paraId="2E3B1C23" w14:textId="2354F740" w:rsidR="00AD57CD" w:rsidRPr="00CB02E8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70B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70B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E3E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700" w:type="dxa"/>
            <w:vAlign w:val="bottom"/>
          </w:tcPr>
          <w:p w14:paraId="2CB32D54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เงินลงทุนตามวิธีราคาทุน</w:t>
            </w:r>
          </w:p>
        </w:tc>
      </w:tr>
      <w:tr w:rsidR="000176FF" w:rsidRPr="00A85D0A" w14:paraId="61427C1C" w14:textId="77777777" w:rsidTr="008B5A88">
        <w:trPr>
          <w:cantSplit/>
          <w:trHeight w:val="423"/>
          <w:tblHeader/>
        </w:trPr>
        <w:tc>
          <w:tcPr>
            <w:tcW w:w="6570" w:type="dxa"/>
            <w:vAlign w:val="bottom"/>
          </w:tcPr>
          <w:p w14:paraId="2ADFFC43" w14:textId="77777777" w:rsidR="000176FF" w:rsidRPr="00A85D0A" w:rsidRDefault="000176F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6DDD6397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A85D0A" w14:paraId="59FEE40B" w14:textId="77777777" w:rsidTr="008D4A59">
        <w:trPr>
          <w:cantSplit/>
          <w:trHeight w:hRule="exact" w:val="374"/>
        </w:trPr>
        <w:tc>
          <w:tcPr>
            <w:tcW w:w="6570" w:type="dxa"/>
            <w:hideMark/>
          </w:tcPr>
          <w:p w14:paraId="4EA01982" w14:textId="77777777" w:rsidR="000176FF" w:rsidRPr="00A85D0A" w:rsidRDefault="00017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0" w:type="dxa"/>
          </w:tcPr>
          <w:p w14:paraId="6EFF7A2C" w14:textId="5067EF33" w:rsidR="000176FF" w:rsidRPr="00D11963" w:rsidRDefault="00E649E7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649E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38</w:t>
            </w:r>
            <w:r w:rsidRPr="00E649E7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E649E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414</w:t>
            </w:r>
            <w:r w:rsidRPr="00E649E7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E649E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129</w:t>
            </w:r>
          </w:p>
        </w:tc>
      </w:tr>
      <w:tr w:rsidR="006C2068" w:rsidRPr="00A85D0A" w14:paraId="42F4B965" w14:textId="77777777" w:rsidTr="00A863BF">
        <w:trPr>
          <w:cantSplit/>
          <w:trHeight w:hRule="exact" w:val="374"/>
        </w:trPr>
        <w:tc>
          <w:tcPr>
            <w:tcW w:w="6570" w:type="dxa"/>
          </w:tcPr>
          <w:p w14:paraId="7E620FC3" w14:textId="1ABC0437" w:rsidR="00673519" w:rsidRDefault="00673519" w:rsidP="00673519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เพิ่มขึ้น</w:t>
            </w:r>
          </w:p>
          <w:p w14:paraId="32888B0B" w14:textId="2EFA9792" w:rsidR="006C2068" w:rsidRPr="00D85058" w:rsidRDefault="006C2068" w:rsidP="00EE0D72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3B4AE30A" w14:textId="685AD5DE" w:rsidR="006C2068" w:rsidRPr="00D85058" w:rsidRDefault="0067351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3519">
              <w:rPr>
                <w:rFonts w:asciiTheme="majorBidi" w:hAnsiTheme="majorBidi" w:cs="Angsana New"/>
                <w:sz w:val="30"/>
                <w:szCs w:val="30"/>
                <w:lang w:bidi="th-TH"/>
              </w:rPr>
              <w:t>450,000</w:t>
            </w:r>
          </w:p>
        </w:tc>
      </w:tr>
      <w:tr w:rsidR="00673519" w:rsidRPr="00A85D0A" w14:paraId="5308FDF3" w14:textId="77777777" w:rsidTr="00A863BF">
        <w:trPr>
          <w:cantSplit/>
          <w:trHeight w:hRule="exact" w:val="374"/>
        </w:trPr>
        <w:tc>
          <w:tcPr>
            <w:tcW w:w="6570" w:type="dxa"/>
          </w:tcPr>
          <w:p w14:paraId="12C9498E" w14:textId="48187309" w:rsidR="00673519" w:rsidRPr="00D85058" w:rsidRDefault="00673519" w:rsidP="00673519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4F177C51" w14:textId="7FCBA71F" w:rsidR="00673519" w:rsidRPr="00D85058" w:rsidRDefault="00673519" w:rsidP="00E05EF1">
            <w:pPr>
              <w:pStyle w:val="acctfourfigures"/>
              <w:tabs>
                <w:tab w:val="clear" w:pos="765"/>
              </w:tabs>
              <w:spacing w:line="240" w:lineRule="auto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3519">
              <w:rPr>
                <w:rFonts w:asciiTheme="majorBidi" w:hAnsiTheme="majorBidi" w:cs="Angsana New"/>
                <w:sz w:val="30"/>
                <w:szCs w:val="30"/>
                <w:lang w:bidi="th-TH"/>
              </w:rPr>
              <w:t>(6,685)</w:t>
            </w:r>
          </w:p>
        </w:tc>
      </w:tr>
      <w:tr w:rsidR="00EE0D72" w:rsidRPr="00A85D0A" w14:paraId="7DF4E520" w14:textId="77777777" w:rsidTr="008D4A59">
        <w:trPr>
          <w:cantSplit/>
          <w:trHeight w:hRule="exact" w:val="374"/>
        </w:trPr>
        <w:tc>
          <w:tcPr>
            <w:tcW w:w="6570" w:type="dxa"/>
          </w:tcPr>
          <w:p w14:paraId="1E306FAD" w14:textId="77777777" w:rsidR="00EE0D72" w:rsidRPr="00EC721A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2700" w:type="dxa"/>
            <w:tcBorders>
              <w:top w:val="single" w:sz="4" w:space="0" w:color="auto"/>
              <w:bottom w:val="double" w:sz="4" w:space="0" w:color="auto"/>
            </w:tcBorders>
          </w:tcPr>
          <w:p w14:paraId="43390801" w14:textId="42D74BAB" w:rsidR="00EE0D72" w:rsidRPr="00EE0D72" w:rsidRDefault="00673519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73519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38,857,444</w:t>
            </w:r>
          </w:p>
        </w:tc>
      </w:tr>
    </w:tbl>
    <w:p w14:paraId="45E0B642" w14:textId="747AD0C0" w:rsidR="000176FF" w:rsidRDefault="000176F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sz w:val="30"/>
          <w:szCs w:val="30"/>
        </w:rPr>
      </w:pPr>
    </w:p>
    <w:p w14:paraId="2CC89DDB" w14:textId="77777777" w:rsidR="00D53BF6" w:rsidRPr="00B321C9" w:rsidRDefault="00D53BF6" w:rsidP="00D53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321C9">
        <w:rPr>
          <w:rFonts w:ascii="Angsana New" w:hAnsi="Angsana New" w:cs="Angsana New"/>
          <w:sz w:val="30"/>
          <w:szCs w:val="30"/>
          <w:cs/>
          <w:lang w:val="en-GB"/>
        </w:rPr>
        <w:t>ในเดือน</w:t>
      </w:r>
      <w:r w:rsidRPr="00B321C9">
        <w:rPr>
          <w:rFonts w:ascii="Angsana New" w:hAnsi="Angsana New" w:cs="Angsana New" w:hint="cs"/>
          <w:sz w:val="30"/>
          <w:szCs w:val="30"/>
          <w:cs/>
          <w:lang w:val="en-GB"/>
        </w:rPr>
        <w:t>มีนาคม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B321C9">
        <w:rPr>
          <w:rFonts w:ascii="Angsana New" w:hAnsi="Angsana New" w:cs="Angsana New"/>
          <w:sz w:val="30"/>
          <w:szCs w:val="30"/>
          <w:lang w:val="en-GB"/>
        </w:rPr>
        <w:t>256</w:t>
      </w:r>
      <w:r w:rsidRPr="00B321C9">
        <w:rPr>
          <w:rFonts w:ascii="Angsana New" w:hAnsi="Angsana New" w:cs="Angsana New"/>
          <w:sz w:val="30"/>
          <w:szCs w:val="30"/>
        </w:rPr>
        <w:t>9</w:t>
      </w:r>
      <w:r w:rsidRPr="00B321C9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>บริษัทได้ทำการซื้อหุ้นเพิ่มในบริษัท</w:t>
      </w:r>
      <w:r w:rsidRPr="00B321C9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B321C9">
        <w:rPr>
          <w:rFonts w:ascii="Angsana New" w:hAnsi="Angsana New" w:cs="Angsana New"/>
          <w:sz w:val="30"/>
          <w:szCs w:val="30"/>
        </w:rPr>
        <w:t xml:space="preserve">Thai Union Ingredients Co., Ltd. </w:t>
      </w:r>
      <w:r w:rsidRPr="00B321C9">
        <w:rPr>
          <w:rFonts w:ascii="Angsana New" w:hAnsi="Angsana New" w:cs="Angsana New"/>
          <w:sz w:val="30"/>
          <w:szCs w:val="30"/>
          <w:lang w:val="en-GB"/>
        </w:rPr>
        <w:t xml:space="preserve">(“TUI”) 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ซึ่งเป็นบริษัทย่อยของบริษัทในอัตราส่วนร้อยละ </w:t>
      </w:r>
      <w:r w:rsidRPr="00B321C9">
        <w:rPr>
          <w:rFonts w:ascii="Angsana New" w:hAnsi="Angsana New" w:cs="Angsana New"/>
          <w:sz w:val="30"/>
          <w:szCs w:val="30"/>
          <w:lang w:val="en-GB"/>
        </w:rPr>
        <w:t xml:space="preserve">100 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จำนวน </w:t>
      </w:r>
      <w:r w:rsidRPr="00B321C9">
        <w:rPr>
          <w:rFonts w:ascii="Angsana New" w:hAnsi="Angsana New" w:cs="Angsana New"/>
          <w:sz w:val="30"/>
          <w:szCs w:val="30"/>
          <w:lang w:val="en-GB"/>
        </w:rPr>
        <w:t xml:space="preserve">450 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ล้านบาท </w:t>
      </w:r>
      <w:r w:rsidRPr="00B321C9">
        <w:rPr>
          <w:rFonts w:ascii="Angsana New" w:hAnsi="Angsana New" w:cs="Angsana New"/>
          <w:spacing w:val="-4"/>
          <w:sz w:val="30"/>
          <w:szCs w:val="30"/>
          <w:cs/>
          <w:lang w:val="en-GB"/>
        </w:rPr>
        <w:t xml:space="preserve">จากนั้น </w:t>
      </w:r>
      <w:r w:rsidRPr="00B321C9">
        <w:rPr>
          <w:rFonts w:ascii="Angsana New" w:hAnsi="Angsana New" w:cs="Angsana New"/>
          <w:spacing w:val="-4"/>
          <w:sz w:val="30"/>
          <w:szCs w:val="30"/>
        </w:rPr>
        <w:t>TUI</w:t>
      </w:r>
      <w:r w:rsidRPr="00B321C9">
        <w:rPr>
          <w:rFonts w:ascii="Angsana New" w:hAnsi="Angsana New" w:cs="Angsana New"/>
          <w:spacing w:val="-4"/>
          <w:sz w:val="30"/>
          <w:szCs w:val="30"/>
          <w:cs/>
        </w:rPr>
        <w:t xml:space="preserve"> ได้ทำการจ่ายชำระคืนเงินกู้ยืมระยะ</w:t>
      </w:r>
      <w:r w:rsidRPr="00B321C9">
        <w:rPr>
          <w:rFonts w:ascii="Angsana New" w:hAnsi="Angsana New" w:cs="Angsana New" w:hint="cs"/>
          <w:spacing w:val="-4"/>
          <w:sz w:val="30"/>
          <w:szCs w:val="30"/>
          <w:cs/>
        </w:rPr>
        <w:t>สั้น</w:t>
      </w:r>
      <w:r w:rsidRPr="00B321C9">
        <w:rPr>
          <w:rFonts w:ascii="Angsana New" w:hAnsi="Angsana New" w:cs="Angsana New"/>
          <w:spacing w:val="-2"/>
          <w:sz w:val="30"/>
          <w:szCs w:val="30"/>
          <w:cs/>
        </w:rPr>
        <w:t>แก่บริษัทเป็นจำนวนเงิน</w:t>
      </w:r>
      <w:r w:rsidRPr="00B321C9">
        <w:rPr>
          <w:rFonts w:ascii="Angsana New" w:hAnsi="Angsana New" w:cs="Angsana New"/>
          <w:spacing w:val="-2"/>
          <w:sz w:val="30"/>
          <w:szCs w:val="30"/>
        </w:rPr>
        <w:t xml:space="preserve"> 451.4</w:t>
      </w:r>
      <w:r w:rsidRPr="00B321C9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</w:t>
      </w:r>
      <w:r w:rsidRPr="00B321C9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และบริษัทยังคงถือหุ้นที่อัตราส่วนร้อยละ</w:t>
      </w:r>
      <w:r w:rsidRPr="00B321C9"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 100 </w:t>
      </w:r>
      <w:r w:rsidRPr="00B321C9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ดังเดิม </w:t>
      </w:r>
    </w:p>
    <w:p w14:paraId="6327728C" w14:textId="77777777" w:rsidR="00C543E6" w:rsidRPr="00C543E6" w:rsidRDefault="00C543E6" w:rsidP="00C54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</w:p>
    <w:p w14:paraId="52B1D911" w14:textId="77777777" w:rsidR="00E767F4" w:rsidRPr="0024275B" w:rsidRDefault="00E767F4" w:rsidP="00C54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73AE89C2" w14:textId="56164ED1" w:rsidR="00C543E6" w:rsidRPr="00B321C9" w:rsidRDefault="00C543E6" w:rsidP="00707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B321C9">
        <w:rPr>
          <w:rFonts w:ascii="Angsana New" w:hAnsi="Angsana New" w:cs="Angsana New"/>
          <w:sz w:val="30"/>
          <w:szCs w:val="30"/>
          <w:cs/>
          <w:lang w:val="en-GB"/>
        </w:rPr>
        <w:lastRenderedPageBreak/>
        <w:t xml:space="preserve">ในเดือนมีนาคม </w:t>
      </w:r>
      <w:r w:rsidRPr="00B321C9">
        <w:rPr>
          <w:rFonts w:ascii="Angsana New" w:hAnsi="Angsana New" w:cs="Angsana New"/>
          <w:sz w:val="30"/>
          <w:szCs w:val="30"/>
          <w:lang w:val="en-GB"/>
        </w:rPr>
        <w:t>256</w:t>
      </w:r>
      <w:r w:rsidRPr="00B321C9">
        <w:rPr>
          <w:rFonts w:ascii="Angsana New" w:hAnsi="Angsana New" w:cs="Angsana New"/>
          <w:sz w:val="30"/>
          <w:szCs w:val="30"/>
        </w:rPr>
        <w:t>9</w:t>
      </w:r>
      <w:r w:rsidRPr="00B321C9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บริษัทได้ตัดจำหน่ายเงินลงทุนใน </w:t>
      </w:r>
      <w:r w:rsidRPr="00B321C9">
        <w:rPr>
          <w:rFonts w:ascii="Angsana New" w:hAnsi="Angsana New" w:cs="Angsana New"/>
          <w:sz w:val="30"/>
          <w:szCs w:val="30"/>
          <w:lang w:val="en-GB"/>
        </w:rPr>
        <w:t xml:space="preserve">Thai Union South East Asia </w:t>
      </w:r>
      <w:proofErr w:type="spellStart"/>
      <w:r w:rsidRPr="00B321C9">
        <w:rPr>
          <w:rFonts w:ascii="Angsana New" w:hAnsi="Angsana New" w:cs="Angsana New"/>
          <w:sz w:val="30"/>
          <w:szCs w:val="30"/>
          <w:lang w:val="en-GB"/>
        </w:rPr>
        <w:t>Pte.</w:t>
      </w:r>
      <w:proofErr w:type="spellEnd"/>
      <w:r w:rsidRPr="00B321C9">
        <w:rPr>
          <w:rFonts w:ascii="Angsana New" w:hAnsi="Angsana New" w:cs="Angsana New"/>
          <w:sz w:val="30"/>
          <w:szCs w:val="30"/>
          <w:lang w:val="en-GB"/>
        </w:rPr>
        <w:t xml:space="preserve"> Ltd. (“TUSEA”) 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ซึ่งเป็นบริษัทย่อย </w:t>
      </w:r>
      <w:r w:rsidR="00235972">
        <w:rPr>
          <w:rFonts w:ascii="Angsana New" w:hAnsi="Angsana New" w:cs="Angsana New" w:hint="cs"/>
          <w:sz w:val="30"/>
          <w:szCs w:val="30"/>
          <w:cs/>
          <w:lang w:val="en-GB"/>
        </w:rPr>
        <w:t>ที่บริษัท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มีสัดส่วนการถือหุ้นร้อยละ </w:t>
      </w:r>
      <w:r w:rsidRPr="00B321C9">
        <w:rPr>
          <w:rFonts w:ascii="Angsana New" w:hAnsi="Angsana New" w:cs="Angsana New"/>
          <w:sz w:val="30"/>
          <w:szCs w:val="30"/>
          <w:lang w:val="en-GB"/>
        </w:rPr>
        <w:t xml:space="preserve">100 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>เนื่องจากการเลิก</w:t>
      </w:r>
      <w:r w:rsidR="00235972">
        <w:rPr>
          <w:rFonts w:ascii="Angsana New" w:hAnsi="Angsana New" w:cs="Angsana New" w:hint="cs"/>
          <w:sz w:val="30"/>
          <w:szCs w:val="30"/>
          <w:cs/>
          <w:lang w:val="en-GB"/>
        </w:rPr>
        <w:t>กิจการ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 ส่งผลให้บริษัทรับรู้ขาดทุนจากการ</w:t>
      </w:r>
      <w:r w:rsidR="00235972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ตัดจำหน่ายเงินลงทุนจำนวน </w:t>
      </w:r>
      <w:r w:rsidR="00164CED">
        <w:rPr>
          <w:rFonts w:ascii="Angsana New" w:hAnsi="Angsana New" w:cs="Angsana New"/>
          <w:sz w:val="30"/>
          <w:szCs w:val="30"/>
          <w:lang w:val="en-GB"/>
        </w:rPr>
        <w:t>0.13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 ล้านบาท และกลุ่มบริษัทรับรู้กำไรจากการตัดจำหน่าย</w:t>
      </w:r>
      <w:r w:rsidR="00235972">
        <w:rPr>
          <w:rFonts w:ascii="Angsana New" w:hAnsi="Angsana New" w:cs="Angsana New" w:hint="cs"/>
          <w:sz w:val="30"/>
          <w:szCs w:val="30"/>
          <w:cs/>
          <w:lang w:val="en-GB"/>
        </w:rPr>
        <w:t>เงินลงทุน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จำนวน </w:t>
      </w:r>
      <w:r w:rsidR="00164CED">
        <w:rPr>
          <w:rFonts w:ascii="Angsana New" w:hAnsi="Angsana New" w:cs="Angsana New"/>
          <w:sz w:val="30"/>
          <w:szCs w:val="30"/>
          <w:lang w:val="en-GB"/>
        </w:rPr>
        <w:t>0.48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235972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ล้านบาท ซึ่งแสดงเป็นกำไร (ขาดทุน) อื่น ในงบกำไรขาดทุนเฉพาะกิจการและงบกำไรขาดทุนรวมสำหรับงวดสามเดือนสิ้นสุดวันที่ </w:t>
      </w:r>
      <w:r w:rsidR="00433C47">
        <w:rPr>
          <w:rFonts w:ascii="Angsana New" w:hAnsi="Angsana New" w:cs="Angsana New"/>
          <w:sz w:val="30"/>
          <w:szCs w:val="30"/>
          <w:lang w:val="en-GB"/>
        </w:rPr>
        <w:t>31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 มีนาคม </w:t>
      </w:r>
      <w:r w:rsidR="00433C47">
        <w:rPr>
          <w:rFonts w:ascii="Angsana New" w:hAnsi="Angsana New" w:cs="Angsana New"/>
          <w:sz w:val="30"/>
          <w:szCs w:val="30"/>
          <w:lang w:val="en-GB"/>
        </w:rPr>
        <w:t>2569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 ตามลำดับ</w:t>
      </w:r>
    </w:p>
    <w:p w14:paraId="366ED953" w14:textId="77777777" w:rsidR="00C543E6" w:rsidRPr="00C543E6" w:rsidRDefault="00C543E6" w:rsidP="00C54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</w:p>
    <w:p w14:paraId="13A93F72" w14:textId="4B495283" w:rsidR="001B1759" w:rsidRPr="00B321C9" w:rsidRDefault="001B1759" w:rsidP="001B1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 w:rsidRPr="00B321C9">
        <w:rPr>
          <w:rFonts w:ascii="Angsana New" w:hAnsi="Angsana New" w:cs="Angsana New" w:hint="cs"/>
          <w:sz w:val="30"/>
          <w:szCs w:val="30"/>
          <w:cs/>
          <w:lang w:val="en-GB"/>
        </w:rPr>
        <w:t>เมื่อวันที่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433C47">
        <w:rPr>
          <w:rFonts w:ascii="Angsana New" w:hAnsi="Angsana New" w:cs="Angsana New"/>
          <w:sz w:val="30"/>
          <w:szCs w:val="30"/>
          <w:lang w:val="en-GB"/>
        </w:rPr>
        <w:t>12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B321C9">
        <w:rPr>
          <w:rFonts w:ascii="Angsana New" w:hAnsi="Angsana New" w:cs="Angsana New" w:hint="cs"/>
          <w:sz w:val="30"/>
          <w:szCs w:val="30"/>
          <w:cs/>
          <w:lang w:val="en-GB"/>
        </w:rPr>
        <w:t>กุมภาพันธ์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433C47">
        <w:rPr>
          <w:rFonts w:ascii="Angsana New" w:hAnsi="Angsana New" w:cs="Angsana New"/>
          <w:sz w:val="30"/>
          <w:szCs w:val="30"/>
          <w:lang w:val="en-GB"/>
        </w:rPr>
        <w:t>2569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B321C9">
        <w:rPr>
          <w:rFonts w:ascii="Angsana New" w:hAnsi="Angsana New" w:cs="Angsana New" w:hint="cs"/>
          <w:sz w:val="30"/>
          <w:szCs w:val="30"/>
          <w:cs/>
          <w:lang w:val="en-GB"/>
        </w:rPr>
        <w:t>ที่ประชุมคณะกรรมการของ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B321C9">
        <w:rPr>
          <w:rFonts w:ascii="Angsana New" w:hAnsi="Angsana New" w:cs="Angsana New"/>
          <w:sz w:val="30"/>
          <w:szCs w:val="30"/>
        </w:rPr>
        <w:t xml:space="preserve">Thai Union </w:t>
      </w:r>
      <w:proofErr w:type="spellStart"/>
      <w:r w:rsidRPr="00B321C9">
        <w:rPr>
          <w:rFonts w:ascii="Angsana New" w:hAnsi="Angsana New" w:cs="Angsana New"/>
          <w:sz w:val="30"/>
          <w:szCs w:val="30"/>
        </w:rPr>
        <w:t>Feedmill</w:t>
      </w:r>
      <w:proofErr w:type="spellEnd"/>
      <w:r w:rsidRPr="00B321C9">
        <w:rPr>
          <w:rFonts w:ascii="Angsana New" w:hAnsi="Angsana New" w:cs="Angsana New"/>
          <w:sz w:val="30"/>
          <w:szCs w:val="30"/>
        </w:rPr>
        <w:t xml:space="preserve"> Public Company Limited  (“TFM</w:t>
      </w:r>
      <w:r w:rsidR="00091E8E">
        <w:rPr>
          <w:rFonts w:ascii="Angsana New" w:hAnsi="Angsana New" w:cs="Angsana New"/>
          <w:sz w:val="30"/>
          <w:szCs w:val="30"/>
        </w:rPr>
        <w:t>”</w:t>
      </w:r>
      <w:r w:rsidRPr="00B321C9">
        <w:rPr>
          <w:rFonts w:ascii="Angsana New" w:hAnsi="Angsana New" w:cs="Angsana New"/>
          <w:sz w:val="30"/>
          <w:szCs w:val="30"/>
        </w:rPr>
        <w:t xml:space="preserve">) </w:t>
      </w:r>
      <w:r w:rsidRPr="00B321C9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B321C9">
        <w:rPr>
          <w:rFonts w:ascii="Angsana New" w:hAnsi="Angsana New" w:cs="Angsana New" w:hint="cs"/>
          <w:sz w:val="30"/>
          <w:szCs w:val="30"/>
          <w:cs/>
          <w:lang w:val="en-GB"/>
        </w:rPr>
        <w:t>มีมติอนุมัติให้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B321C9">
        <w:rPr>
          <w:rFonts w:ascii="Angsana New" w:hAnsi="Angsana New" w:cs="Angsana New"/>
          <w:sz w:val="30"/>
          <w:szCs w:val="30"/>
          <w:lang w:val="en-GB"/>
        </w:rPr>
        <w:t xml:space="preserve">TFM </w:t>
      </w:r>
      <w:r w:rsidRPr="00B321C9">
        <w:rPr>
          <w:rFonts w:ascii="Angsana New" w:hAnsi="Angsana New" w:cs="Angsana New" w:hint="cs"/>
          <w:sz w:val="30"/>
          <w:szCs w:val="30"/>
          <w:cs/>
          <w:lang w:val="en-GB"/>
        </w:rPr>
        <w:t>หรือบริษัทย่อยของ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B321C9">
        <w:rPr>
          <w:rFonts w:ascii="Angsana New" w:hAnsi="Angsana New" w:cs="Angsana New"/>
          <w:sz w:val="30"/>
          <w:szCs w:val="30"/>
          <w:lang w:val="en-GB"/>
        </w:rPr>
        <w:t xml:space="preserve">TFM </w:t>
      </w:r>
      <w:r w:rsidRPr="00B321C9">
        <w:rPr>
          <w:rFonts w:ascii="Angsana New" w:hAnsi="Angsana New" w:cs="Angsana New" w:hint="cs"/>
          <w:sz w:val="30"/>
          <w:szCs w:val="30"/>
          <w:cs/>
          <w:lang w:val="en-GB"/>
        </w:rPr>
        <w:t>ที่จะจัดตั้งขึ้นใหม่ในประเทศเอกวาดอร์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B321C9">
        <w:rPr>
          <w:rFonts w:ascii="Angsana New" w:hAnsi="Angsana New" w:cs="Angsana New" w:hint="cs"/>
          <w:sz w:val="30"/>
          <w:szCs w:val="30"/>
          <w:cs/>
          <w:lang w:val="en-GB"/>
        </w:rPr>
        <w:t>ลงทุนก่อสร้างโรงงานประกอบธุรกิจสัตว์น้ำในประเทศเอกวาดอร์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B321C9">
        <w:rPr>
          <w:rFonts w:ascii="Angsana New" w:hAnsi="Angsana New" w:cs="Angsana New" w:hint="cs"/>
          <w:sz w:val="30"/>
          <w:szCs w:val="30"/>
          <w:cs/>
          <w:lang w:val="en-GB"/>
        </w:rPr>
        <w:t>มูลค่าการลงทุนไม่เกิน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433C47">
        <w:rPr>
          <w:rFonts w:ascii="Angsana New" w:hAnsi="Angsana New" w:cs="Angsana New"/>
          <w:sz w:val="30"/>
          <w:szCs w:val="30"/>
          <w:lang w:val="en-GB"/>
        </w:rPr>
        <w:t>55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B321C9">
        <w:rPr>
          <w:rFonts w:ascii="Angsana New" w:hAnsi="Angsana New" w:cs="Angsana New" w:hint="cs"/>
          <w:sz w:val="30"/>
          <w:szCs w:val="30"/>
          <w:cs/>
          <w:lang w:val="en-GB"/>
        </w:rPr>
        <w:t>ล้านดอลลาร์สหรัฐ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B321C9">
        <w:rPr>
          <w:rFonts w:ascii="Angsana New" w:hAnsi="Angsana New" w:cs="Angsana New" w:hint="cs"/>
          <w:sz w:val="30"/>
          <w:szCs w:val="30"/>
          <w:cs/>
          <w:lang w:val="en-GB"/>
        </w:rPr>
        <w:t>หรือเทียบเท่ากับ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433C47">
        <w:rPr>
          <w:rFonts w:ascii="Angsana New" w:hAnsi="Angsana New" w:cs="Angsana New"/>
          <w:sz w:val="30"/>
          <w:szCs w:val="30"/>
          <w:lang w:val="en-GB"/>
        </w:rPr>
        <w:t>1,711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B321C9">
        <w:rPr>
          <w:rFonts w:ascii="Angsana New" w:hAnsi="Angsana New" w:cs="Angsana New" w:hint="cs"/>
          <w:sz w:val="30"/>
          <w:szCs w:val="30"/>
          <w:cs/>
          <w:lang w:val="en-GB"/>
        </w:rPr>
        <w:t>ล้านบาท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B321C9">
        <w:rPr>
          <w:rFonts w:ascii="Angsana New" w:hAnsi="Angsana New" w:cs="Angsana New" w:hint="cs"/>
          <w:sz w:val="30"/>
          <w:szCs w:val="30"/>
          <w:cs/>
          <w:lang w:val="en-GB"/>
        </w:rPr>
        <w:t>และคาดว่าจะดำเนินการก่อสร้างแล้วเสร็จภายในปี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433C47">
        <w:rPr>
          <w:rFonts w:ascii="Angsana New" w:hAnsi="Angsana New" w:cs="Angsana New"/>
          <w:sz w:val="30"/>
          <w:szCs w:val="30"/>
          <w:lang w:val="en-GB"/>
        </w:rPr>
        <w:t>2571</w:t>
      </w:r>
      <w:r w:rsidRPr="00B321C9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8E24F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ทั้งนี้ </w:t>
      </w:r>
      <w:r w:rsidR="008E24F5" w:rsidRPr="008E24F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ณ วันที่ </w:t>
      </w:r>
      <w:r w:rsidR="008E24F5" w:rsidRPr="008E24F5">
        <w:rPr>
          <w:rFonts w:ascii="Angsana New" w:hAnsi="Angsana New" w:cs="Angsana New"/>
          <w:sz w:val="30"/>
          <w:szCs w:val="30"/>
        </w:rPr>
        <w:t xml:space="preserve">31 </w:t>
      </w:r>
      <w:r w:rsidR="008E24F5" w:rsidRPr="008E24F5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8E24F5" w:rsidRPr="008E24F5">
        <w:rPr>
          <w:rFonts w:ascii="Angsana New" w:hAnsi="Angsana New" w:cs="Angsana New"/>
          <w:sz w:val="30"/>
          <w:szCs w:val="30"/>
        </w:rPr>
        <w:t xml:space="preserve">2569 </w:t>
      </w:r>
      <w:r w:rsidRPr="008E24F5">
        <w:rPr>
          <w:rFonts w:ascii="Angsana New" w:hAnsi="Angsana New" w:cs="Angsana New" w:hint="cs"/>
          <w:sz w:val="30"/>
          <w:szCs w:val="30"/>
          <w:cs/>
          <w:lang w:val="en-GB"/>
        </w:rPr>
        <w:t>บริษัทย่อยของ</w:t>
      </w:r>
      <w:r w:rsidRPr="008E24F5">
        <w:rPr>
          <w:rFonts w:ascii="Angsana New" w:hAnsi="Angsana New" w:cs="Angsana New"/>
          <w:sz w:val="30"/>
          <w:szCs w:val="30"/>
        </w:rPr>
        <w:t xml:space="preserve"> TFM </w:t>
      </w:r>
      <w:r w:rsidRPr="008E24F5">
        <w:rPr>
          <w:rFonts w:ascii="Angsana New" w:hAnsi="Angsana New" w:cs="Angsana New" w:hint="cs"/>
          <w:sz w:val="30"/>
          <w:szCs w:val="30"/>
          <w:cs/>
        </w:rPr>
        <w:t xml:space="preserve">ยังอยู่ในระหว่างการจดทะเบียนจัดตั้งบริษัท และ </w:t>
      </w:r>
      <w:r w:rsidRPr="008E24F5">
        <w:rPr>
          <w:rFonts w:ascii="Angsana New" w:hAnsi="Angsana New" w:cs="Angsana New"/>
          <w:sz w:val="30"/>
          <w:szCs w:val="30"/>
        </w:rPr>
        <w:t xml:space="preserve">TFM </w:t>
      </w:r>
      <w:r w:rsidRPr="008E24F5">
        <w:rPr>
          <w:rFonts w:ascii="Angsana New" w:hAnsi="Angsana New" w:cs="Angsana New" w:hint="cs"/>
          <w:sz w:val="30"/>
          <w:szCs w:val="30"/>
          <w:cs/>
        </w:rPr>
        <w:t>ยังไม่ได้</w:t>
      </w:r>
      <w:r w:rsidR="00235972">
        <w:rPr>
          <w:rFonts w:ascii="Angsana New" w:hAnsi="Angsana New" w:cs="Angsana New" w:hint="cs"/>
          <w:sz w:val="30"/>
          <w:szCs w:val="30"/>
          <w:cs/>
        </w:rPr>
        <w:t>ดำเนินการเข้าลงทุน</w:t>
      </w:r>
      <w:r w:rsidRPr="008E24F5">
        <w:rPr>
          <w:rFonts w:ascii="Angsana New" w:hAnsi="Angsana New" w:cs="Angsana New" w:hint="cs"/>
          <w:sz w:val="30"/>
          <w:szCs w:val="30"/>
          <w:cs/>
        </w:rPr>
        <w:t>ในบริษัทย่อยดังกล่าว</w:t>
      </w:r>
    </w:p>
    <w:p w14:paraId="4ABA97FB" w14:textId="77777777" w:rsidR="0024275B" w:rsidRPr="00C543E6" w:rsidRDefault="0024275B" w:rsidP="00C54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</w:p>
    <w:p w14:paraId="58BCE63B" w14:textId="2C2FA4B4" w:rsidR="000176FF" w:rsidRDefault="00617BE9" w:rsidP="00397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9</w:t>
      </w:r>
      <w:r w:rsidR="000176FF" w:rsidRPr="002E7E9A">
        <w:rPr>
          <w:rFonts w:asciiTheme="majorBidi" w:hAnsiTheme="majorBidi" w:cs="Angsana New"/>
          <w:sz w:val="30"/>
          <w:szCs w:val="30"/>
        </w:rPr>
        <w:t xml:space="preserve">.2 </w:t>
      </w:r>
      <w:r w:rsidR="00AC0D9C" w:rsidRPr="002E7E9A">
        <w:rPr>
          <w:rFonts w:asciiTheme="majorBidi" w:hAnsiTheme="majorBidi" w:cs="Angsana New"/>
          <w:sz w:val="30"/>
          <w:szCs w:val="30"/>
        </w:rPr>
        <w:t xml:space="preserve"> </w:t>
      </w:r>
      <w:r w:rsidR="00E540F6">
        <w:rPr>
          <w:rFonts w:asciiTheme="majorBidi" w:hAnsiTheme="majorBidi" w:cs="Angsana New"/>
          <w:sz w:val="30"/>
          <w:szCs w:val="30"/>
        </w:rPr>
        <w:t xml:space="preserve">  </w:t>
      </w:r>
      <w:r w:rsidR="00BF2D57">
        <w:rPr>
          <w:rFonts w:asciiTheme="majorBidi" w:hAnsiTheme="majorBidi" w:cs="Angsana New"/>
          <w:sz w:val="30"/>
          <w:szCs w:val="30"/>
        </w:rPr>
        <w:t xml:space="preserve"> </w:t>
      </w:r>
      <w:r w:rsidR="000176FF" w:rsidRPr="002E7E9A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เงินลงทุนในบริษัทร่วม</w:t>
      </w:r>
    </w:p>
    <w:p w14:paraId="3412EE8A" w14:textId="77777777" w:rsidR="00D0371B" w:rsidRPr="002E7E9A" w:rsidRDefault="00D0371B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p w14:paraId="6690EFC6" w14:textId="77777777" w:rsidR="000176FF" w:rsidRDefault="000176F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การเปลี่ยนแปลงของเงินลงทุนในบริษัทร่วมระหว่างงวดมีดังต่อไปน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5AD57AFA" w14:textId="77777777" w:rsidR="00D0371B" w:rsidRDefault="00D0371B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2160"/>
        <w:gridCol w:w="360"/>
        <w:gridCol w:w="1890"/>
      </w:tblGrid>
      <w:tr w:rsidR="000176FF" w:rsidRPr="00A85D0A" w14:paraId="0B6320C4" w14:textId="77777777" w:rsidTr="008B5A88">
        <w:trPr>
          <w:cantSplit/>
          <w:trHeight w:val="343"/>
          <w:tblHeader/>
        </w:trPr>
        <w:tc>
          <w:tcPr>
            <w:tcW w:w="4860" w:type="dxa"/>
            <w:vAlign w:val="bottom"/>
            <w:hideMark/>
          </w:tcPr>
          <w:p w14:paraId="22E9CB9F" w14:textId="77777777" w:rsidR="000176FF" w:rsidRPr="00915B53" w:rsidRDefault="000176F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  <w:hideMark/>
          </w:tcPr>
          <w:p w14:paraId="7E35457C" w14:textId="77777777" w:rsidR="000176FF" w:rsidRPr="00A85D0A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5CB7A520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  <w:hideMark/>
          </w:tcPr>
          <w:p w14:paraId="0C4698DD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A85D0A" w14:paraId="1B636ED0" w14:textId="77777777" w:rsidTr="008B5A88">
        <w:trPr>
          <w:cantSplit/>
          <w:trHeight w:val="343"/>
          <w:tblHeader/>
        </w:trPr>
        <w:tc>
          <w:tcPr>
            <w:tcW w:w="4860" w:type="dxa"/>
            <w:vAlign w:val="bottom"/>
          </w:tcPr>
          <w:p w14:paraId="74ECC7CE" w14:textId="344A710E" w:rsidR="00AD57CD" w:rsidRPr="00C70B18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ind w:left="1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 w:rsidR="008057F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9</w:t>
            </w:r>
          </w:p>
        </w:tc>
        <w:tc>
          <w:tcPr>
            <w:tcW w:w="2160" w:type="dxa"/>
            <w:vAlign w:val="bottom"/>
          </w:tcPr>
          <w:p w14:paraId="3ABA2A6A" w14:textId="4BABA446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เงินลงทุนที่รับรู้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360" w:type="dxa"/>
          </w:tcPr>
          <w:p w14:paraId="12F9F2A9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9DF022E" w14:textId="12C9EC19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ตามวิธีราคาทุน</w:t>
            </w:r>
          </w:p>
        </w:tc>
      </w:tr>
      <w:tr w:rsidR="000176FF" w:rsidRPr="00A85D0A" w14:paraId="60C303FE" w14:textId="77777777" w:rsidTr="008B5A88">
        <w:trPr>
          <w:cantSplit/>
          <w:trHeight w:val="423"/>
          <w:tblHeader/>
        </w:trPr>
        <w:tc>
          <w:tcPr>
            <w:tcW w:w="4860" w:type="dxa"/>
            <w:vAlign w:val="bottom"/>
          </w:tcPr>
          <w:p w14:paraId="509EDBB5" w14:textId="77777777" w:rsidR="000176FF" w:rsidRPr="00915B53" w:rsidRDefault="000176F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795F86CB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A85D0A" w14:paraId="3F6A8A1F" w14:textId="77777777" w:rsidTr="008D4A59">
        <w:trPr>
          <w:cantSplit/>
          <w:trHeight w:hRule="exact" w:val="374"/>
        </w:trPr>
        <w:tc>
          <w:tcPr>
            <w:tcW w:w="4860" w:type="dxa"/>
            <w:hideMark/>
          </w:tcPr>
          <w:p w14:paraId="347D16FE" w14:textId="4DFF9E47" w:rsidR="000176FF" w:rsidRPr="00915B53" w:rsidRDefault="00017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  <w:r w:rsidR="00BB02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160" w:type="dxa"/>
          </w:tcPr>
          <w:p w14:paraId="3DE7E172" w14:textId="10DF0072" w:rsidR="000176FF" w:rsidRPr="00A85D0A" w:rsidRDefault="00E632FA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632F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8</w:t>
            </w:r>
            <w:r w:rsidRPr="00E632FA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E632F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583</w:t>
            </w:r>
            <w:r w:rsidRPr="00E632FA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E632F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415</w:t>
            </w:r>
          </w:p>
        </w:tc>
        <w:tc>
          <w:tcPr>
            <w:tcW w:w="360" w:type="dxa"/>
          </w:tcPr>
          <w:p w14:paraId="03C09DB9" w14:textId="77777777" w:rsidR="000176FF" w:rsidRPr="00603092" w:rsidRDefault="00017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F6F6461" w14:textId="5620C059" w:rsidR="000176FF" w:rsidRPr="00D11963" w:rsidRDefault="0047672D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672D">
              <w:rPr>
                <w:rFonts w:asciiTheme="majorBidi" w:hAnsiTheme="majorBidi" w:cstheme="majorBidi"/>
                <w:sz w:val="30"/>
                <w:szCs w:val="30"/>
              </w:rPr>
              <w:t>7,415,087</w:t>
            </w:r>
          </w:p>
        </w:tc>
      </w:tr>
      <w:tr w:rsidR="00EE0D72" w:rsidRPr="00A85D0A" w14:paraId="33CE9C6B" w14:textId="77777777" w:rsidTr="008D4A59">
        <w:trPr>
          <w:cantSplit/>
          <w:trHeight w:hRule="exact" w:val="374"/>
        </w:trPr>
        <w:tc>
          <w:tcPr>
            <w:tcW w:w="4860" w:type="dxa"/>
            <w:hideMark/>
          </w:tcPr>
          <w:p w14:paraId="75419988" w14:textId="0FC1D96D" w:rsidR="00EE0D72" w:rsidRPr="00915B53" w:rsidRDefault="00EE0D72" w:rsidP="00EE0D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160" w:type="dxa"/>
          </w:tcPr>
          <w:p w14:paraId="70ABE12D" w14:textId="57ACE2CE" w:rsidR="00EE0D72" w:rsidRPr="00FC38CE" w:rsidRDefault="001E78E8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1E78E8">
              <w:rPr>
                <w:rFonts w:asciiTheme="majorBidi" w:hAnsiTheme="majorBidi" w:cs="Angsana New"/>
                <w:sz w:val="30"/>
                <w:szCs w:val="30"/>
                <w:lang w:bidi="th-TH"/>
              </w:rPr>
              <w:t>300,71</w:t>
            </w:r>
            <w:r w:rsidR="00D53BF6">
              <w:rPr>
                <w:rFonts w:asciiTheme="majorBidi" w:hAnsiTheme="majorBidi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360" w:type="dxa"/>
          </w:tcPr>
          <w:p w14:paraId="0CEA7569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9A6EC94" w14:textId="02001DFC" w:rsidR="00EE0D72" w:rsidRPr="00EE0D72" w:rsidRDefault="001E78E8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E0D72" w:rsidRPr="00A85D0A" w14:paraId="10DC2F6F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1853869F" w14:textId="28882B1F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2160" w:type="dxa"/>
          </w:tcPr>
          <w:p w14:paraId="57603BC1" w14:textId="17995E88" w:rsidR="00EE0D72" w:rsidRPr="00FC38CE" w:rsidRDefault="001E78E8" w:rsidP="00E05EF1">
            <w:pPr>
              <w:pStyle w:val="acctfourfigures"/>
              <w:tabs>
                <w:tab w:val="clear" w:pos="765"/>
              </w:tabs>
              <w:spacing w:line="240" w:lineRule="auto"/>
              <w:ind w:left="-79" w:right="15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1E78E8">
              <w:rPr>
                <w:rFonts w:asciiTheme="majorBidi" w:hAnsiTheme="majorBidi" w:cs="Angsana New"/>
                <w:sz w:val="30"/>
                <w:szCs w:val="30"/>
                <w:lang w:bidi="th-TH"/>
              </w:rPr>
              <w:t>(4,860)</w:t>
            </w:r>
          </w:p>
        </w:tc>
        <w:tc>
          <w:tcPr>
            <w:tcW w:w="360" w:type="dxa"/>
          </w:tcPr>
          <w:p w14:paraId="21E14B95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B1D5F41" w14:textId="598AF502" w:rsidR="00EE0D72" w:rsidRPr="00D11963" w:rsidRDefault="001E78E8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E0D72" w:rsidRPr="00A85D0A" w14:paraId="6BBF26CD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73C8E8B1" w14:textId="77777777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160" w:type="dxa"/>
          </w:tcPr>
          <w:p w14:paraId="7D93B147" w14:textId="71CC34BC" w:rsidR="00EE0D72" w:rsidRPr="00FC38CE" w:rsidRDefault="001E78E8" w:rsidP="00E05EF1">
            <w:pPr>
              <w:pStyle w:val="acctfourfigures"/>
              <w:tabs>
                <w:tab w:val="clear" w:pos="765"/>
              </w:tabs>
              <w:spacing w:line="240" w:lineRule="auto"/>
              <w:ind w:left="-79" w:right="15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1E78E8">
              <w:rPr>
                <w:rFonts w:asciiTheme="majorBidi" w:hAnsiTheme="majorBidi" w:cs="Angsana New"/>
                <w:sz w:val="30"/>
                <w:szCs w:val="30"/>
                <w:lang w:bidi="th-TH"/>
              </w:rPr>
              <w:t>(25,000)</w:t>
            </w:r>
          </w:p>
        </w:tc>
        <w:tc>
          <w:tcPr>
            <w:tcW w:w="360" w:type="dxa"/>
          </w:tcPr>
          <w:p w14:paraId="2604EF0D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6537BBF" w14:textId="42E62ADD" w:rsidR="00EE0D72" w:rsidRPr="00D11963" w:rsidRDefault="001E78E8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E0D72" w:rsidRPr="00A85D0A" w14:paraId="340023AE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1F406D34" w14:textId="77777777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5AA1892" w14:textId="0F68C317" w:rsidR="00EE0D72" w:rsidRPr="00FC38CE" w:rsidRDefault="001E78E8" w:rsidP="00FC38CE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1E78E8">
              <w:rPr>
                <w:rFonts w:asciiTheme="majorBidi" w:hAnsiTheme="majorBidi" w:cs="Angsana New"/>
                <w:sz w:val="30"/>
                <w:szCs w:val="30"/>
                <w:lang w:bidi="th-TH"/>
              </w:rPr>
              <w:t>9,86</w:t>
            </w:r>
            <w:r w:rsidR="00D53BF6">
              <w:rPr>
                <w:rFonts w:asciiTheme="majorBidi" w:hAnsiTheme="majorBidi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360" w:type="dxa"/>
          </w:tcPr>
          <w:p w14:paraId="697D40C0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29E9EF" w14:textId="130748AA" w:rsidR="00EE0D72" w:rsidRPr="00D11963" w:rsidRDefault="001E78E8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E0D72" w:rsidRPr="00A85D0A" w14:paraId="0937234F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0465AA59" w14:textId="652149C1" w:rsidR="00EE0D72" w:rsidRPr="00EC721A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  <w:r w:rsidR="00BB02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B44CD88" w14:textId="7CB7B748" w:rsidR="00EE0D72" w:rsidRPr="00FC38CE" w:rsidRDefault="001E78E8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1E78E8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8,864,137</w:t>
            </w:r>
          </w:p>
        </w:tc>
        <w:tc>
          <w:tcPr>
            <w:tcW w:w="360" w:type="dxa"/>
          </w:tcPr>
          <w:p w14:paraId="298DB2E6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C14E8E3" w14:textId="03463A27" w:rsidR="00EE0D72" w:rsidRPr="00EE0D72" w:rsidRDefault="001E78E8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7,415,087</w:t>
            </w:r>
          </w:p>
        </w:tc>
      </w:tr>
    </w:tbl>
    <w:p w14:paraId="325666C8" w14:textId="34F50F8D" w:rsidR="00D11963" w:rsidRDefault="00D11963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</w:p>
    <w:p w14:paraId="68CC5818" w14:textId="77777777" w:rsidR="00EE0D72" w:rsidRDefault="00EE0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36A8A370" w14:textId="0A384A54" w:rsidR="000176FF" w:rsidRPr="00FC1501" w:rsidRDefault="00617BE9" w:rsidP="00707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lastRenderedPageBreak/>
        <w:t>9</w:t>
      </w:r>
      <w:r w:rsidR="000176FF" w:rsidRPr="00FC1501">
        <w:rPr>
          <w:rFonts w:asciiTheme="majorBidi" w:hAnsiTheme="majorBidi" w:cs="Angsana New"/>
          <w:sz w:val="30"/>
          <w:szCs w:val="30"/>
        </w:rPr>
        <w:t>.3</w:t>
      </w:r>
      <w:r w:rsidR="00CC0C21">
        <w:rPr>
          <w:rFonts w:asciiTheme="majorBidi" w:hAnsiTheme="majorBidi" w:cs="Angsana New"/>
          <w:sz w:val="30"/>
          <w:szCs w:val="30"/>
        </w:rPr>
        <w:t xml:space="preserve">  </w:t>
      </w:r>
      <w:r w:rsidR="00F91E52">
        <w:rPr>
          <w:rFonts w:asciiTheme="majorBidi" w:hAnsiTheme="majorBidi" w:cs="Angsana New"/>
          <w:sz w:val="30"/>
          <w:szCs w:val="30"/>
        </w:rPr>
        <w:t xml:space="preserve">  </w:t>
      </w:r>
      <w:r w:rsidR="00BA42C5">
        <w:rPr>
          <w:rFonts w:asciiTheme="majorBidi" w:hAnsiTheme="majorBidi" w:cs="Angsana New"/>
          <w:sz w:val="30"/>
          <w:szCs w:val="30"/>
        </w:rPr>
        <w:t xml:space="preserve">  </w:t>
      </w:r>
      <w:r w:rsidR="000176FF" w:rsidRPr="00FC1501">
        <w:rPr>
          <w:rFonts w:asciiTheme="majorBidi" w:hAnsiTheme="majorBidi" w:cs="Angsana New" w:hint="cs"/>
          <w:sz w:val="30"/>
          <w:szCs w:val="30"/>
          <w:cs/>
        </w:rPr>
        <w:t>เงินลงทุนในการร่วมค้า</w:t>
      </w:r>
    </w:p>
    <w:p w14:paraId="7E92CFA2" w14:textId="77777777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="Angsana New"/>
          <w:sz w:val="30"/>
          <w:szCs w:val="30"/>
        </w:rPr>
      </w:pPr>
    </w:p>
    <w:p w14:paraId="613472C9" w14:textId="77777777" w:rsidR="000176FF" w:rsidRDefault="000176FF" w:rsidP="00F91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</w:t>
      </w:r>
      <w:r>
        <w:rPr>
          <w:rFonts w:asciiTheme="majorBidi" w:hAnsiTheme="majorBidi" w:cs="Angsana New" w:hint="cs"/>
          <w:sz w:val="30"/>
          <w:szCs w:val="30"/>
          <w:cs/>
        </w:rPr>
        <w:t>การร่วมค้า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34246974" w14:textId="77777777" w:rsidR="000176FF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2070"/>
        <w:gridCol w:w="360"/>
        <w:gridCol w:w="1980"/>
      </w:tblGrid>
      <w:tr w:rsidR="000176FF" w:rsidRPr="00A85D0A" w14:paraId="3A9A7456" w14:textId="77777777" w:rsidTr="008B5A88">
        <w:trPr>
          <w:cantSplit/>
          <w:trHeight w:val="343"/>
          <w:tblHeader/>
        </w:trPr>
        <w:tc>
          <w:tcPr>
            <w:tcW w:w="4860" w:type="dxa"/>
            <w:vAlign w:val="bottom"/>
            <w:hideMark/>
          </w:tcPr>
          <w:p w14:paraId="73EE5836" w14:textId="77777777" w:rsidR="000176FF" w:rsidRPr="00915B53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  <w:hideMark/>
          </w:tcPr>
          <w:p w14:paraId="19BAFDFD" w14:textId="77777777" w:rsidR="000176FF" w:rsidRPr="00A85D0A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35AE9BD1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069C70A7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A85D0A" w14:paraId="04BCF08A" w14:textId="77777777" w:rsidTr="008B5A88">
        <w:trPr>
          <w:cantSplit/>
          <w:trHeight w:val="343"/>
          <w:tblHeader/>
        </w:trPr>
        <w:tc>
          <w:tcPr>
            <w:tcW w:w="4860" w:type="dxa"/>
            <w:vAlign w:val="bottom"/>
          </w:tcPr>
          <w:p w14:paraId="526DCD86" w14:textId="1590F09D" w:rsidR="00AD57CD" w:rsidRPr="00C70B18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ind w:left="10" w:firstLine="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 w:rsidR="0047672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9</w:t>
            </w:r>
          </w:p>
        </w:tc>
        <w:tc>
          <w:tcPr>
            <w:tcW w:w="2070" w:type="dxa"/>
            <w:vAlign w:val="bottom"/>
          </w:tcPr>
          <w:p w14:paraId="6FA598F8" w14:textId="77777777" w:rsidR="00AD57CD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เงินลงทุนที่รับรู้</w:t>
            </w:r>
          </w:p>
          <w:p w14:paraId="5972760E" w14:textId="7AC4EC2E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360" w:type="dxa"/>
          </w:tcPr>
          <w:p w14:paraId="1727D1E7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E1DAE23" w14:textId="77777777" w:rsidR="00AD57CD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</w:t>
            </w:r>
          </w:p>
          <w:p w14:paraId="6DAC4416" w14:textId="3EEA50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ตามวิธีราคาทุน</w:t>
            </w:r>
          </w:p>
        </w:tc>
      </w:tr>
      <w:tr w:rsidR="000176FF" w:rsidRPr="00A85D0A" w14:paraId="427AA5FB" w14:textId="77777777" w:rsidTr="008B5A88">
        <w:trPr>
          <w:cantSplit/>
          <w:trHeight w:val="423"/>
          <w:tblHeader/>
        </w:trPr>
        <w:tc>
          <w:tcPr>
            <w:tcW w:w="4860" w:type="dxa"/>
            <w:vAlign w:val="bottom"/>
          </w:tcPr>
          <w:p w14:paraId="5F648B03" w14:textId="77777777" w:rsidR="000176FF" w:rsidRPr="00915B53" w:rsidRDefault="000176F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2F35EABA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A85D0A" w14:paraId="21023BDD" w14:textId="77777777" w:rsidTr="008D4A59">
        <w:trPr>
          <w:cantSplit/>
          <w:trHeight w:hRule="exact" w:val="374"/>
        </w:trPr>
        <w:tc>
          <w:tcPr>
            <w:tcW w:w="4860" w:type="dxa"/>
            <w:hideMark/>
          </w:tcPr>
          <w:p w14:paraId="763E61CD" w14:textId="7E045C32" w:rsidR="000176FF" w:rsidRPr="00915B53" w:rsidRDefault="00017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  <w:r w:rsidR="00BA18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070" w:type="dxa"/>
          </w:tcPr>
          <w:p w14:paraId="523AEA96" w14:textId="0CB71B82" w:rsidR="000176FF" w:rsidRPr="00FC38CE" w:rsidRDefault="005276C3" w:rsidP="00FC38CE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276C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369</w:t>
            </w:r>
            <w:r w:rsidRPr="005276C3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5276C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905</w:t>
            </w:r>
          </w:p>
        </w:tc>
        <w:tc>
          <w:tcPr>
            <w:tcW w:w="360" w:type="dxa"/>
          </w:tcPr>
          <w:p w14:paraId="394652BC" w14:textId="77777777" w:rsidR="000176FF" w:rsidRPr="00603092" w:rsidRDefault="00017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9E0D2C2" w14:textId="092ED783" w:rsidR="000176FF" w:rsidRPr="00D11963" w:rsidRDefault="009960A6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960A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58</w:t>
            </w:r>
            <w:r w:rsidRPr="009960A6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9960A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646</w:t>
            </w:r>
          </w:p>
        </w:tc>
      </w:tr>
      <w:tr w:rsidR="00EE0D72" w:rsidRPr="00A85D0A" w14:paraId="4DBAB3CE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0C8D01DE" w14:textId="63684F2F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 w:rsidR="009404F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070" w:type="dxa"/>
          </w:tcPr>
          <w:p w14:paraId="188D549A" w14:textId="5CCD7B0F" w:rsidR="00EE0D72" w:rsidRPr="00FC38CE" w:rsidRDefault="00C11CF4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C11CF4">
              <w:rPr>
                <w:rFonts w:asciiTheme="majorBidi" w:hAnsiTheme="majorBidi" w:cs="Angsana New"/>
                <w:sz w:val="30"/>
                <w:szCs w:val="30"/>
                <w:lang w:bidi="th-TH"/>
              </w:rPr>
              <w:t>3,122</w:t>
            </w:r>
          </w:p>
        </w:tc>
        <w:tc>
          <w:tcPr>
            <w:tcW w:w="360" w:type="dxa"/>
          </w:tcPr>
          <w:p w14:paraId="00F35F35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981DC4" w14:textId="70D2F7CC" w:rsidR="00EE0D72" w:rsidRPr="00D11963" w:rsidRDefault="00C11CF4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404F5" w:rsidRPr="00A85D0A" w14:paraId="60E4E8DE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677DFD59" w14:textId="5BF09FE0" w:rsidR="009404F5" w:rsidRPr="00915B53" w:rsidRDefault="009404F5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2070" w:type="dxa"/>
          </w:tcPr>
          <w:p w14:paraId="676D1EDD" w14:textId="51F6E044" w:rsidR="009404F5" w:rsidRPr="009404F5" w:rsidRDefault="00C11CF4" w:rsidP="00E05EF1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C11CF4">
              <w:rPr>
                <w:rFonts w:asciiTheme="majorBidi" w:hAnsiTheme="majorBidi" w:cs="Angsana New"/>
                <w:sz w:val="30"/>
                <w:szCs w:val="30"/>
                <w:lang w:bidi="th-TH"/>
              </w:rPr>
              <w:t>(13)</w:t>
            </w:r>
          </w:p>
        </w:tc>
        <w:tc>
          <w:tcPr>
            <w:tcW w:w="360" w:type="dxa"/>
          </w:tcPr>
          <w:p w14:paraId="6045F4D3" w14:textId="77777777" w:rsidR="009404F5" w:rsidRPr="00603092" w:rsidRDefault="009404F5" w:rsidP="00E05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65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6CE3C1C" w14:textId="68794DC3" w:rsidR="009404F5" w:rsidRDefault="00C11CF4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E0D72" w:rsidRPr="00A85D0A" w14:paraId="24210002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0E90D5BF" w14:textId="77777777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070" w:type="dxa"/>
          </w:tcPr>
          <w:p w14:paraId="6564AB65" w14:textId="0706672D" w:rsidR="00EE0D72" w:rsidRPr="00FC38CE" w:rsidRDefault="00C11CF4" w:rsidP="00FC38CE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C11CF4">
              <w:rPr>
                <w:rFonts w:asciiTheme="majorBidi" w:hAnsiTheme="majorBidi" w:cs="Angsana New"/>
                <w:sz w:val="30"/>
                <w:szCs w:val="30"/>
                <w:lang w:bidi="th-TH"/>
              </w:rPr>
              <w:t>7,466</w:t>
            </w:r>
          </w:p>
        </w:tc>
        <w:tc>
          <w:tcPr>
            <w:tcW w:w="360" w:type="dxa"/>
          </w:tcPr>
          <w:p w14:paraId="62102592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07E30C0" w14:textId="10A91293" w:rsidR="00EE0D72" w:rsidRPr="00D11963" w:rsidRDefault="00C11CF4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E0D72" w:rsidRPr="00A85D0A" w14:paraId="33F5EB42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210A006E" w14:textId="77777777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17BF3C2D" w14:textId="1BB0CDFD" w:rsidR="00EE0D72" w:rsidRPr="00FC38CE" w:rsidRDefault="00C11CF4" w:rsidP="00393D5D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C11CF4">
              <w:rPr>
                <w:rFonts w:asciiTheme="majorBidi" w:hAnsiTheme="majorBidi" w:cs="Angsana New"/>
                <w:sz w:val="30"/>
                <w:szCs w:val="30"/>
                <w:lang w:bidi="th-TH"/>
              </w:rPr>
              <w:t>7,145</w:t>
            </w:r>
          </w:p>
        </w:tc>
        <w:tc>
          <w:tcPr>
            <w:tcW w:w="360" w:type="dxa"/>
          </w:tcPr>
          <w:p w14:paraId="1E745760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048CD39" w14:textId="413A57FC" w:rsidR="00EE0D72" w:rsidRPr="00D11963" w:rsidRDefault="00C11CF4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E0D72" w:rsidRPr="00A85D0A" w14:paraId="52BD4D04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7C4F1E03" w14:textId="2853E934" w:rsidR="00EE0D72" w:rsidRPr="00EC721A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  <w:r w:rsidR="00BA18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23F4D88" w14:textId="68DB35EE" w:rsidR="00EE0D72" w:rsidRPr="00FC38CE" w:rsidRDefault="00C11CF4" w:rsidP="00FC38CE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C11CF4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387,625</w:t>
            </w:r>
          </w:p>
        </w:tc>
        <w:tc>
          <w:tcPr>
            <w:tcW w:w="360" w:type="dxa"/>
          </w:tcPr>
          <w:p w14:paraId="518E185F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349D6AB" w14:textId="479D6A32" w:rsidR="00EE0D72" w:rsidRPr="00EE0D72" w:rsidRDefault="00C11CF4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588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58</w:t>
            </w:r>
            <w:r w:rsidRPr="00CA5884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A588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646</w:t>
            </w:r>
          </w:p>
        </w:tc>
      </w:tr>
    </w:tbl>
    <w:p w14:paraId="1CFDC2B9" w14:textId="77777777" w:rsidR="00002AD3" w:rsidRPr="008D4A59" w:rsidRDefault="00002AD3" w:rsidP="008D4A59">
      <w:pPr>
        <w:pStyle w:val="Caption"/>
        <w:rPr>
          <w:rFonts w:cstheme="majorBidi"/>
          <w:szCs w:val="30"/>
        </w:rPr>
      </w:pPr>
    </w:p>
    <w:p w14:paraId="1E9F5F39" w14:textId="58F72971" w:rsidR="000176FF" w:rsidRPr="00091CA0" w:rsidRDefault="000176F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>ที่ดิน อาคารและอุปกรณ์ สินทรัพย์ไม่มีตัวตน และค่าความนิยม</w:t>
      </w:r>
      <w:r w:rsidRPr="00091CA0">
        <w:rPr>
          <w:rFonts w:ascii="Angsana New" w:hAnsi="Angsana New" w:cs="Angsana New"/>
          <w:szCs w:val="30"/>
        </w:rPr>
        <w:t xml:space="preserve"> </w:t>
      </w:r>
      <w:r w:rsidR="00077127" w:rsidRPr="00091CA0">
        <w:rPr>
          <w:rFonts w:ascii="Angsana New" w:hAnsi="Angsana New" w:cs="Angsana New"/>
          <w:szCs w:val="30"/>
          <w:cs/>
        </w:rPr>
        <w:t>สุทธิ</w:t>
      </w:r>
    </w:p>
    <w:p w14:paraId="6314DC74" w14:textId="77777777" w:rsidR="000176FF" w:rsidRPr="00915B53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25A4AAC" w14:textId="0299FE75" w:rsidR="000176FF" w:rsidRDefault="000176FF" w:rsidP="002E5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ab/>
      </w: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การเปลี่ยนแปลงของที่ดิน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และค่าความนิยมสําหรับงวดมีดังนี้</w:t>
      </w:r>
    </w:p>
    <w:p w14:paraId="4CEF7DFA" w14:textId="77777777" w:rsidR="000176FF" w:rsidRPr="00915B53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270"/>
        <w:gridCol w:w="1529"/>
        <w:gridCol w:w="181"/>
        <w:gridCol w:w="1530"/>
        <w:gridCol w:w="180"/>
        <w:gridCol w:w="1440"/>
      </w:tblGrid>
      <w:tr w:rsidR="000176FF" w14:paraId="08BC4E36" w14:textId="77777777" w:rsidTr="0075126C">
        <w:trPr>
          <w:cantSplit/>
          <w:trHeight w:val="330"/>
          <w:tblHeader/>
        </w:trPr>
        <w:tc>
          <w:tcPr>
            <w:tcW w:w="4410" w:type="dxa"/>
            <w:vAlign w:val="bottom"/>
          </w:tcPr>
          <w:p w14:paraId="1AC0C354" w14:textId="77777777" w:rsidR="000176FF" w:rsidRPr="00E77E65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0122961" w14:textId="77777777" w:rsidR="000176FF" w:rsidRPr="00E77E65" w:rsidRDefault="000176F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4860" w:type="dxa"/>
            <w:gridSpan w:val="5"/>
          </w:tcPr>
          <w:p w14:paraId="03CA7377" w14:textId="77777777" w:rsidR="000176FF" w:rsidRPr="00E77E65" w:rsidRDefault="000176FF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77E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D57CD" w14:paraId="57FDD6F3" w14:textId="77777777" w:rsidTr="0075126C">
        <w:trPr>
          <w:cantSplit/>
          <w:trHeight w:val="337"/>
          <w:tblHeader/>
        </w:trPr>
        <w:tc>
          <w:tcPr>
            <w:tcW w:w="4410" w:type="dxa"/>
            <w:vAlign w:val="bottom"/>
          </w:tcPr>
          <w:p w14:paraId="3B112703" w14:textId="773CDD4B" w:rsidR="00AD57CD" w:rsidRPr="0024539C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มีนาคม 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 w:rsidR="009960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1C127D2D" w14:textId="77777777" w:rsidR="00AD57CD" w:rsidRPr="00E77E65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529" w:type="dxa"/>
            <w:vAlign w:val="bottom"/>
          </w:tcPr>
          <w:p w14:paraId="0C58EE15" w14:textId="77777777" w:rsidR="00AD57CD" w:rsidRPr="00E77E65" w:rsidRDefault="00AD57CD" w:rsidP="00AD5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ที่ดิน อาคาร </w:t>
            </w:r>
          </w:p>
          <w:p w14:paraId="4AB26116" w14:textId="77777777" w:rsidR="00AD57CD" w:rsidRPr="00E77E65" w:rsidRDefault="00AD57CD" w:rsidP="00AD5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1" w:type="dxa"/>
          </w:tcPr>
          <w:p w14:paraId="38437171" w14:textId="77777777" w:rsidR="00AD57CD" w:rsidRPr="00E77E65" w:rsidRDefault="00AD57CD" w:rsidP="00AD57C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E63DDD6" w14:textId="77777777" w:rsidR="00AD57CD" w:rsidRPr="00E77E65" w:rsidRDefault="00AD57CD" w:rsidP="00AD57C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E77E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สินทรัพย์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br/>
            </w:r>
            <w:r w:rsidRPr="00E77E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ไม่มีตัวตน</w:t>
            </w:r>
          </w:p>
        </w:tc>
        <w:tc>
          <w:tcPr>
            <w:tcW w:w="180" w:type="dxa"/>
          </w:tcPr>
          <w:p w14:paraId="28420FCB" w14:textId="77777777" w:rsidR="00AD57CD" w:rsidRPr="00E77E65" w:rsidRDefault="00AD57CD" w:rsidP="00AD57C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964A94E" w14:textId="77777777" w:rsidR="00AD57CD" w:rsidRPr="00E77E65" w:rsidRDefault="00AD57CD" w:rsidP="00AD57C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75BFBE8B" w14:textId="77777777" w:rsidR="00AD57CD" w:rsidRPr="00E77E65" w:rsidRDefault="00AD57CD" w:rsidP="00AD57C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77E65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</w:tr>
      <w:tr w:rsidR="000176FF" w14:paraId="49541FAA" w14:textId="77777777" w:rsidTr="0075126C">
        <w:trPr>
          <w:cantSplit/>
          <w:trHeight w:val="315"/>
        </w:trPr>
        <w:tc>
          <w:tcPr>
            <w:tcW w:w="4410" w:type="dxa"/>
          </w:tcPr>
          <w:p w14:paraId="402C1D3E" w14:textId="77777777" w:rsidR="000176FF" w:rsidRPr="00E77E65" w:rsidRDefault="00017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6A9BC0" w14:textId="77777777" w:rsidR="000176FF" w:rsidRPr="00E77E65" w:rsidRDefault="000176F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60" w:type="dxa"/>
            <w:gridSpan w:val="5"/>
          </w:tcPr>
          <w:p w14:paraId="4FE618D9" w14:textId="77777777" w:rsidR="000176FF" w:rsidRPr="00E77E65" w:rsidRDefault="000176F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77E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5126C" w14:paraId="2065DE56" w14:textId="77777777" w:rsidTr="008D4A59">
        <w:trPr>
          <w:cantSplit/>
          <w:trHeight w:hRule="exact" w:val="374"/>
        </w:trPr>
        <w:tc>
          <w:tcPr>
            <w:tcW w:w="4410" w:type="dxa"/>
          </w:tcPr>
          <w:p w14:paraId="3B4F86A3" w14:textId="77777777" w:rsidR="000176FF" w:rsidRPr="00E77E65" w:rsidRDefault="00017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</w:p>
        </w:tc>
        <w:tc>
          <w:tcPr>
            <w:tcW w:w="270" w:type="dxa"/>
          </w:tcPr>
          <w:p w14:paraId="74ECF8CC" w14:textId="77777777" w:rsidR="000176FF" w:rsidRPr="00E77E65" w:rsidRDefault="000176F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4211A54B" w14:textId="0C337D1D" w:rsidR="000176FF" w:rsidRPr="0075126C" w:rsidRDefault="009D5885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9D5885">
              <w:rPr>
                <w:rFonts w:ascii="Angsana New" w:eastAsia="Cordia New" w:hAnsi="Angsana New" w:cs="Angsana New"/>
                <w:sz w:val="30"/>
                <w:szCs w:val="30"/>
                <w:cs/>
              </w:rPr>
              <w:t>29</w:t>
            </w:r>
            <w:r w:rsidRPr="009D5885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9D5885">
              <w:rPr>
                <w:rFonts w:ascii="Angsana New" w:eastAsia="Cordia New" w:hAnsi="Angsana New" w:cs="Angsana New"/>
                <w:sz w:val="30"/>
                <w:szCs w:val="30"/>
                <w:cs/>
              </w:rPr>
              <w:t>886</w:t>
            </w:r>
            <w:r w:rsidRPr="009D5885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9D5885">
              <w:rPr>
                <w:rFonts w:ascii="Angsana New" w:eastAsia="Cordia New" w:hAnsi="Angsana New" w:cs="Angsana New"/>
                <w:sz w:val="30"/>
                <w:szCs w:val="30"/>
                <w:cs/>
              </w:rPr>
              <w:t>784</w:t>
            </w:r>
          </w:p>
        </w:tc>
        <w:tc>
          <w:tcPr>
            <w:tcW w:w="181" w:type="dxa"/>
          </w:tcPr>
          <w:p w14:paraId="39FEF966" w14:textId="77777777" w:rsidR="000176FF" w:rsidRDefault="000176F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B29F04" w14:textId="4485F6F4" w:rsidR="000176FF" w:rsidRPr="0075126C" w:rsidRDefault="007C67D4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C67D4">
              <w:rPr>
                <w:rFonts w:ascii="Angsana New" w:eastAsia="Cordia New" w:hAnsi="Angsana New" w:cs="Angsana New"/>
                <w:sz w:val="30"/>
                <w:szCs w:val="30"/>
                <w:cs/>
              </w:rPr>
              <w:t>15</w:t>
            </w:r>
            <w:r w:rsidRPr="007C67D4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7C67D4">
              <w:rPr>
                <w:rFonts w:ascii="Angsana New" w:eastAsia="Cordia New" w:hAnsi="Angsana New" w:cs="Angsana New"/>
                <w:sz w:val="30"/>
                <w:szCs w:val="30"/>
                <w:cs/>
              </w:rPr>
              <w:t>400</w:t>
            </w:r>
            <w:r w:rsidRPr="007C67D4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7C67D4">
              <w:rPr>
                <w:rFonts w:ascii="Angsana New" w:eastAsia="Cordia New" w:hAnsi="Angsana New" w:cs="Angsana New"/>
                <w:sz w:val="30"/>
                <w:szCs w:val="30"/>
                <w:cs/>
              </w:rPr>
              <w:t>309</w:t>
            </w:r>
          </w:p>
        </w:tc>
        <w:tc>
          <w:tcPr>
            <w:tcW w:w="180" w:type="dxa"/>
          </w:tcPr>
          <w:p w14:paraId="308B1194" w14:textId="77777777" w:rsidR="000176FF" w:rsidRDefault="000176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2E2C49" w14:textId="625FD9DC" w:rsidR="000176FF" w:rsidRPr="007F6D8F" w:rsidRDefault="00F140B9" w:rsidP="007F6D8F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40B9">
              <w:rPr>
                <w:rFonts w:asciiTheme="majorBidi" w:hAnsiTheme="majorBidi" w:cstheme="majorBidi"/>
                <w:sz w:val="30"/>
                <w:szCs w:val="30"/>
              </w:rPr>
              <w:t>13,215,197</w:t>
            </w:r>
          </w:p>
        </w:tc>
      </w:tr>
      <w:tr w:rsidR="00B14572" w14:paraId="03EBA680" w14:textId="77777777" w:rsidTr="008D4A59">
        <w:trPr>
          <w:cantSplit/>
          <w:trHeight w:hRule="exact" w:val="374"/>
        </w:trPr>
        <w:tc>
          <w:tcPr>
            <w:tcW w:w="4410" w:type="dxa"/>
          </w:tcPr>
          <w:p w14:paraId="7F0F5FB5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70" w:type="dxa"/>
          </w:tcPr>
          <w:p w14:paraId="0BD79420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685A3C5B" w14:textId="173DA212" w:rsidR="00B14572" w:rsidRPr="0075126C" w:rsidRDefault="001146AA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146AA">
              <w:rPr>
                <w:rFonts w:ascii="Angsana New" w:eastAsia="Cordia New" w:hAnsi="Angsana New" w:cs="Angsana New"/>
                <w:sz w:val="30"/>
                <w:szCs w:val="30"/>
                <w:cs/>
              </w:rPr>
              <w:t>1</w:t>
            </w:r>
            <w:r w:rsidRPr="001146AA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1146AA">
              <w:rPr>
                <w:rFonts w:ascii="Angsana New" w:eastAsia="Cordia New" w:hAnsi="Angsana New" w:cs="Angsana New"/>
                <w:sz w:val="30"/>
                <w:szCs w:val="30"/>
                <w:cs/>
              </w:rPr>
              <w:t>074</w:t>
            </w:r>
            <w:r w:rsidRPr="001146AA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1146AA">
              <w:rPr>
                <w:rFonts w:ascii="Angsana New" w:eastAsia="Cordia New" w:hAnsi="Angsana New" w:cs="Angsana New"/>
                <w:sz w:val="30"/>
                <w:szCs w:val="30"/>
                <w:cs/>
              </w:rPr>
              <w:t>340</w:t>
            </w:r>
          </w:p>
        </w:tc>
        <w:tc>
          <w:tcPr>
            <w:tcW w:w="181" w:type="dxa"/>
          </w:tcPr>
          <w:p w14:paraId="68CA59C1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5E23421" w14:textId="50A395D5" w:rsidR="00B14572" w:rsidRPr="0075126C" w:rsidRDefault="009F63B8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9F63B8">
              <w:rPr>
                <w:rFonts w:ascii="Angsana New" w:eastAsia="Cordia New" w:hAnsi="Angsana New" w:cs="Angsana New"/>
                <w:sz w:val="30"/>
                <w:szCs w:val="30"/>
                <w:cs/>
              </w:rPr>
              <w:t>3</w:t>
            </w:r>
            <w:r w:rsidRPr="009F63B8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9F63B8">
              <w:rPr>
                <w:rFonts w:ascii="Angsana New" w:eastAsia="Cordia New" w:hAnsi="Angsana New" w:cs="Angsana New"/>
                <w:sz w:val="30"/>
                <w:szCs w:val="30"/>
                <w:cs/>
              </w:rPr>
              <w:t>965</w:t>
            </w:r>
          </w:p>
        </w:tc>
        <w:tc>
          <w:tcPr>
            <w:tcW w:w="180" w:type="dxa"/>
          </w:tcPr>
          <w:p w14:paraId="41F6A8DC" w14:textId="77777777" w:rsidR="00B14572" w:rsidRPr="00AB5EF0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EB8D5B7" w14:textId="42259E47" w:rsidR="00B14572" w:rsidRPr="00D41C16" w:rsidRDefault="009F63B8" w:rsidP="00D41C16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14572" w14:paraId="3AD2A3E3" w14:textId="77777777" w:rsidTr="008D4A59">
        <w:trPr>
          <w:cantSplit/>
          <w:trHeight w:hRule="exact" w:val="374"/>
        </w:trPr>
        <w:tc>
          <w:tcPr>
            <w:tcW w:w="4410" w:type="dxa"/>
          </w:tcPr>
          <w:p w14:paraId="025F27E3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270" w:type="dxa"/>
          </w:tcPr>
          <w:p w14:paraId="1789E976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20CE1DFA" w14:textId="44EECD29" w:rsidR="00B14572" w:rsidRPr="00B14572" w:rsidRDefault="00A820EA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A820EA">
              <w:rPr>
                <w:rFonts w:ascii="Angsana New" w:eastAsia="Cordia New" w:hAnsi="Angsana New" w:cs="Angsana New"/>
                <w:sz w:val="30"/>
                <w:szCs w:val="30"/>
                <w:cs/>
              </w:rPr>
              <w:t>(855)</w:t>
            </w:r>
          </w:p>
        </w:tc>
        <w:tc>
          <w:tcPr>
            <w:tcW w:w="181" w:type="dxa"/>
          </w:tcPr>
          <w:p w14:paraId="1E60BC97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02FAC40" w14:textId="62A62093" w:rsidR="00B14572" w:rsidRPr="0075126C" w:rsidRDefault="009F63B8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855</w:t>
            </w:r>
          </w:p>
        </w:tc>
        <w:tc>
          <w:tcPr>
            <w:tcW w:w="180" w:type="dxa"/>
          </w:tcPr>
          <w:p w14:paraId="3FEFB9FD" w14:textId="77777777" w:rsidR="00B14572" w:rsidRPr="00AB5EF0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6ABEF53A" w14:textId="3835E954" w:rsidR="00B14572" w:rsidRPr="00D41C16" w:rsidRDefault="009F63B8" w:rsidP="00D41C16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14572" w14:paraId="3E2E6D0C" w14:textId="77777777" w:rsidTr="008D4A59">
        <w:trPr>
          <w:cantSplit/>
          <w:trHeight w:hRule="exact" w:val="374"/>
        </w:trPr>
        <w:tc>
          <w:tcPr>
            <w:tcW w:w="4410" w:type="dxa"/>
          </w:tcPr>
          <w:p w14:paraId="3DE611EF" w14:textId="10B55742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3E4AC8D4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56074009" w14:textId="77551E4D" w:rsidR="00B14572" w:rsidRPr="00B14572" w:rsidRDefault="00EB17D6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EB17D6">
              <w:rPr>
                <w:rFonts w:ascii="Angsana New" w:eastAsia="Cordia New" w:hAnsi="Angsana New" w:cs="Angsana New"/>
                <w:sz w:val="30"/>
                <w:szCs w:val="30"/>
                <w:cs/>
              </w:rPr>
              <w:t>(86</w:t>
            </w:r>
            <w:r w:rsidRPr="00EB17D6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EB17D6">
              <w:rPr>
                <w:rFonts w:ascii="Angsana New" w:eastAsia="Cordia New" w:hAnsi="Angsana New" w:cs="Angsana New"/>
                <w:sz w:val="30"/>
                <w:szCs w:val="30"/>
                <w:cs/>
              </w:rPr>
              <w:t>580)</w:t>
            </w:r>
          </w:p>
        </w:tc>
        <w:tc>
          <w:tcPr>
            <w:tcW w:w="181" w:type="dxa"/>
          </w:tcPr>
          <w:p w14:paraId="6F307CFF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23839C6" w14:textId="3D32F968" w:rsidR="00B14572" w:rsidRPr="0075126C" w:rsidRDefault="009F63B8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(564)</w:t>
            </w:r>
          </w:p>
        </w:tc>
        <w:tc>
          <w:tcPr>
            <w:tcW w:w="180" w:type="dxa"/>
          </w:tcPr>
          <w:p w14:paraId="320D3394" w14:textId="77777777" w:rsidR="00B14572" w:rsidRPr="00AB5EF0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F8075A7" w14:textId="074505B3" w:rsidR="00B14572" w:rsidRPr="00D41C16" w:rsidRDefault="009F63B8" w:rsidP="009F63B8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14572" w14:paraId="79176143" w14:textId="77777777" w:rsidTr="008D4A59">
        <w:trPr>
          <w:cantSplit/>
          <w:trHeight w:hRule="exact" w:val="374"/>
        </w:trPr>
        <w:tc>
          <w:tcPr>
            <w:tcW w:w="4410" w:type="dxa"/>
          </w:tcPr>
          <w:p w14:paraId="6AF82270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</w:tcPr>
          <w:p w14:paraId="4C4E1A0C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6B4A25D5" w14:textId="08CE57DE" w:rsidR="00B14572" w:rsidRPr="00B14572" w:rsidRDefault="00F61175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F61175">
              <w:rPr>
                <w:rFonts w:ascii="Angsana New" w:eastAsia="Cordia New" w:hAnsi="Angsana New" w:cs="Angsana New"/>
                <w:sz w:val="30"/>
                <w:szCs w:val="30"/>
                <w:cs/>
              </w:rPr>
              <w:t>(843</w:t>
            </w:r>
            <w:r w:rsidRPr="00F61175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F61175">
              <w:rPr>
                <w:rFonts w:ascii="Angsana New" w:eastAsia="Cordia New" w:hAnsi="Angsana New" w:cs="Angsana New"/>
                <w:sz w:val="30"/>
                <w:szCs w:val="30"/>
                <w:cs/>
              </w:rPr>
              <w:t>424)</w:t>
            </w:r>
          </w:p>
        </w:tc>
        <w:tc>
          <w:tcPr>
            <w:tcW w:w="181" w:type="dxa"/>
          </w:tcPr>
          <w:p w14:paraId="169A56AA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9FB7C05" w14:textId="480A86D6" w:rsidR="00B14572" w:rsidRPr="0075126C" w:rsidRDefault="009F63B8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(98,071)</w:t>
            </w:r>
          </w:p>
        </w:tc>
        <w:tc>
          <w:tcPr>
            <w:tcW w:w="180" w:type="dxa"/>
          </w:tcPr>
          <w:p w14:paraId="7FD1917F" w14:textId="77777777" w:rsidR="00B14572" w:rsidRPr="00AB5EF0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5C7B27E" w14:textId="7DF850C2" w:rsidR="00B14572" w:rsidRPr="00D41C16" w:rsidRDefault="009F63B8" w:rsidP="00D41C16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14572" w14:paraId="250713E4" w14:textId="77777777" w:rsidTr="008D4A59">
        <w:trPr>
          <w:cantSplit/>
          <w:trHeight w:hRule="exact" w:val="374"/>
        </w:trPr>
        <w:tc>
          <w:tcPr>
            <w:tcW w:w="4410" w:type="dxa"/>
          </w:tcPr>
          <w:p w14:paraId="10FB5136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70" w:type="dxa"/>
          </w:tcPr>
          <w:p w14:paraId="1467407D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5821B3E8" w14:textId="1EE4DDF0" w:rsidR="00B14572" w:rsidRPr="00B14572" w:rsidRDefault="006D51F7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6D51F7">
              <w:rPr>
                <w:rFonts w:ascii="Angsana New" w:eastAsia="Cordia New" w:hAnsi="Angsana New" w:cs="Angsana New"/>
                <w:sz w:val="30"/>
                <w:szCs w:val="30"/>
                <w:cs/>
              </w:rPr>
              <w:t>169</w:t>
            </w:r>
            <w:r w:rsidRPr="006D51F7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6D51F7">
              <w:rPr>
                <w:rFonts w:ascii="Angsana New" w:eastAsia="Cordia New" w:hAnsi="Angsana New" w:cs="Angsana New"/>
                <w:sz w:val="30"/>
                <w:szCs w:val="30"/>
                <w:cs/>
              </w:rPr>
              <w:t>136</w:t>
            </w:r>
          </w:p>
        </w:tc>
        <w:tc>
          <w:tcPr>
            <w:tcW w:w="181" w:type="dxa"/>
          </w:tcPr>
          <w:p w14:paraId="1FFFA379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2F2AC8" w14:textId="007E54DA" w:rsidR="00B14572" w:rsidRPr="0075126C" w:rsidRDefault="009F63B8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220,755</w:t>
            </w:r>
          </w:p>
        </w:tc>
        <w:tc>
          <w:tcPr>
            <w:tcW w:w="180" w:type="dxa"/>
          </w:tcPr>
          <w:p w14:paraId="0588FB9F" w14:textId="77777777" w:rsidR="00B14572" w:rsidRPr="00E77E65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9C8BE" w14:textId="2875A89D" w:rsidR="00B14572" w:rsidRPr="00B14572" w:rsidRDefault="007B457F" w:rsidP="00AD1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160,037</w:t>
            </w:r>
          </w:p>
        </w:tc>
      </w:tr>
      <w:tr w:rsidR="00B14572" w14:paraId="2FD2562E" w14:textId="77777777" w:rsidTr="008D4A59">
        <w:trPr>
          <w:cantSplit/>
          <w:trHeight w:hRule="exact" w:val="374"/>
        </w:trPr>
        <w:tc>
          <w:tcPr>
            <w:tcW w:w="4410" w:type="dxa"/>
          </w:tcPr>
          <w:p w14:paraId="1B92D6D7" w14:textId="0B2C438B" w:rsidR="00B14572" w:rsidRPr="00EC721A" w:rsidRDefault="00B14572" w:rsidP="00B145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270" w:type="dxa"/>
          </w:tcPr>
          <w:p w14:paraId="6B48B4BE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5F4AD788" w14:textId="73885EF8" w:rsidR="00B14572" w:rsidRPr="00B14572" w:rsidRDefault="00D51ACA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 w:rsidRPr="00D51ACA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30</w:t>
            </w:r>
            <w:r w:rsidRPr="00D51ACA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,</w:t>
            </w:r>
            <w:r w:rsidRPr="00D51ACA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199</w:t>
            </w:r>
            <w:r w:rsidRPr="00D51ACA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,</w:t>
            </w:r>
            <w:r w:rsidRPr="00D51ACA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401</w:t>
            </w:r>
          </w:p>
        </w:tc>
        <w:tc>
          <w:tcPr>
            <w:tcW w:w="181" w:type="dxa"/>
          </w:tcPr>
          <w:p w14:paraId="553B55A5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518197" w14:textId="2C07CBE3" w:rsidR="00B14572" w:rsidRPr="00B14572" w:rsidRDefault="009F63B8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15,527,249</w:t>
            </w:r>
          </w:p>
        </w:tc>
        <w:tc>
          <w:tcPr>
            <w:tcW w:w="180" w:type="dxa"/>
          </w:tcPr>
          <w:p w14:paraId="31E57837" w14:textId="77777777" w:rsidR="00B14572" w:rsidRPr="00B1457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B41A135" w14:textId="3532E571" w:rsidR="00B14572" w:rsidRPr="00B14572" w:rsidRDefault="009F63B8" w:rsidP="00AD1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13,375,234</w:t>
            </w:r>
          </w:p>
        </w:tc>
      </w:tr>
    </w:tbl>
    <w:p w14:paraId="3340FA14" w14:textId="77777777" w:rsidR="000176FF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80"/>
        <w:gridCol w:w="1440"/>
        <w:gridCol w:w="270"/>
        <w:gridCol w:w="1440"/>
      </w:tblGrid>
      <w:tr w:rsidR="003D4547" w:rsidRPr="00E77E65" w14:paraId="536375A2" w14:textId="77777777" w:rsidTr="008B5A88">
        <w:trPr>
          <w:cantSplit/>
          <w:trHeight w:val="332"/>
          <w:tblHeader/>
        </w:trPr>
        <w:tc>
          <w:tcPr>
            <w:tcW w:w="6210" w:type="dxa"/>
            <w:vAlign w:val="bottom"/>
          </w:tcPr>
          <w:p w14:paraId="5EC6A329" w14:textId="77777777" w:rsidR="000176FF" w:rsidRPr="00E77E65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6E4A31" w14:textId="77777777" w:rsidR="000176FF" w:rsidRPr="00E77E65" w:rsidRDefault="000176F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3150" w:type="dxa"/>
            <w:gridSpan w:val="3"/>
          </w:tcPr>
          <w:p w14:paraId="7320FBA9" w14:textId="77777777" w:rsidR="000176FF" w:rsidRPr="00E77E65" w:rsidRDefault="000176FF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E77E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E77E65" w14:paraId="635A0D78" w14:textId="77777777" w:rsidTr="003C3F54">
        <w:trPr>
          <w:cantSplit/>
          <w:trHeight w:val="331"/>
          <w:tblHeader/>
        </w:trPr>
        <w:tc>
          <w:tcPr>
            <w:tcW w:w="6210" w:type="dxa"/>
            <w:vAlign w:val="bottom"/>
          </w:tcPr>
          <w:p w14:paraId="29A4AFC7" w14:textId="238964B1" w:rsidR="00AD57CD" w:rsidRPr="00415593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1559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41559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155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41559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41559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155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 w:rsidR="00F140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2DF83CA9" w14:textId="77777777" w:rsidR="00AD57CD" w:rsidRPr="00E77E65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73BF14B" w14:textId="77777777" w:rsidR="00AD57CD" w:rsidRPr="00E77E65" w:rsidRDefault="00AD57CD" w:rsidP="00AD5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ที่ดิน อาคาร </w:t>
            </w:r>
          </w:p>
          <w:p w14:paraId="41A4922D" w14:textId="77777777" w:rsidR="00AD57CD" w:rsidRPr="00E77E65" w:rsidRDefault="00AD57CD" w:rsidP="00AD5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6188B092" w14:textId="77777777" w:rsidR="00AD57CD" w:rsidRPr="00E77E65" w:rsidRDefault="00AD57CD" w:rsidP="00AD57C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078BF91" w14:textId="4A34F711" w:rsidR="00AD57CD" w:rsidRPr="00E77E65" w:rsidRDefault="00AD57CD" w:rsidP="00AD57C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77E65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สินทรัพย์</w:t>
            </w:r>
            <w:r w:rsidR="002259AC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br/>
            </w:r>
            <w:r w:rsidRPr="00E77E65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ไม่มีตัวตน</w:t>
            </w:r>
          </w:p>
        </w:tc>
      </w:tr>
      <w:tr w:rsidR="003D4547" w:rsidRPr="00E77E65" w14:paraId="17F3FC95" w14:textId="77777777" w:rsidTr="008B5A88">
        <w:trPr>
          <w:cantSplit/>
          <w:trHeight w:val="317"/>
        </w:trPr>
        <w:tc>
          <w:tcPr>
            <w:tcW w:w="6210" w:type="dxa"/>
          </w:tcPr>
          <w:p w14:paraId="10C38EBC" w14:textId="77777777" w:rsidR="005168DC" w:rsidRPr="00E77E65" w:rsidRDefault="005168DC" w:rsidP="005168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947897B" w14:textId="77777777" w:rsidR="005168DC" w:rsidRPr="00E77E65" w:rsidRDefault="005168DC" w:rsidP="005168D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3"/>
          </w:tcPr>
          <w:p w14:paraId="0871FC98" w14:textId="77777777" w:rsidR="005168DC" w:rsidRPr="00E77E65" w:rsidRDefault="005168DC" w:rsidP="005168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77E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D4547" w:rsidRPr="00E77E65" w14:paraId="32A0FAC7" w14:textId="77777777" w:rsidTr="003D4547">
        <w:trPr>
          <w:cantSplit/>
          <w:trHeight w:val="324"/>
        </w:trPr>
        <w:tc>
          <w:tcPr>
            <w:tcW w:w="6210" w:type="dxa"/>
          </w:tcPr>
          <w:p w14:paraId="062D9DCC" w14:textId="77777777" w:rsidR="007F6D8F" w:rsidRPr="00E77E65" w:rsidRDefault="007F6D8F" w:rsidP="007F6D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</w:p>
        </w:tc>
        <w:tc>
          <w:tcPr>
            <w:tcW w:w="180" w:type="dxa"/>
          </w:tcPr>
          <w:p w14:paraId="1F0B6165" w14:textId="77777777" w:rsidR="007F6D8F" w:rsidRPr="00E77E65" w:rsidRDefault="007F6D8F" w:rsidP="007F6D8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2A421B5" w14:textId="68E8B0B1" w:rsidR="007F6D8F" w:rsidRPr="00E77E65" w:rsidRDefault="00DF2D31" w:rsidP="008B5A88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2D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2,990,022</w:t>
            </w:r>
          </w:p>
        </w:tc>
        <w:tc>
          <w:tcPr>
            <w:tcW w:w="270" w:type="dxa"/>
          </w:tcPr>
          <w:p w14:paraId="3DADD134" w14:textId="77777777" w:rsidR="007F6D8F" w:rsidRDefault="007F6D8F" w:rsidP="007F6D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3F976C" w14:textId="660F6AEB" w:rsidR="007F6D8F" w:rsidRPr="00E17ED0" w:rsidRDefault="00030433" w:rsidP="008B5A88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43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03043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03043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140</w:t>
            </w:r>
            <w:r w:rsidRPr="0003043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03043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372</w:t>
            </w:r>
          </w:p>
        </w:tc>
      </w:tr>
      <w:tr w:rsidR="00B14572" w:rsidRPr="00E77E65" w14:paraId="148D96CC" w14:textId="77777777" w:rsidTr="003D4547">
        <w:trPr>
          <w:cantSplit/>
          <w:trHeight w:val="317"/>
        </w:trPr>
        <w:tc>
          <w:tcPr>
            <w:tcW w:w="6210" w:type="dxa"/>
          </w:tcPr>
          <w:p w14:paraId="64C17763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6D0DFBA9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4C7C7569" w14:textId="670470C0" w:rsidR="00B14572" w:rsidRPr="00AB5EF0" w:rsidRDefault="009F63B8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688,855</w:t>
            </w:r>
          </w:p>
        </w:tc>
        <w:tc>
          <w:tcPr>
            <w:tcW w:w="270" w:type="dxa"/>
          </w:tcPr>
          <w:p w14:paraId="5DB11017" w14:textId="77777777" w:rsidR="00B14572" w:rsidRPr="00E77E65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CC31F1D" w14:textId="461D3F04" w:rsidR="00B14572" w:rsidRPr="00AB5EF0" w:rsidRDefault="009F63B8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540</w:t>
            </w:r>
          </w:p>
        </w:tc>
      </w:tr>
      <w:tr w:rsidR="00B14572" w:rsidRPr="00E77E65" w14:paraId="3CB4F04E" w14:textId="77777777" w:rsidTr="003D4547">
        <w:trPr>
          <w:cantSplit/>
          <w:trHeight w:val="324"/>
        </w:trPr>
        <w:tc>
          <w:tcPr>
            <w:tcW w:w="6210" w:type="dxa"/>
          </w:tcPr>
          <w:p w14:paraId="16DEBBF2" w14:textId="17E148C9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0" w:type="dxa"/>
          </w:tcPr>
          <w:p w14:paraId="79DCF05A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BFDAACD" w14:textId="5A8B08D9" w:rsidR="00B14572" w:rsidRPr="00AB5EF0" w:rsidRDefault="009F63B8" w:rsidP="00F13E0A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(55)</w:t>
            </w:r>
          </w:p>
        </w:tc>
        <w:tc>
          <w:tcPr>
            <w:tcW w:w="270" w:type="dxa"/>
          </w:tcPr>
          <w:p w14:paraId="3D8E48EC" w14:textId="77777777" w:rsidR="00B14572" w:rsidRPr="00E77E65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6906665" w14:textId="6B0744D5" w:rsidR="00B14572" w:rsidRPr="00AB5EF0" w:rsidRDefault="009F63B8" w:rsidP="00AD1533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14572" w:rsidRPr="0037585C" w14:paraId="4458F078" w14:textId="77777777" w:rsidTr="008D4A59">
        <w:trPr>
          <w:cantSplit/>
          <w:trHeight w:hRule="exact" w:val="374"/>
        </w:trPr>
        <w:tc>
          <w:tcPr>
            <w:tcW w:w="6210" w:type="dxa"/>
          </w:tcPr>
          <w:p w14:paraId="0473C259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80" w:type="dxa"/>
          </w:tcPr>
          <w:p w14:paraId="67F373EC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B3094B" w14:textId="74B1C649" w:rsidR="00B14572" w:rsidRPr="00AB5EF0" w:rsidRDefault="009F63B8" w:rsidP="00F13E0A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(99,549)</w:t>
            </w:r>
          </w:p>
        </w:tc>
        <w:tc>
          <w:tcPr>
            <w:tcW w:w="270" w:type="dxa"/>
          </w:tcPr>
          <w:p w14:paraId="4C782C95" w14:textId="77777777" w:rsidR="00B14572" w:rsidRPr="00E77E65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531BA9" w14:textId="5211EADA" w:rsidR="00B14572" w:rsidRPr="00AB5EF0" w:rsidRDefault="009F63B8" w:rsidP="00F13E0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(61,178)</w:t>
            </w:r>
          </w:p>
        </w:tc>
      </w:tr>
      <w:tr w:rsidR="00B14572" w:rsidRPr="00E77E65" w14:paraId="732CFBE5" w14:textId="77777777" w:rsidTr="008D4A59">
        <w:trPr>
          <w:cantSplit/>
          <w:trHeight w:hRule="exact" w:val="374"/>
        </w:trPr>
        <w:tc>
          <w:tcPr>
            <w:tcW w:w="6210" w:type="dxa"/>
          </w:tcPr>
          <w:p w14:paraId="230E0FC6" w14:textId="77777777" w:rsidR="00B14572" w:rsidRPr="00EC721A" w:rsidRDefault="00B14572" w:rsidP="00B145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180" w:type="dxa"/>
          </w:tcPr>
          <w:p w14:paraId="6D7FF326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9FD8F0" w14:textId="0817012A" w:rsidR="00B14572" w:rsidRPr="00B14572" w:rsidRDefault="009F63B8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3,579,273</w:t>
            </w:r>
          </w:p>
        </w:tc>
        <w:tc>
          <w:tcPr>
            <w:tcW w:w="270" w:type="dxa"/>
          </w:tcPr>
          <w:p w14:paraId="6F524AD2" w14:textId="77777777" w:rsidR="00B14572" w:rsidRPr="007F6D8F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30D601C" w14:textId="432C0EFC" w:rsidR="00B14572" w:rsidRPr="00B14572" w:rsidRDefault="009F63B8" w:rsidP="00AD1533">
            <w:pPr>
              <w:pStyle w:val="acctfourfigures"/>
              <w:tabs>
                <w:tab w:val="clear" w:pos="765"/>
                <w:tab w:val="left" w:pos="11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1,079,734</w:t>
            </w:r>
          </w:p>
        </w:tc>
      </w:tr>
    </w:tbl>
    <w:p w14:paraId="6EDD1FD5" w14:textId="56EF5889" w:rsidR="00680C81" w:rsidRDefault="0068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9CAFEE3" w14:textId="3AB5D383" w:rsidR="00D11963" w:rsidRPr="00091CA0" w:rsidRDefault="00EE69E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เงินกู้ยืมระยะยาวจากสถาบันการเงิน และหุ้นกู้ สุทธิ</w:t>
      </w:r>
    </w:p>
    <w:p w14:paraId="3BA11AF0" w14:textId="77777777" w:rsidR="00D11963" w:rsidRPr="001D785A" w:rsidRDefault="00D11963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2E93462D" w14:textId="2C08583C" w:rsidR="00D11963" w:rsidRPr="00E034CF" w:rsidRDefault="00A719AA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E034CF">
        <w:rPr>
          <w:rFonts w:asciiTheme="majorBidi" w:hAnsiTheme="majorBidi" w:cs="Angsana New"/>
          <w:sz w:val="30"/>
          <w:szCs w:val="30"/>
        </w:rPr>
        <w:t>1</w:t>
      </w:r>
      <w:r w:rsidR="007966A1">
        <w:rPr>
          <w:rFonts w:asciiTheme="majorBidi" w:hAnsiTheme="majorBidi" w:cs="Angsana New"/>
          <w:sz w:val="30"/>
          <w:szCs w:val="30"/>
        </w:rPr>
        <w:t>1</w:t>
      </w:r>
      <w:r w:rsidR="00D11963" w:rsidRPr="00E034CF">
        <w:rPr>
          <w:rFonts w:asciiTheme="majorBidi" w:hAnsiTheme="majorBidi" w:cs="Angsana New"/>
          <w:sz w:val="30"/>
          <w:szCs w:val="30"/>
        </w:rPr>
        <w:t xml:space="preserve">.1 </w:t>
      </w:r>
      <w:r w:rsidR="00E034C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4539C">
        <w:rPr>
          <w:rFonts w:asciiTheme="majorBidi" w:hAnsiTheme="majorBidi" w:cs="Angsana New"/>
          <w:sz w:val="30"/>
          <w:szCs w:val="30"/>
        </w:rPr>
        <w:t xml:space="preserve"> </w:t>
      </w:r>
      <w:r w:rsidR="00E034C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11963" w:rsidRPr="00E034CF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</w:t>
      </w:r>
      <w:r w:rsidR="00EE17A4" w:rsidRPr="00E034CF">
        <w:rPr>
          <w:rFonts w:asciiTheme="majorBidi" w:hAnsiTheme="majorBidi" w:cs="Angsana New"/>
          <w:sz w:val="30"/>
          <w:szCs w:val="30"/>
        </w:rPr>
        <w:t xml:space="preserve"> </w:t>
      </w:r>
      <w:r w:rsidR="00EE17A4" w:rsidRPr="00E034CF">
        <w:rPr>
          <w:rFonts w:asciiTheme="majorBidi" w:hAnsiTheme="majorBidi" w:cs="Angsana New" w:hint="cs"/>
          <w:sz w:val="30"/>
          <w:szCs w:val="30"/>
          <w:cs/>
        </w:rPr>
        <w:t>สุทธิ</w:t>
      </w:r>
      <w:r w:rsidR="00D11963" w:rsidRPr="00E034CF">
        <w:rPr>
          <w:rFonts w:asciiTheme="majorBidi" w:hAnsiTheme="majorBidi" w:cs="Angsana New"/>
          <w:sz w:val="30"/>
          <w:szCs w:val="30"/>
        </w:rPr>
        <w:t xml:space="preserve"> </w:t>
      </w:r>
    </w:p>
    <w:p w14:paraId="62F7EFC8" w14:textId="77777777" w:rsidR="00D11963" w:rsidRPr="001D785A" w:rsidRDefault="00D11963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24"/>
          <w:szCs w:val="24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80"/>
        <w:gridCol w:w="1260"/>
        <w:gridCol w:w="180"/>
        <w:gridCol w:w="1260"/>
        <w:gridCol w:w="180"/>
        <w:gridCol w:w="1260"/>
      </w:tblGrid>
      <w:tr w:rsidR="00D11963" w:rsidRPr="00A85D0A" w14:paraId="76B4CA6A" w14:textId="77777777" w:rsidTr="00154917">
        <w:trPr>
          <w:cantSplit/>
          <w:trHeight w:val="343"/>
          <w:tblHeader/>
        </w:trPr>
        <w:tc>
          <w:tcPr>
            <w:tcW w:w="3960" w:type="dxa"/>
            <w:vAlign w:val="bottom"/>
            <w:hideMark/>
          </w:tcPr>
          <w:p w14:paraId="5CB6B7C7" w14:textId="77777777" w:rsidR="00D11963" w:rsidRPr="00A85D0A" w:rsidRDefault="00D1196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8B52B40" w14:textId="77777777" w:rsidR="00D11963" w:rsidRPr="00A85D0A" w:rsidRDefault="00D1196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9492DEA" w14:textId="77777777" w:rsidR="00D11963" w:rsidRPr="00A85D0A" w:rsidRDefault="00D1196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773208E" w14:textId="77777777" w:rsidR="00D11963" w:rsidRPr="00A85D0A" w:rsidRDefault="00D1196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A85D0A" w14:paraId="0970892B" w14:textId="77777777" w:rsidTr="008B5A88">
        <w:trPr>
          <w:cantSplit/>
          <w:trHeight w:val="343"/>
          <w:tblHeader/>
        </w:trPr>
        <w:tc>
          <w:tcPr>
            <w:tcW w:w="3960" w:type="dxa"/>
            <w:vAlign w:val="bottom"/>
          </w:tcPr>
          <w:p w14:paraId="10C634C1" w14:textId="6FED7813" w:rsidR="00AD57CD" w:rsidRPr="00950787" w:rsidRDefault="00AD57CD" w:rsidP="00AD57CD">
            <w:pPr>
              <w:pStyle w:val="acctfourfigures"/>
              <w:tabs>
                <w:tab w:val="left" w:pos="15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EE2877D" w14:textId="7C4A56C6" w:rsidR="00AD57CD" w:rsidRPr="00F92A58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737482CD" w14:textId="77777777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7CADBBF" w14:textId="6F9A1BD2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C5D102C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9421D09" w14:textId="3F3EB6F4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3860ACD3" w14:textId="77777777" w:rsidR="00AD57CD" w:rsidRPr="00A85D0A" w:rsidRDefault="00AD57CD" w:rsidP="00AD57C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FD2EA39" w14:textId="11BCD919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674F2B" w:rsidRPr="00A85D0A" w14:paraId="632755FB" w14:textId="77777777" w:rsidTr="00B2643D">
        <w:trPr>
          <w:cantSplit/>
          <w:trHeight w:val="343"/>
          <w:tblHeader/>
        </w:trPr>
        <w:tc>
          <w:tcPr>
            <w:tcW w:w="3960" w:type="dxa"/>
            <w:vAlign w:val="bottom"/>
          </w:tcPr>
          <w:p w14:paraId="75C1DF87" w14:textId="77777777" w:rsidR="00674F2B" w:rsidRPr="00950787" w:rsidRDefault="00674F2B" w:rsidP="00674F2B">
            <w:pPr>
              <w:pStyle w:val="acctfourfigures"/>
              <w:tabs>
                <w:tab w:val="left" w:pos="15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9A943CB" w14:textId="4926E005" w:rsidR="00674F2B" w:rsidRPr="00B2643D" w:rsidRDefault="00674F2B" w:rsidP="00674F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pacing w:val="-2"/>
                <w:sz w:val="30"/>
                <w:szCs w:val="30"/>
                <w:lang w:val="en-US" w:bidi="th-TH"/>
              </w:rPr>
            </w:pPr>
            <w:r w:rsidRPr="00B2643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5D9A7F10" w14:textId="77777777" w:rsidR="00674F2B" w:rsidRPr="00B2643D" w:rsidRDefault="00674F2B" w:rsidP="00674F2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B096B1F" w14:textId="5ABA6295" w:rsidR="00674F2B" w:rsidRPr="00B2643D" w:rsidRDefault="00674F2B" w:rsidP="00674F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pacing w:val="-8"/>
                <w:sz w:val="30"/>
                <w:szCs w:val="30"/>
                <w:lang w:bidi="th-TH"/>
              </w:rPr>
            </w:pPr>
            <w:r w:rsidRPr="00B2643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35F43BB" w14:textId="77777777" w:rsidR="00674F2B" w:rsidRPr="00A85D0A" w:rsidRDefault="00674F2B" w:rsidP="00674F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8B60AA3" w14:textId="4502EF2B" w:rsidR="00674F2B" w:rsidRDefault="00674F2B" w:rsidP="00674F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 w:rsidRPr="00DB01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7AC307C5" w14:textId="77777777" w:rsidR="00674F2B" w:rsidRPr="00A85D0A" w:rsidRDefault="00674F2B" w:rsidP="00674F2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70E1AD0" w14:textId="1C9E12D9" w:rsidR="00674F2B" w:rsidRDefault="00674F2B" w:rsidP="00674F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 w:rsidRPr="00DB01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</w:tr>
      <w:tr w:rsidR="00674F2B" w:rsidRPr="00A85D0A" w14:paraId="4CDFC3E7" w14:textId="77777777" w:rsidTr="00154917">
        <w:trPr>
          <w:cantSplit/>
          <w:trHeight w:val="423"/>
          <w:tblHeader/>
        </w:trPr>
        <w:tc>
          <w:tcPr>
            <w:tcW w:w="3960" w:type="dxa"/>
            <w:vAlign w:val="bottom"/>
          </w:tcPr>
          <w:p w14:paraId="3D4ADEDC" w14:textId="77777777" w:rsidR="00674F2B" w:rsidRPr="00A85D0A" w:rsidRDefault="00674F2B" w:rsidP="00674F2B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7C546626" w14:textId="77777777" w:rsidR="00674F2B" w:rsidRPr="00A85D0A" w:rsidRDefault="00674F2B" w:rsidP="00674F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01B38" w:rsidRPr="00A85D0A" w14:paraId="29450460" w14:textId="77777777" w:rsidTr="008D4A59">
        <w:trPr>
          <w:cantSplit/>
          <w:trHeight w:hRule="exact" w:val="374"/>
        </w:trPr>
        <w:tc>
          <w:tcPr>
            <w:tcW w:w="3960" w:type="dxa"/>
            <w:hideMark/>
          </w:tcPr>
          <w:p w14:paraId="3F6B57C0" w14:textId="77777777" w:rsidR="00201B38" w:rsidRPr="00A85D0A" w:rsidRDefault="00201B38" w:rsidP="00201B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</w:tcPr>
          <w:p w14:paraId="14122AA2" w14:textId="3081301F" w:rsidR="00201B38" w:rsidRPr="001E1D9A" w:rsidRDefault="005D6DC3" w:rsidP="00201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eastAsia="Arial" w:hAnsi="Angsana New" w:cs="Angsana New"/>
                <w:color w:val="000000"/>
                <w:sz w:val="30"/>
                <w:szCs w:val="30"/>
              </w:rPr>
            </w:pPr>
            <w:r w:rsidRPr="001E1D9A">
              <w:rPr>
                <w:rFonts w:ascii="Angsana New" w:eastAsia="Arial" w:hAnsi="Angsana New" w:cs="Angsana New"/>
                <w:color w:val="000000"/>
                <w:sz w:val="30"/>
                <w:szCs w:val="30"/>
              </w:rPr>
              <w:t>8,557,056</w:t>
            </w:r>
          </w:p>
        </w:tc>
        <w:tc>
          <w:tcPr>
            <w:tcW w:w="180" w:type="dxa"/>
          </w:tcPr>
          <w:p w14:paraId="17FA4014" w14:textId="77777777" w:rsidR="00201B38" w:rsidRPr="00603092" w:rsidRDefault="00201B38" w:rsidP="00201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78EDB8" w14:textId="234EF5EE" w:rsidR="00201B38" w:rsidRPr="00A85D0A" w:rsidRDefault="00201B38" w:rsidP="00201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27FC">
              <w:rPr>
                <w:rFonts w:ascii="Angsana New" w:eastAsia="Arial" w:hAnsi="Angsana New" w:cs="Angsana New"/>
                <w:color w:val="000000"/>
                <w:sz w:val="30"/>
                <w:szCs w:val="30"/>
              </w:rPr>
              <w:t>5,588,267</w:t>
            </w:r>
          </w:p>
        </w:tc>
        <w:tc>
          <w:tcPr>
            <w:tcW w:w="180" w:type="dxa"/>
          </w:tcPr>
          <w:p w14:paraId="18449D5D" w14:textId="77777777" w:rsidR="00201B38" w:rsidRPr="00603092" w:rsidRDefault="00201B38" w:rsidP="00201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55B375" w14:textId="4C128610" w:rsidR="00201B38" w:rsidRPr="001E1D9A" w:rsidRDefault="009963E9" w:rsidP="00201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eastAsia="Arial" w:hAnsi="Angsana New" w:cs="Angsana New"/>
                <w:color w:val="000000"/>
                <w:sz w:val="30"/>
                <w:szCs w:val="30"/>
              </w:rPr>
            </w:pPr>
            <w:r w:rsidRPr="001E1D9A">
              <w:rPr>
                <w:rFonts w:ascii="Angsana New" w:eastAsia="Arial" w:hAnsi="Angsana New" w:cs="Angsana New"/>
                <w:color w:val="000000"/>
                <w:sz w:val="30"/>
                <w:szCs w:val="30"/>
              </w:rPr>
              <w:t>8,540,174</w:t>
            </w:r>
          </w:p>
        </w:tc>
        <w:tc>
          <w:tcPr>
            <w:tcW w:w="180" w:type="dxa"/>
          </w:tcPr>
          <w:p w14:paraId="41D24B99" w14:textId="77777777" w:rsidR="00201B38" w:rsidRPr="00603092" w:rsidRDefault="00201B38" w:rsidP="00201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AAF9FC" w14:textId="7D0A79D5" w:rsidR="00201B38" w:rsidRPr="008D57FF" w:rsidRDefault="00201B38" w:rsidP="00201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27FC">
              <w:rPr>
                <w:rFonts w:ascii="Angsana New" w:eastAsia="Arial" w:hAnsi="Angsana New" w:cs="Angsana New"/>
                <w:sz w:val="30"/>
                <w:szCs w:val="30"/>
              </w:rPr>
              <w:t>5,571,833</w:t>
            </w:r>
          </w:p>
        </w:tc>
      </w:tr>
      <w:tr w:rsidR="00201B38" w:rsidRPr="00A85D0A" w14:paraId="45B5BA1D" w14:textId="77777777" w:rsidTr="008D4A59">
        <w:trPr>
          <w:cantSplit/>
          <w:trHeight w:hRule="exact" w:val="374"/>
        </w:trPr>
        <w:tc>
          <w:tcPr>
            <w:tcW w:w="3960" w:type="dxa"/>
          </w:tcPr>
          <w:p w14:paraId="57C5A9D2" w14:textId="77777777" w:rsidR="00201B38" w:rsidRPr="00A85D0A" w:rsidRDefault="00201B38" w:rsidP="00201B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10BA0D" w14:textId="671FDD6A" w:rsidR="00201B38" w:rsidRPr="001E1D9A" w:rsidRDefault="005D6DC3" w:rsidP="00201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eastAsia="Arial" w:hAnsi="Angsana New" w:cs="Angsana New"/>
                <w:color w:val="000000"/>
                <w:sz w:val="30"/>
                <w:szCs w:val="30"/>
              </w:rPr>
            </w:pPr>
            <w:r w:rsidRPr="001E1D9A">
              <w:rPr>
                <w:rFonts w:ascii="Angsana New" w:eastAsia="Arial" w:hAnsi="Angsana New" w:cs="Angsana New"/>
                <w:color w:val="000000"/>
                <w:sz w:val="30"/>
                <w:szCs w:val="30"/>
              </w:rPr>
              <w:t>20,570,384</w:t>
            </w:r>
          </w:p>
        </w:tc>
        <w:tc>
          <w:tcPr>
            <w:tcW w:w="180" w:type="dxa"/>
          </w:tcPr>
          <w:p w14:paraId="7DBE599D" w14:textId="77777777" w:rsidR="00201B38" w:rsidRPr="00603092" w:rsidRDefault="00201B38" w:rsidP="00201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A80D486" w14:textId="5494097F" w:rsidR="00201B38" w:rsidRDefault="00201B38" w:rsidP="00201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27FC">
              <w:rPr>
                <w:rFonts w:ascii="Angsana New" w:eastAsia="Arial" w:hAnsi="Angsana New" w:cs="Angsana New"/>
                <w:color w:val="000000"/>
                <w:sz w:val="30"/>
                <w:szCs w:val="30"/>
              </w:rPr>
              <w:t>23,089,274</w:t>
            </w:r>
          </w:p>
        </w:tc>
        <w:tc>
          <w:tcPr>
            <w:tcW w:w="180" w:type="dxa"/>
          </w:tcPr>
          <w:p w14:paraId="0B65CF28" w14:textId="77777777" w:rsidR="00201B38" w:rsidRPr="00603092" w:rsidRDefault="00201B38" w:rsidP="00201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C8E707" w14:textId="7DADF54A" w:rsidR="00201B38" w:rsidRPr="001E1D9A" w:rsidRDefault="009963E9" w:rsidP="00201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eastAsia="Arial" w:hAnsi="Angsana New" w:cs="Angsana New"/>
                <w:color w:val="000000"/>
                <w:sz w:val="30"/>
                <w:szCs w:val="30"/>
              </w:rPr>
            </w:pPr>
            <w:r w:rsidRPr="001E1D9A">
              <w:rPr>
                <w:rFonts w:ascii="Angsana New" w:eastAsia="Arial" w:hAnsi="Angsana New" w:cs="Angsana New"/>
                <w:color w:val="000000"/>
                <w:sz w:val="30"/>
                <w:szCs w:val="30"/>
              </w:rPr>
              <w:t>20,553,442</w:t>
            </w:r>
          </w:p>
        </w:tc>
        <w:tc>
          <w:tcPr>
            <w:tcW w:w="180" w:type="dxa"/>
          </w:tcPr>
          <w:p w14:paraId="4553EBE8" w14:textId="77777777" w:rsidR="00201B38" w:rsidRPr="00603092" w:rsidRDefault="00201B38" w:rsidP="00201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F8E007E" w14:textId="1C12AABA" w:rsidR="00201B38" w:rsidRPr="008D57FF" w:rsidRDefault="00201B38" w:rsidP="00201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27FC">
              <w:rPr>
                <w:rFonts w:ascii="Angsana New" w:eastAsia="Arial" w:hAnsi="Angsana New" w:cs="Angsana New"/>
                <w:sz w:val="30"/>
                <w:szCs w:val="30"/>
              </w:rPr>
              <w:t>23,068,652</w:t>
            </w:r>
          </w:p>
        </w:tc>
      </w:tr>
      <w:tr w:rsidR="00201B38" w:rsidRPr="00A85D0A" w14:paraId="0C932ED5" w14:textId="77777777" w:rsidTr="008D4A59">
        <w:trPr>
          <w:cantSplit/>
          <w:trHeight w:hRule="exact" w:val="374"/>
        </w:trPr>
        <w:tc>
          <w:tcPr>
            <w:tcW w:w="3960" w:type="dxa"/>
          </w:tcPr>
          <w:p w14:paraId="67B1CA4B" w14:textId="20BEF4FD" w:rsidR="00201B38" w:rsidRPr="00ED4451" w:rsidRDefault="00201B38" w:rsidP="00201B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44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รวมเงินกู้ยืมระยะยาวจากสถาบันการเงิน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AA7E55" w14:textId="1EE9DC18" w:rsidR="00201B38" w:rsidRPr="001E1D9A" w:rsidRDefault="005D6DC3" w:rsidP="001E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eastAsia="Arial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D9A">
              <w:rPr>
                <w:rFonts w:ascii="Angsana New" w:eastAsia="Arial" w:hAnsi="Angsana New" w:cs="Angsana New"/>
                <w:b/>
                <w:bCs/>
                <w:color w:val="000000"/>
                <w:sz w:val="30"/>
                <w:szCs w:val="30"/>
              </w:rPr>
              <w:t>29,127,440</w:t>
            </w:r>
          </w:p>
        </w:tc>
        <w:tc>
          <w:tcPr>
            <w:tcW w:w="180" w:type="dxa"/>
          </w:tcPr>
          <w:p w14:paraId="69BD499C" w14:textId="77777777" w:rsidR="00201B38" w:rsidRPr="00ED4451" w:rsidRDefault="00201B38" w:rsidP="00B2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26BA0C" w14:textId="3DD6E629" w:rsidR="00201B38" w:rsidRPr="008227FC" w:rsidRDefault="00201B38" w:rsidP="00B2643D">
            <w:pPr>
              <w:pStyle w:val="BodyText"/>
              <w:tabs>
                <w:tab w:val="clear" w:pos="680"/>
                <w:tab w:val="decimal" w:pos="1064"/>
              </w:tabs>
              <w:spacing w:after="0"/>
              <w:ind w:left="-115" w:right="10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F86B4D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  <w:t>28,677,541</w:t>
            </w:r>
          </w:p>
          <w:p w14:paraId="1DBDD17F" w14:textId="2800D0F0" w:rsidR="00201B38" w:rsidRPr="00ED4451" w:rsidRDefault="00201B38" w:rsidP="00201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27FC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  <w:t>28,677,541</w:t>
            </w:r>
          </w:p>
        </w:tc>
        <w:tc>
          <w:tcPr>
            <w:tcW w:w="180" w:type="dxa"/>
          </w:tcPr>
          <w:p w14:paraId="161AB73A" w14:textId="77777777" w:rsidR="00201B38" w:rsidRPr="00ED4451" w:rsidRDefault="00201B38" w:rsidP="00201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F3E77E" w14:textId="6E7FA0D7" w:rsidR="00201B38" w:rsidRPr="001E1D9A" w:rsidRDefault="009963E9" w:rsidP="001E1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eastAsia="Arial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D9A">
              <w:rPr>
                <w:rFonts w:ascii="Angsana New" w:eastAsia="Arial" w:hAnsi="Angsana New" w:cs="Angsana New"/>
                <w:b/>
                <w:bCs/>
                <w:color w:val="000000"/>
                <w:sz w:val="30"/>
                <w:szCs w:val="30"/>
              </w:rPr>
              <w:t>29,093,616</w:t>
            </w:r>
          </w:p>
        </w:tc>
        <w:tc>
          <w:tcPr>
            <w:tcW w:w="180" w:type="dxa"/>
          </w:tcPr>
          <w:p w14:paraId="3D0481D3" w14:textId="77777777" w:rsidR="00201B38" w:rsidRPr="00ED4451" w:rsidRDefault="00201B38" w:rsidP="00201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F54634" w14:textId="68DE6AEF" w:rsidR="00201B38" w:rsidRPr="00ED4451" w:rsidRDefault="00C748CD" w:rsidP="00201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48C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28,640,485</w:t>
            </w:r>
          </w:p>
        </w:tc>
      </w:tr>
    </w:tbl>
    <w:p w14:paraId="05785143" w14:textId="769DD7A9" w:rsidR="00D11963" w:rsidRPr="001D785A" w:rsidRDefault="00D11963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06771E5" w14:textId="4773CD45" w:rsidR="008623FD" w:rsidRPr="008623FD" w:rsidRDefault="008623FD" w:rsidP="00862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623FD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การเปลี่ยนแปลงของเงินกู้ยืมระยะยาวจากสถาบันการเงินในระหว่างงวดแสดงได้ดังน</w:t>
      </w:r>
      <w:r w:rsidR="00E52F2B"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18F56B11" w14:textId="77777777" w:rsidR="008623FD" w:rsidRPr="001D785A" w:rsidRDefault="008623FD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2070"/>
        <w:gridCol w:w="182"/>
        <w:gridCol w:w="2068"/>
      </w:tblGrid>
      <w:tr w:rsidR="00AD57CD" w:rsidRPr="00A85D0A" w14:paraId="6F073621" w14:textId="77777777" w:rsidTr="008B5A88">
        <w:trPr>
          <w:cantSplit/>
          <w:trHeight w:val="343"/>
          <w:tblHeader/>
        </w:trPr>
        <w:tc>
          <w:tcPr>
            <w:tcW w:w="5220" w:type="dxa"/>
            <w:vAlign w:val="bottom"/>
          </w:tcPr>
          <w:p w14:paraId="73D22D6F" w14:textId="37B944B7" w:rsidR="00AD57CD" w:rsidRPr="00DC59F6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59F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DC59F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DC59F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DC59F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DC59F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 w:rsidR="00674F2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9</w:t>
            </w:r>
          </w:p>
        </w:tc>
        <w:tc>
          <w:tcPr>
            <w:tcW w:w="2070" w:type="dxa"/>
            <w:vAlign w:val="bottom"/>
          </w:tcPr>
          <w:p w14:paraId="61260112" w14:textId="77777777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0A03F239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68" w:type="dxa"/>
            <w:vAlign w:val="bottom"/>
          </w:tcPr>
          <w:p w14:paraId="547030A6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1963" w:rsidRPr="00A85D0A" w14:paraId="2274D683" w14:textId="77777777" w:rsidTr="008B5A88">
        <w:trPr>
          <w:cantSplit/>
          <w:trHeight w:val="423"/>
          <w:tblHeader/>
        </w:trPr>
        <w:tc>
          <w:tcPr>
            <w:tcW w:w="5220" w:type="dxa"/>
            <w:vAlign w:val="bottom"/>
          </w:tcPr>
          <w:p w14:paraId="02B48A6D" w14:textId="77777777" w:rsidR="00D11963" w:rsidRPr="00915B53" w:rsidRDefault="00D11963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632F2394" w14:textId="77777777" w:rsidR="00D11963" w:rsidRPr="00A85D0A" w:rsidRDefault="00D1196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177C" w:rsidRPr="00A85D0A" w14:paraId="005A4DFB" w14:textId="77777777" w:rsidTr="008D4A59">
        <w:trPr>
          <w:cantSplit/>
          <w:trHeight w:hRule="exact" w:val="374"/>
        </w:trPr>
        <w:tc>
          <w:tcPr>
            <w:tcW w:w="5220" w:type="dxa"/>
            <w:hideMark/>
          </w:tcPr>
          <w:p w14:paraId="77561FBA" w14:textId="77777777" w:rsidR="008A177C" w:rsidRPr="00915B53" w:rsidRDefault="008A177C" w:rsidP="008A17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070" w:type="dxa"/>
            <w:vAlign w:val="bottom"/>
          </w:tcPr>
          <w:p w14:paraId="3E0C0EFE" w14:textId="3E5D0B5C" w:rsidR="008A177C" w:rsidRPr="004216C1" w:rsidRDefault="00DE03E4" w:rsidP="008A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E03E4">
              <w:rPr>
                <w:rFonts w:asciiTheme="majorBidi" w:eastAsia="Arial" w:hAnsiTheme="majorBidi" w:cs="Angsana New"/>
                <w:color w:val="000000"/>
                <w:sz w:val="30"/>
                <w:szCs w:val="30"/>
                <w:cs/>
              </w:rPr>
              <w:t>28</w:t>
            </w:r>
            <w:r w:rsidRPr="00DE03E4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,</w:t>
            </w:r>
            <w:r w:rsidRPr="00DE03E4">
              <w:rPr>
                <w:rFonts w:asciiTheme="majorBidi" w:eastAsia="Arial" w:hAnsiTheme="majorBidi" w:cs="Angsana New"/>
                <w:color w:val="000000"/>
                <w:sz w:val="30"/>
                <w:szCs w:val="30"/>
                <w:cs/>
              </w:rPr>
              <w:t>677</w:t>
            </w:r>
            <w:r w:rsidRPr="00DE03E4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,</w:t>
            </w:r>
            <w:r w:rsidRPr="00DE03E4">
              <w:rPr>
                <w:rFonts w:asciiTheme="majorBidi" w:eastAsia="Arial" w:hAnsiTheme="majorBidi" w:cs="Angsana New"/>
                <w:color w:val="000000"/>
                <w:sz w:val="30"/>
                <w:szCs w:val="30"/>
                <w:cs/>
              </w:rPr>
              <w:t>541</w:t>
            </w:r>
          </w:p>
        </w:tc>
        <w:tc>
          <w:tcPr>
            <w:tcW w:w="182" w:type="dxa"/>
          </w:tcPr>
          <w:p w14:paraId="6FA7F9D1" w14:textId="77777777" w:rsidR="008A177C" w:rsidRPr="00F272CC" w:rsidRDefault="008A177C" w:rsidP="008A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8" w:type="dxa"/>
            <w:vAlign w:val="bottom"/>
          </w:tcPr>
          <w:p w14:paraId="1A27B513" w14:textId="2230DBD2" w:rsidR="008A177C" w:rsidRPr="004216C1" w:rsidRDefault="00DE03E4" w:rsidP="008A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E03E4">
              <w:rPr>
                <w:rFonts w:asciiTheme="majorBidi" w:eastAsia="Arial" w:hAnsiTheme="majorBidi" w:cs="Angsana New"/>
                <w:color w:val="000000"/>
                <w:sz w:val="30"/>
                <w:szCs w:val="30"/>
                <w:cs/>
              </w:rPr>
              <w:t>28</w:t>
            </w:r>
            <w:r w:rsidRPr="00DE03E4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,</w:t>
            </w:r>
            <w:r w:rsidRPr="00DE03E4">
              <w:rPr>
                <w:rFonts w:asciiTheme="majorBidi" w:eastAsia="Arial" w:hAnsiTheme="majorBidi" w:cs="Angsana New"/>
                <w:color w:val="000000"/>
                <w:sz w:val="30"/>
                <w:szCs w:val="30"/>
                <w:cs/>
              </w:rPr>
              <w:t>640</w:t>
            </w:r>
            <w:r w:rsidRPr="00DE03E4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,</w:t>
            </w:r>
            <w:r w:rsidRPr="00DE03E4">
              <w:rPr>
                <w:rFonts w:asciiTheme="majorBidi" w:eastAsia="Arial" w:hAnsiTheme="majorBidi" w:cs="Angsana New"/>
                <w:color w:val="000000"/>
                <w:sz w:val="30"/>
                <w:szCs w:val="30"/>
                <w:cs/>
              </w:rPr>
              <w:t>485</w:t>
            </w:r>
          </w:p>
        </w:tc>
      </w:tr>
      <w:tr w:rsidR="008A177C" w:rsidRPr="00A85D0A" w14:paraId="227D42F9" w14:textId="77777777">
        <w:trPr>
          <w:cantSplit/>
          <w:trHeight w:hRule="exact" w:val="374"/>
        </w:trPr>
        <w:tc>
          <w:tcPr>
            <w:tcW w:w="5220" w:type="dxa"/>
          </w:tcPr>
          <w:p w14:paraId="543E742F" w14:textId="4018ACAB" w:rsidR="008A177C" w:rsidRDefault="008A177C" w:rsidP="008A17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การจ่ายคืนเงินกู้ยืม</w:t>
            </w:r>
          </w:p>
        </w:tc>
        <w:tc>
          <w:tcPr>
            <w:tcW w:w="2070" w:type="dxa"/>
            <w:vAlign w:val="bottom"/>
          </w:tcPr>
          <w:p w14:paraId="7AFC0709" w14:textId="22294AC8" w:rsidR="008A177C" w:rsidRPr="007656D7" w:rsidRDefault="009F3A3B" w:rsidP="008A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6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1E1D9A"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  <w:t>(4,156)</w:t>
            </w:r>
          </w:p>
        </w:tc>
        <w:tc>
          <w:tcPr>
            <w:tcW w:w="182" w:type="dxa"/>
          </w:tcPr>
          <w:p w14:paraId="31A6EDEA" w14:textId="77777777" w:rsidR="008A177C" w:rsidRPr="001E1D9A" w:rsidRDefault="008A177C" w:rsidP="008A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</w:pPr>
          </w:p>
        </w:tc>
        <w:tc>
          <w:tcPr>
            <w:tcW w:w="2068" w:type="dxa"/>
          </w:tcPr>
          <w:p w14:paraId="6C01F768" w14:textId="0989872A" w:rsidR="008A177C" w:rsidRPr="007656D7" w:rsidRDefault="009F3A3B" w:rsidP="008A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1E1D9A"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  <w:t>-</w:t>
            </w:r>
          </w:p>
        </w:tc>
      </w:tr>
      <w:tr w:rsidR="008A177C" w:rsidRPr="00A85D0A" w14:paraId="145642A6" w14:textId="77777777">
        <w:trPr>
          <w:cantSplit/>
          <w:trHeight w:hRule="exact" w:val="374"/>
        </w:trPr>
        <w:tc>
          <w:tcPr>
            <w:tcW w:w="5220" w:type="dxa"/>
          </w:tcPr>
          <w:p w14:paraId="64CA8F08" w14:textId="77777777" w:rsidR="008A177C" w:rsidRPr="00915B53" w:rsidRDefault="008A177C" w:rsidP="008A177C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070" w:type="dxa"/>
            <w:vAlign w:val="bottom"/>
          </w:tcPr>
          <w:p w14:paraId="49DE2356" w14:textId="2526AE94" w:rsidR="008A177C" w:rsidRPr="007656D7" w:rsidRDefault="009F3A3B" w:rsidP="008A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1E1D9A"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  <w:t>13,744</w:t>
            </w:r>
          </w:p>
        </w:tc>
        <w:tc>
          <w:tcPr>
            <w:tcW w:w="182" w:type="dxa"/>
          </w:tcPr>
          <w:p w14:paraId="69FE76A0" w14:textId="77777777" w:rsidR="008A177C" w:rsidRPr="001E1D9A" w:rsidRDefault="008A177C" w:rsidP="008A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</w:pPr>
          </w:p>
        </w:tc>
        <w:tc>
          <w:tcPr>
            <w:tcW w:w="2068" w:type="dxa"/>
          </w:tcPr>
          <w:p w14:paraId="6219D6E7" w14:textId="7C12F93F" w:rsidR="008A177C" w:rsidRPr="007656D7" w:rsidRDefault="009F3A3B" w:rsidP="008A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1E1D9A"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  <w:t>13,713</w:t>
            </w:r>
          </w:p>
        </w:tc>
      </w:tr>
      <w:tr w:rsidR="008A177C" w:rsidRPr="00A85D0A" w14:paraId="6A49100E" w14:textId="77777777">
        <w:trPr>
          <w:cantSplit/>
          <w:trHeight w:hRule="exact" w:val="374"/>
        </w:trPr>
        <w:tc>
          <w:tcPr>
            <w:tcW w:w="5220" w:type="dxa"/>
          </w:tcPr>
          <w:p w14:paraId="6BA702C1" w14:textId="7236994D" w:rsidR="008A177C" w:rsidRPr="00915B53" w:rsidRDefault="008A177C" w:rsidP="008A177C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2070" w:type="dxa"/>
            <w:vAlign w:val="bottom"/>
          </w:tcPr>
          <w:p w14:paraId="0121A32C" w14:textId="58042806" w:rsidR="008A177C" w:rsidRPr="007656D7" w:rsidRDefault="009F3A3B" w:rsidP="008A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7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1E1D9A"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  <w:t>439,418</w:t>
            </w:r>
          </w:p>
        </w:tc>
        <w:tc>
          <w:tcPr>
            <w:tcW w:w="182" w:type="dxa"/>
          </w:tcPr>
          <w:p w14:paraId="027D889C" w14:textId="77777777" w:rsidR="008A177C" w:rsidRPr="001E1D9A" w:rsidRDefault="008A177C" w:rsidP="008A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</w:pPr>
          </w:p>
        </w:tc>
        <w:tc>
          <w:tcPr>
            <w:tcW w:w="2068" w:type="dxa"/>
          </w:tcPr>
          <w:p w14:paraId="24EE6FF0" w14:textId="7EF0DF6B" w:rsidR="008A177C" w:rsidRPr="007656D7" w:rsidRDefault="009F3A3B" w:rsidP="008A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1E1D9A"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  <w:t>439,418</w:t>
            </w:r>
          </w:p>
        </w:tc>
      </w:tr>
      <w:tr w:rsidR="008A177C" w:rsidRPr="00A85D0A" w14:paraId="2D9B8E9C" w14:textId="77777777">
        <w:trPr>
          <w:cantSplit/>
          <w:trHeight w:hRule="exact" w:val="374"/>
        </w:trPr>
        <w:tc>
          <w:tcPr>
            <w:tcW w:w="5220" w:type="dxa"/>
          </w:tcPr>
          <w:p w14:paraId="0FF9CDAE" w14:textId="77777777" w:rsidR="008A177C" w:rsidRPr="00915B53" w:rsidRDefault="008A177C" w:rsidP="008A177C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D544D3F" w14:textId="32805A3A" w:rsidR="008A177C" w:rsidRPr="007656D7" w:rsidRDefault="009F3A3B" w:rsidP="008A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7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1E1D9A"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  <w:t>893</w:t>
            </w:r>
          </w:p>
        </w:tc>
        <w:tc>
          <w:tcPr>
            <w:tcW w:w="182" w:type="dxa"/>
          </w:tcPr>
          <w:p w14:paraId="26245D34" w14:textId="77777777" w:rsidR="008A177C" w:rsidRPr="001E1D9A" w:rsidRDefault="008A177C" w:rsidP="008A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5C185C58" w14:textId="79B7FDAF" w:rsidR="008A177C" w:rsidRPr="007656D7" w:rsidRDefault="009F3A3B" w:rsidP="008A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1E1D9A"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  <w:t>-</w:t>
            </w:r>
          </w:p>
        </w:tc>
      </w:tr>
      <w:tr w:rsidR="008A177C" w:rsidRPr="00A85D0A" w14:paraId="7EB96B8A" w14:textId="77777777">
        <w:trPr>
          <w:cantSplit/>
          <w:trHeight w:hRule="exact" w:val="374"/>
        </w:trPr>
        <w:tc>
          <w:tcPr>
            <w:tcW w:w="5220" w:type="dxa"/>
          </w:tcPr>
          <w:p w14:paraId="43BACD10" w14:textId="77777777" w:rsidR="008A177C" w:rsidRPr="00EC721A" w:rsidRDefault="008A177C" w:rsidP="008A177C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9C935" w14:textId="01123A11" w:rsidR="008A177C" w:rsidRPr="007656D7" w:rsidRDefault="009F3A3B" w:rsidP="008A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E1D9A">
              <w:rPr>
                <w:rFonts w:asciiTheme="majorBidi" w:eastAsia="Arial" w:hAnsiTheme="majorBidi" w:cs="Angsana New"/>
                <w:b/>
                <w:bCs/>
                <w:color w:val="000000"/>
                <w:sz w:val="30"/>
                <w:szCs w:val="30"/>
              </w:rPr>
              <w:t>29,127,440</w:t>
            </w:r>
          </w:p>
        </w:tc>
        <w:tc>
          <w:tcPr>
            <w:tcW w:w="182" w:type="dxa"/>
            <w:vAlign w:val="bottom"/>
          </w:tcPr>
          <w:p w14:paraId="3F88F3C2" w14:textId="77777777" w:rsidR="008A177C" w:rsidRPr="001E1D9A" w:rsidRDefault="008A177C" w:rsidP="008A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jc w:val="right"/>
              <w:rPr>
                <w:rFonts w:asciiTheme="majorBidi" w:eastAsia="Arial" w:hAnsiTheme="majorBidi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double" w:sz="4" w:space="0" w:color="auto"/>
            </w:tcBorders>
          </w:tcPr>
          <w:p w14:paraId="03FC3CE9" w14:textId="228C1F7B" w:rsidR="008A177C" w:rsidRPr="007656D7" w:rsidRDefault="009F3A3B" w:rsidP="008A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E1D9A">
              <w:rPr>
                <w:rFonts w:asciiTheme="majorBidi" w:eastAsia="Arial" w:hAnsiTheme="majorBidi" w:cs="Angsana New"/>
                <w:b/>
                <w:bCs/>
                <w:color w:val="000000"/>
                <w:sz w:val="30"/>
                <w:szCs w:val="30"/>
              </w:rPr>
              <w:t>29,093,616</w:t>
            </w:r>
          </w:p>
        </w:tc>
      </w:tr>
    </w:tbl>
    <w:p w14:paraId="421939D6" w14:textId="77777777" w:rsidR="00B32BA9" w:rsidRDefault="00B32BA9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218682D" w14:textId="2D91C699" w:rsidR="00F272CC" w:rsidRPr="00CC0C21" w:rsidRDefault="00AD57CD" w:rsidP="002B1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AD57CD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AD57C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D57CD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AD57C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611F4">
        <w:rPr>
          <w:rFonts w:asciiTheme="majorBidi" w:hAnsiTheme="majorBidi" w:cs="Angsana New"/>
          <w:spacing w:val="-2"/>
          <w:sz w:val="30"/>
          <w:szCs w:val="30"/>
        </w:rPr>
        <w:t>31</w:t>
      </w:r>
      <w:r w:rsidRPr="00AD57C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D57CD">
        <w:rPr>
          <w:rFonts w:asciiTheme="majorBidi" w:hAnsiTheme="majorBidi" w:cs="Angsana New" w:hint="cs"/>
          <w:spacing w:val="-2"/>
          <w:sz w:val="30"/>
          <w:szCs w:val="30"/>
          <w:cs/>
        </w:rPr>
        <w:t>มีนาคม</w:t>
      </w:r>
      <w:r w:rsidR="0046726C" w:rsidRPr="00CC0C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611F4">
        <w:rPr>
          <w:rFonts w:asciiTheme="majorBidi" w:hAnsiTheme="majorBidi" w:cs="Angsana New"/>
          <w:spacing w:val="-2"/>
          <w:sz w:val="30"/>
          <w:szCs w:val="30"/>
        </w:rPr>
        <w:t>256</w:t>
      </w:r>
      <w:r w:rsidR="00A57690">
        <w:rPr>
          <w:rFonts w:asciiTheme="majorBidi" w:hAnsiTheme="majorBidi" w:cs="Angsana New"/>
          <w:spacing w:val="-2"/>
          <w:sz w:val="30"/>
          <w:szCs w:val="30"/>
        </w:rPr>
        <w:t>9</w:t>
      </w:r>
      <w:r w:rsidR="00D11963" w:rsidRPr="00CC0C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 w:hint="cs"/>
          <w:spacing w:val="-2"/>
          <w:sz w:val="30"/>
          <w:szCs w:val="30"/>
          <w:cs/>
        </w:rPr>
        <w:t>เงินกู้ยืมระยะยาวจากสถาบันการเงินเป็นสัญญากู้ยืมระยะยาวจากสถาบันการเงินหลายแห่ง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เพื่อใช้ในการดําเนินงาน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ซื้อเครื่องจักร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ลงทุนในบริษัทย่อย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บริษัทร่วม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และการร่วมค้า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และก่อสร้างโรงงาน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="00D11963" w:rsidRPr="00CC0C21">
        <w:rPr>
          <w:rFonts w:asciiTheme="majorBidi" w:hAnsiTheme="majorBidi" w:cs="Angsana New" w:hint="cs"/>
          <w:sz w:val="30"/>
          <w:szCs w:val="30"/>
          <w:cs/>
        </w:rPr>
        <w:t>กู้ยืม</w:t>
      </w:r>
      <w:r w:rsidR="00D11963" w:rsidRPr="00CC0C21">
        <w:rPr>
          <w:rFonts w:asciiTheme="majorBidi" w:hAnsiTheme="majorBidi" w:cs="Angsana New"/>
          <w:spacing w:val="-6"/>
          <w:sz w:val="30"/>
          <w:szCs w:val="30"/>
          <w:cs/>
        </w:rPr>
        <w:t>ระยะยาวจากสถาบันการเงินจํานวน</w:t>
      </w:r>
      <w:r w:rsidR="00235972">
        <w:rPr>
          <w:rFonts w:cstheme="minorBidi"/>
          <w:sz w:val="22"/>
          <w:szCs w:val="22"/>
        </w:rPr>
        <w:t xml:space="preserve"> </w:t>
      </w:r>
      <w:r w:rsidR="00235972">
        <w:rPr>
          <w:rFonts w:asciiTheme="majorBidi" w:hAnsiTheme="majorBidi" w:cs="Angsana New"/>
          <w:spacing w:val="-2"/>
          <w:sz w:val="30"/>
          <w:szCs w:val="30"/>
        </w:rPr>
        <w:t>17</w:t>
      </w:r>
      <w:r w:rsidR="00235972" w:rsidRPr="00707D71">
        <w:rPr>
          <w:rFonts w:asciiTheme="majorBidi" w:hAnsiTheme="majorBidi" w:cs="Angsana New"/>
          <w:spacing w:val="-2"/>
          <w:sz w:val="30"/>
          <w:szCs w:val="30"/>
        </w:rPr>
        <w:t>,435</w:t>
      </w:r>
      <w:r w:rsidR="00ED4451" w:rsidRPr="00707D7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11963" w:rsidRPr="001E1D9A">
        <w:rPr>
          <w:rFonts w:asciiTheme="majorBidi" w:hAnsiTheme="majorBidi" w:cs="Angsana New"/>
          <w:spacing w:val="-6"/>
          <w:sz w:val="30"/>
          <w:szCs w:val="30"/>
          <w:cs/>
        </w:rPr>
        <w:t>ล้านรูเปีย</w:t>
      </w:r>
      <w:r w:rsidR="00D11963" w:rsidRPr="00CC0C21">
        <w:rPr>
          <w:rFonts w:asciiTheme="majorBidi" w:hAnsiTheme="majorBidi" w:cs="Angsana New"/>
          <w:spacing w:val="-6"/>
          <w:sz w:val="30"/>
          <w:szCs w:val="30"/>
          <w:cs/>
        </w:rPr>
        <w:t xml:space="preserve"> หรือเทียบเท่า</w:t>
      </w:r>
      <w:r w:rsidR="00D11963" w:rsidRPr="001E1D9A">
        <w:rPr>
          <w:rFonts w:asciiTheme="majorBidi" w:hAnsiTheme="majorBidi" w:cs="Angsana New"/>
          <w:spacing w:val="-6"/>
          <w:sz w:val="30"/>
          <w:szCs w:val="30"/>
          <w:cs/>
        </w:rPr>
        <w:t>กับ</w:t>
      </w:r>
      <w:r w:rsidR="00B14572" w:rsidRPr="001E1D9A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1E1D9A" w:rsidRPr="00707D71">
        <w:rPr>
          <w:rFonts w:asciiTheme="majorBidi" w:hAnsiTheme="majorBidi" w:cs="Angsana New"/>
          <w:spacing w:val="-2"/>
          <w:sz w:val="30"/>
          <w:szCs w:val="30"/>
        </w:rPr>
        <w:t>3</w:t>
      </w:r>
      <w:r w:rsidR="00235972">
        <w:rPr>
          <w:rFonts w:asciiTheme="majorBidi" w:hAnsiTheme="majorBidi" w:cs="Angsana New"/>
          <w:spacing w:val="-2"/>
          <w:sz w:val="30"/>
          <w:szCs w:val="30"/>
        </w:rPr>
        <w:t>3</w:t>
      </w:r>
      <w:r w:rsidR="001E1D9A" w:rsidRPr="00707D71">
        <w:rPr>
          <w:rFonts w:asciiTheme="majorBidi" w:hAnsiTheme="majorBidi" w:cs="Angsana New"/>
          <w:spacing w:val="-2"/>
          <w:sz w:val="30"/>
          <w:szCs w:val="30"/>
        </w:rPr>
        <w:t>.8</w:t>
      </w:r>
      <w:r w:rsidR="00ED4451" w:rsidRPr="00707D71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D11963" w:rsidRPr="00707D71">
        <w:rPr>
          <w:rFonts w:asciiTheme="majorBidi" w:hAnsiTheme="majorBidi" w:cs="Angsana New"/>
          <w:spacing w:val="-2"/>
          <w:sz w:val="30"/>
          <w:szCs w:val="30"/>
          <w:cs/>
        </w:rPr>
        <w:t>ล้</w:t>
      </w:r>
      <w:r w:rsidR="00D11963" w:rsidRPr="001E1D9A">
        <w:rPr>
          <w:rFonts w:asciiTheme="majorBidi" w:hAnsiTheme="majorBidi" w:cs="Angsana New"/>
          <w:spacing w:val="-6"/>
          <w:sz w:val="30"/>
          <w:szCs w:val="30"/>
          <w:cs/>
        </w:rPr>
        <w:t>านบาท</w:t>
      </w:r>
      <w:r w:rsidR="00D11963" w:rsidRPr="00CC0C21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>(</w:t>
      </w:r>
      <w:r w:rsidR="001611F4">
        <w:rPr>
          <w:rFonts w:asciiTheme="majorBidi" w:hAnsiTheme="majorBidi" w:cs="Angsana New"/>
          <w:i/>
          <w:iCs/>
          <w:spacing w:val="-6"/>
          <w:sz w:val="30"/>
          <w:szCs w:val="30"/>
        </w:rPr>
        <w:t>31</w:t>
      </w:r>
      <w:r w:rsidR="00C518C0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ธันวาคม </w:t>
      </w:r>
      <w:r w:rsidR="00A57690">
        <w:rPr>
          <w:rFonts w:asciiTheme="majorBidi" w:hAnsiTheme="majorBidi" w:cs="Angsana New"/>
          <w:i/>
          <w:iCs/>
          <w:spacing w:val="-6"/>
          <w:sz w:val="30"/>
          <w:szCs w:val="30"/>
        </w:rPr>
        <w:t>2568</w:t>
      </w:r>
      <w:r w:rsidR="00C518C0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>:</w:t>
      </w:r>
      <w:r w:rsidR="00B54233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A57690">
        <w:rPr>
          <w:rFonts w:asciiTheme="majorBidi" w:hAnsiTheme="majorBidi" w:cs="Angsana New"/>
          <w:i/>
          <w:iCs/>
          <w:spacing w:val="-6"/>
          <w:sz w:val="30"/>
          <w:szCs w:val="30"/>
        </w:rPr>
        <w:t>19,607</w:t>
      </w:r>
      <w:r w:rsidR="006F608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4A0D72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br/>
      </w:r>
      <w:r w:rsidR="006F6089" w:rsidRPr="006F6089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ล้านรูเปีย</w:t>
      </w:r>
      <w:r w:rsidR="006F608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6F6089" w:rsidRPr="006F6089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หรือเทียบเท่ากับ</w:t>
      </w:r>
      <w:r w:rsidR="006F608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797BF4">
        <w:rPr>
          <w:rFonts w:asciiTheme="majorBidi" w:hAnsiTheme="majorBidi" w:cs="Angsana New"/>
          <w:i/>
          <w:iCs/>
          <w:spacing w:val="-6"/>
          <w:sz w:val="30"/>
          <w:szCs w:val="30"/>
        </w:rPr>
        <w:t>37</w:t>
      </w:r>
      <w:r w:rsidR="001611F4">
        <w:rPr>
          <w:rFonts w:asciiTheme="majorBidi" w:hAnsiTheme="majorBidi" w:cs="Angsana New"/>
          <w:i/>
          <w:iCs/>
          <w:spacing w:val="-6"/>
          <w:sz w:val="30"/>
          <w:szCs w:val="30"/>
        </w:rPr>
        <w:t>.</w:t>
      </w:r>
      <w:r w:rsidR="00797BF4">
        <w:rPr>
          <w:rFonts w:asciiTheme="majorBidi" w:hAnsiTheme="majorBidi" w:cs="Angsana New"/>
          <w:i/>
          <w:iCs/>
          <w:spacing w:val="-6"/>
          <w:sz w:val="30"/>
          <w:szCs w:val="30"/>
        </w:rPr>
        <w:t>1</w:t>
      </w:r>
      <w:r w:rsidR="006F608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6F6089" w:rsidRPr="006F6089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ล้านบาท</w:t>
      </w:r>
      <w:r w:rsidR="00D11963" w:rsidRPr="00CC0C21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คํ้าประกันโดยที่ดิน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ของกลุ่มบริษัท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กลุ่มบริษัทและบริษัทจะต้องปฏิบัติตามเงื่อนไขต่าง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ๆ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ที่ระบุไว้ในสัญญาวงเงินสินเชื่อ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รวมทั้งรักษาอัตราส่วนทางการเงินบางประการและ</w:t>
      </w:r>
      <w:r w:rsidR="00D11963"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รวมถึงการจํากัดการก่อหนี้</w:t>
      </w:r>
      <w:r w:rsidR="00D11963" w:rsidRPr="00CC0C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การทําสัญญาเช่าเพื่อการลงทุน</w:t>
      </w:r>
      <w:r w:rsidR="00D11963" w:rsidRPr="00CC0C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รายจ่ายฝ่ายทุน</w:t>
      </w:r>
      <w:r w:rsidR="00D11963" w:rsidRPr="00CC0C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รายการเกี่ยวกับกิจการในกลุ่มบริษัท</w:t>
      </w:r>
      <w:r w:rsidR="00D11963" w:rsidRPr="00CC0C21">
        <w:rPr>
          <w:rFonts w:asciiTheme="majorBidi" w:hAnsiTheme="majorBidi" w:cs="Angsana New" w:hint="cs"/>
          <w:sz w:val="30"/>
          <w:szCs w:val="30"/>
          <w:cs/>
        </w:rPr>
        <w:t>การจัดสรรและจ่ายเงินปันผล</w:t>
      </w:r>
    </w:p>
    <w:p w14:paraId="330FEEE0" w14:textId="4C7CA8FC" w:rsidR="00680C81" w:rsidRDefault="0068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3BE73F21" w14:textId="3FE79A1C" w:rsidR="00D11963" w:rsidRDefault="00D11963" w:rsidP="00BC4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วงเงินกู้ยืม</w:t>
      </w:r>
    </w:p>
    <w:p w14:paraId="316DAF94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7F58B65" w14:textId="77777777" w:rsidR="00D11963" w:rsidRPr="00684819" w:rsidRDefault="00D11963" w:rsidP="00BC4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  <w:r w:rsidRPr="00684819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01F1783D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99"/>
        <w:gridCol w:w="274"/>
        <w:gridCol w:w="1798"/>
      </w:tblGrid>
      <w:tr w:rsidR="006F167A" w:rsidRPr="00665100" w14:paraId="28613357" w14:textId="77777777" w:rsidTr="008B5A88">
        <w:trPr>
          <w:tblHeader/>
        </w:trPr>
        <w:tc>
          <w:tcPr>
            <w:tcW w:w="2892" w:type="pct"/>
          </w:tcPr>
          <w:p w14:paraId="279E67C5" w14:textId="77777777" w:rsidR="00D11963" w:rsidRPr="00D973C5" w:rsidRDefault="00D1196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8" w:type="pct"/>
            <w:gridSpan w:val="3"/>
          </w:tcPr>
          <w:p w14:paraId="02FFBF79" w14:textId="77777777" w:rsidR="00D11963" w:rsidRPr="00665100" w:rsidRDefault="00D11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651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136714" w:rsidRPr="00665100" w14:paraId="689B2086" w14:textId="77777777" w:rsidTr="008B5A88">
        <w:trPr>
          <w:tblHeader/>
        </w:trPr>
        <w:tc>
          <w:tcPr>
            <w:tcW w:w="2892" w:type="pct"/>
          </w:tcPr>
          <w:p w14:paraId="33FB54CB" w14:textId="7C3A6801" w:rsidR="00136714" w:rsidRPr="00DC59F6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pct"/>
          </w:tcPr>
          <w:p w14:paraId="4BF0C577" w14:textId="63E2704A" w:rsidR="00136714" w:rsidRPr="00665100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</w:tcPr>
          <w:p w14:paraId="6ED43846" w14:textId="77777777" w:rsidR="00136714" w:rsidRPr="00665100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</w:tcPr>
          <w:p w14:paraId="5E7FD1A9" w14:textId="2D65C300" w:rsidR="00136714" w:rsidRPr="00665100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C2C59" w:rsidRPr="00665100" w14:paraId="4B864EB4" w14:textId="77777777" w:rsidTr="008B5A88">
        <w:trPr>
          <w:tblHeader/>
        </w:trPr>
        <w:tc>
          <w:tcPr>
            <w:tcW w:w="2892" w:type="pct"/>
          </w:tcPr>
          <w:p w14:paraId="2CB2B164" w14:textId="77777777" w:rsidR="002C2C59" w:rsidRPr="00DC59F6" w:rsidRDefault="002C2C59" w:rsidP="002C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pct"/>
          </w:tcPr>
          <w:p w14:paraId="5E4C09C4" w14:textId="6704301D" w:rsidR="002C2C59" w:rsidRPr="002C2C59" w:rsidRDefault="002C2C59" w:rsidP="002C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43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9" w:type="pct"/>
          </w:tcPr>
          <w:p w14:paraId="261F8623" w14:textId="77777777" w:rsidR="002C2C59" w:rsidRPr="002C2C59" w:rsidRDefault="002C2C59" w:rsidP="002C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</w:tcPr>
          <w:p w14:paraId="2269AFB4" w14:textId="26B6AF6A" w:rsidR="002C2C59" w:rsidRPr="002C2C59" w:rsidRDefault="002C2C59" w:rsidP="002C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43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C2C59" w:rsidRPr="00665100" w14:paraId="2BBDA807" w14:textId="77777777" w:rsidTr="008B5A88">
        <w:tc>
          <w:tcPr>
            <w:tcW w:w="2892" w:type="pct"/>
          </w:tcPr>
          <w:p w14:paraId="20ED1512" w14:textId="77777777" w:rsidR="002C2C59" w:rsidRDefault="002C2C59" w:rsidP="002C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8" w:type="pct"/>
            <w:gridSpan w:val="3"/>
          </w:tcPr>
          <w:p w14:paraId="28A3B759" w14:textId="1EB3F39E" w:rsidR="002C2C59" w:rsidRDefault="002C2C59" w:rsidP="002C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B0F26" w:rsidRPr="00665100" w14:paraId="6E8D42B1" w14:textId="77777777">
        <w:tc>
          <w:tcPr>
            <w:tcW w:w="2892" w:type="pct"/>
          </w:tcPr>
          <w:p w14:paraId="223BB69C" w14:textId="77777777" w:rsidR="00AB0F26" w:rsidRPr="00684819" w:rsidRDefault="00AB0F26" w:rsidP="00AB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980" w:type="pct"/>
            <w:vAlign w:val="center"/>
          </w:tcPr>
          <w:p w14:paraId="67D930CC" w14:textId="087F8068" w:rsidR="00AB0F26" w:rsidRPr="00665100" w:rsidRDefault="003F6EAF" w:rsidP="00AB0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6EAF"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val="en-GB" w:bidi="ar-SA"/>
              </w:rPr>
              <w:t>28,427</w:t>
            </w:r>
            <w:r w:rsidR="00BF4945"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BF4945" w:rsidRPr="00A91DD6"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149" w:type="pct"/>
          </w:tcPr>
          <w:p w14:paraId="1231EFCF" w14:textId="77777777" w:rsidR="00AB0F26" w:rsidRPr="00665100" w:rsidRDefault="00AB0F26" w:rsidP="00AB0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vAlign w:val="center"/>
          </w:tcPr>
          <w:p w14:paraId="20C988AE" w14:textId="026C13A0" w:rsidR="00AB0F26" w:rsidRPr="00665100" w:rsidRDefault="00AB0F26" w:rsidP="00AB0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val="en-GB" w:bidi="ar-SA"/>
              </w:rPr>
              <w:t>31,380</w:t>
            </w: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A91DD6"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AB0F26" w:rsidRPr="00665100" w14:paraId="55ED863D" w14:textId="77777777">
        <w:tc>
          <w:tcPr>
            <w:tcW w:w="2892" w:type="pct"/>
          </w:tcPr>
          <w:p w14:paraId="3C446514" w14:textId="77777777" w:rsidR="00AB0F26" w:rsidRPr="00D973C5" w:rsidRDefault="00AB0F26" w:rsidP="00AB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สกุลเงินดอลลาร์สหรัฐฯ</w:t>
            </w:r>
          </w:p>
        </w:tc>
        <w:tc>
          <w:tcPr>
            <w:tcW w:w="980" w:type="pct"/>
            <w:vAlign w:val="center"/>
          </w:tcPr>
          <w:p w14:paraId="26E695F2" w14:textId="2DBF2FD7" w:rsidR="00AB0F26" w:rsidRPr="00665100" w:rsidRDefault="00BF4945" w:rsidP="00AB0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val="en-GB" w:bidi="ar-SA"/>
              </w:rPr>
              <w:t>2</w:t>
            </w:r>
            <w:r w:rsidR="000329AF"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val="en-GB" w:bidi="ar-SA"/>
              </w:rPr>
              <w:t>61</w:t>
            </w: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ดอลลาร์สหรัฐฯ</w:t>
            </w:r>
          </w:p>
        </w:tc>
        <w:tc>
          <w:tcPr>
            <w:tcW w:w="149" w:type="pct"/>
          </w:tcPr>
          <w:p w14:paraId="77132B0B" w14:textId="77777777" w:rsidR="00AB0F26" w:rsidRPr="00665100" w:rsidRDefault="00AB0F26" w:rsidP="00AB0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vAlign w:val="center"/>
          </w:tcPr>
          <w:p w14:paraId="356745CC" w14:textId="1033CD49" w:rsidR="00AB0F26" w:rsidRDefault="00AB0F26" w:rsidP="00AB0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val="en-GB" w:bidi="ar-SA"/>
              </w:rPr>
              <w:t>257</w:t>
            </w: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ดอลลาร์สหรัฐฯ</w:t>
            </w:r>
          </w:p>
        </w:tc>
      </w:tr>
      <w:tr w:rsidR="00AB0F26" w:rsidRPr="00665100" w14:paraId="03AD7E5F" w14:textId="77777777">
        <w:tc>
          <w:tcPr>
            <w:tcW w:w="2892" w:type="pct"/>
          </w:tcPr>
          <w:p w14:paraId="1443B7EA" w14:textId="77777777" w:rsidR="00AB0F26" w:rsidRDefault="00AB0F26" w:rsidP="00AB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980" w:type="pct"/>
            <w:vAlign w:val="center"/>
          </w:tcPr>
          <w:p w14:paraId="04F3591D" w14:textId="5682F8BF" w:rsidR="00AB0F26" w:rsidRPr="00665100" w:rsidRDefault="00BF4945" w:rsidP="00AB0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val="en-GB" w:bidi="ar-SA"/>
              </w:rPr>
              <w:t>1</w:t>
            </w: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ยูโร</w:t>
            </w:r>
          </w:p>
        </w:tc>
        <w:tc>
          <w:tcPr>
            <w:tcW w:w="149" w:type="pct"/>
          </w:tcPr>
          <w:p w14:paraId="06AE5D7E" w14:textId="77777777" w:rsidR="00AB0F26" w:rsidRPr="00665100" w:rsidRDefault="00AB0F26" w:rsidP="00AB0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vAlign w:val="center"/>
          </w:tcPr>
          <w:p w14:paraId="6A4567D6" w14:textId="1811A4D4" w:rsidR="00AB0F26" w:rsidRDefault="00AB0F26" w:rsidP="00AB0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val="en-GB" w:bidi="ar-SA"/>
              </w:rPr>
              <w:t>1</w:t>
            </w: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ยูโร</w:t>
            </w:r>
          </w:p>
        </w:tc>
      </w:tr>
      <w:tr w:rsidR="00AB0F26" w:rsidRPr="00665100" w14:paraId="6AD03022" w14:textId="77777777">
        <w:tc>
          <w:tcPr>
            <w:tcW w:w="2892" w:type="pct"/>
          </w:tcPr>
          <w:p w14:paraId="31D5BF21" w14:textId="77777777" w:rsidR="00AB0F26" w:rsidRDefault="00AB0F26" w:rsidP="00AB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สกุลเงินรูเปีย</w:t>
            </w:r>
          </w:p>
        </w:tc>
        <w:tc>
          <w:tcPr>
            <w:tcW w:w="980" w:type="pct"/>
            <w:vAlign w:val="center"/>
          </w:tcPr>
          <w:p w14:paraId="70122CCD" w14:textId="3B72472D" w:rsidR="00AB0F26" w:rsidRPr="00665100" w:rsidRDefault="00964BBD" w:rsidP="00AB0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val="en-GB" w:bidi="ar-SA"/>
              </w:rPr>
              <w:t>37</w:t>
            </w:r>
            <w:r w:rsidR="000560CE"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val="en-GB" w:bidi="ar-SA"/>
              </w:rPr>
              <w:t>,330</w:t>
            </w:r>
            <w:r w:rsidR="00BF494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BF4945"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รูเปีย</w:t>
            </w:r>
          </w:p>
        </w:tc>
        <w:tc>
          <w:tcPr>
            <w:tcW w:w="149" w:type="pct"/>
          </w:tcPr>
          <w:p w14:paraId="044DB02F" w14:textId="77777777" w:rsidR="00AB0F26" w:rsidRPr="00665100" w:rsidRDefault="00AB0F26" w:rsidP="00AB0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vAlign w:val="center"/>
          </w:tcPr>
          <w:p w14:paraId="336CAA5B" w14:textId="519850D2" w:rsidR="00AB0F26" w:rsidRDefault="00AB0F26" w:rsidP="00AB0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val="en-GB" w:bidi="ar-SA"/>
              </w:rPr>
              <w:t>52,433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รูเปีย</w:t>
            </w:r>
          </w:p>
        </w:tc>
      </w:tr>
    </w:tbl>
    <w:p w14:paraId="76274B4D" w14:textId="77777777" w:rsidR="00903C50" w:rsidRDefault="00903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01304114" w14:textId="0FEB9B46" w:rsidR="00D11963" w:rsidRPr="00861BA6" w:rsidRDefault="00A719AA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861BA6">
        <w:rPr>
          <w:rFonts w:asciiTheme="majorBidi" w:hAnsiTheme="majorBidi" w:cs="Angsana New"/>
          <w:sz w:val="30"/>
          <w:szCs w:val="30"/>
        </w:rPr>
        <w:t>1</w:t>
      </w:r>
      <w:r w:rsidR="007966A1">
        <w:rPr>
          <w:rFonts w:asciiTheme="majorBidi" w:hAnsiTheme="majorBidi" w:cs="Angsana New"/>
          <w:sz w:val="30"/>
          <w:szCs w:val="30"/>
        </w:rPr>
        <w:t>1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>.</w:t>
      </w:r>
      <w:r w:rsidR="00D11963" w:rsidRPr="00861BA6">
        <w:rPr>
          <w:rFonts w:asciiTheme="majorBidi" w:hAnsiTheme="majorBidi" w:cs="Angsana New"/>
          <w:sz w:val="30"/>
          <w:szCs w:val="30"/>
        </w:rPr>
        <w:t xml:space="preserve">2 </w:t>
      </w:r>
      <w:r w:rsidR="00861BA6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>หุ้นกู้</w:t>
      </w:r>
      <w:r w:rsidR="00D11963" w:rsidRPr="00861BA6">
        <w:rPr>
          <w:rFonts w:asciiTheme="majorBidi" w:hAnsiTheme="majorBidi" w:cs="Angsana New"/>
          <w:sz w:val="30"/>
          <w:szCs w:val="30"/>
        </w:rPr>
        <w:t xml:space="preserve"> 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 xml:space="preserve">สุทธิ </w:t>
      </w:r>
    </w:p>
    <w:p w14:paraId="333D4E05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E6E0AC" w14:textId="40F3B4A7" w:rsidR="00D11963" w:rsidRDefault="00D11963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64408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การเปลี่ยนแปลงของหุ้นกู้ในระหว่าง</w:t>
      </w:r>
      <w:r w:rsidR="00A84960" w:rsidRPr="00A84960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136714">
        <w:rPr>
          <w:rFonts w:asciiTheme="majorBidi" w:hAnsiTheme="majorBidi" w:cs="Angsana New" w:hint="cs"/>
          <w:sz w:val="30"/>
          <w:szCs w:val="30"/>
          <w:cs/>
        </w:rPr>
        <w:t>สาม</w:t>
      </w:r>
      <w:r w:rsidR="00A84960" w:rsidRPr="00A84960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="00A84960" w:rsidRPr="00A849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36714">
        <w:rPr>
          <w:rFonts w:asciiTheme="majorBidi" w:hAnsiTheme="majorBidi" w:cs="Angsana New"/>
          <w:sz w:val="30"/>
          <w:szCs w:val="30"/>
        </w:rPr>
        <w:t>31</w:t>
      </w:r>
      <w:r w:rsidR="002D042B">
        <w:rPr>
          <w:rFonts w:asciiTheme="majorBidi" w:hAnsiTheme="majorBidi" w:cs="Angsana New"/>
          <w:sz w:val="30"/>
          <w:szCs w:val="30"/>
        </w:rPr>
        <w:t xml:space="preserve"> </w:t>
      </w:r>
      <w:r w:rsidR="00136714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A84960" w:rsidRPr="00A849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30115">
        <w:rPr>
          <w:rFonts w:asciiTheme="majorBidi" w:hAnsiTheme="majorBidi" w:cs="Angsana New"/>
          <w:sz w:val="30"/>
          <w:szCs w:val="30"/>
        </w:rPr>
        <w:t xml:space="preserve">2569 </w:t>
      </w:r>
      <w:r w:rsidRPr="00B64408">
        <w:rPr>
          <w:rFonts w:asciiTheme="majorBidi" w:hAnsiTheme="majorBidi" w:cs="Angsana New" w:hint="cs"/>
          <w:sz w:val="30"/>
          <w:szCs w:val="30"/>
          <w:cs/>
        </w:rPr>
        <w:t>สามารถวิเคราะห์ได้ดังน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2145F712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180"/>
        <w:gridCol w:w="2430"/>
      </w:tblGrid>
      <w:tr w:rsidR="00D11963" w:rsidRPr="00A85D0A" w14:paraId="7C3DE949" w14:textId="77777777" w:rsidTr="00A60ABB">
        <w:trPr>
          <w:cantSplit/>
          <w:trHeight w:val="343"/>
          <w:tblHeader/>
        </w:trPr>
        <w:tc>
          <w:tcPr>
            <w:tcW w:w="6570" w:type="dxa"/>
            <w:vAlign w:val="bottom"/>
            <w:hideMark/>
          </w:tcPr>
          <w:p w14:paraId="142441C3" w14:textId="3A255E33" w:rsidR="00D11963" w:rsidRPr="00A85D0A" w:rsidRDefault="00D1196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FB8F9C" w14:textId="77777777" w:rsidR="00D11963" w:rsidRPr="00A85D0A" w:rsidRDefault="00D1196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  <w:hideMark/>
          </w:tcPr>
          <w:p w14:paraId="46C12F3C" w14:textId="79255F7D" w:rsidR="00D11963" w:rsidRPr="00A85D0A" w:rsidRDefault="00D1196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</w:t>
            </w:r>
          </w:p>
        </w:tc>
      </w:tr>
      <w:tr w:rsidR="0046726C" w:rsidRPr="00A85D0A" w14:paraId="0B258017" w14:textId="77777777" w:rsidTr="00A60ABB">
        <w:trPr>
          <w:cantSplit/>
          <w:trHeight w:val="343"/>
          <w:tblHeader/>
        </w:trPr>
        <w:tc>
          <w:tcPr>
            <w:tcW w:w="6570" w:type="dxa"/>
            <w:vAlign w:val="bottom"/>
          </w:tcPr>
          <w:p w14:paraId="684A2010" w14:textId="606652AB" w:rsidR="0046726C" w:rsidRPr="00136714" w:rsidRDefault="001367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8395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C8395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83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8395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C8395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83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301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</w:tcPr>
          <w:p w14:paraId="7EBCE68B" w14:textId="77777777" w:rsidR="0046726C" w:rsidRPr="00A85D0A" w:rsidRDefault="0046726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</w:tcPr>
          <w:p w14:paraId="2FE54F71" w14:textId="4A9960DA" w:rsidR="0046726C" w:rsidRPr="00A85D0A" w:rsidRDefault="0046726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1963" w:rsidRPr="00A85D0A" w14:paraId="6EDC2E00" w14:textId="77777777" w:rsidTr="00A60ABB">
        <w:trPr>
          <w:cantSplit/>
          <w:trHeight w:val="423"/>
          <w:tblHeader/>
        </w:trPr>
        <w:tc>
          <w:tcPr>
            <w:tcW w:w="6570" w:type="dxa"/>
            <w:vAlign w:val="bottom"/>
          </w:tcPr>
          <w:p w14:paraId="6E2B8336" w14:textId="0A2E032D" w:rsidR="00D11963" w:rsidRPr="00DC59F6" w:rsidRDefault="00D11963">
            <w:pP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0" w:type="dxa"/>
          </w:tcPr>
          <w:p w14:paraId="1655ABD3" w14:textId="77777777" w:rsidR="00D11963" w:rsidRPr="00A85D0A" w:rsidRDefault="00D11963">
            <w:pPr>
              <w:pStyle w:val="acctmergecolhdg"/>
              <w:spacing w:line="240" w:lineRule="auto"/>
              <w:ind w:right="-79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  <w:hideMark/>
          </w:tcPr>
          <w:p w14:paraId="6FAD8535" w14:textId="77777777" w:rsidR="00D11963" w:rsidRPr="00A85D0A" w:rsidRDefault="00D1196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11963" w:rsidRPr="00A85D0A" w14:paraId="255D01C8" w14:textId="77777777" w:rsidTr="008D4A59">
        <w:trPr>
          <w:cantSplit/>
          <w:trHeight w:hRule="exact" w:val="374"/>
        </w:trPr>
        <w:tc>
          <w:tcPr>
            <w:tcW w:w="6570" w:type="dxa"/>
            <w:hideMark/>
          </w:tcPr>
          <w:p w14:paraId="0FDD97A3" w14:textId="77777777" w:rsidR="00D11963" w:rsidRPr="00A85D0A" w:rsidRDefault="00D119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80" w:type="dxa"/>
          </w:tcPr>
          <w:p w14:paraId="430EEF67" w14:textId="77777777" w:rsidR="00D11963" w:rsidRDefault="00D11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vAlign w:val="center"/>
          </w:tcPr>
          <w:p w14:paraId="2F031C2F" w14:textId="507E4875" w:rsidR="00D11963" w:rsidRPr="00A85D0A" w:rsidRDefault="005D5D78" w:rsidP="00765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5D78">
              <w:rPr>
                <w:rFonts w:asciiTheme="majorBidi" w:hAnsiTheme="majorBidi" w:cstheme="majorBidi"/>
                <w:sz w:val="30"/>
                <w:szCs w:val="30"/>
              </w:rPr>
              <w:t>32,354,199</w:t>
            </w:r>
          </w:p>
        </w:tc>
      </w:tr>
      <w:tr w:rsidR="00353203" w:rsidRPr="00A85D0A" w14:paraId="3A4AC756" w14:textId="77777777">
        <w:trPr>
          <w:cantSplit/>
          <w:trHeight w:hRule="exact" w:val="374"/>
        </w:trPr>
        <w:tc>
          <w:tcPr>
            <w:tcW w:w="6570" w:type="dxa"/>
          </w:tcPr>
          <w:p w14:paraId="0392146E" w14:textId="77777777" w:rsidR="00353203" w:rsidRPr="00A85D0A" w:rsidRDefault="00353203" w:rsidP="003532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80" w:type="dxa"/>
          </w:tcPr>
          <w:p w14:paraId="1626801A" w14:textId="77777777" w:rsidR="00353203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5E0D2B80" w14:textId="17D025C5" w:rsidR="00353203" w:rsidRPr="00B46D7F" w:rsidRDefault="00DA113A" w:rsidP="00765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113A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DA11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113A">
              <w:rPr>
                <w:rFonts w:asciiTheme="majorBidi" w:hAnsiTheme="majorBidi" w:cstheme="majorBidi"/>
                <w:sz w:val="30"/>
                <w:szCs w:val="30"/>
                <w:cs/>
              </w:rPr>
              <w:t>245</w:t>
            </w:r>
          </w:p>
        </w:tc>
      </w:tr>
      <w:tr w:rsidR="00353203" w:rsidRPr="00A85D0A" w14:paraId="0D42284A" w14:textId="77777777">
        <w:trPr>
          <w:cantSplit/>
          <w:trHeight w:hRule="exact" w:val="374"/>
        </w:trPr>
        <w:tc>
          <w:tcPr>
            <w:tcW w:w="6570" w:type="dxa"/>
          </w:tcPr>
          <w:p w14:paraId="61CDEF0E" w14:textId="656B975F" w:rsidR="00353203" w:rsidRDefault="004B1E22" w:rsidP="003532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35320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80" w:type="dxa"/>
          </w:tcPr>
          <w:p w14:paraId="3458CA7F" w14:textId="77777777" w:rsidR="00353203" w:rsidRPr="00603092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D5D3EE1" w14:textId="2745C1A5" w:rsidR="00353203" w:rsidRPr="00B46D7F" w:rsidRDefault="00DA113A" w:rsidP="00765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113A">
              <w:rPr>
                <w:rFonts w:asciiTheme="majorBidi" w:hAnsiTheme="majorBidi" w:cstheme="majorBidi"/>
                <w:sz w:val="30"/>
                <w:szCs w:val="30"/>
              </w:rPr>
              <w:t>93,750</w:t>
            </w:r>
          </w:p>
        </w:tc>
      </w:tr>
      <w:tr w:rsidR="00BA48D3" w:rsidRPr="00A85D0A" w14:paraId="6D61B5CF" w14:textId="77777777">
        <w:trPr>
          <w:cantSplit/>
          <w:trHeight w:hRule="exact" w:val="374"/>
        </w:trPr>
        <w:tc>
          <w:tcPr>
            <w:tcW w:w="6570" w:type="dxa"/>
          </w:tcPr>
          <w:p w14:paraId="3E105D99" w14:textId="77777777" w:rsidR="00BA48D3" w:rsidRPr="004216C1" w:rsidRDefault="00BA48D3" w:rsidP="00BA48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16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80" w:type="dxa"/>
          </w:tcPr>
          <w:p w14:paraId="14E391B3" w14:textId="77777777" w:rsidR="00BA48D3" w:rsidRPr="00603092" w:rsidRDefault="00BA48D3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79592EB4" w14:textId="3A22B0EE" w:rsidR="00BA48D3" w:rsidRPr="00353203" w:rsidRDefault="00DA113A" w:rsidP="00765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11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32,450,194</w:t>
            </w:r>
          </w:p>
        </w:tc>
      </w:tr>
    </w:tbl>
    <w:p w14:paraId="5E6E298A" w14:textId="77777777" w:rsidR="00C9141D" w:rsidRDefault="00C9141D" w:rsidP="00DA7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4DF11E" w14:textId="617846D6" w:rsidR="00BA48D3" w:rsidRDefault="00D11963" w:rsidP="00823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7ED0">
        <w:rPr>
          <w:rFonts w:ascii="Angsana New" w:hAnsi="Angsana New" w:cs="Angsana New"/>
          <w:spacing w:val="-2"/>
          <w:sz w:val="30"/>
          <w:szCs w:val="30"/>
          <w:cs/>
        </w:rPr>
        <w:t xml:space="preserve">มูลค่ายุติธรรมของหุ้นกู้ ณ วันที่ </w:t>
      </w:r>
      <w:r w:rsidR="00136714" w:rsidRPr="00136714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136714" w:rsidRPr="00136714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B95773" w:rsidRPr="00E17ED0">
        <w:rPr>
          <w:rFonts w:ascii="Angsana New" w:hAnsi="Angsana New" w:cs="Angsana New"/>
          <w:spacing w:val="-2"/>
          <w:sz w:val="30"/>
          <w:szCs w:val="30"/>
        </w:rPr>
        <w:t>256</w:t>
      </w:r>
      <w:r w:rsidR="000F02C0">
        <w:rPr>
          <w:rFonts w:ascii="Angsana New" w:hAnsi="Angsana New" w:cs="Angsana New"/>
          <w:spacing w:val="-2"/>
          <w:sz w:val="30"/>
          <w:szCs w:val="30"/>
        </w:rPr>
        <w:t>9</w:t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 xml:space="preserve"> มี</w:t>
      </w:r>
      <w:r w:rsidRPr="002E7EE0">
        <w:rPr>
          <w:rFonts w:ascii="Angsana New" w:hAnsi="Angsana New" w:cs="Angsana New"/>
          <w:spacing w:val="-2"/>
          <w:sz w:val="30"/>
          <w:szCs w:val="30"/>
          <w:cs/>
        </w:rPr>
        <w:t>จํานวน</w:t>
      </w:r>
      <w:r w:rsidR="00BA48D3" w:rsidRPr="002E7EE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E7EE0" w:rsidRPr="002E7EE0">
        <w:rPr>
          <w:rFonts w:asciiTheme="majorBidi" w:hAnsiTheme="majorBidi" w:cstheme="majorBidi"/>
          <w:sz w:val="30"/>
          <w:szCs w:val="30"/>
        </w:rPr>
        <w:t>32,510</w:t>
      </w:r>
      <w:r w:rsidR="00BA48D3" w:rsidRPr="002E7EE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E7EE0">
        <w:rPr>
          <w:rFonts w:ascii="Angsana New" w:hAnsi="Angsana New" w:cs="Angsana New"/>
          <w:spacing w:val="-2"/>
          <w:sz w:val="30"/>
          <w:szCs w:val="30"/>
          <w:cs/>
        </w:rPr>
        <w:t>ล้าน</w:t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>บาท มูลค่ายุติธรรมดังกล่าวอ้างอิงจากราคาปิด</w:t>
      </w:r>
      <w:r w:rsidRPr="00B95773">
        <w:rPr>
          <w:rFonts w:ascii="Angsana New" w:hAnsi="Angsana New" w:cs="Angsana New" w:hint="cs"/>
          <w:sz w:val="30"/>
          <w:szCs w:val="30"/>
          <w:cs/>
        </w:rPr>
        <w:t xml:space="preserve">ที่อ้างอิงจากสมาคมตลาดตราสารหนี้ไทย ณ วันที่ในงบฐานะการเงิน ซึ่งจัดเป็นข้อมูลระดับที่ </w:t>
      </w:r>
      <w:r w:rsidR="00B95773" w:rsidRPr="00B95773">
        <w:rPr>
          <w:rFonts w:ascii="Angsana New" w:hAnsi="Angsana New" w:cs="Angsana New" w:hint="cs"/>
          <w:sz w:val="30"/>
          <w:szCs w:val="30"/>
        </w:rPr>
        <w:t>2</w:t>
      </w:r>
      <w:r w:rsidRPr="00B95773">
        <w:rPr>
          <w:rFonts w:ascii="Angsana New" w:hAnsi="Angsana New" w:cs="Angsana New" w:hint="cs"/>
          <w:sz w:val="30"/>
          <w:szCs w:val="30"/>
          <w:cs/>
        </w:rPr>
        <w:t xml:space="preserve"> ในการประมาณมูลค่ายุติธรรม</w:t>
      </w:r>
    </w:p>
    <w:p w14:paraId="42AC3F4D" w14:textId="6B9B10D1" w:rsidR="00680C81" w:rsidRDefault="0068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9AE2483" w14:textId="51DCD115" w:rsidR="00BC42AC" w:rsidRPr="00091CA0" w:rsidRDefault="00BC42AC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 xml:space="preserve">ทุนเรือนหุ้น ส่วนเกินมูลค่าหุ้น และหุ้นทุนซื้อคืน </w:t>
      </w:r>
    </w:p>
    <w:p w14:paraId="678E80F1" w14:textId="4013A43E" w:rsidR="00DA70F0" w:rsidRDefault="00DA70F0" w:rsidP="00855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</w:rPr>
      </w:pPr>
    </w:p>
    <w:p w14:paraId="43F0A685" w14:textId="77777777" w:rsidR="009608F9" w:rsidRPr="00571546" w:rsidRDefault="009608F9" w:rsidP="009608F9">
      <w:pPr>
        <w:spacing w:line="260" w:lineRule="atLeast"/>
        <w:rPr>
          <w:rFonts w:asciiTheme="majorBidi" w:hAnsiTheme="majorBidi" w:cstheme="majorBidi"/>
          <w:b/>
          <w:sz w:val="30"/>
          <w:szCs w:val="30"/>
          <w:lang w:val="pt-BR" w:bidi="ar-SA"/>
        </w:rPr>
      </w:pPr>
    </w:p>
    <w:tbl>
      <w:tblPr>
        <w:tblW w:w="9516" w:type="dxa"/>
        <w:tblInd w:w="54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28"/>
        <w:gridCol w:w="1129"/>
        <w:gridCol w:w="250"/>
        <w:gridCol w:w="1253"/>
        <w:gridCol w:w="250"/>
        <w:gridCol w:w="1253"/>
        <w:gridCol w:w="250"/>
        <w:gridCol w:w="1253"/>
        <w:gridCol w:w="250"/>
        <w:gridCol w:w="1200"/>
      </w:tblGrid>
      <w:tr w:rsidR="009608F9" w:rsidRPr="00C9788C" w14:paraId="7B31177F" w14:textId="77777777" w:rsidTr="00C64910">
        <w:trPr>
          <w:trHeight w:val="384"/>
        </w:trPr>
        <w:tc>
          <w:tcPr>
            <w:tcW w:w="2428" w:type="dxa"/>
          </w:tcPr>
          <w:p w14:paraId="023126CB" w14:textId="77777777" w:rsidR="009608F9" w:rsidRPr="0059561B" w:rsidRDefault="009608F9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32A9F17E" w14:textId="77777777" w:rsidR="009608F9" w:rsidRPr="0059561B" w:rsidRDefault="009608F9" w:rsidP="00006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</w:rPr>
            </w:pPr>
            <w:r w:rsidRPr="00006BBC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จำนวนหุ้นที่ออกและเรียกชำระ</w:t>
            </w:r>
          </w:p>
        </w:tc>
        <w:tc>
          <w:tcPr>
            <w:tcW w:w="250" w:type="dxa"/>
          </w:tcPr>
          <w:p w14:paraId="3CA24E03" w14:textId="77777777" w:rsidR="009608F9" w:rsidRPr="0059561B" w:rsidRDefault="009608F9">
            <w:pPr>
              <w:spacing w:line="260" w:lineRule="atLeast"/>
              <w:ind w:right="504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39978E66" w14:textId="77777777" w:rsidR="009608F9" w:rsidRPr="00006BBC" w:rsidRDefault="009608F9">
            <w:pPr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</w:rPr>
            </w:pPr>
            <w:r w:rsidRPr="00006BBC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หุ้นที่ออกและเรียกชำระ</w:t>
            </w:r>
          </w:p>
        </w:tc>
        <w:tc>
          <w:tcPr>
            <w:tcW w:w="250" w:type="dxa"/>
          </w:tcPr>
          <w:p w14:paraId="063EB992" w14:textId="77777777" w:rsidR="009608F9" w:rsidRPr="0059561B" w:rsidRDefault="009608F9">
            <w:pPr>
              <w:spacing w:line="260" w:lineRule="atLeast"/>
              <w:ind w:right="532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2F61D9B3" w14:textId="77777777" w:rsidR="009608F9" w:rsidRPr="00BE476E" w:rsidRDefault="009608F9" w:rsidP="00BE4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</w:rPr>
            </w:pPr>
            <w:r w:rsidRPr="00BE476E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ส่วนเกิน</w:t>
            </w:r>
          </w:p>
          <w:p w14:paraId="57E982B0" w14:textId="77777777" w:rsidR="009608F9" w:rsidRPr="00BE476E" w:rsidRDefault="009608F9" w:rsidP="00BE4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</w:rPr>
            </w:pPr>
            <w:r w:rsidRPr="00BE476E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0" w:type="dxa"/>
          </w:tcPr>
          <w:p w14:paraId="344791E6" w14:textId="77777777" w:rsidR="009608F9" w:rsidRPr="0059561B" w:rsidRDefault="009608F9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38B4F6FA" w14:textId="77777777" w:rsidR="009608F9" w:rsidRPr="00966B3A" w:rsidRDefault="009608F9" w:rsidP="0096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</w:rPr>
            </w:pPr>
            <w:r w:rsidRPr="00966B3A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250" w:type="dxa"/>
          </w:tcPr>
          <w:p w14:paraId="1173A72B" w14:textId="77777777" w:rsidR="009608F9" w:rsidRPr="0059561B" w:rsidRDefault="009608F9">
            <w:pPr>
              <w:ind w:right="-72"/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1200" w:type="dxa"/>
            <w:vAlign w:val="bottom"/>
          </w:tcPr>
          <w:p w14:paraId="1CE0E800" w14:textId="77777777" w:rsidR="009608F9" w:rsidRPr="00501436" w:rsidRDefault="009608F9" w:rsidP="0050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</w:pPr>
            <w:r w:rsidRPr="00501436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</w:tr>
      <w:tr w:rsidR="009608F9" w:rsidRPr="00C9788C" w14:paraId="0EB41BF6" w14:textId="77777777" w:rsidTr="00C64910">
        <w:trPr>
          <w:trHeight w:val="141"/>
        </w:trPr>
        <w:tc>
          <w:tcPr>
            <w:tcW w:w="2428" w:type="dxa"/>
          </w:tcPr>
          <w:p w14:paraId="255F58A0" w14:textId="77777777" w:rsidR="009608F9" w:rsidRPr="0059561B" w:rsidRDefault="009608F9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29" w:type="dxa"/>
          </w:tcPr>
          <w:p w14:paraId="55D7C4C5" w14:textId="77777777" w:rsidR="009608F9" w:rsidRPr="00F16895" w:rsidRDefault="009608F9" w:rsidP="003E2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lang w:val="en-GB"/>
              </w:rPr>
            </w:pPr>
            <w:r w:rsidRPr="008D4A59">
              <w:rPr>
                <w:rFonts w:asciiTheme="majorBidi" w:eastAsia="Arial" w:hAnsiTheme="majorBidi" w:cstheme="majorBidi"/>
                <w:bCs/>
                <w:i/>
                <w:iCs/>
                <w:spacing w:val="-4"/>
                <w:sz w:val="28"/>
                <w:szCs w:val="28"/>
                <w:lang w:val="en-GB"/>
              </w:rPr>
              <w:t>(</w:t>
            </w:r>
            <w:r w:rsidRPr="00F16895">
              <w:rPr>
                <w:rFonts w:asciiTheme="majorBidi" w:eastAsia="Arial" w:hAnsiTheme="majorBidi" w:cstheme="majorBidi"/>
                <w:b/>
                <w:i/>
                <w:iCs/>
                <w:spacing w:val="-4"/>
                <w:sz w:val="28"/>
                <w:szCs w:val="28"/>
                <w:cs/>
                <w:lang w:val="en-GB"/>
              </w:rPr>
              <w:t>พันหุ้น</w:t>
            </w:r>
            <w:r w:rsidRPr="008D4A59">
              <w:rPr>
                <w:rFonts w:asciiTheme="majorBidi" w:eastAsia="Arial" w:hAnsiTheme="majorBidi" w:cstheme="majorBidi"/>
                <w:bCs/>
                <w:i/>
                <w:iCs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250" w:type="dxa"/>
          </w:tcPr>
          <w:p w14:paraId="51A4A0D1" w14:textId="77777777" w:rsidR="009608F9" w:rsidRPr="001A519F" w:rsidRDefault="009608F9">
            <w:pPr>
              <w:spacing w:line="260" w:lineRule="atLeast"/>
              <w:ind w:right="504"/>
              <w:jc w:val="center"/>
              <w:rPr>
                <w:rFonts w:asciiTheme="majorBidi" w:hAnsiTheme="majorBidi" w:cstheme="majorBidi"/>
                <w:b/>
                <w:i/>
                <w:iCs/>
                <w:lang w:val="en-GB" w:bidi="ar-SA"/>
              </w:rPr>
            </w:pPr>
          </w:p>
        </w:tc>
        <w:tc>
          <w:tcPr>
            <w:tcW w:w="5709" w:type="dxa"/>
            <w:gridSpan w:val="7"/>
          </w:tcPr>
          <w:p w14:paraId="33BA574E" w14:textId="77777777" w:rsidR="009608F9" w:rsidRPr="001A519F" w:rsidRDefault="009608F9" w:rsidP="007D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32"/>
              <w:jc w:val="center"/>
              <w:rPr>
                <w:rFonts w:asciiTheme="majorBidi" w:hAnsiTheme="majorBidi" w:cstheme="majorBidi"/>
                <w:b/>
                <w:i/>
                <w:iCs/>
                <w:lang w:val="en-GB" w:bidi="ar-SA"/>
              </w:rPr>
            </w:pPr>
            <w:r w:rsidRPr="008D4A5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bidi="ar-SA"/>
              </w:rPr>
              <w:t>(</w:t>
            </w:r>
            <w:r w:rsidRPr="001A519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D4A5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261A77" w:rsidRPr="00C9788C" w14:paraId="34226624" w14:textId="77777777" w:rsidTr="00C64910">
        <w:trPr>
          <w:trHeight w:hRule="exact" w:val="374"/>
        </w:trPr>
        <w:tc>
          <w:tcPr>
            <w:tcW w:w="2428" w:type="dxa"/>
          </w:tcPr>
          <w:p w14:paraId="2EA170EE" w14:textId="4F0A9489" w:rsidR="00261A77" w:rsidRPr="0059561B" w:rsidRDefault="00261A77" w:rsidP="00261A77">
            <w:pPr>
              <w:spacing w:line="260" w:lineRule="atLeast"/>
              <w:ind w:left="-83" w:right="-72" w:hanging="27"/>
              <w:rPr>
                <w:rFonts w:asciiTheme="majorBidi" w:eastAsia="Arial" w:hAnsiTheme="majorBidi" w:cstheme="majorBidi"/>
                <w:lang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7C9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129" w:type="dxa"/>
          </w:tcPr>
          <w:p w14:paraId="027615A9" w14:textId="63F131F8" w:rsidR="00261A77" w:rsidRPr="00261A77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643D">
              <w:rPr>
                <w:rFonts w:asciiTheme="majorBidi" w:hAnsiTheme="majorBidi" w:cstheme="majorBidi"/>
                <w:sz w:val="30"/>
                <w:szCs w:val="30"/>
              </w:rPr>
              <w:t>4,455,133</w:t>
            </w:r>
          </w:p>
        </w:tc>
        <w:tc>
          <w:tcPr>
            <w:tcW w:w="250" w:type="dxa"/>
          </w:tcPr>
          <w:p w14:paraId="0729948B" w14:textId="77777777" w:rsidR="00261A77" w:rsidRPr="00261A77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504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6134490D" w14:textId="3716EE01" w:rsidR="00261A77" w:rsidRPr="00261A77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643D">
              <w:rPr>
                <w:rFonts w:asciiTheme="majorBidi" w:hAnsiTheme="majorBidi" w:cstheme="majorBidi"/>
                <w:sz w:val="30"/>
                <w:szCs w:val="30"/>
              </w:rPr>
              <w:t xml:space="preserve">     1,113,783</w:t>
            </w:r>
          </w:p>
        </w:tc>
        <w:tc>
          <w:tcPr>
            <w:tcW w:w="250" w:type="dxa"/>
          </w:tcPr>
          <w:p w14:paraId="2DE35D2B" w14:textId="77777777" w:rsidR="00261A77" w:rsidRPr="00261A77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53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067A02EE" w14:textId="05B58052" w:rsidR="00261A77" w:rsidRPr="00261A77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643D">
              <w:rPr>
                <w:rFonts w:asciiTheme="majorBidi" w:hAnsiTheme="majorBidi" w:cstheme="majorBidi"/>
                <w:sz w:val="30"/>
                <w:szCs w:val="30"/>
              </w:rPr>
              <w:t>19,948,329</w:t>
            </w:r>
          </w:p>
        </w:tc>
        <w:tc>
          <w:tcPr>
            <w:tcW w:w="250" w:type="dxa"/>
          </w:tcPr>
          <w:p w14:paraId="11CF22CE" w14:textId="77777777" w:rsidR="00261A77" w:rsidRPr="00261A77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5276F11B" w14:textId="1F08891B" w:rsidR="00261A77" w:rsidRPr="00261A77" w:rsidRDefault="00261A77" w:rsidP="0070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54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643D">
              <w:rPr>
                <w:rFonts w:asciiTheme="majorBidi" w:hAnsiTheme="majorBidi" w:cstheme="majorBidi"/>
                <w:sz w:val="30"/>
                <w:szCs w:val="30"/>
              </w:rPr>
              <w:t>(7,292,752)</w:t>
            </w:r>
          </w:p>
        </w:tc>
        <w:tc>
          <w:tcPr>
            <w:tcW w:w="250" w:type="dxa"/>
          </w:tcPr>
          <w:p w14:paraId="380C8275" w14:textId="77777777" w:rsidR="00261A77" w:rsidRPr="00261A77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5"/>
              </w:tabs>
              <w:spacing w:line="260" w:lineRule="atLeast"/>
              <w:ind w:left="-111" w:right="85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52F5A0B0" w14:textId="258096F2" w:rsidR="00261A77" w:rsidRPr="00707D71" w:rsidRDefault="00261A77" w:rsidP="0070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36"/>
              <w:jc w:val="righ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07D71">
              <w:rPr>
                <w:rFonts w:asciiTheme="majorBidi" w:eastAsia="Cordia New" w:hAnsiTheme="majorBidi" w:cstheme="majorBidi"/>
                <w:sz w:val="30"/>
                <w:szCs w:val="30"/>
              </w:rPr>
              <w:t>13,769,360</w:t>
            </w:r>
          </w:p>
        </w:tc>
      </w:tr>
      <w:tr w:rsidR="00261A77" w:rsidRPr="00C9788C" w14:paraId="2D2BD679" w14:textId="77777777" w:rsidTr="00C64910">
        <w:trPr>
          <w:trHeight w:hRule="exact" w:val="1170"/>
        </w:trPr>
        <w:tc>
          <w:tcPr>
            <w:tcW w:w="2428" w:type="dxa"/>
          </w:tcPr>
          <w:p w14:paraId="67E0A9D5" w14:textId="77777777" w:rsidR="005E5647" w:rsidRPr="005E5647" w:rsidRDefault="005E5647" w:rsidP="005E5647">
            <w:pPr>
              <w:spacing w:line="260" w:lineRule="atLeast"/>
              <w:ind w:left="-83" w:right="-72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5E5647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การลดทุนจดทะเบียนจากหุ้น</w:t>
            </w:r>
          </w:p>
          <w:p w14:paraId="30E035FC" w14:textId="77777777" w:rsidR="005E5647" w:rsidRPr="005E5647" w:rsidRDefault="005E5647" w:rsidP="005E5647">
            <w:pPr>
              <w:spacing w:line="260" w:lineRule="atLeast"/>
              <w:ind w:left="-83" w:right="-72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5E564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5E5647">
              <w:rPr>
                <w:rFonts w:asciiTheme="majorBidi" w:hAnsiTheme="majorBidi" w:cs="Angsana New" w:hint="cs"/>
                <w:sz w:val="30"/>
                <w:szCs w:val="30"/>
                <w:cs/>
              </w:rPr>
              <w:t>ทุนซื้อคืนที่ครบกำหนด</w:t>
            </w:r>
            <w:r w:rsidRPr="005E564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</w:p>
          <w:p w14:paraId="0767A5D9" w14:textId="2483C3B7" w:rsidR="00261A77" w:rsidRPr="0059561B" w:rsidRDefault="005E5647" w:rsidP="005E5647">
            <w:pPr>
              <w:spacing w:line="260" w:lineRule="atLeast"/>
              <w:ind w:left="-83" w:right="-72" w:hanging="27"/>
              <w:rPr>
                <w:rFonts w:asciiTheme="majorBidi" w:hAnsiTheme="majorBidi" w:cstheme="majorBidi"/>
                <w:cs/>
              </w:rPr>
            </w:pPr>
            <w:r w:rsidRPr="005E564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5E5647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ระยะเวลาขายคืน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2E523A05" w14:textId="462928F5" w:rsidR="00261A77" w:rsidRPr="00C64910" w:rsidRDefault="004223ED" w:rsidP="0070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10">
              <w:rPr>
                <w:rFonts w:asciiTheme="majorBidi" w:hAnsiTheme="majorBidi" w:cstheme="majorBidi"/>
                <w:sz w:val="30"/>
                <w:szCs w:val="30"/>
              </w:rPr>
              <w:t>(200,000)</w:t>
            </w:r>
          </w:p>
        </w:tc>
        <w:tc>
          <w:tcPr>
            <w:tcW w:w="250" w:type="dxa"/>
          </w:tcPr>
          <w:p w14:paraId="23889089" w14:textId="77777777" w:rsidR="00261A77" w:rsidRPr="00C64910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491D8C85" w14:textId="7E6A5392" w:rsidR="00261A77" w:rsidRPr="00C64910" w:rsidRDefault="009A1298" w:rsidP="0070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90"/>
              <w:jc w:val="righ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64910">
              <w:rPr>
                <w:rFonts w:asciiTheme="majorBidi" w:eastAsia="Cordia New" w:hAnsiTheme="majorBidi" w:cstheme="majorBidi"/>
                <w:sz w:val="30"/>
                <w:szCs w:val="30"/>
              </w:rPr>
              <w:t>(50,000)</w:t>
            </w:r>
          </w:p>
        </w:tc>
        <w:tc>
          <w:tcPr>
            <w:tcW w:w="250" w:type="dxa"/>
          </w:tcPr>
          <w:p w14:paraId="0DA49F5D" w14:textId="77777777" w:rsidR="00261A77" w:rsidRPr="00C64910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7F826C7A" w14:textId="501514C1" w:rsidR="00261A77" w:rsidRPr="00C64910" w:rsidRDefault="009A1298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64910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9887F47" w14:textId="77777777" w:rsidR="00261A77" w:rsidRPr="00C64910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1487A37B" w14:textId="0A163BE1" w:rsidR="00261A77" w:rsidRPr="00C64910" w:rsidRDefault="008C6FED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64910">
              <w:rPr>
                <w:rFonts w:asciiTheme="majorBidi" w:eastAsia="Cordia New" w:hAnsiTheme="majorBidi" w:cstheme="majorBidi"/>
                <w:sz w:val="30"/>
                <w:szCs w:val="30"/>
              </w:rPr>
              <w:t>2,982,381</w:t>
            </w:r>
          </w:p>
        </w:tc>
        <w:tc>
          <w:tcPr>
            <w:tcW w:w="250" w:type="dxa"/>
          </w:tcPr>
          <w:p w14:paraId="3297739C" w14:textId="77777777" w:rsidR="00261A77" w:rsidRPr="00C64910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773AFDE9" w14:textId="142579FE" w:rsidR="00261A77" w:rsidRPr="00903C50" w:rsidRDefault="006B6D43" w:rsidP="0070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36"/>
              <w:jc w:val="righ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903C50">
              <w:rPr>
                <w:rFonts w:asciiTheme="majorBidi" w:eastAsia="Cordia New" w:hAnsiTheme="majorBidi" w:cstheme="majorBidi"/>
                <w:sz w:val="30"/>
                <w:szCs w:val="30"/>
              </w:rPr>
              <w:t>2,932,381</w:t>
            </w:r>
          </w:p>
        </w:tc>
      </w:tr>
      <w:tr w:rsidR="00261A77" w:rsidRPr="00C9788C" w14:paraId="4DDF8CD5" w14:textId="77777777" w:rsidTr="00C64910">
        <w:trPr>
          <w:trHeight w:hRule="exact" w:val="374"/>
        </w:trPr>
        <w:tc>
          <w:tcPr>
            <w:tcW w:w="2428" w:type="dxa"/>
          </w:tcPr>
          <w:p w14:paraId="05CF9922" w14:textId="5DF729E8" w:rsidR="00261A77" w:rsidRPr="0059561B" w:rsidRDefault="00261A77" w:rsidP="00261A77">
            <w:pPr>
              <w:spacing w:line="260" w:lineRule="atLeast"/>
              <w:ind w:left="-29" w:right="-72" w:hanging="72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A7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0832512C" w14:textId="52D85C61" w:rsidR="00261A77" w:rsidRPr="00C64910" w:rsidRDefault="009E6FFC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4,255,133</w:t>
            </w:r>
          </w:p>
        </w:tc>
        <w:tc>
          <w:tcPr>
            <w:tcW w:w="250" w:type="dxa"/>
          </w:tcPr>
          <w:p w14:paraId="0D60B1B8" w14:textId="77777777" w:rsidR="00261A77" w:rsidRPr="00C64910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504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518EA42D" w14:textId="60BD1D10" w:rsidR="00261A77" w:rsidRPr="00C64910" w:rsidRDefault="00E754DB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 w:rsidRPr="00C6491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1,063,783</w:t>
            </w:r>
          </w:p>
        </w:tc>
        <w:tc>
          <w:tcPr>
            <w:tcW w:w="250" w:type="dxa"/>
          </w:tcPr>
          <w:p w14:paraId="683D455C" w14:textId="77777777" w:rsidR="00261A77" w:rsidRPr="00C64910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532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119AD3A9" w14:textId="3BF2DBFE" w:rsidR="00261A77" w:rsidRPr="00C64910" w:rsidRDefault="00D474CF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 w:rsidRPr="00C6491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19,948,329</w:t>
            </w:r>
          </w:p>
        </w:tc>
        <w:tc>
          <w:tcPr>
            <w:tcW w:w="250" w:type="dxa"/>
          </w:tcPr>
          <w:p w14:paraId="7BB6A9D2" w14:textId="77777777" w:rsidR="00261A77" w:rsidRPr="00C64910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72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299DDCAB" w14:textId="1B4634FF" w:rsidR="00261A77" w:rsidRPr="00707D71" w:rsidRDefault="0054672D" w:rsidP="0070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D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(4,310,371)</w:t>
            </w:r>
          </w:p>
        </w:tc>
        <w:tc>
          <w:tcPr>
            <w:tcW w:w="250" w:type="dxa"/>
            <w:tcBorders>
              <w:bottom w:val="nil"/>
            </w:tcBorders>
          </w:tcPr>
          <w:p w14:paraId="28275DDF" w14:textId="77777777" w:rsidR="00261A77" w:rsidRPr="00C64910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85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948EE03" w14:textId="0A5AE6F9" w:rsidR="00261A77" w:rsidRPr="00C64910" w:rsidRDefault="00C64910" w:rsidP="0070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36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 w:rsidRPr="00C6491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16,701,741</w:t>
            </w:r>
          </w:p>
        </w:tc>
      </w:tr>
    </w:tbl>
    <w:p w14:paraId="01B3F91D" w14:textId="77777777" w:rsidR="00D66191" w:rsidRPr="00CE01CF" w:rsidRDefault="00D66191" w:rsidP="00EB155D">
      <w:pPr>
        <w:tabs>
          <w:tab w:val="left" w:pos="540"/>
        </w:tabs>
        <w:ind w:right="44"/>
        <w:jc w:val="thaiDistribute"/>
        <w:rPr>
          <w:rFonts w:ascii="Angsana New" w:hAnsi="Angsana New" w:cs="Angsana New"/>
          <w:sz w:val="30"/>
          <w:szCs w:val="30"/>
          <w:highlight w:val="yellow"/>
          <w:cs/>
        </w:rPr>
      </w:pPr>
    </w:p>
    <w:p w14:paraId="21C6DC6B" w14:textId="36E1250D" w:rsidR="00670605" w:rsidRDefault="00670605" w:rsidP="00670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70605">
        <w:rPr>
          <w:rFonts w:ascii="Angsana New" w:hAnsi="Angsana New" w:cs="Angsana New" w:hint="cs"/>
          <w:sz w:val="30"/>
          <w:szCs w:val="30"/>
          <w:cs/>
        </w:rPr>
        <w:t>ในวันที่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>15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>2568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ที่การประชุมคณะกรรมการบริษัทครั้ง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ที่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>7/2568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ได้มีมติให้ขายหุ้นซื้อคืนจำนวน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>200,000,000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ที่ถูกซื้อคืนในปี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>2567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>2,982.4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จากการอนุมัติจากการประชุมคณะกรรมการบริษัทครั้งที่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>1/2567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โดยช่วงเวลาการขายหุ้นคืนคือระหว่างวันที่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>22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ถึงวันที่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>26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 xml:space="preserve">2568 </w:t>
      </w:r>
      <w:r w:rsidR="00235972">
        <w:rPr>
          <w:rFonts w:ascii="Angsana New" w:hAnsi="Angsana New" w:cs="Angsana New"/>
          <w:sz w:val="30"/>
          <w:szCs w:val="30"/>
        </w:rPr>
        <w:br/>
      </w:r>
      <w:r w:rsidRPr="00670605">
        <w:rPr>
          <w:rFonts w:ascii="Angsana New" w:hAnsi="Angsana New" w:cs="Angsana New" w:hint="cs"/>
          <w:sz w:val="30"/>
          <w:szCs w:val="30"/>
          <w:cs/>
        </w:rPr>
        <w:t>เมื่อสิ้นสุดระยะเวลาการขายคืน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บริษัทไม่สามารถขายหุ้นซื้อคืนดังกล่าวได้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ในวันที่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 xml:space="preserve">8 </w:t>
      </w:r>
      <w:r w:rsidRPr="00670605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 xml:space="preserve">2569 </w:t>
      </w:r>
      <w:r w:rsidRPr="00670605">
        <w:rPr>
          <w:rFonts w:ascii="Angsana New" w:hAnsi="Angsana New" w:cs="Angsana New" w:hint="cs"/>
          <w:sz w:val="30"/>
          <w:szCs w:val="30"/>
          <w:cs/>
        </w:rPr>
        <w:t>บริษัทได้ลดจำนวนหุ้นจดทะเบียนและลดจำนวนทุนจดทะเบียนกับกรมพัฒนาธุรกิจการค้า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กระทรวงพาณิชย์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="00656624">
        <w:rPr>
          <w:rFonts w:ascii="Angsana New" w:hAnsi="Angsana New" w:cs="Angsana New"/>
          <w:sz w:val="30"/>
          <w:szCs w:val="30"/>
        </w:rPr>
        <w:br/>
      </w:r>
      <w:r w:rsidRPr="00670605">
        <w:rPr>
          <w:rFonts w:ascii="Angsana New" w:hAnsi="Angsana New" w:cs="Angsana New" w:hint="cs"/>
          <w:sz w:val="30"/>
          <w:szCs w:val="30"/>
          <w:cs/>
        </w:rPr>
        <w:t>ทุนจดทะเบียนและทุนชำระแล้วลดลงจาก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 xml:space="preserve">4,455,132,696 </w:t>
      </w:r>
      <w:r w:rsidRPr="00670605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 xml:space="preserve">4,255,132,696 </w:t>
      </w:r>
      <w:r w:rsidRPr="00670605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มูลค่าที่ตราไว้หุ้นละ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>0.25</w:t>
      </w:r>
      <w:r w:rsidRPr="00670605">
        <w:rPr>
          <w:rFonts w:ascii="Angsana New" w:hAnsi="Angsana New" w:cs="Angsana New"/>
          <w:sz w:val="30"/>
          <w:szCs w:val="30"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บาท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รวมเป็นเงิน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>50</w:t>
      </w:r>
      <w:r w:rsidRPr="00670605">
        <w:rPr>
          <w:rFonts w:ascii="Angsana New" w:hAnsi="Angsana New" w:cs="Angsana New"/>
          <w:sz w:val="30"/>
          <w:szCs w:val="30"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ซึ่งได้ถูกรับรู้ไว้ในส่วนของผู้ถือหุ้น</w:t>
      </w:r>
    </w:p>
    <w:p w14:paraId="7F8F42EB" w14:textId="6CB66FE1" w:rsidR="00903C50" w:rsidRDefault="00903C50" w:rsidP="00670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>
        <w:rPr>
          <w:rFonts w:ascii="Angsana New" w:hAnsi="Angsana New" w:cs="Angsana New"/>
          <w:sz w:val="30"/>
          <w:szCs w:val="30"/>
          <w:cs/>
          <w:lang w:val="en-GB"/>
        </w:rPr>
        <w:br w:type="page"/>
      </w:r>
    </w:p>
    <w:p w14:paraId="49ADAF7F" w14:textId="50A7C1D2" w:rsidR="00A719AA" w:rsidRPr="00091CA0" w:rsidRDefault="00A719AA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 xml:space="preserve">กำไร </w:t>
      </w:r>
      <w:r w:rsidRPr="00091CA0">
        <w:rPr>
          <w:rFonts w:ascii="Angsana New" w:hAnsi="Angsana New" w:cs="Angsana New"/>
          <w:szCs w:val="30"/>
        </w:rPr>
        <w:t>(</w:t>
      </w:r>
      <w:r w:rsidRPr="00091CA0">
        <w:rPr>
          <w:rFonts w:ascii="Angsana New" w:hAnsi="Angsana New" w:cs="Angsana New"/>
          <w:szCs w:val="30"/>
          <w:cs/>
        </w:rPr>
        <w:t>ขาดทุน</w:t>
      </w:r>
      <w:r w:rsidRPr="00091CA0">
        <w:rPr>
          <w:rFonts w:ascii="Angsana New" w:hAnsi="Angsana New" w:cs="Angsana New"/>
          <w:szCs w:val="30"/>
        </w:rPr>
        <w:t xml:space="preserve">) </w:t>
      </w:r>
      <w:r w:rsidRPr="00091CA0">
        <w:rPr>
          <w:rFonts w:ascii="Angsana New" w:hAnsi="Angsana New" w:cs="Angsana New"/>
          <w:szCs w:val="30"/>
          <w:cs/>
        </w:rPr>
        <w:t>อื่น</w:t>
      </w:r>
      <w:r w:rsidR="003A7E7C">
        <w:rPr>
          <w:rFonts w:ascii="Angsana New" w:hAnsi="Angsana New" w:cs="Angsana New" w:hint="cs"/>
          <w:szCs w:val="30"/>
          <w:cs/>
        </w:rPr>
        <w:t xml:space="preserve"> </w:t>
      </w:r>
      <w:r w:rsidRPr="00091CA0">
        <w:rPr>
          <w:rFonts w:ascii="Angsana New" w:hAnsi="Angsana New" w:cs="Angsana New"/>
          <w:szCs w:val="30"/>
          <w:cs/>
        </w:rPr>
        <w:t>สุทธิ</w:t>
      </w:r>
    </w:p>
    <w:p w14:paraId="273268EA" w14:textId="77777777" w:rsidR="00A719AA" w:rsidRPr="00B2643D" w:rsidRDefault="00A719AA" w:rsidP="00A71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78"/>
        <w:gridCol w:w="1170"/>
        <w:gridCol w:w="180"/>
        <w:gridCol w:w="1143"/>
        <w:gridCol w:w="180"/>
        <w:gridCol w:w="1170"/>
        <w:gridCol w:w="180"/>
        <w:gridCol w:w="1161"/>
      </w:tblGrid>
      <w:tr w:rsidR="00A719AA" w:rsidRPr="00A85D0A" w14:paraId="2895C484" w14:textId="77777777" w:rsidTr="000D0C26">
        <w:trPr>
          <w:cantSplit/>
          <w:trHeight w:val="343"/>
          <w:tblHeader/>
        </w:trPr>
        <w:tc>
          <w:tcPr>
            <w:tcW w:w="3978" w:type="dxa"/>
            <w:vAlign w:val="bottom"/>
            <w:hideMark/>
          </w:tcPr>
          <w:p w14:paraId="53EFA150" w14:textId="77777777" w:rsidR="00A719AA" w:rsidRPr="00A85D0A" w:rsidRDefault="00A719A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vAlign w:val="bottom"/>
            <w:hideMark/>
          </w:tcPr>
          <w:p w14:paraId="2B0C5EC5" w14:textId="77777777" w:rsidR="00A719AA" w:rsidRPr="00A85D0A" w:rsidRDefault="00A719A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49C63D7" w14:textId="77777777" w:rsidR="00A719AA" w:rsidRPr="00A85D0A" w:rsidRDefault="00A719A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vAlign w:val="bottom"/>
            <w:hideMark/>
          </w:tcPr>
          <w:p w14:paraId="4EAEF264" w14:textId="77777777" w:rsidR="00A719AA" w:rsidRPr="00A85D0A" w:rsidRDefault="00A719A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B5BC9" w:rsidRPr="00A85D0A" w14:paraId="0F088B10" w14:textId="77777777" w:rsidTr="000D0C26">
        <w:trPr>
          <w:cantSplit/>
          <w:trHeight w:val="343"/>
          <w:tblHeader/>
        </w:trPr>
        <w:tc>
          <w:tcPr>
            <w:tcW w:w="3978" w:type="dxa"/>
            <w:vAlign w:val="bottom"/>
          </w:tcPr>
          <w:p w14:paraId="14A0BBCC" w14:textId="13EE9D76" w:rsidR="00FB5BC9" w:rsidRPr="00AA3C79" w:rsidRDefault="00FB5BC9" w:rsidP="00FB5BC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</w:t>
            </w:r>
            <w:r w:rsidRPr="00AA3C7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AA3C7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A3C7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AA3C7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75512B4B" w14:textId="19F891B4" w:rsidR="00FB5BC9" w:rsidRPr="00F92A58" w:rsidRDefault="00FB5BC9" w:rsidP="00FB5BC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45F6C033" w14:textId="77777777" w:rsidR="00FB5BC9" w:rsidRPr="00A85D0A" w:rsidRDefault="00FB5BC9" w:rsidP="00FB5BC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43" w:type="dxa"/>
            <w:vAlign w:val="bottom"/>
          </w:tcPr>
          <w:p w14:paraId="26384A5B" w14:textId="6FFA596A" w:rsidR="00FB5BC9" w:rsidRPr="00A85D0A" w:rsidRDefault="00FB5BC9" w:rsidP="00FB5BC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8895921" w14:textId="77777777" w:rsidR="00FB5BC9" w:rsidRPr="00A85D0A" w:rsidRDefault="00FB5BC9" w:rsidP="00FB5BC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82D1930" w14:textId="62B986D5" w:rsidR="00FB5BC9" w:rsidRPr="00A85D0A" w:rsidRDefault="00FB5BC9" w:rsidP="00FB5BC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652C03E0" w14:textId="77777777" w:rsidR="00FB5BC9" w:rsidRPr="00A85D0A" w:rsidRDefault="00FB5BC9" w:rsidP="00FB5BC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14:paraId="649DA67A" w14:textId="02768BCC" w:rsidR="00FB5BC9" w:rsidRPr="00A85D0A" w:rsidRDefault="00FB5BC9" w:rsidP="00FB5BC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2568</w:t>
            </w:r>
          </w:p>
        </w:tc>
      </w:tr>
      <w:tr w:rsidR="00FB5BC9" w:rsidRPr="00A85D0A" w14:paraId="36C6ED32" w14:textId="77777777" w:rsidTr="000D0C26">
        <w:trPr>
          <w:cantSplit/>
          <w:trHeight w:val="423"/>
          <w:tblHeader/>
        </w:trPr>
        <w:tc>
          <w:tcPr>
            <w:tcW w:w="3978" w:type="dxa"/>
            <w:vAlign w:val="bottom"/>
          </w:tcPr>
          <w:p w14:paraId="55CB9823" w14:textId="77777777" w:rsidR="00FB5BC9" w:rsidRPr="00A85D0A" w:rsidRDefault="00FB5BC9" w:rsidP="00FB5BC9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184" w:type="dxa"/>
            <w:gridSpan w:val="7"/>
            <w:vAlign w:val="bottom"/>
            <w:hideMark/>
          </w:tcPr>
          <w:p w14:paraId="7E9860CF" w14:textId="77777777" w:rsidR="00FB5BC9" w:rsidRPr="00A85D0A" w:rsidRDefault="00FB5BC9" w:rsidP="00FB5BC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B5BC9" w:rsidRPr="00A85D0A" w14:paraId="06C67737" w14:textId="77777777" w:rsidTr="000D0C26">
        <w:trPr>
          <w:cantSplit/>
          <w:trHeight w:val="333"/>
        </w:trPr>
        <w:tc>
          <w:tcPr>
            <w:tcW w:w="3978" w:type="dxa"/>
            <w:hideMark/>
          </w:tcPr>
          <w:p w14:paraId="088664B8" w14:textId="23085A10" w:rsidR="00FB5BC9" w:rsidRPr="00A85D0A" w:rsidRDefault="00FB5BC9" w:rsidP="00FB5B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จากอัตราแลกเปลี่ยน สุทธิ</w:t>
            </w:r>
          </w:p>
        </w:tc>
        <w:tc>
          <w:tcPr>
            <w:tcW w:w="1170" w:type="dxa"/>
          </w:tcPr>
          <w:p w14:paraId="26D29A3F" w14:textId="1887D9DA" w:rsidR="00FB5BC9" w:rsidRPr="00AB5EF0" w:rsidRDefault="009F63B8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166,588</w:t>
            </w:r>
          </w:p>
        </w:tc>
        <w:tc>
          <w:tcPr>
            <w:tcW w:w="180" w:type="dxa"/>
          </w:tcPr>
          <w:p w14:paraId="78742D96" w14:textId="77777777" w:rsidR="00FB5BC9" w:rsidRPr="00603092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C05D75E" w14:textId="0FEA50BF" w:rsidR="00FB5BC9" w:rsidRPr="00A85D0A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76323E">
              <w:rPr>
                <w:rFonts w:asciiTheme="majorBidi" w:hAnsiTheme="majorBidi" w:cs="Angsana New"/>
                <w:sz w:val="30"/>
                <w:szCs w:val="30"/>
                <w:cs/>
              </w:rPr>
              <w:t>337</w:t>
            </w:r>
            <w:r w:rsidRPr="007632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323E">
              <w:rPr>
                <w:rFonts w:asciiTheme="majorBidi" w:hAnsiTheme="majorBidi" w:cs="Angsana New"/>
                <w:sz w:val="30"/>
                <w:szCs w:val="30"/>
                <w:cs/>
              </w:rPr>
              <w:t>629</w:t>
            </w:r>
          </w:p>
        </w:tc>
        <w:tc>
          <w:tcPr>
            <w:tcW w:w="180" w:type="dxa"/>
          </w:tcPr>
          <w:p w14:paraId="2723FF00" w14:textId="77777777" w:rsidR="00FB5BC9" w:rsidRPr="008D57FF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86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FA7247" w14:textId="2A33F089" w:rsidR="00FB5BC9" w:rsidRPr="0033682B" w:rsidRDefault="009F63B8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(127,931)</w:t>
            </w:r>
          </w:p>
        </w:tc>
        <w:tc>
          <w:tcPr>
            <w:tcW w:w="180" w:type="dxa"/>
          </w:tcPr>
          <w:p w14:paraId="64FEC803" w14:textId="77777777" w:rsidR="00FB5BC9" w:rsidRPr="00603092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D4BFA1A" w14:textId="4BE1249C" w:rsidR="00FB5BC9" w:rsidRPr="00603092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="Angsana New" w:hAnsi="Angsana New" w:cs="Angsana New"/>
                <w:sz w:val="30"/>
                <w:szCs w:val="30"/>
              </w:rPr>
            </w:pPr>
            <w:r w:rsidRPr="0076323E">
              <w:rPr>
                <w:rFonts w:asciiTheme="majorBidi" w:hAnsiTheme="majorBidi" w:cs="Angsana New"/>
                <w:sz w:val="30"/>
                <w:szCs w:val="30"/>
                <w:cs/>
              </w:rPr>
              <w:t>19</w:t>
            </w:r>
            <w:r w:rsidRPr="007632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323E">
              <w:rPr>
                <w:rFonts w:asciiTheme="majorBidi" w:hAnsiTheme="majorBidi" w:cs="Angsana New"/>
                <w:sz w:val="30"/>
                <w:szCs w:val="30"/>
                <w:cs/>
              </w:rPr>
              <w:t>309</w:t>
            </w:r>
          </w:p>
        </w:tc>
      </w:tr>
      <w:tr w:rsidR="00FB5BC9" w:rsidRPr="00A85D0A" w14:paraId="2B6B18DC" w14:textId="77777777" w:rsidTr="000D0C26">
        <w:trPr>
          <w:cantSplit/>
          <w:trHeight w:val="333"/>
        </w:trPr>
        <w:tc>
          <w:tcPr>
            <w:tcW w:w="3978" w:type="dxa"/>
          </w:tcPr>
          <w:p w14:paraId="27EE300A" w14:textId="6D238E0A" w:rsidR="00FB5BC9" w:rsidRDefault="00FB5BC9" w:rsidP="00FB5B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ขาดทุนจากเครื่องมือทางการเงิน สุทธิ</w:t>
            </w:r>
          </w:p>
        </w:tc>
        <w:tc>
          <w:tcPr>
            <w:tcW w:w="1170" w:type="dxa"/>
          </w:tcPr>
          <w:p w14:paraId="77B5AAC0" w14:textId="4A451AF3" w:rsidR="00FB5BC9" w:rsidRPr="00AB5EF0" w:rsidRDefault="009F63B8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(301,105)</w:t>
            </w:r>
          </w:p>
        </w:tc>
        <w:tc>
          <w:tcPr>
            <w:tcW w:w="180" w:type="dxa"/>
          </w:tcPr>
          <w:p w14:paraId="0F646DA8" w14:textId="77777777" w:rsidR="00FB5BC9" w:rsidRPr="00D66191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ACF7AB5" w14:textId="7B915B62" w:rsidR="00FB5BC9" w:rsidRPr="00A85D0A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7719E">
              <w:rPr>
                <w:rFonts w:asciiTheme="majorBidi" w:hAnsiTheme="majorBidi" w:cs="Angsana New"/>
                <w:sz w:val="30"/>
                <w:szCs w:val="30"/>
                <w:cs/>
              </w:rPr>
              <w:t>(310</w:t>
            </w:r>
            <w:r w:rsidRPr="004771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719E">
              <w:rPr>
                <w:rFonts w:asciiTheme="majorBidi" w:hAnsiTheme="majorBidi" w:cs="Angsana New"/>
                <w:sz w:val="30"/>
                <w:szCs w:val="30"/>
                <w:cs/>
              </w:rPr>
              <w:t>538)</w:t>
            </w:r>
          </w:p>
        </w:tc>
        <w:tc>
          <w:tcPr>
            <w:tcW w:w="180" w:type="dxa"/>
          </w:tcPr>
          <w:p w14:paraId="24A33FD5" w14:textId="77777777" w:rsidR="00FB5BC9" w:rsidRPr="008D57FF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86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D48C32" w14:textId="75EAAC9A" w:rsidR="00FB5BC9" w:rsidRPr="0033682B" w:rsidRDefault="002707B8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(15,800)</w:t>
            </w:r>
          </w:p>
        </w:tc>
        <w:tc>
          <w:tcPr>
            <w:tcW w:w="180" w:type="dxa"/>
          </w:tcPr>
          <w:p w14:paraId="66132E62" w14:textId="77777777" w:rsidR="00FB5BC9" w:rsidRPr="00D66191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8E745BD" w14:textId="14B148C3" w:rsidR="00FB5BC9" w:rsidRPr="00D66191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7719E">
              <w:rPr>
                <w:rFonts w:asciiTheme="majorBidi" w:hAnsiTheme="majorBidi" w:cs="Angsana New"/>
                <w:sz w:val="30"/>
                <w:szCs w:val="30"/>
                <w:cs/>
              </w:rPr>
              <w:t>(276</w:t>
            </w:r>
            <w:r w:rsidRPr="004771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719E">
              <w:rPr>
                <w:rFonts w:asciiTheme="majorBidi" w:hAnsiTheme="majorBidi" w:cs="Angsana New"/>
                <w:sz w:val="30"/>
                <w:szCs w:val="30"/>
                <w:cs/>
              </w:rPr>
              <w:t>391)</w:t>
            </w:r>
          </w:p>
        </w:tc>
      </w:tr>
      <w:tr w:rsidR="00FB5BC9" w:rsidRPr="00A85D0A" w14:paraId="101315B9" w14:textId="77777777" w:rsidTr="000D0C26">
        <w:trPr>
          <w:cantSplit/>
          <w:trHeight w:val="343"/>
        </w:trPr>
        <w:tc>
          <w:tcPr>
            <w:tcW w:w="3978" w:type="dxa"/>
          </w:tcPr>
          <w:p w14:paraId="1C856F27" w14:textId="77777777" w:rsidR="00FB5BC9" w:rsidRDefault="00FB5BC9" w:rsidP="00FB5B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05DF05" w14:textId="7E0621BA" w:rsidR="00FB5BC9" w:rsidRPr="00AB5EF0" w:rsidRDefault="002707B8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5,517</w:t>
            </w:r>
          </w:p>
        </w:tc>
        <w:tc>
          <w:tcPr>
            <w:tcW w:w="180" w:type="dxa"/>
          </w:tcPr>
          <w:p w14:paraId="6A499C77" w14:textId="77777777" w:rsidR="00FB5BC9" w:rsidRPr="00603092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5047B11" w14:textId="42F905DD" w:rsidR="00FB5BC9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D629F4">
              <w:rPr>
                <w:rFonts w:asciiTheme="majorBidi" w:hAnsiTheme="majorBidi" w:cs="Angsana New"/>
                <w:sz w:val="30"/>
                <w:szCs w:val="30"/>
                <w:cs/>
              </w:rPr>
              <w:t>(13</w:t>
            </w:r>
            <w:r w:rsidRPr="00D629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629F4">
              <w:rPr>
                <w:rFonts w:asciiTheme="majorBidi" w:hAnsiTheme="majorBidi" w:cs="Angsana New"/>
                <w:sz w:val="30"/>
                <w:szCs w:val="30"/>
                <w:cs/>
              </w:rPr>
              <w:t>423)</w:t>
            </w:r>
          </w:p>
        </w:tc>
        <w:tc>
          <w:tcPr>
            <w:tcW w:w="180" w:type="dxa"/>
          </w:tcPr>
          <w:p w14:paraId="37F1FBFD" w14:textId="77777777" w:rsidR="00FB5BC9" w:rsidRPr="00603092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5CF752" w14:textId="0B51FDEE" w:rsidR="00FB5BC9" w:rsidRPr="0033682B" w:rsidRDefault="002707B8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(8,113)</w:t>
            </w:r>
          </w:p>
        </w:tc>
        <w:tc>
          <w:tcPr>
            <w:tcW w:w="180" w:type="dxa"/>
          </w:tcPr>
          <w:p w14:paraId="5E88D988" w14:textId="77777777" w:rsidR="00FB5BC9" w:rsidRPr="00603092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30E20F4" w14:textId="5FD19373" w:rsidR="00FB5BC9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="Angsana New" w:hAnsi="Angsana New" w:cs="Angsana New"/>
                <w:sz w:val="30"/>
                <w:szCs w:val="30"/>
              </w:rPr>
            </w:pPr>
            <w:r w:rsidRPr="00D629F4">
              <w:rPr>
                <w:rFonts w:asciiTheme="majorBidi" w:hAnsiTheme="majorBidi" w:cs="Angsana New"/>
                <w:sz w:val="30"/>
                <w:szCs w:val="30"/>
                <w:cs/>
              </w:rPr>
              <w:t>(11</w:t>
            </w:r>
            <w:r w:rsidRPr="00D629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629F4">
              <w:rPr>
                <w:rFonts w:asciiTheme="majorBidi" w:hAnsiTheme="majorBidi" w:cs="Angsana New"/>
                <w:sz w:val="30"/>
                <w:szCs w:val="30"/>
                <w:cs/>
              </w:rPr>
              <w:t>461)</w:t>
            </w:r>
          </w:p>
        </w:tc>
      </w:tr>
      <w:tr w:rsidR="00FB5BC9" w:rsidRPr="00A85D0A" w14:paraId="0CAE166A" w14:textId="77777777" w:rsidTr="000D0C26">
        <w:trPr>
          <w:cantSplit/>
          <w:trHeight w:val="343"/>
        </w:trPr>
        <w:tc>
          <w:tcPr>
            <w:tcW w:w="3978" w:type="dxa"/>
          </w:tcPr>
          <w:p w14:paraId="47350EF5" w14:textId="66FFD5F0" w:rsidR="00FB5BC9" w:rsidRPr="00843A74" w:rsidRDefault="00FB5BC9" w:rsidP="00FB5B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รวมกำไร </w:t>
            </w:r>
            <w:r w:rsidRPr="00843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43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8BA20C" w14:textId="282F6337" w:rsidR="00FB5BC9" w:rsidRPr="00D66191" w:rsidRDefault="002707B8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(129,000)</w:t>
            </w:r>
          </w:p>
        </w:tc>
        <w:tc>
          <w:tcPr>
            <w:tcW w:w="180" w:type="dxa"/>
          </w:tcPr>
          <w:p w14:paraId="5CD4866A" w14:textId="77777777" w:rsidR="00FB5BC9" w:rsidRPr="0033682B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0358B77" w14:textId="0D63D364" w:rsidR="00FB5BC9" w:rsidRPr="0033682B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29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13</w:t>
            </w:r>
            <w:r w:rsidRPr="00D629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629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668</w:t>
            </w:r>
          </w:p>
        </w:tc>
        <w:tc>
          <w:tcPr>
            <w:tcW w:w="180" w:type="dxa"/>
          </w:tcPr>
          <w:p w14:paraId="013430D9" w14:textId="77777777" w:rsidR="00FB5BC9" w:rsidRPr="0033682B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42956D" w14:textId="2F7F3574" w:rsidR="00FB5BC9" w:rsidRPr="00D66191" w:rsidRDefault="002707B8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(151,844)</w:t>
            </w:r>
          </w:p>
        </w:tc>
        <w:tc>
          <w:tcPr>
            <w:tcW w:w="180" w:type="dxa"/>
          </w:tcPr>
          <w:p w14:paraId="776B50F6" w14:textId="77777777" w:rsidR="00FB5BC9" w:rsidRPr="0033682B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B0DD4EA" w14:textId="13843CB6" w:rsidR="00FB5BC9" w:rsidRPr="0033682B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29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(268</w:t>
            </w:r>
            <w:r w:rsidRPr="00D629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629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543)</w:t>
            </w:r>
          </w:p>
        </w:tc>
      </w:tr>
    </w:tbl>
    <w:p w14:paraId="1DB9D984" w14:textId="77777777" w:rsidR="006920DB" w:rsidRPr="00B2643D" w:rsidRDefault="00692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20DE634D" w14:textId="55D647F3" w:rsidR="00091F79" w:rsidRPr="00091CA0" w:rsidRDefault="00091F7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 xml:space="preserve">ภาษีเงินได้ </w:t>
      </w:r>
    </w:p>
    <w:p w14:paraId="0E945126" w14:textId="77777777" w:rsidR="00091F79" w:rsidRPr="00B2643D" w:rsidRDefault="00091F79" w:rsidP="00091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260"/>
        <w:gridCol w:w="180"/>
        <w:gridCol w:w="1260"/>
        <w:gridCol w:w="180"/>
        <w:gridCol w:w="1260"/>
        <w:gridCol w:w="180"/>
        <w:gridCol w:w="1260"/>
      </w:tblGrid>
      <w:tr w:rsidR="00AA3C79" w:rsidRPr="00A85D0A" w14:paraId="0AB9D261" w14:textId="77777777" w:rsidTr="008B5A88">
        <w:trPr>
          <w:cantSplit/>
          <w:trHeight w:val="343"/>
          <w:tblHeader/>
        </w:trPr>
        <w:tc>
          <w:tcPr>
            <w:tcW w:w="3780" w:type="dxa"/>
            <w:vAlign w:val="bottom"/>
            <w:hideMark/>
          </w:tcPr>
          <w:p w14:paraId="6AF9DFEA" w14:textId="77777777" w:rsidR="00AA3C79" w:rsidRPr="00A85D0A" w:rsidRDefault="00AA3C7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76011781" w14:textId="77777777" w:rsidR="00AA3C79" w:rsidRPr="00A85D0A" w:rsidRDefault="00AA3C7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2EF9BE9" w14:textId="77777777" w:rsidR="00AA3C79" w:rsidRPr="00A85D0A" w:rsidRDefault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D3D10C9" w14:textId="77777777" w:rsidR="00AA3C79" w:rsidRPr="00A85D0A" w:rsidRDefault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B5BC9" w:rsidRPr="00A85D0A" w14:paraId="159E68AC" w14:textId="77777777" w:rsidTr="008B5A88">
        <w:trPr>
          <w:cantSplit/>
          <w:trHeight w:val="343"/>
          <w:tblHeader/>
        </w:trPr>
        <w:tc>
          <w:tcPr>
            <w:tcW w:w="3780" w:type="dxa"/>
            <w:vAlign w:val="bottom"/>
          </w:tcPr>
          <w:p w14:paraId="15C8812C" w14:textId="76032F4E" w:rsidR="00FB5BC9" w:rsidRDefault="00FB5BC9" w:rsidP="00FB5BC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</w:t>
            </w:r>
            <w:r w:rsidRPr="00AA3C7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AA3C7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A3C7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AA3C7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30E9D1A6" w14:textId="225040C4" w:rsidR="00FB5BC9" w:rsidRPr="00C70B18" w:rsidRDefault="00FB5BC9" w:rsidP="00FB5BC9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151CA62C" w14:textId="77777777" w:rsidR="00FB5BC9" w:rsidRPr="00A85D0A" w:rsidRDefault="00FB5BC9" w:rsidP="00FB5BC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71FA9CC" w14:textId="7BD17272" w:rsidR="00FB5BC9" w:rsidRDefault="00FB5BC9" w:rsidP="00FB5BC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64C1B958" w14:textId="77777777" w:rsidR="00FB5BC9" w:rsidRPr="00A85D0A" w:rsidRDefault="00FB5BC9" w:rsidP="00FB5BC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6F054AF" w14:textId="51AA4F48" w:rsidR="00FB5BC9" w:rsidRDefault="00FB5BC9" w:rsidP="00FB5BC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CEDB71B" w14:textId="77777777" w:rsidR="00FB5BC9" w:rsidRPr="00A85D0A" w:rsidRDefault="00FB5BC9" w:rsidP="00FB5BC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69678A0" w14:textId="0DB05EB7" w:rsidR="00FB5BC9" w:rsidRDefault="00FB5BC9" w:rsidP="00FB5BC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2568</w:t>
            </w:r>
          </w:p>
        </w:tc>
      </w:tr>
      <w:tr w:rsidR="00FB5BC9" w:rsidRPr="00A85D0A" w14:paraId="02D8AFFD" w14:textId="77777777" w:rsidTr="008B5A88">
        <w:trPr>
          <w:cantSplit/>
          <w:trHeight w:val="423"/>
          <w:tblHeader/>
        </w:trPr>
        <w:tc>
          <w:tcPr>
            <w:tcW w:w="3780" w:type="dxa"/>
            <w:vAlign w:val="bottom"/>
          </w:tcPr>
          <w:p w14:paraId="79223A17" w14:textId="77777777" w:rsidR="00FB5BC9" w:rsidRPr="00A85D0A" w:rsidRDefault="00FB5BC9" w:rsidP="00FB5BC9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06158695" w14:textId="77777777" w:rsidR="00FB5BC9" w:rsidRPr="00A85D0A" w:rsidRDefault="00FB5BC9" w:rsidP="00FB5BC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B5BC9" w:rsidRPr="00A85D0A" w14:paraId="67FD848B" w14:textId="77777777" w:rsidTr="008D4A59">
        <w:trPr>
          <w:cantSplit/>
          <w:trHeight w:hRule="exact" w:val="374"/>
        </w:trPr>
        <w:tc>
          <w:tcPr>
            <w:tcW w:w="3780" w:type="dxa"/>
            <w:hideMark/>
          </w:tcPr>
          <w:p w14:paraId="4DE436AE" w14:textId="77777777" w:rsidR="00FB5BC9" w:rsidRPr="00A85D0A" w:rsidRDefault="00FB5BC9" w:rsidP="00FB5B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1260" w:type="dxa"/>
          </w:tcPr>
          <w:p w14:paraId="2DAF776D" w14:textId="742554A3" w:rsidR="00FB5BC9" w:rsidRPr="00382079" w:rsidRDefault="00497814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111D83" w:rsidRPr="00111D83">
              <w:rPr>
                <w:rFonts w:ascii="Angsana New" w:hAnsi="Angsana New" w:cs="Angsana New"/>
                <w:sz w:val="30"/>
                <w:szCs w:val="30"/>
              </w:rPr>
              <w:t>271,679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F854EDD" w14:textId="77777777" w:rsidR="00FB5BC9" w:rsidRPr="00D66191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2F4BF3" w14:textId="7B245411" w:rsidR="00FB5BC9" w:rsidRPr="00F405D8" w:rsidRDefault="00497814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B5BC9" w:rsidRPr="00382079">
              <w:rPr>
                <w:rFonts w:ascii="Angsana New" w:hAnsi="Angsana New" w:cs="Angsana New"/>
                <w:sz w:val="30"/>
                <w:szCs w:val="30"/>
              </w:rPr>
              <w:t>192,484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981970C" w14:textId="77777777" w:rsidR="00FB5BC9" w:rsidRPr="00F405D8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8C8540" w14:textId="321F5635" w:rsidR="00FB5BC9" w:rsidRPr="002B5E63" w:rsidRDefault="00D45AB1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E08C38" w14:textId="77777777" w:rsidR="00FB5BC9" w:rsidRPr="00F405D8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6FFB03" w14:textId="41847C4E" w:rsidR="00FB5BC9" w:rsidRPr="00F405D8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262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2B5E6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B5BC9" w:rsidRPr="00A85D0A" w14:paraId="739F0528" w14:textId="77777777" w:rsidTr="008D4A59">
        <w:trPr>
          <w:cantSplit/>
          <w:trHeight w:hRule="exact" w:val="374"/>
        </w:trPr>
        <w:tc>
          <w:tcPr>
            <w:tcW w:w="3780" w:type="dxa"/>
          </w:tcPr>
          <w:p w14:paraId="03D2BC44" w14:textId="77777777" w:rsidR="00FB5BC9" w:rsidRPr="00A85D0A" w:rsidRDefault="00FB5BC9" w:rsidP="00FB5B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649E91" w14:textId="733BFBEC" w:rsidR="00FB5BC9" w:rsidRPr="00382079" w:rsidRDefault="00AE24A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AE24A9">
              <w:rPr>
                <w:rFonts w:ascii="Angsana New" w:hAnsi="Angsana New" w:cs="Angsana New"/>
                <w:sz w:val="30"/>
                <w:szCs w:val="30"/>
              </w:rPr>
              <w:t>656,049</w:t>
            </w:r>
          </w:p>
        </w:tc>
        <w:tc>
          <w:tcPr>
            <w:tcW w:w="180" w:type="dxa"/>
          </w:tcPr>
          <w:p w14:paraId="4223FD70" w14:textId="77777777" w:rsidR="00FB5BC9" w:rsidRPr="00F405D8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BE8694" w14:textId="6694BD04" w:rsidR="00FB5BC9" w:rsidRPr="00F405D8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382079">
              <w:rPr>
                <w:rFonts w:ascii="Angsana New" w:hAnsi="Angsana New" w:cs="Angsana New"/>
                <w:sz w:val="30"/>
                <w:szCs w:val="30"/>
              </w:rPr>
              <w:t>614,642</w:t>
            </w:r>
          </w:p>
        </w:tc>
        <w:tc>
          <w:tcPr>
            <w:tcW w:w="180" w:type="dxa"/>
          </w:tcPr>
          <w:p w14:paraId="1D3DD441" w14:textId="77777777" w:rsidR="00FB5BC9" w:rsidRPr="00F405D8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047816" w14:textId="231D2C3A" w:rsidR="00FB5BC9" w:rsidRPr="002B5E63" w:rsidRDefault="00873A16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873A16">
              <w:rPr>
                <w:rFonts w:ascii="Angsana New" w:hAnsi="Angsana New" w:cs="Angsana New"/>
                <w:sz w:val="30"/>
                <w:szCs w:val="30"/>
              </w:rPr>
              <w:t>19,843</w:t>
            </w:r>
          </w:p>
        </w:tc>
        <w:tc>
          <w:tcPr>
            <w:tcW w:w="180" w:type="dxa"/>
          </w:tcPr>
          <w:p w14:paraId="0E7FBFDC" w14:textId="77777777" w:rsidR="00FB5BC9" w:rsidRPr="00F405D8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F0028F" w14:textId="574EFA77" w:rsidR="00FB5BC9" w:rsidRPr="00F405D8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262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2B5E63">
              <w:rPr>
                <w:rFonts w:ascii="Angsana New" w:hAnsi="Angsana New" w:cs="Angsana New"/>
                <w:sz w:val="30"/>
                <w:szCs w:val="30"/>
              </w:rPr>
              <w:t>11,101</w:t>
            </w:r>
          </w:p>
        </w:tc>
      </w:tr>
      <w:tr w:rsidR="00FB5BC9" w:rsidRPr="00A85D0A" w14:paraId="2D2D9FF7" w14:textId="77777777" w:rsidTr="008D4A59">
        <w:trPr>
          <w:cantSplit/>
          <w:trHeight w:hRule="exact" w:val="374"/>
        </w:trPr>
        <w:tc>
          <w:tcPr>
            <w:tcW w:w="3780" w:type="dxa"/>
            <w:hideMark/>
          </w:tcPr>
          <w:p w14:paraId="3695CE3C" w14:textId="789BA22C" w:rsidR="00FB5BC9" w:rsidRPr="00843A74" w:rsidRDefault="00FB5BC9" w:rsidP="00FB5B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B951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990D8A" w14:textId="2E87E113" w:rsidR="00FB5BC9" w:rsidRPr="00382079" w:rsidRDefault="00576A32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6A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384,370</w:t>
            </w:r>
          </w:p>
        </w:tc>
        <w:tc>
          <w:tcPr>
            <w:tcW w:w="180" w:type="dxa"/>
          </w:tcPr>
          <w:p w14:paraId="25A9501C" w14:textId="77777777" w:rsidR="00FB5BC9" w:rsidRPr="00F405D8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730801" w14:textId="5BDD062A" w:rsidR="00FB5BC9" w:rsidRPr="00F405D8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20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422,158</w:t>
            </w:r>
          </w:p>
        </w:tc>
        <w:tc>
          <w:tcPr>
            <w:tcW w:w="180" w:type="dxa"/>
          </w:tcPr>
          <w:p w14:paraId="3706F34B" w14:textId="77777777" w:rsidR="00FB5BC9" w:rsidRPr="00F405D8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B05180" w14:textId="11EB60F4" w:rsidR="00FB5BC9" w:rsidRPr="00707D71" w:rsidRDefault="00D45AB1" w:rsidP="00707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7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19,843</w:t>
            </w:r>
          </w:p>
        </w:tc>
        <w:tc>
          <w:tcPr>
            <w:tcW w:w="180" w:type="dxa"/>
          </w:tcPr>
          <w:p w14:paraId="27335965" w14:textId="77777777" w:rsidR="00FB5BC9" w:rsidRPr="00D66191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F92C83" w14:textId="6794E0BF" w:rsidR="00FB5BC9" w:rsidRPr="00F405D8" w:rsidRDefault="00FB5BC9" w:rsidP="00FB5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752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11</w:t>
            </w:r>
            <w:r w:rsidRPr="00207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752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101</w:t>
            </w:r>
          </w:p>
        </w:tc>
      </w:tr>
    </w:tbl>
    <w:p w14:paraId="4A5EA2AB" w14:textId="77777777" w:rsidR="00091F79" w:rsidRPr="00B2643D" w:rsidRDefault="00091F79" w:rsidP="0014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24"/>
          <w:szCs w:val="24"/>
        </w:rPr>
      </w:pPr>
    </w:p>
    <w:p w14:paraId="2B934F17" w14:textId="4A41F6C7" w:rsidR="00091F79" w:rsidRPr="00BB7AA2" w:rsidRDefault="00091F79" w:rsidP="001C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BB7AA2">
        <w:rPr>
          <w:rFonts w:asciiTheme="majorBidi" w:hAnsiTheme="majorBidi" w:cs="Angsana New" w:hint="cs"/>
          <w:sz w:val="30"/>
          <w:szCs w:val="30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ําไรรวมทั้งปีที่คาดว่าจะเกิดขึ้นสําหรับกลุ่มบริษัทและบริษัท</w:t>
      </w:r>
      <w:r w:rsidRPr="00BB7AA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7AA2">
        <w:rPr>
          <w:rFonts w:asciiTheme="majorBidi" w:hAnsiTheme="majorBidi" w:cs="Angsana New" w:hint="cs"/>
          <w:sz w:val="30"/>
          <w:szCs w:val="30"/>
          <w:cs/>
        </w:rPr>
        <w:t>คือ</w:t>
      </w:r>
      <w:r w:rsidRPr="00BB7AA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470DE">
        <w:rPr>
          <w:rFonts w:asciiTheme="majorBidi" w:hAnsiTheme="majorBidi" w:cs="Angsana New" w:hint="cs"/>
          <w:sz w:val="30"/>
          <w:szCs w:val="30"/>
          <w:cs/>
        </w:rPr>
        <w:t>อัตราร้อยละ</w:t>
      </w:r>
      <w:r w:rsidRPr="004470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920DB">
        <w:rPr>
          <w:rFonts w:asciiTheme="majorBidi" w:hAnsiTheme="majorBidi" w:cs="Angsana New"/>
          <w:sz w:val="30"/>
          <w:szCs w:val="30"/>
          <w:lang w:val="en-GB"/>
        </w:rPr>
        <w:t>38.2</w:t>
      </w:r>
      <w:r w:rsidR="00D66191" w:rsidRPr="004470DE">
        <w:rPr>
          <w:rFonts w:asciiTheme="majorBidi" w:hAnsiTheme="majorBidi" w:cs="Angsana New"/>
          <w:sz w:val="30"/>
          <w:szCs w:val="30"/>
        </w:rPr>
        <w:t xml:space="preserve"> </w:t>
      </w:r>
      <w:r w:rsidRPr="004470DE">
        <w:rPr>
          <w:rFonts w:asciiTheme="majorBidi" w:hAnsiTheme="majorBidi" w:cs="Angsana New" w:hint="cs"/>
          <w:sz w:val="30"/>
          <w:szCs w:val="30"/>
          <w:cs/>
        </w:rPr>
        <w:t>และร้อยละ</w:t>
      </w:r>
      <w:r w:rsidR="00D66191" w:rsidRPr="004470DE">
        <w:rPr>
          <w:rFonts w:asciiTheme="majorBidi" w:hAnsiTheme="majorBidi" w:cs="Angsana New"/>
          <w:sz w:val="30"/>
          <w:szCs w:val="30"/>
        </w:rPr>
        <w:t xml:space="preserve"> </w:t>
      </w:r>
      <w:r w:rsidR="00574381" w:rsidRPr="004470DE">
        <w:rPr>
          <w:rFonts w:asciiTheme="majorBidi" w:hAnsiTheme="majorBidi" w:cs="Angsana New"/>
          <w:sz w:val="30"/>
          <w:szCs w:val="30"/>
        </w:rPr>
        <w:t>33.4</w:t>
      </w:r>
      <w:r w:rsidRPr="004470DE">
        <w:rPr>
          <w:rFonts w:asciiTheme="majorBidi" w:hAnsiTheme="majorBidi" w:cs="Angsana New"/>
          <w:sz w:val="30"/>
          <w:szCs w:val="30"/>
        </w:rPr>
        <w:t xml:space="preserve"> </w:t>
      </w:r>
      <w:r w:rsidRPr="004470DE">
        <w:rPr>
          <w:rFonts w:asciiTheme="majorBidi" w:hAnsiTheme="majorBidi" w:cs="Angsana New" w:hint="cs"/>
          <w:sz w:val="30"/>
          <w:szCs w:val="30"/>
          <w:cs/>
        </w:rPr>
        <w:t>ตามลําดับ</w:t>
      </w:r>
      <w:r w:rsidRPr="004470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B5BC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157B13" w:rsidRPr="00FB5BC9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157B13" w:rsidRPr="00FB5BC9">
        <w:rPr>
          <w:rFonts w:asciiTheme="majorBidi" w:hAnsiTheme="majorBidi" w:cs="Angsana New" w:hint="cs"/>
          <w:i/>
          <w:iCs/>
          <w:sz w:val="30"/>
          <w:szCs w:val="30"/>
          <w:cs/>
        </w:rPr>
        <w:t>มีนาคม</w:t>
      </w:r>
      <w:r w:rsidR="00143CCF" w:rsidRPr="00FB5BC9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FB5BC9" w:rsidRPr="00FB5BC9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FB5BC9" w:rsidRPr="00B2643D">
        <w:rPr>
          <w:rFonts w:asciiTheme="majorBidi" w:hAnsiTheme="majorBidi" w:cs="Angsana New"/>
          <w:i/>
          <w:iCs/>
          <w:sz w:val="30"/>
          <w:szCs w:val="30"/>
        </w:rPr>
        <w:t>8</w:t>
      </w:r>
      <w:r w:rsidR="0050401F" w:rsidRPr="00FB5BC9">
        <w:rPr>
          <w:rFonts w:asciiTheme="majorBidi" w:hAnsiTheme="majorBidi" w:cs="Angsana New"/>
          <w:i/>
          <w:iCs/>
          <w:sz w:val="30"/>
          <w:szCs w:val="30"/>
        </w:rPr>
        <w:t>:</w:t>
      </w:r>
      <w:r w:rsidRPr="00FB5BC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57B13" w:rsidRPr="00FB5BC9">
        <w:rPr>
          <w:rFonts w:asciiTheme="majorBidi" w:hAnsiTheme="majorBidi" w:cs="Angsana New" w:hint="cs"/>
          <w:i/>
          <w:iCs/>
          <w:sz w:val="30"/>
          <w:szCs w:val="30"/>
          <w:cs/>
        </w:rPr>
        <w:t>อัตราร้อยละ</w:t>
      </w:r>
      <w:r w:rsidR="00157B13" w:rsidRPr="00FB5BC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920DB">
        <w:rPr>
          <w:rFonts w:asciiTheme="majorBidi" w:hAnsiTheme="majorBidi" w:cs="Angsana New"/>
          <w:i/>
          <w:iCs/>
          <w:sz w:val="30"/>
          <w:szCs w:val="30"/>
        </w:rPr>
        <w:t>52.2</w:t>
      </w:r>
      <w:r w:rsidR="00FB5BC9" w:rsidRPr="00B2643D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157B13" w:rsidRPr="00FB5BC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57B13" w:rsidRPr="00FB5BC9">
        <w:rPr>
          <w:rFonts w:asciiTheme="majorBidi" w:hAnsiTheme="majorBidi" w:cs="Angsana New" w:hint="cs"/>
          <w:i/>
          <w:iCs/>
          <w:sz w:val="30"/>
          <w:szCs w:val="30"/>
          <w:cs/>
        </w:rPr>
        <w:t>และร้อยละ</w:t>
      </w:r>
      <w:r w:rsidR="00157B13" w:rsidRPr="00FB5BC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FB5BC9" w:rsidRPr="00B2643D">
        <w:rPr>
          <w:rFonts w:asciiTheme="majorBidi" w:hAnsiTheme="majorBidi" w:cs="Angsana New"/>
          <w:i/>
          <w:iCs/>
          <w:sz w:val="30"/>
          <w:szCs w:val="30"/>
        </w:rPr>
        <w:t>0.3</w:t>
      </w:r>
      <w:r w:rsidR="00157B13" w:rsidRPr="00FB5BC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57B13" w:rsidRPr="00FB5BC9">
        <w:rPr>
          <w:rFonts w:asciiTheme="majorBidi" w:hAnsiTheme="majorBidi" w:cs="Angsana New" w:hint="cs"/>
          <w:i/>
          <w:iCs/>
          <w:sz w:val="30"/>
          <w:szCs w:val="30"/>
          <w:cs/>
        </w:rPr>
        <w:t>ตามลําดับ</w:t>
      </w:r>
      <w:r w:rsidRPr="00FB5BC9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FB5BC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7AA2">
        <w:rPr>
          <w:rFonts w:asciiTheme="majorBidi" w:hAnsiTheme="majorBidi" w:cs="Angsana New" w:hint="cs"/>
          <w:sz w:val="30"/>
          <w:szCs w:val="30"/>
          <w:cs/>
        </w:rPr>
        <w:t>การเปลี่ยนแปลงประมาณการอัตราภาษีเงินได้</w:t>
      </w:r>
      <w:r w:rsidR="00B76148" w:rsidRPr="00BB7AA2">
        <w:rPr>
          <w:rFonts w:asciiTheme="majorBidi" w:hAnsiTheme="majorBidi" w:cs="Angsana New"/>
          <w:sz w:val="30"/>
          <w:szCs w:val="30"/>
          <w:cs/>
        </w:rPr>
        <w:br/>
      </w:r>
      <w:r w:rsidRPr="00BB7AA2">
        <w:rPr>
          <w:rFonts w:asciiTheme="majorBidi" w:hAnsiTheme="majorBidi" w:cs="Angsana New" w:hint="cs"/>
          <w:sz w:val="30"/>
          <w:szCs w:val="30"/>
          <w:cs/>
        </w:rPr>
        <w:t>ถัวเฉลี่ย</w:t>
      </w:r>
      <w:r w:rsidR="00656624"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BB7AA2">
        <w:rPr>
          <w:rFonts w:asciiTheme="majorBidi" w:hAnsiTheme="majorBidi" w:cs="Angsana New" w:hint="cs"/>
          <w:sz w:val="30"/>
          <w:szCs w:val="30"/>
          <w:cs/>
        </w:rPr>
        <w:t>กลุ่มบริษัทเกิดจาก</w:t>
      </w:r>
      <w:r w:rsidRPr="00AF0CBC">
        <w:rPr>
          <w:rFonts w:asciiTheme="majorBidi" w:hAnsiTheme="majorBidi" w:cs="Angsana New" w:hint="cs"/>
          <w:sz w:val="30"/>
          <w:szCs w:val="30"/>
          <w:cs/>
        </w:rPr>
        <w:t>การ</w:t>
      </w:r>
      <w:r w:rsidR="00B76148" w:rsidRPr="00AF0CBC">
        <w:rPr>
          <w:rFonts w:asciiTheme="majorBidi" w:hAnsiTheme="majorBidi" w:cs="Angsana New" w:hint="cs"/>
          <w:sz w:val="30"/>
          <w:szCs w:val="30"/>
          <w:cs/>
        </w:rPr>
        <w:t>รับรู้สินทรัพย์ภาษีเงินได้รอตัดบัญชี</w:t>
      </w:r>
      <w:r w:rsidR="00235972">
        <w:rPr>
          <w:rFonts w:asciiTheme="majorBidi" w:hAnsiTheme="majorBidi" w:cs="Angsana New" w:hint="cs"/>
          <w:sz w:val="30"/>
          <w:szCs w:val="30"/>
          <w:cs/>
        </w:rPr>
        <w:t>ซึ่งเป็นรายการครั้งเดียวในงวด สำหรับ</w:t>
      </w:r>
      <w:r w:rsidR="00656624">
        <w:rPr>
          <w:rFonts w:asciiTheme="majorBidi" w:hAnsiTheme="majorBidi" w:cs="Angsana New"/>
          <w:sz w:val="30"/>
          <w:szCs w:val="30"/>
          <w:cs/>
        </w:rPr>
        <w:br/>
      </w:r>
      <w:r w:rsidR="00235972">
        <w:rPr>
          <w:rFonts w:asciiTheme="majorBidi" w:hAnsiTheme="majorBidi" w:cs="Angsana New" w:hint="cs"/>
          <w:sz w:val="30"/>
          <w:szCs w:val="30"/>
          <w:cs/>
        </w:rPr>
        <w:t>ผลขาดทุนสะสมทางภาษีของบริษัทย่อยในต่างประเทศที่ได้ยุติการดำเนินงานแล้ว ภายหลังจากที่ได้รับการยืนยันว่าลูกหนี้เงินให้กู้ยืมดังกล่าวไม่สามารถเรียกคืนได้ในงวดนี้</w:t>
      </w:r>
      <w:r w:rsidR="00510952" w:rsidRPr="00AF0CBC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4069C9A0" w14:textId="77777777" w:rsidR="002C4937" w:rsidRPr="00AF0CBC" w:rsidRDefault="002C4937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BF9683D" w14:textId="5FA50902" w:rsidR="00B525AC" w:rsidRDefault="00B525AC" w:rsidP="00B26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AF0CBC">
        <w:rPr>
          <w:rFonts w:asciiTheme="majorBidi" w:hAnsiTheme="majorBidi" w:cs="Angsana New" w:hint="cs"/>
          <w:sz w:val="30"/>
          <w:szCs w:val="30"/>
          <w:cs/>
        </w:rPr>
        <w:t>กลุ่มบริษัทอยู่ในบังคับของการจัดเก็บภาษีขั้นต่ำตามพระราชกำหนดภาษีส่วนเพิ่มพ</w:t>
      </w:r>
      <w:r w:rsidRPr="00AF0CBC">
        <w:rPr>
          <w:rFonts w:asciiTheme="majorBidi" w:hAnsiTheme="majorBidi" w:cs="Angsana New"/>
          <w:sz w:val="30"/>
          <w:szCs w:val="30"/>
          <w:cs/>
        </w:rPr>
        <w:t>.</w:t>
      </w:r>
      <w:r w:rsidRPr="00AF0CBC">
        <w:rPr>
          <w:rFonts w:asciiTheme="majorBidi" w:hAnsiTheme="majorBidi" w:cs="Angsana New" w:hint="cs"/>
          <w:sz w:val="30"/>
          <w:szCs w:val="30"/>
          <w:cs/>
        </w:rPr>
        <w:t>ศ</w:t>
      </w:r>
      <w:r w:rsidRPr="00AF0CBC">
        <w:rPr>
          <w:rFonts w:asciiTheme="majorBidi" w:hAnsiTheme="majorBidi" w:cs="Angsana New"/>
          <w:sz w:val="30"/>
          <w:szCs w:val="30"/>
          <w:cs/>
        </w:rPr>
        <w:t xml:space="preserve">. </w:t>
      </w:r>
      <w:r w:rsidR="006920DB">
        <w:rPr>
          <w:rFonts w:asciiTheme="majorBidi" w:hAnsiTheme="majorBidi" w:cs="Angsana New"/>
          <w:sz w:val="30"/>
          <w:szCs w:val="30"/>
        </w:rPr>
        <w:t>2567</w:t>
      </w:r>
      <w:r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F0CBC">
        <w:rPr>
          <w:rFonts w:asciiTheme="majorBidi" w:hAnsiTheme="majorBidi" w:cs="Angsana New" w:hint="cs"/>
          <w:sz w:val="30"/>
          <w:szCs w:val="30"/>
          <w:cs/>
        </w:rPr>
        <w:t>ซึ่งมีผลบังคับใช้ตั้งแต่วันที่</w:t>
      </w:r>
      <w:r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920DB">
        <w:rPr>
          <w:rFonts w:asciiTheme="majorBidi" w:hAnsiTheme="majorBidi" w:cs="Angsana New"/>
          <w:sz w:val="30"/>
          <w:szCs w:val="30"/>
        </w:rPr>
        <w:t>1</w:t>
      </w:r>
      <w:r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F0CBC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920DB">
        <w:rPr>
          <w:rFonts w:asciiTheme="majorBidi" w:hAnsiTheme="majorBidi" w:cs="Angsana New"/>
          <w:sz w:val="30"/>
          <w:szCs w:val="30"/>
        </w:rPr>
        <w:t>2568</w:t>
      </w:r>
      <w:r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F0CBC">
        <w:rPr>
          <w:rFonts w:asciiTheme="majorBidi" w:hAnsiTheme="majorBidi" w:cs="Angsana New" w:hint="cs"/>
          <w:sz w:val="30"/>
          <w:szCs w:val="30"/>
          <w:cs/>
        </w:rPr>
        <w:t>เป็นต้นไป</w:t>
      </w:r>
      <w:r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F0CBC">
        <w:rPr>
          <w:rFonts w:asciiTheme="majorBidi" w:hAnsiTheme="majorBidi" w:cs="Angsana New" w:hint="cs"/>
          <w:sz w:val="30"/>
          <w:szCs w:val="30"/>
          <w:cs/>
        </w:rPr>
        <w:t>กลุ่มบริษัทมีหนี้สินเกี่ยวกับภาษีส่วนเพิ่มจากการดำเนินธุรกิจในประเทศไทย</w:t>
      </w:r>
      <w:r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F0CBC">
        <w:rPr>
          <w:rFonts w:asciiTheme="majorBidi" w:hAnsiTheme="majorBidi" w:cs="Angsana New" w:hint="cs"/>
          <w:sz w:val="30"/>
          <w:szCs w:val="30"/>
          <w:cs/>
        </w:rPr>
        <w:t>ซึ่งมีอัตราภาษีเงินได้ที่แท้จริงต่ำกว่าร้อยละ</w:t>
      </w:r>
      <w:r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826A9" w:rsidRPr="00AF0CBC">
        <w:rPr>
          <w:rFonts w:asciiTheme="majorBidi" w:hAnsiTheme="majorBidi" w:cs="Angsana New"/>
          <w:sz w:val="30"/>
          <w:szCs w:val="30"/>
          <w:lang w:val="en-GB"/>
        </w:rPr>
        <w:t xml:space="preserve">15 </w:t>
      </w:r>
      <w:r w:rsidRPr="00AF0CBC">
        <w:rPr>
          <w:rFonts w:asciiTheme="majorBidi" w:hAnsiTheme="majorBidi" w:cs="Angsana New" w:hint="cs"/>
          <w:sz w:val="30"/>
          <w:szCs w:val="30"/>
          <w:cs/>
        </w:rPr>
        <w:t>จากการได้รับสิทธิประโยชน์ทางภาษีจากการส่งเสริมการลงทุน</w:t>
      </w:r>
      <w:r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F0CBC">
        <w:rPr>
          <w:rFonts w:asciiTheme="majorBidi" w:hAnsiTheme="majorBidi" w:cs="Angsana New" w:hint="cs"/>
          <w:sz w:val="30"/>
          <w:szCs w:val="30"/>
          <w:cs/>
        </w:rPr>
        <w:t>โดยกลุ่มบริษัทรับรู้ภาษีส่วนเพิ่มเป็นค่าใช้จ่ายภาษีเงินได้ในงบกำไรขาดทุนเบ็ดเสร็จรวมและงบกำไรขาดทุนเบ็ดเสร็จเฉพาะกิจการ</w:t>
      </w:r>
      <w:r w:rsidR="00AF0CBC" w:rsidRPr="00AF0CBC">
        <w:rPr>
          <w:rFonts w:asciiTheme="majorBidi" w:hAnsiTheme="majorBidi" w:cs="Angsana New" w:hint="cs"/>
          <w:sz w:val="30"/>
          <w:szCs w:val="30"/>
          <w:cs/>
        </w:rPr>
        <w:t>สำหรับงวดสามเดือนสิ้นสุดวันที่</w:t>
      </w:r>
      <w:r w:rsidR="00AF0CBC"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920DB">
        <w:rPr>
          <w:rFonts w:asciiTheme="majorBidi" w:hAnsiTheme="majorBidi" w:cs="Angsana New"/>
          <w:sz w:val="30"/>
          <w:szCs w:val="30"/>
        </w:rPr>
        <w:t>31</w:t>
      </w:r>
      <w:r w:rsidR="00AF0CBC"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F0CBC" w:rsidRPr="00AF0CBC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AF0CBC"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920DB">
        <w:rPr>
          <w:rFonts w:asciiTheme="majorBidi" w:hAnsiTheme="majorBidi" w:cs="Angsana New"/>
          <w:sz w:val="30"/>
          <w:szCs w:val="30"/>
        </w:rPr>
        <w:t>2569</w:t>
      </w:r>
      <w:r w:rsidR="00AF0CBC"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F0CBC" w:rsidRPr="00AF0CBC">
        <w:rPr>
          <w:rFonts w:asciiTheme="majorBidi" w:hAnsiTheme="majorBidi" w:cs="Angsana New" w:hint="cs"/>
          <w:sz w:val="30"/>
          <w:szCs w:val="30"/>
          <w:cs/>
        </w:rPr>
        <w:t>เป็นจำนวนเงิน</w:t>
      </w:r>
      <w:r w:rsidR="00AF0CBC" w:rsidRPr="00AF0CBC">
        <w:rPr>
          <w:rFonts w:asciiTheme="majorBidi" w:hAnsiTheme="majorBidi" w:cs="Angsana New"/>
          <w:sz w:val="30"/>
          <w:szCs w:val="30"/>
        </w:rPr>
        <w:t xml:space="preserve"> 29.</w:t>
      </w:r>
      <w:r w:rsidR="00497814">
        <w:rPr>
          <w:rFonts w:asciiTheme="majorBidi" w:hAnsiTheme="majorBidi" w:cs="Angsana New"/>
          <w:sz w:val="30"/>
          <w:szCs w:val="30"/>
        </w:rPr>
        <w:t>6</w:t>
      </w:r>
      <w:r w:rsidR="00AF0CBC" w:rsidRPr="00AF0CBC">
        <w:rPr>
          <w:rFonts w:asciiTheme="majorBidi" w:hAnsiTheme="majorBidi"/>
          <w:sz w:val="30"/>
          <w:szCs w:val="30"/>
        </w:rPr>
        <w:t xml:space="preserve"> </w:t>
      </w:r>
      <w:r w:rsidR="00AF0CBC" w:rsidRPr="00AF0CBC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AF0CBC"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F0CBC" w:rsidRPr="00707D71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6920DB" w:rsidRPr="00707D71">
        <w:rPr>
          <w:rFonts w:asciiTheme="majorBidi" w:hAnsiTheme="majorBidi" w:cs="Angsana New"/>
          <w:i/>
          <w:iCs/>
          <w:sz w:val="30"/>
          <w:szCs w:val="30"/>
        </w:rPr>
        <w:t>31</w:t>
      </w:r>
      <w:r w:rsidR="00AF0CBC" w:rsidRPr="00707D71">
        <w:rPr>
          <w:rFonts w:asciiTheme="majorBidi" w:hAnsiTheme="majorBidi" w:cs="Angsana New"/>
          <w:i/>
          <w:iCs/>
          <w:sz w:val="30"/>
          <w:szCs w:val="30"/>
          <w:cs/>
        </w:rPr>
        <w:t xml:space="preserve"> มีนาคม </w:t>
      </w:r>
      <w:r w:rsidR="006920DB" w:rsidRPr="00707D71">
        <w:rPr>
          <w:rFonts w:asciiTheme="majorBidi" w:hAnsiTheme="majorBidi" w:cs="Angsana New"/>
          <w:i/>
          <w:iCs/>
          <w:sz w:val="30"/>
          <w:szCs w:val="30"/>
        </w:rPr>
        <w:t>2568</w:t>
      </w:r>
      <w:r w:rsidR="00AF0CBC" w:rsidRPr="00707D71">
        <w:rPr>
          <w:rFonts w:asciiTheme="majorBidi" w:hAnsiTheme="majorBidi" w:cs="Angsana New"/>
          <w:i/>
          <w:iCs/>
          <w:sz w:val="30"/>
          <w:szCs w:val="30"/>
          <w:cs/>
        </w:rPr>
        <w:t xml:space="preserve">: ไม่มี) </w:t>
      </w:r>
      <w:r w:rsidR="00AF0CBC" w:rsidRPr="00AF0CBC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AF0CBC"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F0CBC" w:rsidRPr="00AF0CBC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</w:p>
    <w:p w14:paraId="64AB0AEF" w14:textId="601AFD52" w:rsidR="00091F79" w:rsidRDefault="00091F79" w:rsidP="001D3EFE">
      <w:pPr>
        <w:pStyle w:val="Heading1"/>
        <w:tabs>
          <w:tab w:val="clear" w:pos="283"/>
          <w:tab w:val="left" w:pos="540"/>
        </w:tabs>
        <w:ind w:left="0" w:firstLine="0"/>
        <w:rPr>
          <w:rFonts w:cs="Angsana New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กำไร</w:t>
      </w:r>
      <w:r w:rsidR="00531840">
        <w:rPr>
          <w:rFonts w:ascii="Angsana New" w:hAnsi="Angsana New" w:cs="Angsana New"/>
          <w:szCs w:val="30"/>
        </w:rPr>
        <w:t xml:space="preserve"> </w:t>
      </w:r>
      <w:r w:rsidR="00531840">
        <w:rPr>
          <w:rFonts w:ascii="Angsana New" w:hAnsi="Angsana New" w:cs="Angsana New" w:hint="cs"/>
          <w:szCs w:val="30"/>
          <w:cs/>
        </w:rPr>
        <w:t>(ขาดทุน)</w:t>
      </w:r>
      <w:r w:rsidR="00531840">
        <w:rPr>
          <w:rFonts w:ascii="Angsana New" w:hAnsi="Angsana New" w:cs="Angsana New"/>
          <w:szCs w:val="30"/>
        </w:rPr>
        <w:t xml:space="preserve"> </w:t>
      </w:r>
      <w:r w:rsidRPr="00091CA0">
        <w:rPr>
          <w:rFonts w:ascii="Angsana New" w:hAnsi="Angsana New" w:cs="Angsana New"/>
          <w:szCs w:val="30"/>
          <w:cs/>
        </w:rPr>
        <w:t>ต่อหุ้น</w:t>
      </w:r>
      <w:r w:rsidR="00F50F54" w:rsidRPr="00091CA0">
        <w:rPr>
          <w:rFonts w:ascii="Angsana New" w:hAnsi="Angsana New" w:cs="Angsana New"/>
          <w:szCs w:val="30"/>
          <w:cs/>
        </w:rPr>
        <w:t>ขั้นพื้นฐาน</w:t>
      </w:r>
      <w:r w:rsidR="00CF4E5C" w:rsidRPr="00EC721A">
        <w:rPr>
          <w:rFonts w:cs="Angsana New"/>
          <w:szCs w:val="30"/>
          <w:cs/>
        </w:rPr>
        <w:t>และหุ้นปรับลด</w:t>
      </w:r>
    </w:p>
    <w:p w14:paraId="6E0AD089" w14:textId="77777777" w:rsidR="00426010" w:rsidRPr="00426010" w:rsidRDefault="00426010" w:rsidP="00426010">
      <w:pPr>
        <w:rPr>
          <w:rFonts w:asciiTheme="majorBidi" w:hAnsiTheme="majorBidi" w:cstheme="majorBidi"/>
          <w:sz w:val="30"/>
          <w:szCs w:val="30"/>
        </w:rPr>
      </w:pPr>
    </w:p>
    <w:p w14:paraId="7EC2E7E1" w14:textId="4B132338" w:rsidR="00426010" w:rsidRDefault="00426010" w:rsidP="00426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001B5">
        <w:rPr>
          <w:rFonts w:asciiTheme="majorBidi" w:hAnsiTheme="majorBidi" w:cs="Angsana New" w:hint="cs"/>
          <w:sz w:val="30"/>
          <w:szCs w:val="30"/>
          <w:cs/>
        </w:rPr>
        <w:t>กําไร</w:t>
      </w:r>
      <w:r w:rsidR="005A0E01">
        <w:rPr>
          <w:rFonts w:asciiTheme="majorBidi" w:hAnsiTheme="majorBidi" w:cs="Angsana New"/>
          <w:sz w:val="30"/>
          <w:szCs w:val="30"/>
        </w:rPr>
        <w:t xml:space="preserve"> (</w:t>
      </w:r>
      <w:r w:rsidR="005A0E01">
        <w:rPr>
          <w:rFonts w:asciiTheme="majorBidi" w:hAnsiTheme="majorBidi" w:cs="Angsana New" w:hint="cs"/>
          <w:sz w:val="30"/>
          <w:szCs w:val="30"/>
          <w:cs/>
        </w:rPr>
        <w:t xml:space="preserve">ขาดทุน) 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ต่อหุ้น</w:t>
      </w:r>
      <w:r>
        <w:rPr>
          <w:rFonts w:asciiTheme="majorBidi" w:hAnsiTheme="majorBidi" w:cs="Angsana New" w:hint="cs"/>
          <w:sz w:val="30"/>
          <w:szCs w:val="30"/>
          <w:cs/>
        </w:rPr>
        <w:t>ขั้นพื้นฐาน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คํานวณโดยการหารกําไร</w:t>
      </w:r>
      <w:r w:rsidR="005A0E01">
        <w:rPr>
          <w:rFonts w:asciiTheme="majorBidi" w:hAnsiTheme="majorBidi" w:cs="Angsana New" w:hint="cs"/>
          <w:sz w:val="30"/>
          <w:szCs w:val="30"/>
          <w:cs/>
        </w:rPr>
        <w:t xml:space="preserve"> (ขาดทุน) 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สําหรับงวด</w:t>
      </w:r>
      <w:r w:rsidRPr="006001B5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ไม่รวมกําไรขาดทุนเบ็ดเสร็จอื่น</w:t>
      </w:r>
      <w:r w:rsidRPr="006001B5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ส่วนที่เป็น</w:t>
      </w:r>
      <w:r>
        <w:rPr>
          <w:rFonts w:asciiTheme="majorBidi" w:hAnsiTheme="majorBidi" w:cs="Angsana New" w:hint="cs"/>
          <w:sz w:val="30"/>
          <w:szCs w:val="30"/>
          <w:cs/>
        </w:rPr>
        <w:t>ของผู้ถือหุ้นของ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บริษัทใหญ่ด้วยจํานวนหุ้นสามัญถัวเฉลี่ยถ่วงนํ้าหนักตามจํานวนหุ้นที่ออกอยู่ใน</w:t>
      </w:r>
      <w:r w:rsidR="00AC147D">
        <w:rPr>
          <w:rFonts w:asciiTheme="majorBidi" w:hAnsiTheme="majorBidi" w:cs="Angsana New"/>
          <w:sz w:val="30"/>
          <w:szCs w:val="30"/>
        </w:rPr>
        <w:br/>
      </w:r>
      <w:r w:rsidRPr="006001B5">
        <w:rPr>
          <w:rFonts w:asciiTheme="majorBidi" w:hAnsiTheme="majorBidi" w:cs="Angsana New" w:hint="cs"/>
          <w:sz w:val="30"/>
          <w:szCs w:val="30"/>
          <w:cs/>
        </w:rPr>
        <w:t>ระหว่างงวด</w:t>
      </w:r>
    </w:p>
    <w:p w14:paraId="48B83B20" w14:textId="77777777" w:rsidR="00DC690F" w:rsidRPr="00426010" w:rsidRDefault="00DC690F" w:rsidP="00426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Spec="right" w:tblpY="356"/>
        <w:tblW w:w="9259" w:type="dxa"/>
        <w:tblLayout w:type="fixed"/>
        <w:tblLook w:val="0000" w:firstRow="0" w:lastRow="0" w:firstColumn="0" w:lastColumn="0" w:noHBand="0" w:noVBand="0"/>
      </w:tblPr>
      <w:tblGrid>
        <w:gridCol w:w="4229"/>
        <w:gridCol w:w="1079"/>
        <w:gridCol w:w="236"/>
        <w:gridCol w:w="1079"/>
        <w:gridCol w:w="239"/>
        <w:gridCol w:w="1080"/>
        <w:gridCol w:w="236"/>
        <w:gridCol w:w="1081"/>
      </w:tblGrid>
      <w:tr w:rsidR="00885E1C" w:rsidRPr="005C2645" w14:paraId="5487AB95" w14:textId="77777777" w:rsidTr="00885E1C">
        <w:tc>
          <w:tcPr>
            <w:tcW w:w="2284" w:type="pct"/>
          </w:tcPr>
          <w:p w14:paraId="1F88768B" w14:textId="77777777" w:rsidR="00885E1C" w:rsidRPr="006D35DA" w:rsidRDefault="00885E1C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3" w:type="pct"/>
            <w:gridSpan w:val="3"/>
          </w:tcPr>
          <w:p w14:paraId="513863CC" w14:textId="7A05490F" w:rsidR="00885E1C" w:rsidRPr="006D35DA" w:rsidRDefault="00885E1C" w:rsidP="00885E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20" w:firstLine="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B5976E0" w14:textId="77777777" w:rsidR="00885E1C" w:rsidRPr="006D35DA" w:rsidRDefault="00885E1C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3232738D" w14:textId="41A90FF6" w:rsidR="00885E1C" w:rsidRPr="006D35DA" w:rsidRDefault="00885E1C" w:rsidP="00885E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5AB7" w:rsidRPr="005C2645" w14:paraId="77D2B804" w14:textId="77777777" w:rsidTr="00B2643D">
        <w:tc>
          <w:tcPr>
            <w:tcW w:w="2284" w:type="pct"/>
          </w:tcPr>
          <w:p w14:paraId="73CE5847" w14:textId="77777777" w:rsidR="00EB5AB7" w:rsidRPr="006D35DA" w:rsidRDefault="00EB5AB7" w:rsidP="00EB5A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F351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F351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F351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583" w:type="pct"/>
            <w:vAlign w:val="bottom"/>
          </w:tcPr>
          <w:p w14:paraId="4E1DA43D" w14:textId="222AFBEC" w:rsidR="00EB5AB7" w:rsidRPr="00EB5AB7" w:rsidRDefault="00EB5AB7" w:rsidP="00EB5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5A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Pr="00B2643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</w:t>
            </w:r>
          </w:p>
        </w:tc>
        <w:tc>
          <w:tcPr>
            <w:tcW w:w="127" w:type="pct"/>
            <w:vAlign w:val="bottom"/>
          </w:tcPr>
          <w:p w14:paraId="62328928" w14:textId="77777777" w:rsidR="00EB5AB7" w:rsidRPr="00EB5AB7" w:rsidRDefault="00EB5AB7" w:rsidP="00EB5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47C4AAEF" w14:textId="7421B223" w:rsidR="00EB5AB7" w:rsidRPr="00EB5AB7" w:rsidRDefault="00EB5AB7" w:rsidP="00EB5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657"/>
                <w:tab w:val="left" w:pos="757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5AB7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B2643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5EDE5FC6" w14:textId="77777777" w:rsidR="00EB5AB7" w:rsidRPr="00EB5AB7" w:rsidRDefault="00EB5AB7" w:rsidP="00EB5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140D1DAD" w14:textId="0181C0F4" w:rsidR="00EB5AB7" w:rsidRPr="00EB5AB7" w:rsidRDefault="00EB5AB7" w:rsidP="00EB5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5A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Pr="00B2643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</w:t>
            </w:r>
          </w:p>
        </w:tc>
        <w:tc>
          <w:tcPr>
            <w:tcW w:w="127" w:type="pct"/>
            <w:vAlign w:val="bottom"/>
          </w:tcPr>
          <w:p w14:paraId="56383B28" w14:textId="77777777" w:rsidR="00EB5AB7" w:rsidRPr="00EB5AB7" w:rsidRDefault="00EB5AB7" w:rsidP="00EB5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4642480B" w14:textId="06D6D741" w:rsidR="00EB5AB7" w:rsidRPr="00EB5AB7" w:rsidRDefault="00EB5AB7" w:rsidP="00EB5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5AB7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B2643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8</w:t>
            </w:r>
          </w:p>
        </w:tc>
      </w:tr>
      <w:tr w:rsidR="00EB5AB7" w:rsidRPr="005C2645" w14:paraId="66351E51" w14:textId="77777777" w:rsidTr="00F31760">
        <w:tc>
          <w:tcPr>
            <w:tcW w:w="2284" w:type="pct"/>
          </w:tcPr>
          <w:p w14:paraId="69EA727A" w14:textId="77777777" w:rsidR="00EB5AB7" w:rsidRPr="006D35DA" w:rsidRDefault="00EB5AB7" w:rsidP="00EB5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6" w:type="pct"/>
            <w:gridSpan w:val="7"/>
          </w:tcPr>
          <w:p w14:paraId="6236AA6E" w14:textId="09671301" w:rsidR="00EB5AB7" w:rsidRPr="006D35DA" w:rsidRDefault="00EB5AB7" w:rsidP="00EB5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B5AB7" w:rsidRPr="005C2645" w14:paraId="506E2922" w14:textId="77777777" w:rsidTr="008D4A59">
        <w:trPr>
          <w:trHeight w:hRule="exact" w:val="374"/>
        </w:trPr>
        <w:tc>
          <w:tcPr>
            <w:tcW w:w="2284" w:type="pct"/>
          </w:tcPr>
          <w:p w14:paraId="1ED8F9E5" w14:textId="77777777" w:rsidR="00EB5AB7" w:rsidRPr="006D35DA" w:rsidRDefault="00EB5AB7" w:rsidP="00EB5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กําไร </w:t>
            </w:r>
            <w:r w:rsidRPr="006D35D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สุทธิที่เป็นของผู้ถือหุ้น</w:t>
            </w: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</w:tcPr>
          <w:p w14:paraId="04F79253" w14:textId="77777777" w:rsidR="00EB5AB7" w:rsidRPr="006D35DA" w:rsidRDefault="00EB5AB7" w:rsidP="00EB5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8B51C3F" w14:textId="77777777" w:rsidR="00EB5AB7" w:rsidRPr="006D35DA" w:rsidRDefault="00EB5AB7" w:rsidP="00EB5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709692A" w14:textId="77777777" w:rsidR="00EB5AB7" w:rsidRPr="006D35DA" w:rsidRDefault="00EB5AB7" w:rsidP="00EB5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F1446A6" w14:textId="77777777" w:rsidR="00EB5AB7" w:rsidRPr="006D35DA" w:rsidRDefault="00EB5AB7" w:rsidP="00EB5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7E738B4" w14:textId="77777777" w:rsidR="00EB5AB7" w:rsidRPr="006D35DA" w:rsidRDefault="00EB5AB7" w:rsidP="00EB5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C772888" w14:textId="77777777" w:rsidR="00EB5AB7" w:rsidRPr="006D35DA" w:rsidRDefault="00EB5AB7" w:rsidP="00EB5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25ACCC2" w14:textId="77777777" w:rsidR="00EB5AB7" w:rsidRPr="006D35DA" w:rsidRDefault="00EB5AB7" w:rsidP="00EB5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7"/>
              </w:tabs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2E83" w:rsidRPr="005C2645" w14:paraId="44135488" w14:textId="77777777" w:rsidTr="00FE047D">
        <w:trPr>
          <w:trHeight w:hRule="exact" w:val="374"/>
        </w:trPr>
        <w:tc>
          <w:tcPr>
            <w:tcW w:w="2284" w:type="pct"/>
          </w:tcPr>
          <w:p w14:paraId="2D2CE474" w14:textId="77777777" w:rsidR="009F2E83" w:rsidRPr="006D35DA" w:rsidRDefault="009F2E83" w:rsidP="009F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ของบริษัทใหญ่</w:t>
            </w:r>
          </w:p>
        </w:tc>
        <w:tc>
          <w:tcPr>
            <w:tcW w:w="583" w:type="pct"/>
            <w:vAlign w:val="bottom"/>
          </w:tcPr>
          <w:p w14:paraId="2E450D95" w14:textId="7AF5233B" w:rsidR="009F2E83" w:rsidRPr="00233439" w:rsidRDefault="0002603C" w:rsidP="000E4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E136C3">
              <w:rPr>
                <w:rFonts w:asciiTheme="majorBidi" w:hAnsiTheme="majorBidi" w:cstheme="majorBidi"/>
                <w:sz w:val="30"/>
                <w:szCs w:val="30"/>
              </w:rPr>
              <w:t>1,113,270</w:t>
            </w:r>
          </w:p>
        </w:tc>
        <w:tc>
          <w:tcPr>
            <w:tcW w:w="127" w:type="pct"/>
          </w:tcPr>
          <w:p w14:paraId="2A26E5FF" w14:textId="77777777" w:rsidR="009F2E83" w:rsidRPr="006D35DA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1522B73" w14:textId="4B0655A2" w:rsidR="009F2E83" w:rsidRPr="006D35DA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233439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2334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3439">
              <w:rPr>
                <w:rFonts w:asciiTheme="majorBidi" w:hAnsiTheme="majorBidi" w:cstheme="majorBidi"/>
                <w:sz w:val="30"/>
                <w:szCs w:val="30"/>
                <w:cs/>
              </w:rPr>
              <w:t>019</w:t>
            </w:r>
            <w:r w:rsidRPr="002334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3439">
              <w:rPr>
                <w:rFonts w:asciiTheme="majorBidi" w:hAnsiTheme="majorBidi" w:cstheme="majorBidi"/>
                <w:sz w:val="30"/>
                <w:szCs w:val="30"/>
                <w:cs/>
              </w:rPr>
              <w:t>248</w:t>
            </w:r>
          </w:p>
        </w:tc>
        <w:tc>
          <w:tcPr>
            <w:tcW w:w="129" w:type="pct"/>
          </w:tcPr>
          <w:p w14:paraId="38599D04" w14:textId="77777777" w:rsidR="009F2E83" w:rsidRPr="006D35DA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0E96BCE" w14:textId="3F5E9C11" w:rsidR="009F2E83" w:rsidRPr="009D6A46" w:rsidRDefault="0002603C" w:rsidP="000E4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CBB">
              <w:rPr>
                <w:rFonts w:asciiTheme="majorBidi" w:hAnsiTheme="majorBidi" w:cstheme="majorBidi"/>
                <w:sz w:val="30"/>
                <w:szCs w:val="30"/>
              </w:rPr>
              <w:t>(39,547)</w:t>
            </w:r>
          </w:p>
        </w:tc>
        <w:tc>
          <w:tcPr>
            <w:tcW w:w="127" w:type="pct"/>
          </w:tcPr>
          <w:p w14:paraId="75D9B75E" w14:textId="77777777" w:rsidR="009F2E83" w:rsidRPr="006D35DA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3C5C82D1" w14:textId="4D105123" w:rsidR="009F2E83" w:rsidRPr="008D4A59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9D6A46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9D6A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D6A46">
              <w:rPr>
                <w:rFonts w:asciiTheme="majorBidi" w:hAnsiTheme="majorBidi" w:cstheme="majorBidi"/>
                <w:sz w:val="30"/>
                <w:szCs w:val="30"/>
                <w:cs/>
              </w:rPr>
              <w:t>456</w:t>
            </w:r>
            <w:r w:rsidRPr="009D6A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D6A46">
              <w:rPr>
                <w:rFonts w:asciiTheme="majorBidi" w:hAnsiTheme="majorBidi" w:cstheme="majorBidi"/>
                <w:sz w:val="30"/>
                <w:szCs w:val="30"/>
                <w:cs/>
              </w:rPr>
              <w:t>883</w:t>
            </w:r>
          </w:p>
        </w:tc>
      </w:tr>
      <w:tr w:rsidR="009F2E83" w:rsidRPr="005C2645" w14:paraId="15968768" w14:textId="77777777" w:rsidTr="00FE047D">
        <w:trPr>
          <w:trHeight w:hRule="exact" w:val="374"/>
        </w:trPr>
        <w:tc>
          <w:tcPr>
            <w:tcW w:w="2284" w:type="pct"/>
          </w:tcPr>
          <w:p w14:paraId="349EBF9F" w14:textId="5096B111" w:rsidR="009F2E83" w:rsidRPr="006D35DA" w:rsidRDefault="009F2E83" w:rsidP="009F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492A04E9" w14:textId="06058987" w:rsidR="009F2E83" w:rsidRPr="00233439" w:rsidRDefault="009F2E83" w:rsidP="000E4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C0B49CA" w14:textId="77777777" w:rsidR="009F2E83" w:rsidRPr="006D35DA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81AC0D9" w14:textId="1BD4DFB4" w:rsidR="009F2E83" w:rsidRPr="006D35DA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564FF0E" w14:textId="77777777" w:rsidR="009F2E83" w:rsidRPr="006D35DA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E9974BC" w14:textId="634A2B92" w:rsidR="009F2E83" w:rsidRPr="009D6A46" w:rsidRDefault="009F2E83" w:rsidP="000E4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0201010" w14:textId="77777777" w:rsidR="009F2E83" w:rsidRPr="006D35DA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5914FF64" w14:textId="12532C3D" w:rsidR="009F2E83" w:rsidRPr="008D4A59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2E83" w:rsidRPr="005C2645" w14:paraId="528B6633" w14:textId="77777777" w:rsidTr="008D4A59">
        <w:trPr>
          <w:trHeight w:hRule="exact" w:val="374"/>
        </w:trPr>
        <w:tc>
          <w:tcPr>
            <w:tcW w:w="2284" w:type="pct"/>
          </w:tcPr>
          <w:p w14:paraId="065C1AFC" w14:textId="77777777" w:rsidR="009F2E83" w:rsidRPr="006D35DA" w:rsidRDefault="009F2E83" w:rsidP="009F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583" w:type="pct"/>
          </w:tcPr>
          <w:p w14:paraId="1683DA31" w14:textId="77777777" w:rsidR="009F2E83" w:rsidRPr="000E4CBB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B563675" w14:textId="77777777" w:rsidR="009F2E83" w:rsidRPr="006D35DA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5740A3D" w14:textId="77777777" w:rsidR="009F2E83" w:rsidRPr="006D35DA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B97092" w14:textId="77777777" w:rsidR="009F2E83" w:rsidRPr="006D35DA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8206389" w14:textId="77777777" w:rsidR="009F2E83" w:rsidRPr="009D6A46" w:rsidRDefault="009F2E83" w:rsidP="000E4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D975815" w14:textId="77777777" w:rsidR="009F2E83" w:rsidRPr="006D35DA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21B0B40" w14:textId="77777777" w:rsidR="009F2E83" w:rsidRPr="006D35DA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2E83" w:rsidRPr="005C2645" w14:paraId="4AA94927" w14:textId="77777777">
        <w:trPr>
          <w:trHeight w:hRule="exact" w:val="374"/>
        </w:trPr>
        <w:tc>
          <w:tcPr>
            <w:tcW w:w="2284" w:type="pct"/>
          </w:tcPr>
          <w:p w14:paraId="48DC8519" w14:textId="77777777" w:rsidR="009F2E83" w:rsidRPr="006D35DA" w:rsidRDefault="009F2E83" w:rsidP="009F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โดยไม่รวมหุ้นทุนซื้อคืน</w:t>
            </w:r>
            <w:r w:rsidRPr="006D35DA">
              <w:rPr>
                <w:rFonts w:ascii="Angsana New" w:hAnsi="Angsana New" w:cs="Angsana New"/>
                <w:sz w:val="30"/>
                <w:szCs w:val="30"/>
              </w:rPr>
              <w:t>*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4EEAF05D" w14:textId="0F758E95" w:rsidR="009F2E83" w:rsidRPr="00233439" w:rsidRDefault="002769E5" w:rsidP="000E4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0E4CBB">
              <w:rPr>
                <w:rFonts w:asciiTheme="majorBidi" w:hAnsiTheme="majorBidi" w:cstheme="majorBidi"/>
                <w:sz w:val="30"/>
                <w:szCs w:val="30"/>
              </w:rPr>
              <w:t>3,855,094</w:t>
            </w:r>
          </w:p>
        </w:tc>
        <w:tc>
          <w:tcPr>
            <w:tcW w:w="127" w:type="pct"/>
          </w:tcPr>
          <w:p w14:paraId="26140949" w14:textId="77777777" w:rsidR="009F2E83" w:rsidRPr="006D35DA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9B505C4" w14:textId="5DF4E36E" w:rsidR="009F2E83" w:rsidRPr="006D35DA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233439">
              <w:rPr>
                <w:rFonts w:asciiTheme="majorBidi" w:hAnsiTheme="majorBidi" w:cstheme="majorBidi"/>
                <w:sz w:val="30"/>
                <w:szCs w:val="30"/>
              </w:rPr>
              <w:t>4,166,118</w:t>
            </w:r>
          </w:p>
        </w:tc>
        <w:tc>
          <w:tcPr>
            <w:tcW w:w="129" w:type="pct"/>
          </w:tcPr>
          <w:p w14:paraId="60AB1EA5" w14:textId="77777777" w:rsidR="009F2E83" w:rsidRPr="006D35DA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1FC3961B" w14:textId="73AE9D2C" w:rsidR="009F2E83" w:rsidRPr="009D6A46" w:rsidRDefault="002769E5" w:rsidP="000E4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0E4CBB">
              <w:rPr>
                <w:rFonts w:asciiTheme="majorBidi" w:hAnsiTheme="majorBidi" w:cstheme="majorBidi"/>
                <w:sz w:val="30"/>
                <w:szCs w:val="30"/>
              </w:rPr>
              <w:t>3,855,094</w:t>
            </w:r>
          </w:p>
        </w:tc>
        <w:tc>
          <w:tcPr>
            <w:tcW w:w="127" w:type="pct"/>
          </w:tcPr>
          <w:p w14:paraId="2D624E72" w14:textId="77777777" w:rsidR="009F2E83" w:rsidRPr="006D35DA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F682D94" w14:textId="3F56EEBD" w:rsidR="009F2E83" w:rsidRPr="006D35DA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488"/>
              <w:rPr>
                <w:rFonts w:ascii="Angsana New" w:hAnsi="Angsana New" w:cs="Angsana New"/>
                <w:sz w:val="30"/>
                <w:szCs w:val="30"/>
              </w:rPr>
            </w:pPr>
            <w:r w:rsidRPr="009D6A46">
              <w:rPr>
                <w:rFonts w:asciiTheme="majorBidi" w:hAnsiTheme="majorBidi" w:cstheme="majorBidi"/>
                <w:sz w:val="30"/>
                <w:szCs w:val="30"/>
              </w:rPr>
              <w:t>4,166,118</w:t>
            </w:r>
          </w:p>
        </w:tc>
      </w:tr>
      <w:tr w:rsidR="009F2E83" w:rsidRPr="005349BD" w14:paraId="079C364C" w14:textId="77777777" w:rsidTr="008D4A59">
        <w:trPr>
          <w:trHeight w:hRule="exact" w:val="374"/>
        </w:trPr>
        <w:tc>
          <w:tcPr>
            <w:tcW w:w="2284" w:type="pct"/>
          </w:tcPr>
          <w:p w14:paraId="5B683475" w14:textId="77777777" w:rsidR="009F2E83" w:rsidRPr="008B5A88" w:rsidRDefault="009F2E83" w:rsidP="009F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 (ขาดทุน) </w:t>
            </w: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บาทต่อหุ้น</w:t>
            </w: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7B15DCC" w14:textId="0A955334" w:rsidR="009F2E83" w:rsidRPr="00F0273D" w:rsidRDefault="002769E5" w:rsidP="000E4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right="-2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7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0.29</w:t>
            </w:r>
          </w:p>
        </w:tc>
        <w:tc>
          <w:tcPr>
            <w:tcW w:w="127" w:type="pct"/>
          </w:tcPr>
          <w:p w14:paraId="7A682729" w14:textId="77777777" w:rsidR="009F2E83" w:rsidRPr="00F13E0A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8B337C0" w14:textId="0DF6184F" w:rsidR="009F2E83" w:rsidRPr="00F13E0A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6A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0.24</w:t>
            </w:r>
          </w:p>
        </w:tc>
        <w:tc>
          <w:tcPr>
            <w:tcW w:w="129" w:type="pct"/>
          </w:tcPr>
          <w:p w14:paraId="5E6E6AEF" w14:textId="77777777" w:rsidR="009F2E83" w:rsidRPr="00F13E0A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D0936C7" w14:textId="3771A677" w:rsidR="009F2E83" w:rsidRPr="00F0273D" w:rsidRDefault="002769E5" w:rsidP="000E4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right="-2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7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(0.01)</w:t>
            </w:r>
          </w:p>
        </w:tc>
        <w:tc>
          <w:tcPr>
            <w:tcW w:w="127" w:type="pct"/>
          </w:tcPr>
          <w:p w14:paraId="758755F8" w14:textId="77777777" w:rsidR="009F2E83" w:rsidRPr="00F13E0A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3F9F797" w14:textId="258468DC" w:rsidR="009F2E83" w:rsidRPr="00F13E0A" w:rsidRDefault="009F2E83" w:rsidP="009F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6A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1.07</w:t>
            </w:r>
          </w:p>
        </w:tc>
      </w:tr>
    </w:tbl>
    <w:p w14:paraId="551A00CF" w14:textId="77777777" w:rsidR="00091F79" w:rsidRDefault="00091F79" w:rsidP="008F2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311E84D4" w14:textId="1FEDEBB6" w:rsidR="00AB022F" w:rsidRDefault="00157B13" w:rsidP="00AB0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57B13">
        <w:rPr>
          <w:rFonts w:asciiTheme="majorBidi" w:hAnsiTheme="majorBidi" w:cs="Angsana New"/>
          <w:spacing w:val="-2"/>
          <w:sz w:val="30"/>
          <w:szCs w:val="30"/>
        </w:rPr>
        <w:t xml:space="preserve">* </w:t>
      </w:r>
      <w:r w:rsidRPr="00157B13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157B1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157B13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157B1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157B13">
        <w:rPr>
          <w:rFonts w:asciiTheme="majorBidi" w:hAnsiTheme="majorBidi" w:cs="Angsana New"/>
          <w:spacing w:val="-2"/>
          <w:sz w:val="30"/>
          <w:szCs w:val="30"/>
        </w:rPr>
        <w:t xml:space="preserve">31 </w:t>
      </w:r>
      <w:r w:rsidRPr="00157B13">
        <w:rPr>
          <w:rFonts w:asciiTheme="majorBidi" w:hAnsiTheme="majorBidi" w:cs="Angsana New" w:hint="cs"/>
          <w:spacing w:val="-2"/>
          <w:sz w:val="30"/>
          <w:szCs w:val="30"/>
          <w:cs/>
        </w:rPr>
        <w:t>มีนาคม</w:t>
      </w:r>
      <w:r w:rsidR="00173238" w:rsidRPr="008B5A8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73238" w:rsidRPr="008B5A88">
        <w:rPr>
          <w:rFonts w:asciiTheme="majorBidi" w:hAnsiTheme="majorBidi" w:cs="Angsana New"/>
          <w:spacing w:val="-2"/>
          <w:sz w:val="30"/>
          <w:szCs w:val="30"/>
        </w:rPr>
        <w:t>256</w:t>
      </w:r>
      <w:r w:rsidR="009F2E83">
        <w:rPr>
          <w:rFonts w:asciiTheme="majorBidi" w:hAnsiTheme="majorBidi" w:cs="Angsana New"/>
          <w:spacing w:val="-2"/>
          <w:sz w:val="30"/>
          <w:szCs w:val="30"/>
        </w:rPr>
        <w:t>9</w:t>
      </w:r>
      <w:r w:rsidR="00866868"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66868" w:rsidRPr="007A517C">
        <w:rPr>
          <w:rFonts w:asciiTheme="majorBidi" w:hAnsiTheme="majorBidi" w:cs="Angsana New" w:hint="cs"/>
          <w:spacing w:val="-2"/>
          <w:sz w:val="30"/>
          <w:szCs w:val="30"/>
          <w:cs/>
        </w:rPr>
        <w:t>มีหุ้นทุนซื้อคืนจํานวน</w:t>
      </w:r>
      <w:r w:rsidR="00353203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E8607A">
        <w:rPr>
          <w:rFonts w:asciiTheme="majorBidi" w:hAnsiTheme="majorBidi" w:cs="Angsana New"/>
          <w:spacing w:val="-2"/>
          <w:sz w:val="30"/>
          <w:szCs w:val="30"/>
        </w:rPr>
        <w:t>400</w:t>
      </w:r>
      <w:r w:rsidR="009F2E83"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66868" w:rsidRPr="007A517C">
        <w:rPr>
          <w:rFonts w:asciiTheme="majorBidi" w:hAnsiTheme="majorBidi" w:cs="Angsana New" w:hint="cs"/>
          <w:spacing w:val="-2"/>
          <w:sz w:val="30"/>
          <w:szCs w:val="30"/>
          <w:cs/>
        </w:rPr>
        <w:t>ล้านหุ้น</w:t>
      </w:r>
      <w:r w:rsidR="00866868"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66868" w:rsidRPr="00E122C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E00B39" w:rsidRPr="00E00B39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31 </w:t>
      </w:r>
      <w:r w:rsidR="00E00B39" w:rsidRPr="00E00B39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มีนาคม</w:t>
      </w:r>
      <w:r w:rsidR="00866868" w:rsidRPr="00E122C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866868" w:rsidRPr="008B5A88">
        <w:rPr>
          <w:rFonts w:asciiTheme="majorBidi" w:hAnsiTheme="majorBidi" w:cs="Angsana New"/>
          <w:i/>
          <w:iCs/>
          <w:spacing w:val="-2"/>
          <w:sz w:val="30"/>
          <w:szCs w:val="30"/>
        </w:rPr>
        <w:t>256</w:t>
      </w:r>
      <w:r w:rsidR="00CA102A">
        <w:rPr>
          <w:rFonts w:asciiTheme="majorBidi" w:hAnsiTheme="majorBidi" w:cs="Angsana New"/>
          <w:i/>
          <w:iCs/>
          <w:spacing w:val="-2"/>
          <w:sz w:val="30"/>
          <w:szCs w:val="30"/>
        </w:rPr>
        <w:t>8</w:t>
      </w:r>
      <w:r w:rsidR="00866868" w:rsidRPr="008B5A88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: </w:t>
      </w:r>
      <w:r w:rsidR="009F2E83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351 </w:t>
      </w:r>
      <w:r w:rsidR="00866868" w:rsidRPr="00E122C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ล้านหุ้น)</w:t>
      </w:r>
      <w:r w:rsidR="00DA07FE" w:rsidRPr="008B5A8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A07FE"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(หมายเหตุข้อ </w:t>
      </w:r>
      <w:r w:rsidR="00DA07FE" w:rsidRPr="007A517C">
        <w:rPr>
          <w:rFonts w:asciiTheme="majorBidi" w:hAnsiTheme="majorBidi" w:cs="Angsana New"/>
          <w:spacing w:val="-2"/>
          <w:sz w:val="30"/>
          <w:szCs w:val="30"/>
        </w:rPr>
        <w:t>1</w:t>
      </w:r>
      <w:r w:rsidR="0074508F">
        <w:rPr>
          <w:rFonts w:asciiTheme="majorBidi" w:hAnsiTheme="majorBidi" w:cs="Angsana New"/>
          <w:spacing w:val="-2"/>
          <w:sz w:val="30"/>
          <w:szCs w:val="30"/>
        </w:rPr>
        <w:t>2</w:t>
      </w:r>
      <w:r w:rsidR="00DA07FE" w:rsidRPr="007A517C">
        <w:rPr>
          <w:rFonts w:asciiTheme="majorBidi" w:hAnsiTheme="majorBidi" w:cs="Angsana New"/>
          <w:spacing w:val="-2"/>
          <w:sz w:val="30"/>
          <w:szCs w:val="30"/>
          <w:cs/>
        </w:rPr>
        <w:t>)</w:t>
      </w:r>
    </w:p>
    <w:p w14:paraId="017AA040" w14:textId="77777777" w:rsidR="00AB022F" w:rsidRPr="008B5A88" w:rsidRDefault="00AB022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A7CC5C0" w14:textId="48A4DEFB" w:rsidR="00AB022F" w:rsidRDefault="00C057DF" w:rsidP="00AB0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8B5A88">
        <w:rPr>
          <w:rFonts w:asciiTheme="majorBidi" w:hAnsiTheme="majorBidi" w:cs="Angsana New"/>
          <w:sz w:val="30"/>
          <w:szCs w:val="30"/>
          <w:cs/>
        </w:rPr>
        <w:t>บริษัทไม่มีการออกหุ้นสามัญเทียบเท่าปรับลดในระหว่างงวดที่นําเสนอรายงาน ดังนั้น จึงไม่มีการนําเสนอกําไรต่อหุ้น</w:t>
      </w:r>
      <w:r w:rsidRPr="00C057DF">
        <w:rPr>
          <w:rFonts w:asciiTheme="majorBidi" w:hAnsiTheme="majorBidi" w:cs="Angsana New" w:hint="cs"/>
          <w:sz w:val="30"/>
          <w:szCs w:val="30"/>
          <w:cs/>
        </w:rPr>
        <w:t>ปรับลด</w:t>
      </w:r>
    </w:p>
    <w:p w14:paraId="780B16E0" w14:textId="77777777" w:rsidR="00AB022F" w:rsidRDefault="00AB0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2C6B820C" w14:textId="3DDA6E92" w:rsidR="00091F79" w:rsidRPr="00091CA0" w:rsidRDefault="00091F7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บุคคลหรือกิจการที่เกี่ยวข้องกัน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3368CB4C" w14:textId="77777777" w:rsidR="00091F79" w:rsidRPr="00173238" w:rsidRDefault="00091F79" w:rsidP="00173238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64BF148" w14:textId="421A9A1F" w:rsidR="00091F79" w:rsidRDefault="00091F79" w:rsidP="008F4522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ความสัมพันธ์ที่มีกับบริษัทย่อย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บริษัทร่วม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และนโยบาย</w:t>
      </w:r>
      <w:r w:rsidR="00E1215E">
        <w:rPr>
          <w:rFonts w:asciiTheme="majorBidi" w:hAnsiTheme="majorBidi" w:cs="Angsana New"/>
          <w:b/>
          <w:sz w:val="30"/>
          <w:szCs w:val="30"/>
        </w:rPr>
        <w:br/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การกำหนดราคา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0866B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/>
          <w:bCs/>
          <w:sz w:val="30"/>
          <w:szCs w:val="30"/>
        </w:rPr>
        <w:t xml:space="preserve">31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ธันวาคม</w:t>
      </w:r>
      <w:r w:rsidRPr="000866B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/>
          <w:bCs/>
          <w:sz w:val="30"/>
          <w:szCs w:val="30"/>
        </w:rPr>
        <w:t>256</w:t>
      </w:r>
      <w:r w:rsidR="007C6AB0">
        <w:rPr>
          <w:rFonts w:asciiTheme="majorBidi" w:hAnsiTheme="majorBidi" w:cs="Angsana New"/>
          <w:bCs/>
          <w:sz w:val="30"/>
          <w:szCs w:val="30"/>
        </w:rPr>
        <w:t>8</w:t>
      </w:r>
    </w:p>
    <w:p w14:paraId="39505E03" w14:textId="5B337DDE" w:rsidR="00C13C5A" w:rsidRPr="008B5A88" w:rsidRDefault="00C13C5A" w:rsidP="008B5A88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8"/>
        <w:gridCol w:w="239"/>
        <w:gridCol w:w="1065"/>
        <w:gridCol w:w="238"/>
        <w:gridCol w:w="1073"/>
        <w:gridCol w:w="269"/>
        <w:gridCol w:w="1087"/>
      </w:tblGrid>
      <w:tr w:rsidR="00091F79" w:rsidRPr="00665100" w14:paraId="7F0D0833" w14:textId="77777777">
        <w:trPr>
          <w:tblHeader/>
        </w:trPr>
        <w:tc>
          <w:tcPr>
            <w:tcW w:w="2279" w:type="pct"/>
          </w:tcPr>
          <w:p w14:paraId="1AB00876" w14:textId="6632A23A" w:rsidR="00091F79" w:rsidRPr="002655AF" w:rsidRDefault="00F50F54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4" w:type="pct"/>
            <w:gridSpan w:val="3"/>
          </w:tcPr>
          <w:p w14:paraId="6E4153A2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B32539A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34BE2E90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6AB0" w:rsidRPr="00665100" w14:paraId="6ABBE350" w14:textId="77777777" w:rsidTr="00B2643D">
        <w:trPr>
          <w:tblHeader/>
        </w:trPr>
        <w:tc>
          <w:tcPr>
            <w:tcW w:w="2279" w:type="pct"/>
          </w:tcPr>
          <w:p w14:paraId="32008E14" w14:textId="3C62795F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1" w:type="pct"/>
            <w:vAlign w:val="bottom"/>
          </w:tcPr>
          <w:p w14:paraId="5A57715A" w14:textId="723C476C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A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</w:t>
            </w:r>
          </w:p>
        </w:tc>
        <w:tc>
          <w:tcPr>
            <w:tcW w:w="129" w:type="pct"/>
            <w:vAlign w:val="bottom"/>
          </w:tcPr>
          <w:p w14:paraId="67A46C99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9E720CB" w14:textId="7176AEC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AB7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8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22E1E536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F231DCF" w14:textId="5A736DFC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3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A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</w:t>
            </w:r>
          </w:p>
        </w:tc>
        <w:tc>
          <w:tcPr>
            <w:tcW w:w="145" w:type="pct"/>
            <w:vAlign w:val="bottom"/>
          </w:tcPr>
          <w:p w14:paraId="113B7C32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2185684" w14:textId="10E02EE1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5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AB7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8"/>
                <w:sz w:val="30"/>
                <w:szCs w:val="30"/>
              </w:rPr>
              <w:t>8</w:t>
            </w:r>
          </w:p>
        </w:tc>
      </w:tr>
      <w:tr w:rsidR="007C6AB0" w:rsidRPr="00665100" w14:paraId="4602EC18" w14:textId="77777777">
        <w:trPr>
          <w:tblHeader/>
        </w:trPr>
        <w:tc>
          <w:tcPr>
            <w:tcW w:w="2279" w:type="pct"/>
          </w:tcPr>
          <w:p w14:paraId="450C5A57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1" w:type="pct"/>
            <w:gridSpan w:val="7"/>
          </w:tcPr>
          <w:p w14:paraId="05F29320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6AB0" w:rsidRPr="00665100" w14:paraId="068AC590" w14:textId="77777777">
        <w:tc>
          <w:tcPr>
            <w:tcW w:w="2279" w:type="pct"/>
          </w:tcPr>
          <w:p w14:paraId="79283AC5" w14:textId="7FD0AC14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1" w:type="pct"/>
          </w:tcPr>
          <w:p w14:paraId="1763808B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F471A67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5CCCD51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5CED657B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A5AFD59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FB5F4C2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27B7D81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6AB0" w:rsidRPr="00665100" w14:paraId="5B6B0050" w14:textId="77777777">
        <w:tc>
          <w:tcPr>
            <w:tcW w:w="2279" w:type="pct"/>
          </w:tcPr>
          <w:p w14:paraId="14C9D6FE" w14:textId="7181F79E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1E499229" w14:textId="05D46B4C" w:rsidR="007C6AB0" w:rsidRPr="009758F3" w:rsidRDefault="006E364E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778F81A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6D2C2AE" w14:textId="7346C738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E8360C2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123BA42" w14:textId="464DB5F7" w:rsidR="007C6AB0" w:rsidRPr="009758F3" w:rsidRDefault="006E364E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1,981,822</w:t>
            </w:r>
          </w:p>
        </w:tc>
        <w:tc>
          <w:tcPr>
            <w:tcW w:w="145" w:type="pct"/>
          </w:tcPr>
          <w:p w14:paraId="42AD5044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DED15D3" w14:textId="583A0244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1,899,536</w:t>
            </w:r>
          </w:p>
        </w:tc>
      </w:tr>
      <w:tr w:rsidR="007C6AB0" w:rsidRPr="00665100" w14:paraId="0B40A15B" w14:textId="77777777">
        <w:tc>
          <w:tcPr>
            <w:tcW w:w="2279" w:type="pct"/>
          </w:tcPr>
          <w:p w14:paraId="32F7F3E6" w14:textId="576575E4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6D549B8A" w14:textId="4124FBB4" w:rsidR="007C6AB0" w:rsidRPr="009758F3" w:rsidRDefault="006E364E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1,230</w:t>
            </w:r>
          </w:p>
        </w:tc>
        <w:tc>
          <w:tcPr>
            <w:tcW w:w="129" w:type="pct"/>
          </w:tcPr>
          <w:p w14:paraId="61DFE6EE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5AB2495" w14:textId="74C85CC0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2,085</w:t>
            </w:r>
          </w:p>
        </w:tc>
        <w:tc>
          <w:tcPr>
            <w:tcW w:w="128" w:type="pct"/>
          </w:tcPr>
          <w:p w14:paraId="71A74616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938B1A7" w14:textId="2E4AAC5C" w:rsidR="007C6AB0" w:rsidRPr="009758F3" w:rsidRDefault="006E364E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124</w:t>
            </w:r>
          </w:p>
        </w:tc>
        <w:tc>
          <w:tcPr>
            <w:tcW w:w="145" w:type="pct"/>
          </w:tcPr>
          <w:p w14:paraId="4F0430A7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ECB6077" w14:textId="6EA16655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7C6AB0" w:rsidRPr="00665100" w14:paraId="3CBB8A22" w14:textId="77777777">
        <w:tc>
          <w:tcPr>
            <w:tcW w:w="2279" w:type="pct"/>
          </w:tcPr>
          <w:p w14:paraId="497AD7BB" w14:textId="32A27CEC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08B2F934" w14:textId="42D911F7" w:rsidR="007C6AB0" w:rsidRPr="009758F3" w:rsidRDefault="006E364E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129" w:type="pct"/>
          </w:tcPr>
          <w:p w14:paraId="550EF251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972F0A2" w14:textId="627C2D73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3,759</w:t>
            </w:r>
          </w:p>
        </w:tc>
        <w:tc>
          <w:tcPr>
            <w:tcW w:w="128" w:type="pct"/>
          </w:tcPr>
          <w:p w14:paraId="09863D36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DE70998" w14:textId="01C300EB" w:rsidR="007C6AB0" w:rsidRPr="009758F3" w:rsidRDefault="006E364E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145" w:type="pct"/>
          </w:tcPr>
          <w:p w14:paraId="23680947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938A269" w14:textId="012786B8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376</w:t>
            </w:r>
          </w:p>
        </w:tc>
      </w:tr>
      <w:tr w:rsidR="007C6AB0" w:rsidRPr="00665100" w14:paraId="1CCD4F08" w14:textId="77777777">
        <w:tc>
          <w:tcPr>
            <w:tcW w:w="2279" w:type="pct"/>
          </w:tcPr>
          <w:p w14:paraId="5D5333C2" w14:textId="0855E450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5BF571E4" w14:textId="1C9307F3" w:rsidR="007C6AB0" w:rsidRPr="009758F3" w:rsidRDefault="006E364E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179,925</w:t>
            </w:r>
          </w:p>
        </w:tc>
        <w:tc>
          <w:tcPr>
            <w:tcW w:w="129" w:type="pct"/>
          </w:tcPr>
          <w:p w14:paraId="721F1E8D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EE4088D" w14:textId="03739B33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155,286</w:t>
            </w:r>
          </w:p>
        </w:tc>
        <w:tc>
          <w:tcPr>
            <w:tcW w:w="128" w:type="pct"/>
          </w:tcPr>
          <w:p w14:paraId="7D28D07A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1D2CE8F" w14:textId="3106F364" w:rsidR="007C6AB0" w:rsidRPr="009758F3" w:rsidRDefault="006E364E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74,524</w:t>
            </w:r>
          </w:p>
        </w:tc>
        <w:tc>
          <w:tcPr>
            <w:tcW w:w="145" w:type="pct"/>
          </w:tcPr>
          <w:p w14:paraId="2F4B0FB4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DA6385E" w14:textId="2939341C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61,529</w:t>
            </w:r>
          </w:p>
        </w:tc>
      </w:tr>
      <w:tr w:rsidR="007C6AB0" w:rsidRPr="00665100" w14:paraId="4EC9ADB2" w14:textId="77777777" w:rsidTr="008D4A59">
        <w:trPr>
          <w:trHeight w:hRule="exact" w:val="144"/>
        </w:trPr>
        <w:tc>
          <w:tcPr>
            <w:tcW w:w="2279" w:type="pct"/>
          </w:tcPr>
          <w:p w14:paraId="0B5DBA81" w14:textId="77777777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25C89D1D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C40287F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645E4423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F68CECE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42D27161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546717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7039075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AB0" w:rsidRPr="00665100" w14:paraId="2B518E10" w14:textId="77777777">
        <w:tc>
          <w:tcPr>
            <w:tcW w:w="2279" w:type="pct"/>
          </w:tcPr>
          <w:p w14:paraId="2A1973A9" w14:textId="7987E0B5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81" w:type="pct"/>
            <w:vAlign w:val="bottom"/>
          </w:tcPr>
          <w:p w14:paraId="2D76E6BF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57F0ABF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35CC27AA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41A7C45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371E6944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B91578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B79662C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AB0" w:rsidRPr="00665100" w14:paraId="52E05D91" w14:textId="77777777">
        <w:tc>
          <w:tcPr>
            <w:tcW w:w="2279" w:type="pct"/>
          </w:tcPr>
          <w:p w14:paraId="72C3BAD3" w14:textId="0DFABF60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59E327A3" w14:textId="3377D655" w:rsidR="007C6AB0" w:rsidRPr="009758F3" w:rsidRDefault="00906424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A748322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62D7B745" w14:textId="588BEBDA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89EBF17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4D1593D8" w14:textId="7ECF5008" w:rsidR="007C6AB0" w:rsidRPr="009758F3" w:rsidRDefault="00906424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486,610</w:t>
            </w:r>
          </w:p>
        </w:tc>
        <w:tc>
          <w:tcPr>
            <w:tcW w:w="145" w:type="pct"/>
          </w:tcPr>
          <w:p w14:paraId="4FD5B20A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41C0B0A" w14:textId="67FFCD4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449,067</w:t>
            </w:r>
          </w:p>
        </w:tc>
      </w:tr>
      <w:tr w:rsidR="007C6AB0" w:rsidRPr="00665100" w14:paraId="6E65BA87" w14:textId="77777777">
        <w:tc>
          <w:tcPr>
            <w:tcW w:w="2279" w:type="pct"/>
          </w:tcPr>
          <w:p w14:paraId="047262D7" w14:textId="3ECDFE70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33467972" w14:textId="17665B77" w:rsidR="007C6AB0" w:rsidRPr="009758F3" w:rsidRDefault="00906424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713</w:t>
            </w:r>
          </w:p>
        </w:tc>
        <w:tc>
          <w:tcPr>
            <w:tcW w:w="129" w:type="pct"/>
          </w:tcPr>
          <w:p w14:paraId="31ADCBC1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736E6D92" w14:textId="68AB05A3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703</w:t>
            </w:r>
          </w:p>
        </w:tc>
        <w:tc>
          <w:tcPr>
            <w:tcW w:w="128" w:type="pct"/>
          </w:tcPr>
          <w:p w14:paraId="6E6E7EA9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FFE06B8" w14:textId="723E3FA9" w:rsidR="007C6AB0" w:rsidRPr="009758F3" w:rsidRDefault="00906424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5474EB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6163E6E" w14:textId="2E4F0969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6AB0" w:rsidRPr="00665100" w14:paraId="53868C6A" w14:textId="77777777" w:rsidTr="008D4A59">
        <w:trPr>
          <w:trHeight w:hRule="exact" w:val="144"/>
        </w:trPr>
        <w:tc>
          <w:tcPr>
            <w:tcW w:w="2279" w:type="pct"/>
          </w:tcPr>
          <w:p w14:paraId="27C3968C" w14:textId="77777777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157345F7" w14:textId="77777777" w:rsidR="007C6AB0" w:rsidRPr="005236A2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24FC4B0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49395101" w14:textId="77777777" w:rsidR="007C6AB0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6E56EA1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AD1EA1C" w14:textId="77777777" w:rsidR="007C6AB0" w:rsidRPr="005236A2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20F02ED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4EFEDE8" w14:textId="77777777" w:rsidR="007C6AB0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AB0" w:rsidRPr="00665100" w14:paraId="4A0A1877" w14:textId="77777777">
        <w:tc>
          <w:tcPr>
            <w:tcW w:w="2279" w:type="pct"/>
          </w:tcPr>
          <w:p w14:paraId="0A9DD5F8" w14:textId="01313E96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1" w:type="pct"/>
            <w:vAlign w:val="bottom"/>
          </w:tcPr>
          <w:p w14:paraId="642652F3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D491589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67CBF9C4" w14:textId="75ECDBCD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739BB9B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CDEF643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9A30B9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64BEE85" w14:textId="7EF41C41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AB0" w:rsidRPr="00665100" w14:paraId="352679B4" w14:textId="77777777">
        <w:tc>
          <w:tcPr>
            <w:tcW w:w="2279" w:type="pct"/>
          </w:tcPr>
          <w:p w14:paraId="00597742" w14:textId="445F5CF4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0340D348" w14:textId="09FEA53E" w:rsidR="007C6AB0" w:rsidRPr="009758F3" w:rsidRDefault="00C6638B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8F61C64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44AC0920" w14:textId="1F040B9E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6E6DE41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31E91DFC" w14:textId="0B36E195" w:rsidR="007C6AB0" w:rsidRPr="009758F3" w:rsidRDefault="00C6638B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7301321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A5AB6DF" w14:textId="6C9FBBA0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5,100,038</w:t>
            </w:r>
          </w:p>
        </w:tc>
      </w:tr>
      <w:tr w:rsidR="007C6AB0" w:rsidRPr="00665100" w14:paraId="65509977" w14:textId="77777777">
        <w:tc>
          <w:tcPr>
            <w:tcW w:w="2279" w:type="pct"/>
          </w:tcPr>
          <w:p w14:paraId="54D3CF1F" w14:textId="09C8534F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5CBDCCA0" w14:textId="0915E9E8" w:rsidR="007C6AB0" w:rsidRPr="009758F3" w:rsidRDefault="00C6638B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85FF355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14070296" w14:textId="2EB89D4D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BFAEDF6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487DC6C" w14:textId="5378B8FD" w:rsidR="007C6AB0" w:rsidRPr="009758F3" w:rsidRDefault="00C6638B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25,000</w:t>
            </w:r>
          </w:p>
        </w:tc>
        <w:tc>
          <w:tcPr>
            <w:tcW w:w="145" w:type="pct"/>
          </w:tcPr>
          <w:p w14:paraId="3B1FDDFF" w14:textId="77777777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0945368" w14:textId="2CA7FAFD" w:rsidR="007C6AB0" w:rsidRPr="009758F3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75,000</w:t>
            </w:r>
          </w:p>
        </w:tc>
      </w:tr>
      <w:tr w:rsidR="007C6AB0" w:rsidRPr="002655AF" w14:paraId="64D3D997" w14:textId="77777777" w:rsidTr="00B2643D">
        <w:trPr>
          <w:trHeight w:hRule="exact" w:val="144"/>
        </w:trPr>
        <w:tc>
          <w:tcPr>
            <w:tcW w:w="2279" w:type="pct"/>
          </w:tcPr>
          <w:p w14:paraId="7AC0E772" w14:textId="77777777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557BE75D" w14:textId="77777777" w:rsidR="007C6AB0" w:rsidRPr="005236A2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D67CACE" w14:textId="77777777" w:rsidR="007C6AB0" w:rsidRPr="005236A2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61DC0984" w14:textId="77777777" w:rsidR="007C6AB0" w:rsidRPr="005236A2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165EE22" w14:textId="77777777" w:rsidR="007C6AB0" w:rsidRPr="005236A2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4E6D7EBE" w14:textId="77777777" w:rsidR="007C6AB0" w:rsidRPr="005236A2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9A42A8B" w14:textId="77777777" w:rsidR="007C6AB0" w:rsidRPr="005236A2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A010971" w14:textId="77777777" w:rsidR="007C6AB0" w:rsidRPr="005236A2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AB0" w:rsidRPr="00665100" w14:paraId="395AF109" w14:textId="77777777" w:rsidTr="00B2643D">
        <w:tc>
          <w:tcPr>
            <w:tcW w:w="2279" w:type="pct"/>
          </w:tcPr>
          <w:p w14:paraId="7835A07C" w14:textId="7114C273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  <w:vAlign w:val="bottom"/>
          </w:tcPr>
          <w:p w14:paraId="3C5AB76C" w14:textId="77777777" w:rsidR="007C6AB0" w:rsidRPr="005236A2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F3B862B" w14:textId="77777777" w:rsidR="007C6AB0" w:rsidRPr="005236A2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9971AF4" w14:textId="20E14B7A" w:rsidR="007C6AB0" w:rsidRPr="005236A2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4F1DBE2" w14:textId="77777777" w:rsidR="007C6AB0" w:rsidRPr="005236A2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D8D2D63" w14:textId="77777777" w:rsidR="007C6AB0" w:rsidRPr="005236A2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132952" w14:textId="77777777" w:rsidR="007C6AB0" w:rsidRPr="005236A2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6252074" w14:textId="0536C2F1" w:rsidR="007C6AB0" w:rsidRPr="005236A2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AB0" w14:paraId="478EB822" w14:textId="77777777">
        <w:tc>
          <w:tcPr>
            <w:tcW w:w="2279" w:type="pct"/>
          </w:tcPr>
          <w:p w14:paraId="70DDB983" w14:textId="4474BB3A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0522CF3A" w14:textId="05C664EC" w:rsidR="007C6AB0" w:rsidRPr="006B323E" w:rsidRDefault="00346701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374A8A2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D760A0B" w14:textId="1F29F69D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46C34DE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634FF92" w14:textId="5FD2F6E0" w:rsidR="007C6AB0" w:rsidRPr="006B323E" w:rsidRDefault="00346701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89,989</w:t>
            </w:r>
          </w:p>
        </w:tc>
        <w:tc>
          <w:tcPr>
            <w:tcW w:w="145" w:type="pct"/>
          </w:tcPr>
          <w:p w14:paraId="3A3D2C20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7D2A848" w14:textId="573E8B30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66,645</w:t>
            </w:r>
          </w:p>
        </w:tc>
      </w:tr>
      <w:tr w:rsidR="007C6AB0" w14:paraId="47A17A63" w14:textId="77777777">
        <w:tc>
          <w:tcPr>
            <w:tcW w:w="2279" w:type="pct"/>
          </w:tcPr>
          <w:p w14:paraId="493AD25C" w14:textId="71A63996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70A4DD60" w14:textId="271A5F98" w:rsidR="007C6AB0" w:rsidRPr="006B323E" w:rsidRDefault="00346701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6,253</w:t>
            </w:r>
          </w:p>
        </w:tc>
        <w:tc>
          <w:tcPr>
            <w:tcW w:w="129" w:type="pct"/>
          </w:tcPr>
          <w:p w14:paraId="7FCD906D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C2A9CD0" w14:textId="4EBB4072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7,522</w:t>
            </w:r>
          </w:p>
        </w:tc>
        <w:tc>
          <w:tcPr>
            <w:tcW w:w="128" w:type="pct"/>
          </w:tcPr>
          <w:p w14:paraId="59CE8ABD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3AD50D2" w14:textId="3B55C851" w:rsidR="007C6AB0" w:rsidRPr="006B323E" w:rsidRDefault="00346701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B02722B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7E281FB" w14:textId="34F22B15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</w:tr>
      <w:tr w:rsidR="007C6AB0" w14:paraId="77F0C686" w14:textId="77777777">
        <w:tc>
          <w:tcPr>
            <w:tcW w:w="2279" w:type="pct"/>
          </w:tcPr>
          <w:p w14:paraId="18AE42EC" w14:textId="0BE9B60D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704A05AA" w14:textId="39D203FD" w:rsidR="007C6AB0" w:rsidRPr="006B323E" w:rsidRDefault="00346701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251</w:t>
            </w:r>
          </w:p>
        </w:tc>
        <w:tc>
          <w:tcPr>
            <w:tcW w:w="129" w:type="pct"/>
          </w:tcPr>
          <w:p w14:paraId="62C831DB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52D9C5D" w14:textId="631E2901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163</w:t>
            </w:r>
          </w:p>
        </w:tc>
        <w:tc>
          <w:tcPr>
            <w:tcW w:w="128" w:type="pct"/>
          </w:tcPr>
          <w:p w14:paraId="31D474A7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E8BEE7A" w14:textId="64F29634" w:rsidR="007C6AB0" w:rsidRPr="006B323E" w:rsidRDefault="00346701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145" w:type="pct"/>
          </w:tcPr>
          <w:p w14:paraId="1948A6EC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3387518" w14:textId="0E3EC558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163</w:t>
            </w:r>
          </w:p>
        </w:tc>
      </w:tr>
      <w:tr w:rsidR="007C6AB0" w14:paraId="06229A1C" w14:textId="77777777" w:rsidTr="00B2643D">
        <w:trPr>
          <w:trHeight w:hRule="exact" w:val="144"/>
        </w:trPr>
        <w:tc>
          <w:tcPr>
            <w:tcW w:w="2279" w:type="pct"/>
          </w:tcPr>
          <w:p w14:paraId="34579906" w14:textId="77777777" w:rsidR="007C6AB0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37A757" w14:textId="77777777" w:rsidR="007C6AB0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43D629" w14:textId="77777777" w:rsidR="007C6AB0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4E64D7" w14:textId="77777777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A7F6EDC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5CCD732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E687AE0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93E9174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05F042E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83027E8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A77EF43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AB0" w:rsidRPr="00665100" w14:paraId="2C705057" w14:textId="77777777" w:rsidTr="00B2643D">
        <w:tc>
          <w:tcPr>
            <w:tcW w:w="2279" w:type="pct"/>
          </w:tcPr>
          <w:p w14:paraId="52B5C454" w14:textId="5A9B4AD5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81" w:type="pct"/>
          </w:tcPr>
          <w:p w14:paraId="2239B763" w14:textId="77777777" w:rsidR="007C6AB0" w:rsidRPr="006B323E" w:rsidRDefault="007C6AB0" w:rsidP="00FA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3D27E2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892"/>
              </w:tabs>
              <w:spacing w:after="0"/>
              <w:ind w:left="-108" w:right="-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42FD78E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0A6D1CE2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892"/>
              </w:tabs>
              <w:spacing w:after="0"/>
              <w:ind w:left="-108" w:right="-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6F9C9B8" w14:textId="77777777" w:rsidR="007C6AB0" w:rsidRPr="006B323E" w:rsidRDefault="007C6AB0" w:rsidP="00FA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BC537E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892"/>
              </w:tabs>
              <w:spacing w:after="0"/>
              <w:ind w:left="-108" w:right="-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EDBAC5D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AB0" w:rsidRPr="00665100" w14:paraId="67EE8BC9" w14:textId="77777777">
        <w:tc>
          <w:tcPr>
            <w:tcW w:w="2279" w:type="pct"/>
          </w:tcPr>
          <w:p w14:paraId="6BC6EA4D" w14:textId="77777777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49177DDD" w14:textId="54DC0E93" w:rsidR="007C6AB0" w:rsidRPr="006B323E" w:rsidRDefault="00E56F86" w:rsidP="00FA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54464B9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BD8D417" w14:textId="5046C4AD" w:rsidR="007C6AB0" w:rsidRPr="002008E9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84D49C0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8132AF6" w14:textId="53862DAD" w:rsidR="007C6AB0" w:rsidRPr="006B323E" w:rsidRDefault="00E56F86" w:rsidP="00FA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664,575</w:t>
            </w:r>
          </w:p>
        </w:tc>
        <w:tc>
          <w:tcPr>
            <w:tcW w:w="145" w:type="pct"/>
          </w:tcPr>
          <w:p w14:paraId="0263DB8A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BE9EB23" w14:textId="3C609E0D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643,151</w:t>
            </w:r>
          </w:p>
        </w:tc>
      </w:tr>
      <w:tr w:rsidR="007C6AB0" w:rsidRPr="00665100" w14:paraId="7961212C" w14:textId="77777777">
        <w:tc>
          <w:tcPr>
            <w:tcW w:w="2279" w:type="pct"/>
          </w:tcPr>
          <w:p w14:paraId="45758858" w14:textId="77777777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48FC6824" w14:textId="19280482" w:rsidR="007C6AB0" w:rsidRPr="006B323E" w:rsidRDefault="00E56F86" w:rsidP="00FA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440,675</w:t>
            </w:r>
          </w:p>
        </w:tc>
        <w:tc>
          <w:tcPr>
            <w:tcW w:w="129" w:type="pct"/>
          </w:tcPr>
          <w:p w14:paraId="1634148F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7055F81" w14:textId="3CAC19C2" w:rsidR="007C6AB0" w:rsidRPr="002008E9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288,910</w:t>
            </w:r>
          </w:p>
        </w:tc>
        <w:tc>
          <w:tcPr>
            <w:tcW w:w="128" w:type="pct"/>
          </w:tcPr>
          <w:p w14:paraId="542DC27C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A8AFB17" w14:textId="5D933B2F" w:rsidR="007C6AB0" w:rsidRPr="006B323E" w:rsidRDefault="00E56F86" w:rsidP="00FA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40CF9EB6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808819B" w14:textId="092186EC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6AB0" w:rsidRPr="00665100" w14:paraId="55FBD3B4" w14:textId="77777777">
        <w:tc>
          <w:tcPr>
            <w:tcW w:w="2279" w:type="pct"/>
          </w:tcPr>
          <w:p w14:paraId="1E429D95" w14:textId="77777777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7CA415B2" w14:textId="2F41A04E" w:rsidR="007C6AB0" w:rsidRPr="006B323E" w:rsidRDefault="00E56F86" w:rsidP="00FA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63,899</w:t>
            </w:r>
          </w:p>
        </w:tc>
        <w:tc>
          <w:tcPr>
            <w:tcW w:w="129" w:type="pct"/>
          </w:tcPr>
          <w:p w14:paraId="3DE15330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841264B" w14:textId="04F2198A" w:rsidR="007C6AB0" w:rsidRPr="002008E9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76,227</w:t>
            </w:r>
          </w:p>
        </w:tc>
        <w:tc>
          <w:tcPr>
            <w:tcW w:w="128" w:type="pct"/>
          </w:tcPr>
          <w:p w14:paraId="4666B428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D1A431D" w14:textId="74526525" w:rsidR="007C6AB0" w:rsidRPr="006B323E" w:rsidRDefault="00E56F86" w:rsidP="00FA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938</w:t>
            </w:r>
          </w:p>
        </w:tc>
        <w:tc>
          <w:tcPr>
            <w:tcW w:w="145" w:type="pct"/>
          </w:tcPr>
          <w:p w14:paraId="238D8E8C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8A250A1" w14:textId="3293950F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</w:tr>
      <w:tr w:rsidR="007C6AB0" w:rsidRPr="00665100" w14:paraId="72F60FE9" w14:textId="77777777">
        <w:tc>
          <w:tcPr>
            <w:tcW w:w="2279" w:type="pct"/>
          </w:tcPr>
          <w:p w14:paraId="7C45539F" w14:textId="77777777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0AA5FD84" w14:textId="03AFA934" w:rsidR="007C6AB0" w:rsidRPr="006B323E" w:rsidRDefault="00E56F86" w:rsidP="00FA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191,295</w:t>
            </w:r>
          </w:p>
        </w:tc>
        <w:tc>
          <w:tcPr>
            <w:tcW w:w="129" w:type="pct"/>
          </w:tcPr>
          <w:p w14:paraId="1CFB6315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314E3F5" w14:textId="7F45876D" w:rsidR="007C6AB0" w:rsidRPr="002008E9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187,717</w:t>
            </w:r>
          </w:p>
        </w:tc>
        <w:tc>
          <w:tcPr>
            <w:tcW w:w="128" w:type="pct"/>
          </w:tcPr>
          <w:p w14:paraId="037A2B37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0D87E2E" w14:textId="17FF2BF0" w:rsidR="007C6AB0" w:rsidRPr="006B323E" w:rsidRDefault="00E56F86" w:rsidP="00FA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>28,552</w:t>
            </w:r>
          </w:p>
        </w:tc>
        <w:tc>
          <w:tcPr>
            <w:tcW w:w="145" w:type="pct"/>
          </w:tcPr>
          <w:p w14:paraId="0C6D49BC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7B26C6A" w14:textId="4C3778D6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22,788</w:t>
            </w:r>
          </w:p>
        </w:tc>
      </w:tr>
      <w:tr w:rsidR="007C6AB0" w:rsidRPr="00665100" w14:paraId="0977701E" w14:textId="77777777">
        <w:tc>
          <w:tcPr>
            <w:tcW w:w="2279" w:type="pct"/>
          </w:tcPr>
          <w:p w14:paraId="7A87E797" w14:textId="77777777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4ACC7368" w14:textId="77777777" w:rsidR="007C6AB0" w:rsidRPr="00C858AE" w:rsidRDefault="007C6AB0" w:rsidP="00FA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07437D2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58E415E" w14:textId="77777777" w:rsidR="007C6AB0" w:rsidRPr="002008E9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D6E70F6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0F087F2" w14:textId="77777777" w:rsidR="007C6AB0" w:rsidRPr="00C858AE" w:rsidRDefault="007C6AB0" w:rsidP="00FA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69C5569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68578C8" w14:textId="77777777" w:rsidR="007C6AB0" w:rsidRPr="00987530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AB0" w:rsidRPr="00665100" w14:paraId="09215B14" w14:textId="77777777">
        <w:tc>
          <w:tcPr>
            <w:tcW w:w="2279" w:type="pct"/>
          </w:tcPr>
          <w:p w14:paraId="3CA55A5A" w14:textId="77777777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2E88010B" w14:textId="77777777" w:rsidR="007C6AB0" w:rsidRPr="00C858A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29CCE60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4A60860" w14:textId="77777777" w:rsidR="007C6AB0" w:rsidRPr="002008E9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09C1A00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F9E44A5" w14:textId="77777777" w:rsidR="007C6AB0" w:rsidRPr="00C858AE" w:rsidRDefault="007C6AB0" w:rsidP="00FA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BC5532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51D1E54" w14:textId="77777777" w:rsidR="007C6AB0" w:rsidRPr="00987530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3A40" w:rsidRPr="00665100" w14:paraId="0CF00B2E" w14:textId="77777777">
        <w:tc>
          <w:tcPr>
            <w:tcW w:w="2279" w:type="pct"/>
          </w:tcPr>
          <w:p w14:paraId="598890EB" w14:textId="77777777" w:rsidR="00FA3A40" w:rsidRPr="002655AF" w:rsidRDefault="00FA3A40" w:rsidP="00E5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672C7537" w14:textId="77777777" w:rsidR="00FA3A40" w:rsidRPr="00C858AE" w:rsidRDefault="00FA3A40" w:rsidP="00E5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F99A3C3" w14:textId="77777777" w:rsidR="00FA3A40" w:rsidRPr="006B323E" w:rsidRDefault="00FA3A40" w:rsidP="00E5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42C2F15" w14:textId="77777777" w:rsidR="00FA3A40" w:rsidRPr="002008E9" w:rsidRDefault="00FA3A40" w:rsidP="00E5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E16F7CC" w14:textId="77777777" w:rsidR="00FA3A40" w:rsidRPr="006B323E" w:rsidRDefault="00FA3A40" w:rsidP="00E5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22D054E" w14:textId="77777777" w:rsidR="00FA3A40" w:rsidRPr="00C858AE" w:rsidRDefault="00FA3A40" w:rsidP="00FA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316404" w14:textId="77777777" w:rsidR="00FA3A40" w:rsidRPr="006B323E" w:rsidRDefault="00FA3A40" w:rsidP="00E5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5D6CFD6" w14:textId="77777777" w:rsidR="00FA3A40" w:rsidRPr="00987530" w:rsidRDefault="00FA3A40" w:rsidP="00E5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AB0" w:rsidRPr="00665100" w14:paraId="4E378F6A" w14:textId="77777777">
        <w:tc>
          <w:tcPr>
            <w:tcW w:w="2279" w:type="pct"/>
          </w:tcPr>
          <w:p w14:paraId="197B6022" w14:textId="43B950DB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581" w:type="pct"/>
          </w:tcPr>
          <w:p w14:paraId="2D23B605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E0AA419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09463B76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663D251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E884CF6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DFD438B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1524F5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AB0" w:rsidRPr="00665100" w14:paraId="1DD3E23D" w14:textId="77777777">
        <w:tc>
          <w:tcPr>
            <w:tcW w:w="2279" w:type="pct"/>
          </w:tcPr>
          <w:p w14:paraId="23877D46" w14:textId="2A8FA256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1FDDA79F" w14:textId="282F6734" w:rsidR="007C6AB0" w:rsidRPr="006B323E" w:rsidRDefault="000C3FD7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0C3FD7">
              <w:rPr>
                <w:rFonts w:ascii="Angsana New" w:hAnsi="Angsana New" w:cs="Angsana New"/>
                <w:sz w:val="30"/>
                <w:szCs w:val="30"/>
              </w:rPr>
              <w:t>699,815</w:t>
            </w:r>
          </w:p>
        </w:tc>
        <w:tc>
          <w:tcPr>
            <w:tcW w:w="129" w:type="pct"/>
          </w:tcPr>
          <w:p w14:paraId="1574334A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25E05E06" w14:textId="0B62122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25,906</w:t>
            </w:r>
          </w:p>
        </w:tc>
        <w:tc>
          <w:tcPr>
            <w:tcW w:w="128" w:type="pct"/>
          </w:tcPr>
          <w:p w14:paraId="2B83D23D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7B2541A1" w14:textId="27882F15" w:rsidR="007C6AB0" w:rsidRPr="006B323E" w:rsidRDefault="000C3FD7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0C3FD7">
              <w:rPr>
                <w:rFonts w:ascii="Angsana New" w:hAnsi="Angsana New" w:cs="Angsana New"/>
                <w:sz w:val="30"/>
                <w:szCs w:val="30"/>
              </w:rPr>
              <w:t>665,534</w:t>
            </w:r>
          </w:p>
        </w:tc>
        <w:tc>
          <w:tcPr>
            <w:tcW w:w="145" w:type="pct"/>
          </w:tcPr>
          <w:p w14:paraId="5F53A4AA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6E0EC3F" w14:textId="7940D06B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6AB0" w:rsidRPr="00665100" w14:paraId="34614761" w14:textId="77777777" w:rsidTr="00B2643D">
        <w:trPr>
          <w:trHeight w:hRule="exact" w:val="144"/>
        </w:trPr>
        <w:tc>
          <w:tcPr>
            <w:tcW w:w="2279" w:type="pct"/>
          </w:tcPr>
          <w:p w14:paraId="011BE85E" w14:textId="77777777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26AE1081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EBBDABC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07C35AA5" w14:textId="10CC28BF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C791CDE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7D5561F0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9B269A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E24C9E0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AB0" w:rsidRPr="00665100" w14:paraId="241EBD6B" w14:textId="77777777" w:rsidTr="0050291B">
        <w:tc>
          <w:tcPr>
            <w:tcW w:w="2279" w:type="pct"/>
          </w:tcPr>
          <w:p w14:paraId="1D0BD05D" w14:textId="49A6A397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ค่าตอบแทนกรรมการและผู้บริหารสําคัญ</w:t>
            </w:r>
          </w:p>
        </w:tc>
        <w:tc>
          <w:tcPr>
            <w:tcW w:w="581" w:type="pct"/>
          </w:tcPr>
          <w:p w14:paraId="6945385B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8FDA38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CB3640B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911E1B3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7E0C527C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9C563AC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48D8471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AB0" w:rsidRPr="00665100" w14:paraId="3BC21956" w14:textId="77777777" w:rsidTr="008D4A59">
        <w:tc>
          <w:tcPr>
            <w:tcW w:w="2279" w:type="pct"/>
          </w:tcPr>
          <w:p w14:paraId="68543521" w14:textId="6780EDD9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1" w:type="pct"/>
            <w:vAlign w:val="bottom"/>
          </w:tcPr>
          <w:p w14:paraId="01872136" w14:textId="59576DF6" w:rsidR="007C6AB0" w:rsidRPr="008D4A59" w:rsidRDefault="002E3353" w:rsidP="00FA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 xml:space="preserve">87,456 </w:t>
            </w:r>
          </w:p>
        </w:tc>
        <w:tc>
          <w:tcPr>
            <w:tcW w:w="129" w:type="pct"/>
          </w:tcPr>
          <w:p w14:paraId="3811CF83" w14:textId="77777777" w:rsidR="007C6AB0" w:rsidRPr="00DD3DF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1E52A597" w14:textId="7EECDC19" w:rsidR="007C6AB0" w:rsidRPr="00DD3DF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D4A59">
              <w:rPr>
                <w:rFonts w:ascii="Angsana New" w:hAnsi="Angsana New" w:cs="Angsana New"/>
                <w:sz w:val="30"/>
                <w:szCs w:val="30"/>
              </w:rPr>
              <w:t>73,064</w:t>
            </w:r>
          </w:p>
        </w:tc>
        <w:tc>
          <w:tcPr>
            <w:tcW w:w="128" w:type="pct"/>
          </w:tcPr>
          <w:p w14:paraId="63A75E5B" w14:textId="77777777" w:rsidR="007C6AB0" w:rsidRPr="00DD3DF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26DBB45C" w14:textId="04327EEE" w:rsidR="007C6AB0" w:rsidRPr="008D4A59" w:rsidRDefault="002E3353" w:rsidP="00C86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 xml:space="preserve">69,958 </w:t>
            </w:r>
          </w:p>
        </w:tc>
        <w:tc>
          <w:tcPr>
            <w:tcW w:w="145" w:type="pct"/>
          </w:tcPr>
          <w:p w14:paraId="55A2E518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53BA1FB" w14:textId="15C98E68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D4A59">
              <w:rPr>
                <w:rFonts w:ascii="Angsana New" w:hAnsi="Angsana New" w:cs="Angsana New"/>
                <w:sz w:val="30"/>
                <w:szCs w:val="30"/>
              </w:rPr>
              <w:t>71,598</w:t>
            </w:r>
          </w:p>
        </w:tc>
      </w:tr>
      <w:tr w:rsidR="007C6AB0" w:rsidRPr="00665100" w14:paraId="47070D8D" w14:textId="77777777">
        <w:tc>
          <w:tcPr>
            <w:tcW w:w="2279" w:type="pct"/>
          </w:tcPr>
          <w:p w14:paraId="0F5828C6" w14:textId="7D2F4F4C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  <w:vAlign w:val="bottom"/>
          </w:tcPr>
          <w:p w14:paraId="4420E4EF" w14:textId="66F3C98D" w:rsidR="007C6AB0" w:rsidRPr="008D4A59" w:rsidRDefault="002E3353" w:rsidP="00FA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 xml:space="preserve">2,580 </w:t>
            </w:r>
          </w:p>
        </w:tc>
        <w:tc>
          <w:tcPr>
            <w:tcW w:w="129" w:type="pct"/>
          </w:tcPr>
          <w:p w14:paraId="3CFB76B9" w14:textId="77777777" w:rsidR="007C6AB0" w:rsidRPr="00DD3DF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16065F24" w14:textId="0371CB55" w:rsidR="007C6AB0" w:rsidRPr="00DD3DF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D4A59">
              <w:rPr>
                <w:rFonts w:ascii="Angsana New" w:hAnsi="Angsana New" w:cs="Angsana New"/>
                <w:sz w:val="30"/>
                <w:szCs w:val="30"/>
              </w:rPr>
              <w:t>6,034</w:t>
            </w:r>
          </w:p>
        </w:tc>
        <w:tc>
          <w:tcPr>
            <w:tcW w:w="128" w:type="pct"/>
          </w:tcPr>
          <w:p w14:paraId="0D7CA9F2" w14:textId="77777777" w:rsidR="007C6AB0" w:rsidRPr="00DD3DF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02904F6E" w14:textId="403ABC30" w:rsidR="007C6AB0" w:rsidRPr="008D4A59" w:rsidRDefault="002E3353" w:rsidP="00C86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 xml:space="preserve">        2,580 </w:t>
            </w:r>
          </w:p>
        </w:tc>
        <w:tc>
          <w:tcPr>
            <w:tcW w:w="145" w:type="pct"/>
          </w:tcPr>
          <w:p w14:paraId="7543F05F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A695C4F" w14:textId="65C24CA5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D4A59">
              <w:rPr>
                <w:rFonts w:ascii="Angsana New" w:hAnsi="Angsana New" w:cs="Angsana New"/>
                <w:sz w:val="30"/>
                <w:szCs w:val="30"/>
              </w:rPr>
              <w:t>2,505</w:t>
            </w:r>
          </w:p>
        </w:tc>
      </w:tr>
      <w:tr w:rsidR="007C6AB0" w:rsidRPr="00665100" w14:paraId="632ED2F9" w14:textId="77777777">
        <w:tc>
          <w:tcPr>
            <w:tcW w:w="2279" w:type="pct"/>
          </w:tcPr>
          <w:p w14:paraId="35C4DE69" w14:textId="00464091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5C953DC8" w14:textId="318813B2" w:rsidR="007C6AB0" w:rsidRPr="008D4A59" w:rsidRDefault="002E3353" w:rsidP="00FA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 xml:space="preserve">13,834 </w:t>
            </w:r>
          </w:p>
        </w:tc>
        <w:tc>
          <w:tcPr>
            <w:tcW w:w="129" w:type="pct"/>
          </w:tcPr>
          <w:p w14:paraId="6470011D" w14:textId="77777777" w:rsidR="007C6AB0" w:rsidRPr="00DD3DF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7E79F1C" w14:textId="17B458AD" w:rsidR="007C6AB0" w:rsidRPr="00DD3DF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D4A59">
              <w:rPr>
                <w:rFonts w:ascii="Angsana New" w:hAnsi="Angsana New" w:cs="Angsana New"/>
                <w:sz w:val="30"/>
                <w:szCs w:val="30"/>
              </w:rPr>
              <w:t>11,660</w:t>
            </w:r>
          </w:p>
        </w:tc>
        <w:tc>
          <w:tcPr>
            <w:tcW w:w="128" w:type="pct"/>
          </w:tcPr>
          <w:p w14:paraId="4BCFCC63" w14:textId="77777777" w:rsidR="007C6AB0" w:rsidRPr="00DD3DF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7DE0DC49" w14:textId="3C3EB6C0" w:rsidR="007C6AB0" w:rsidRPr="008D4A59" w:rsidRDefault="002E3353" w:rsidP="00FA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FA3A40">
              <w:rPr>
                <w:rFonts w:ascii="Angsana New" w:hAnsi="Angsana New" w:cs="Angsana New"/>
                <w:sz w:val="30"/>
                <w:szCs w:val="30"/>
              </w:rPr>
              <w:t xml:space="preserve">11,987 </w:t>
            </w:r>
          </w:p>
        </w:tc>
        <w:tc>
          <w:tcPr>
            <w:tcW w:w="145" w:type="pct"/>
          </w:tcPr>
          <w:p w14:paraId="366FD30F" w14:textId="77777777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B00A7B5" w14:textId="1E24B1CF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D4A59">
              <w:rPr>
                <w:rFonts w:ascii="Angsana New" w:hAnsi="Angsana New" w:cs="Angsana New"/>
                <w:sz w:val="30"/>
                <w:szCs w:val="30"/>
              </w:rPr>
              <w:t>11,660</w:t>
            </w:r>
          </w:p>
        </w:tc>
      </w:tr>
      <w:tr w:rsidR="007C6AB0" w:rsidRPr="00665100" w14:paraId="6C29C365" w14:textId="77777777">
        <w:tc>
          <w:tcPr>
            <w:tcW w:w="2279" w:type="pct"/>
          </w:tcPr>
          <w:p w14:paraId="2E19D648" w14:textId="473FC69C" w:rsidR="007C6AB0" w:rsidRPr="00707D71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D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รวมค่าตอบแทนกรรมการและผู้บริหารสําคัญ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E5B1A" w14:textId="4C68559A" w:rsidR="007C6AB0" w:rsidRPr="008D4A59" w:rsidRDefault="002E3353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103,870 </w:t>
            </w:r>
          </w:p>
        </w:tc>
        <w:tc>
          <w:tcPr>
            <w:tcW w:w="129" w:type="pct"/>
          </w:tcPr>
          <w:p w14:paraId="6339D134" w14:textId="77777777" w:rsidR="007C6AB0" w:rsidRPr="00DD3DF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C1BB326" w14:textId="49B779CB" w:rsidR="007C6AB0" w:rsidRPr="00DD3DF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4A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90,758</w:t>
            </w:r>
          </w:p>
        </w:tc>
        <w:tc>
          <w:tcPr>
            <w:tcW w:w="128" w:type="pct"/>
          </w:tcPr>
          <w:p w14:paraId="0DB48AEE" w14:textId="77777777" w:rsidR="007C6AB0" w:rsidRPr="00DD3DF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282EF" w14:textId="28524E83" w:rsidR="007C6AB0" w:rsidRPr="008D4A59" w:rsidRDefault="002E3353" w:rsidP="00FA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84,525 </w:t>
            </w:r>
          </w:p>
        </w:tc>
        <w:tc>
          <w:tcPr>
            <w:tcW w:w="145" w:type="pct"/>
          </w:tcPr>
          <w:p w14:paraId="2CA5E6B0" w14:textId="77777777" w:rsidR="007C6AB0" w:rsidRPr="009963B4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FBBEF" w14:textId="02262D83" w:rsidR="007C6AB0" w:rsidRPr="006B323E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4A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85,763</w:t>
            </w:r>
          </w:p>
        </w:tc>
      </w:tr>
    </w:tbl>
    <w:p w14:paraId="456983ED" w14:textId="01CF287A" w:rsidR="001F1188" w:rsidRDefault="001F1188" w:rsidP="009046A6">
      <w:pPr>
        <w:ind w:left="540"/>
        <w:rPr>
          <w:rFonts w:ascii="Angsana New" w:hAnsi="Angsana New" w:cs="Angsana New"/>
          <w:sz w:val="30"/>
          <w:szCs w:val="30"/>
          <w:cs/>
        </w:rPr>
      </w:pPr>
    </w:p>
    <w:p w14:paraId="70CDEC16" w14:textId="6C091560" w:rsidR="00E71B59" w:rsidRPr="007A695D" w:rsidRDefault="007A695D" w:rsidP="00E45ED3">
      <w:pPr>
        <w:ind w:left="54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ยอดคงเหลือกับบุลคลหรือกิจการที่เกี่ยวข้องกัน ณ </w:t>
      </w:r>
      <w:r w:rsidR="000A0D87" w:rsidRPr="000A0D8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2C63A4">
        <w:rPr>
          <w:rFonts w:ascii="Angsana New" w:hAnsi="Angsana New" w:cs="Angsana New"/>
          <w:sz w:val="30"/>
          <w:szCs w:val="30"/>
        </w:rPr>
        <w:t>31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0A0D87" w:rsidRPr="000A0D8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7C6AB0">
        <w:rPr>
          <w:rFonts w:ascii="Angsana New" w:hAnsi="Angsana New" w:cs="Angsana New"/>
          <w:sz w:val="30"/>
          <w:szCs w:val="30"/>
        </w:rPr>
        <w:t>256</w:t>
      </w:r>
      <w:r w:rsidR="007C6AB0">
        <w:rPr>
          <w:rFonts w:asciiTheme="majorBidi" w:hAnsiTheme="majorBidi"/>
          <w:sz w:val="30"/>
          <w:szCs w:val="30"/>
        </w:rPr>
        <w:t>9</w:t>
      </w:r>
      <w:r w:rsidR="007C6AB0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0A0D87" w:rsidRPr="000A0D87">
        <w:rPr>
          <w:rFonts w:ascii="Angsana New" w:hAnsi="Angsana New" w:cs="Angsana New" w:hint="cs"/>
          <w:sz w:val="30"/>
          <w:szCs w:val="30"/>
          <w:cs/>
        </w:rPr>
        <w:t>และ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2C63A4">
        <w:rPr>
          <w:rFonts w:ascii="Angsana New" w:hAnsi="Angsana New" w:cs="Angsana New"/>
          <w:sz w:val="30"/>
          <w:szCs w:val="30"/>
        </w:rPr>
        <w:t>31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0A0D87" w:rsidRPr="000A0D8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7C6AB0"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E2CC1FE" w14:textId="77777777" w:rsidR="003B4224" w:rsidRDefault="003B4224" w:rsidP="00E45ED3">
      <w:pPr>
        <w:ind w:left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169"/>
        <w:gridCol w:w="269"/>
        <w:gridCol w:w="91"/>
        <w:gridCol w:w="1170"/>
        <w:gridCol w:w="358"/>
        <w:gridCol w:w="1172"/>
        <w:gridCol w:w="269"/>
        <w:gridCol w:w="1174"/>
      </w:tblGrid>
      <w:tr w:rsidR="00E71B59" w:rsidRPr="00665100" w14:paraId="0C267A34" w14:textId="77777777" w:rsidTr="004272FD">
        <w:trPr>
          <w:tblHeader/>
        </w:trPr>
        <w:tc>
          <w:tcPr>
            <w:tcW w:w="1941" w:type="pct"/>
          </w:tcPr>
          <w:p w14:paraId="34D8DA6D" w14:textId="31A443B5" w:rsidR="00E71B59" w:rsidRPr="00665100" w:rsidRDefault="00E71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6" w:type="pct"/>
            <w:gridSpan w:val="4"/>
          </w:tcPr>
          <w:p w14:paraId="7E40469C" w14:textId="77777777" w:rsidR="00E71B59" w:rsidRPr="00665100" w:rsidRDefault="00E71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" w:type="pct"/>
          </w:tcPr>
          <w:p w14:paraId="02E1C5A9" w14:textId="77777777" w:rsidR="00E71B59" w:rsidRPr="00665100" w:rsidRDefault="00E71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14:paraId="2A68A8F5" w14:textId="77777777" w:rsidR="00E71B59" w:rsidRPr="00665100" w:rsidRDefault="00E71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D87" w:rsidRPr="00665100" w14:paraId="3F500B57" w14:textId="77777777" w:rsidTr="004272FD">
        <w:trPr>
          <w:tblHeader/>
        </w:trPr>
        <w:tc>
          <w:tcPr>
            <w:tcW w:w="1941" w:type="pct"/>
          </w:tcPr>
          <w:p w14:paraId="3B2AD40A" w14:textId="6ACE0D0B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515517B" w14:textId="20BD08BF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4DE3D152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gridSpan w:val="2"/>
          </w:tcPr>
          <w:p w14:paraId="37E21786" w14:textId="57EF139A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3" w:type="pct"/>
          </w:tcPr>
          <w:p w14:paraId="77AD3642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B07863A" w14:textId="0581D06D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7AB52979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304EEF6" w14:textId="1FFAC238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272FD" w:rsidRPr="00665100" w14:paraId="406F50A7" w14:textId="77777777" w:rsidTr="00B2643D">
        <w:trPr>
          <w:tblHeader/>
        </w:trPr>
        <w:tc>
          <w:tcPr>
            <w:tcW w:w="1941" w:type="pct"/>
          </w:tcPr>
          <w:p w14:paraId="56CB371A" w14:textId="77777777" w:rsidR="004272FD" w:rsidRDefault="004272FD" w:rsidP="004272F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4D0DD063" w14:textId="338607E6" w:rsidR="004272FD" w:rsidRPr="00665100" w:rsidRDefault="004272FD" w:rsidP="00427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5A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</w:t>
            </w:r>
          </w:p>
        </w:tc>
        <w:tc>
          <w:tcPr>
            <w:tcW w:w="145" w:type="pct"/>
            <w:vAlign w:val="bottom"/>
          </w:tcPr>
          <w:p w14:paraId="26004E0B" w14:textId="77777777" w:rsidR="004272FD" w:rsidRPr="00665100" w:rsidRDefault="004272FD" w:rsidP="00427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vAlign w:val="bottom"/>
          </w:tcPr>
          <w:p w14:paraId="74BEBAEF" w14:textId="37E9DE7E" w:rsidR="004272FD" w:rsidRPr="00665100" w:rsidRDefault="004272FD" w:rsidP="00427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5AB7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8"/>
                <w:sz w:val="30"/>
                <w:szCs w:val="30"/>
              </w:rPr>
              <w:t>8</w:t>
            </w:r>
          </w:p>
        </w:tc>
        <w:tc>
          <w:tcPr>
            <w:tcW w:w="193" w:type="pct"/>
          </w:tcPr>
          <w:p w14:paraId="541652D7" w14:textId="77777777" w:rsidR="004272FD" w:rsidRPr="00665100" w:rsidRDefault="004272FD" w:rsidP="00427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774F139" w14:textId="22095CBF" w:rsidR="004272FD" w:rsidRPr="00665100" w:rsidRDefault="004272FD" w:rsidP="00427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5A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</w:t>
            </w:r>
          </w:p>
        </w:tc>
        <w:tc>
          <w:tcPr>
            <w:tcW w:w="145" w:type="pct"/>
            <w:vAlign w:val="bottom"/>
          </w:tcPr>
          <w:p w14:paraId="5C56FFDB" w14:textId="77777777" w:rsidR="004272FD" w:rsidRPr="00665100" w:rsidRDefault="004272FD" w:rsidP="00427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0A260FC" w14:textId="5C37BE1D" w:rsidR="004272FD" w:rsidRPr="00665100" w:rsidRDefault="004272FD" w:rsidP="00427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5AB7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8"/>
                <w:sz w:val="30"/>
                <w:szCs w:val="30"/>
              </w:rPr>
              <w:t>8</w:t>
            </w:r>
          </w:p>
        </w:tc>
      </w:tr>
      <w:tr w:rsidR="004272FD" w:rsidRPr="00665100" w14:paraId="2200EA10" w14:textId="77777777" w:rsidTr="008D4A59">
        <w:trPr>
          <w:tblHeader/>
        </w:trPr>
        <w:tc>
          <w:tcPr>
            <w:tcW w:w="1941" w:type="pct"/>
          </w:tcPr>
          <w:p w14:paraId="7CCFD661" w14:textId="77777777" w:rsidR="004272FD" w:rsidRPr="00665100" w:rsidRDefault="004272FD" w:rsidP="00427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9" w:type="pct"/>
            <w:gridSpan w:val="8"/>
          </w:tcPr>
          <w:p w14:paraId="4C6035E8" w14:textId="77777777" w:rsidR="004272FD" w:rsidRPr="00665100" w:rsidRDefault="004272FD" w:rsidP="00427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72FD" w:rsidRPr="00665100" w14:paraId="14F54C3A" w14:textId="77777777" w:rsidTr="004272FD">
        <w:tc>
          <w:tcPr>
            <w:tcW w:w="1941" w:type="pct"/>
          </w:tcPr>
          <w:p w14:paraId="1820270E" w14:textId="5324AF93" w:rsidR="004272FD" w:rsidRPr="00256A66" w:rsidRDefault="004272FD" w:rsidP="00427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56A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256A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256A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ไม่รวมค่าเผื่อผลขาดทุน</w:t>
            </w:r>
            <w:r w:rsidRPr="00256A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1" w:type="pct"/>
          </w:tcPr>
          <w:p w14:paraId="24870341" w14:textId="77777777" w:rsidR="004272FD" w:rsidRPr="00D143FB" w:rsidRDefault="004272FD" w:rsidP="00427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6A948CCF" w14:textId="77777777" w:rsidR="004272FD" w:rsidRPr="00D143FB" w:rsidRDefault="004272FD" w:rsidP="00427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FEAC3E1" w14:textId="77777777" w:rsidR="004272FD" w:rsidRPr="00D143FB" w:rsidRDefault="004272FD" w:rsidP="00427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4C69710B" w14:textId="77777777" w:rsidR="004272FD" w:rsidRPr="00D143FB" w:rsidRDefault="004272FD" w:rsidP="00427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42298D4" w14:textId="77777777" w:rsidR="004272FD" w:rsidRPr="00D143FB" w:rsidRDefault="004272FD" w:rsidP="00427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E4DAAB9" w14:textId="77777777" w:rsidR="004272FD" w:rsidRPr="00D143FB" w:rsidRDefault="004272FD" w:rsidP="00427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49B4D67" w14:textId="77777777" w:rsidR="004272FD" w:rsidRPr="00D143FB" w:rsidRDefault="004272FD" w:rsidP="00427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6488" w:rsidRPr="00665100" w14:paraId="6A102A26" w14:textId="77777777" w:rsidTr="004272FD">
        <w:tc>
          <w:tcPr>
            <w:tcW w:w="1941" w:type="pct"/>
          </w:tcPr>
          <w:p w14:paraId="2179FE73" w14:textId="77777777" w:rsidR="00D56488" w:rsidRPr="00665100" w:rsidRDefault="00D56488" w:rsidP="00D5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0235027" w14:textId="3EAE9EA1" w:rsidR="00D56488" w:rsidRPr="009963B4" w:rsidRDefault="008620BD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45C6C1DB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7507D8A7" w14:textId="4EA56E7C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3" w:type="pct"/>
          </w:tcPr>
          <w:p w14:paraId="490F86AA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3ADF54E" w14:textId="1356B0F2" w:rsidR="00D56488" w:rsidRPr="009963B4" w:rsidRDefault="008620BD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1,130,848</w:t>
            </w:r>
          </w:p>
        </w:tc>
        <w:tc>
          <w:tcPr>
            <w:tcW w:w="145" w:type="pct"/>
          </w:tcPr>
          <w:p w14:paraId="73A8B176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29ACED16" w14:textId="1779A270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436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363</w:t>
            </w:r>
          </w:p>
        </w:tc>
      </w:tr>
      <w:tr w:rsidR="00D56488" w14:paraId="344A0778" w14:textId="77777777" w:rsidTr="004272FD">
        <w:tc>
          <w:tcPr>
            <w:tcW w:w="1941" w:type="pct"/>
          </w:tcPr>
          <w:p w14:paraId="092DE6C0" w14:textId="77777777" w:rsidR="00D56488" w:rsidRPr="00665100" w:rsidRDefault="00D56488" w:rsidP="00D5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40F9F94A" w14:textId="4C084A99" w:rsidR="00D56488" w:rsidRPr="009963B4" w:rsidRDefault="008620BD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914</w:t>
            </w:r>
          </w:p>
        </w:tc>
        <w:tc>
          <w:tcPr>
            <w:tcW w:w="194" w:type="pct"/>
            <w:gridSpan w:val="2"/>
          </w:tcPr>
          <w:p w14:paraId="50DD65CC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58971BC0" w14:textId="6E59BA48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965</w:t>
            </w:r>
          </w:p>
        </w:tc>
        <w:tc>
          <w:tcPr>
            <w:tcW w:w="193" w:type="pct"/>
          </w:tcPr>
          <w:p w14:paraId="38106A05" w14:textId="12C58CDD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8C0106A" w14:textId="7FCEE4C4" w:rsidR="00D56488" w:rsidRPr="009963B4" w:rsidRDefault="008620BD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45" w:type="pct"/>
          </w:tcPr>
          <w:p w14:paraId="2B42A11B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362B402E" w14:textId="20584B96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176</w:t>
            </w:r>
          </w:p>
        </w:tc>
      </w:tr>
      <w:tr w:rsidR="00D56488" w14:paraId="085F0EB7" w14:textId="77777777" w:rsidTr="004272FD">
        <w:tc>
          <w:tcPr>
            <w:tcW w:w="1941" w:type="pct"/>
          </w:tcPr>
          <w:p w14:paraId="414FB326" w14:textId="2E05B3EE" w:rsidR="00D56488" w:rsidRDefault="00D56488" w:rsidP="00D5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14:paraId="299897BE" w14:textId="7522ADB0" w:rsidR="00D56488" w:rsidRPr="009963B4" w:rsidRDefault="008620BD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4,456</w:t>
            </w:r>
          </w:p>
        </w:tc>
        <w:tc>
          <w:tcPr>
            <w:tcW w:w="194" w:type="pct"/>
            <w:gridSpan w:val="2"/>
          </w:tcPr>
          <w:p w14:paraId="5E020CD1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0FB2A1FE" w14:textId="3C6FCB34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393</w:t>
            </w:r>
          </w:p>
        </w:tc>
        <w:tc>
          <w:tcPr>
            <w:tcW w:w="193" w:type="pct"/>
          </w:tcPr>
          <w:p w14:paraId="52FD4E9C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ABD9F7F" w14:textId="3F2B1D87" w:rsidR="00D56488" w:rsidRPr="009963B4" w:rsidRDefault="008620BD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535</w:t>
            </w:r>
          </w:p>
        </w:tc>
        <w:tc>
          <w:tcPr>
            <w:tcW w:w="145" w:type="pct"/>
          </w:tcPr>
          <w:p w14:paraId="379CA966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101B74DD" w14:textId="74DC40A3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531</w:t>
            </w:r>
          </w:p>
        </w:tc>
      </w:tr>
      <w:tr w:rsidR="00D56488" w14:paraId="7ACC223A" w14:textId="77777777" w:rsidTr="004272FD">
        <w:tc>
          <w:tcPr>
            <w:tcW w:w="1941" w:type="pct"/>
          </w:tcPr>
          <w:p w14:paraId="3B89584B" w14:textId="77777777" w:rsidR="00D56488" w:rsidRPr="00E45ED3" w:rsidRDefault="00D56488" w:rsidP="00D5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</w:tcPr>
          <w:p w14:paraId="1F0D0439" w14:textId="4E6E3E89" w:rsidR="00D56488" w:rsidRPr="009963B4" w:rsidRDefault="008620BD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41,157</w:t>
            </w:r>
          </w:p>
        </w:tc>
        <w:tc>
          <w:tcPr>
            <w:tcW w:w="194" w:type="pct"/>
            <w:gridSpan w:val="2"/>
          </w:tcPr>
          <w:p w14:paraId="5167C36A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14C0A901" w14:textId="1E8B1C3B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33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010</w:t>
            </w:r>
          </w:p>
        </w:tc>
        <w:tc>
          <w:tcPr>
            <w:tcW w:w="193" w:type="pct"/>
          </w:tcPr>
          <w:p w14:paraId="3E2049A1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7B57D27" w14:textId="7418944A" w:rsidR="00D56488" w:rsidRPr="009963B4" w:rsidRDefault="008620BD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16,175</w:t>
            </w:r>
          </w:p>
        </w:tc>
        <w:tc>
          <w:tcPr>
            <w:tcW w:w="145" w:type="pct"/>
          </w:tcPr>
          <w:p w14:paraId="088F2EF1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78088B12" w14:textId="36D140EA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14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625</w:t>
            </w:r>
          </w:p>
        </w:tc>
      </w:tr>
      <w:tr w:rsidR="00D56488" w:rsidRPr="00665100" w14:paraId="24A2B794" w14:textId="77777777" w:rsidTr="004272FD">
        <w:trPr>
          <w:trHeight w:hRule="exact" w:val="216"/>
        </w:trPr>
        <w:tc>
          <w:tcPr>
            <w:tcW w:w="1941" w:type="pct"/>
          </w:tcPr>
          <w:p w14:paraId="044A1278" w14:textId="77777777" w:rsidR="00D56488" w:rsidRPr="00665100" w:rsidRDefault="00D56488" w:rsidP="00D5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8B341C3" w14:textId="77777777" w:rsidR="00D56488" w:rsidRPr="009963B4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7FEEAA35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204A154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" w:type="pct"/>
          </w:tcPr>
          <w:p w14:paraId="06ADC08D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2C09B12" w14:textId="77777777" w:rsidR="00D56488" w:rsidRPr="009963B4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09D4B3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0E31B969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6488" w:rsidRPr="00665100" w14:paraId="04953299" w14:textId="77777777" w:rsidTr="004272FD">
        <w:tc>
          <w:tcPr>
            <w:tcW w:w="1941" w:type="pct"/>
          </w:tcPr>
          <w:p w14:paraId="116978B8" w14:textId="39A38A79" w:rsidR="00D56488" w:rsidRPr="002E68E2" w:rsidRDefault="00D56488" w:rsidP="00D5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68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31" w:type="pct"/>
          </w:tcPr>
          <w:p w14:paraId="1648D70E" w14:textId="77777777" w:rsidR="00D56488" w:rsidRPr="009963B4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036EEE02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1AD85DD" w14:textId="51F0EE9A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" w:type="pct"/>
          </w:tcPr>
          <w:p w14:paraId="08F53F89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39332DA" w14:textId="77777777" w:rsidR="00D56488" w:rsidRPr="009963B4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112A500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43508F45" w14:textId="38996E0B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6488" w:rsidRPr="00665100" w14:paraId="1D088135" w14:textId="77777777" w:rsidTr="004272FD">
        <w:tc>
          <w:tcPr>
            <w:tcW w:w="1941" w:type="pct"/>
          </w:tcPr>
          <w:p w14:paraId="6AC2BF11" w14:textId="11EDB53D" w:rsidR="00D56488" w:rsidRPr="00665100" w:rsidRDefault="00D56488" w:rsidP="00D5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C28E4D0" w14:textId="6460953B" w:rsidR="00D56488" w:rsidRPr="009963B4" w:rsidRDefault="004E1E30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57DEE025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1C49CA74" w14:textId="5BCBDBCF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193" w:type="pct"/>
          </w:tcPr>
          <w:p w14:paraId="55E883E7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41924DC" w14:textId="17A6B26B" w:rsidR="00D56488" w:rsidRPr="009963B4" w:rsidRDefault="004E1E30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249,793</w:t>
            </w:r>
          </w:p>
        </w:tc>
        <w:tc>
          <w:tcPr>
            <w:tcW w:w="145" w:type="pct"/>
          </w:tcPr>
          <w:p w14:paraId="63A7F3FF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3D4862F1" w14:textId="77A5127B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359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915</w:t>
            </w:r>
          </w:p>
        </w:tc>
      </w:tr>
      <w:tr w:rsidR="00D56488" w:rsidRPr="00665100" w14:paraId="4510CC39" w14:textId="77777777" w:rsidTr="00B2643D">
        <w:tc>
          <w:tcPr>
            <w:tcW w:w="1941" w:type="pct"/>
          </w:tcPr>
          <w:p w14:paraId="6A5196EF" w14:textId="59DE5AC1" w:rsidR="00D56488" w:rsidRPr="00665100" w:rsidRDefault="00D56488" w:rsidP="00D5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14:paraId="57183001" w14:textId="6849D62B" w:rsidR="00D56488" w:rsidRPr="00D143FB" w:rsidRDefault="004E1E30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252</w:t>
            </w:r>
          </w:p>
        </w:tc>
        <w:tc>
          <w:tcPr>
            <w:tcW w:w="194" w:type="pct"/>
            <w:gridSpan w:val="2"/>
          </w:tcPr>
          <w:p w14:paraId="55F686C1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6D9C85A2" w14:textId="5B0FA29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   242 </w:t>
            </w:r>
          </w:p>
        </w:tc>
        <w:tc>
          <w:tcPr>
            <w:tcW w:w="193" w:type="pct"/>
          </w:tcPr>
          <w:p w14:paraId="28BF8ACB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73C59CC" w14:textId="71176718" w:rsidR="00D56488" w:rsidRPr="00D143FB" w:rsidRDefault="004E1E30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14DCEF6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610983C3" w14:textId="244613FC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D56488" w:rsidRPr="00665100" w14:paraId="6A354B78" w14:textId="77777777" w:rsidTr="004272FD">
        <w:trPr>
          <w:trHeight w:hRule="exact" w:val="216"/>
        </w:trPr>
        <w:tc>
          <w:tcPr>
            <w:tcW w:w="1941" w:type="pct"/>
          </w:tcPr>
          <w:p w14:paraId="49695B1A" w14:textId="77777777" w:rsidR="00D56488" w:rsidRDefault="00D56488" w:rsidP="00D5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9D8D121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3DDBD347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5452109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381132BB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6D40F52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05C7909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69C033E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6488" w:rsidRPr="00665100" w14:paraId="6AF3E5ED" w14:textId="77777777" w:rsidTr="004272FD">
        <w:trPr>
          <w:trHeight w:val="308"/>
        </w:trPr>
        <w:tc>
          <w:tcPr>
            <w:tcW w:w="1941" w:type="pct"/>
          </w:tcPr>
          <w:p w14:paraId="2139F1DE" w14:textId="6B37EAF2" w:rsidR="00D56488" w:rsidRPr="00F50F54" w:rsidRDefault="00D56488" w:rsidP="00D5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F50F54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31" w:type="pct"/>
          </w:tcPr>
          <w:p w14:paraId="47008FB0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7B953C0F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72E0596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2B9901F7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7ED3C98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33A6138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1B07E8F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6488" w:rsidRPr="00665100" w14:paraId="0081F3B4" w14:textId="77777777" w:rsidTr="004272FD">
        <w:tc>
          <w:tcPr>
            <w:tcW w:w="1941" w:type="pct"/>
          </w:tcPr>
          <w:p w14:paraId="01C43E8F" w14:textId="437D22F0" w:rsidR="00D56488" w:rsidRPr="002E68E2" w:rsidRDefault="00D56488" w:rsidP="00D5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0A09AAF" w14:textId="03F070C2" w:rsidR="00D56488" w:rsidRPr="00D143FB" w:rsidRDefault="00A4063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0C5B2843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2024400C" w14:textId="5E77D096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29B9DE8F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A9BD164" w14:textId="4792D5DC" w:rsidR="00D56488" w:rsidRPr="00D143FB" w:rsidRDefault="00A4063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30,709,404</w:t>
            </w:r>
          </w:p>
        </w:tc>
        <w:tc>
          <w:tcPr>
            <w:tcW w:w="145" w:type="pct"/>
          </w:tcPr>
          <w:p w14:paraId="26BCC112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32479DEA" w14:textId="72D077C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401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857</w:t>
            </w:r>
          </w:p>
        </w:tc>
      </w:tr>
      <w:tr w:rsidR="00D56488" w:rsidRPr="00665100" w14:paraId="4D0BAA01" w14:textId="77777777" w:rsidTr="00B2643D">
        <w:tc>
          <w:tcPr>
            <w:tcW w:w="1941" w:type="pct"/>
          </w:tcPr>
          <w:p w14:paraId="29DBC28D" w14:textId="77777777" w:rsidR="00D56488" w:rsidRDefault="00D56488" w:rsidP="00D5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EC3670C" w14:textId="77777777" w:rsidR="00D56488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595530AB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3438ECF5" w14:textId="77777777" w:rsidR="00D56488" w:rsidRPr="00830D93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06E74EDF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2C968A5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3C08584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7BCEF14A" w14:textId="77777777" w:rsidR="00D56488" w:rsidRPr="00830D93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6488" w:rsidRPr="00665100" w14:paraId="5B52E2DF" w14:textId="77777777" w:rsidTr="004272FD">
        <w:tc>
          <w:tcPr>
            <w:tcW w:w="1941" w:type="pct"/>
          </w:tcPr>
          <w:p w14:paraId="37B2D755" w14:textId="77777777" w:rsidR="00D56488" w:rsidRDefault="00D56488" w:rsidP="00D5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2FB9E03" w14:textId="77777777" w:rsidR="00D56488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69E9B387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45992519" w14:textId="77777777" w:rsidR="00D56488" w:rsidRPr="00830D93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1F310EDE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8142BDF" w14:textId="77777777" w:rsidR="00D56488" w:rsidRPr="00C858AE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8E3DFF4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59137A97" w14:textId="77777777" w:rsidR="00D56488" w:rsidRPr="00830D93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6488" w:rsidRPr="00665100" w14:paraId="591CF692" w14:textId="77777777" w:rsidTr="004272FD">
        <w:trPr>
          <w:trHeight w:hRule="exact" w:val="216"/>
        </w:trPr>
        <w:tc>
          <w:tcPr>
            <w:tcW w:w="1941" w:type="pct"/>
          </w:tcPr>
          <w:p w14:paraId="2984C6BA" w14:textId="77777777" w:rsidR="00D56488" w:rsidRPr="002E68E2" w:rsidRDefault="00D56488" w:rsidP="00D5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5C893C7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5ADA1AB3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C3F23F5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1D537387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583CFE5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CCB5377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F4DDCD0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6488" w:rsidRPr="00665100" w14:paraId="2AE11D10" w14:textId="77777777" w:rsidTr="004272FD">
        <w:tc>
          <w:tcPr>
            <w:tcW w:w="1941" w:type="pct"/>
          </w:tcPr>
          <w:p w14:paraId="6394FFA6" w14:textId="0A226736" w:rsidR="00D56488" w:rsidRPr="009046A6" w:rsidRDefault="00D56488" w:rsidP="00D5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6206D1A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05066A92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2331AA2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5D91B083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92D6E80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F50755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92711C2" w14:textId="77777777" w:rsidR="00D56488" w:rsidRPr="00D143FB" w:rsidRDefault="00D56488" w:rsidP="00D5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DE5" w:rsidRPr="00665100" w14:paraId="34D5469F" w14:textId="77777777" w:rsidTr="00B2643D">
        <w:tc>
          <w:tcPr>
            <w:tcW w:w="1941" w:type="pct"/>
          </w:tcPr>
          <w:p w14:paraId="21815BEF" w14:textId="64DE4B39" w:rsidR="00130DE5" w:rsidRPr="00707D71" w:rsidRDefault="00DA3F11" w:rsidP="001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707D71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631" w:type="pct"/>
          </w:tcPr>
          <w:p w14:paraId="7AB0A7AD" w14:textId="3EF8A3EC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661D9F77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197B8FBE" w14:textId="63B562E2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34463B00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55233B7" w14:textId="409F6340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D96963F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50ED384" w14:textId="3DAF5E59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3F11" w:rsidRPr="00665100" w14:paraId="067AF7B7" w14:textId="77777777" w:rsidTr="00B2643D">
        <w:tc>
          <w:tcPr>
            <w:tcW w:w="1941" w:type="pct"/>
          </w:tcPr>
          <w:p w14:paraId="42EF2406" w14:textId="560ACC39" w:rsidR="00DA3F11" w:rsidRDefault="00DA3F11" w:rsidP="001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B45E014" w14:textId="1910FE26" w:rsidR="00DA3F11" w:rsidRPr="009963B4" w:rsidRDefault="00DA3F11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72B260AA" w14:textId="77777777" w:rsidR="00DA3F11" w:rsidRPr="00D143FB" w:rsidRDefault="00DA3F11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40334E46" w14:textId="46CEB0B9" w:rsidR="00DA3F11" w:rsidRDefault="00DA3F11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0B4E984B" w14:textId="77777777" w:rsidR="00DA3F11" w:rsidRPr="00D143FB" w:rsidRDefault="00DA3F11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13525F3" w14:textId="6672A5E8" w:rsidR="00DA3F11" w:rsidRPr="009963B4" w:rsidRDefault="00DA3F11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A3F11">
              <w:rPr>
                <w:rFonts w:ascii="Angsana New" w:hAnsi="Angsana New" w:cs="Angsana New"/>
                <w:sz w:val="30"/>
                <w:szCs w:val="30"/>
              </w:rPr>
              <w:t>17,083,984</w:t>
            </w:r>
          </w:p>
        </w:tc>
        <w:tc>
          <w:tcPr>
            <w:tcW w:w="145" w:type="pct"/>
          </w:tcPr>
          <w:p w14:paraId="4EFDB7AA" w14:textId="77777777" w:rsidR="00DA3F11" w:rsidRPr="00D143FB" w:rsidRDefault="00DA3F11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67BCD2C" w14:textId="13E1413A" w:rsidR="00DA3F11" w:rsidRDefault="00DA3F11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A3F11">
              <w:rPr>
                <w:rFonts w:ascii="Angsana New" w:hAnsi="Angsana New" w:cs="Angsana New"/>
                <w:sz w:val="30"/>
                <w:szCs w:val="30"/>
              </w:rPr>
              <w:t>16,777,140</w:t>
            </w:r>
          </w:p>
        </w:tc>
      </w:tr>
      <w:tr w:rsidR="00130DE5" w:rsidRPr="00665100" w14:paraId="03214448" w14:textId="77777777" w:rsidTr="004272FD">
        <w:tc>
          <w:tcPr>
            <w:tcW w:w="1941" w:type="pct"/>
          </w:tcPr>
          <w:p w14:paraId="27CC7689" w14:textId="464F96A8" w:rsidR="00130DE5" w:rsidRDefault="00130DE5" w:rsidP="001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277A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14:paraId="69EC34D1" w14:textId="79F5B135" w:rsidR="00130DE5" w:rsidRPr="00D143FB" w:rsidRDefault="004C18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58,000</w:t>
            </w:r>
          </w:p>
        </w:tc>
        <w:tc>
          <w:tcPr>
            <w:tcW w:w="194" w:type="pct"/>
            <w:gridSpan w:val="2"/>
          </w:tcPr>
          <w:p w14:paraId="25B327F8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65111A1A" w14:textId="239AC3DF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84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993</w:t>
            </w:r>
          </w:p>
        </w:tc>
        <w:tc>
          <w:tcPr>
            <w:tcW w:w="193" w:type="pct"/>
          </w:tcPr>
          <w:p w14:paraId="5C233C72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ED2DBEC" w14:textId="5D411A8E" w:rsidR="00130DE5" w:rsidRPr="00D143FB" w:rsidRDefault="004C18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A4BC5E7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7F3E83E" w14:textId="07ABE421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0DE5" w:rsidRPr="00665100" w14:paraId="669FB0F6" w14:textId="77777777" w:rsidTr="004272FD">
        <w:trPr>
          <w:trHeight w:hRule="exact" w:val="216"/>
        </w:trPr>
        <w:tc>
          <w:tcPr>
            <w:tcW w:w="1941" w:type="pct"/>
          </w:tcPr>
          <w:p w14:paraId="40C4C64A" w14:textId="77777777" w:rsidR="00130DE5" w:rsidRDefault="00130DE5" w:rsidP="001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7F7D787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5A143D4B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5804BA0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35E209C0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B9CCF4F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C9EB42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253097C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DE5" w:rsidRPr="00665100" w14:paraId="535040EF" w14:textId="77777777" w:rsidTr="004272FD">
        <w:tc>
          <w:tcPr>
            <w:tcW w:w="1941" w:type="pct"/>
          </w:tcPr>
          <w:p w14:paraId="6F52BCA2" w14:textId="13BA1F8C" w:rsidR="00130DE5" w:rsidRPr="002E68E2" w:rsidRDefault="00130DE5" w:rsidP="001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สินทรัพย์สัญญาอนุพันธ์</w:t>
            </w:r>
          </w:p>
        </w:tc>
        <w:tc>
          <w:tcPr>
            <w:tcW w:w="631" w:type="pct"/>
          </w:tcPr>
          <w:p w14:paraId="541B8A10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3F8C615A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77F95DC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44A4DC6F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3A95B0E" w14:textId="77777777" w:rsidR="00130DE5" w:rsidRPr="00D143FB" w:rsidRDefault="00130DE5" w:rsidP="009963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16DB91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EF1F4FB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DE5" w:rsidRPr="00665100" w14:paraId="004B80FA" w14:textId="77777777" w:rsidTr="004272FD">
        <w:tc>
          <w:tcPr>
            <w:tcW w:w="1941" w:type="pct"/>
          </w:tcPr>
          <w:p w14:paraId="19A562C9" w14:textId="7F0F4C50" w:rsidR="00130DE5" w:rsidRPr="002E68E2" w:rsidRDefault="00130DE5" w:rsidP="001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78CB8B70" w14:textId="2582C6D1" w:rsidR="00130DE5" w:rsidRPr="00D143FB" w:rsidRDefault="005627CA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33B14066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2005482" w14:textId="16AECEA8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51B6D5B1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E30D8AA" w14:textId="1877B3DB" w:rsidR="00130DE5" w:rsidRPr="00D143FB" w:rsidRDefault="006905A7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371,748</w:t>
            </w:r>
          </w:p>
        </w:tc>
        <w:tc>
          <w:tcPr>
            <w:tcW w:w="145" w:type="pct"/>
          </w:tcPr>
          <w:p w14:paraId="62F4EB24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8EDA7CE" w14:textId="29B72586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934</w:t>
            </w:r>
          </w:p>
        </w:tc>
      </w:tr>
      <w:tr w:rsidR="00130DE5" w:rsidRPr="00665100" w14:paraId="3D4328EF" w14:textId="77777777" w:rsidTr="004272FD">
        <w:trPr>
          <w:trHeight w:hRule="exact" w:val="216"/>
        </w:trPr>
        <w:tc>
          <w:tcPr>
            <w:tcW w:w="1941" w:type="pct"/>
          </w:tcPr>
          <w:p w14:paraId="10A5148B" w14:textId="77777777" w:rsidR="00130DE5" w:rsidRPr="002E68E2" w:rsidRDefault="00130DE5" w:rsidP="001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811CDB2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E0CFE27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37F0BDC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1BF6F421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C005D78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0EA95F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E848730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DE5" w:rsidRPr="00665100" w14:paraId="468C4CE4" w14:textId="77777777" w:rsidTr="004272FD">
        <w:tc>
          <w:tcPr>
            <w:tcW w:w="1941" w:type="pct"/>
          </w:tcPr>
          <w:p w14:paraId="49D093AB" w14:textId="530A52C0" w:rsidR="00130DE5" w:rsidRPr="002E68E2" w:rsidRDefault="00130DE5" w:rsidP="001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68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</w:tcPr>
          <w:p w14:paraId="61BDE1B5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C88CDBF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749EEEE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2A5FF26F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DE45B39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8C7DCF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4C361D1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DE5" w:rsidRPr="00665100" w14:paraId="59E22DD7" w14:textId="77777777" w:rsidTr="004272FD">
        <w:tc>
          <w:tcPr>
            <w:tcW w:w="1941" w:type="pct"/>
          </w:tcPr>
          <w:p w14:paraId="02BE1FB6" w14:textId="57F56EFF" w:rsidR="00130DE5" w:rsidRDefault="00130DE5" w:rsidP="001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2D33327" w14:textId="057B4313" w:rsidR="00130DE5" w:rsidRPr="00D143FB" w:rsidRDefault="00F611A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0B5E3531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382B50FF" w14:textId="6B34E6BD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3" w:type="pct"/>
          </w:tcPr>
          <w:p w14:paraId="70CF2951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670EABB" w14:textId="4628E400" w:rsidR="00130DE5" w:rsidRPr="00D143FB" w:rsidRDefault="00F611A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506,052</w:t>
            </w:r>
          </w:p>
        </w:tc>
        <w:tc>
          <w:tcPr>
            <w:tcW w:w="145" w:type="pct"/>
          </w:tcPr>
          <w:p w14:paraId="44E9EDC3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5D5325E8" w14:textId="6A8ECB43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538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847</w:t>
            </w:r>
          </w:p>
        </w:tc>
      </w:tr>
      <w:tr w:rsidR="00130DE5" w:rsidRPr="00665100" w14:paraId="0EDAC146" w14:textId="77777777" w:rsidTr="004272FD">
        <w:tc>
          <w:tcPr>
            <w:tcW w:w="1941" w:type="pct"/>
          </w:tcPr>
          <w:p w14:paraId="48A65AA5" w14:textId="7DB00D4A" w:rsidR="00130DE5" w:rsidRDefault="00130DE5" w:rsidP="001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30F03B97" w14:textId="64C8DA4F" w:rsidR="00130DE5" w:rsidRPr="00D143FB" w:rsidRDefault="00F611A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4,846</w:t>
            </w:r>
          </w:p>
        </w:tc>
        <w:tc>
          <w:tcPr>
            <w:tcW w:w="194" w:type="pct"/>
            <w:gridSpan w:val="2"/>
          </w:tcPr>
          <w:p w14:paraId="0B2AECEC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08CFBDC7" w14:textId="655834F0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36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904</w:t>
            </w:r>
          </w:p>
        </w:tc>
        <w:tc>
          <w:tcPr>
            <w:tcW w:w="193" w:type="pct"/>
          </w:tcPr>
          <w:p w14:paraId="24B03CEF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81E54CC" w14:textId="29BFA107" w:rsidR="00130DE5" w:rsidRPr="00D143FB" w:rsidRDefault="00F611A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A7E3E2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69DE43C5" w14:textId="3B65A8D3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15</w:t>
            </w:r>
          </w:p>
        </w:tc>
      </w:tr>
      <w:tr w:rsidR="00130DE5" w:rsidRPr="00665100" w14:paraId="15429FFF" w14:textId="77777777" w:rsidTr="004272FD">
        <w:tc>
          <w:tcPr>
            <w:tcW w:w="1941" w:type="pct"/>
          </w:tcPr>
          <w:p w14:paraId="223231B9" w14:textId="65FADC39" w:rsidR="00130DE5" w:rsidRDefault="00130DE5" w:rsidP="001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14:paraId="7AAA4837" w14:textId="086C0190" w:rsidR="00130DE5" w:rsidRPr="00D143FB" w:rsidRDefault="00F611A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22,821</w:t>
            </w:r>
          </w:p>
        </w:tc>
        <w:tc>
          <w:tcPr>
            <w:tcW w:w="194" w:type="pct"/>
            <w:gridSpan w:val="2"/>
          </w:tcPr>
          <w:p w14:paraId="71A16727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57FF4910" w14:textId="1C353058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26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351</w:t>
            </w:r>
          </w:p>
        </w:tc>
        <w:tc>
          <w:tcPr>
            <w:tcW w:w="193" w:type="pct"/>
          </w:tcPr>
          <w:p w14:paraId="77A2DB6D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DC8E506" w14:textId="379158E5" w:rsidR="00130DE5" w:rsidRPr="00D143FB" w:rsidRDefault="00F611A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682</w:t>
            </w:r>
          </w:p>
        </w:tc>
        <w:tc>
          <w:tcPr>
            <w:tcW w:w="145" w:type="pct"/>
          </w:tcPr>
          <w:p w14:paraId="5F06FDE8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2A47883F" w14:textId="07C5B2EE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30DE5" w:rsidRPr="00665100" w14:paraId="2EDC44B2" w14:textId="77777777" w:rsidTr="004272FD">
        <w:tc>
          <w:tcPr>
            <w:tcW w:w="1941" w:type="pct"/>
          </w:tcPr>
          <w:p w14:paraId="51392DF1" w14:textId="63DF58C9" w:rsidR="00130DE5" w:rsidRDefault="00130DE5" w:rsidP="001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</w:tcPr>
          <w:p w14:paraId="19A469A5" w14:textId="3284A444" w:rsidR="00130DE5" w:rsidRPr="00D143FB" w:rsidRDefault="00F611A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19,084</w:t>
            </w:r>
          </w:p>
        </w:tc>
        <w:tc>
          <w:tcPr>
            <w:tcW w:w="194" w:type="pct"/>
            <w:gridSpan w:val="2"/>
          </w:tcPr>
          <w:p w14:paraId="5375926B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607EE48B" w14:textId="08ABB769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67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932</w:t>
            </w:r>
          </w:p>
        </w:tc>
        <w:tc>
          <w:tcPr>
            <w:tcW w:w="193" w:type="pct"/>
          </w:tcPr>
          <w:p w14:paraId="7F1281E2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40DAFB2" w14:textId="5E0C0A61" w:rsidR="00130DE5" w:rsidRPr="00D143FB" w:rsidRDefault="00F611A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C19E50E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28751611" w14:textId="4CEBCFE5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561</w:t>
            </w:r>
          </w:p>
        </w:tc>
      </w:tr>
      <w:tr w:rsidR="00130DE5" w:rsidRPr="00665100" w14:paraId="49CF01C2" w14:textId="77777777" w:rsidTr="004272FD">
        <w:trPr>
          <w:trHeight w:hRule="exact" w:val="216"/>
        </w:trPr>
        <w:tc>
          <w:tcPr>
            <w:tcW w:w="1941" w:type="pct"/>
          </w:tcPr>
          <w:p w14:paraId="0038BFF5" w14:textId="77777777" w:rsidR="00130DE5" w:rsidRPr="006D68DD" w:rsidRDefault="00130DE5" w:rsidP="001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C28C397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62E44A6D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B082644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32B0E368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710EB6A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242B27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9987BB7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DE5" w:rsidRPr="00665100" w14:paraId="525103D0" w14:textId="77777777" w:rsidTr="004272FD">
        <w:tc>
          <w:tcPr>
            <w:tcW w:w="1941" w:type="pct"/>
          </w:tcPr>
          <w:p w14:paraId="3BF05A7D" w14:textId="7435BE6D" w:rsidR="00130DE5" w:rsidRPr="009205B7" w:rsidRDefault="00130DE5" w:rsidP="001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68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31" w:type="pct"/>
          </w:tcPr>
          <w:p w14:paraId="0ECC51D1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F6B81B0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A5B10B4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429CCC71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45BD8FB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9FC511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657D346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DE5" w:rsidRPr="00665100" w14:paraId="7DA039BD" w14:textId="77777777" w:rsidTr="004272FD">
        <w:tc>
          <w:tcPr>
            <w:tcW w:w="1941" w:type="pct"/>
          </w:tcPr>
          <w:p w14:paraId="7EF1EE9E" w14:textId="71F1A167" w:rsidR="00130DE5" w:rsidRPr="009205B7" w:rsidRDefault="00130DE5" w:rsidP="001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225C1464" w14:textId="307A19A3" w:rsidR="00130DE5" w:rsidRPr="00D143FB" w:rsidRDefault="00D17349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418716DF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6853AFB" w14:textId="6C0F0D9B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7034A472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E958D98" w14:textId="1E06671A" w:rsidR="00130DE5" w:rsidRPr="00D143FB" w:rsidRDefault="00C46A5C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192,000</w:t>
            </w:r>
          </w:p>
        </w:tc>
        <w:tc>
          <w:tcPr>
            <w:tcW w:w="145" w:type="pct"/>
          </w:tcPr>
          <w:p w14:paraId="3A65D484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6F968CB0" w14:textId="1186FD14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174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</w:tr>
      <w:tr w:rsidR="00130DE5" w:rsidRPr="00665100" w14:paraId="31B1F567" w14:textId="77777777" w:rsidTr="004272FD">
        <w:trPr>
          <w:trHeight w:hRule="exact" w:val="216"/>
        </w:trPr>
        <w:tc>
          <w:tcPr>
            <w:tcW w:w="1941" w:type="pct"/>
          </w:tcPr>
          <w:p w14:paraId="01F430A3" w14:textId="77777777" w:rsidR="00130DE5" w:rsidRPr="009205B7" w:rsidRDefault="00130DE5" w:rsidP="001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FFA9351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1AF24373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B126605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6BE0C673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92A148D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6338EB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F8B6517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DE5" w:rsidRPr="00665100" w14:paraId="26628479" w14:textId="77777777" w:rsidTr="004272FD">
        <w:tc>
          <w:tcPr>
            <w:tcW w:w="1941" w:type="pct"/>
          </w:tcPr>
          <w:p w14:paraId="737C5343" w14:textId="5E4D410A" w:rsidR="00130DE5" w:rsidRPr="009205B7" w:rsidRDefault="00130DE5" w:rsidP="001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1" w:type="pct"/>
          </w:tcPr>
          <w:p w14:paraId="0393343E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147EE96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F98D5F1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25547C82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53947BE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182068F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442812E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DE5" w:rsidRPr="00665100" w14:paraId="047C3A52" w14:textId="77777777" w:rsidTr="004272FD">
        <w:tc>
          <w:tcPr>
            <w:tcW w:w="1941" w:type="pct"/>
          </w:tcPr>
          <w:p w14:paraId="1FBE76F3" w14:textId="21B4824C" w:rsidR="00130DE5" w:rsidRDefault="00130DE5" w:rsidP="001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8E61E11" w14:textId="4A199D12" w:rsidR="00130DE5" w:rsidRPr="00D143FB" w:rsidRDefault="00E41BFF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5F1C718D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613D2655" w14:textId="7514026A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3" w:type="pct"/>
          </w:tcPr>
          <w:p w14:paraId="01F46B3E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8C2CD44" w14:textId="5AA8947F" w:rsidR="00130DE5" w:rsidRPr="00D143FB" w:rsidRDefault="00E41BFF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7,120</w:t>
            </w:r>
          </w:p>
        </w:tc>
        <w:tc>
          <w:tcPr>
            <w:tcW w:w="145" w:type="pct"/>
          </w:tcPr>
          <w:p w14:paraId="044975D6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113A4BD7" w14:textId="6C6231CF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17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700</w:t>
            </w:r>
          </w:p>
        </w:tc>
      </w:tr>
      <w:tr w:rsidR="00130DE5" w:rsidRPr="00665100" w14:paraId="3FDCBB8F" w14:textId="77777777" w:rsidTr="004272FD">
        <w:tc>
          <w:tcPr>
            <w:tcW w:w="1941" w:type="pct"/>
          </w:tcPr>
          <w:p w14:paraId="3CD94626" w14:textId="0F4616DC" w:rsidR="00130DE5" w:rsidRDefault="00130DE5" w:rsidP="001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1B59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</w:tcPr>
          <w:p w14:paraId="7664FAFD" w14:textId="53ABA5A3" w:rsidR="00130DE5" w:rsidRPr="00D143FB" w:rsidRDefault="00E41BFF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58,434</w:t>
            </w:r>
          </w:p>
        </w:tc>
        <w:tc>
          <w:tcPr>
            <w:tcW w:w="194" w:type="pct"/>
            <w:gridSpan w:val="2"/>
          </w:tcPr>
          <w:p w14:paraId="1AFDBE4A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1379D276" w14:textId="2862B3A6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114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642</w:t>
            </w:r>
          </w:p>
        </w:tc>
        <w:tc>
          <w:tcPr>
            <w:tcW w:w="193" w:type="pct"/>
          </w:tcPr>
          <w:p w14:paraId="438BA779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FA4A60C" w14:textId="1055A382" w:rsidR="00130DE5" w:rsidRPr="00D143FB" w:rsidRDefault="00E41BFF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A82F313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1CB3FC24" w14:textId="2E34463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85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331</w:t>
            </w:r>
          </w:p>
        </w:tc>
      </w:tr>
      <w:tr w:rsidR="00130DE5" w:rsidRPr="00665100" w14:paraId="1BB8EEA3" w14:textId="77777777" w:rsidTr="004272FD">
        <w:trPr>
          <w:trHeight w:hRule="exact" w:val="216"/>
        </w:trPr>
        <w:tc>
          <w:tcPr>
            <w:tcW w:w="1941" w:type="pct"/>
          </w:tcPr>
          <w:p w14:paraId="2C218E81" w14:textId="77777777" w:rsidR="00130DE5" w:rsidRPr="00E71B59" w:rsidRDefault="00130DE5" w:rsidP="001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E64C827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1B5F391E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F1EE92C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4FE41C71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D24049F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9D24557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2BB04EE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DE5" w:rsidRPr="00665100" w14:paraId="50312AAB" w14:textId="77777777" w:rsidTr="004272FD">
        <w:tc>
          <w:tcPr>
            <w:tcW w:w="1941" w:type="pct"/>
          </w:tcPr>
          <w:p w14:paraId="7D6E3550" w14:textId="12C1A620" w:rsidR="00130DE5" w:rsidRPr="00E71B59" w:rsidRDefault="00130DE5" w:rsidP="001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631" w:type="pct"/>
          </w:tcPr>
          <w:p w14:paraId="0800320E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0A8CFD75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DE43816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174881E1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3AB5F11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6AF035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18E03B5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DE5" w:rsidRPr="00665100" w14:paraId="5A42DC20" w14:textId="77777777" w:rsidTr="004272FD">
        <w:tc>
          <w:tcPr>
            <w:tcW w:w="1941" w:type="pct"/>
          </w:tcPr>
          <w:p w14:paraId="2763789A" w14:textId="0FCA468C" w:rsidR="00130DE5" w:rsidRPr="00E71B59" w:rsidRDefault="00130DE5" w:rsidP="001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2E166B09" w14:textId="0F6167F9" w:rsidR="00130DE5" w:rsidRPr="00D143FB" w:rsidRDefault="004C1004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2D150FDD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1C0E51BA" w14:textId="29CAF40D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6C620823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7DF1011" w14:textId="276EA0B1" w:rsidR="00130DE5" w:rsidRPr="00D143FB" w:rsidRDefault="004C1004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63B4">
              <w:rPr>
                <w:rFonts w:ascii="Angsana New" w:hAnsi="Angsana New" w:cs="Angsana New"/>
                <w:sz w:val="30"/>
                <w:szCs w:val="30"/>
              </w:rPr>
              <w:t>1,065</w:t>
            </w:r>
          </w:p>
        </w:tc>
        <w:tc>
          <w:tcPr>
            <w:tcW w:w="145" w:type="pct"/>
          </w:tcPr>
          <w:p w14:paraId="13781EA4" w14:textId="77777777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23C317B" w14:textId="534B215D" w:rsidR="00130DE5" w:rsidRPr="00D143FB" w:rsidRDefault="00130DE5" w:rsidP="0013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135,231</w:t>
            </w:r>
          </w:p>
        </w:tc>
      </w:tr>
    </w:tbl>
    <w:p w14:paraId="6753286D" w14:textId="77777777" w:rsidR="00874939" w:rsidRDefault="00874939">
      <w:r>
        <w:br w:type="page"/>
      </w:r>
    </w:p>
    <w:p w14:paraId="517E3096" w14:textId="2A158C1B" w:rsidR="00230AC8" w:rsidRPr="00031C8C" w:rsidRDefault="00D508C3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</w:rPr>
      </w:pPr>
      <w:r w:rsidRPr="00031C8C">
        <w:rPr>
          <w:rFonts w:ascii="Angsana New" w:hAnsi="Angsana New" w:cs="Angsana New"/>
          <w:szCs w:val="30"/>
          <w:cs/>
        </w:rPr>
        <w:t>ข้อมูล</w:t>
      </w:r>
      <w:r w:rsidR="00230AC8" w:rsidRPr="00031C8C">
        <w:rPr>
          <w:rFonts w:ascii="Angsana New" w:hAnsi="Angsana New" w:cs="Angsana New"/>
          <w:szCs w:val="30"/>
          <w:cs/>
        </w:rPr>
        <w:t>กระแสเงินสด</w:t>
      </w:r>
    </w:p>
    <w:p w14:paraId="17ACC399" w14:textId="77777777" w:rsidR="00655364" w:rsidRPr="00031C8C" w:rsidRDefault="00655364" w:rsidP="00EC721A">
      <w:pPr>
        <w:rPr>
          <w:b/>
          <w:bCs/>
        </w:rPr>
      </w:pPr>
    </w:p>
    <w:p w14:paraId="7B848669" w14:textId="01FDA2D7" w:rsidR="00655364" w:rsidRDefault="00CB10B8" w:rsidP="00655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031C8C">
        <w:rPr>
          <w:rFonts w:asciiTheme="majorBidi" w:hAnsiTheme="majorBidi" w:cs="Angsana New" w:hint="cs"/>
          <w:sz w:val="30"/>
          <w:szCs w:val="30"/>
          <w:cs/>
        </w:rPr>
        <w:t>การกระทบยอดกําไรสุทธิให้เป็นกระแสเงินสดจากกิจกรรมดําเนินงานมีรายละเอียดดังต่อไปนี้</w:t>
      </w:r>
    </w:p>
    <w:p w14:paraId="1ADF8266" w14:textId="77777777" w:rsidR="004B7D19" w:rsidRPr="00531B5E" w:rsidRDefault="004B7D19" w:rsidP="00655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270"/>
        <w:gridCol w:w="1080"/>
        <w:gridCol w:w="270"/>
        <w:gridCol w:w="990"/>
        <w:gridCol w:w="360"/>
        <w:gridCol w:w="990"/>
      </w:tblGrid>
      <w:tr w:rsidR="00031C8C" w:rsidRPr="00531B5E" w14:paraId="102ABC81" w14:textId="77777777" w:rsidTr="005B6C9D">
        <w:trPr>
          <w:cantSplit/>
          <w:trHeight w:hRule="exact" w:val="346"/>
        </w:trPr>
        <w:tc>
          <w:tcPr>
            <w:tcW w:w="4590" w:type="dxa"/>
          </w:tcPr>
          <w:p w14:paraId="2B71DC79" w14:textId="77777777" w:rsidR="00230AC8" w:rsidRPr="007E05F0" w:rsidRDefault="00230AC8" w:rsidP="00154917">
            <w:pPr>
              <w:ind w:left="357"/>
              <w:contextualSpacing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A23E58C" w14:textId="77777777" w:rsidR="00230AC8" w:rsidRPr="007E05F0" w:rsidRDefault="00230AC8" w:rsidP="0015491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7E05F0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5E2A12A9" w14:textId="77777777" w:rsidR="00230AC8" w:rsidRPr="007E05F0" w:rsidRDefault="00230AC8" w:rsidP="0015491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F1ABF54" w14:textId="77777777" w:rsidR="00230AC8" w:rsidRPr="007E05F0" w:rsidRDefault="00230AC8" w:rsidP="003F6407">
            <w:pPr>
              <w:ind w:left="-110"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7E05F0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900B0D" w:rsidRPr="00855498" w14:paraId="23CFF31C" w14:textId="77777777" w:rsidTr="00B2643D">
        <w:trPr>
          <w:cantSplit/>
          <w:trHeight w:hRule="exact" w:val="346"/>
        </w:trPr>
        <w:tc>
          <w:tcPr>
            <w:tcW w:w="4590" w:type="dxa"/>
          </w:tcPr>
          <w:p w14:paraId="528E632D" w14:textId="181CB0C4" w:rsidR="00900B0D" w:rsidRPr="007E05F0" w:rsidRDefault="00900B0D" w:rsidP="00900B0D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E05F0">
              <w:rPr>
                <w:rFonts w:asciiTheme="majorBidi" w:eastAsia="Arial Unicode MS" w:hAnsiTheme="majorBidi" w:cstheme="majorBidi" w:hint="eastAsia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สำหรับงวดสามเดือนสิ้นสุดวันที่</w:t>
            </w:r>
            <w:r w:rsidRPr="007E05F0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7E05F0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 w:rsidRPr="007E05F0">
              <w:rPr>
                <w:rFonts w:asciiTheme="majorBidi" w:eastAsia="Arial Unicode MS" w:hAnsiTheme="majorBidi" w:cstheme="majorBidi" w:hint="eastAsia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3B7F85AC" w14:textId="044BD790" w:rsidR="00900B0D" w:rsidRPr="007E05F0" w:rsidRDefault="00900B0D" w:rsidP="00900B0D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B5A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2637E689" w14:textId="77777777" w:rsidR="00900B0D" w:rsidRPr="007E05F0" w:rsidRDefault="00900B0D" w:rsidP="00900B0D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993E172" w14:textId="6C995C91" w:rsidR="00900B0D" w:rsidRPr="007E05F0" w:rsidRDefault="00900B0D" w:rsidP="00900B0D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B5AB7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8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93CBDC9" w14:textId="77777777" w:rsidR="00900B0D" w:rsidRPr="007E05F0" w:rsidRDefault="00900B0D" w:rsidP="00900B0D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A49AD06" w14:textId="52811BCA" w:rsidR="00900B0D" w:rsidRPr="007E05F0" w:rsidRDefault="00900B0D" w:rsidP="00900B0D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B5A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</w:t>
            </w:r>
          </w:p>
        </w:tc>
        <w:tc>
          <w:tcPr>
            <w:tcW w:w="360" w:type="dxa"/>
            <w:vAlign w:val="bottom"/>
          </w:tcPr>
          <w:p w14:paraId="377F9353" w14:textId="77777777" w:rsidR="00900B0D" w:rsidRPr="007E05F0" w:rsidRDefault="00900B0D" w:rsidP="00900B0D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443B051" w14:textId="3E13EAA0" w:rsidR="00900B0D" w:rsidRPr="007E05F0" w:rsidRDefault="00900B0D" w:rsidP="00900B0D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B5AB7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8"/>
                <w:sz w:val="30"/>
                <w:szCs w:val="30"/>
              </w:rPr>
              <w:t>8</w:t>
            </w:r>
          </w:p>
        </w:tc>
      </w:tr>
      <w:tr w:rsidR="00900B0D" w:rsidRPr="00531B5E" w14:paraId="3AE66DD2" w14:textId="77777777" w:rsidTr="005B6C9D">
        <w:trPr>
          <w:cantSplit/>
          <w:trHeight w:hRule="exact" w:val="290"/>
        </w:trPr>
        <w:tc>
          <w:tcPr>
            <w:tcW w:w="4590" w:type="dxa"/>
          </w:tcPr>
          <w:p w14:paraId="7BAE5149" w14:textId="77777777" w:rsidR="00900B0D" w:rsidRPr="007E05F0" w:rsidRDefault="00900B0D" w:rsidP="00900B0D">
            <w:pPr>
              <w:pStyle w:val="Heading6"/>
              <w:contextualSpacing/>
              <w:jc w:val="thaiDistribute"/>
              <w:rPr>
                <w:rFonts w:asciiTheme="majorBidi" w:eastAsia="Arial Unicode MS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</w:tcPr>
          <w:p w14:paraId="69714EBC" w14:textId="77777777" w:rsidR="00900B0D" w:rsidRPr="007E05F0" w:rsidRDefault="00900B0D" w:rsidP="00900B0D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Theme="majorBidi" w:eastAsia="Arial Unicode MS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7E05F0">
              <w:rPr>
                <w:rFonts w:asciiTheme="majorBidi" w:eastAsia="Arial Unicode MS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7E05F0">
              <w:rPr>
                <w:rFonts w:asciiTheme="majorBidi" w:eastAsia="Arial Unicode MS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900B0D" w:rsidRPr="00855498" w14:paraId="77806DBA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5DBC7060" w14:textId="325DBB66" w:rsidR="00900B0D" w:rsidRPr="007E05F0" w:rsidRDefault="00900B0D" w:rsidP="00900B0D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12FFDF3" w14:textId="77777777" w:rsidR="00900B0D" w:rsidRPr="007E05F0" w:rsidRDefault="00900B0D" w:rsidP="00900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2E1C68" w14:textId="77777777" w:rsidR="00900B0D" w:rsidRPr="007E05F0" w:rsidRDefault="00900B0D" w:rsidP="00900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04A66A" w14:textId="3E7E744D" w:rsidR="00900B0D" w:rsidRPr="007E05F0" w:rsidRDefault="00900B0D" w:rsidP="00900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70E1D0" w14:textId="77777777" w:rsidR="00900B0D" w:rsidRPr="007E05F0" w:rsidRDefault="00900B0D" w:rsidP="00900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93AFF9" w14:textId="77777777" w:rsidR="00900B0D" w:rsidRPr="007E05F0" w:rsidRDefault="00900B0D" w:rsidP="00900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200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2FD29AE8" w14:textId="77777777" w:rsidR="00900B0D" w:rsidRPr="007E05F0" w:rsidRDefault="00900B0D" w:rsidP="00900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8D79A4" w14:textId="3E28CE48" w:rsidR="00900B0D" w:rsidRPr="007E05F0" w:rsidRDefault="00900B0D" w:rsidP="00900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A02EF" w:rsidRPr="00855498" w14:paraId="390C61B5" w14:textId="77777777" w:rsidTr="00B2643D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1BD6DD9E" w14:textId="0BC35CD8" w:rsidR="00FA02EF" w:rsidRPr="007E05F0" w:rsidRDefault="0014741B" w:rsidP="00FA02EF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กำไร </w:t>
            </w:r>
            <w:r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  <w:r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="00FA02EF" w:rsidRPr="007E05F0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990" w:type="dxa"/>
          </w:tcPr>
          <w:p w14:paraId="1D00B0C5" w14:textId="7BE86570" w:rsidR="00FA02EF" w:rsidRPr="00F64E1F" w:rsidRDefault="002707B8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1,005,297</w:t>
            </w:r>
          </w:p>
        </w:tc>
        <w:tc>
          <w:tcPr>
            <w:tcW w:w="270" w:type="dxa"/>
          </w:tcPr>
          <w:p w14:paraId="3E8A3C26" w14:textId="77777777" w:rsidR="00FA02EF" w:rsidRPr="00F64E1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325BB0" w14:textId="76ADD1DF" w:rsidR="00FA02EF" w:rsidRPr="00F64E1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4E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808,638</w:t>
            </w:r>
          </w:p>
        </w:tc>
        <w:tc>
          <w:tcPr>
            <w:tcW w:w="270" w:type="dxa"/>
          </w:tcPr>
          <w:p w14:paraId="1EF45FA2" w14:textId="77777777" w:rsidR="00FA02EF" w:rsidRPr="00F64E1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058486" w14:textId="3AB3D4CE" w:rsidR="00FA02EF" w:rsidRPr="00C858AE" w:rsidRDefault="00AB6C20" w:rsidP="009963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(59,390)</w:t>
            </w:r>
          </w:p>
        </w:tc>
        <w:tc>
          <w:tcPr>
            <w:tcW w:w="360" w:type="dxa"/>
          </w:tcPr>
          <w:p w14:paraId="0EB9C4C7" w14:textId="77777777" w:rsidR="00FA02EF" w:rsidRPr="00F64E1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BEAD56" w14:textId="70F997F9" w:rsidR="00FA02EF" w:rsidRPr="00F64E1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58A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  <w:r w:rsidRPr="00C858A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858A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445</w:t>
            </w:r>
            <w:r w:rsidRPr="00C858A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858A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782</w:t>
            </w:r>
          </w:p>
        </w:tc>
      </w:tr>
      <w:tr w:rsidR="00FA02EF" w:rsidRPr="00855498" w14:paraId="417C0D08" w14:textId="77777777" w:rsidTr="00D663CF">
        <w:trPr>
          <w:cantSplit/>
          <w:trHeight w:hRule="exact" w:val="237"/>
        </w:trPr>
        <w:tc>
          <w:tcPr>
            <w:tcW w:w="4590" w:type="dxa"/>
            <w:vAlign w:val="bottom"/>
          </w:tcPr>
          <w:p w14:paraId="20F06A4F" w14:textId="77777777" w:rsidR="00FA02EF" w:rsidRPr="007E05F0" w:rsidRDefault="00FA02EF" w:rsidP="00FA02EF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2B2593" w14:textId="77777777" w:rsidR="00FA02EF" w:rsidRPr="00F64E1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4D602E" w14:textId="77777777" w:rsidR="00FA02EF" w:rsidRPr="00F64E1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6F8E25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ACD538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27C8C87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4F27DFF3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C73D00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A02EF" w:rsidRPr="00855498" w14:paraId="3DA7541C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0BB25BA5" w14:textId="77777777" w:rsidR="00FA02EF" w:rsidRPr="007E05F0" w:rsidRDefault="00FA02EF" w:rsidP="00FA02EF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990" w:type="dxa"/>
            <w:vAlign w:val="bottom"/>
          </w:tcPr>
          <w:p w14:paraId="54728449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49B8F7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49AA68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1B26FB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B344CD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0C63293E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31EEE9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02EF" w:rsidRPr="00855498" w14:paraId="7776ADCF" w14:textId="77777777" w:rsidTr="00B2643D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57528C7D" w14:textId="5EF3DF0D" w:rsidR="00FA02EF" w:rsidRPr="007E05F0" w:rsidRDefault="00FA02EF" w:rsidP="00FA02EF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ค่าเสื่อมราคา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14E47AD8" w14:textId="7C7AB631" w:rsidR="00FA02EF" w:rsidRPr="00523E29" w:rsidRDefault="002707B8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8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945,163</w:t>
            </w:r>
          </w:p>
        </w:tc>
        <w:tc>
          <w:tcPr>
            <w:tcW w:w="270" w:type="dxa"/>
          </w:tcPr>
          <w:p w14:paraId="1C49655F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6C2AA21" w14:textId="15276B13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3E29">
              <w:rPr>
                <w:rFonts w:ascii="Angsana New" w:hAnsi="Angsana New" w:cs="Angsana New"/>
                <w:sz w:val="28"/>
                <w:szCs w:val="28"/>
              </w:rPr>
              <w:t>938,111</w:t>
            </w:r>
          </w:p>
        </w:tc>
        <w:tc>
          <w:tcPr>
            <w:tcW w:w="270" w:type="dxa"/>
          </w:tcPr>
          <w:p w14:paraId="35058BCE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D1332E" w14:textId="29F7D825" w:rsidR="00FA02EF" w:rsidRPr="00C858AE" w:rsidRDefault="00F6413C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121,686</w:t>
            </w:r>
          </w:p>
        </w:tc>
        <w:tc>
          <w:tcPr>
            <w:tcW w:w="360" w:type="dxa"/>
          </w:tcPr>
          <w:p w14:paraId="64A54147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C62B44" w14:textId="49BD56EF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123,103</w:t>
            </w:r>
          </w:p>
        </w:tc>
      </w:tr>
      <w:tr w:rsidR="00FA02EF" w:rsidRPr="00855498" w14:paraId="19139107" w14:textId="77777777" w:rsidTr="00B2643D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1EF6E3CC" w14:textId="45E78F12" w:rsidR="00FA02EF" w:rsidRPr="007E05F0" w:rsidRDefault="00FA02EF" w:rsidP="00FA02EF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990" w:type="dxa"/>
            <w:vAlign w:val="center"/>
          </w:tcPr>
          <w:p w14:paraId="008DDDDC" w14:textId="0BA1046A" w:rsidR="00FA02EF" w:rsidRPr="00523E29" w:rsidRDefault="002707B8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98,071</w:t>
            </w:r>
          </w:p>
        </w:tc>
        <w:tc>
          <w:tcPr>
            <w:tcW w:w="270" w:type="dxa"/>
          </w:tcPr>
          <w:p w14:paraId="5D84DEBE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D62041A" w14:textId="10305129" w:rsidR="00FA02EF" w:rsidRPr="00D663C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523E29">
              <w:rPr>
                <w:rFonts w:ascii="Angsana New" w:hAnsi="Angsana New" w:cs="Angsana New"/>
                <w:sz w:val="28"/>
                <w:szCs w:val="28"/>
              </w:rPr>
              <w:t>98,234</w:t>
            </w:r>
          </w:p>
        </w:tc>
        <w:tc>
          <w:tcPr>
            <w:tcW w:w="270" w:type="dxa"/>
          </w:tcPr>
          <w:p w14:paraId="44444006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58F336" w14:textId="242BBA84" w:rsidR="00FA02EF" w:rsidRPr="00C858AE" w:rsidRDefault="00F6413C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61,178</w:t>
            </w:r>
          </w:p>
        </w:tc>
        <w:tc>
          <w:tcPr>
            <w:tcW w:w="360" w:type="dxa"/>
          </w:tcPr>
          <w:p w14:paraId="3477079B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6B867F" w14:textId="10C27C8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60,702</w:t>
            </w:r>
          </w:p>
        </w:tc>
      </w:tr>
      <w:tr w:rsidR="00FA02EF" w:rsidRPr="00855498" w14:paraId="53AE15D3" w14:textId="77777777" w:rsidTr="00B2643D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2B98E1A6" w14:textId="391D3905" w:rsidR="00FA02EF" w:rsidRPr="007E05F0" w:rsidRDefault="00FA02EF" w:rsidP="00FA02EF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ค่าตัดจำหน่ายส่วนลด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/ส่วนเกินจากตราสารหนี้</w:t>
            </w:r>
          </w:p>
        </w:tc>
        <w:tc>
          <w:tcPr>
            <w:tcW w:w="990" w:type="dxa"/>
          </w:tcPr>
          <w:p w14:paraId="231571E7" w14:textId="1AE0D745" w:rsidR="00FA02EF" w:rsidRPr="00523E29" w:rsidRDefault="00EE0772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1,966</w:t>
            </w:r>
          </w:p>
        </w:tc>
        <w:tc>
          <w:tcPr>
            <w:tcW w:w="270" w:type="dxa"/>
          </w:tcPr>
          <w:p w14:paraId="08BF612B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FF7594" w14:textId="1CCFC4CD" w:rsidR="00FA02EF" w:rsidRPr="00D663C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523E29">
              <w:rPr>
                <w:rFonts w:ascii="Angsana New" w:hAnsi="Angsana New" w:cs="Angsana New"/>
                <w:sz w:val="28"/>
                <w:szCs w:val="28"/>
              </w:rPr>
              <w:t>1,989</w:t>
            </w:r>
          </w:p>
        </w:tc>
        <w:tc>
          <w:tcPr>
            <w:tcW w:w="270" w:type="dxa"/>
          </w:tcPr>
          <w:p w14:paraId="534E8921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EF9314" w14:textId="3C9F20D6" w:rsidR="00FA02EF" w:rsidRPr="00C858AE" w:rsidRDefault="00F6413C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2FEA22CF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46300C" w14:textId="2ADBFCE2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</w:tr>
      <w:tr w:rsidR="00FA02EF" w:rsidRPr="00855498" w14:paraId="556B4067" w14:textId="77777777" w:rsidTr="00B2643D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1EAF79AF" w14:textId="59E46A18" w:rsidR="00FA02EF" w:rsidRPr="007E05F0" w:rsidRDefault="00FA02EF" w:rsidP="00FA02EF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ขาดทุนจากการด้อยค่าของลูกหนี้</w:t>
            </w:r>
          </w:p>
        </w:tc>
        <w:tc>
          <w:tcPr>
            <w:tcW w:w="990" w:type="dxa"/>
          </w:tcPr>
          <w:p w14:paraId="4CDBF4A2" w14:textId="74E6BEC4" w:rsidR="00FA02EF" w:rsidRPr="00523E29" w:rsidRDefault="00EE0772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2,938</w:t>
            </w:r>
          </w:p>
        </w:tc>
        <w:tc>
          <w:tcPr>
            <w:tcW w:w="270" w:type="dxa"/>
          </w:tcPr>
          <w:p w14:paraId="2D44BE53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4636F7" w14:textId="79E53696" w:rsidR="00FA02EF" w:rsidRPr="00D663C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523E29">
              <w:rPr>
                <w:rFonts w:ascii="Angsana New" w:hAnsi="Angsana New" w:cs="Angsana New"/>
                <w:sz w:val="28"/>
                <w:szCs w:val="28"/>
              </w:rPr>
              <w:t>9,854</w:t>
            </w:r>
          </w:p>
        </w:tc>
        <w:tc>
          <w:tcPr>
            <w:tcW w:w="270" w:type="dxa"/>
          </w:tcPr>
          <w:p w14:paraId="3DB78024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BBB9D2" w14:textId="3FBB8523" w:rsidR="00FA02EF" w:rsidRPr="00C858AE" w:rsidRDefault="00F6413C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871</w:t>
            </w:r>
          </w:p>
        </w:tc>
        <w:tc>
          <w:tcPr>
            <w:tcW w:w="360" w:type="dxa"/>
          </w:tcPr>
          <w:p w14:paraId="13D497D7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D1D1D2" w14:textId="73EDAB8B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955</w:t>
            </w:r>
          </w:p>
        </w:tc>
      </w:tr>
      <w:tr w:rsidR="00FA02EF" w:rsidRPr="00855498" w14:paraId="30C46DD5" w14:textId="77777777" w:rsidTr="00D663CF">
        <w:trPr>
          <w:cantSplit/>
          <w:trHeight w:hRule="exact" w:val="695"/>
        </w:trPr>
        <w:tc>
          <w:tcPr>
            <w:tcW w:w="4590" w:type="dxa"/>
            <w:vAlign w:val="bottom"/>
          </w:tcPr>
          <w:p w14:paraId="71A70108" w14:textId="463519C1" w:rsidR="00FA02EF" w:rsidRDefault="00FA02EF" w:rsidP="00FA02EF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5020D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(กลับรายการ)</w:t>
            </w:r>
            <w:r w:rsidRPr="004017D2" w:rsidDel="00855498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ขาดทุนจากการด้อยค่าเงินให้กู้ยืมแก่กิจการ</w:t>
            </w:r>
          </w:p>
          <w:p w14:paraId="68027806" w14:textId="29E3D944" w:rsidR="00FA02EF" w:rsidRPr="007E05F0" w:rsidRDefault="00FA02EF" w:rsidP="00FA02EF">
            <w:pPr>
              <w:ind w:left="156"/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41C35DA3" w14:textId="533169E6" w:rsidR="00FA02EF" w:rsidRPr="00523E29" w:rsidRDefault="00EE0772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EC1FC9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8C5F99" w14:textId="0E9B8227" w:rsidR="00FA02EF" w:rsidRPr="00D663C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3C5AE7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784674" w14:textId="17EF6FED" w:rsidR="00FA02EF" w:rsidRPr="00C858AE" w:rsidRDefault="00F6413C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2,226</w:t>
            </w:r>
          </w:p>
        </w:tc>
        <w:tc>
          <w:tcPr>
            <w:tcW w:w="360" w:type="dxa"/>
          </w:tcPr>
          <w:p w14:paraId="0233B7C5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1DBC10" w14:textId="784C08F4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(372)</w:t>
            </w:r>
          </w:p>
        </w:tc>
      </w:tr>
      <w:tr w:rsidR="00FA02EF" w:rsidRPr="00855498" w14:paraId="2AEACED8" w14:textId="77777777" w:rsidTr="00B2643D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78202DFC" w14:textId="40CDAA7C" w:rsidR="00FA02EF" w:rsidRPr="007E05F0" w:rsidRDefault="00FA02EF" w:rsidP="00FA02EF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(กลับรายการ) 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ขาดทุนจากการลดมูลค่าของสินค้าคงเหลือ</w:t>
            </w:r>
          </w:p>
        </w:tc>
        <w:tc>
          <w:tcPr>
            <w:tcW w:w="990" w:type="dxa"/>
          </w:tcPr>
          <w:p w14:paraId="05911470" w14:textId="5A09DEA0" w:rsidR="00FA02EF" w:rsidRPr="00523E29" w:rsidRDefault="00B82896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3,706</w:t>
            </w:r>
          </w:p>
        </w:tc>
        <w:tc>
          <w:tcPr>
            <w:tcW w:w="270" w:type="dxa"/>
          </w:tcPr>
          <w:p w14:paraId="29C9B1C7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B5F5C3" w14:textId="633A5E75" w:rsidR="00FA02EF" w:rsidRPr="00D663C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523E29">
              <w:rPr>
                <w:rFonts w:ascii="Angsana New" w:hAnsi="Angsana New" w:cs="Angsana New"/>
                <w:sz w:val="28"/>
                <w:szCs w:val="28"/>
              </w:rPr>
              <w:t>207,664</w:t>
            </w:r>
          </w:p>
        </w:tc>
        <w:tc>
          <w:tcPr>
            <w:tcW w:w="270" w:type="dxa"/>
          </w:tcPr>
          <w:p w14:paraId="14A204D9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A0A57E" w14:textId="57A59344" w:rsidR="00FA02EF" w:rsidRPr="00C858AE" w:rsidRDefault="00F6413C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(12,470)</w:t>
            </w:r>
          </w:p>
        </w:tc>
        <w:tc>
          <w:tcPr>
            <w:tcW w:w="360" w:type="dxa"/>
          </w:tcPr>
          <w:p w14:paraId="7BF99023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1B85DA" w14:textId="1DA0DED6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(12,120)</w:t>
            </w:r>
          </w:p>
        </w:tc>
      </w:tr>
      <w:tr w:rsidR="00FA02EF" w:rsidRPr="00855498" w14:paraId="043D1AA2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3938D8A1" w14:textId="454BE908" w:rsidR="00FA02EF" w:rsidRPr="007E05F0" w:rsidRDefault="00FA02EF" w:rsidP="00FA02EF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90" w:type="dxa"/>
            <w:vAlign w:val="bottom"/>
          </w:tcPr>
          <w:p w14:paraId="54DB6D4E" w14:textId="34916CA8" w:rsidR="00FA02EF" w:rsidRPr="00523E29" w:rsidRDefault="007573AA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94,018</w:t>
            </w:r>
          </w:p>
        </w:tc>
        <w:tc>
          <w:tcPr>
            <w:tcW w:w="270" w:type="dxa"/>
          </w:tcPr>
          <w:p w14:paraId="00FD3ADB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C79E28" w14:textId="1A111A2D" w:rsidR="00FA02EF" w:rsidRPr="00D663C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523E29">
              <w:rPr>
                <w:rFonts w:ascii="Angsana New" w:hAnsi="Angsana New" w:cs="Angsana New"/>
                <w:sz w:val="28"/>
                <w:szCs w:val="28"/>
              </w:rPr>
              <w:t>88,213</w:t>
            </w:r>
          </w:p>
        </w:tc>
        <w:tc>
          <w:tcPr>
            <w:tcW w:w="270" w:type="dxa"/>
          </w:tcPr>
          <w:p w14:paraId="3E0B19A8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E41F0E" w14:textId="060F6C14" w:rsidR="00FA02EF" w:rsidRPr="00C858AE" w:rsidRDefault="00F6413C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31,934</w:t>
            </w:r>
          </w:p>
        </w:tc>
        <w:tc>
          <w:tcPr>
            <w:tcW w:w="360" w:type="dxa"/>
          </w:tcPr>
          <w:p w14:paraId="2C883627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923663" w14:textId="517C8901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31,625</w:t>
            </w:r>
          </w:p>
        </w:tc>
      </w:tr>
      <w:tr w:rsidR="00FA02EF" w:rsidRPr="00855498" w14:paraId="7C91CEDE" w14:textId="77777777" w:rsidTr="00EE44E8">
        <w:trPr>
          <w:cantSplit/>
          <w:trHeight w:hRule="exact" w:val="731"/>
        </w:trPr>
        <w:tc>
          <w:tcPr>
            <w:tcW w:w="4590" w:type="dxa"/>
            <w:vAlign w:val="bottom"/>
          </w:tcPr>
          <w:p w14:paraId="2386FF2A" w14:textId="18228742" w:rsidR="00FA02EF" w:rsidRPr="007E05F0" w:rsidRDefault="00F6413C" w:rsidP="00707D71">
            <w:pPr>
              <w:ind w:left="156" w:hanging="156"/>
              <w:contextualSpacing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2062B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กำไร</w:t>
            </w:r>
            <w:r w:rsidR="00FA02EF" w:rsidRPr="002062BA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จากการจำหน่ายและตัดจำหน่ายที่ดิน</w:t>
            </w:r>
            <w:r w:rsidR="00FA02EF" w:rsidRPr="002062B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="00FA02EF" w:rsidRPr="002062BA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อาคาร</w:t>
            </w:r>
            <w:r w:rsidR="00FA02EF" w:rsidRPr="002062B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และ</w:t>
            </w:r>
            <w:r w:rsidR="00FA02EF"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อุปกรณ์ และสินทรัพย์ไม่มีตัวตน สุทธิ</w:t>
            </w:r>
          </w:p>
        </w:tc>
        <w:tc>
          <w:tcPr>
            <w:tcW w:w="990" w:type="dxa"/>
            <w:vAlign w:val="bottom"/>
          </w:tcPr>
          <w:p w14:paraId="0CF7A183" w14:textId="49B62B24" w:rsidR="00FA02EF" w:rsidRPr="00523E29" w:rsidRDefault="00D01155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(6,320)</w:t>
            </w:r>
          </w:p>
        </w:tc>
        <w:tc>
          <w:tcPr>
            <w:tcW w:w="270" w:type="dxa"/>
          </w:tcPr>
          <w:p w14:paraId="12FBE6DC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DA9D76" w14:textId="77777777" w:rsidR="00FA02E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  <w:p w14:paraId="64D453F5" w14:textId="6BF76D90" w:rsidR="00FA02EF" w:rsidRPr="00D663C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C726B">
              <w:rPr>
                <w:rFonts w:ascii="Angsana New" w:hAnsi="Angsana New" w:cs="Angsana New"/>
                <w:sz w:val="28"/>
                <w:szCs w:val="28"/>
              </w:rPr>
              <w:t>(581)</w:t>
            </w:r>
          </w:p>
        </w:tc>
        <w:tc>
          <w:tcPr>
            <w:tcW w:w="270" w:type="dxa"/>
          </w:tcPr>
          <w:p w14:paraId="40A5D1E1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718E3D" w14:textId="18B1DC9D" w:rsidR="00FA02EF" w:rsidRPr="00C858AE" w:rsidRDefault="00F6413C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(65)</w:t>
            </w:r>
          </w:p>
        </w:tc>
        <w:tc>
          <w:tcPr>
            <w:tcW w:w="360" w:type="dxa"/>
          </w:tcPr>
          <w:p w14:paraId="036A8A6A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4CA63A" w14:textId="5780718A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(391)</w:t>
            </w:r>
          </w:p>
        </w:tc>
      </w:tr>
      <w:tr w:rsidR="00FA02EF" w:rsidRPr="00855498" w14:paraId="4CAD2210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08F75724" w14:textId="7288145C" w:rsidR="00FA02EF" w:rsidRPr="007E05F0" w:rsidRDefault="000467B1" w:rsidP="00FA02EF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cs="Angsana New"/>
                <w:sz w:val="28"/>
                <w:szCs w:val="28"/>
              </w:rPr>
              <w:t>(</w:t>
            </w:r>
            <w:r w:rsidR="00F6413C" w:rsidRPr="007E05F0">
              <w:rPr>
                <w:rFonts w:asciiTheme="majorBidi" w:eastAsia="Arial Unicode MS" w:hAnsiTheme="majorBidi" w:cs="Angsana New" w:hint="eastAsia"/>
                <w:sz w:val="28"/>
                <w:szCs w:val="28"/>
                <w:cs/>
              </w:rPr>
              <w:t>กำไร</w:t>
            </w:r>
            <w:r>
              <w:rPr>
                <w:rFonts w:asciiTheme="majorBidi" w:eastAsia="Arial Unicode MS" w:hAnsiTheme="majorBidi" w:cs="Angsana New"/>
                <w:sz w:val="28"/>
                <w:szCs w:val="28"/>
              </w:rPr>
              <w:t xml:space="preserve">) </w:t>
            </w:r>
            <w:r>
              <w:rPr>
                <w:rFonts w:asciiTheme="majorBidi" w:eastAsia="Arial Unicode MS" w:hAnsiTheme="majorBidi" w:cs="Angsana New" w:hint="cs"/>
                <w:sz w:val="28"/>
                <w:szCs w:val="28"/>
                <w:cs/>
              </w:rPr>
              <w:t>ขาดทุน</w:t>
            </w:r>
            <w:r w:rsidR="00FA02EF" w:rsidRPr="007E05F0">
              <w:rPr>
                <w:rFonts w:asciiTheme="majorBidi" w:eastAsia="Arial Unicode MS" w:hAnsiTheme="majorBidi" w:cs="Angsana New" w:hint="eastAsia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990" w:type="dxa"/>
            <w:vAlign w:val="bottom"/>
          </w:tcPr>
          <w:p w14:paraId="13D6C803" w14:textId="396872C7" w:rsidR="00FA02EF" w:rsidRPr="000C726B" w:rsidRDefault="003E64C4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(483)</w:t>
            </w:r>
          </w:p>
        </w:tc>
        <w:tc>
          <w:tcPr>
            <w:tcW w:w="270" w:type="dxa"/>
          </w:tcPr>
          <w:p w14:paraId="31C3DCF4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004984" w14:textId="499864A2" w:rsidR="00FA02EF" w:rsidRPr="00D663C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1134BB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20B35D" w14:textId="7A691FFD" w:rsidR="00FA02EF" w:rsidRPr="00C858AE" w:rsidRDefault="00F6413C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134</w:t>
            </w:r>
          </w:p>
        </w:tc>
        <w:tc>
          <w:tcPr>
            <w:tcW w:w="360" w:type="dxa"/>
          </w:tcPr>
          <w:p w14:paraId="348DD0ED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94DB48" w14:textId="61D5B0D9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858A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FA02EF" w:rsidRPr="00855498" w14:paraId="793C78DC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25D931EC" w14:textId="38A6582F" w:rsidR="00FA02EF" w:rsidRPr="007E05F0" w:rsidRDefault="00FA02EF" w:rsidP="00FA02EF">
            <w:pPr>
              <w:contextualSpacing/>
              <w:jc w:val="thaiDistribute"/>
              <w:rPr>
                <w:rFonts w:asciiTheme="majorBidi" w:eastAsia="Arial Unicode MS" w:hAnsiTheme="majorBidi" w:cs="Angsana New"/>
                <w:sz w:val="28"/>
                <w:szCs w:val="28"/>
                <w:cs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ส่วนแบ่ง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กำไร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จากเงินลงทุนที่รับรู้ตามวิธีส่วนได้เสีย</w:t>
            </w:r>
          </w:p>
        </w:tc>
        <w:tc>
          <w:tcPr>
            <w:tcW w:w="990" w:type="dxa"/>
            <w:vAlign w:val="bottom"/>
          </w:tcPr>
          <w:p w14:paraId="185CFD75" w14:textId="655A513C" w:rsidR="00FA02EF" w:rsidRPr="000C726B" w:rsidRDefault="00DC4922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(303,840)</w:t>
            </w:r>
          </w:p>
        </w:tc>
        <w:tc>
          <w:tcPr>
            <w:tcW w:w="270" w:type="dxa"/>
          </w:tcPr>
          <w:p w14:paraId="4274395C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eastAsia="Arial Unicode MS" w:hAnsiTheme="majorBidi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C95FAD" w14:textId="1E9CBC7F" w:rsidR="00FA02EF" w:rsidRPr="00D663C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0C726B">
              <w:rPr>
                <w:rFonts w:ascii="Angsana New" w:hAnsi="Angsana New" w:cs="Angsana New"/>
                <w:sz w:val="28"/>
                <w:szCs w:val="28"/>
              </w:rPr>
              <w:t>(291,090)</w:t>
            </w:r>
          </w:p>
        </w:tc>
        <w:tc>
          <w:tcPr>
            <w:tcW w:w="270" w:type="dxa"/>
          </w:tcPr>
          <w:p w14:paraId="6B686735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eastAsia="Arial Unicode MS" w:hAnsiTheme="majorBidi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4C43BB" w14:textId="2DFD2C84" w:rsidR="00FA02EF" w:rsidRPr="00C858AE" w:rsidRDefault="00F6413C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4BCF30EE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eastAsia="Arial Unicode MS" w:hAnsiTheme="majorBidi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94E5B0" w14:textId="338772D3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eastAsia="Arial Unicode MS" w:hAnsiTheme="majorBidi" w:cs="Angsana New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FA02EF" w:rsidRPr="00855498" w14:paraId="5A4DCED7" w14:textId="77777777">
        <w:trPr>
          <w:cantSplit/>
          <w:trHeight w:hRule="exact" w:val="758"/>
        </w:trPr>
        <w:tc>
          <w:tcPr>
            <w:tcW w:w="4590" w:type="dxa"/>
            <w:vAlign w:val="bottom"/>
          </w:tcPr>
          <w:p w14:paraId="17FA52A3" w14:textId="7744442F" w:rsidR="00FA02EF" w:rsidRPr="007E05F0" w:rsidRDefault="00FA02EF" w:rsidP="00707D71">
            <w:pPr>
              <w:ind w:left="156" w:hanging="156"/>
              <w:contextualSpacing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การปรับปรุงมูลค่ายุติธรรมเงินลงทุนที่วัดมูลค่ายุติธรรม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ผ่านกำไรขาดทุน</w:t>
            </w:r>
          </w:p>
        </w:tc>
        <w:tc>
          <w:tcPr>
            <w:tcW w:w="990" w:type="dxa"/>
            <w:vAlign w:val="bottom"/>
          </w:tcPr>
          <w:p w14:paraId="7940FF25" w14:textId="1CEFD498" w:rsidR="00FA02EF" w:rsidRPr="000C726B" w:rsidRDefault="00DC4922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(992)</w:t>
            </w:r>
          </w:p>
        </w:tc>
        <w:tc>
          <w:tcPr>
            <w:tcW w:w="270" w:type="dxa"/>
          </w:tcPr>
          <w:p w14:paraId="4D8916AB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376B13" w14:textId="130D7651" w:rsidR="00FA02EF" w:rsidRPr="00D663C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C726B">
              <w:rPr>
                <w:rFonts w:ascii="Angsana New" w:hAnsi="Angsana New" w:cs="Angsana New"/>
                <w:sz w:val="28"/>
                <w:szCs w:val="28"/>
              </w:rPr>
              <w:t>(1,026)</w:t>
            </w:r>
          </w:p>
        </w:tc>
        <w:tc>
          <w:tcPr>
            <w:tcW w:w="270" w:type="dxa"/>
          </w:tcPr>
          <w:p w14:paraId="2C138049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2D35D5" w14:textId="64A18451" w:rsidR="00FA02EF" w:rsidRPr="00C858AE" w:rsidRDefault="00F6413C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7876E087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8A5587" w14:textId="77777777" w:rsidR="00FA02E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  <w:p w14:paraId="03908513" w14:textId="08E035A1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858A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FA02EF" w:rsidRPr="00855498" w14:paraId="62FF03F9" w14:textId="77777777" w:rsidTr="00B2643D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2212F364" w14:textId="0143456A" w:rsidR="00FA02EF" w:rsidRPr="007E05F0" w:rsidRDefault="00FA02EF" w:rsidP="00FA02EF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การปรับปรุงมูลค่ายุติธรรมของเครื่องมือทางการเงิน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990" w:type="dxa"/>
          </w:tcPr>
          <w:p w14:paraId="4C10081D" w14:textId="1064F646" w:rsidR="00FA02EF" w:rsidRPr="000C726B" w:rsidRDefault="0064269D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893,617</w:t>
            </w:r>
          </w:p>
        </w:tc>
        <w:tc>
          <w:tcPr>
            <w:tcW w:w="270" w:type="dxa"/>
          </w:tcPr>
          <w:p w14:paraId="1E1410A3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CEF75D" w14:textId="7696B5DA" w:rsidR="00FA02EF" w:rsidRPr="00D663C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C726B">
              <w:rPr>
                <w:rFonts w:ascii="Angsana New" w:hAnsi="Angsana New" w:cs="Angsana New"/>
                <w:sz w:val="28"/>
                <w:szCs w:val="28"/>
              </w:rPr>
              <w:t>1,289,637</w:t>
            </w:r>
          </w:p>
        </w:tc>
        <w:tc>
          <w:tcPr>
            <w:tcW w:w="270" w:type="dxa"/>
          </w:tcPr>
          <w:p w14:paraId="58F45C76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8C051E" w14:textId="235DF264" w:rsidR="00FA02EF" w:rsidRPr="00C858AE" w:rsidRDefault="00F6413C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318,668</w:t>
            </w:r>
          </w:p>
        </w:tc>
        <w:tc>
          <w:tcPr>
            <w:tcW w:w="360" w:type="dxa"/>
          </w:tcPr>
          <w:p w14:paraId="63AD301B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1B5E58" w14:textId="2ADCAFE4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1,224,784</w:t>
            </w:r>
          </w:p>
        </w:tc>
      </w:tr>
      <w:tr w:rsidR="00FA02EF" w:rsidRPr="00855498" w14:paraId="34A6680C" w14:textId="77777777" w:rsidTr="00B2643D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0C9FF210" w14:textId="24EA2796" w:rsidR="00FA02EF" w:rsidRPr="007E05F0" w:rsidRDefault="00FA02EF" w:rsidP="00FA02EF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กำไร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90" w:type="dxa"/>
          </w:tcPr>
          <w:p w14:paraId="6F16016A" w14:textId="00A7DF88" w:rsidR="00FA02EF" w:rsidRPr="000C726B" w:rsidRDefault="0064269D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(613,532)</w:t>
            </w:r>
          </w:p>
        </w:tc>
        <w:tc>
          <w:tcPr>
            <w:tcW w:w="270" w:type="dxa"/>
          </w:tcPr>
          <w:p w14:paraId="3A4122CA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E06CC8" w14:textId="1B59AC26" w:rsidR="00FA02EF" w:rsidRPr="00D663C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C726B">
              <w:rPr>
                <w:rFonts w:ascii="Angsana New" w:hAnsi="Angsana New" w:cs="Angsana New"/>
                <w:sz w:val="28"/>
                <w:szCs w:val="28"/>
              </w:rPr>
              <w:t>(1,077,696)</w:t>
            </w:r>
          </w:p>
        </w:tc>
        <w:tc>
          <w:tcPr>
            <w:tcW w:w="270" w:type="dxa"/>
          </w:tcPr>
          <w:p w14:paraId="0FBA26DA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7125C6" w14:textId="6628AD6F" w:rsidR="00FA02EF" w:rsidRPr="00C858AE" w:rsidRDefault="00F6413C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(253,856)</w:t>
            </w:r>
          </w:p>
        </w:tc>
        <w:tc>
          <w:tcPr>
            <w:tcW w:w="360" w:type="dxa"/>
          </w:tcPr>
          <w:p w14:paraId="56C3200E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B18E22" w14:textId="2FC33AD3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(547,846)</w:t>
            </w:r>
          </w:p>
        </w:tc>
      </w:tr>
      <w:tr w:rsidR="00FA02EF" w:rsidRPr="00855498" w14:paraId="34365309" w14:textId="77777777" w:rsidTr="00B2643D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240ED822" w14:textId="45FE278C" w:rsidR="00FA02EF" w:rsidRPr="007E05F0" w:rsidRDefault="00FA02EF" w:rsidP="00FA02EF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รายได้เงินปันผล</w:t>
            </w:r>
          </w:p>
        </w:tc>
        <w:tc>
          <w:tcPr>
            <w:tcW w:w="990" w:type="dxa"/>
          </w:tcPr>
          <w:p w14:paraId="68865908" w14:textId="7223DC79" w:rsidR="00FA02EF" w:rsidRPr="000C726B" w:rsidRDefault="00C81FED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126918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566163" w14:textId="7C93910B" w:rsidR="00FA02EF" w:rsidRPr="00D663C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E2D820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8A1034" w14:textId="419263A0" w:rsidR="00FA02EF" w:rsidRPr="00C858AE" w:rsidRDefault="00F6413C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(25,000)</w:t>
            </w:r>
          </w:p>
        </w:tc>
        <w:tc>
          <w:tcPr>
            <w:tcW w:w="360" w:type="dxa"/>
          </w:tcPr>
          <w:p w14:paraId="329C66CB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2053A9" w14:textId="0EE30709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(5,175,038)</w:t>
            </w:r>
          </w:p>
        </w:tc>
      </w:tr>
      <w:tr w:rsidR="00FA02EF" w:rsidRPr="00855498" w14:paraId="7C62C594" w14:textId="77777777" w:rsidTr="00B2643D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16A33F18" w14:textId="02E0A477" w:rsidR="00FA02EF" w:rsidRPr="007E05F0" w:rsidRDefault="00FA02EF" w:rsidP="00FA02EF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990" w:type="dxa"/>
            <w:vAlign w:val="center"/>
          </w:tcPr>
          <w:p w14:paraId="0FB8265B" w14:textId="69414AE1" w:rsidR="00FA02EF" w:rsidRPr="000C726B" w:rsidRDefault="00C81FED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530,242</w:t>
            </w:r>
          </w:p>
        </w:tc>
        <w:tc>
          <w:tcPr>
            <w:tcW w:w="270" w:type="dxa"/>
          </w:tcPr>
          <w:p w14:paraId="26A43219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422B60A" w14:textId="08B4005E" w:rsidR="00FA02EF" w:rsidRPr="00D663C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C726B">
              <w:rPr>
                <w:rFonts w:ascii="Angsana New" w:hAnsi="Angsana New" w:cs="Angsana New"/>
                <w:sz w:val="28"/>
                <w:szCs w:val="28"/>
              </w:rPr>
              <w:t>585,383</w:t>
            </w:r>
          </w:p>
        </w:tc>
        <w:tc>
          <w:tcPr>
            <w:tcW w:w="270" w:type="dxa"/>
          </w:tcPr>
          <w:p w14:paraId="42AE3FA7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CCAEFA" w14:textId="2804C4F9" w:rsidR="00FA02EF" w:rsidRPr="00C858AE" w:rsidRDefault="00F6413C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474,483</w:t>
            </w:r>
          </w:p>
        </w:tc>
        <w:tc>
          <w:tcPr>
            <w:tcW w:w="360" w:type="dxa"/>
          </w:tcPr>
          <w:p w14:paraId="14618756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91B1E6" w14:textId="26323A80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509,940</w:t>
            </w:r>
          </w:p>
        </w:tc>
      </w:tr>
      <w:tr w:rsidR="00FA02EF" w:rsidRPr="00855498" w14:paraId="79E53A43" w14:textId="77777777" w:rsidTr="00B2643D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48519974" w14:textId="591DB650" w:rsidR="00FA02EF" w:rsidRPr="007E05F0" w:rsidRDefault="00FA02EF" w:rsidP="00FA02EF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990" w:type="dxa"/>
            <w:vAlign w:val="center"/>
          </w:tcPr>
          <w:p w14:paraId="7D78E2E2" w14:textId="5C356CBB" w:rsidR="00FA02EF" w:rsidRPr="000C726B" w:rsidRDefault="00C81FED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(57,676)</w:t>
            </w:r>
          </w:p>
        </w:tc>
        <w:tc>
          <w:tcPr>
            <w:tcW w:w="270" w:type="dxa"/>
          </w:tcPr>
          <w:p w14:paraId="21A4FFF3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1FBCCE4" w14:textId="32EA9418" w:rsidR="00FA02EF" w:rsidRPr="00D663C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C726B">
              <w:rPr>
                <w:rFonts w:ascii="Angsana New" w:hAnsi="Angsana New" w:cs="Angsana New"/>
                <w:sz w:val="28"/>
                <w:szCs w:val="28"/>
              </w:rPr>
              <w:t>(95,202)</w:t>
            </w:r>
          </w:p>
        </w:tc>
        <w:tc>
          <w:tcPr>
            <w:tcW w:w="270" w:type="dxa"/>
          </w:tcPr>
          <w:p w14:paraId="43F028D6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5B63B2" w14:textId="5A0541BF" w:rsidR="00FA02EF" w:rsidRPr="00C858AE" w:rsidRDefault="00F6413C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(468,480)</w:t>
            </w:r>
          </w:p>
        </w:tc>
        <w:tc>
          <w:tcPr>
            <w:tcW w:w="360" w:type="dxa"/>
          </w:tcPr>
          <w:p w14:paraId="200C8838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D29D32" w14:textId="71F6519B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(434,133)</w:t>
            </w:r>
          </w:p>
        </w:tc>
      </w:tr>
      <w:tr w:rsidR="00FA02EF" w:rsidRPr="00855498" w14:paraId="0B1B0BE8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21D9533A" w14:textId="06C63592" w:rsidR="00FA02EF" w:rsidRPr="007E05F0" w:rsidRDefault="00FA02EF" w:rsidP="00FA02EF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AA9BE" w14:textId="4F97F038" w:rsidR="00FA02EF" w:rsidRPr="000C726B" w:rsidRDefault="00C81FED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1,595,878</w:t>
            </w:r>
          </w:p>
        </w:tc>
        <w:tc>
          <w:tcPr>
            <w:tcW w:w="270" w:type="dxa"/>
          </w:tcPr>
          <w:p w14:paraId="162EB76A" w14:textId="77777777" w:rsidR="00FA02EF" w:rsidRPr="000C726B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F2BBC" w14:textId="737CD9BD" w:rsidR="00FA02EF" w:rsidRPr="00D663CF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726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1,753,490</w:t>
            </w:r>
          </w:p>
        </w:tc>
        <w:tc>
          <w:tcPr>
            <w:tcW w:w="270" w:type="dxa"/>
          </w:tcPr>
          <w:p w14:paraId="277D970D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899B4" w14:textId="16B82C8F" w:rsidR="00FA02EF" w:rsidRPr="00AA6AD3" w:rsidRDefault="00F6413C" w:rsidP="009963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251,309</w:t>
            </w:r>
          </w:p>
        </w:tc>
        <w:tc>
          <w:tcPr>
            <w:tcW w:w="360" w:type="dxa"/>
          </w:tcPr>
          <w:p w14:paraId="02CD48EA" w14:textId="77777777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2E72B" w14:textId="7BC4966D" w:rsidR="00FA02EF" w:rsidRPr="007E05F0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(4,218,791)</w:t>
            </w:r>
          </w:p>
        </w:tc>
      </w:tr>
    </w:tbl>
    <w:p w14:paraId="58227256" w14:textId="77777777" w:rsidR="006804B1" w:rsidRDefault="006804B1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36CF1D2F" w14:textId="7E29E9DC" w:rsidR="0057132D" w:rsidRDefault="0057132D"/>
    <w:p w14:paraId="7BD0C058" w14:textId="77777777" w:rsidR="000C726B" w:rsidRDefault="000C726B"/>
    <w:p w14:paraId="6A2727B2" w14:textId="77777777" w:rsidR="000C726B" w:rsidRDefault="000C726B"/>
    <w:p w14:paraId="15CD0C1F" w14:textId="77777777" w:rsidR="00C81FED" w:rsidRDefault="00C81FED"/>
    <w:p w14:paraId="77D66307" w14:textId="77777777" w:rsidR="00C81FED" w:rsidRDefault="00C81FED"/>
    <w:p w14:paraId="3E15238D" w14:textId="77777777" w:rsidR="00C81FED" w:rsidRDefault="00C81FED"/>
    <w:p w14:paraId="77C8651A" w14:textId="77777777" w:rsidR="00C81FED" w:rsidRDefault="00C81FED"/>
    <w:p w14:paraId="3457E074" w14:textId="77777777" w:rsidR="000C726B" w:rsidRDefault="000C726B"/>
    <w:tbl>
      <w:tblPr>
        <w:tblpPr w:leftFromText="180" w:rightFromText="180" w:vertAnchor="text" w:horzAnchor="page" w:tblpX="1585" w:tblpY="152"/>
        <w:tblW w:w="9631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270"/>
        <w:gridCol w:w="1080"/>
        <w:gridCol w:w="270"/>
        <w:gridCol w:w="1080"/>
        <w:gridCol w:w="270"/>
        <w:gridCol w:w="1081"/>
      </w:tblGrid>
      <w:tr w:rsidR="00A719AA" w:rsidRPr="002E2A8B" w14:paraId="76B5166B" w14:textId="77777777" w:rsidTr="00D663CF">
        <w:trPr>
          <w:cantSplit/>
          <w:trHeight w:val="338"/>
        </w:trPr>
        <w:tc>
          <w:tcPr>
            <w:tcW w:w="4590" w:type="dxa"/>
          </w:tcPr>
          <w:p w14:paraId="2BC38033" w14:textId="47F90204" w:rsidR="00A719AA" w:rsidRPr="007E05F0" w:rsidRDefault="00A719AA" w:rsidP="00A719AA">
            <w:pPr>
              <w:ind w:left="357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619EDBC" w14:textId="77777777" w:rsidR="00A719AA" w:rsidRPr="007E05F0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2BC20A88" w14:textId="77777777" w:rsidR="00A719AA" w:rsidRPr="007E05F0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431" w:type="dxa"/>
            <w:gridSpan w:val="3"/>
            <w:vAlign w:val="bottom"/>
          </w:tcPr>
          <w:p w14:paraId="4E1AD6F3" w14:textId="77777777" w:rsidR="00A719AA" w:rsidRPr="007E05F0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FA02EF" w:rsidRPr="002E2A8B" w14:paraId="40E1EF7D" w14:textId="77777777" w:rsidTr="00B2643D">
        <w:trPr>
          <w:cantSplit/>
          <w:trHeight w:val="348"/>
        </w:trPr>
        <w:tc>
          <w:tcPr>
            <w:tcW w:w="4590" w:type="dxa"/>
          </w:tcPr>
          <w:p w14:paraId="1C2A0787" w14:textId="4D7AF85B" w:rsidR="00FA02EF" w:rsidRPr="007E05F0" w:rsidRDefault="00FA02EF" w:rsidP="00FA02EF">
            <w:pPr>
              <w:jc w:val="thaiDistribute"/>
              <w:rPr>
                <w:rFonts w:ascii="Angsana New" w:eastAsia="Arial Unicode MS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 w:hint="eastAsia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สำหรับงวดสามเดือนสิ้นสุดวันที่</w:t>
            </w:r>
            <w:r w:rsidRPr="007E05F0">
              <w:rPr>
                <w:rFonts w:ascii="Angsana New" w:eastAsia="Arial Unicode MS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 w:rsidRPr="007E05F0">
              <w:rPr>
                <w:rFonts w:ascii="Angsana New" w:eastAsia="Arial Unicode MS" w:hAnsi="Angsana New" w:cs="Angsana New" w:hint="eastAsia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136F74E0" w14:textId="3FCBD047" w:rsidR="00FA02EF" w:rsidRPr="007E05F0" w:rsidRDefault="00FA02EF" w:rsidP="00FA02EF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</w:pPr>
            <w:r w:rsidRPr="00EB5A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35E37D02" w14:textId="77777777" w:rsidR="00FA02EF" w:rsidRPr="007E05F0" w:rsidRDefault="00FA02EF" w:rsidP="00FA02EF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33F8213" w14:textId="0902173A" w:rsidR="00FA02EF" w:rsidRPr="007E05F0" w:rsidRDefault="00FA02EF" w:rsidP="00FA02EF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B5AB7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8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66E16A0" w14:textId="77777777" w:rsidR="00FA02EF" w:rsidRPr="007E05F0" w:rsidRDefault="00FA02EF" w:rsidP="00FA02EF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866DE8E" w14:textId="3041C0F9" w:rsidR="00FA02EF" w:rsidRPr="007E05F0" w:rsidRDefault="00FA02EF" w:rsidP="00FA02EF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B5A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0D74ACAE" w14:textId="77777777" w:rsidR="00FA02EF" w:rsidRPr="007E05F0" w:rsidRDefault="00FA02EF" w:rsidP="00FA02EF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50114070" w14:textId="6594CD12" w:rsidR="00FA02EF" w:rsidRPr="007E05F0" w:rsidRDefault="00FA02EF" w:rsidP="00FA02EF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B5AB7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8"/>
                <w:sz w:val="30"/>
                <w:szCs w:val="30"/>
              </w:rPr>
              <w:t>8</w:t>
            </w:r>
          </w:p>
        </w:tc>
      </w:tr>
      <w:tr w:rsidR="00FA02EF" w:rsidRPr="002E2A8B" w14:paraId="57675350" w14:textId="77777777" w:rsidTr="00D663CF">
        <w:trPr>
          <w:cantSplit/>
          <w:trHeight w:val="338"/>
        </w:trPr>
        <w:tc>
          <w:tcPr>
            <w:tcW w:w="4590" w:type="dxa"/>
          </w:tcPr>
          <w:p w14:paraId="36AD7058" w14:textId="77777777" w:rsidR="00FA02EF" w:rsidRPr="007E05F0" w:rsidRDefault="00FA02EF" w:rsidP="00FA02EF">
            <w:pPr>
              <w:pStyle w:val="Heading6"/>
              <w:ind w:left="357"/>
              <w:jc w:val="thaiDistribute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5041" w:type="dxa"/>
            <w:gridSpan w:val="7"/>
          </w:tcPr>
          <w:p w14:paraId="36BBA2F5" w14:textId="77777777" w:rsidR="00FA02EF" w:rsidRPr="007E05F0" w:rsidRDefault="00FA02EF" w:rsidP="00FA02EF">
            <w:pPr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7E05F0"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7E05F0"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FA02EF" w:rsidRPr="002E2A8B" w14:paraId="3376A040" w14:textId="77777777" w:rsidTr="00FA02EF">
        <w:trPr>
          <w:cantSplit/>
          <w:trHeight w:val="338"/>
        </w:trPr>
        <w:tc>
          <w:tcPr>
            <w:tcW w:w="4590" w:type="dxa"/>
            <w:vAlign w:val="bottom"/>
          </w:tcPr>
          <w:p w14:paraId="31F41AC0" w14:textId="77777777" w:rsidR="00FA02EF" w:rsidRPr="007E05F0" w:rsidRDefault="00FA02EF" w:rsidP="00FA02EF">
            <w:pPr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990" w:type="dxa"/>
            <w:vAlign w:val="bottom"/>
          </w:tcPr>
          <w:p w14:paraId="7CB306CC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B18B226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D774753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3F82E2A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30FFA91" w14:textId="77777777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0C6970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1235C296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</w:tr>
      <w:tr w:rsidR="00FA02EF" w:rsidRPr="002E2A8B" w14:paraId="425463BF" w14:textId="77777777" w:rsidTr="00FA02EF">
        <w:trPr>
          <w:cantSplit/>
          <w:trHeight w:val="338"/>
        </w:trPr>
        <w:tc>
          <w:tcPr>
            <w:tcW w:w="4590" w:type="dxa"/>
            <w:vAlign w:val="bottom"/>
          </w:tcPr>
          <w:p w14:paraId="68EE9415" w14:textId="4EBA7735" w:rsidR="00FA02EF" w:rsidRPr="007E05F0" w:rsidRDefault="00FA02EF" w:rsidP="00FA02EF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เพิ่มขึ้น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) </w:t>
            </w:r>
            <w:r w:rsidRPr="007E05F0">
              <w:rPr>
                <w:rFonts w:ascii="Angsana New" w:eastAsia="Arial Unicode MS" w:hAnsi="Angsana New" w:cs="Angsana New" w:hint="eastAsia"/>
                <w:sz w:val="28"/>
                <w:szCs w:val="28"/>
                <w:cs/>
                <w:lang w:val="en-GB"/>
              </w:rPr>
              <w:t>ลดลง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23B3EBDB" w14:textId="38CD818A" w:rsidR="00FA02EF" w:rsidRPr="001B4052" w:rsidRDefault="00C81FED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(1,568,287)</w:t>
            </w:r>
          </w:p>
        </w:tc>
        <w:tc>
          <w:tcPr>
            <w:tcW w:w="270" w:type="dxa"/>
          </w:tcPr>
          <w:p w14:paraId="486BFE8F" w14:textId="77777777" w:rsidR="00FA02EF" w:rsidRPr="00E0244D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119128" w14:textId="6FA410D5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B4052">
              <w:rPr>
                <w:rFonts w:ascii="Angsana New" w:hAnsi="Angsana New" w:cs="Angsana New"/>
                <w:sz w:val="28"/>
                <w:szCs w:val="28"/>
              </w:rPr>
              <w:t>865,709</w:t>
            </w:r>
          </w:p>
        </w:tc>
        <w:tc>
          <w:tcPr>
            <w:tcW w:w="270" w:type="dxa"/>
          </w:tcPr>
          <w:p w14:paraId="26FAAA3D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619FA1" w14:textId="542DB951" w:rsidR="00FA02EF" w:rsidRPr="007E05F0" w:rsidRDefault="00943DA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585,229</w:t>
            </w:r>
          </w:p>
        </w:tc>
        <w:tc>
          <w:tcPr>
            <w:tcW w:w="270" w:type="dxa"/>
          </w:tcPr>
          <w:p w14:paraId="3135C98B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7819C41" w14:textId="5D9AED6D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532,120</w:t>
            </w:r>
          </w:p>
        </w:tc>
      </w:tr>
      <w:tr w:rsidR="00FA02EF" w:rsidRPr="002E2A8B" w14:paraId="7A1330D0" w14:textId="77777777" w:rsidTr="00B2643D">
        <w:trPr>
          <w:cantSplit/>
          <w:trHeight w:val="320"/>
        </w:trPr>
        <w:tc>
          <w:tcPr>
            <w:tcW w:w="4590" w:type="dxa"/>
            <w:vAlign w:val="bottom"/>
          </w:tcPr>
          <w:p w14:paraId="3A837339" w14:textId="627C03EB" w:rsidR="00FA02EF" w:rsidRPr="007E05F0" w:rsidRDefault="00FA02EF" w:rsidP="00FA02EF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สินค้าคงเหลือ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เพิ่มขึ้น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)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ลดลง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5FE82D91" w14:textId="7B0E6F38" w:rsidR="00FA02EF" w:rsidRPr="00E0244D" w:rsidRDefault="00C81FED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1,850,730</w:t>
            </w:r>
          </w:p>
        </w:tc>
        <w:tc>
          <w:tcPr>
            <w:tcW w:w="270" w:type="dxa"/>
          </w:tcPr>
          <w:p w14:paraId="6929080A" w14:textId="77777777" w:rsidR="00FA02EF" w:rsidRPr="00E0244D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62644D7" w14:textId="01482912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sz w:val="28"/>
                <w:szCs w:val="28"/>
              </w:rPr>
              <w:t>(1,054,968)</w:t>
            </w:r>
          </w:p>
        </w:tc>
        <w:tc>
          <w:tcPr>
            <w:tcW w:w="270" w:type="dxa"/>
          </w:tcPr>
          <w:p w14:paraId="652BEACF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0DBE6F5" w14:textId="792B4272" w:rsidR="00FA02EF" w:rsidRPr="007E05F0" w:rsidRDefault="00943DAF" w:rsidP="00BF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501,448</w:t>
            </w:r>
          </w:p>
        </w:tc>
        <w:tc>
          <w:tcPr>
            <w:tcW w:w="270" w:type="dxa"/>
          </w:tcPr>
          <w:p w14:paraId="6F382416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57CD4D16" w14:textId="1A03EF9E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465,250</w:t>
            </w:r>
          </w:p>
        </w:tc>
      </w:tr>
      <w:tr w:rsidR="00FA02EF" w:rsidRPr="002E2A8B" w14:paraId="37D8E6A0" w14:textId="77777777" w:rsidTr="00B2643D">
        <w:trPr>
          <w:cantSplit/>
          <w:trHeight w:val="329"/>
        </w:trPr>
        <w:tc>
          <w:tcPr>
            <w:tcW w:w="4590" w:type="dxa"/>
            <w:vAlign w:val="bottom"/>
          </w:tcPr>
          <w:p w14:paraId="4D448403" w14:textId="4AAF3C24" w:rsidR="00FA02EF" w:rsidRPr="007E05F0" w:rsidRDefault="00FA02EF" w:rsidP="00FA02EF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 xml:space="preserve">สินทรัพย์หมุนเวียนอื่น (เพิ่มขึ้น) ลดลง </w:t>
            </w:r>
          </w:p>
        </w:tc>
        <w:tc>
          <w:tcPr>
            <w:tcW w:w="990" w:type="dxa"/>
            <w:vAlign w:val="center"/>
          </w:tcPr>
          <w:p w14:paraId="58894905" w14:textId="653DC8B4" w:rsidR="00FA02EF" w:rsidRPr="00E0244D" w:rsidRDefault="00F66F36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213,470</w:t>
            </w:r>
          </w:p>
        </w:tc>
        <w:tc>
          <w:tcPr>
            <w:tcW w:w="270" w:type="dxa"/>
          </w:tcPr>
          <w:p w14:paraId="25C32E2B" w14:textId="77777777" w:rsidR="00FA02EF" w:rsidRPr="00E0244D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BCEE9EF" w14:textId="04B5D876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sz w:val="28"/>
                <w:szCs w:val="28"/>
              </w:rPr>
              <w:t>196,449</w:t>
            </w:r>
          </w:p>
        </w:tc>
        <w:tc>
          <w:tcPr>
            <w:tcW w:w="270" w:type="dxa"/>
          </w:tcPr>
          <w:p w14:paraId="5BF14625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21CEEDA" w14:textId="0BA11072" w:rsidR="00FA02EF" w:rsidRPr="007E05F0" w:rsidRDefault="00943DA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(480)</w:t>
            </w:r>
          </w:p>
        </w:tc>
        <w:tc>
          <w:tcPr>
            <w:tcW w:w="270" w:type="dxa"/>
          </w:tcPr>
          <w:p w14:paraId="3B04133D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2662D02C" w14:textId="151BDA8E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24,410</w:t>
            </w:r>
          </w:p>
        </w:tc>
      </w:tr>
      <w:tr w:rsidR="00FA02EF" w:rsidRPr="002E2A8B" w14:paraId="53B1D669" w14:textId="77777777" w:rsidTr="00B2643D">
        <w:trPr>
          <w:cantSplit/>
          <w:trHeight w:val="320"/>
        </w:trPr>
        <w:tc>
          <w:tcPr>
            <w:tcW w:w="4590" w:type="dxa"/>
            <w:vAlign w:val="bottom"/>
          </w:tcPr>
          <w:p w14:paraId="17145C46" w14:textId="3FA30EE4" w:rsidR="00FA02EF" w:rsidRPr="007E05F0" w:rsidRDefault="00FA02EF" w:rsidP="00FA02EF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  <w:r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)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ลดล</w:t>
            </w:r>
            <w:r w:rsidRPr="007E05F0">
              <w:rPr>
                <w:rFonts w:ascii="Angsana New" w:eastAsia="Arial Unicode MS" w:hAnsi="Angsana New" w:cs="Angsana New" w:hint="eastAsia"/>
                <w:sz w:val="28"/>
                <w:szCs w:val="28"/>
                <w:cs/>
                <w:lang w:val="en-GB"/>
              </w:rPr>
              <w:t>ง</w:t>
            </w:r>
          </w:p>
        </w:tc>
        <w:tc>
          <w:tcPr>
            <w:tcW w:w="990" w:type="dxa"/>
            <w:vAlign w:val="center"/>
          </w:tcPr>
          <w:p w14:paraId="03249C3C" w14:textId="22094996" w:rsidR="00FA02EF" w:rsidRPr="00E0244D" w:rsidRDefault="00F66F36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46,435</w:t>
            </w:r>
          </w:p>
        </w:tc>
        <w:tc>
          <w:tcPr>
            <w:tcW w:w="270" w:type="dxa"/>
          </w:tcPr>
          <w:p w14:paraId="2E8A631E" w14:textId="77777777" w:rsidR="00FA02EF" w:rsidRPr="00E0244D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E094E05" w14:textId="4B5406A8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sz w:val="28"/>
                <w:szCs w:val="28"/>
              </w:rPr>
              <w:t>(30,524)</w:t>
            </w:r>
          </w:p>
        </w:tc>
        <w:tc>
          <w:tcPr>
            <w:tcW w:w="270" w:type="dxa"/>
          </w:tcPr>
          <w:p w14:paraId="1602D150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524A615" w14:textId="3D0090CC" w:rsidR="00FA02EF" w:rsidRPr="007E05F0" w:rsidRDefault="00943DA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27,306</w:t>
            </w:r>
          </w:p>
        </w:tc>
        <w:tc>
          <w:tcPr>
            <w:tcW w:w="270" w:type="dxa"/>
          </w:tcPr>
          <w:p w14:paraId="6A043A0F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3F3447C3" w14:textId="43466C53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(105)</w:t>
            </w:r>
          </w:p>
        </w:tc>
      </w:tr>
      <w:tr w:rsidR="00FA02EF" w:rsidRPr="002E2A8B" w14:paraId="18486886" w14:textId="77777777" w:rsidTr="00B2643D">
        <w:trPr>
          <w:cantSplit/>
          <w:trHeight w:val="320"/>
        </w:trPr>
        <w:tc>
          <w:tcPr>
            <w:tcW w:w="4590" w:type="dxa"/>
            <w:vAlign w:val="bottom"/>
          </w:tcPr>
          <w:p w14:paraId="687B5A6D" w14:textId="6D7F0430" w:rsidR="00FA02EF" w:rsidRPr="007E05F0" w:rsidRDefault="00FA02EF" w:rsidP="00FA02EF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เจ้าหนี้การค้าและเจ้าหนี้อื่นลดลง</w:t>
            </w:r>
          </w:p>
        </w:tc>
        <w:tc>
          <w:tcPr>
            <w:tcW w:w="990" w:type="dxa"/>
            <w:vAlign w:val="center"/>
          </w:tcPr>
          <w:p w14:paraId="5F48F118" w14:textId="18F237D1" w:rsidR="00FA02EF" w:rsidRPr="001B4052" w:rsidRDefault="00F66F36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(2,076,145)</w:t>
            </w:r>
          </w:p>
        </w:tc>
        <w:tc>
          <w:tcPr>
            <w:tcW w:w="270" w:type="dxa"/>
          </w:tcPr>
          <w:p w14:paraId="0C561C55" w14:textId="77777777" w:rsidR="00FA02EF" w:rsidRPr="00E0244D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E89B0F5" w14:textId="0154E59F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B4052">
              <w:rPr>
                <w:rFonts w:ascii="Angsana New" w:hAnsi="Angsana New" w:cs="Angsana New"/>
                <w:sz w:val="28"/>
                <w:szCs w:val="28"/>
              </w:rPr>
              <w:t>(1,977,194)</w:t>
            </w:r>
          </w:p>
        </w:tc>
        <w:tc>
          <w:tcPr>
            <w:tcW w:w="270" w:type="dxa"/>
          </w:tcPr>
          <w:p w14:paraId="63569D2A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CD83F42" w14:textId="59BFC277" w:rsidR="00FA02EF" w:rsidRPr="007E05F0" w:rsidRDefault="00943DA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(465,001)</w:t>
            </w:r>
          </w:p>
        </w:tc>
        <w:tc>
          <w:tcPr>
            <w:tcW w:w="270" w:type="dxa"/>
          </w:tcPr>
          <w:p w14:paraId="5EFF8923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0C3CEC78" w14:textId="74B0E9C4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(576,723)</w:t>
            </w:r>
          </w:p>
        </w:tc>
      </w:tr>
      <w:tr w:rsidR="00FA02EF" w:rsidRPr="002E2A8B" w14:paraId="3FEEAA1D" w14:textId="77777777" w:rsidTr="00FA02EF">
        <w:trPr>
          <w:cantSplit/>
          <w:trHeight w:val="320"/>
        </w:trPr>
        <w:tc>
          <w:tcPr>
            <w:tcW w:w="4590" w:type="dxa"/>
            <w:vAlign w:val="bottom"/>
          </w:tcPr>
          <w:p w14:paraId="2CDEA79C" w14:textId="3CD08A97" w:rsidR="00FA02EF" w:rsidRPr="007E05F0" w:rsidRDefault="00FA02EF" w:rsidP="00FA02EF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หนี้สินหมุนเวียนอื่น</w:t>
            </w:r>
            <w:r w:rsidRPr="007E05F0">
              <w:rPr>
                <w:rFonts w:ascii="Angsana New" w:eastAsia="Arial Unicode MS" w:hAnsi="Angsana New" w:cs="Angsana New" w:hint="eastAsia"/>
                <w:sz w:val="28"/>
                <w:szCs w:val="28"/>
                <w:cs/>
                <w:lang w:val="en-GB"/>
              </w:rPr>
              <w:t>เพิ่มขึ้น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ลดลง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990" w:type="dxa"/>
            <w:vAlign w:val="bottom"/>
          </w:tcPr>
          <w:p w14:paraId="74D0D7B9" w14:textId="3C10C123" w:rsidR="00FA02EF" w:rsidRPr="00E0244D" w:rsidRDefault="00F66F36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(254,196)</w:t>
            </w:r>
          </w:p>
        </w:tc>
        <w:tc>
          <w:tcPr>
            <w:tcW w:w="270" w:type="dxa"/>
          </w:tcPr>
          <w:p w14:paraId="0AF0BC10" w14:textId="77777777" w:rsidR="00FA02EF" w:rsidRPr="00E0244D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6B5BFF" w14:textId="17B193A6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sz w:val="28"/>
                <w:szCs w:val="28"/>
              </w:rPr>
              <w:t>(142,879)</w:t>
            </w:r>
          </w:p>
        </w:tc>
        <w:tc>
          <w:tcPr>
            <w:tcW w:w="270" w:type="dxa"/>
          </w:tcPr>
          <w:p w14:paraId="41B52997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E096B88" w14:textId="2C943FB3" w:rsidR="00FA02EF" w:rsidRPr="007E05F0" w:rsidRDefault="00943DA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10,238</w:t>
            </w:r>
          </w:p>
        </w:tc>
        <w:tc>
          <w:tcPr>
            <w:tcW w:w="270" w:type="dxa"/>
          </w:tcPr>
          <w:p w14:paraId="2A6F2CE7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061A745C" w14:textId="6FD27714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50,654</w:t>
            </w:r>
          </w:p>
        </w:tc>
      </w:tr>
      <w:tr w:rsidR="00FA02EF" w:rsidRPr="002E2A8B" w14:paraId="296A6232" w14:textId="77777777" w:rsidTr="00B2643D">
        <w:trPr>
          <w:cantSplit/>
          <w:trHeight w:val="320"/>
        </w:trPr>
        <w:tc>
          <w:tcPr>
            <w:tcW w:w="4590" w:type="dxa"/>
            <w:vAlign w:val="bottom"/>
          </w:tcPr>
          <w:p w14:paraId="4200F952" w14:textId="2761A517" w:rsidR="00FA02EF" w:rsidRPr="007E05F0" w:rsidRDefault="00FA02EF" w:rsidP="00FA02EF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หนี้สินไม่หมุนเวียนอื่น</w:t>
            </w:r>
            <w:r w:rsidRPr="007E05F0">
              <w:rPr>
                <w:rFonts w:ascii="Angsana New" w:eastAsia="Arial Unicode MS" w:hAnsi="Angsana New" w:cs="Angsana New" w:hint="eastAsia"/>
                <w:sz w:val="28"/>
                <w:szCs w:val="28"/>
                <w:cs/>
                <w:lang w:val="en-GB"/>
              </w:rPr>
              <w:t>เพิ่มขึ้น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ลดลง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990" w:type="dxa"/>
            <w:vAlign w:val="center"/>
          </w:tcPr>
          <w:p w14:paraId="3A699003" w14:textId="3D95B549" w:rsidR="00FA02EF" w:rsidRPr="00E0244D" w:rsidRDefault="00F66F36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(57,151)</w:t>
            </w:r>
          </w:p>
        </w:tc>
        <w:tc>
          <w:tcPr>
            <w:tcW w:w="270" w:type="dxa"/>
          </w:tcPr>
          <w:p w14:paraId="7EC69907" w14:textId="77777777" w:rsidR="00FA02EF" w:rsidRPr="00E0244D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3E9AEDC" w14:textId="472D9BFA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sz w:val="28"/>
                <w:szCs w:val="28"/>
              </w:rPr>
              <w:t>(14,056)</w:t>
            </w:r>
          </w:p>
        </w:tc>
        <w:tc>
          <w:tcPr>
            <w:tcW w:w="270" w:type="dxa"/>
          </w:tcPr>
          <w:p w14:paraId="56E5F793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F57B172" w14:textId="4E5C8227" w:rsidR="00FA02EF" w:rsidRPr="007E05F0" w:rsidRDefault="00943DA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313</w:t>
            </w:r>
          </w:p>
        </w:tc>
        <w:tc>
          <w:tcPr>
            <w:tcW w:w="270" w:type="dxa"/>
          </w:tcPr>
          <w:p w14:paraId="723F4398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00110E9E" w14:textId="29B88EFB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(27,645)</w:t>
            </w:r>
          </w:p>
        </w:tc>
      </w:tr>
      <w:tr w:rsidR="00FA02EF" w:rsidRPr="002E2A8B" w14:paraId="7090A888" w14:textId="77777777" w:rsidTr="00B2643D">
        <w:trPr>
          <w:cantSplit/>
          <w:trHeight w:val="320"/>
        </w:trPr>
        <w:tc>
          <w:tcPr>
            <w:tcW w:w="4590" w:type="dxa"/>
            <w:vAlign w:val="bottom"/>
          </w:tcPr>
          <w:p w14:paraId="7145E4BD" w14:textId="68071BD9" w:rsidR="00FA02EF" w:rsidRPr="007E05F0" w:rsidRDefault="00FA02EF" w:rsidP="00FA02EF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จ่ายภาระผูกพันผลประโยชน์พนักงาน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1652691" w14:textId="77D1F3A5" w:rsidR="00FA02EF" w:rsidRPr="00E0244D" w:rsidRDefault="00F66F36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(21,667)</w:t>
            </w:r>
          </w:p>
        </w:tc>
        <w:tc>
          <w:tcPr>
            <w:tcW w:w="270" w:type="dxa"/>
          </w:tcPr>
          <w:p w14:paraId="40853E8D" w14:textId="77777777" w:rsidR="00FA02EF" w:rsidRPr="00E0244D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2BD71B3" w14:textId="1FED9450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sz w:val="28"/>
                <w:szCs w:val="28"/>
              </w:rPr>
              <w:t>(21,801)</w:t>
            </w:r>
          </w:p>
        </w:tc>
        <w:tc>
          <w:tcPr>
            <w:tcW w:w="270" w:type="dxa"/>
          </w:tcPr>
          <w:p w14:paraId="48BFCEFF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74E6DB" w14:textId="4DFA00FD" w:rsidR="00FA02EF" w:rsidRPr="007E05F0" w:rsidRDefault="00943DA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(3,777)</w:t>
            </w:r>
          </w:p>
        </w:tc>
        <w:tc>
          <w:tcPr>
            <w:tcW w:w="270" w:type="dxa"/>
          </w:tcPr>
          <w:p w14:paraId="7CC90758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72BA61E" w14:textId="04CC785B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(6,888)</w:t>
            </w:r>
          </w:p>
        </w:tc>
      </w:tr>
      <w:tr w:rsidR="00FA02EF" w:rsidRPr="002E2A8B" w14:paraId="0AD47F48" w14:textId="77777777">
        <w:trPr>
          <w:cantSplit/>
          <w:trHeight w:val="320"/>
        </w:trPr>
        <w:tc>
          <w:tcPr>
            <w:tcW w:w="4590" w:type="dxa"/>
            <w:vAlign w:val="bottom"/>
          </w:tcPr>
          <w:p w14:paraId="789E6F3A" w14:textId="73C45262" w:rsidR="00FA02EF" w:rsidRPr="007E05F0" w:rsidRDefault="00FA02EF" w:rsidP="00FA02EF">
            <w:pPr>
              <w:tabs>
                <w:tab w:val="clear" w:pos="6322"/>
                <w:tab w:val="left" w:pos="4108"/>
              </w:tabs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DEDCB" w14:textId="1D0B9B0F" w:rsidR="00FA02EF" w:rsidRPr="004B1E22" w:rsidRDefault="004B1E22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1E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F66F36" w:rsidRPr="004B1E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1,866,811</w:t>
            </w:r>
            <w:r w:rsidRPr="004B1E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43869FA" w14:textId="77777777" w:rsidR="00FA02EF" w:rsidRPr="00E0244D" w:rsidRDefault="00FA02EF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65E95" w14:textId="1D03562B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(2,179,264)</w:t>
            </w:r>
          </w:p>
        </w:tc>
        <w:tc>
          <w:tcPr>
            <w:tcW w:w="270" w:type="dxa"/>
          </w:tcPr>
          <w:p w14:paraId="5DA74DE6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44D3D" w14:textId="0B04B631" w:rsidR="00FA02EF" w:rsidRPr="007E05F0" w:rsidRDefault="00943DA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655,276</w:t>
            </w:r>
          </w:p>
        </w:tc>
        <w:tc>
          <w:tcPr>
            <w:tcW w:w="270" w:type="dxa"/>
          </w:tcPr>
          <w:p w14:paraId="00F41174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2E4E3F05" w14:textId="33ECA1BC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461,073</w:t>
            </w:r>
          </w:p>
        </w:tc>
      </w:tr>
      <w:tr w:rsidR="00FA02EF" w:rsidRPr="002E2A8B" w14:paraId="628B45A0" w14:textId="77777777" w:rsidTr="00FA02EF">
        <w:trPr>
          <w:cantSplit/>
          <w:trHeight w:val="320"/>
        </w:trPr>
        <w:tc>
          <w:tcPr>
            <w:tcW w:w="4590" w:type="dxa"/>
            <w:vAlign w:val="bottom"/>
          </w:tcPr>
          <w:p w14:paraId="1523B1AE" w14:textId="77777777" w:rsidR="00FA02EF" w:rsidRPr="007E05F0" w:rsidRDefault="00FA02EF" w:rsidP="00FA02EF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5642B1B" w14:textId="77777777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D66032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3534E5" w14:textId="77777777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3B055E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49A843" w14:textId="77777777" w:rsidR="00FA02EF" w:rsidRPr="007E05F0" w:rsidRDefault="00FA02EF" w:rsidP="0099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C8E642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0A365C9A" w14:textId="77777777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FA02EF" w:rsidRPr="002E2A8B" w14:paraId="4EE5B370" w14:textId="77777777" w:rsidTr="00FA02EF">
        <w:trPr>
          <w:cantSplit/>
          <w:trHeight w:val="320"/>
        </w:trPr>
        <w:tc>
          <w:tcPr>
            <w:tcW w:w="4590" w:type="dxa"/>
            <w:vAlign w:val="bottom"/>
          </w:tcPr>
          <w:p w14:paraId="13FB087C" w14:textId="5BA0A718" w:rsidR="00FA02EF" w:rsidRPr="007E05F0" w:rsidRDefault="00FA02EF" w:rsidP="00FA02EF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ก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ำไร</w:t>
            </w:r>
            <w:r w:rsidR="00A93776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 (ขาดทุน</w:t>
            </w:r>
            <w:r w:rsidR="002E5117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)</w:t>
            </w:r>
            <w:r w:rsidR="002E5117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90" w:type="dxa"/>
            <w:vAlign w:val="bottom"/>
          </w:tcPr>
          <w:p w14:paraId="20812C1B" w14:textId="4FE483D9" w:rsidR="00FA02EF" w:rsidRPr="00E0244D" w:rsidRDefault="00F66F36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1,005,297</w:t>
            </w:r>
          </w:p>
        </w:tc>
        <w:tc>
          <w:tcPr>
            <w:tcW w:w="270" w:type="dxa"/>
          </w:tcPr>
          <w:p w14:paraId="1685BDFC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D62C8A" w14:textId="231ACEB4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sz w:val="28"/>
                <w:szCs w:val="28"/>
              </w:rPr>
              <w:t>808,638</w:t>
            </w:r>
          </w:p>
        </w:tc>
        <w:tc>
          <w:tcPr>
            <w:tcW w:w="270" w:type="dxa"/>
          </w:tcPr>
          <w:p w14:paraId="6A776240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013354" w14:textId="676C9A2E" w:rsidR="00FA02EF" w:rsidRPr="007E05F0" w:rsidRDefault="00713A41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(59,390)</w:t>
            </w:r>
          </w:p>
        </w:tc>
        <w:tc>
          <w:tcPr>
            <w:tcW w:w="270" w:type="dxa"/>
          </w:tcPr>
          <w:p w14:paraId="261ADD95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FB35C38" w14:textId="6BF5E5A4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4,445,782</w:t>
            </w:r>
          </w:p>
        </w:tc>
      </w:tr>
      <w:tr w:rsidR="00FA02EF" w:rsidRPr="002E2A8B" w14:paraId="750E15F1" w14:textId="77777777" w:rsidTr="00FA02EF">
        <w:trPr>
          <w:cantSplit/>
          <w:trHeight w:val="320"/>
        </w:trPr>
        <w:tc>
          <w:tcPr>
            <w:tcW w:w="4590" w:type="dxa"/>
            <w:vAlign w:val="bottom"/>
          </w:tcPr>
          <w:p w14:paraId="5D219EE3" w14:textId="77777777" w:rsidR="00FA02EF" w:rsidRPr="007E05F0" w:rsidRDefault="00FA02EF" w:rsidP="00FA02EF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990" w:type="dxa"/>
            <w:vAlign w:val="bottom"/>
          </w:tcPr>
          <w:p w14:paraId="6DD94414" w14:textId="2023DCE4" w:rsidR="00FA02EF" w:rsidRPr="00E0244D" w:rsidRDefault="00F66F36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1,595,878</w:t>
            </w:r>
          </w:p>
        </w:tc>
        <w:tc>
          <w:tcPr>
            <w:tcW w:w="270" w:type="dxa"/>
          </w:tcPr>
          <w:p w14:paraId="43159665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378685" w14:textId="7E04CD8A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sz w:val="28"/>
                <w:szCs w:val="28"/>
              </w:rPr>
              <w:t>1,753,490</w:t>
            </w:r>
          </w:p>
        </w:tc>
        <w:tc>
          <w:tcPr>
            <w:tcW w:w="270" w:type="dxa"/>
          </w:tcPr>
          <w:p w14:paraId="23307063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54582A" w14:textId="4C63CEE5" w:rsidR="00FA02EF" w:rsidRPr="007E05F0" w:rsidRDefault="00713A41" w:rsidP="0099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251,309</w:t>
            </w:r>
          </w:p>
        </w:tc>
        <w:tc>
          <w:tcPr>
            <w:tcW w:w="270" w:type="dxa"/>
          </w:tcPr>
          <w:p w14:paraId="02C700B4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772AAC5" w14:textId="5D1E601D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(4,218,791)</w:t>
            </w:r>
          </w:p>
        </w:tc>
      </w:tr>
      <w:tr w:rsidR="00FA02EF" w:rsidRPr="002E2A8B" w14:paraId="285CC3A8" w14:textId="77777777" w:rsidTr="00FA02EF">
        <w:trPr>
          <w:cantSplit/>
          <w:trHeight w:val="320"/>
        </w:trPr>
        <w:tc>
          <w:tcPr>
            <w:tcW w:w="4590" w:type="dxa"/>
            <w:vAlign w:val="bottom"/>
          </w:tcPr>
          <w:p w14:paraId="386CAF3E" w14:textId="77777777" w:rsidR="00FA02EF" w:rsidRPr="007E05F0" w:rsidRDefault="00FA02EF" w:rsidP="00FA02EF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8BBE8E" w14:textId="71E7C303" w:rsidR="00FA02EF" w:rsidRPr="00E0244D" w:rsidRDefault="00F66F36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(1,866,811)</w:t>
            </w:r>
          </w:p>
        </w:tc>
        <w:tc>
          <w:tcPr>
            <w:tcW w:w="270" w:type="dxa"/>
          </w:tcPr>
          <w:p w14:paraId="581A300A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B1E365" w14:textId="28C48FEF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sz w:val="28"/>
                <w:szCs w:val="28"/>
              </w:rPr>
              <w:t>(2,179,264)</w:t>
            </w:r>
          </w:p>
        </w:tc>
        <w:tc>
          <w:tcPr>
            <w:tcW w:w="270" w:type="dxa"/>
          </w:tcPr>
          <w:p w14:paraId="666D8BE1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9C300D" w14:textId="2C050E85" w:rsidR="00FA02EF" w:rsidRPr="007E05F0" w:rsidRDefault="00713A41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655,276</w:t>
            </w:r>
          </w:p>
        </w:tc>
        <w:tc>
          <w:tcPr>
            <w:tcW w:w="270" w:type="dxa"/>
          </w:tcPr>
          <w:p w14:paraId="69EC191E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18C8F28" w14:textId="051CDE43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461,073</w:t>
            </w:r>
          </w:p>
        </w:tc>
      </w:tr>
      <w:tr w:rsidR="00FA02EF" w:rsidRPr="002E2A8B" w14:paraId="7A13C518" w14:textId="77777777" w:rsidTr="00FA02EF">
        <w:trPr>
          <w:cantSplit/>
          <w:trHeight w:val="320"/>
        </w:trPr>
        <w:tc>
          <w:tcPr>
            <w:tcW w:w="4590" w:type="dxa"/>
            <w:vAlign w:val="bottom"/>
          </w:tcPr>
          <w:p w14:paraId="09CABA82" w14:textId="37E80524" w:rsidR="00FA02EF" w:rsidRPr="007E05F0" w:rsidRDefault="00FA02EF" w:rsidP="00FA02EF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เงินสดได้มา</w:t>
            </w:r>
            <w:r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จาก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61C2BA" w14:textId="7994F913" w:rsidR="00FA02EF" w:rsidRPr="00E0244D" w:rsidRDefault="00F66F36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734,364</w:t>
            </w:r>
          </w:p>
        </w:tc>
        <w:tc>
          <w:tcPr>
            <w:tcW w:w="270" w:type="dxa"/>
          </w:tcPr>
          <w:p w14:paraId="5E782792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92E940" w14:textId="48ED5083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sz w:val="28"/>
                <w:szCs w:val="28"/>
              </w:rPr>
              <w:t>382,864</w:t>
            </w:r>
          </w:p>
        </w:tc>
        <w:tc>
          <w:tcPr>
            <w:tcW w:w="270" w:type="dxa"/>
          </w:tcPr>
          <w:p w14:paraId="190B1498" w14:textId="77777777" w:rsidR="00FA02EF" w:rsidRPr="007E05F0" w:rsidRDefault="00FA02EF" w:rsidP="00FA02EF">
            <w:pPr>
              <w:tabs>
                <w:tab w:val="clear" w:pos="227"/>
                <w:tab w:val="left" w:pos="122"/>
              </w:tabs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21C49D" w14:textId="590ACA4C" w:rsidR="00FA02EF" w:rsidRPr="007E05F0" w:rsidRDefault="00713A41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847,195</w:t>
            </w:r>
          </w:p>
        </w:tc>
        <w:tc>
          <w:tcPr>
            <w:tcW w:w="270" w:type="dxa"/>
          </w:tcPr>
          <w:p w14:paraId="7F809A1E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03A55DFF" w14:textId="6C50E67F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688,064</w:t>
            </w:r>
          </w:p>
        </w:tc>
      </w:tr>
      <w:tr w:rsidR="00FA02EF" w:rsidRPr="002E2A8B" w14:paraId="2D440DC8" w14:textId="77777777" w:rsidTr="00FA02EF">
        <w:trPr>
          <w:cantSplit/>
          <w:trHeight w:val="320"/>
        </w:trPr>
        <w:tc>
          <w:tcPr>
            <w:tcW w:w="4590" w:type="dxa"/>
            <w:vAlign w:val="bottom"/>
          </w:tcPr>
          <w:p w14:paraId="637D122B" w14:textId="12AF1359" w:rsidR="00FA02EF" w:rsidRPr="007E05F0" w:rsidRDefault="00FA02EF" w:rsidP="00FA02EF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- จ่ายภาษีเงินได้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02EDD8D" w14:textId="13F0AA06" w:rsidR="00FA02EF" w:rsidRPr="00E0244D" w:rsidRDefault="00F66F36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(157,404)</w:t>
            </w:r>
          </w:p>
        </w:tc>
        <w:tc>
          <w:tcPr>
            <w:tcW w:w="270" w:type="dxa"/>
          </w:tcPr>
          <w:p w14:paraId="30F65393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F0F0B6" w14:textId="0668D651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sz w:val="28"/>
                <w:szCs w:val="28"/>
              </w:rPr>
              <w:t>(134,386)</w:t>
            </w:r>
          </w:p>
        </w:tc>
        <w:tc>
          <w:tcPr>
            <w:tcW w:w="270" w:type="dxa"/>
          </w:tcPr>
          <w:p w14:paraId="5A4F6CCD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0DE9E3" w14:textId="0DFFB87A" w:rsidR="00FA02EF" w:rsidRPr="007E05F0" w:rsidRDefault="00713A41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sz w:val="28"/>
                <w:szCs w:val="28"/>
              </w:rPr>
              <w:t>(19,442)</w:t>
            </w:r>
          </w:p>
        </w:tc>
        <w:tc>
          <w:tcPr>
            <w:tcW w:w="270" w:type="dxa"/>
          </w:tcPr>
          <w:p w14:paraId="14D27525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8E4D173" w14:textId="3D1E9E62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(8,552)</w:t>
            </w:r>
          </w:p>
        </w:tc>
      </w:tr>
      <w:tr w:rsidR="00FA02EF" w:rsidRPr="002E2A8B" w14:paraId="4A196EA9" w14:textId="77777777" w:rsidTr="00FA02EF">
        <w:trPr>
          <w:cantSplit/>
          <w:trHeight w:val="320"/>
        </w:trPr>
        <w:tc>
          <w:tcPr>
            <w:tcW w:w="4590" w:type="dxa"/>
            <w:vAlign w:val="bottom"/>
          </w:tcPr>
          <w:p w14:paraId="26D185CD" w14:textId="13710A12" w:rsidR="00FA02EF" w:rsidRPr="007E05F0" w:rsidRDefault="00FA02EF" w:rsidP="00FA02EF">
            <w:pPr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เงินสดสุทธิได้มา</w:t>
            </w:r>
            <w:r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จาก</w:t>
            </w: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  <w:t>กิจการดำเนินงาน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6E2A3" w14:textId="6F130C06" w:rsidR="00FA02EF" w:rsidRPr="00E0244D" w:rsidRDefault="00F66F36" w:rsidP="00FA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576,960</w:t>
            </w:r>
          </w:p>
        </w:tc>
        <w:tc>
          <w:tcPr>
            <w:tcW w:w="270" w:type="dxa"/>
          </w:tcPr>
          <w:p w14:paraId="563166E6" w14:textId="77777777" w:rsidR="00FA02EF" w:rsidRPr="00E0244D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55DAC" w14:textId="008CBD1C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248,478</w:t>
            </w:r>
          </w:p>
        </w:tc>
        <w:tc>
          <w:tcPr>
            <w:tcW w:w="270" w:type="dxa"/>
          </w:tcPr>
          <w:p w14:paraId="40275A57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180B1" w14:textId="2654E542" w:rsidR="00FA02EF" w:rsidRPr="007E05F0" w:rsidRDefault="00713A41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9963B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827,753</w:t>
            </w:r>
          </w:p>
        </w:tc>
        <w:tc>
          <w:tcPr>
            <w:tcW w:w="270" w:type="dxa"/>
          </w:tcPr>
          <w:p w14:paraId="5A72CBE8" w14:textId="77777777" w:rsidR="00FA02EF" w:rsidRPr="007E05F0" w:rsidRDefault="00FA02EF" w:rsidP="00FA02EF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579AC" w14:textId="4D66EFEC" w:rsidR="00FA02EF" w:rsidRPr="007E05F0" w:rsidRDefault="00FA02EF" w:rsidP="00FA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679,512</w:t>
            </w:r>
          </w:p>
        </w:tc>
      </w:tr>
    </w:tbl>
    <w:p w14:paraId="1122F012" w14:textId="47C81ACD" w:rsidR="000A15D9" w:rsidRDefault="000A15D9" w:rsidP="00FF70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9"/>
        </w:tabs>
        <w:spacing w:after="0" w:line="240" w:lineRule="auto"/>
        <w:ind w:left="-108" w:right="72"/>
        <w:jc w:val="right"/>
        <w:rPr>
          <w:rFonts w:asciiTheme="majorBidi" w:hAnsiTheme="majorBidi" w:cs="Angsana New"/>
          <w:bCs/>
          <w:sz w:val="30"/>
          <w:szCs w:val="30"/>
          <w:cs/>
        </w:rPr>
      </w:pPr>
    </w:p>
    <w:p w14:paraId="62B8FA45" w14:textId="77777777" w:rsidR="000A15D9" w:rsidRDefault="000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Cs/>
          <w:sz w:val="30"/>
          <w:szCs w:val="30"/>
          <w:cs/>
        </w:rPr>
      </w:pPr>
      <w:r>
        <w:rPr>
          <w:rFonts w:asciiTheme="majorBidi" w:hAnsiTheme="majorBidi" w:cs="Angsana New"/>
          <w:bCs/>
          <w:sz w:val="30"/>
          <w:szCs w:val="30"/>
          <w:cs/>
        </w:rPr>
        <w:br w:type="page"/>
      </w:r>
    </w:p>
    <w:p w14:paraId="4D743361" w14:textId="2FE1C312" w:rsidR="00100975" w:rsidRPr="00091CA0" w:rsidRDefault="00100975" w:rsidP="00707D71">
      <w:pPr>
        <w:pStyle w:val="Heading1"/>
        <w:tabs>
          <w:tab w:val="clear" w:pos="283"/>
          <w:tab w:val="left" w:pos="540"/>
          <w:tab w:val="left" w:pos="81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ภาระผูกพันและหนี้สินที่อาจจะเกิดขึ้น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78DF3984" w14:textId="26AE6D7F" w:rsidR="005642A3" w:rsidRDefault="005642A3" w:rsidP="00564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firstLine="180"/>
        <w:rPr>
          <w:rFonts w:asciiTheme="majorBidi" w:hAnsiTheme="majorBidi" w:cs="Angsana New"/>
          <w:b/>
          <w:bCs/>
          <w:sz w:val="30"/>
          <w:szCs w:val="30"/>
          <w:cs/>
        </w:rPr>
      </w:pPr>
    </w:p>
    <w:p w14:paraId="0CAB7463" w14:textId="7C3E60E5" w:rsidR="005642A3" w:rsidRPr="001F096F" w:rsidRDefault="00617BE9" w:rsidP="000D3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1</w:t>
      </w:r>
      <w:r w:rsidR="007966A1">
        <w:rPr>
          <w:rFonts w:asciiTheme="majorBidi" w:hAnsiTheme="majorBidi" w:cs="Angsana New"/>
          <w:sz w:val="30"/>
          <w:szCs w:val="30"/>
        </w:rPr>
        <w:t>8</w:t>
      </w:r>
      <w:r w:rsidR="005642A3" w:rsidRPr="001F096F">
        <w:rPr>
          <w:rFonts w:asciiTheme="majorBidi" w:hAnsiTheme="majorBidi" w:cs="Angsana New"/>
          <w:sz w:val="30"/>
          <w:szCs w:val="30"/>
        </w:rPr>
        <w:t xml:space="preserve">.1 </w:t>
      </w:r>
      <w:r w:rsidR="00C46471" w:rsidRPr="001F096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D2988" w:rsidRPr="001F096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642A3" w:rsidRPr="001F096F">
        <w:rPr>
          <w:rFonts w:asciiTheme="majorBidi" w:hAnsiTheme="majorBidi" w:cs="Angsana New" w:hint="cs"/>
          <w:sz w:val="30"/>
          <w:szCs w:val="30"/>
          <w:cs/>
        </w:rPr>
        <w:t>ภาระผูกพันที่เป็นรายจ่ายฝ่ายทุน</w:t>
      </w:r>
    </w:p>
    <w:p w14:paraId="2ED6D7CD" w14:textId="3E05879B" w:rsidR="005642A3" w:rsidRDefault="005642A3" w:rsidP="00564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firstLine="90"/>
        <w:rPr>
          <w:rFonts w:asciiTheme="majorBidi" w:hAnsiTheme="majorBidi" w:cs="Angsana New"/>
          <w:b/>
          <w:bCs/>
          <w:sz w:val="30"/>
          <w:szCs w:val="30"/>
        </w:rPr>
      </w:pPr>
    </w:p>
    <w:p w14:paraId="7DE3F8FC" w14:textId="7603F5D2" w:rsidR="00100975" w:rsidRDefault="005642A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5642A3">
        <w:rPr>
          <w:rFonts w:asciiTheme="majorBidi" w:hAnsiTheme="majorBidi" w:cs="Angsana New" w:hint="cs"/>
          <w:sz w:val="30"/>
          <w:szCs w:val="30"/>
          <w:cs/>
        </w:rPr>
        <w:t>กลุ่มบริษัทมีภาระผูกพันที่เป็นรายจ่ายฝ่ายทุน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ณ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วันที่ในงบฐานะการเงินแต่ไม่ได้รับรู้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มีดังน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226BFD66" w14:textId="77777777" w:rsidR="008E53EF" w:rsidRDefault="008E53E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340"/>
        <w:gridCol w:w="271"/>
        <w:gridCol w:w="2069"/>
      </w:tblGrid>
      <w:tr w:rsidR="00E626B6" w:rsidRPr="000A15D9" w14:paraId="62743BA6" w14:textId="77777777" w:rsidTr="000A15D9">
        <w:trPr>
          <w:trHeight w:val="290"/>
          <w:tblHeader/>
        </w:trPr>
        <w:tc>
          <w:tcPr>
            <w:tcW w:w="2426" w:type="pct"/>
            <w:vAlign w:val="bottom"/>
          </w:tcPr>
          <w:p w14:paraId="33406AE5" w14:textId="010F1661" w:rsidR="00E626B6" w:rsidRPr="006D35DA" w:rsidRDefault="00E626B6" w:rsidP="00E6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09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A02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287" w:type="pct"/>
            <w:vAlign w:val="bottom"/>
          </w:tcPr>
          <w:p w14:paraId="4951A636" w14:textId="3E341611" w:rsidR="00E626B6" w:rsidRPr="006D35DA" w:rsidRDefault="00E626B6" w:rsidP="00E6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5C624958" w14:textId="77777777" w:rsidR="00E626B6" w:rsidRPr="006D35DA" w:rsidRDefault="00E626B6" w:rsidP="00E6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pct"/>
            <w:vAlign w:val="bottom"/>
          </w:tcPr>
          <w:p w14:paraId="656B5A4D" w14:textId="661CA526" w:rsidR="00E626B6" w:rsidRPr="006D35DA" w:rsidRDefault="00E626B6" w:rsidP="00E6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975" w:rsidRPr="000A15D9" w14:paraId="2F765F10" w14:textId="77777777" w:rsidTr="000A15D9">
        <w:trPr>
          <w:trHeight w:val="236"/>
          <w:tblHeader/>
        </w:trPr>
        <w:tc>
          <w:tcPr>
            <w:tcW w:w="2426" w:type="pct"/>
          </w:tcPr>
          <w:p w14:paraId="20213CED" w14:textId="77777777" w:rsidR="00100975" w:rsidRPr="006D35DA" w:rsidRDefault="00100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74" w:type="pct"/>
            <w:gridSpan w:val="3"/>
          </w:tcPr>
          <w:p w14:paraId="362B1FF9" w14:textId="2430FB2C" w:rsidR="00100975" w:rsidRPr="006D35DA" w:rsidRDefault="009155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E05F0"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="00FB7AEC">
              <w:rPr>
                <w:rFonts w:ascii="Angsana New" w:eastAsia="Arial Unicode MS" w:hAnsi="Angsana New" w:cs="Angsana New" w:hint="cs"/>
                <w:i/>
                <w:iCs/>
                <w:snapToGrid w:val="0"/>
                <w:sz w:val="28"/>
                <w:szCs w:val="28"/>
                <w:cs/>
                <w:lang w:eastAsia="th-TH" w:bidi="th-TH"/>
              </w:rPr>
              <w:t>ล้าน</w:t>
            </w:r>
            <w:r w:rsidRPr="007E05F0"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100975" w:rsidRPr="000A15D9" w14:paraId="0E4BB62F" w14:textId="77777777" w:rsidTr="000A15D9">
        <w:trPr>
          <w:trHeight w:val="299"/>
        </w:trPr>
        <w:tc>
          <w:tcPr>
            <w:tcW w:w="2426" w:type="pct"/>
          </w:tcPr>
          <w:p w14:paraId="6B29A6DA" w14:textId="77777777" w:rsidR="00100975" w:rsidRPr="006D35DA" w:rsidRDefault="00100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87" w:type="pct"/>
          </w:tcPr>
          <w:p w14:paraId="37F2E252" w14:textId="77777777" w:rsidR="00100975" w:rsidRPr="006D35DA" w:rsidRDefault="0010097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7BE137A1" w14:textId="77777777" w:rsidR="00100975" w:rsidRPr="006D35DA" w:rsidRDefault="001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0A202583" w14:textId="77777777" w:rsidR="00100975" w:rsidRPr="006D35DA" w:rsidRDefault="0010097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0975" w:rsidRPr="000A15D9" w14:paraId="3AD56694" w14:textId="77777777" w:rsidTr="004F2B96">
        <w:tc>
          <w:tcPr>
            <w:tcW w:w="2426" w:type="pct"/>
          </w:tcPr>
          <w:p w14:paraId="0998E745" w14:textId="4A206A3A" w:rsidR="00100975" w:rsidRPr="006D35DA" w:rsidRDefault="0056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สัญญาสร้างอาคารโรงงาน </w:t>
            </w:r>
            <w:r w:rsidR="00356586" w:rsidRPr="006D35DA">
              <w:rPr>
                <w:rFonts w:ascii="Angsana New" w:hAnsi="Angsana New" w:cs="Angsana New"/>
                <w:sz w:val="30"/>
                <w:szCs w:val="30"/>
                <w:cs/>
              </w:rPr>
              <w:t>และคลังสินค้า</w:t>
            </w:r>
          </w:p>
        </w:tc>
        <w:tc>
          <w:tcPr>
            <w:tcW w:w="1287" w:type="pct"/>
          </w:tcPr>
          <w:p w14:paraId="06B4B6C2" w14:textId="29F37C69" w:rsidR="00BB2872" w:rsidRDefault="004C4BF6" w:rsidP="001016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</w:t>
            </w:r>
            <w:r w:rsidR="007F126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.9 </w:t>
            </w:r>
            <w:r w:rsidR="007F126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บาท</w:t>
            </w:r>
          </w:p>
          <w:p w14:paraId="49ECEC67" w14:textId="5A57EBD5" w:rsidR="00BB2872" w:rsidRPr="006D35DA" w:rsidRDefault="007F126C" w:rsidP="001016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0.2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ยูโร</w:t>
            </w:r>
          </w:p>
        </w:tc>
        <w:tc>
          <w:tcPr>
            <w:tcW w:w="149" w:type="pct"/>
          </w:tcPr>
          <w:p w14:paraId="2135F6F3" w14:textId="387D40BD" w:rsidR="00100975" w:rsidRPr="006D35DA" w:rsidRDefault="001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0754ECF3" w14:textId="77777777" w:rsidR="002875AF" w:rsidRDefault="0097435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2E4F7F5A" w14:textId="6012DA6D" w:rsidR="002875AF" w:rsidRPr="006D35DA" w:rsidRDefault="0097435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00975" w:rsidRPr="000A15D9" w14:paraId="714C0102" w14:textId="77777777" w:rsidTr="004F2B96">
        <w:tc>
          <w:tcPr>
            <w:tcW w:w="2426" w:type="pct"/>
          </w:tcPr>
          <w:p w14:paraId="27CD0F2A" w14:textId="3BEA1074" w:rsidR="00100975" w:rsidRPr="006D35DA" w:rsidRDefault="00356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สัญญาซื้อเครื่องจักรและอุปกรณ์</w:t>
            </w:r>
          </w:p>
        </w:tc>
        <w:tc>
          <w:tcPr>
            <w:tcW w:w="1287" w:type="pct"/>
          </w:tcPr>
          <w:p w14:paraId="0C04C2CA" w14:textId="5BCC6581" w:rsidR="003F0805" w:rsidRDefault="00CC6071" w:rsidP="00E95FB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351</w:t>
            </w:r>
            <w:r w:rsidR="007F126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.4 </w:t>
            </w:r>
            <w:r w:rsidR="007F126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บาท</w:t>
            </w:r>
          </w:p>
          <w:p w14:paraId="75FAA070" w14:textId="77777777" w:rsidR="007F126C" w:rsidRDefault="007F126C" w:rsidP="00E95FB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1.1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ยูโร</w:t>
            </w:r>
          </w:p>
          <w:p w14:paraId="158F5A47" w14:textId="49D18B36" w:rsidR="007F126C" w:rsidRDefault="00134158" w:rsidP="00E95FB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2.8</w:t>
            </w:r>
            <w:r w:rsidR="007F126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EF108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ดอลลาร์สหรัฐ</w:t>
            </w:r>
          </w:p>
          <w:p w14:paraId="6ABC34A6" w14:textId="3A606AFD" w:rsidR="00134158" w:rsidRDefault="00134158" w:rsidP="00E95FB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77.4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เยน</w:t>
            </w:r>
          </w:p>
          <w:p w14:paraId="00CB781B" w14:textId="7995BB92" w:rsidR="003F0805" w:rsidRPr="006D35DA" w:rsidRDefault="00F26EBC" w:rsidP="00E95FB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0.1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หยวน</w:t>
            </w:r>
          </w:p>
        </w:tc>
        <w:tc>
          <w:tcPr>
            <w:tcW w:w="149" w:type="pct"/>
          </w:tcPr>
          <w:p w14:paraId="18CB5FFB" w14:textId="77777777" w:rsidR="00100975" w:rsidRPr="006D35DA" w:rsidRDefault="001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4B76EF0D" w14:textId="77777777" w:rsidR="00632E52" w:rsidRDefault="0097435E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28.7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บาท</w:t>
            </w:r>
          </w:p>
          <w:p w14:paraId="707ACF01" w14:textId="77777777" w:rsidR="0097435E" w:rsidRDefault="0097435E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0.3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ยูโร</w:t>
            </w:r>
          </w:p>
          <w:p w14:paraId="6FE3275E" w14:textId="77777777" w:rsidR="0097435E" w:rsidRDefault="0097435E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5E2A4118" w14:textId="77777777" w:rsidR="0097435E" w:rsidRDefault="0097435E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4D2DCE31" w14:textId="161030D4" w:rsidR="00632E52" w:rsidRPr="006D35DA" w:rsidRDefault="0097435E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56586" w:rsidRPr="000A15D9" w14:paraId="0028123B" w14:textId="77777777" w:rsidTr="004F2B96">
        <w:tc>
          <w:tcPr>
            <w:tcW w:w="2426" w:type="pct"/>
          </w:tcPr>
          <w:p w14:paraId="7B0E913F" w14:textId="2F5CF624" w:rsidR="00356586" w:rsidRPr="006D35DA" w:rsidRDefault="00356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สัญญาซื้อสินทรัพย์ไม่มีตัวตน</w:t>
            </w:r>
          </w:p>
        </w:tc>
        <w:tc>
          <w:tcPr>
            <w:tcW w:w="1287" w:type="pct"/>
          </w:tcPr>
          <w:p w14:paraId="78E72953" w14:textId="3A091347" w:rsidR="00356586" w:rsidRPr="00632E52" w:rsidRDefault="00481846" w:rsidP="00632E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3.1</w:t>
            </w:r>
            <w:r w:rsidR="00F26E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F26EB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บาท</w:t>
            </w:r>
          </w:p>
        </w:tc>
        <w:tc>
          <w:tcPr>
            <w:tcW w:w="149" w:type="pct"/>
          </w:tcPr>
          <w:p w14:paraId="572956B4" w14:textId="77777777" w:rsidR="00356586" w:rsidRPr="006D35DA" w:rsidRDefault="003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67F0137A" w14:textId="06CFEB8B" w:rsidR="00356586" w:rsidRPr="00632E52" w:rsidRDefault="0097435E" w:rsidP="00632E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1.1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บาท</w:t>
            </w:r>
          </w:p>
        </w:tc>
      </w:tr>
    </w:tbl>
    <w:p w14:paraId="4A12751B" w14:textId="1F83A4F9" w:rsidR="00A719AA" w:rsidRDefault="00A719AA" w:rsidP="0035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074AC44" w14:textId="3B3740EC" w:rsidR="001F096F" w:rsidRPr="001F096F" w:rsidRDefault="00617BE9" w:rsidP="00BF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1</w:t>
      </w:r>
      <w:r w:rsidR="007966A1">
        <w:rPr>
          <w:rFonts w:asciiTheme="majorBidi" w:hAnsiTheme="majorBidi" w:cs="Angsana New"/>
          <w:sz w:val="30"/>
          <w:szCs w:val="30"/>
        </w:rPr>
        <w:t>8</w:t>
      </w:r>
      <w:r w:rsidR="001F096F" w:rsidRPr="001F096F">
        <w:rPr>
          <w:rFonts w:asciiTheme="majorBidi" w:hAnsiTheme="majorBidi" w:cs="Angsana New"/>
          <w:sz w:val="30"/>
          <w:szCs w:val="30"/>
        </w:rPr>
        <w:t>.</w:t>
      </w:r>
      <w:r w:rsidR="001F096F">
        <w:rPr>
          <w:rFonts w:asciiTheme="majorBidi" w:hAnsiTheme="majorBidi" w:cs="Angsana New"/>
          <w:sz w:val="30"/>
          <w:szCs w:val="30"/>
        </w:rPr>
        <w:t>2</w:t>
      </w:r>
      <w:r w:rsidR="001F096F" w:rsidRPr="001F096F">
        <w:rPr>
          <w:rFonts w:asciiTheme="majorBidi" w:hAnsiTheme="majorBidi" w:cs="Angsana New"/>
          <w:sz w:val="30"/>
          <w:szCs w:val="30"/>
        </w:rPr>
        <w:t xml:space="preserve"> </w:t>
      </w:r>
      <w:r w:rsidR="001F096F" w:rsidRPr="001F096F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="001F096F" w:rsidRPr="001F0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F096F" w:rsidRPr="001F096F">
        <w:rPr>
          <w:rFonts w:asciiTheme="majorBidi" w:hAnsiTheme="majorBidi" w:cs="Angsana New" w:hint="cs"/>
          <w:sz w:val="30"/>
          <w:szCs w:val="30"/>
          <w:cs/>
        </w:rPr>
        <w:t>การคํ้าประกัน</w:t>
      </w:r>
    </w:p>
    <w:p w14:paraId="185CAD37" w14:textId="43D10F10" w:rsidR="001F096F" w:rsidRDefault="001F096F" w:rsidP="0035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b/>
          <w:bCs/>
          <w:sz w:val="30"/>
          <w:szCs w:val="30"/>
        </w:rPr>
      </w:pPr>
    </w:p>
    <w:p w14:paraId="6F9DBBAE" w14:textId="227093B5" w:rsidR="00AD54C5" w:rsidRPr="00E727A3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cstheme="majorBidi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bookmarkStart w:id="1" w:name="_Hlk168666496"/>
      <w:r w:rsidR="00E626B6" w:rsidRPr="00091CA0">
        <w:rPr>
          <w:rFonts w:asciiTheme="majorBidi" w:hAnsiTheme="majorBidi"/>
          <w:sz w:val="30"/>
          <w:szCs w:val="30"/>
        </w:rPr>
        <w:t>31</w:t>
      </w:r>
      <w:r w:rsidR="00E626B6" w:rsidRPr="00091CA0">
        <w:rPr>
          <w:rFonts w:asciiTheme="majorBidi" w:hAnsiTheme="majorBidi"/>
          <w:sz w:val="30"/>
          <w:szCs w:val="30"/>
          <w:cs/>
        </w:rPr>
        <w:t xml:space="preserve"> มีนาคม</w:t>
      </w:r>
      <w:r w:rsidR="00004F46" w:rsidRPr="00091CA0">
        <w:rPr>
          <w:rFonts w:asciiTheme="majorBidi" w:hAnsiTheme="majorBidi"/>
          <w:sz w:val="30"/>
          <w:szCs w:val="30"/>
        </w:rPr>
        <w:t xml:space="preserve"> </w:t>
      </w:r>
      <w:bookmarkEnd w:id="1"/>
      <w:r w:rsidR="00004F46" w:rsidRPr="00091CA0">
        <w:rPr>
          <w:rFonts w:asciiTheme="majorBidi" w:hAnsiTheme="majorBidi"/>
          <w:sz w:val="30"/>
          <w:szCs w:val="30"/>
        </w:rPr>
        <w:t>256</w:t>
      </w:r>
      <w:r w:rsidR="006E5112">
        <w:rPr>
          <w:rFonts w:asciiTheme="majorBidi" w:hAnsiTheme="majorBidi"/>
          <w:sz w:val="30"/>
          <w:szCs w:val="30"/>
        </w:rPr>
        <w:t>9</w:t>
      </w:r>
      <w:r w:rsidRPr="00091CA0">
        <w:rPr>
          <w:rFonts w:asciiTheme="majorBidi" w:hAnsiTheme="majorBidi"/>
          <w:sz w:val="30"/>
          <w:szCs w:val="30"/>
          <w:cs/>
        </w:rPr>
        <w:t xml:space="preserve"> บริษัทมีหนังสือคํ้าประกันที่ออกโดยธนาคารในนามของบริษัท</w:t>
      </w:r>
      <w:r w:rsidRPr="00FC07F6">
        <w:rPr>
          <w:rFonts w:asciiTheme="majorBidi" w:hAnsiTheme="majorBidi"/>
          <w:sz w:val="30"/>
          <w:szCs w:val="30"/>
          <w:cs/>
        </w:rPr>
        <w:t>จํานวน</w:t>
      </w:r>
      <w:r w:rsidR="00101697" w:rsidRPr="00FC07F6">
        <w:rPr>
          <w:rFonts w:asciiTheme="majorBidi" w:hAnsiTheme="majorBidi"/>
          <w:sz w:val="30"/>
          <w:szCs w:val="30"/>
        </w:rPr>
        <w:t xml:space="preserve"> </w:t>
      </w:r>
      <w:r w:rsidR="00217E54" w:rsidRPr="00FC07F6">
        <w:rPr>
          <w:rFonts w:asciiTheme="majorBidi" w:hAnsiTheme="majorBidi"/>
          <w:sz w:val="30"/>
          <w:szCs w:val="30"/>
        </w:rPr>
        <w:t>23.8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ล้านบาท ซึ่งเกี่ยวกับการดําเนินงานตามปกติของบริษัท</w:t>
      </w:r>
    </w:p>
    <w:p w14:paraId="2D846F72" w14:textId="1BFAF440" w:rsidR="00AD54C5" w:rsidRPr="00091CA0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E626B6" w:rsidRPr="00091CA0">
        <w:rPr>
          <w:rFonts w:asciiTheme="majorBidi" w:hAnsiTheme="majorBidi"/>
          <w:sz w:val="30"/>
          <w:szCs w:val="30"/>
        </w:rPr>
        <w:t>31</w:t>
      </w:r>
      <w:r w:rsidR="00E626B6" w:rsidRPr="00091CA0">
        <w:rPr>
          <w:rFonts w:asciiTheme="majorBidi" w:hAnsiTheme="majorBidi"/>
          <w:sz w:val="30"/>
          <w:szCs w:val="30"/>
          <w:cs/>
        </w:rPr>
        <w:t xml:space="preserve"> มีนาคม</w:t>
      </w:r>
      <w:r w:rsidR="004F2B96" w:rsidRPr="00091CA0">
        <w:rPr>
          <w:rFonts w:asciiTheme="majorBidi" w:hAnsiTheme="majorBidi"/>
          <w:sz w:val="30"/>
          <w:szCs w:val="30"/>
        </w:rPr>
        <w:t xml:space="preserve"> </w:t>
      </w:r>
      <w:r w:rsidR="00004F46" w:rsidRPr="00091CA0">
        <w:rPr>
          <w:rFonts w:asciiTheme="majorBidi" w:hAnsiTheme="majorBidi"/>
          <w:sz w:val="30"/>
          <w:szCs w:val="30"/>
        </w:rPr>
        <w:t>256</w:t>
      </w:r>
      <w:r w:rsidR="006E5112">
        <w:rPr>
          <w:rFonts w:asciiTheme="majorBidi" w:hAnsiTheme="majorBidi"/>
          <w:sz w:val="30"/>
          <w:szCs w:val="30"/>
        </w:rPr>
        <w:t>9</w:t>
      </w:r>
      <w:r w:rsidR="00004F46" w:rsidRPr="00091CA0">
        <w:rPr>
          <w:rFonts w:asciiTheme="majorBidi" w:hAnsiTheme="majorBidi"/>
          <w:sz w:val="30"/>
          <w:szCs w:val="30"/>
          <w:cs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บริษัทย่อยมีหนังสือคํ้าประกันที่ออกโดยธนาคารในนามของบริษัทย่อยจํานวน</w:t>
      </w:r>
      <w:r w:rsidR="004A4DA8">
        <w:rPr>
          <w:rFonts w:asciiTheme="majorBidi" w:hAnsiTheme="majorBidi"/>
          <w:sz w:val="30"/>
          <w:szCs w:val="30"/>
        </w:rPr>
        <w:br/>
      </w:r>
      <w:r w:rsidR="00217E54" w:rsidRPr="00FC07F6">
        <w:rPr>
          <w:rFonts w:asciiTheme="majorBidi" w:hAnsiTheme="majorBidi"/>
          <w:sz w:val="30"/>
          <w:szCs w:val="30"/>
        </w:rPr>
        <w:t>241.2</w:t>
      </w:r>
      <w:r w:rsidR="00CF57AD" w:rsidRPr="00FC07F6">
        <w:rPr>
          <w:rFonts w:asciiTheme="majorBidi" w:hAnsiTheme="majorBidi"/>
          <w:sz w:val="30"/>
          <w:szCs w:val="30"/>
        </w:rPr>
        <w:t xml:space="preserve"> </w:t>
      </w:r>
      <w:r w:rsidRPr="00FC07F6">
        <w:rPr>
          <w:rFonts w:asciiTheme="majorBidi" w:hAnsiTheme="majorBidi"/>
          <w:sz w:val="30"/>
          <w:szCs w:val="30"/>
          <w:cs/>
        </w:rPr>
        <w:t>ล้านบาท</w:t>
      </w:r>
      <w:r w:rsidR="00004F46" w:rsidRPr="00FC07F6">
        <w:rPr>
          <w:rFonts w:asciiTheme="majorBidi" w:hAnsiTheme="majorBidi" w:cstheme="majorBidi"/>
          <w:sz w:val="30"/>
          <w:szCs w:val="30"/>
        </w:rPr>
        <w:t xml:space="preserve"> </w:t>
      </w:r>
      <w:r w:rsidR="00217E54" w:rsidRPr="00FC07F6">
        <w:rPr>
          <w:rFonts w:asciiTheme="majorBidi" w:hAnsiTheme="majorBidi"/>
          <w:sz w:val="30"/>
          <w:szCs w:val="30"/>
        </w:rPr>
        <w:t>8.3</w:t>
      </w:r>
      <w:r w:rsidR="00101697" w:rsidRPr="00FC07F6">
        <w:rPr>
          <w:rFonts w:asciiTheme="majorBidi" w:hAnsiTheme="majorBidi"/>
          <w:sz w:val="30"/>
          <w:szCs w:val="30"/>
        </w:rPr>
        <w:t xml:space="preserve"> </w:t>
      </w:r>
      <w:r w:rsidRPr="00FC07F6">
        <w:rPr>
          <w:rFonts w:asciiTheme="majorBidi" w:hAnsiTheme="majorBidi"/>
          <w:sz w:val="30"/>
          <w:szCs w:val="30"/>
          <w:cs/>
        </w:rPr>
        <w:t xml:space="preserve">ล้านยูโร </w:t>
      </w:r>
      <w:r w:rsidR="00217E54" w:rsidRPr="00FC07F6">
        <w:rPr>
          <w:rFonts w:asciiTheme="majorBidi" w:hAnsiTheme="majorBidi"/>
          <w:sz w:val="30"/>
          <w:szCs w:val="30"/>
        </w:rPr>
        <w:t>3.4</w:t>
      </w:r>
      <w:r w:rsidRPr="00FC07F6">
        <w:rPr>
          <w:rFonts w:asciiTheme="majorBidi" w:hAnsiTheme="majorBidi"/>
          <w:sz w:val="30"/>
          <w:szCs w:val="30"/>
          <w:cs/>
        </w:rPr>
        <w:t xml:space="preserve"> ล้านโครนนอร์เวย์</w:t>
      </w:r>
      <w:r w:rsidR="004A4DA8" w:rsidRPr="00FC07F6">
        <w:rPr>
          <w:rFonts w:asciiTheme="majorBidi" w:hAnsiTheme="majorBidi"/>
          <w:sz w:val="30"/>
          <w:szCs w:val="30"/>
        </w:rPr>
        <w:t xml:space="preserve"> </w:t>
      </w:r>
      <w:r w:rsidRPr="00FC07F6">
        <w:rPr>
          <w:rFonts w:asciiTheme="majorBidi" w:hAnsiTheme="majorBidi"/>
          <w:sz w:val="30"/>
          <w:szCs w:val="30"/>
          <w:cs/>
        </w:rPr>
        <w:t xml:space="preserve">และ </w:t>
      </w:r>
      <w:r w:rsidR="00217E54" w:rsidRPr="00FC07F6">
        <w:rPr>
          <w:rFonts w:asciiTheme="majorBidi" w:hAnsiTheme="majorBidi"/>
          <w:sz w:val="30"/>
          <w:szCs w:val="30"/>
        </w:rPr>
        <w:t>3.0</w:t>
      </w:r>
      <w:r w:rsidR="00004F46" w:rsidRPr="00091CA0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ล้านสล็อตติโปแลนด์</w:t>
      </w:r>
      <w:r w:rsidR="00004F46" w:rsidRPr="00091CA0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ซึ่งเกี่ยวกับการดําเนินงานตามปกติของบริษัทย่อย</w:t>
      </w:r>
    </w:p>
    <w:p w14:paraId="0FE09243" w14:textId="239454D3" w:rsidR="00AD54C5" w:rsidRPr="00091CA0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E626B6" w:rsidRPr="00091CA0">
        <w:rPr>
          <w:rFonts w:asciiTheme="majorBidi" w:hAnsiTheme="majorBidi"/>
          <w:sz w:val="30"/>
          <w:szCs w:val="30"/>
        </w:rPr>
        <w:t>31</w:t>
      </w:r>
      <w:r w:rsidR="00E626B6" w:rsidRPr="00091CA0">
        <w:rPr>
          <w:rFonts w:asciiTheme="majorBidi" w:hAnsiTheme="majorBidi"/>
          <w:sz w:val="30"/>
          <w:szCs w:val="30"/>
          <w:cs/>
        </w:rPr>
        <w:t xml:space="preserve"> มีนาคม</w:t>
      </w:r>
      <w:r w:rsidR="004F2B96" w:rsidRPr="00091CA0">
        <w:rPr>
          <w:rFonts w:asciiTheme="majorBidi" w:hAnsiTheme="majorBidi"/>
          <w:sz w:val="30"/>
          <w:szCs w:val="30"/>
        </w:rPr>
        <w:t xml:space="preserve"> </w:t>
      </w:r>
      <w:r w:rsidR="006E5112" w:rsidRPr="00091CA0">
        <w:rPr>
          <w:rFonts w:asciiTheme="majorBidi" w:hAnsiTheme="majorBidi"/>
          <w:sz w:val="30"/>
          <w:szCs w:val="30"/>
        </w:rPr>
        <w:t>256</w:t>
      </w:r>
      <w:r w:rsidR="006E5112">
        <w:rPr>
          <w:rFonts w:asciiTheme="majorBidi" w:hAnsiTheme="majorBidi"/>
          <w:sz w:val="30"/>
          <w:szCs w:val="30"/>
        </w:rPr>
        <w:t>9</w:t>
      </w:r>
      <w:r w:rsidR="006E5112" w:rsidRPr="00091CA0">
        <w:rPr>
          <w:rFonts w:asciiTheme="majorBidi" w:hAnsiTheme="majorBidi"/>
          <w:sz w:val="30"/>
          <w:szCs w:val="30"/>
          <w:cs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 xml:space="preserve">บริษัทและบริษัทย่อยแห่งหนึ่งมีหนังสือคํ้าประกันจํานวน </w:t>
      </w:r>
      <w:r w:rsidR="00217E54" w:rsidRPr="00FC07F6">
        <w:rPr>
          <w:rFonts w:asciiTheme="majorBidi" w:hAnsiTheme="majorBidi"/>
          <w:sz w:val="30"/>
          <w:szCs w:val="30"/>
        </w:rPr>
        <w:t>354.5</w:t>
      </w:r>
      <w:r w:rsidRPr="00FC07F6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091CA0">
        <w:rPr>
          <w:rFonts w:asciiTheme="majorBidi" w:hAnsiTheme="majorBidi"/>
          <w:sz w:val="30"/>
          <w:szCs w:val="30"/>
          <w:cs/>
        </w:rPr>
        <w:t xml:space="preserve"> ซึ่งออกให้แก่สถาบันการเงินแห่งหนึ่งเพื่อคํ้าประกันวงเงินสินเชื่อให้แก่การร่วมค้าของกลุ่มบริษัท</w:t>
      </w:r>
    </w:p>
    <w:p w14:paraId="08B0D3AC" w14:textId="1E5A92E6" w:rsidR="00CC0C21" w:rsidRDefault="00E727A3" w:rsidP="006762C5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E626B6" w:rsidRPr="00091CA0">
        <w:rPr>
          <w:rFonts w:asciiTheme="majorBidi" w:hAnsiTheme="majorBidi"/>
          <w:sz w:val="30"/>
          <w:szCs w:val="30"/>
        </w:rPr>
        <w:t>31</w:t>
      </w:r>
      <w:r w:rsidR="00E626B6" w:rsidRPr="00091CA0">
        <w:rPr>
          <w:rFonts w:asciiTheme="majorBidi" w:hAnsiTheme="majorBidi"/>
          <w:sz w:val="30"/>
          <w:szCs w:val="30"/>
          <w:cs/>
        </w:rPr>
        <w:t xml:space="preserve"> มีนาคม</w:t>
      </w:r>
      <w:r w:rsidR="004F2B96" w:rsidRPr="00091CA0">
        <w:rPr>
          <w:rFonts w:asciiTheme="majorBidi" w:hAnsiTheme="majorBidi"/>
          <w:sz w:val="30"/>
          <w:szCs w:val="30"/>
        </w:rPr>
        <w:t xml:space="preserve"> </w:t>
      </w:r>
      <w:r w:rsidR="005F38B1">
        <w:rPr>
          <w:rFonts w:asciiTheme="majorBidi" w:hAnsiTheme="majorBidi"/>
          <w:sz w:val="30"/>
          <w:szCs w:val="30"/>
        </w:rPr>
        <w:t>256</w:t>
      </w:r>
      <w:r w:rsidR="006E5112">
        <w:rPr>
          <w:rFonts w:asciiTheme="majorBidi" w:hAnsiTheme="majorBidi"/>
          <w:sz w:val="30"/>
          <w:szCs w:val="30"/>
        </w:rPr>
        <w:t>9</w:t>
      </w:r>
      <w:r w:rsidRPr="00091CA0">
        <w:rPr>
          <w:rFonts w:asciiTheme="majorBidi" w:hAnsiTheme="majorBidi"/>
          <w:sz w:val="30"/>
          <w:szCs w:val="30"/>
          <w:cs/>
        </w:rPr>
        <w:t xml:space="preserve"> บริษัทและบริษัทย่อยแห่งหนึ่งมีหนังสือคํ้าประกันที่ออกโดยธนาคารในนามของบริษัทจํานวน </w:t>
      </w:r>
      <w:r w:rsidR="00FC07F6" w:rsidRPr="00FC07F6">
        <w:rPr>
          <w:rFonts w:asciiTheme="majorBidi" w:hAnsiTheme="majorBidi"/>
          <w:sz w:val="30"/>
          <w:szCs w:val="30"/>
        </w:rPr>
        <w:t>10.9</w:t>
      </w:r>
      <w:r w:rsidRPr="00FC07F6">
        <w:rPr>
          <w:rFonts w:asciiTheme="majorBidi" w:hAnsiTheme="majorBidi"/>
          <w:sz w:val="30"/>
          <w:szCs w:val="30"/>
          <w:cs/>
        </w:rPr>
        <w:t xml:space="preserve"> ล้านยูโร และ</w:t>
      </w:r>
      <w:r w:rsidR="00376652" w:rsidRPr="00FC07F6">
        <w:rPr>
          <w:rFonts w:asciiTheme="majorBidi" w:hAnsiTheme="majorBidi"/>
          <w:sz w:val="30"/>
          <w:szCs w:val="30"/>
        </w:rPr>
        <w:t xml:space="preserve"> </w:t>
      </w:r>
      <w:r w:rsidR="00FC07F6" w:rsidRPr="00FC07F6">
        <w:rPr>
          <w:rFonts w:asciiTheme="majorBidi" w:hAnsiTheme="majorBidi"/>
          <w:sz w:val="30"/>
          <w:szCs w:val="30"/>
        </w:rPr>
        <w:t>90,750.0</w:t>
      </w:r>
      <w:r w:rsidR="002E01B6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ล้านรูเปีย เพื่อคํ้าประกันวงเงินสินเชื่อให้กับบริษัทย่อยของบริษัท</w:t>
      </w:r>
    </w:p>
    <w:p w14:paraId="1CD0B4AA" w14:textId="77777777" w:rsidR="00617BE9" w:rsidRDefault="00617BE9" w:rsidP="00617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06B7509D" w14:textId="77777777" w:rsidR="00617BE9" w:rsidRDefault="00617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</w:pPr>
      <w:r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br w:type="page"/>
      </w:r>
    </w:p>
    <w:p w14:paraId="6ED2CFC7" w14:textId="2AF3D2EA" w:rsidR="00617BE9" w:rsidRPr="00521A76" w:rsidRDefault="00521A76" w:rsidP="00521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1</w:t>
      </w:r>
      <w:r w:rsidR="007966A1">
        <w:rPr>
          <w:rFonts w:asciiTheme="majorBidi" w:hAnsiTheme="majorBidi" w:cs="Angsana New"/>
          <w:sz w:val="30"/>
          <w:szCs w:val="30"/>
        </w:rPr>
        <w:t>8</w:t>
      </w:r>
      <w:r w:rsidRPr="001F096F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3</w:t>
      </w:r>
      <w:r w:rsidRPr="001F096F">
        <w:rPr>
          <w:rFonts w:asciiTheme="majorBidi" w:hAnsiTheme="majorBidi" w:cs="Angsana New"/>
          <w:sz w:val="30"/>
          <w:szCs w:val="30"/>
        </w:rPr>
        <w:t xml:space="preserve"> </w:t>
      </w:r>
      <w:r w:rsidRPr="001F096F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1F0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17BE9" w:rsidRPr="00521A76">
        <w:rPr>
          <w:rFonts w:asciiTheme="majorBidi" w:hAnsiTheme="majorBidi" w:cs="Angsana New"/>
          <w:sz w:val="30"/>
          <w:szCs w:val="30"/>
          <w:cs/>
        </w:rPr>
        <w:t>คดีฟ้องร้อง</w:t>
      </w:r>
    </w:p>
    <w:p w14:paraId="2879FA1C" w14:textId="77777777" w:rsidR="00617BE9" w:rsidRPr="000F5DEB" w:rsidRDefault="00617BE9" w:rsidP="00617BE9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6A7CBE8A" w14:textId="77777777" w:rsidR="00617BE9" w:rsidRPr="008D4A59" w:rsidRDefault="00617BE9" w:rsidP="00617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pacing w:val="-7"/>
          <w:sz w:val="30"/>
          <w:szCs w:val="30"/>
        </w:rPr>
      </w:pPr>
      <w:r w:rsidRPr="008D4A59">
        <w:rPr>
          <w:rFonts w:asciiTheme="majorBidi" w:hAnsiTheme="majorBidi" w:cs="Angsana New"/>
          <w:color w:val="000000" w:themeColor="text1"/>
          <w:spacing w:val="-7"/>
          <w:sz w:val="30"/>
          <w:szCs w:val="30"/>
          <w:cs/>
        </w:rPr>
        <w:t xml:space="preserve">ข้อเรียกร้องเกี่ยวกับการละเมิดการค้ำประกันแบบจำกัดของ </w:t>
      </w:r>
      <w:r w:rsidRPr="008D4A59">
        <w:rPr>
          <w:rFonts w:asciiTheme="majorBidi" w:hAnsiTheme="majorBidi"/>
          <w:color w:val="000000" w:themeColor="text1"/>
          <w:spacing w:val="-7"/>
          <w:sz w:val="30"/>
          <w:szCs w:val="30"/>
        </w:rPr>
        <w:t xml:space="preserve">Thai Union North America, Inc. (“TUNA”) </w:t>
      </w:r>
      <w:r w:rsidRPr="008D4A59">
        <w:rPr>
          <w:rFonts w:asciiTheme="majorBidi" w:hAnsiTheme="majorBidi" w:cs="Angsana New"/>
          <w:color w:val="000000" w:themeColor="text1"/>
          <w:spacing w:val="-7"/>
          <w:sz w:val="30"/>
          <w:szCs w:val="30"/>
          <w:cs/>
        </w:rPr>
        <w:t xml:space="preserve">ที่เกี่ยวข้องกับ </w:t>
      </w:r>
      <w:r w:rsidRPr="008D4A59">
        <w:rPr>
          <w:rFonts w:asciiTheme="majorBidi" w:hAnsiTheme="majorBidi"/>
          <w:color w:val="000000" w:themeColor="text1"/>
          <w:spacing w:val="-7"/>
          <w:sz w:val="30"/>
          <w:szCs w:val="30"/>
        </w:rPr>
        <w:t>RL</w:t>
      </w:r>
    </w:p>
    <w:p w14:paraId="4EA6A114" w14:textId="77777777" w:rsidR="00617BE9" w:rsidRPr="000F5DEB" w:rsidRDefault="00617BE9" w:rsidP="00617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olor w:val="000000" w:themeColor="text1"/>
          <w:sz w:val="30"/>
          <w:szCs w:val="30"/>
        </w:rPr>
      </w:pPr>
      <w:r w:rsidRPr="000F5DE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</w:p>
    <w:p w14:paraId="697E5A26" w14:textId="6EC2F901" w:rsidR="00617BE9" w:rsidRPr="008A2D3B" w:rsidRDefault="00617BE9" w:rsidP="00617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  <w:cs/>
          <w:lang w:val="en-GB"/>
        </w:rPr>
      </w:pPr>
      <w:r w:rsidRPr="00DA2C29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DA2C29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A2C29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DA2C29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A2C29">
        <w:rPr>
          <w:rFonts w:asciiTheme="majorBidi" w:hAnsiTheme="majorBidi" w:cs="Angsana New"/>
          <w:spacing w:val="-2"/>
          <w:sz w:val="30"/>
          <w:szCs w:val="30"/>
        </w:rPr>
        <w:t>31</w:t>
      </w:r>
      <w:r w:rsidRPr="00DA2C29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A2C29">
        <w:rPr>
          <w:rFonts w:asciiTheme="majorBidi" w:hAnsiTheme="majorBidi" w:cs="Angsana New" w:hint="cs"/>
          <w:spacing w:val="-2"/>
          <w:sz w:val="30"/>
          <w:szCs w:val="30"/>
          <w:cs/>
        </w:rPr>
        <w:t>มีนาคม</w:t>
      </w:r>
      <w:r w:rsidRPr="00DA2C29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A2C29">
        <w:rPr>
          <w:rFonts w:asciiTheme="majorBidi" w:hAnsiTheme="majorBidi" w:cs="Angsana New"/>
          <w:spacing w:val="-2"/>
          <w:sz w:val="30"/>
          <w:szCs w:val="30"/>
        </w:rPr>
        <w:t>2569</w:t>
      </w:r>
      <w:r w:rsidRPr="00DA2C29">
        <w:rPr>
          <w:rFonts w:asciiTheme="majorBidi" w:hAnsiTheme="majorBidi" w:cs="Angsana New"/>
          <w:color w:val="000000" w:themeColor="text1"/>
          <w:spacing w:val="-6"/>
          <w:sz w:val="30"/>
          <w:szCs w:val="30"/>
        </w:rPr>
        <w:t xml:space="preserve"> </w:t>
      </w:r>
      <w:r w:rsidRPr="00DA2C29">
        <w:rPr>
          <w:rFonts w:asciiTheme="majorBidi" w:hAnsiTheme="majorBidi"/>
          <w:color w:val="000000" w:themeColor="text1"/>
          <w:sz w:val="30"/>
          <w:szCs w:val="30"/>
        </w:rPr>
        <w:t xml:space="preserve">TUNA </w:t>
      </w:r>
      <w:r w:rsidRPr="00DA2C2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และฝ่ายบริหารของกลุ่มบริษัทยืนยันว่า</w:t>
      </w:r>
      <w:r w:rsidRPr="00DA2C2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DA2C2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ตามเงื่อนไขของสัญญา</w:t>
      </w:r>
      <w:r w:rsidRPr="00DA2C2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DA2C2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การค้ำประกันแบบจำกัดนั้นได้สิ้นสุดลงแล้ว</w:t>
      </w:r>
      <w:r w:rsidRPr="00DA2C2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DA2C2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</w:t>
      </w:r>
      <w:r w:rsidRPr="00DA2C2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DA2C29">
        <w:rPr>
          <w:rFonts w:asciiTheme="majorBidi" w:hAnsiTheme="majorBidi"/>
          <w:color w:val="000000" w:themeColor="text1"/>
          <w:sz w:val="30"/>
          <w:szCs w:val="30"/>
        </w:rPr>
        <w:t xml:space="preserve">TUNA </w:t>
      </w:r>
      <w:r w:rsidRPr="00DA2C2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กำลังอยู่ในกระบวนการทางกฎหมายเพื่อปกป้องผลประโยชน์อย่างเต็มที่</w:t>
      </w:r>
      <w:r w:rsidRPr="00DA2C2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BF113A">
        <w:rPr>
          <w:rFonts w:asciiTheme="majorBidi" w:hAnsiTheme="majorBidi" w:cs="Angsana New"/>
          <w:color w:val="000000" w:themeColor="text1"/>
          <w:sz w:val="30"/>
          <w:szCs w:val="30"/>
          <w:cs/>
        </w:rPr>
        <w:br/>
      </w:r>
      <w:r w:rsidRPr="00DA2C2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ซึ่งอยู่ในขั้นตอนเริ่มต้นก่อนชั้นศาล</w:t>
      </w:r>
    </w:p>
    <w:p w14:paraId="133339F7" w14:textId="77777777" w:rsidR="00617BE9" w:rsidRDefault="00617BE9" w:rsidP="00617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2C7AE84D" w14:textId="462081B1" w:rsidR="00100975" w:rsidRPr="00957C96" w:rsidRDefault="00100975" w:rsidP="00707D71">
      <w:pPr>
        <w:pStyle w:val="Heading1"/>
        <w:tabs>
          <w:tab w:val="clear" w:pos="283"/>
          <w:tab w:val="left" w:pos="540"/>
        </w:tabs>
        <w:ind w:left="0" w:firstLine="0"/>
        <w:rPr>
          <w:rFonts w:cs="Angsana New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เหตุการณ์ภายหลังรอบระยะเวลารายงาน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2CA5FEB8" w14:textId="1A978D8A" w:rsidR="00A12BF1" w:rsidRPr="00707D71" w:rsidRDefault="00A12BF1" w:rsidP="00707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theme="minorBidi"/>
          <w:sz w:val="30"/>
          <w:szCs w:val="30"/>
        </w:rPr>
      </w:pPr>
    </w:p>
    <w:p w14:paraId="184FA0B2" w14:textId="281A419A" w:rsidR="00957C96" w:rsidRPr="00707D71" w:rsidRDefault="00957C96" w:rsidP="00707D71">
      <w:pPr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  <w:cs/>
        </w:rPr>
      </w:pPr>
      <w:r w:rsidRPr="00707D71">
        <w:rPr>
          <w:rFonts w:asciiTheme="majorBidi" w:hAnsiTheme="majorBidi" w:cs="Angsana New"/>
          <w:spacing w:val="-2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="Angsana New"/>
          <w:spacing w:val="-2"/>
          <w:sz w:val="30"/>
          <w:szCs w:val="30"/>
        </w:rPr>
        <w:t>8</w:t>
      </w:r>
      <w:r w:rsidRPr="00707D71">
        <w:rPr>
          <w:rFonts w:asciiTheme="majorBidi" w:hAnsiTheme="majorBidi" w:cs="Angsana New"/>
          <w:spacing w:val="-2"/>
          <w:sz w:val="30"/>
          <w:szCs w:val="30"/>
          <w:cs/>
        </w:rPr>
        <w:t xml:space="preserve"> เมษายน </w:t>
      </w:r>
      <w:r>
        <w:rPr>
          <w:rFonts w:asciiTheme="majorBidi" w:hAnsiTheme="majorBidi" w:cs="Angsana New"/>
          <w:spacing w:val="-2"/>
          <w:sz w:val="30"/>
          <w:szCs w:val="30"/>
        </w:rPr>
        <w:t>2569</w:t>
      </w:r>
      <w:r w:rsidRPr="00707D71">
        <w:rPr>
          <w:rFonts w:asciiTheme="majorBidi" w:hAnsiTheme="majorBidi" w:cs="Angsana New"/>
          <w:spacing w:val="-2"/>
          <w:sz w:val="30"/>
          <w:szCs w:val="30"/>
          <w:cs/>
        </w:rPr>
        <w:t xml:space="preserve"> ที่ประชุมสามัญผู้ถือหุ้นประจำปีของบริษัทได้มีมติอนุมัติการจ่ายเงินปันผลจากกำไรสำหรับผลการดำเนินงานประจำปี </w:t>
      </w:r>
      <w:r>
        <w:rPr>
          <w:rFonts w:asciiTheme="majorBidi" w:hAnsiTheme="majorBidi" w:cs="Angsana New"/>
          <w:spacing w:val="-2"/>
          <w:sz w:val="30"/>
          <w:szCs w:val="30"/>
        </w:rPr>
        <w:t>2568</w:t>
      </w:r>
      <w:r w:rsidRPr="00707D71">
        <w:rPr>
          <w:rFonts w:asciiTheme="majorBidi" w:hAnsiTheme="majorBidi" w:cs="Angsana New"/>
          <w:spacing w:val="-2"/>
          <w:sz w:val="30"/>
          <w:szCs w:val="30"/>
          <w:cs/>
        </w:rPr>
        <w:t xml:space="preserve"> ให้แก่ผู้ถือหุ้นรวมเป็นจำนวนเงิน </w:t>
      </w:r>
      <w:r>
        <w:rPr>
          <w:rFonts w:asciiTheme="majorBidi" w:hAnsiTheme="majorBidi" w:cs="Angsana New"/>
          <w:spacing w:val="-2"/>
          <w:sz w:val="30"/>
          <w:szCs w:val="30"/>
        </w:rPr>
        <w:t>2,698.6</w:t>
      </w:r>
      <w:r w:rsidRPr="00707D71">
        <w:rPr>
          <w:rFonts w:asciiTheme="majorBidi" w:hAnsiTheme="majorBidi" w:cs="Angsana New"/>
          <w:spacing w:val="-2"/>
          <w:sz w:val="30"/>
          <w:szCs w:val="30"/>
          <w:cs/>
        </w:rPr>
        <w:t xml:space="preserve"> ล้านบาท ทั้งนี้ เนื่อง</w:t>
      </w:r>
      <w:r w:rsidR="00F66FC6">
        <w:rPr>
          <w:rFonts w:asciiTheme="majorBidi" w:hAnsiTheme="majorBidi" w:cs="Angsana New" w:hint="cs"/>
          <w:spacing w:val="-2"/>
          <w:sz w:val="30"/>
          <w:szCs w:val="30"/>
          <w:cs/>
        </w:rPr>
        <w:t>จาก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>มติที่ประชุม</w:t>
      </w:r>
      <w:r w:rsidRPr="00707D71">
        <w:rPr>
          <w:rFonts w:asciiTheme="majorBidi" w:hAnsiTheme="majorBidi" w:cs="Angsana New"/>
          <w:spacing w:val="-2"/>
          <w:sz w:val="30"/>
          <w:szCs w:val="30"/>
          <w:cs/>
        </w:rPr>
        <w:t xml:space="preserve">คณะกรรมการบริษัทเมื่อวันที่ </w:t>
      </w:r>
      <w:r>
        <w:rPr>
          <w:rFonts w:asciiTheme="majorBidi" w:hAnsiTheme="majorBidi" w:cs="Angsana New"/>
          <w:spacing w:val="-2"/>
          <w:sz w:val="30"/>
          <w:szCs w:val="30"/>
        </w:rPr>
        <w:t>4</w:t>
      </w:r>
      <w:r w:rsidRPr="00707D71">
        <w:rPr>
          <w:rFonts w:asciiTheme="majorBidi" w:hAnsiTheme="majorBidi" w:cs="Angsana New"/>
          <w:spacing w:val="-2"/>
          <w:sz w:val="30"/>
          <w:szCs w:val="30"/>
          <w:cs/>
        </w:rPr>
        <w:t xml:space="preserve"> สิงหาคม </w:t>
      </w:r>
      <w:r>
        <w:rPr>
          <w:rFonts w:asciiTheme="majorBidi" w:hAnsiTheme="majorBidi" w:cs="Angsana New"/>
          <w:spacing w:val="-2"/>
          <w:sz w:val="30"/>
          <w:szCs w:val="30"/>
        </w:rPr>
        <w:t>2568</w:t>
      </w:r>
      <w:r w:rsidRPr="00707D7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F66FC6">
        <w:rPr>
          <w:rFonts w:asciiTheme="majorBidi" w:hAnsiTheme="majorBidi" w:cs="Angsana New" w:hint="cs"/>
          <w:spacing w:val="-2"/>
          <w:sz w:val="30"/>
          <w:szCs w:val="30"/>
          <w:cs/>
        </w:rPr>
        <w:t>ได้</w:t>
      </w:r>
      <w:r w:rsidRPr="00707D71">
        <w:rPr>
          <w:rFonts w:asciiTheme="majorBidi" w:hAnsiTheme="majorBidi" w:cs="Angsana New"/>
          <w:spacing w:val="-2"/>
          <w:sz w:val="30"/>
          <w:szCs w:val="30"/>
          <w:cs/>
        </w:rPr>
        <w:t>อนุมัติการจ่ายเงินปันผลระหว่างกาลให้</w:t>
      </w:r>
      <w:r w:rsidR="00F66FC6">
        <w:rPr>
          <w:rFonts w:asciiTheme="majorBidi" w:hAnsiTheme="majorBidi" w:cs="Angsana New" w:hint="cs"/>
          <w:spacing w:val="-2"/>
          <w:sz w:val="30"/>
          <w:szCs w:val="30"/>
          <w:cs/>
        </w:rPr>
        <w:t>กับ</w:t>
      </w:r>
      <w:r w:rsidRPr="00707D71">
        <w:rPr>
          <w:rFonts w:asciiTheme="majorBidi" w:hAnsiTheme="majorBidi" w:cs="Angsana New"/>
          <w:spacing w:val="-2"/>
          <w:sz w:val="30"/>
          <w:szCs w:val="30"/>
          <w:cs/>
        </w:rPr>
        <w:t xml:space="preserve">ผู้ถือหุ้นของบริษัทในอัตราหุ้นละ </w:t>
      </w:r>
      <w:r>
        <w:rPr>
          <w:rFonts w:asciiTheme="majorBidi" w:hAnsiTheme="majorBidi" w:cs="Angsana New"/>
          <w:spacing w:val="-2"/>
          <w:sz w:val="30"/>
          <w:szCs w:val="30"/>
        </w:rPr>
        <w:t>0.35</w:t>
      </w:r>
      <w:r w:rsidRPr="00707D71">
        <w:rPr>
          <w:rFonts w:asciiTheme="majorBidi" w:hAnsiTheme="majorBidi" w:cs="Angsana New"/>
          <w:spacing w:val="-2"/>
          <w:sz w:val="30"/>
          <w:szCs w:val="30"/>
          <w:cs/>
        </w:rPr>
        <w:t xml:space="preserve"> บาท รวมเป็นเงินจำนวน </w:t>
      </w:r>
      <w:r>
        <w:rPr>
          <w:rFonts w:asciiTheme="majorBidi" w:hAnsiTheme="majorBidi" w:cs="Angsana New"/>
          <w:spacing w:val="-2"/>
          <w:sz w:val="30"/>
          <w:szCs w:val="30"/>
        </w:rPr>
        <w:t>1,349.3</w:t>
      </w:r>
      <w:r w:rsidRPr="00707D71">
        <w:rPr>
          <w:rFonts w:asciiTheme="majorBidi" w:hAnsiTheme="majorBidi" w:cs="Angsana New"/>
          <w:spacing w:val="-2"/>
          <w:sz w:val="30"/>
          <w:szCs w:val="30"/>
          <w:cs/>
        </w:rPr>
        <w:t xml:space="preserve"> ล้านบาท ซึ่งได้จ่ายแล้วเมื่อวันที่ </w:t>
      </w:r>
      <w:r>
        <w:rPr>
          <w:rFonts w:asciiTheme="majorBidi" w:hAnsiTheme="majorBidi" w:cs="Angsana New"/>
          <w:spacing w:val="-2"/>
          <w:sz w:val="30"/>
          <w:szCs w:val="30"/>
        </w:rPr>
        <w:t>1</w:t>
      </w:r>
      <w:r w:rsidRPr="00707D7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กันยายน </w:t>
      </w:r>
      <w:r>
        <w:rPr>
          <w:rFonts w:asciiTheme="majorBidi" w:hAnsiTheme="majorBidi" w:cs="Angsana New"/>
          <w:spacing w:val="-2"/>
          <w:sz w:val="30"/>
          <w:szCs w:val="30"/>
        </w:rPr>
        <w:t>2568</w:t>
      </w:r>
      <w:r w:rsidRPr="00707D71">
        <w:rPr>
          <w:rFonts w:asciiTheme="majorBidi" w:hAnsiTheme="majorBidi" w:cs="Angsana New"/>
          <w:spacing w:val="-2"/>
          <w:sz w:val="30"/>
          <w:szCs w:val="30"/>
          <w:cs/>
        </w:rPr>
        <w:t xml:space="preserve"> จึง</w:t>
      </w:r>
      <w:r w:rsidR="00F66FC6">
        <w:rPr>
          <w:rFonts w:asciiTheme="majorBidi" w:hAnsiTheme="majorBidi" w:cs="Angsana New" w:hint="cs"/>
          <w:spacing w:val="-2"/>
          <w:sz w:val="30"/>
          <w:szCs w:val="30"/>
          <w:cs/>
        </w:rPr>
        <w:t>คง</w:t>
      </w:r>
      <w:r w:rsidRPr="00707D71">
        <w:rPr>
          <w:rFonts w:asciiTheme="majorBidi" w:hAnsiTheme="majorBidi" w:cs="Angsana New"/>
          <w:spacing w:val="-2"/>
          <w:sz w:val="30"/>
          <w:szCs w:val="30"/>
          <w:cs/>
        </w:rPr>
        <w:t>เหลือ</w:t>
      </w:r>
      <w:r w:rsidR="004B1E22">
        <w:rPr>
          <w:rFonts w:asciiTheme="majorBidi" w:hAnsiTheme="majorBidi" w:cs="Angsana New"/>
          <w:spacing w:val="-2"/>
          <w:sz w:val="30"/>
          <w:szCs w:val="30"/>
        </w:rPr>
        <w:br/>
      </w:r>
      <w:r w:rsidRPr="00707D71">
        <w:rPr>
          <w:rFonts w:asciiTheme="majorBidi" w:hAnsiTheme="majorBidi" w:cs="Angsana New"/>
          <w:spacing w:val="-2"/>
          <w:sz w:val="30"/>
          <w:szCs w:val="30"/>
          <w:cs/>
        </w:rPr>
        <w:t xml:space="preserve">เงินปันผลจ่ายในอัตราหุ้นละ </w:t>
      </w:r>
      <w:r>
        <w:rPr>
          <w:rFonts w:asciiTheme="majorBidi" w:hAnsiTheme="majorBidi" w:cs="Angsana New"/>
          <w:spacing w:val="-2"/>
          <w:sz w:val="30"/>
          <w:szCs w:val="30"/>
        </w:rPr>
        <w:t>0.35</w:t>
      </w:r>
      <w:r w:rsidRPr="00707D71">
        <w:rPr>
          <w:rFonts w:asciiTheme="majorBidi" w:hAnsiTheme="majorBidi" w:cs="Angsana New"/>
          <w:spacing w:val="-2"/>
          <w:sz w:val="30"/>
          <w:szCs w:val="30"/>
          <w:cs/>
        </w:rPr>
        <w:t xml:space="preserve"> บาท รวมเป็นเงินจำนวน </w:t>
      </w:r>
      <w:r>
        <w:rPr>
          <w:rFonts w:asciiTheme="majorBidi" w:hAnsiTheme="majorBidi" w:cs="Angsana New"/>
          <w:spacing w:val="-2"/>
          <w:sz w:val="30"/>
          <w:szCs w:val="30"/>
        </w:rPr>
        <w:t>1,349.3</w:t>
      </w:r>
      <w:r w:rsidRPr="00707D71">
        <w:rPr>
          <w:rFonts w:asciiTheme="majorBidi" w:hAnsiTheme="majorBidi" w:cs="Angsana New"/>
          <w:spacing w:val="-2"/>
          <w:sz w:val="30"/>
          <w:szCs w:val="30"/>
          <w:cs/>
        </w:rPr>
        <w:t xml:space="preserve"> ล้านบาท ซึ่งได้จ่ายแล้วเมื่อวันที่ </w:t>
      </w:r>
      <w:r>
        <w:rPr>
          <w:rFonts w:asciiTheme="majorBidi" w:hAnsiTheme="majorBidi" w:cs="Angsana New"/>
          <w:spacing w:val="-2"/>
          <w:sz w:val="30"/>
          <w:szCs w:val="30"/>
        </w:rPr>
        <w:t>24</w:t>
      </w:r>
      <w:r w:rsidRPr="00707D71">
        <w:rPr>
          <w:rFonts w:asciiTheme="majorBidi" w:hAnsiTheme="majorBidi" w:cs="Angsana New"/>
          <w:spacing w:val="-2"/>
          <w:sz w:val="30"/>
          <w:szCs w:val="30"/>
          <w:cs/>
        </w:rPr>
        <w:t xml:space="preserve"> เมษายน </w:t>
      </w:r>
      <w:r>
        <w:rPr>
          <w:rFonts w:asciiTheme="majorBidi" w:hAnsiTheme="majorBidi" w:cs="Angsana New"/>
          <w:spacing w:val="-2"/>
          <w:sz w:val="30"/>
          <w:szCs w:val="30"/>
        </w:rPr>
        <w:t>256</w:t>
      </w:r>
      <w:r w:rsidR="00F66FC6">
        <w:rPr>
          <w:rFonts w:asciiTheme="majorBidi" w:hAnsiTheme="majorBidi" w:cs="Angsana New"/>
          <w:spacing w:val="-2"/>
          <w:sz w:val="30"/>
          <w:szCs w:val="30"/>
        </w:rPr>
        <w:t>9</w:t>
      </w:r>
    </w:p>
    <w:sectPr w:rsidR="00957C96" w:rsidRPr="00707D71" w:rsidSect="00FF7A61"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66C5E" w14:textId="77777777" w:rsidR="009E0088" w:rsidRDefault="009E0088">
      <w:r>
        <w:separator/>
      </w:r>
    </w:p>
  </w:endnote>
  <w:endnote w:type="continuationSeparator" w:id="0">
    <w:p w14:paraId="75DF344C" w14:textId="77777777" w:rsidR="009E0088" w:rsidRDefault="009E0088">
      <w:r>
        <w:continuationSeparator/>
      </w:r>
    </w:p>
  </w:endnote>
  <w:endnote w:type="continuationNotice" w:id="1">
    <w:p w14:paraId="34777BA3" w14:textId="77777777" w:rsidR="009E0088" w:rsidRDefault="009E008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E6B2D" w14:textId="555FE2F8" w:rsidR="00294C9C" w:rsidRPr="00E24935" w:rsidRDefault="00294C9C" w:rsidP="00091CA0">
    <w:pPr>
      <w:pStyle w:val="Footer"/>
      <w:jc w:val="center"/>
      <w:rPr>
        <w:rFonts w:ascii="Angsana New" w:hAnsi="Angsana New" w:cs="Angsana New"/>
        <w:sz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913316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</w:rPr>
    </w:sdtEndPr>
    <w:sdtContent>
      <w:p w14:paraId="30671980" w14:textId="77777777" w:rsidR="00707D71" w:rsidRPr="00E24935" w:rsidRDefault="00707D71" w:rsidP="00091CA0">
        <w:pPr>
          <w:pStyle w:val="Footer"/>
          <w:jc w:val="center"/>
          <w:rPr>
            <w:rFonts w:ascii="Angsana New" w:hAnsi="Angsana New" w:cs="Angsana New"/>
            <w:sz w:val="30"/>
          </w:rPr>
        </w:pPr>
        <w:r w:rsidRPr="00E24935">
          <w:rPr>
            <w:rFonts w:ascii="Angsana New" w:hAnsi="Angsana New" w:cs="Angsana New"/>
            <w:sz w:val="30"/>
          </w:rPr>
          <w:fldChar w:fldCharType="begin"/>
        </w:r>
        <w:r w:rsidRPr="00E24935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E24935">
          <w:rPr>
            <w:rFonts w:ascii="Angsana New" w:hAnsi="Angsana New" w:cs="Angsana New"/>
            <w:sz w:val="30"/>
          </w:rPr>
          <w:fldChar w:fldCharType="separate"/>
        </w:r>
        <w:r w:rsidRPr="00E24935">
          <w:rPr>
            <w:rFonts w:ascii="Angsana New" w:hAnsi="Angsana New" w:cs="Angsana New"/>
            <w:noProof/>
            <w:sz w:val="30"/>
          </w:rPr>
          <w:t>2</w:t>
        </w:r>
        <w:r w:rsidRPr="00E24935">
          <w:rPr>
            <w:rFonts w:ascii="Angsana New" w:hAnsi="Angsana New" w:cs="Angsana New"/>
            <w:noProof/>
            <w:sz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003191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</w:rPr>
    </w:sdtEndPr>
    <w:sdtContent>
      <w:p w14:paraId="50A090FE" w14:textId="70BD6851" w:rsidR="00593412" w:rsidRPr="00E24935" w:rsidRDefault="00593412" w:rsidP="00091CA0">
        <w:pPr>
          <w:pStyle w:val="Footer"/>
          <w:jc w:val="center"/>
          <w:rPr>
            <w:rFonts w:ascii="Angsana New" w:hAnsi="Angsana New" w:cs="Angsana New"/>
            <w:sz w:val="30"/>
          </w:rPr>
        </w:pPr>
        <w:r w:rsidRPr="00E24935">
          <w:rPr>
            <w:rFonts w:ascii="Angsana New" w:hAnsi="Angsana New" w:cs="Angsana New"/>
            <w:sz w:val="30"/>
          </w:rPr>
          <w:fldChar w:fldCharType="begin"/>
        </w:r>
        <w:r w:rsidRPr="00E24935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E24935">
          <w:rPr>
            <w:rFonts w:ascii="Angsana New" w:hAnsi="Angsana New" w:cs="Angsana New"/>
            <w:sz w:val="30"/>
          </w:rPr>
          <w:fldChar w:fldCharType="separate"/>
        </w:r>
        <w:r w:rsidRPr="00E24935">
          <w:rPr>
            <w:rFonts w:ascii="Angsana New" w:hAnsi="Angsana New" w:cs="Angsana New"/>
            <w:noProof/>
            <w:sz w:val="30"/>
          </w:rPr>
          <w:t>2</w:t>
        </w:r>
        <w:r w:rsidRPr="00E24935">
          <w:rPr>
            <w:rFonts w:ascii="Angsana New" w:hAnsi="Angsana New" w:cs="Angsana New"/>
            <w:noProof/>
            <w:sz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76001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1B842" w14:textId="088BFA6A" w:rsidR="00E214B1" w:rsidRDefault="00DA7EF0" w:rsidP="00DA7E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1222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329C70" w14:textId="624138BC" w:rsidR="00FF7A61" w:rsidRDefault="00646BF6" w:rsidP="00646BF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80574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DE1F" w14:textId="71B5BA4E" w:rsidR="00FF7A61" w:rsidRDefault="00FF7A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9A895" w14:textId="77777777" w:rsidR="009E0088" w:rsidRDefault="009E0088">
      <w:r>
        <w:separator/>
      </w:r>
    </w:p>
  </w:footnote>
  <w:footnote w:type="continuationSeparator" w:id="0">
    <w:p w14:paraId="54545EF9" w14:textId="77777777" w:rsidR="009E0088" w:rsidRDefault="009E0088">
      <w:r>
        <w:continuationSeparator/>
      </w:r>
    </w:p>
  </w:footnote>
  <w:footnote w:type="continuationNotice" w:id="1">
    <w:p w14:paraId="0F1901DB" w14:textId="77777777" w:rsidR="009E0088" w:rsidRDefault="009E008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F99B6" w14:textId="77777777" w:rsidR="00083BA8" w:rsidRPr="00707D71" w:rsidRDefault="00083BA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5B821" w14:textId="77777777" w:rsidR="00707D71" w:rsidRPr="003E24D3" w:rsidRDefault="00707D71" w:rsidP="00C579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ไทยยูเนี่ยน กรุ๊ป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865AB52" w14:textId="77777777" w:rsidR="00707D71" w:rsidRPr="003E24D3" w:rsidRDefault="00707D71" w:rsidP="00D32D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F6A40C1" w14:textId="77777777" w:rsidR="00707D71" w:rsidRPr="00CA302D" w:rsidRDefault="00707D71" w:rsidP="00DD6EBA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B633C6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สำหรับงวดสามเดือนสิ้นสุดวันที่</w:t>
    </w:r>
    <w:r w:rsidRPr="00B633C6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 w:cs="Angsana New"/>
        <w:bCs/>
        <w:sz w:val="32"/>
        <w:szCs w:val="32"/>
        <w:lang w:val="en-US" w:bidi="th-TH"/>
      </w:rPr>
      <w:t>31</w:t>
    </w:r>
    <w:r w:rsidRPr="00B633C6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B633C6">
      <w:rPr>
        <w:rFonts w:ascii="Angsana New" w:hAnsi="Angsana New" w:cs="Angsana New" w:hint="cs"/>
        <w:bCs/>
        <w:sz w:val="32"/>
        <w:szCs w:val="32"/>
        <w:cs/>
        <w:lang w:val="en-US" w:bidi="th-TH"/>
      </w:rPr>
      <w:t>มีนาคม</w:t>
    </w:r>
    <w:r w:rsidRPr="00B633C6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 w:cs="Angsana New"/>
        <w:bCs/>
        <w:sz w:val="32"/>
        <w:szCs w:val="32"/>
        <w:lang w:val="en-US" w:bidi="th-TH"/>
      </w:rPr>
      <w:t>2569</w:t>
    </w:r>
    <w:r w:rsidRPr="00B633C6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B633C6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B633C6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3A430F65" w14:textId="77777777" w:rsidR="00707D71" w:rsidRPr="001329D0" w:rsidRDefault="00707D71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19A5"/>
    <w:multiLevelType w:val="singleLevel"/>
    <w:tmpl w:val="A4EEC12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048AA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4" w15:restartNumberingAfterBreak="0">
    <w:nsid w:val="08500AEC"/>
    <w:multiLevelType w:val="hybridMultilevel"/>
    <w:tmpl w:val="D05AC2BA"/>
    <w:lvl w:ilvl="0" w:tplc="DFB6C862">
      <w:numFmt w:val="bullet"/>
      <w:lvlText w:val="•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6A43C9"/>
    <w:multiLevelType w:val="hybridMultilevel"/>
    <w:tmpl w:val="4AE0E266"/>
    <w:lvl w:ilvl="0" w:tplc="E014EEC6">
      <w:start w:val="1"/>
      <w:numFmt w:val="thaiLetters"/>
      <w:lvlText w:val="%1)"/>
      <w:lvlJc w:val="left"/>
      <w:pPr>
        <w:ind w:left="1350" w:hanging="360"/>
      </w:pPr>
      <w:rPr>
        <w:rFonts w:asciiTheme="majorBidi" w:hAnsiTheme="majorBidi" w:cstheme="majorBidi" w:hint="default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0ADF2B9B"/>
    <w:multiLevelType w:val="hybridMultilevel"/>
    <w:tmpl w:val="4BD216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42E4B0A"/>
    <w:multiLevelType w:val="multilevel"/>
    <w:tmpl w:val="B7E69B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9C2599D"/>
    <w:multiLevelType w:val="multilevel"/>
    <w:tmpl w:val="5A4C7B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1B6C3DD6"/>
    <w:multiLevelType w:val="hybridMultilevel"/>
    <w:tmpl w:val="1242E0AE"/>
    <w:lvl w:ilvl="0" w:tplc="4D44AF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17A03"/>
    <w:multiLevelType w:val="hybridMultilevel"/>
    <w:tmpl w:val="12AEF696"/>
    <w:lvl w:ilvl="0" w:tplc="FFFFFFFF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1EF850BA"/>
    <w:multiLevelType w:val="hybridMultilevel"/>
    <w:tmpl w:val="12AEF696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20022608"/>
    <w:multiLevelType w:val="hybridMultilevel"/>
    <w:tmpl w:val="D8D2811A"/>
    <w:lvl w:ilvl="0" w:tplc="4D400DC0">
      <w:numFmt w:val="bullet"/>
      <w:lvlText w:val="•"/>
      <w:lvlJc w:val="left"/>
      <w:pPr>
        <w:ind w:left="16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6" w:hanging="360"/>
      </w:pPr>
      <w:rPr>
        <w:rFonts w:ascii="Wingdings" w:hAnsi="Wingdings" w:hint="default"/>
      </w:rPr>
    </w:lvl>
  </w:abstractNum>
  <w:abstractNum w:abstractNumId="18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9" w15:restartNumberingAfterBreak="0">
    <w:nsid w:val="225C5E5B"/>
    <w:multiLevelType w:val="hybridMultilevel"/>
    <w:tmpl w:val="EDCEA166"/>
    <w:lvl w:ilvl="0" w:tplc="06B6F21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165382"/>
    <w:multiLevelType w:val="multilevel"/>
    <w:tmpl w:val="6922A7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330A5009"/>
    <w:multiLevelType w:val="multilevel"/>
    <w:tmpl w:val="A8425C5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b/>
        <w:bCs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01290C"/>
    <w:multiLevelType w:val="hybridMultilevel"/>
    <w:tmpl w:val="6D12AD12"/>
    <w:lvl w:ilvl="0" w:tplc="5C7EC3A6">
      <w:start w:val="55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7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9C4FFF"/>
    <w:multiLevelType w:val="hybridMultilevel"/>
    <w:tmpl w:val="BAF27FD4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23200"/>
    <w:multiLevelType w:val="hybridMultilevel"/>
    <w:tmpl w:val="36A0E116"/>
    <w:lvl w:ilvl="0" w:tplc="04090001">
      <w:start w:val="1"/>
      <w:numFmt w:val="bullet"/>
      <w:lvlText w:val=""/>
      <w:lvlJc w:val="left"/>
      <w:pPr>
        <w:ind w:left="20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30" w15:restartNumberingAfterBreak="0">
    <w:nsid w:val="4E68365D"/>
    <w:multiLevelType w:val="hybridMultilevel"/>
    <w:tmpl w:val="9EE8BD8A"/>
    <w:lvl w:ilvl="0" w:tplc="9670AF9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3" w15:restartNumberingAfterBreak="0">
    <w:nsid w:val="61E26312"/>
    <w:multiLevelType w:val="hybridMultilevel"/>
    <w:tmpl w:val="476A3EFA"/>
    <w:lvl w:ilvl="0" w:tplc="FFFFFFFF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16059"/>
    <w:multiLevelType w:val="hybridMultilevel"/>
    <w:tmpl w:val="AD68E47E"/>
    <w:lvl w:ilvl="0" w:tplc="739CCBBE">
      <w:start w:val="55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81A36"/>
    <w:multiLevelType w:val="hybridMultilevel"/>
    <w:tmpl w:val="77C89BCE"/>
    <w:lvl w:ilvl="0" w:tplc="8CD096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260C04"/>
    <w:multiLevelType w:val="multilevel"/>
    <w:tmpl w:val="CAF822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8" w15:restartNumberingAfterBreak="0">
    <w:nsid w:val="6E6A337D"/>
    <w:multiLevelType w:val="hybridMultilevel"/>
    <w:tmpl w:val="351E1534"/>
    <w:lvl w:ilvl="0" w:tplc="9720128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B978DD"/>
    <w:multiLevelType w:val="hybridMultilevel"/>
    <w:tmpl w:val="0178C136"/>
    <w:lvl w:ilvl="0" w:tplc="9720128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75F221D8"/>
    <w:multiLevelType w:val="hybridMultilevel"/>
    <w:tmpl w:val="12B64444"/>
    <w:lvl w:ilvl="0" w:tplc="517A13F0">
      <w:start w:val="5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91064662">
    <w:abstractNumId w:val="21"/>
  </w:num>
  <w:num w:numId="2" w16cid:durableId="687605371">
    <w:abstractNumId w:val="43"/>
  </w:num>
  <w:num w:numId="3" w16cid:durableId="104472513">
    <w:abstractNumId w:val="32"/>
  </w:num>
  <w:num w:numId="4" w16cid:durableId="1187712035">
    <w:abstractNumId w:val="23"/>
  </w:num>
  <w:num w:numId="5" w16cid:durableId="1933278340">
    <w:abstractNumId w:val="28"/>
  </w:num>
  <w:num w:numId="6" w16cid:durableId="1021470231">
    <w:abstractNumId w:val="24"/>
  </w:num>
  <w:num w:numId="7" w16cid:durableId="414743987">
    <w:abstractNumId w:val="8"/>
  </w:num>
  <w:num w:numId="8" w16cid:durableId="1426999370">
    <w:abstractNumId w:val="40"/>
  </w:num>
  <w:num w:numId="9" w16cid:durableId="1849639455">
    <w:abstractNumId w:val="16"/>
  </w:num>
  <w:num w:numId="10" w16cid:durableId="847990175">
    <w:abstractNumId w:val="9"/>
  </w:num>
  <w:num w:numId="11" w16cid:durableId="1502505028">
    <w:abstractNumId w:val="34"/>
  </w:num>
  <w:num w:numId="12" w16cid:durableId="757676651">
    <w:abstractNumId w:val="26"/>
  </w:num>
  <w:num w:numId="13" w16cid:durableId="2087417103">
    <w:abstractNumId w:val="39"/>
  </w:num>
  <w:num w:numId="14" w16cid:durableId="1985768029">
    <w:abstractNumId w:val="2"/>
  </w:num>
  <w:num w:numId="15" w16cid:durableId="1301038397">
    <w:abstractNumId w:val="27"/>
  </w:num>
  <w:num w:numId="16" w16cid:durableId="1118529279">
    <w:abstractNumId w:val="22"/>
  </w:num>
  <w:num w:numId="17" w16cid:durableId="245698112">
    <w:abstractNumId w:val="18"/>
  </w:num>
  <w:num w:numId="18" w16cid:durableId="1750807290">
    <w:abstractNumId w:val="1"/>
  </w:num>
  <w:num w:numId="19" w16cid:durableId="1581327804">
    <w:abstractNumId w:val="44"/>
  </w:num>
  <w:num w:numId="20" w16cid:durableId="287930287">
    <w:abstractNumId w:val="45"/>
  </w:num>
  <w:num w:numId="21" w16cid:durableId="780147758">
    <w:abstractNumId w:val="14"/>
  </w:num>
  <w:num w:numId="22" w16cid:durableId="947468887">
    <w:abstractNumId w:val="5"/>
  </w:num>
  <w:num w:numId="23" w16cid:durableId="2082482144">
    <w:abstractNumId w:val="36"/>
  </w:num>
  <w:num w:numId="24" w16cid:durableId="2082172448">
    <w:abstractNumId w:val="11"/>
  </w:num>
  <w:num w:numId="25" w16cid:durableId="1819180686">
    <w:abstractNumId w:val="12"/>
  </w:num>
  <w:num w:numId="26" w16cid:durableId="670331879">
    <w:abstractNumId w:val="20"/>
  </w:num>
  <w:num w:numId="27" w16cid:durableId="2128575318">
    <w:abstractNumId w:val="37"/>
  </w:num>
  <w:num w:numId="28" w16cid:durableId="1713964438">
    <w:abstractNumId w:val="42"/>
  </w:num>
  <w:num w:numId="29" w16cid:durableId="662974845">
    <w:abstractNumId w:val="30"/>
  </w:num>
  <w:num w:numId="30" w16cid:durableId="2038237217">
    <w:abstractNumId w:val="13"/>
  </w:num>
  <w:num w:numId="31" w16cid:durableId="2097743679">
    <w:abstractNumId w:val="25"/>
  </w:num>
  <w:num w:numId="32" w16cid:durableId="585189965">
    <w:abstractNumId w:val="35"/>
  </w:num>
  <w:num w:numId="33" w16cid:durableId="546990924">
    <w:abstractNumId w:val="0"/>
  </w:num>
  <w:num w:numId="34" w16cid:durableId="2072462640">
    <w:abstractNumId w:val="33"/>
  </w:num>
  <w:num w:numId="35" w16cid:durableId="316809005">
    <w:abstractNumId w:val="15"/>
  </w:num>
  <w:num w:numId="36" w16cid:durableId="691689845">
    <w:abstractNumId w:val="31"/>
  </w:num>
  <w:num w:numId="37" w16cid:durableId="2121215169">
    <w:abstractNumId w:val="10"/>
  </w:num>
  <w:num w:numId="38" w16cid:durableId="1348873845">
    <w:abstractNumId w:val="3"/>
  </w:num>
  <w:num w:numId="39" w16cid:durableId="2073385509">
    <w:abstractNumId w:val="7"/>
  </w:num>
  <w:num w:numId="40" w16cid:durableId="1438940487">
    <w:abstractNumId w:val="4"/>
  </w:num>
  <w:num w:numId="41" w16cid:durableId="657685508">
    <w:abstractNumId w:val="6"/>
  </w:num>
  <w:num w:numId="42" w16cid:durableId="1628701955">
    <w:abstractNumId w:val="21"/>
  </w:num>
  <w:num w:numId="43" w16cid:durableId="1143501984">
    <w:abstractNumId w:val="21"/>
  </w:num>
  <w:num w:numId="44" w16cid:durableId="1811634939">
    <w:abstractNumId w:val="21"/>
  </w:num>
  <w:num w:numId="45" w16cid:durableId="1759711954">
    <w:abstractNumId w:val="21"/>
  </w:num>
  <w:num w:numId="46" w16cid:durableId="437288084">
    <w:abstractNumId w:val="21"/>
  </w:num>
  <w:num w:numId="47" w16cid:durableId="1457067268">
    <w:abstractNumId w:val="21"/>
  </w:num>
  <w:num w:numId="48" w16cid:durableId="465392819">
    <w:abstractNumId w:val="21"/>
  </w:num>
  <w:num w:numId="49" w16cid:durableId="269943269">
    <w:abstractNumId w:val="21"/>
  </w:num>
  <w:num w:numId="50" w16cid:durableId="548734250">
    <w:abstractNumId w:val="21"/>
  </w:num>
  <w:num w:numId="51" w16cid:durableId="1598444563">
    <w:abstractNumId w:val="21"/>
  </w:num>
  <w:num w:numId="52" w16cid:durableId="1478766424">
    <w:abstractNumId w:val="21"/>
  </w:num>
  <w:num w:numId="53" w16cid:durableId="1088380443">
    <w:abstractNumId w:val="21"/>
  </w:num>
  <w:num w:numId="54" w16cid:durableId="659970737">
    <w:abstractNumId w:val="21"/>
  </w:num>
  <w:num w:numId="55" w16cid:durableId="1961259577">
    <w:abstractNumId w:val="21"/>
  </w:num>
  <w:num w:numId="56" w16cid:durableId="2112554526">
    <w:abstractNumId w:val="21"/>
  </w:num>
  <w:num w:numId="57" w16cid:durableId="216162290">
    <w:abstractNumId w:val="21"/>
  </w:num>
  <w:num w:numId="58" w16cid:durableId="1377006865">
    <w:abstractNumId w:val="21"/>
  </w:num>
  <w:num w:numId="59" w16cid:durableId="156386154">
    <w:abstractNumId w:val="21"/>
  </w:num>
  <w:num w:numId="60" w16cid:durableId="1268466922">
    <w:abstractNumId w:val="21"/>
  </w:num>
  <w:num w:numId="61" w16cid:durableId="1386174271">
    <w:abstractNumId w:val="21"/>
  </w:num>
  <w:num w:numId="62" w16cid:durableId="748620355">
    <w:abstractNumId w:val="21"/>
  </w:num>
  <w:num w:numId="63" w16cid:durableId="292446529">
    <w:abstractNumId w:val="21"/>
  </w:num>
  <w:num w:numId="64" w16cid:durableId="198713824">
    <w:abstractNumId w:val="21"/>
  </w:num>
  <w:num w:numId="65" w16cid:durableId="945384414">
    <w:abstractNumId w:val="19"/>
  </w:num>
  <w:num w:numId="66" w16cid:durableId="2109963369">
    <w:abstractNumId w:val="21"/>
  </w:num>
  <w:num w:numId="67" w16cid:durableId="1655913773">
    <w:abstractNumId w:val="21"/>
  </w:num>
  <w:num w:numId="68" w16cid:durableId="1995641196">
    <w:abstractNumId w:val="38"/>
  </w:num>
  <w:num w:numId="69" w16cid:durableId="2111778748">
    <w:abstractNumId w:val="41"/>
  </w:num>
  <w:num w:numId="70" w16cid:durableId="2005624830">
    <w:abstractNumId w:val="29"/>
  </w:num>
  <w:num w:numId="71" w16cid:durableId="840125869">
    <w:abstractNumId w:val="1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8F"/>
    <w:rsid w:val="000004D1"/>
    <w:rsid w:val="00000905"/>
    <w:rsid w:val="000009F2"/>
    <w:rsid w:val="00000BA8"/>
    <w:rsid w:val="00000F14"/>
    <w:rsid w:val="00001087"/>
    <w:rsid w:val="000017EE"/>
    <w:rsid w:val="00002573"/>
    <w:rsid w:val="00002AD3"/>
    <w:rsid w:val="00002B68"/>
    <w:rsid w:val="00002C37"/>
    <w:rsid w:val="00002E91"/>
    <w:rsid w:val="00002ED5"/>
    <w:rsid w:val="000036BD"/>
    <w:rsid w:val="000039A4"/>
    <w:rsid w:val="00004C6F"/>
    <w:rsid w:val="00004F46"/>
    <w:rsid w:val="000050D3"/>
    <w:rsid w:val="000051BA"/>
    <w:rsid w:val="00005BAB"/>
    <w:rsid w:val="00005BF4"/>
    <w:rsid w:val="00005CE6"/>
    <w:rsid w:val="00005D89"/>
    <w:rsid w:val="00005D8B"/>
    <w:rsid w:val="00006BBC"/>
    <w:rsid w:val="00007166"/>
    <w:rsid w:val="00007435"/>
    <w:rsid w:val="0000768B"/>
    <w:rsid w:val="00007B52"/>
    <w:rsid w:val="00007B57"/>
    <w:rsid w:val="00007C39"/>
    <w:rsid w:val="00007D21"/>
    <w:rsid w:val="000100DA"/>
    <w:rsid w:val="000101D1"/>
    <w:rsid w:val="000102EF"/>
    <w:rsid w:val="00010A8C"/>
    <w:rsid w:val="0001102F"/>
    <w:rsid w:val="0001192B"/>
    <w:rsid w:val="00012734"/>
    <w:rsid w:val="00012A82"/>
    <w:rsid w:val="00012B87"/>
    <w:rsid w:val="00012C30"/>
    <w:rsid w:val="00012C59"/>
    <w:rsid w:val="000131E9"/>
    <w:rsid w:val="000132DF"/>
    <w:rsid w:val="000135CB"/>
    <w:rsid w:val="00013A9C"/>
    <w:rsid w:val="00013AE9"/>
    <w:rsid w:val="00013B43"/>
    <w:rsid w:val="00014CA3"/>
    <w:rsid w:val="00014EFB"/>
    <w:rsid w:val="00015543"/>
    <w:rsid w:val="00015C52"/>
    <w:rsid w:val="00015CFE"/>
    <w:rsid w:val="00015F39"/>
    <w:rsid w:val="00015F49"/>
    <w:rsid w:val="000163AF"/>
    <w:rsid w:val="00016540"/>
    <w:rsid w:val="000167F5"/>
    <w:rsid w:val="000169DB"/>
    <w:rsid w:val="00016B8D"/>
    <w:rsid w:val="000176FF"/>
    <w:rsid w:val="00017C05"/>
    <w:rsid w:val="00017D99"/>
    <w:rsid w:val="00017EAD"/>
    <w:rsid w:val="000200EE"/>
    <w:rsid w:val="00020179"/>
    <w:rsid w:val="000202DC"/>
    <w:rsid w:val="0002055E"/>
    <w:rsid w:val="00020D94"/>
    <w:rsid w:val="000210F8"/>
    <w:rsid w:val="000215A2"/>
    <w:rsid w:val="000219C0"/>
    <w:rsid w:val="00021C32"/>
    <w:rsid w:val="000223B6"/>
    <w:rsid w:val="000224D3"/>
    <w:rsid w:val="00022C4A"/>
    <w:rsid w:val="00022DA2"/>
    <w:rsid w:val="00022DC5"/>
    <w:rsid w:val="00023046"/>
    <w:rsid w:val="00023605"/>
    <w:rsid w:val="0002371E"/>
    <w:rsid w:val="00023831"/>
    <w:rsid w:val="00023A5A"/>
    <w:rsid w:val="00023AC2"/>
    <w:rsid w:val="00023CE6"/>
    <w:rsid w:val="00023D42"/>
    <w:rsid w:val="00023FD7"/>
    <w:rsid w:val="0002439D"/>
    <w:rsid w:val="00024D7C"/>
    <w:rsid w:val="00024EFC"/>
    <w:rsid w:val="00024F0B"/>
    <w:rsid w:val="000251F5"/>
    <w:rsid w:val="0002544D"/>
    <w:rsid w:val="0002603C"/>
    <w:rsid w:val="0002659A"/>
    <w:rsid w:val="0002666D"/>
    <w:rsid w:val="00027430"/>
    <w:rsid w:val="0002788E"/>
    <w:rsid w:val="00027A86"/>
    <w:rsid w:val="00030115"/>
    <w:rsid w:val="00030433"/>
    <w:rsid w:val="00030C0D"/>
    <w:rsid w:val="00030E69"/>
    <w:rsid w:val="00031241"/>
    <w:rsid w:val="00031C8C"/>
    <w:rsid w:val="00031CFC"/>
    <w:rsid w:val="0003233F"/>
    <w:rsid w:val="000324CB"/>
    <w:rsid w:val="000324E7"/>
    <w:rsid w:val="00032990"/>
    <w:rsid w:val="000329AF"/>
    <w:rsid w:val="000329F2"/>
    <w:rsid w:val="00032C5E"/>
    <w:rsid w:val="00032F78"/>
    <w:rsid w:val="0003377F"/>
    <w:rsid w:val="000338AF"/>
    <w:rsid w:val="000339AE"/>
    <w:rsid w:val="00033A17"/>
    <w:rsid w:val="00033C52"/>
    <w:rsid w:val="00033CBA"/>
    <w:rsid w:val="00033D0B"/>
    <w:rsid w:val="00033EFB"/>
    <w:rsid w:val="00033F2A"/>
    <w:rsid w:val="000346AA"/>
    <w:rsid w:val="00034996"/>
    <w:rsid w:val="0003505B"/>
    <w:rsid w:val="000351AC"/>
    <w:rsid w:val="000355DB"/>
    <w:rsid w:val="00035917"/>
    <w:rsid w:val="000359AD"/>
    <w:rsid w:val="00035A15"/>
    <w:rsid w:val="00035B41"/>
    <w:rsid w:val="00035D27"/>
    <w:rsid w:val="00036A84"/>
    <w:rsid w:val="00037103"/>
    <w:rsid w:val="00037C22"/>
    <w:rsid w:val="000405D3"/>
    <w:rsid w:val="000409D1"/>
    <w:rsid w:val="00040B63"/>
    <w:rsid w:val="000410EC"/>
    <w:rsid w:val="0004120C"/>
    <w:rsid w:val="000413D7"/>
    <w:rsid w:val="000414C9"/>
    <w:rsid w:val="00041573"/>
    <w:rsid w:val="0004176A"/>
    <w:rsid w:val="0004199A"/>
    <w:rsid w:val="00041B0A"/>
    <w:rsid w:val="00042129"/>
    <w:rsid w:val="00042172"/>
    <w:rsid w:val="000423BD"/>
    <w:rsid w:val="000427CC"/>
    <w:rsid w:val="00042BE1"/>
    <w:rsid w:val="00042F74"/>
    <w:rsid w:val="0004314C"/>
    <w:rsid w:val="00043298"/>
    <w:rsid w:val="000434F1"/>
    <w:rsid w:val="00043B93"/>
    <w:rsid w:val="00043BEA"/>
    <w:rsid w:val="00044031"/>
    <w:rsid w:val="0004404E"/>
    <w:rsid w:val="00044959"/>
    <w:rsid w:val="00044FC3"/>
    <w:rsid w:val="00044FDB"/>
    <w:rsid w:val="0004509B"/>
    <w:rsid w:val="000451D2"/>
    <w:rsid w:val="00045290"/>
    <w:rsid w:val="0004557F"/>
    <w:rsid w:val="00045799"/>
    <w:rsid w:val="00045B47"/>
    <w:rsid w:val="00045B50"/>
    <w:rsid w:val="00045BE7"/>
    <w:rsid w:val="00045ECF"/>
    <w:rsid w:val="00045F5C"/>
    <w:rsid w:val="000460CE"/>
    <w:rsid w:val="00046312"/>
    <w:rsid w:val="00046640"/>
    <w:rsid w:val="000467B1"/>
    <w:rsid w:val="000467E6"/>
    <w:rsid w:val="00046B70"/>
    <w:rsid w:val="00046C04"/>
    <w:rsid w:val="00046D54"/>
    <w:rsid w:val="00046DC1"/>
    <w:rsid w:val="00047840"/>
    <w:rsid w:val="00047EA3"/>
    <w:rsid w:val="00050012"/>
    <w:rsid w:val="0005095E"/>
    <w:rsid w:val="00050DDE"/>
    <w:rsid w:val="00051299"/>
    <w:rsid w:val="00051879"/>
    <w:rsid w:val="00051D0E"/>
    <w:rsid w:val="00051FD0"/>
    <w:rsid w:val="000521B3"/>
    <w:rsid w:val="000522AB"/>
    <w:rsid w:val="00052562"/>
    <w:rsid w:val="0005272B"/>
    <w:rsid w:val="00052BFF"/>
    <w:rsid w:val="0005336A"/>
    <w:rsid w:val="000539AB"/>
    <w:rsid w:val="00053E53"/>
    <w:rsid w:val="00054433"/>
    <w:rsid w:val="00054E13"/>
    <w:rsid w:val="00054F23"/>
    <w:rsid w:val="0005542F"/>
    <w:rsid w:val="00055743"/>
    <w:rsid w:val="000558C4"/>
    <w:rsid w:val="00055986"/>
    <w:rsid w:val="00055AF0"/>
    <w:rsid w:val="000560CE"/>
    <w:rsid w:val="00056274"/>
    <w:rsid w:val="000568FA"/>
    <w:rsid w:val="00056948"/>
    <w:rsid w:val="00056A14"/>
    <w:rsid w:val="000570AA"/>
    <w:rsid w:val="00057922"/>
    <w:rsid w:val="00057C4F"/>
    <w:rsid w:val="00057D01"/>
    <w:rsid w:val="000601B4"/>
    <w:rsid w:val="000605A6"/>
    <w:rsid w:val="000606C2"/>
    <w:rsid w:val="0006085E"/>
    <w:rsid w:val="00061250"/>
    <w:rsid w:val="000612C5"/>
    <w:rsid w:val="0006141E"/>
    <w:rsid w:val="00061A80"/>
    <w:rsid w:val="000624A5"/>
    <w:rsid w:val="0006276B"/>
    <w:rsid w:val="00062868"/>
    <w:rsid w:val="00062C4B"/>
    <w:rsid w:val="00062CD5"/>
    <w:rsid w:val="00063281"/>
    <w:rsid w:val="00063341"/>
    <w:rsid w:val="00063C95"/>
    <w:rsid w:val="00064191"/>
    <w:rsid w:val="00064790"/>
    <w:rsid w:val="000647EC"/>
    <w:rsid w:val="00064BF6"/>
    <w:rsid w:val="000652EC"/>
    <w:rsid w:val="00066174"/>
    <w:rsid w:val="000663D3"/>
    <w:rsid w:val="00066524"/>
    <w:rsid w:val="000668E5"/>
    <w:rsid w:val="000675C1"/>
    <w:rsid w:val="00067A00"/>
    <w:rsid w:val="00067EB8"/>
    <w:rsid w:val="000701EB"/>
    <w:rsid w:val="00070456"/>
    <w:rsid w:val="000708DC"/>
    <w:rsid w:val="00070B86"/>
    <w:rsid w:val="00070D48"/>
    <w:rsid w:val="00071BA8"/>
    <w:rsid w:val="00071E82"/>
    <w:rsid w:val="0007225E"/>
    <w:rsid w:val="00072792"/>
    <w:rsid w:val="00073E81"/>
    <w:rsid w:val="00074FF9"/>
    <w:rsid w:val="00075146"/>
    <w:rsid w:val="00075166"/>
    <w:rsid w:val="0007529E"/>
    <w:rsid w:val="00075F2A"/>
    <w:rsid w:val="0007609D"/>
    <w:rsid w:val="000766EA"/>
    <w:rsid w:val="00076F03"/>
    <w:rsid w:val="00076F2A"/>
    <w:rsid w:val="00076F30"/>
    <w:rsid w:val="00076F7C"/>
    <w:rsid w:val="00077072"/>
    <w:rsid w:val="00077127"/>
    <w:rsid w:val="0008030F"/>
    <w:rsid w:val="00080CDF"/>
    <w:rsid w:val="00080DC1"/>
    <w:rsid w:val="00080FE5"/>
    <w:rsid w:val="00081555"/>
    <w:rsid w:val="00081591"/>
    <w:rsid w:val="000816EC"/>
    <w:rsid w:val="0008199C"/>
    <w:rsid w:val="00081B0B"/>
    <w:rsid w:val="000822FF"/>
    <w:rsid w:val="00082A2C"/>
    <w:rsid w:val="00082E8D"/>
    <w:rsid w:val="00082F2B"/>
    <w:rsid w:val="000830CE"/>
    <w:rsid w:val="00083A6A"/>
    <w:rsid w:val="00083BA8"/>
    <w:rsid w:val="0008506A"/>
    <w:rsid w:val="00085292"/>
    <w:rsid w:val="000852B8"/>
    <w:rsid w:val="00085AF1"/>
    <w:rsid w:val="00085E4E"/>
    <w:rsid w:val="00085EAB"/>
    <w:rsid w:val="00085EDA"/>
    <w:rsid w:val="00086443"/>
    <w:rsid w:val="000866BF"/>
    <w:rsid w:val="000868D6"/>
    <w:rsid w:val="000869D0"/>
    <w:rsid w:val="00086E06"/>
    <w:rsid w:val="00086E19"/>
    <w:rsid w:val="00086FD5"/>
    <w:rsid w:val="00087870"/>
    <w:rsid w:val="00087A0E"/>
    <w:rsid w:val="000901E2"/>
    <w:rsid w:val="00090C9D"/>
    <w:rsid w:val="00090E3F"/>
    <w:rsid w:val="00090F87"/>
    <w:rsid w:val="0009177C"/>
    <w:rsid w:val="00091CA0"/>
    <w:rsid w:val="00091E8E"/>
    <w:rsid w:val="00091F79"/>
    <w:rsid w:val="000920AD"/>
    <w:rsid w:val="00092224"/>
    <w:rsid w:val="00092730"/>
    <w:rsid w:val="00092FD6"/>
    <w:rsid w:val="000937B1"/>
    <w:rsid w:val="000937D7"/>
    <w:rsid w:val="00093C9D"/>
    <w:rsid w:val="00094699"/>
    <w:rsid w:val="00094A1C"/>
    <w:rsid w:val="00094B71"/>
    <w:rsid w:val="00095175"/>
    <w:rsid w:val="000953BA"/>
    <w:rsid w:val="0009552F"/>
    <w:rsid w:val="000959C3"/>
    <w:rsid w:val="00095D8A"/>
    <w:rsid w:val="000967A1"/>
    <w:rsid w:val="00096AC7"/>
    <w:rsid w:val="00096D18"/>
    <w:rsid w:val="00097002"/>
    <w:rsid w:val="00097082"/>
    <w:rsid w:val="000977BD"/>
    <w:rsid w:val="000977E7"/>
    <w:rsid w:val="000978EF"/>
    <w:rsid w:val="00097C09"/>
    <w:rsid w:val="00097CA2"/>
    <w:rsid w:val="00097CD1"/>
    <w:rsid w:val="00097CE6"/>
    <w:rsid w:val="000A05F8"/>
    <w:rsid w:val="000A06B7"/>
    <w:rsid w:val="000A078A"/>
    <w:rsid w:val="000A093F"/>
    <w:rsid w:val="000A0D59"/>
    <w:rsid w:val="000A0D87"/>
    <w:rsid w:val="000A0F55"/>
    <w:rsid w:val="000A0FBB"/>
    <w:rsid w:val="000A12A1"/>
    <w:rsid w:val="000A15D9"/>
    <w:rsid w:val="000A1619"/>
    <w:rsid w:val="000A171A"/>
    <w:rsid w:val="000A1EE2"/>
    <w:rsid w:val="000A228A"/>
    <w:rsid w:val="000A2FC1"/>
    <w:rsid w:val="000A3389"/>
    <w:rsid w:val="000A368D"/>
    <w:rsid w:val="000A3A33"/>
    <w:rsid w:val="000A3BA3"/>
    <w:rsid w:val="000A42C6"/>
    <w:rsid w:val="000A43CC"/>
    <w:rsid w:val="000A458E"/>
    <w:rsid w:val="000A4999"/>
    <w:rsid w:val="000A4C41"/>
    <w:rsid w:val="000A4EC6"/>
    <w:rsid w:val="000A5073"/>
    <w:rsid w:val="000A52CD"/>
    <w:rsid w:val="000A551F"/>
    <w:rsid w:val="000A594E"/>
    <w:rsid w:val="000A66B9"/>
    <w:rsid w:val="000A6B3C"/>
    <w:rsid w:val="000A78E1"/>
    <w:rsid w:val="000A79C1"/>
    <w:rsid w:val="000A7C14"/>
    <w:rsid w:val="000B02E3"/>
    <w:rsid w:val="000B0A2D"/>
    <w:rsid w:val="000B0B2E"/>
    <w:rsid w:val="000B0D32"/>
    <w:rsid w:val="000B142E"/>
    <w:rsid w:val="000B16E6"/>
    <w:rsid w:val="000B1A9F"/>
    <w:rsid w:val="000B2026"/>
    <w:rsid w:val="000B206F"/>
    <w:rsid w:val="000B28EB"/>
    <w:rsid w:val="000B29B4"/>
    <w:rsid w:val="000B2D97"/>
    <w:rsid w:val="000B2FC5"/>
    <w:rsid w:val="000B33FE"/>
    <w:rsid w:val="000B37BB"/>
    <w:rsid w:val="000B4486"/>
    <w:rsid w:val="000B4664"/>
    <w:rsid w:val="000B4D08"/>
    <w:rsid w:val="000B50BA"/>
    <w:rsid w:val="000B549E"/>
    <w:rsid w:val="000B5757"/>
    <w:rsid w:val="000B5B51"/>
    <w:rsid w:val="000B5B8B"/>
    <w:rsid w:val="000B5E6A"/>
    <w:rsid w:val="000B5F60"/>
    <w:rsid w:val="000B61C0"/>
    <w:rsid w:val="000B643E"/>
    <w:rsid w:val="000B65F2"/>
    <w:rsid w:val="000B6C82"/>
    <w:rsid w:val="000B6EB0"/>
    <w:rsid w:val="000C00BB"/>
    <w:rsid w:val="000C05C6"/>
    <w:rsid w:val="000C0E78"/>
    <w:rsid w:val="000C12C2"/>
    <w:rsid w:val="000C1F3C"/>
    <w:rsid w:val="000C2CAE"/>
    <w:rsid w:val="000C33EB"/>
    <w:rsid w:val="000C35AC"/>
    <w:rsid w:val="000C369E"/>
    <w:rsid w:val="000C3CF7"/>
    <w:rsid w:val="000C3FD7"/>
    <w:rsid w:val="000C44F2"/>
    <w:rsid w:val="000C4565"/>
    <w:rsid w:val="000C464C"/>
    <w:rsid w:val="000C46CA"/>
    <w:rsid w:val="000C47A1"/>
    <w:rsid w:val="000C4837"/>
    <w:rsid w:val="000C4DC3"/>
    <w:rsid w:val="000C4DF0"/>
    <w:rsid w:val="000C5A4F"/>
    <w:rsid w:val="000C5A95"/>
    <w:rsid w:val="000C5B61"/>
    <w:rsid w:val="000C625D"/>
    <w:rsid w:val="000C6B3B"/>
    <w:rsid w:val="000C6C05"/>
    <w:rsid w:val="000C6DF3"/>
    <w:rsid w:val="000C726B"/>
    <w:rsid w:val="000C77E0"/>
    <w:rsid w:val="000D0049"/>
    <w:rsid w:val="000D008A"/>
    <w:rsid w:val="000D00FF"/>
    <w:rsid w:val="000D040F"/>
    <w:rsid w:val="000D0818"/>
    <w:rsid w:val="000D0852"/>
    <w:rsid w:val="000D0C04"/>
    <w:rsid w:val="000D0C26"/>
    <w:rsid w:val="000D0CAC"/>
    <w:rsid w:val="000D0FCF"/>
    <w:rsid w:val="000D144D"/>
    <w:rsid w:val="000D17A0"/>
    <w:rsid w:val="000D188C"/>
    <w:rsid w:val="000D22E0"/>
    <w:rsid w:val="000D2AD0"/>
    <w:rsid w:val="000D2B15"/>
    <w:rsid w:val="000D33D6"/>
    <w:rsid w:val="000D36B3"/>
    <w:rsid w:val="000D378F"/>
    <w:rsid w:val="000D3B78"/>
    <w:rsid w:val="000D3D86"/>
    <w:rsid w:val="000D3F3E"/>
    <w:rsid w:val="000D3F6E"/>
    <w:rsid w:val="000D43B3"/>
    <w:rsid w:val="000D4AED"/>
    <w:rsid w:val="000D4B18"/>
    <w:rsid w:val="000D50FD"/>
    <w:rsid w:val="000D54D4"/>
    <w:rsid w:val="000D607F"/>
    <w:rsid w:val="000D64D7"/>
    <w:rsid w:val="000D65EB"/>
    <w:rsid w:val="000D6696"/>
    <w:rsid w:val="000D67F3"/>
    <w:rsid w:val="000D6971"/>
    <w:rsid w:val="000D6C29"/>
    <w:rsid w:val="000D6EA9"/>
    <w:rsid w:val="000D6F11"/>
    <w:rsid w:val="000D73BF"/>
    <w:rsid w:val="000D7465"/>
    <w:rsid w:val="000D79A7"/>
    <w:rsid w:val="000D7E58"/>
    <w:rsid w:val="000E03C9"/>
    <w:rsid w:val="000E078D"/>
    <w:rsid w:val="000E0D2F"/>
    <w:rsid w:val="000E167C"/>
    <w:rsid w:val="000E276F"/>
    <w:rsid w:val="000E2AD2"/>
    <w:rsid w:val="000E2F2D"/>
    <w:rsid w:val="000E311D"/>
    <w:rsid w:val="000E314F"/>
    <w:rsid w:val="000E32D5"/>
    <w:rsid w:val="000E331F"/>
    <w:rsid w:val="000E3A83"/>
    <w:rsid w:val="000E4043"/>
    <w:rsid w:val="000E42B9"/>
    <w:rsid w:val="000E48AD"/>
    <w:rsid w:val="000E4CBB"/>
    <w:rsid w:val="000E50AE"/>
    <w:rsid w:val="000E56A3"/>
    <w:rsid w:val="000E56C6"/>
    <w:rsid w:val="000E5754"/>
    <w:rsid w:val="000E6788"/>
    <w:rsid w:val="000E69E5"/>
    <w:rsid w:val="000E6FB9"/>
    <w:rsid w:val="000E778C"/>
    <w:rsid w:val="000E7D1B"/>
    <w:rsid w:val="000E7DC5"/>
    <w:rsid w:val="000F0134"/>
    <w:rsid w:val="000F0251"/>
    <w:rsid w:val="000F02C0"/>
    <w:rsid w:val="000F0E53"/>
    <w:rsid w:val="000F10D4"/>
    <w:rsid w:val="000F23E5"/>
    <w:rsid w:val="000F2500"/>
    <w:rsid w:val="000F257C"/>
    <w:rsid w:val="000F28FE"/>
    <w:rsid w:val="000F2F95"/>
    <w:rsid w:val="000F30BE"/>
    <w:rsid w:val="000F3ADC"/>
    <w:rsid w:val="000F3AEB"/>
    <w:rsid w:val="000F3B20"/>
    <w:rsid w:val="000F3E2C"/>
    <w:rsid w:val="000F3E61"/>
    <w:rsid w:val="000F5233"/>
    <w:rsid w:val="000F5494"/>
    <w:rsid w:val="000F57A7"/>
    <w:rsid w:val="000F5B03"/>
    <w:rsid w:val="000F5BD7"/>
    <w:rsid w:val="000F5DEB"/>
    <w:rsid w:val="000F6595"/>
    <w:rsid w:val="000F6654"/>
    <w:rsid w:val="000F68AF"/>
    <w:rsid w:val="000F6941"/>
    <w:rsid w:val="000F6AAD"/>
    <w:rsid w:val="000F72D9"/>
    <w:rsid w:val="000F7626"/>
    <w:rsid w:val="001000FB"/>
    <w:rsid w:val="00100142"/>
    <w:rsid w:val="00100315"/>
    <w:rsid w:val="00100409"/>
    <w:rsid w:val="001004E8"/>
    <w:rsid w:val="00100975"/>
    <w:rsid w:val="00100E84"/>
    <w:rsid w:val="00101086"/>
    <w:rsid w:val="001013AC"/>
    <w:rsid w:val="0010155C"/>
    <w:rsid w:val="00101697"/>
    <w:rsid w:val="0010180B"/>
    <w:rsid w:val="00101A74"/>
    <w:rsid w:val="00101E1D"/>
    <w:rsid w:val="0010200D"/>
    <w:rsid w:val="00102275"/>
    <w:rsid w:val="0010268E"/>
    <w:rsid w:val="00102948"/>
    <w:rsid w:val="00102C92"/>
    <w:rsid w:val="00102ECA"/>
    <w:rsid w:val="00102F68"/>
    <w:rsid w:val="001032C9"/>
    <w:rsid w:val="00103A04"/>
    <w:rsid w:val="00103A52"/>
    <w:rsid w:val="00103A75"/>
    <w:rsid w:val="00103B15"/>
    <w:rsid w:val="00103E02"/>
    <w:rsid w:val="00104663"/>
    <w:rsid w:val="00104675"/>
    <w:rsid w:val="00104729"/>
    <w:rsid w:val="00104A79"/>
    <w:rsid w:val="00104AE3"/>
    <w:rsid w:val="001058C9"/>
    <w:rsid w:val="00105EBB"/>
    <w:rsid w:val="0010646A"/>
    <w:rsid w:val="00106554"/>
    <w:rsid w:val="00106608"/>
    <w:rsid w:val="0010665B"/>
    <w:rsid w:val="00106B2D"/>
    <w:rsid w:val="00106EC0"/>
    <w:rsid w:val="001071F8"/>
    <w:rsid w:val="0010771F"/>
    <w:rsid w:val="001077C8"/>
    <w:rsid w:val="00107DFE"/>
    <w:rsid w:val="00107E13"/>
    <w:rsid w:val="001105D8"/>
    <w:rsid w:val="0011089A"/>
    <w:rsid w:val="00111750"/>
    <w:rsid w:val="00111D74"/>
    <w:rsid w:val="00111D83"/>
    <w:rsid w:val="0011225B"/>
    <w:rsid w:val="0011238A"/>
    <w:rsid w:val="0011240E"/>
    <w:rsid w:val="00112626"/>
    <w:rsid w:val="00112C65"/>
    <w:rsid w:val="00112F22"/>
    <w:rsid w:val="00113047"/>
    <w:rsid w:val="00113059"/>
    <w:rsid w:val="00113FF0"/>
    <w:rsid w:val="001143E6"/>
    <w:rsid w:val="0011445A"/>
    <w:rsid w:val="001146AA"/>
    <w:rsid w:val="00114B62"/>
    <w:rsid w:val="00114D15"/>
    <w:rsid w:val="00114F77"/>
    <w:rsid w:val="001153D7"/>
    <w:rsid w:val="00115EDB"/>
    <w:rsid w:val="00116967"/>
    <w:rsid w:val="00116B15"/>
    <w:rsid w:val="00116EC2"/>
    <w:rsid w:val="00117024"/>
    <w:rsid w:val="00117218"/>
    <w:rsid w:val="00117B7C"/>
    <w:rsid w:val="00117BF0"/>
    <w:rsid w:val="001203BA"/>
    <w:rsid w:val="00120624"/>
    <w:rsid w:val="0012094F"/>
    <w:rsid w:val="00120998"/>
    <w:rsid w:val="00120C4E"/>
    <w:rsid w:val="00120DD6"/>
    <w:rsid w:val="0012118F"/>
    <w:rsid w:val="001212E8"/>
    <w:rsid w:val="00121944"/>
    <w:rsid w:val="001227FA"/>
    <w:rsid w:val="00122C91"/>
    <w:rsid w:val="00122D49"/>
    <w:rsid w:val="00122F82"/>
    <w:rsid w:val="00122FC5"/>
    <w:rsid w:val="0012316A"/>
    <w:rsid w:val="001237A0"/>
    <w:rsid w:val="00123E3F"/>
    <w:rsid w:val="00123E80"/>
    <w:rsid w:val="00124000"/>
    <w:rsid w:val="001240D0"/>
    <w:rsid w:val="00124276"/>
    <w:rsid w:val="001242CD"/>
    <w:rsid w:val="001242CE"/>
    <w:rsid w:val="001245C4"/>
    <w:rsid w:val="00124672"/>
    <w:rsid w:val="00124AD0"/>
    <w:rsid w:val="00124B9C"/>
    <w:rsid w:val="00124BEE"/>
    <w:rsid w:val="00124BF6"/>
    <w:rsid w:val="00124E33"/>
    <w:rsid w:val="001250B3"/>
    <w:rsid w:val="00125450"/>
    <w:rsid w:val="00125E08"/>
    <w:rsid w:val="0012613F"/>
    <w:rsid w:val="00126563"/>
    <w:rsid w:val="001265FF"/>
    <w:rsid w:val="00126F90"/>
    <w:rsid w:val="00127217"/>
    <w:rsid w:val="00127798"/>
    <w:rsid w:val="00127931"/>
    <w:rsid w:val="00127AF3"/>
    <w:rsid w:val="00130D33"/>
    <w:rsid w:val="00130DD9"/>
    <w:rsid w:val="00130DE5"/>
    <w:rsid w:val="00130E7D"/>
    <w:rsid w:val="001311D3"/>
    <w:rsid w:val="001312A7"/>
    <w:rsid w:val="00131371"/>
    <w:rsid w:val="00131812"/>
    <w:rsid w:val="00131892"/>
    <w:rsid w:val="00131CE5"/>
    <w:rsid w:val="0013210B"/>
    <w:rsid w:val="0013262B"/>
    <w:rsid w:val="001329D0"/>
    <w:rsid w:val="00132CDC"/>
    <w:rsid w:val="00132D55"/>
    <w:rsid w:val="00132F57"/>
    <w:rsid w:val="001330AC"/>
    <w:rsid w:val="001330EA"/>
    <w:rsid w:val="001337D3"/>
    <w:rsid w:val="00133A5D"/>
    <w:rsid w:val="00133A7E"/>
    <w:rsid w:val="00133C4B"/>
    <w:rsid w:val="00134158"/>
    <w:rsid w:val="0013445A"/>
    <w:rsid w:val="001344EF"/>
    <w:rsid w:val="00134552"/>
    <w:rsid w:val="0013459A"/>
    <w:rsid w:val="001346CA"/>
    <w:rsid w:val="001346D4"/>
    <w:rsid w:val="00134756"/>
    <w:rsid w:val="001347F6"/>
    <w:rsid w:val="00134BDD"/>
    <w:rsid w:val="00134C46"/>
    <w:rsid w:val="00135402"/>
    <w:rsid w:val="001355FA"/>
    <w:rsid w:val="00135634"/>
    <w:rsid w:val="00135B2B"/>
    <w:rsid w:val="00136422"/>
    <w:rsid w:val="0013657B"/>
    <w:rsid w:val="00136658"/>
    <w:rsid w:val="00136714"/>
    <w:rsid w:val="00136935"/>
    <w:rsid w:val="00136F11"/>
    <w:rsid w:val="0013717D"/>
    <w:rsid w:val="001378A2"/>
    <w:rsid w:val="00137E45"/>
    <w:rsid w:val="00137F71"/>
    <w:rsid w:val="00140396"/>
    <w:rsid w:val="001403AB"/>
    <w:rsid w:val="00140556"/>
    <w:rsid w:val="00140DAF"/>
    <w:rsid w:val="00140F77"/>
    <w:rsid w:val="001410B8"/>
    <w:rsid w:val="00141151"/>
    <w:rsid w:val="001414F5"/>
    <w:rsid w:val="00141738"/>
    <w:rsid w:val="00141A5A"/>
    <w:rsid w:val="00141FB4"/>
    <w:rsid w:val="001422FE"/>
    <w:rsid w:val="00142E27"/>
    <w:rsid w:val="00143742"/>
    <w:rsid w:val="0014387D"/>
    <w:rsid w:val="00143880"/>
    <w:rsid w:val="0014390D"/>
    <w:rsid w:val="00143955"/>
    <w:rsid w:val="00143CCF"/>
    <w:rsid w:val="00143F57"/>
    <w:rsid w:val="001443F1"/>
    <w:rsid w:val="00144CAE"/>
    <w:rsid w:val="00144D9C"/>
    <w:rsid w:val="0014500A"/>
    <w:rsid w:val="001450E6"/>
    <w:rsid w:val="00145251"/>
    <w:rsid w:val="00145462"/>
    <w:rsid w:val="00145551"/>
    <w:rsid w:val="001457A6"/>
    <w:rsid w:val="00146071"/>
    <w:rsid w:val="001464E7"/>
    <w:rsid w:val="00146CD3"/>
    <w:rsid w:val="00147216"/>
    <w:rsid w:val="00147319"/>
    <w:rsid w:val="00147369"/>
    <w:rsid w:val="0014741B"/>
    <w:rsid w:val="00147554"/>
    <w:rsid w:val="00147620"/>
    <w:rsid w:val="0014790F"/>
    <w:rsid w:val="00147ABF"/>
    <w:rsid w:val="00147D32"/>
    <w:rsid w:val="00147E99"/>
    <w:rsid w:val="0015047B"/>
    <w:rsid w:val="001504CB"/>
    <w:rsid w:val="001504EB"/>
    <w:rsid w:val="0015061D"/>
    <w:rsid w:val="00150896"/>
    <w:rsid w:val="00150FDF"/>
    <w:rsid w:val="00151873"/>
    <w:rsid w:val="00151AEC"/>
    <w:rsid w:val="00151CBD"/>
    <w:rsid w:val="00151CFC"/>
    <w:rsid w:val="00152530"/>
    <w:rsid w:val="00152891"/>
    <w:rsid w:val="00152B33"/>
    <w:rsid w:val="00153159"/>
    <w:rsid w:val="00153671"/>
    <w:rsid w:val="00153FA6"/>
    <w:rsid w:val="00154129"/>
    <w:rsid w:val="001543ED"/>
    <w:rsid w:val="00154508"/>
    <w:rsid w:val="0015451C"/>
    <w:rsid w:val="0015488D"/>
    <w:rsid w:val="00154917"/>
    <w:rsid w:val="00154A52"/>
    <w:rsid w:val="00154C4B"/>
    <w:rsid w:val="00154F16"/>
    <w:rsid w:val="00154FA7"/>
    <w:rsid w:val="0015506B"/>
    <w:rsid w:val="001556C7"/>
    <w:rsid w:val="00155730"/>
    <w:rsid w:val="00156372"/>
    <w:rsid w:val="001564AF"/>
    <w:rsid w:val="00156B5E"/>
    <w:rsid w:val="0015762E"/>
    <w:rsid w:val="00157B13"/>
    <w:rsid w:val="00157BB7"/>
    <w:rsid w:val="00157E35"/>
    <w:rsid w:val="001600C5"/>
    <w:rsid w:val="0016024E"/>
    <w:rsid w:val="0016031B"/>
    <w:rsid w:val="0016051A"/>
    <w:rsid w:val="001606ED"/>
    <w:rsid w:val="00160A0F"/>
    <w:rsid w:val="00160A5F"/>
    <w:rsid w:val="001611F4"/>
    <w:rsid w:val="00161445"/>
    <w:rsid w:val="00161AC9"/>
    <w:rsid w:val="00162373"/>
    <w:rsid w:val="00162A98"/>
    <w:rsid w:val="00162D56"/>
    <w:rsid w:val="00162D77"/>
    <w:rsid w:val="00162E95"/>
    <w:rsid w:val="00163025"/>
    <w:rsid w:val="001640C3"/>
    <w:rsid w:val="00164287"/>
    <w:rsid w:val="0016483D"/>
    <w:rsid w:val="00164AD6"/>
    <w:rsid w:val="00164CED"/>
    <w:rsid w:val="00164D10"/>
    <w:rsid w:val="00164EEE"/>
    <w:rsid w:val="00165B67"/>
    <w:rsid w:val="00165F91"/>
    <w:rsid w:val="0016634E"/>
    <w:rsid w:val="001665F7"/>
    <w:rsid w:val="001669B8"/>
    <w:rsid w:val="00166A22"/>
    <w:rsid w:val="00166AF0"/>
    <w:rsid w:val="00167D57"/>
    <w:rsid w:val="001702B4"/>
    <w:rsid w:val="00170479"/>
    <w:rsid w:val="00170A7C"/>
    <w:rsid w:val="00170AC6"/>
    <w:rsid w:val="00170BB7"/>
    <w:rsid w:val="00170CB3"/>
    <w:rsid w:val="00170EB5"/>
    <w:rsid w:val="00170FEF"/>
    <w:rsid w:val="00171179"/>
    <w:rsid w:val="00171363"/>
    <w:rsid w:val="00171787"/>
    <w:rsid w:val="00172081"/>
    <w:rsid w:val="00172F46"/>
    <w:rsid w:val="00173238"/>
    <w:rsid w:val="0017323D"/>
    <w:rsid w:val="001733FC"/>
    <w:rsid w:val="001735E1"/>
    <w:rsid w:val="00173E0B"/>
    <w:rsid w:val="0017439E"/>
    <w:rsid w:val="001751A8"/>
    <w:rsid w:val="00175725"/>
    <w:rsid w:val="00175B84"/>
    <w:rsid w:val="00175D57"/>
    <w:rsid w:val="00175D96"/>
    <w:rsid w:val="00175DF6"/>
    <w:rsid w:val="001760B5"/>
    <w:rsid w:val="001764AF"/>
    <w:rsid w:val="001768E9"/>
    <w:rsid w:val="0017697F"/>
    <w:rsid w:val="00176CC9"/>
    <w:rsid w:val="001777B0"/>
    <w:rsid w:val="00177E6F"/>
    <w:rsid w:val="001801E4"/>
    <w:rsid w:val="001806EF"/>
    <w:rsid w:val="00180C2E"/>
    <w:rsid w:val="00180CF1"/>
    <w:rsid w:val="00180D04"/>
    <w:rsid w:val="0018118A"/>
    <w:rsid w:val="0018125F"/>
    <w:rsid w:val="001812F5"/>
    <w:rsid w:val="00181301"/>
    <w:rsid w:val="0018186F"/>
    <w:rsid w:val="001825F6"/>
    <w:rsid w:val="0018261D"/>
    <w:rsid w:val="001826A8"/>
    <w:rsid w:val="001826D9"/>
    <w:rsid w:val="001827A3"/>
    <w:rsid w:val="00182AED"/>
    <w:rsid w:val="00182C4F"/>
    <w:rsid w:val="00182C7E"/>
    <w:rsid w:val="00183075"/>
    <w:rsid w:val="00183342"/>
    <w:rsid w:val="001834F0"/>
    <w:rsid w:val="00183638"/>
    <w:rsid w:val="00183716"/>
    <w:rsid w:val="00183F00"/>
    <w:rsid w:val="001842EF"/>
    <w:rsid w:val="00184D2A"/>
    <w:rsid w:val="0018516E"/>
    <w:rsid w:val="00185175"/>
    <w:rsid w:val="00185487"/>
    <w:rsid w:val="00185A95"/>
    <w:rsid w:val="00185AFD"/>
    <w:rsid w:val="00185B1A"/>
    <w:rsid w:val="00185B7F"/>
    <w:rsid w:val="00186A96"/>
    <w:rsid w:val="00186BB6"/>
    <w:rsid w:val="00186E89"/>
    <w:rsid w:val="0018700C"/>
    <w:rsid w:val="0018700E"/>
    <w:rsid w:val="00187720"/>
    <w:rsid w:val="00187B52"/>
    <w:rsid w:val="0019029C"/>
    <w:rsid w:val="00190393"/>
    <w:rsid w:val="001905D1"/>
    <w:rsid w:val="00190B6F"/>
    <w:rsid w:val="00190D53"/>
    <w:rsid w:val="00190E66"/>
    <w:rsid w:val="0019165F"/>
    <w:rsid w:val="00191675"/>
    <w:rsid w:val="001919B7"/>
    <w:rsid w:val="00191A8E"/>
    <w:rsid w:val="00191B7A"/>
    <w:rsid w:val="00191F83"/>
    <w:rsid w:val="001924E5"/>
    <w:rsid w:val="00192E07"/>
    <w:rsid w:val="0019386D"/>
    <w:rsid w:val="00193BFA"/>
    <w:rsid w:val="00194040"/>
    <w:rsid w:val="00194187"/>
    <w:rsid w:val="0019422C"/>
    <w:rsid w:val="0019425D"/>
    <w:rsid w:val="00194FC7"/>
    <w:rsid w:val="0019513A"/>
    <w:rsid w:val="001951B6"/>
    <w:rsid w:val="00195304"/>
    <w:rsid w:val="00195543"/>
    <w:rsid w:val="0019574F"/>
    <w:rsid w:val="001958A6"/>
    <w:rsid w:val="00196AB4"/>
    <w:rsid w:val="00196D6C"/>
    <w:rsid w:val="001970E8"/>
    <w:rsid w:val="00197583"/>
    <w:rsid w:val="00197786"/>
    <w:rsid w:val="001A0584"/>
    <w:rsid w:val="001A079D"/>
    <w:rsid w:val="001A07B7"/>
    <w:rsid w:val="001A0C46"/>
    <w:rsid w:val="001A0FAD"/>
    <w:rsid w:val="001A1855"/>
    <w:rsid w:val="001A18E8"/>
    <w:rsid w:val="001A190C"/>
    <w:rsid w:val="001A1E0A"/>
    <w:rsid w:val="001A2406"/>
    <w:rsid w:val="001A2A86"/>
    <w:rsid w:val="001A2ABA"/>
    <w:rsid w:val="001A303B"/>
    <w:rsid w:val="001A340B"/>
    <w:rsid w:val="001A365B"/>
    <w:rsid w:val="001A3718"/>
    <w:rsid w:val="001A3ADC"/>
    <w:rsid w:val="001A3B24"/>
    <w:rsid w:val="001A3CD8"/>
    <w:rsid w:val="001A410F"/>
    <w:rsid w:val="001A467E"/>
    <w:rsid w:val="001A4BDB"/>
    <w:rsid w:val="001A4C28"/>
    <w:rsid w:val="001A519F"/>
    <w:rsid w:val="001A56FA"/>
    <w:rsid w:val="001A5806"/>
    <w:rsid w:val="001A5847"/>
    <w:rsid w:val="001A5873"/>
    <w:rsid w:val="001A5908"/>
    <w:rsid w:val="001A5B6C"/>
    <w:rsid w:val="001A5C9F"/>
    <w:rsid w:val="001A5D27"/>
    <w:rsid w:val="001A5E6D"/>
    <w:rsid w:val="001A611A"/>
    <w:rsid w:val="001A6292"/>
    <w:rsid w:val="001A63E4"/>
    <w:rsid w:val="001A6403"/>
    <w:rsid w:val="001A7261"/>
    <w:rsid w:val="001A7602"/>
    <w:rsid w:val="001A7CE0"/>
    <w:rsid w:val="001B02A7"/>
    <w:rsid w:val="001B04BD"/>
    <w:rsid w:val="001B059B"/>
    <w:rsid w:val="001B0FEC"/>
    <w:rsid w:val="001B130D"/>
    <w:rsid w:val="001B1759"/>
    <w:rsid w:val="001B1A94"/>
    <w:rsid w:val="001B1C96"/>
    <w:rsid w:val="001B2937"/>
    <w:rsid w:val="001B2ED7"/>
    <w:rsid w:val="001B4052"/>
    <w:rsid w:val="001B53EC"/>
    <w:rsid w:val="001B5A26"/>
    <w:rsid w:val="001B5A9B"/>
    <w:rsid w:val="001B60AB"/>
    <w:rsid w:val="001B6118"/>
    <w:rsid w:val="001B6508"/>
    <w:rsid w:val="001B662B"/>
    <w:rsid w:val="001B708A"/>
    <w:rsid w:val="001B75F8"/>
    <w:rsid w:val="001B79EB"/>
    <w:rsid w:val="001C02CD"/>
    <w:rsid w:val="001C040F"/>
    <w:rsid w:val="001C0491"/>
    <w:rsid w:val="001C069E"/>
    <w:rsid w:val="001C09FB"/>
    <w:rsid w:val="001C0A57"/>
    <w:rsid w:val="001C0F7D"/>
    <w:rsid w:val="001C1107"/>
    <w:rsid w:val="001C1477"/>
    <w:rsid w:val="001C15D4"/>
    <w:rsid w:val="001C19F7"/>
    <w:rsid w:val="001C2A2F"/>
    <w:rsid w:val="001C2C84"/>
    <w:rsid w:val="001C37AE"/>
    <w:rsid w:val="001C44E4"/>
    <w:rsid w:val="001C4516"/>
    <w:rsid w:val="001C48AC"/>
    <w:rsid w:val="001C4C92"/>
    <w:rsid w:val="001C5BBA"/>
    <w:rsid w:val="001C6088"/>
    <w:rsid w:val="001C60FC"/>
    <w:rsid w:val="001C6251"/>
    <w:rsid w:val="001C63FA"/>
    <w:rsid w:val="001C6B2D"/>
    <w:rsid w:val="001C7420"/>
    <w:rsid w:val="001C7568"/>
    <w:rsid w:val="001C7B47"/>
    <w:rsid w:val="001C7E58"/>
    <w:rsid w:val="001D059E"/>
    <w:rsid w:val="001D0C42"/>
    <w:rsid w:val="001D0CA6"/>
    <w:rsid w:val="001D0ECE"/>
    <w:rsid w:val="001D0F2C"/>
    <w:rsid w:val="001D1837"/>
    <w:rsid w:val="001D1889"/>
    <w:rsid w:val="001D2235"/>
    <w:rsid w:val="001D2FCE"/>
    <w:rsid w:val="001D381A"/>
    <w:rsid w:val="001D3B8F"/>
    <w:rsid w:val="001D3EFE"/>
    <w:rsid w:val="001D48C7"/>
    <w:rsid w:val="001D50EA"/>
    <w:rsid w:val="001D56CE"/>
    <w:rsid w:val="001D5A4F"/>
    <w:rsid w:val="001D5B6F"/>
    <w:rsid w:val="001D5D99"/>
    <w:rsid w:val="001D62E1"/>
    <w:rsid w:val="001D6577"/>
    <w:rsid w:val="001D69AA"/>
    <w:rsid w:val="001D6D3F"/>
    <w:rsid w:val="001D6DD4"/>
    <w:rsid w:val="001D7133"/>
    <w:rsid w:val="001D7169"/>
    <w:rsid w:val="001D73C1"/>
    <w:rsid w:val="001D74D3"/>
    <w:rsid w:val="001D76EB"/>
    <w:rsid w:val="001D785A"/>
    <w:rsid w:val="001D7905"/>
    <w:rsid w:val="001E08FE"/>
    <w:rsid w:val="001E0A75"/>
    <w:rsid w:val="001E0CE4"/>
    <w:rsid w:val="001E0D77"/>
    <w:rsid w:val="001E10C4"/>
    <w:rsid w:val="001E10E4"/>
    <w:rsid w:val="001E152F"/>
    <w:rsid w:val="001E153D"/>
    <w:rsid w:val="001E1576"/>
    <w:rsid w:val="001E1A63"/>
    <w:rsid w:val="001E1B26"/>
    <w:rsid w:val="001E1D9A"/>
    <w:rsid w:val="001E1E2D"/>
    <w:rsid w:val="001E22F3"/>
    <w:rsid w:val="001E24B5"/>
    <w:rsid w:val="001E24DC"/>
    <w:rsid w:val="001E289E"/>
    <w:rsid w:val="001E29A8"/>
    <w:rsid w:val="001E2BAB"/>
    <w:rsid w:val="001E3309"/>
    <w:rsid w:val="001E3361"/>
    <w:rsid w:val="001E3763"/>
    <w:rsid w:val="001E3A68"/>
    <w:rsid w:val="001E3C57"/>
    <w:rsid w:val="001E42F4"/>
    <w:rsid w:val="001E45E8"/>
    <w:rsid w:val="001E47B5"/>
    <w:rsid w:val="001E4CC4"/>
    <w:rsid w:val="001E51A7"/>
    <w:rsid w:val="001E56C6"/>
    <w:rsid w:val="001E56F2"/>
    <w:rsid w:val="001E57CC"/>
    <w:rsid w:val="001E5A75"/>
    <w:rsid w:val="001E64E8"/>
    <w:rsid w:val="001E6721"/>
    <w:rsid w:val="001E680F"/>
    <w:rsid w:val="001E6863"/>
    <w:rsid w:val="001E6A38"/>
    <w:rsid w:val="001E6BCE"/>
    <w:rsid w:val="001E6C3A"/>
    <w:rsid w:val="001E6D58"/>
    <w:rsid w:val="001E7515"/>
    <w:rsid w:val="001E7779"/>
    <w:rsid w:val="001E78E8"/>
    <w:rsid w:val="001E7C43"/>
    <w:rsid w:val="001E7C77"/>
    <w:rsid w:val="001E7DFF"/>
    <w:rsid w:val="001E7EF8"/>
    <w:rsid w:val="001E7F3A"/>
    <w:rsid w:val="001F01B6"/>
    <w:rsid w:val="001F0342"/>
    <w:rsid w:val="001F0428"/>
    <w:rsid w:val="001F0541"/>
    <w:rsid w:val="001F07FD"/>
    <w:rsid w:val="001F087B"/>
    <w:rsid w:val="001F08C2"/>
    <w:rsid w:val="001F096F"/>
    <w:rsid w:val="001F09FF"/>
    <w:rsid w:val="001F0B5D"/>
    <w:rsid w:val="001F1188"/>
    <w:rsid w:val="001F134A"/>
    <w:rsid w:val="001F1696"/>
    <w:rsid w:val="001F1777"/>
    <w:rsid w:val="001F1C27"/>
    <w:rsid w:val="001F1C70"/>
    <w:rsid w:val="001F248C"/>
    <w:rsid w:val="001F2730"/>
    <w:rsid w:val="001F29E5"/>
    <w:rsid w:val="001F2AB0"/>
    <w:rsid w:val="001F2B3A"/>
    <w:rsid w:val="001F36FE"/>
    <w:rsid w:val="001F3CE6"/>
    <w:rsid w:val="001F3CF7"/>
    <w:rsid w:val="001F4754"/>
    <w:rsid w:val="001F4810"/>
    <w:rsid w:val="001F49DB"/>
    <w:rsid w:val="001F4E17"/>
    <w:rsid w:val="001F51C1"/>
    <w:rsid w:val="001F52CC"/>
    <w:rsid w:val="001F53CE"/>
    <w:rsid w:val="001F568E"/>
    <w:rsid w:val="001F59A0"/>
    <w:rsid w:val="001F5C3D"/>
    <w:rsid w:val="001F65E9"/>
    <w:rsid w:val="001F6AB1"/>
    <w:rsid w:val="001F6C21"/>
    <w:rsid w:val="001F6DAD"/>
    <w:rsid w:val="001F712A"/>
    <w:rsid w:val="001F7B90"/>
    <w:rsid w:val="001F7B9F"/>
    <w:rsid w:val="001F7CB5"/>
    <w:rsid w:val="001F7D1F"/>
    <w:rsid w:val="00200086"/>
    <w:rsid w:val="002008E9"/>
    <w:rsid w:val="00200BD3"/>
    <w:rsid w:val="00200E87"/>
    <w:rsid w:val="002013A5"/>
    <w:rsid w:val="00201525"/>
    <w:rsid w:val="002019C3"/>
    <w:rsid w:val="00201B38"/>
    <w:rsid w:val="00201BAB"/>
    <w:rsid w:val="002023A0"/>
    <w:rsid w:val="002023AE"/>
    <w:rsid w:val="00202832"/>
    <w:rsid w:val="00202B06"/>
    <w:rsid w:val="00202FB6"/>
    <w:rsid w:val="00203480"/>
    <w:rsid w:val="0020348E"/>
    <w:rsid w:val="00203B9F"/>
    <w:rsid w:val="00203DFB"/>
    <w:rsid w:val="002044C5"/>
    <w:rsid w:val="0020499B"/>
    <w:rsid w:val="002049CE"/>
    <w:rsid w:val="00204CE4"/>
    <w:rsid w:val="002054E9"/>
    <w:rsid w:val="0020558F"/>
    <w:rsid w:val="002062BA"/>
    <w:rsid w:val="002064BA"/>
    <w:rsid w:val="002068E8"/>
    <w:rsid w:val="0020690E"/>
    <w:rsid w:val="00206D26"/>
    <w:rsid w:val="00207414"/>
    <w:rsid w:val="00207529"/>
    <w:rsid w:val="0020758F"/>
    <w:rsid w:val="0020775C"/>
    <w:rsid w:val="00207C20"/>
    <w:rsid w:val="00207C74"/>
    <w:rsid w:val="00207E87"/>
    <w:rsid w:val="002101E7"/>
    <w:rsid w:val="0021036C"/>
    <w:rsid w:val="002107B4"/>
    <w:rsid w:val="00210C94"/>
    <w:rsid w:val="0021124F"/>
    <w:rsid w:val="002114B8"/>
    <w:rsid w:val="00211BCC"/>
    <w:rsid w:val="00211C80"/>
    <w:rsid w:val="002122D5"/>
    <w:rsid w:val="00212585"/>
    <w:rsid w:val="0021287D"/>
    <w:rsid w:val="002129AA"/>
    <w:rsid w:val="00212A06"/>
    <w:rsid w:val="0021326D"/>
    <w:rsid w:val="0021327E"/>
    <w:rsid w:val="002134EA"/>
    <w:rsid w:val="00213981"/>
    <w:rsid w:val="00213A55"/>
    <w:rsid w:val="00213B00"/>
    <w:rsid w:val="0021436A"/>
    <w:rsid w:val="0021444F"/>
    <w:rsid w:val="00214C3B"/>
    <w:rsid w:val="00215113"/>
    <w:rsid w:val="0021534B"/>
    <w:rsid w:val="0021536E"/>
    <w:rsid w:val="00215757"/>
    <w:rsid w:val="0021576C"/>
    <w:rsid w:val="002157DA"/>
    <w:rsid w:val="00215968"/>
    <w:rsid w:val="002159D9"/>
    <w:rsid w:val="00215B15"/>
    <w:rsid w:val="00215D68"/>
    <w:rsid w:val="0021727B"/>
    <w:rsid w:val="002175A4"/>
    <w:rsid w:val="00217C8A"/>
    <w:rsid w:val="00217E54"/>
    <w:rsid w:val="002201D6"/>
    <w:rsid w:val="00220455"/>
    <w:rsid w:val="00220490"/>
    <w:rsid w:val="002206C3"/>
    <w:rsid w:val="00220EAE"/>
    <w:rsid w:val="002212CB"/>
    <w:rsid w:val="002217EA"/>
    <w:rsid w:val="0022190E"/>
    <w:rsid w:val="00221C61"/>
    <w:rsid w:val="00221E05"/>
    <w:rsid w:val="00221EB8"/>
    <w:rsid w:val="00222309"/>
    <w:rsid w:val="00222339"/>
    <w:rsid w:val="002228B3"/>
    <w:rsid w:val="0022294F"/>
    <w:rsid w:val="00222A56"/>
    <w:rsid w:val="00222F3D"/>
    <w:rsid w:val="00223AEC"/>
    <w:rsid w:val="00223E67"/>
    <w:rsid w:val="00223F88"/>
    <w:rsid w:val="00224078"/>
    <w:rsid w:val="00224AF2"/>
    <w:rsid w:val="00224BB2"/>
    <w:rsid w:val="00224C82"/>
    <w:rsid w:val="00225220"/>
    <w:rsid w:val="002259AC"/>
    <w:rsid w:val="002259B0"/>
    <w:rsid w:val="00225BEF"/>
    <w:rsid w:val="00226049"/>
    <w:rsid w:val="00226161"/>
    <w:rsid w:val="00226626"/>
    <w:rsid w:val="00226B23"/>
    <w:rsid w:val="00226CD3"/>
    <w:rsid w:val="002270AF"/>
    <w:rsid w:val="0022736F"/>
    <w:rsid w:val="002273EE"/>
    <w:rsid w:val="002279AD"/>
    <w:rsid w:val="00227BE6"/>
    <w:rsid w:val="002304DC"/>
    <w:rsid w:val="00230601"/>
    <w:rsid w:val="00230AC8"/>
    <w:rsid w:val="00230BCE"/>
    <w:rsid w:val="00231198"/>
    <w:rsid w:val="0023144F"/>
    <w:rsid w:val="00231556"/>
    <w:rsid w:val="00232A6F"/>
    <w:rsid w:val="00232E5D"/>
    <w:rsid w:val="00233439"/>
    <w:rsid w:val="002334AF"/>
    <w:rsid w:val="0023377F"/>
    <w:rsid w:val="002338AE"/>
    <w:rsid w:val="00233949"/>
    <w:rsid w:val="00233A9D"/>
    <w:rsid w:val="00234038"/>
    <w:rsid w:val="002341D1"/>
    <w:rsid w:val="002342A2"/>
    <w:rsid w:val="002344AD"/>
    <w:rsid w:val="002349CB"/>
    <w:rsid w:val="00234C1A"/>
    <w:rsid w:val="00234C1F"/>
    <w:rsid w:val="00234F61"/>
    <w:rsid w:val="0023507C"/>
    <w:rsid w:val="002354A8"/>
    <w:rsid w:val="00235972"/>
    <w:rsid w:val="00236180"/>
    <w:rsid w:val="0023663C"/>
    <w:rsid w:val="002367A3"/>
    <w:rsid w:val="00236A35"/>
    <w:rsid w:val="00236AFF"/>
    <w:rsid w:val="0023725C"/>
    <w:rsid w:val="002372CE"/>
    <w:rsid w:val="00237A16"/>
    <w:rsid w:val="002400B6"/>
    <w:rsid w:val="002400F8"/>
    <w:rsid w:val="002401B2"/>
    <w:rsid w:val="002405FC"/>
    <w:rsid w:val="00240703"/>
    <w:rsid w:val="00240712"/>
    <w:rsid w:val="00240A5C"/>
    <w:rsid w:val="00240AB3"/>
    <w:rsid w:val="00240AB7"/>
    <w:rsid w:val="00240BD8"/>
    <w:rsid w:val="00241248"/>
    <w:rsid w:val="0024194A"/>
    <w:rsid w:val="002419A8"/>
    <w:rsid w:val="00241B26"/>
    <w:rsid w:val="00241EC1"/>
    <w:rsid w:val="002420EA"/>
    <w:rsid w:val="00242563"/>
    <w:rsid w:val="002425B2"/>
    <w:rsid w:val="0024275B"/>
    <w:rsid w:val="00242D5E"/>
    <w:rsid w:val="00242D92"/>
    <w:rsid w:val="00242E0F"/>
    <w:rsid w:val="00242F88"/>
    <w:rsid w:val="0024325B"/>
    <w:rsid w:val="00243648"/>
    <w:rsid w:val="00243796"/>
    <w:rsid w:val="002438AF"/>
    <w:rsid w:val="00243921"/>
    <w:rsid w:val="002439D1"/>
    <w:rsid w:val="00244058"/>
    <w:rsid w:val="00244218"/>
    <w:rsid w:val="00244530"/>
    <w:rsid w:val="00244E4A"/>
    <w:rsid w:val="002451F8"/>
    <w:rsid w:val="0024539C"/>
    <w:rsid w:val="00245AE0"/>
    <w:rsid w:val="00245F6D"/>
    <w:rsid w:val="002464CE"/>
    <w:rsid w:val="0024652C"/>
    <w:rsid w:val="002467E8"/>
    <w:rsid w:val="00246AA5"/>
    <w:rsid w:val="0024705B"/>
    <w:rsid w:val="0024775B"/>
    <w:rsid w:val="00250210"/>
    <w:rsid w:val="00250423"/>
    <w:rsid w:val="00250550"/>
    <w:rsid w:val="002506A1"/>
    <w:rsid w:val="00250971"/>
    <w:rsid w:val="0025105F"/>
    <w:rsid w:val="002510CF"/>
    <w:rsid w:val="0025164D"/>
    <w:rsid w:val="002518B7"/>
    <w:rsid w:val="00252647"/>
    <w:rsid w:val="002526C0"/>
    <w:rsid w:val="00253110"/>
    <w:rsid w:val="002532AF"/>
    <w:rsid w:val="002532FD"/>
    <w:rsid w:val="00253541"/>
    <w:rsid w:val="0025354E"/>
    <w:rsid w:val="00253796"/>
    <w:rsid w:val="00253889"/>
    <w:rsid w:val="002539C6"/>
    <w:rsid w:val="0025486A"/>
    <w:rsid w:val="002550EA"/>
    <w:rsid w:val="00255198"/>
    <w:rsid w:val="00255344"/>
    <w:rsid w:val="0025598A"/>
    <w:rsid w:val="00255AE0"/>
    <w:rsid w:val="00255B5E"/>
    <w:rsid w:val="00255C1A"/>
    <w:rsid w:val="00255C8F"/>
    <w:rsid w:val="00255E59"/>
    <w:rsid w:val="00256A66"/>
    <w:rsid w:val="00256C95"/>
    <w:rsid w:val="0025705F"/>
    <w:rsid w:val="00257111"/>
    <w:rsid w:val="002601F2"/>
    <w:rsid w:val="0026099A"/>
    <w:rsid w:val="002609CE"/>
    <w:rsid w:val="00260D2A"/>
    <w:rsid w:val="00260D2E"/>
    <w:rsid w:val="00260F18"/>
    <w:rsid w:val="0026106C"/>
    <w:rsid w:val="002610A1"/>
    <w:rsid w:val="00261886"/>
    <w:rsid w:val="00261A77"/>
    <w:rsid w:val="00262306"/>
    <w:rsid w:val="0026275B"/>
    <w:rsid w:val="00263417"/>
    <w:rsid w:val="0026349E"/>
    <w:rsid w:val="00264406"/>
    <w:rsid w:val="002645D7"/>
    <w:rsid w:val="00264901"/>
    <w:rsid w:val="00264A08"/>
    <w:rsid w:val="002655AF"/>
    <w:rsid w:val="00265C51"/>
    <w:rsid w:val="00265DDE"/>
    <w:rsid w:val="002662D6"/>
    <w:rsid w:val="0026642F"/>
    <w:rsid w:val="00266622"/>
    <w:rsid w:val="00266C43"/>
    <w:rsid w:val="00266E38"/>
    <w:rsid w:val="00267A79"/>
    <w:rsid w:val="00267C4F"/>
    <w:rsid w:val="00267E7D"/>
    <w:rsid w:val="00267F8E"/>
    <w:rsid w:val="002700E0"/>
    <w:rsid w:val="002707B8"/>
    <w:rsid w:val="00270BB0"/>
    <w:rsid w:val="00270BBF"/>
    <w:rsid w:val="00270EE0"/>
    <w:rsid w:val="00270F83"/>
    <w:rsid w:val="00270FAA"/>
    <w:rsid w:val="0027124C"/>
    <w:rsid w:val="00271AEC"/>
    <w:rsid w:val="00271F9C"/>
    <w:rsid w:val="00272015"/>
    <w:rsid w:val="0027214C"/>
    <w:rsid w:val="002721AD"/>
    <w:rsid w:val="00272D23"/>
    <w:rsid w:val="00272F38"/>
    <w:rsid w:val="00273214"/>
    <w:rsid w:val="002732AD"/>
    <w:rsid w:val="00273435"/>
    <w:rsid w:val="0027358C"/>
    <w:rsid w:val="002735AC"/>
    <w:rsid w:val="002735E7"/>
    <w:rsid w:val="00273E73"/>
    <w:rsid w:val="00273FFD"/>
    <w:rsid w:val="0027449B"/>
    <w:rsid w:val="00274673"/>
    <w:rsid w:val="0027483D"/>
    <w:rsid w:val="00274EDA"/>
    <w:rsid w:val="00274EF6"/>
    <w:rsid w:val="00274F1A"/>
    <w:rsid w:val="00274F7D"/>
    <w:rsid w:val="00275F32"/>
    <w:rsid w:val="00276171"/>
    <w:rsid w:val="00276809"/>
    <w:rsid w:val="002768F3"/>
    <w:rsid w:val="00276960"/>
    <w:rsid w:val="002769E5"/>
    <w:rsid w:val="00277095"/>
    <w:rsid w:val="0027761F"/>
    <w:rsid w:val="0027765C"/>
    <w:rsid w:val="002776D0"/>
    <w:rsid w:val="0028037C"/>
    <w:rsid w:val="0028057B"/>
    <w:rsid w:val="00280E10"/>
    <w:rsid w:val="00280FC6"/>
    <w:rsid w:val="002810D3"/>
    <w:rsid w:val="002816E5"/>
    <w:rsid w:val="00281913"/>
    <w:rsid w:val="0028195C"/>
    <w:rsid w:val="0028271C"/>
    <w:rsid w:val="00282B22"/>
    <w:rsid w:val="00282EC7"/>
    <w:rsid w:val="002832EB"/>
    <w:rsid w:val="00283AE4"/>
    <w:rsid w:val="0028406E"/>
    <w:rsid w:val="0028434A"/>
    <w:rsid w:val="00284A21"/>
    <w:rsid w:val="00284C8B"/>
    <w:rsid w:val="00284FE0"/>
    <w:rsid w:val="00285231"/>
    <w:rsid w:val="00285DF2"/>
    <w:rsid w:val="00286100"/>
    <w:rsid w:val="00286617"/>
    <w:rsid w:val="00286671"/>
    <w:rsid w:val="0028671D"/>
    <w:rsid w:val="002868B9"/>
    <w:rsid w:val="00286C12"/>
    <w:rsid w:val="00286EB0"/>
    <w:rsid w:val="00286FAA"/>
    <w:rsid w:val="00287186"/>
    <w:rsid w:val="00287556"/>
    <w:rsid w:val="002875AF"/>
    <w:rsid w:val="002876AB"/>
    <w:rsid w:val="00287773"/>
    <w:rsid w:val="00287D18"/>
    <w:rsid w:val="0029013B"/>
    <w:rsid w:val="00290278"/>
    <w:rsid w:val="002905B7"/>
    <w:rsid w:val="002907F9"/>
    <w:rsid w:val="00290B77"/>
    <w:rsid w:val="00290C42"/>
    <w:rsid w:val="0029102F"/>
    <w:rsid w:val="002915D0"/>
    <w:rsid w:val="00291755"/>
    <w:rsid w:val="002917DD"/>
    <w:rsid w:val="00291851"/>
    <w:rsid w:val="00291C5D"/>
    <w:rsid w:val="00291E35"/>
    <w:rsid w:val="00291E50"/>
    <w:rsid w:val="00292435"/>
    <w:rsid w:val="00292A15"/>
    <w:rsid w:val="00292CE5"/>
    <w:rsid w:val="00293041"/>
    <w:rsid w:val="0029318F"/>
    <w:rsid w:val="0029375E"/>
    <w:rsid w:val="00293DA3"/>
    <w:rsid w:val="002941EB"/>
    <w:rsid w:val="00294959"/>
    <w:rsid w:val="00294C8E"/>
    <w:rsid w:val="00294C9C"/>
    <w:rsid w:val="00294F57"/>
    <w:rsid w:val="00295560"/>
    <w:rsid w:val="002957A2"/>
    <w:rsid w:val="002965EB"/>
    <w:rsid w:val="00297041"/>
    <w:rsid w:val="002975B1"/>
    <w:rsid w:val="00297BB1"/>
    <w:rsid w:val="00297BD7"/>
    <w:rsid w:val="00297D70"/>
    <w:rsid w:val="00297E21"/>
    <w:rsid w:val="00297ED1"/>
    <w:rsid w:val="00297F58"/>
    <w:rsid w:val="002A0BB7"/>
    <w:rsid w:val="002A135E"/>
    <w:rsid w:val="002A13F8"/>
    <w:rsid w:val="002A1533"/>
    <w:rsid w:val="002A1618"/>
    <w:rsid w:val="002A2234"/>
    <w:rsid w:val="002A231A"/>
    <w:rsid w:val="002A2685"/>
    <w:rsid w:val="002A27C5"/>
    <w:rsid w:val="002A2B4D"/>
    <w:rsid w:val="002A2D02"/>
    <w:rsid w:val="002A3847"/>
    <w:rsid w:val="002A3B1F"/>
    <w:rsid w:val="002A447F"/>
    <w:rsid w:val="002A44A7"/>
    <w:rsid w:val="002A4A02"/>
    <w:rsid w:val="002A5114"/>
    <w:rsid w:val="002A56AF"/>
    <w:rsid w:val="002A57F2"/>
    <w:rsid w:val="002A5898"/>
    <w:rsid w:val="002A5B7F"/>
    <w:rsid w:val="002A63C6"/>
    <w:rsid w:val="002A6930"/>
    <w:rsid w:val="002A6A02"/>
    <w:rsid w:val="002A6CA9"/>
    <w:rsid w:val="002A76F7"/>
    <w:rsid w:val="002A7A1C"/>
    <w:rsid w:val="002A7BA5"/>
    <w:rsid w:val="002B0329"/>
    <w:rsid w:val="002B037C"/>
    <w:rsid w:val="002B0462"/>
    <w:rsid w:val="002B064E"/>
    <w:rsid w:val="002B0856"/>
    <w:rsid w:val="002B0A29"/>
    <w:rsid w:val="002B0B04"/>
    <w:rsid w:val="002B0B0E"/>
    <w:rsid w:val="002B0F61"/>
    <w:rsid w:val="002B1745"/>
    <w:rsid w:val="002B2458"/>
    <w:rsid w:val="002B26C0"/>
    <w:rsid w:val="002B2AE8"/>
    <w:rsid w:val="002B3308"/>
    <w:rsid w:val="002B35E0"/>
    <w:rsid w:val="002B3686"/>
    <w:rsid w:val="002B37B3"/>
    <w:rsid w:val="002B39A2"/>
    <w:rsid w:val="002B40E5"/>
    <w:rsid w:val="002B42E1"/>
    <w:rsid w:val="002B455C"/>
    <w:rsid w:val="002B473C"/>
    <w:rsid w:val="002B4D9F"/>
    <w:rsid w:val="002B4EF5"/>
    <w:rsid w:val="002B4F7C"/>
    <w:rsid w:val="002B4F83"/>
    <w:rsid w:val="002B5474"/>
    <w:rsid w:val="002B5C5C"/>
    <w:rsid w:val="002B5E08"/>
    <w:rsid w:val="002B5E63"/>
    <w:rsid w:val="002B6144"/>
    <w:rsid w:val="002B70E1"/>
    <w:rsid w:val="002B744B"/>
    <w:rsid w:val="002B757E"/>
    <w:rsid w:val="002B77AC"/>
    <w:rsid w:val="002C00A3"/>
    <w:rsid w:val="002C0140"/>
    <w:rsid w:val="002C03EB"/>
    <w:rsid w:val="002C058E"/>
    <w:rsid w:val="002C15EA"/>
    <w:rsid w:val="002C165F"/>
    <w:rsid w:val="002C16FC"/>
    <w:rsid w:val="002C1FBA"/>
    <w:rsid w:val="002C24C6"/>
    <w:rsid w:val="002C27D4"/>
    <w:rsid w:val="002C28E0"/>
    <w:rsid w:val="002C2BE2"/>
    <w:rsid w:val="002C2C59"/>
    <w:rsid w:val="002C2E11"/>
    <w:rsid w:val="002C3049"/>
    <w:rsid w:val="002C32F9"/>
    <w:rsid w:val="002C35D9"/>
    <w:rsid w:val="002C3756"/>
    <w:rsid w:val="002C3819"/>
    <w:rsid w:val="002C4296"/>
    <w:rsid w:val="002C439F"/>
    <w:rsid w:val="002C4573"/>
    <w:rsid w:val="002C4603"/>
    <w:rsid w:val="002C4937"/>
    <w:rsid w:val="002C4C18"/>
    <w:rsid w:val="002C5027"/>
    <w:rsid w:val="002C56BB"/>
    <w:rsid w:val="002C589E"/>
    <w:rsid w:val="002C5E2F"/>
    <w:rsid w:val="002C63A4"/>
    <w:rsid w:val="002C6608"/>
    <w:rsid w:val="002C6B32"/>
    <w:rsid w:val="002C7960"/>
    <w:rsid w:val="002C7DF7"/>
    <w:rsid w:val="002D00C2"/>
    <w:rsid w:val="002D042B"/>
    <w:rsid w:val="002D07E9"/>
    <w:rsid w:val="002D0877"/>
    <w:rsid w:val="002D10D7"/>
    <w:rsid w:val="002D1677"/>
    <w:rsid w:val="002D1886"/>
    <w:rsid w:val="002D1D76"/>
    <w:rsid w:val="002D1E91"/>
    <w:rsid w:val="002D2F89"/>
    <w:rsid w:val="002D3300"/>
    <w:rsid w:val="002D350F"/>
    <w:rsid w:val="002D3889"/>
    <w:rsid w:val="002D3FD6"/>
    <w:rsid w:val="002D421C"/>
    <w:rsid w:val="002D495C"/>
    <w:rsid w:val="002D4C04"/>
    <w:rsid w:val="002D4DEA"/>
    <w:rsid w:val="002D4E97"/>
    <w:rsid w:val="002D5209"/>
    <w:rsid w:val="002D55F4"/>
    <w:rsid w:val="002D5ABE"/>
    <w:rsid w:val="002D5FFF"/>
    <w:rsid w:val="002D64C9"/>
    <w:rsid w:val="002D69BB"/>
    <w:rsid w:val="002D6BBF"/>
    <w:rsid w:val="002D6F4F"/>
    <w:rsid w:val="002D70C1"/>
    <w:rsid w:val="002D7384"/>
    <w:rsid w:val="002D78C6"/>
    <w:rsid w:val="002D7A75"/>
    <w:rsid w:val="002D7D7C"/>
    <w:rsid w:val="002D7E8F"/>
    <w:rsid w:val="002D7FA1"/>
    <w:rsid w:val="002E01B6"/>
    <w:rsid w:val="002E0583"/>
    <w:rsid w:val="002E0EDB"/>
    <w:rsid w:val="002E0F0D"/>
    <w:rsid w:val="002E0F37"/>
    <w:rsid w:val="002E1034"/>
    <w:rsid w:val="002E1464"/>
    <w:rsid w:val="002E2A8B"/>
    <w:rsid w:val="002E2CF1"/>
    <w:rsid w:val="002E3296"/>
    <w:rsid w:val="002E3315"/>
    <w:rsid w:val="002E3353"/>
    <w:rsid w:val="002E351C"/>
    <w:rsid w:val="002E3E6E"/>
    <w:rsid w:val="002E409F"/>
    <w:rsid w:val="002E43BE"/>
    <w:rsid w:val="002E46DA"/>
    <w:rsid w:val="002E494F"/>
    <w:rsid w:val="002E4F41"/>
    <w:rsid w:val="002E5117"/>
    <w:rsid w:val="002E5FA9"/>
    <w:rsid w:val="002E5FE0"/>
    <w:rsid w:val="002E60CD"/>
    <w:rsid w:val="002E60D6"/>
    <w:rsid w:val="002E6263"/>
    <w:rsid w:val="002E654A"/>
    <w:rsid w:val="002E68E2"/>
    <w:rsid w:val="002E6E25"/>
    <w:rsid w:val="002E7231"/>
    <w:rsid w:val="002E7598"/>
    <w:rsid w:val="002E7688"/>
    <w:rsid w:val="002E7785"/>
    <w:rsid w:val="002E7962"/>
    <w:rsid w:val="002E7E9A"/>
    <w:rsid w:val="002E7EE0"/>
    <w:rsid w:val="002E7F14"/>
    <w:rsid w:val="002F04C6"/>
    <w:rsid w:val="002F08C6"/>
    <w:rsid w:val="002F0CAB"/>
    <w:rsid w:val="002F0DC4"/>
    <w:rsid w:val="002F182A"/>
    <w:rsid w:val="002F1CCE"/>
    <w:rsid w:val="002F2186"/>
    <w:rsid w:val="002F2370"/>
    <w:rsid w:val="002F2437"/>
    <w:rsid w:val="002F2E4B"/>
    <w:rsid w:val="002F33D8"/>
    <w:rsid w:val="002F3573"/>
    <w:rsid w:val="002F3A14"/>
    <w:rsid w:val="002F40B8"/>
    <w:rsid w:val="002F47B4"/>
    <w:rsid w:val="002F5730"/>
    <w:rsid w:val="002F59A0"/>
    <w:rsid w:val="002F5ABD"/>
    <w:rsid w:val="002F5C81"/>
    <w:rsid w:val="002F5FDD"/>
    <w:rsid w:val="002F6148"/>
    <w:rsid w:val="002F67B5"/>
    <w:rsid w:val="002F67B6"/>
    <w:rsid w:val="002F67B9"/>
    <w:rsid w:val="002F6A5B"/>
    <w:rsid w:val="002F6F79"/>
    <w:rsid w:val="002F70A4"/>
    <w:rsid w:val="002F7166"/>
    <w:rsid w:val="002F7969"/>
    <w:rsid w:val="002F7A2A"/>
    <w:rsid w:val="002F7A33"/>
    <w:rsid w:val="0030031F"/>
    <w:rsid w:val="00300725"/>
    <w:rsid w:val="003010D9"/>
    <w:rsid w:val="00301309"/>
    <w:rsid w:val="00301742"/>
    <w:rsid w:val="00301746"/>
    <w:rsid w:val="00301BDD"/>
    <w:rsid w:val="00301C87"/>
    <w:rsid w:val="003021AC"/>
    <w:rsid w:val="0030223B"/>
    <w:rsid w:val="00302836"/>
    <w:rsid w:val="00302B30"/>
    <w:rsid w:val="00302D9A"/>
    <w:rsid w:val="0030358D"/>
    <w:rsid w:val="003038F6"/>
    <w:rsid w:val="00303B6F"/>
    <w:rsid w:val="00303D8D"/>
    <w:rsid w:val="003040A8"/>
    <w:rsid w:val="003040BD"/>
    <w:rsid w:val="0030436A"/>
    <w:rsid w:val="0030490B"/>
    <w:rsid w:val="00304A0E"/>
    <w:rsid w:val="00304BC6"/>
    <w:rsid w:val="00304D2A"/>
    <w:rsid w:val="00304FBA"/>
    <w:rsid w:val="00304FFC"/>
    <w:rsid w:val="00305B63"/>
    <w:rsid w:val="00306216"/>
    <w:rsid w:val="0030640F"/>
    <w:rsid w:val="00306687"/>
    <w:rsid w:val="0030677F"/>
    <w:rsid w:val="003068BF"/>
    <w:rsid w:val="00306928"/>
    <w:rsid w:val="00306EFD"/>
    <w:rsid w:val="00307055"/>
    <w:rsid w:val="00307073"/>
    <w:rsid w:val="00307213"/>
    <w:rsid w:val="00307238"/>
    <w:rsid w:val="00307326"/>
    <w:rsid w:val="00307FB0"/>
    <w:rsid w:val="00310257"/>
    <w:rsid w:val="003103B6"/>
    <w:rsid w:val="0031041C"/>
    <w:rsid w:val="003104DC"/>
    <w:rsid w:val="003106AF"/>
    <w:rsid w:val="003108D2"/>
    <w:rsid w:val="00310AFB"/>
    <w:rsid w:val="00310E12"/>
    <w:rsid w:val="00310E51"/>
    <w:rsid w:val="00310FDA"/>
    <w:rsid w:val="0031110E"/>
    <w:rsid w:val="00311822"/>
    <w:rsid w:val="00311A1B"/>
    <w:rsid w:val="00311D2B"/>
    <w:rsid w:val="00311E36"/>
    <w:rsid w:val="00311EC6"/>
    <w:rsid w:val="00312251"/>
    <w:rsid w:val="003124DF"/>
    <w:rsid w:val="00312787"/>
    <w:rsid w:val="003129E8"/>
    <w:rsid w:val="00312D54"/>
    <w:rsid w:val="00312E24"/>
    <w:rsid w:val="00312E37"/>
    <w:rsid w:val="00312FC5"/>
    <w:rsid w:val="00313103"/>
    <w:rsid w:val="00313335"/>
    <w:rsid w:val="00313761"/>
    <w:rsid w:val="00313A39"/>
    <w:rsid w:val="00313ACC"/>
    <w:rsid w:val="00313DD4"/>
    <w:rsid w:val="003146FF"/>
    <w:rsid w:val="00314925"/>
    <w:rsid w:val="00314CB2"/>
    <w:rsid w:val="003156C6"/>
    <w:rsid w:val="003159B5"/>
    <w:rsid w:val="00315ACA"/>
    <w:rsid w:val="00315CC8"/>
    <w:rsid w:val="00315D67"/>
    <w:rsid w:val="00316FA3"/>
    <w:rsid w:val="00317030"/>
    <w:rsid w:val="00317513"/>
    <w:rsid w:val="003177CF"/>
    <w:rsid w:val="003178F2"/>
    <w:rsid w:val="00320000"/>
    <w:rsid w:val="003200ED"/>
    <w:rsid w:val="00320A2A"/>
    <w:rsid w:val="00320B26"/>
    <w:rsid w:val="00320F09"/>
    <w:rsid w:val="00320F7E"/>
    <w:rsid w:val="0032124B"/>
    <w:rsid w:val="00321497"/>
    <w:rsid w:val="00321599"/>
    <w:rsid w:val="00321715"/>
    <w:rsid w:val="0032176E"/>
    <w:rsid w:val="00321C52"/>
    <w:rsid w:val="00322D8F"/>
    <w:rsid w:val="00322F23"/>
    <w:rsid w:val="00322FA2"/>
    <w:rsid w:val="0032311E"/>
    <w:rsid w:val="003235EE"/>
    <w:rsid w:val="00323B73"/>
    <w:rsid w:val="00324055"/>
    <w:rsid w:val="00324568"/>
    <w:rsid w:val="00324ADF"/>
    <w:rsid w:val="00324CCB"/>
    <w:rsid w:val="00325202"/>
    <w:rsid w:val="00325463"/>
    <w:rsid w:val="003254DA"/>
    <w:rsid w:val="00325B75"/>
    <w:rsid w:val="00325C89"/>
    <w:rsid w:val="00325D30"/>
    <w:rsid w:val="003260AD"/>
    <w:rsid w:val="00326306"/>
    <w:rsid w:val="00326351"/>
    <w:rsid w:val="0032658F"/>
    <w:rsid w:val="003266C9"/>
    <w:rsid w:val="00326751"/>
    <w:rsid w:val="003268A8"/>
    <w:rsid w:val="00326BAE"/>
    <w:rsid w:val="00326FFA"/>
    <w:rsid w:val="00327035"/>
    <w:rsid w:val="00327510"/>
    <w:rsid w:val="00327574"/>
    <w:rsid w:val="003276A0"/>
    <w:rsid w:val="00327708"/>
    <w:rsid w:val="0032776B"/>
    <w:rsid w:val="0032791F"/>
    <w:rsid w:val="00327C2B"/>
    <w:rsid w:val="00327E5B"/>
    <w:rsid w:val="0033094C"/>
    <w:rsid w:val="00330EA8"/>
    <w:rsid w:val="00330F7B"/>
    <w:rsid w:val="00331012"/>
    <w:rsid w:val="00331619"/>
    <w:rsid w:val="00331639"/>
    <w:rsid w:val="0033195A"/>
    <w:rsid w:val="00331ADD"/>
    <w:rsid w:val="00332460"/>
    <w:rsid w:val="003325E6"/>
    <w:rsid w:val="003327FF"/>
    <w:rsid w:val="00333484"/>
    <w:rsid w:val="00333744"/>
    <w:rsid w:val="003337A0"/>
    <w:rsid w:val="00333B4C"/>
    <w:rsid w:val="00334050"/>
    <w:rsid w:val="00334396"/>
    <w:rsid w:val="00334D0A"/>
    <w:rsid w:val="00335F73"/>
    <w:rsid w:val="0033682B"/>
    <w:rsid w:val="003370AA"/>
    <w:rsid w:val="0033781D"/>
    <w:rsid w:val="0033791A"/>
    <w:rsid w:val="00337C59"/>
    <w:rsid w:val="00337C70"/>
    <w:rsid w:val="00337CB0"/>
    <w:rsid w:val="00337EB0"/>
    <w:rsid w:val="00340488"/>
    <w:rsid w:val="00340D71"/>
    <w:rsid w:val="00340E38"/>
    <w:rsid w:val="00341092"/>
    <w:rsid w:val="003410C8"/>
    <w:rsid w:val="00341431"/>
    <w:rsid w:val="00341454"/>
    <w:rsid w:val="003416E4"/>
    <w:rsid w:val="00341754"/>
    <w:rsid w:val="003417A7"/>
    <w:rsid w:val="0034190E"/>
    <w:rsid w:val="00341A45"/>
    <w:rsid w:val="00342981"/>
    <w:rsid w:val="00343126"/>
    <w:rsid w:val="00343666"/>
    <w:rsid w:val="003437B4"/>
    <w:rsid w:val="00343B61"/>
    <w:rsid w:val="00343DE3"/>
    <w:rsid w:val="003440F4"/>
    <w:rsid w:val="00344165"/>
    <w:rsid w:val="003441F8"/>
    <w:rsid w:val="0034436B"/>
    <w:rsid w:val="0034495A"/>
    <w:rsid w:val="00344B53"/>
    <w:rsid w:val="00344C39"/>
    <w:rsid w:val="00344CA6"/>
    <w:rsid w:val="00344F4F"/>
    <w:rsid w:val="00344F60"/>
    <w:rsid w:val="0034515C"/>
    <w:rsid w:val="0034533D"/>
    <w:rsid w:val="003455EB"/>
    <w:rsid w:val="003455F4"/>
    <w:rsid w:val="00345849"/>
    <w:rsid w:val="00345DE7"/>
    <w:rsid w:val="003463C0"/>
    <w:rsid w:val="003464F1"/>
    <w:rsid w:val="00346701"/>
    <w:rsid w:val="00346771"/>
    <w:rsid w:val="00346B69"/>
    <w:rsid w:val="00346BAD"/>
    <w:rsid w:val="00346D7B"/>
    <w:rsid w:val="00346DCB"/>
    <w:rsid w:val="003472FA"/>
    <w:rsid w:val="003473B2"/>
    <w:rsid w:val="0034757D"/>
    <w:rsid w:val="003501A3"/>
    <w:rsid w:val="00350205"/>
    <w:rsid w:val="00350428"/>
    <w:rsid w:val="003506A8"/>
    <w:rsid w:val="00350862"/>
    <w:rsid w:val="00350981"/>
    <w:rsid w:val="00350BC4"/>
    <w:rsid w:val="00350E84"/>
    <w:rsid w:val="0035122F"/>
    <w:rsid w:val="003516A1"/>
    <w:rsid w:val="00351862"/>
    <w:rsid w:val="00351F9B"/>
    <w:rsid w:val="0035208E"/>
    <w:rsid w:val="003525BF"/>
    <w:rsid w:val="003528C8"/>
    <w:rsid w:val="00352D38"/>
    <w:rsid w:val="00353203"/>
    <w:rsid w:val="00353430"/>
    <w:rsid w:val="00353A92"/>
    <w:rsid w:val="00353DF8"/>
    <w:rsid w:val="0035458A"/>
    <w:rsid w:val="003549E4"/>
    <w:rsid w:val="00354AD0"/>
    <w:rsid w:val="00354DB9"/>
    <w:rsid w:val="00354F1C"/>
    <w:rsid w:val="00355951"/>
    <w:rsid w:val="00355973"/>
    <w:rsid w:val="00356251"/>
    <w:rsid w:val="00356586"/>
    <w:rsid w:val="003565C0"/>
    <w:rsid w:val="0035661D"/>
    <w:rsid w:val="003579EF"/>
    <w:rsid w:val="00357C3E"/>
    <w:rsid w:val="00360335"/>
    <w:rsid w:val="003613F3"/>
    <w:rsid w:val="003617C7"/>
    <w:rsid w:val="003619B2"/>
    <w:rsid w:val="003619E1"/>
    <w:rsid w:val="00361DC8"/>
    <w:rsid w:val="003623B3"/>
    <w:rsid w:val="003627AA"/>
    <w:rsid w:val="00362E97"/>
    <w:rsid w:val="00362EE0"/>
    <w:rsid w:val="00362F12"/>
    <w:rsid w:val="003638DD"/>
    <w:rsid w:val="00363956"/>
    <w:rsid w:val="00364081"/>
    <w:rsid w:val="00364218"/>
    <w:rsid w:val="003642E0"/>
    <w:rsid w:val="00364729"/>
    <w:rsid w:val="00364BD8"/>
    <w:rsid w:val="00364CFC"/>
    <w:rsid w:val="0036526C"/>
    <w:rsid w:val="003653A8"/>
    <w:rsid w:val="003657B1"/>
    <w:rsid w:val="00365AE9"/>
    <w:rsid w:val="00365E52"/>
    <w:rsid w:val="00366306"/>
    <w:rsid w:val="00366428"/>
    <w:rsid w:val="003668FB"/>
    <w:rsid w:val="00366B76"/>
    <w:rsid w:val="00366C29"/>
    <w:rsid w:val="003679C8"/>
    <w:rsid w:val="00367B29"/>
    <w:rsid w:val="003706A7"/>
    <w:rsid w:val="003713CB"/>
    <w:rsid w:val="00371E0E"/>
    <w:rsid w:val="0037248A"/>
    <w:rsid w:val="00372499"/>
    <w:rsid w:val="00372536"/>
    <w:rsid w:val="003730B7"/>
    <w:rsid w:val="0037334E"/>
    <w:rsid w:val="0037352F"/>
    <w:rsid w:val="0037360E"/>
    <w:rsid w:val="00373761"/>
    <w:rsid w:val="00373870"/>
    <w:rsid w:val="0037391F"/>
    <w:rsid w:val="00373B7F"/>
    <w:rsid w:val="00374233"/>
    <w:rsid w:val="00374533"/>
    <w:rsid w:val="00374DA6"/>
    <w:rsid w:val="00374ED7"/>
    <w:rsid w:val="0037509B"/>
    <w:rsid w:val="003754AC"/>
    <w:rsid w:val="0037559B"/>
    <w:rsid w:val="0037585C"/>
    <w:rsid w:val="00375CB4"/>
    <w:rsid w:val="00375E40"/>
    <w:rsid w:val="00375F46"/>
    <w:rsid w:val="00376606"/>
    <w:rsid w:val="00376652"/>
    <w:rsid w:val="00376D75"/>
    <w:rsid w:val="00377293"/>
    <w:rsid w:val="0037745E"/>
    <w:rsid w:val="00377AA8"/>
    <w:rsid w:val="00377CE9"/>
    <w:rsid w:val="00377D8B"/>
    <w:rsid w:val="00377D91"/>
    <w:rsid w:val="0038097A"/>
    <w:rsid w:val="00380D84"/>
    <w:rsid w:val="0038166F"/>
    <w:rsid w:val="00381D29"/>
    <w:rsid w:val="00381E7A"/>
    <w:rsid w:val="00381FC1"/>
    <w:rsid w:val="00382079"/>
    <w:rsid w:val="00382566"/>
    <w:rsid w:val="0038288F"/>
    <w:rsid w:val="00382A84"/>
    <w:rsid w:val="00382C00"/>
    <w:rsid w:val="00383011"/>
    <w:rsid w:val="00383140"/>
    <w:rsid w:val="0038355B"/>
    <w:rsid w:val="00383708"/>
    <w:rsid w:val="00384815"/>
    <w:rsid w:val="00384902"/>
    <w:rsid w:val="00384EA5"/>
    <w:rsid w:val="003852BC"/>
    <w:rsid w:val="003853A1"/>
    <w:rsid w:val="003855DD"/>
    <w:rsid w:val="00385B07"/>
    <w:rsid w:val="00385BDD"/>
    <w:rsid w:val="00385CFC"/>
    <w:rsid w:val="0038610B"/>
    <w:rsid w:val="00387012"/>
    <w:rsid w:val="003879DA"/>
    <w:rsid w:val="00387C3B"/>
    <w:rsid w:val="00390062"/>
    <w:rsid w:val="003901C0"/>
    <w:rsid w:val="003905DA"/>
    <w:rsid w:val="003905F4"/>
    <w:rsid w:val="00390F2E"/>
    <w:rsid w:val="00391333"/>
    <w:rsid w:val="003913E5"/>
    <w:rsid w:val="00392978"/>
    <w:rsid w:val="00392B23"/>
    <w:rsid w:val="00392BD9"/>
    <w:rsid w:val="00393070"/>
    <w:rsid w:val="00393343"/>
    <w:rsid w:val="0039343A"/>
    <w:rsid w:val="00393A18"/>
    <w:rsid w:val="00393C06"/>
    <w:rsid w:val="00393D5D"/>
    <w:rsid w:val="00393DEA"/>
    <w:rsid w:val="00394E0A"/>
    <w:rsid w:val="00395553"/>
    <w:rsid w:val="003958C0"/>
    <w:rsid w:val="00396416"/>
    <w:rsid w:val="00396510"/>
    <w:rsid w:val="00396540"/>
    <w:rsid w:val="00396830"/>
    <w:rsid w:val="00396A44"/>
    <w:rsid w:val="00396DDB"/>
    <w:rsid w:val="00396E5D"/>
    <w:rsid w:val="00397298"/>
    <w:rsid w:val="00397438"/>
    <w:rsid w:val="00397528"/>
    <w:rsid w:val="00397855"/>
    <w:rsid w:val="003A020F"/>
    <w:rsid w:val="003A0439"/>
    <w:rsid w:val="003A0ABA"/>
    <w:rsid w:val="003A0EF4"/>
    <w:rsid w:val="003A10FB"/>
    <w:rsid w:val="003A1392"/>
    <w:rsid w:val="003A1435"/>
    <w:rsid w:val="003A15F7"/>
    <w:rsid w:val="003A20B0"/>
    <w:rsid w:val="003A2465"/>
    <w:rsid w:val="003A2785"/>
    <w:rsid w:val="003A2A7A"/>
    <w:rsid w:val="003A2CEE"/>
    <w:rsid w:val="003A2FD0"/>
    <w:rsid w:val="003A3AB8"/>
    <w:rsid w:val="003A416A"/>
    <w:rsid w:val="003A4876"/>
    <w:rsid w:val="003A48BC"/>
    <w:rsid w:val="003A4FFD"/>
    <w:rsid w:val="003A5369"/>
    <w:rsid w:val="003A5D8A"/>
    <w:rsid w:val="003A6065"/>
    <w:rsid w:val="003A649C"/>
    <w:rsid w:val="003A66CD"/>
    <w:rsid w:val="003A6766"/>
    <w:rsid w:val="003A699A"/>
    <w:rsid w:val="003A6CC3"/>
    <w:rsid w:val="003A6E22"/>
    <w:rsid w:val="003A7488"/>
    <w:rsid w:val="003A75AE"/>
    <w:rsid w:val="003A76F5"/>
    <w:rsid w:val="003A7E7C"/>
    <w:rsid w:val="003A7EF0"/>
    <w:rsid w:val="003B0BE2"/>
    <w:rsid w:val="003B0CA7"/>
    <w:rsid w:val="003B12CD"/>
    <w:rsid w:val="003B1554"/>
    <w:rsid w:val="003B188C"/>
    <w:rsid w:val="003B1C57"/>
    <w:rsid w:val="003B1D6B"/>
    <w:rsid w:val="003B299F"/>
    <w:rsid w:val="003B2BEC"/>
    <w:rsid w:val="003B37C3"/>
    <w:rsid w:val="003B3809"/>
    <w:rsid w:val="003B3852"/>
    <w:rsid w:val="003B392C"/>
    <w:rsid w:val="003B3B75"/>
    <w:rsid w:val="003B3D09"/>
    <w:rsid w:val="003B4224"/>
    <w:rsid w:val="003B50D2"/>
    <w:rsid w:val="003B5104"/>
    <w:rsid w:val="003B5191"/>
    <w:rsid w:val="003B51B8"/>
    <w:rsid w:val="003B56A5"/>
    <w:rsid w:val="003B5767"/>
    <w:rsid w:val="003B6581"/>
    <w:rsid w:val="003B6611"/>
    <w:rsid w:val="003B7031"/>
    <w:rsid w:val="003B73CD"/>
    <w:rsid w:val="003B78FE"/>
    <w:rsid w:val="003B7BE9"/>
    <w:rsid w:val="003B7C9E"/>
    <w:rsid w:val="003B7E78"/>
    <w:rsid w:val="003C0C5E"/>
    <w:rsid w:val="003C13BF"/>
    <w:rsid w:val="003C143B"/>
    <w:rsid w:val="003C18B0"/>
    <w:rsid w:val="003C18DE"/>
    <w:rsid w:val="003C1913"/>
    <w:rsid w:val="003C1915"/>
    <w:rsid w:val="003C1AD4"/>
    <w:rsid w:val="003C1B11"/>
    <w:rsid w:val="003C2353"/>
    <w:rsid w:val="003C25C5"/>
    <w:rsid w:val="003C273F"/>
    <w:rsid w:val="003C27E8"/>
    <w:rsid w:val="003C2B49"/>
    <w:rsid w:val="003C30A8"/>
    <w:rsid w:val="003C30C0"/>
    <w:rsid w:val="003C30FC"/>
    <w:rsid w:val="003C3236"/>
    <w:rsid w:val="003C374D"/>
    <w:rsid w:val="003C3A74"/>
    <w:rsid w:val="003C3E97"/>
    <w:rsid w:val="003C3EC1"/>
    <w:rsid w:val="003C3F54"/>
    <w:rsid w:val="003C463C"/>
    <w:rsid w:val="003C4C4B"/>
    <w:rsid w:val="003C5BDE"/>
    <w:rsid w:val="003C5D1C"/>
    <w:rsid w:val="003C5E3D"/>
    <w:rsid w:val="003C6E8F"/>
    <w:rsid w:val="003C6F92"/>
    <w:rsid w:val="003C705B"/>
    <w:rsid w:val="003C7196"/>
    <w:rsid w:val="003C7677"/>
    <w:rsid w:val="003C7694"/>
    <w:rsid w:val="003C7863"/>
    <w:rsid w:val="003C794A"/>
    <w:rsid w:val="003C79E4"/>
    <w:rsid w:val="003D049E"/>
    <w:rsid w:val="003D0898"/>
    <w:rsid w:val="003D08E1"/>
    <w:rsid w:val="003D093E"/>
    <w:rsid w:val="003D0BB1"/>
    <w:rsid w:val="003D0BF8"/>
    <w:rsid w:val="003D123D"/>
    <w:rsid w:val="003D12BA"/>
    <w:rsid w:val="003D151B"/>
    <w:rsid w:val="003D17B3"/>
    <w:rsid w:val="003D1C22"/>
    <w:rsid w:val="003D2247"/>
    <w:rsid w:val="003D271B"/>
    <w:rsid w:val="003D27B2"/>
    <w:rsid w:val="003D2A9B"/>
    <w:rsid w:val="003D2AAC"/>
    <w:rsid w:val="003D2BED"/>
    <w:rsid w:val="003D3357"/>
    <w:rsid w:val="003D362D"/>
    <w:rsid w:val="003D3B51"/>
    <w:rsid w:val="003D3B6C"/>
    <w:rsid w:val="003D4290"/>
    <w:rsid w:val="003D4547"/>
    <w:rsid w:val="003D5D8B"/>
    <w:rsid w:val="003D615C"/>
    <w:rsid w:val="003D6A41"/>
    <w:rsid w:val="003D6B63"/>
    <w:rsid w:val="003D6BA4"/>
    <w:rsid w:val="003D75FA"/>
    <w:rsid w:val="003D7BC7"/>
    <w:rsid w:val="003E003E"/>
    <w:rsid w:val="003E01C5"/>
    <w:rsid w:val="003E0CC4"/>
    <w:rsid w:val="003E0D6C"/>
    <w:rsid w:val="003E1E01"/>
    <w:rsid w:val="003E2152"/>
    <w:rsid w:val="003E2470"/>
    <w:rsid w:val="003E24D3"/>
    <w:rsid w:val="003E2512"/>
    <w:rsid w:val="003E2B7B"/>
    <w:rsid w:val="003E2C40"/>
    <w:rsid w:val="003E2CD0"/>
    <w:rsid w:val="003E33A6"/>
    <w:rsid w:val="003E33FF"/>
    <w:rsid w:val="003E3A7F"/>
    <w:rsid w:val="003E3B61"/>
    <w:rsid w:val="003E3BE5"/>
    <w:rsid w:val="003E3C43"/>
    <w:rsid w:val="003E3C72"/>
    <w:rsid w:val="003E3C90"/>
    <w:rsid w:val="003E3F0E"/>
    <w:rsid w:val="003E424C"/>
    <w:rsid w:val="003E445B"/>
    <w:rsid w:val="003E495C"/>
    <w:rsid w:val="003E5560"/>
    <w:rsid w:val="003E571C"/>
    <w:rsid w:val="003E602B"/>
    <w:rsid w:val="003E6497"/>
    <w:rsid w:val="003E64C4"/>
    <w:rsid w:val="003E65FE"/>
    <w:rsid w:val="003E660E"/>
    <w:rsid w:val="003E6E86"/>
    <w:rsid w:val="003E6F42"/>
    <w:rsid w:val="003E7284"/>
    <w:rsid w:val="003E754E"/>
    <w:rsid w:val="003E7A21"/>
    <w:rsid w:val="003F06E0"/>
    <w:rsid w:val="003F071E"/>
    <w:rsid w:val="003F0805"/>
    <w:rsid w:val="003F1402"/>
    <w:rsid w:val="003F14B0"/>
    <w:rsid w:val="003F177E"/>
    <w:rsid w:val="003F2925"/>
    <w:rsid w:val="003F2C4E"/>
    <w:rsid w:val="003F2D7B"/>
    <w:rsid w:val="003F2DC4"/>
    <w:rsid w:val="003F41B9"/>
    <w:rsid w:val="003F47FC"/>
    <w:rsid w:val="003F4D3C"/>
    <w:rsid w:val="003F507A"/>
    <w:rsid w:val="003F507E"/>
    <w:rsid w:val="003F5130"/>
    <w:rsid w:val="003F551F"/>
    <w:rsid w:val="003F57F6"/>
    <w:rsid w:val="003F5A3E"/>
    <w:rsid w:val="003F5A88"/>
    <w:rsid w:val="003F5ABA"/>
    <w:rsid w:val="003F5B4C"/>
    <w:rsid w:val="003F5E9C"/>
    <w:rsid w:val="003F61D6"/>
    <w:rsid w:val="003F6407"/>
    <w:rsid w:val="003F6EAF"/>
    <w:rsid w:val="003F7105"/>
    <w:rsid w:val="003F72D3"/>
    <w:rsid w:val="003F732A"/>
    <w:rsid w:val="003F757B"/>
    <w:rsid w:val="003F791B"/>
    <w:rsid w:val="003F7CCB"/>
    <w:rsid w:val="003F7E6F"/>
    <w:rsid w:val="004010F3"/>
    <w:rsid w:val="004015D6"/>
    <w:rsid w:val="004017D2"/>
    <w:rsid w:val="00402497"/>
    <w:rsid w:val="0040297E"/>
    <w:rsid w:val="00402C84"/>
    <w:rsid w:val="004030ED"/>
    <w:rsid w:val="004038D8"/>
    <w:rsid w:val="00404626"/>
    <w:rsid w:val="00404969"/>
    <w:rsid w:val="00404FED"/>
    <w:rsid w:val="00405780"/>
    <w:rsid w:val="004058CE"/>
    <w:rsid w:val="004058DD"/>
    <w:rsid w:val="004059BD"/>
    <w:rsid w:val="00405BEB"/>
    <w:rsid w:val="00406236"/>
    <w:rsid w:val="00406DB0"/>
    <w:rsid w:val="00406F04"/>
    <w:rsid w:val="00407164"/>
    <w:rsid w:val="004073E1"/>
    <w:rsid w:val="0040792D"/>
    <w:rsid w:val="00407D6C"/>
    <w:rsid w:val="00407F4B"/>
    <w:rsid w:val="004100EC"/>
    <w:rsid w:val="00410DBF"/>
    <w:rsid w:val="00410E14"/>
    <w:rsid w:val="00411AF3"/>
    <w:rsid w:val="00411D89"/>
    <w:rsid w:val="00411E0C"/>
    <w:rsid w:val="004127F7"/>
    <w:rsid w:val="004128E1"/>
    <w:rsid w:val="00412BEC"/>
    <w:rsid w:val="00412DF3"/>
    <w:rsid w:val="00413571"/>
    <w:rsid w:val="00413721"/>
    <w:rsid w:val="0041398C"/>
    <w:rsid w:val="00413A57"/>
    <w:rsid w:val="00413B9F"/>
    <w:rsid w:val="00414276"/>
    <w:rsid w:val="00414843"/>
    <w:rsid w:val="0041499F"/>
    <w:rsid w:val="004150F7"/>
    <w:rsid w:val="00415374"/>
    <w:rsid w:val="0041541C"/>
    <w:rsid w:val="00415593"/>
    <w:rsid w:val="00415601"/>
    <w:rsid w:val="00415BA7"/>
    <w:rsid w:val="00415C64"/>
    <w:rsid w:val="00415DAF"/>
    <w:rsid w:val="00416533"/>
    <w:rsid w:val="0041718F"/>
    <w:rsid w:val="00417443"/>
    <w:rsid w:val="004175BA"/>
    <w:rsid w:val="004175D6"/>
    <w:rsid w:val="004177CC"/>
    <w:rsid w:val="00417994"/>
    <w:rsid w:val="00417BA9"/>
    <w:rsid w:val="00417C45"/>
    <w:rsid w:val="00420282"/>
    <w:rsid w:val="00420312"/>
    <w:rsid w:val="00420991"/>
    <w:rsid w:val="00420BBC"/>
    <w:rsid w:val="00420EA6"/>
    <w:rsid w:val="004210F2"/>
    <w:rsid w:val="00421322"/>
    <w:rsid w:val="004216C1"/>
    <w:rsid w:val="0042215B"/>
    <w:rsid w:val="0042238B"/>
    <w:rsid w:val="004223A7"/>
    <w:rsid w:val="004223ED"/>
    <w:rsid w:val="004224D8"/>
    <w:rsid w:val="00422D8A"/>
    <w:rsid w:val="004234A2"/>
    <w:rsid w:val="004238B1"/>
    <w:rsid w:val="00423EAC"/>
    <w:rsid w:val="00423F04"/>
    <w:rsid w:val="0042429B"/>
    <w:rsid w:val="004245CD"/>
    <w:rsid w:val="0042464E"/>
    <w:rsid w:val="00424C1B"/>
    <w:rsid w:val="00424EDA"/>
    <w:rsid w:val="00425496"/>
    <w:rsid w:val="0042551E"/>
    <w:rsid w:val="0042563D"/>
    <w:rsid w:val="00425D01"/>
    <w:rsid w:val="00426010"/>
    <w:rsid w:val="0042618B"/>
    <w:rsid w:val="004263CE"/>
    <w:rsid w:val="00426716"/>
    <w:rsid w:val="00426F32"/>
    <w:rsid w:val="004272D6"/>
    <w:rsid w:val="004272FD"/>
    <w:rsid w:val="004273C9"/>
    <w:rsid w:val="00427903"/>
    <w:rsid w:val="00427D74"/>
    <w:rsid w:val="00430992"/>
    <w:rsid w:val="00430AE0"/>
    <w:rsid w:val="00430FB7"/>
    <w:rsid w:val="00430FC1"/>
    <w:rsid w:val="00431237"/>
    <w:rsid w:val="004327AD"/>
    <w:rsid w:val="00432B27"/>
    <w:rsid w:val="00432B73"/>
    <w:rsid w:val="00432BE6"/>
    <w:rsid w:val="004330B4"/>
    <w:rsid w:val="004336D0"/>
    <w:rsid w:val="00433A4C"/>
    <w:rsid w:val="00433C47"/>
    <w:rsid w:val="00433DD5"/>
    <w:rsid w:val="00434351"/>
    <w:rsid w:val="00434A65"/>
    <w:rsid w:val="00434E89"/>
    <w:rsid w:val="00434F7E"/>
    <w:rsid w:val="00434FF5"/>
    <w:rsid w:val="00435B87"/>
    <w:rsid w:val="004367B8"/>
    <w:rsid w:val="00436800"/>
    <w:rsid w:val="0043690F"/>
    <w:rsid w:val="00437199"/>
    <w:rsid w:val="0043728C"/>
    <w:rsid w:val="0043740F"/>
    <w:rsid w:val="00437770"/>
    <w:rsid w:val="00437AFE"/>
    <w:rsid w:val="00437C2E"/>
    <w:rsid w:val="00437E67"/>
    <w:rsid w:val="00437EE5"/>
    <w:rsid w:val="00440075"/>
    <w:rsid w:val="00440222"/>
    <w:rsid w:val="004405F5"/>
    <w:rsid w:val="00440878"/>
    <w:rsid w:val="00440B46"/>
    <w:rsid w:val="004413F7"/>
    <w:rsid w:val="004415C9"/>
    <w:rsid w:val="00441DBE"/>
    <w:rsid w:val="00441E8F"/>
    <w:rsid w:val="0044208D"/>
    <w:rsid w:val="004422AE"/>
    <w:rsid w:val="00442DE9"/>
    <w:rsid w:val="00442E32"/>
    <w:rsid w:val="00443776"/>
    <w:rsid w:val="00444241"/>
    <w:rsid w:val="00444287"/>
    <w:rsid w:val="004443D0"/>
    <w:rsid w:val="00444500"/>
    <w:rsid w:val="00444B69"/>
    <w:rsid w:val="00444B8D"/>
    <w:rsid w:val="00444DA1"/>
    <w:rsid w:val="00445577"/>
    <w:rsid w:val="00445A52"/>
    <w:rsid w:val="00445F24"/>
    <w:rsid w:val="004470DE"/>
    <w:rsid w:val="004472DA"/>
    <w:rsid w:val="0044735F"/>
    <w:rsid w:val="0044743C"/>
    <w:rsid w:val="00447CC9"/>
    <w:rsid w:val="00447DB3"/>
    <w:rsid w:val="00447FFD"/>
    <w:rsid w:val="004502E7"/>
    <w:rsid w:val="00451479"/>
    <w:rsid w:val="00451D6D"/>
    <w:rsid w:val="00451DAE"/>
    <w:rsid w:val="0045210B"/>
    <w:rsid w:val="0045251B"/>
    <w:rsid w:val="0045251F"/>
    <w:rsid w:val="00452A90"/>
    <w:rsid w:val="00452E0A"/>
    <w:rsid w:val="00452EB2"/>
    <w:rsid w:val="0045422E"/>
    <w:rsid w:val="0045491C"/>
    <w:rsid w:val="004549DB"/>
    <w:rsid w:val="00454AF0"/>
    <w:rsid w:val="004550BD"/>
    <w:rsid w:val="004553A2"/>
    <w:rsid w:val="004553BD"/>
    <w:rsid w:val="00455967"/>
    <w:rsid w:val="00455C6D"/>
    <w:rsid w:val="00455DC4"/>
    <w:rsid w:val="00455E36"/>
    <w:rsid w:val="00455ECF"/>
    <w:rsid w:val="0045657D"/>
    <w:rsid w:val="00456FC9"/>
    <w:rsid w:val="004576C0"/>
    <w:rsid w:val="004576D4"/>
    <w:rsid w:val="00457C6B"/>
    <w:rsid w:val="00460567"/>
    <w:rsid w:val="00460D01"/>
    <w:rsid w:val="00460D65"/>
    <w:rsid w:val="00461367"/>
    <w:rsid w:val="004618CA"/>
    <w:rsid w:val="004618EC"/>
    <w:rsid w:val="00461FF3"/>
    <w:rsid w:val="00462046"/>
    <w:rsid w:val="004623AD"/>
    <w:rsid w:val="004624F8"/>
    <w:rsid w:val="00463626"/>
    <w:rsid w:val="00463931"/>
    <w:rsid w:val="00463A44"/>
    <w:rsid w:val="00464252"/>
    <w:rsid w:val="00464A97"/>
    <w:rsid w:val="00464C67"/>
    <w:rsid w:val="004655B7"/>
    <w:rsid w:val="00465B5D"/>
    <w:rsid w:val="004668C8"/>
    <w:rsid w:val="00466DEC"/>
    <w:rsid w:val="00466F88"/>
    <w:rsid w:val="0046708F"/>
    <w:rsid w:val="00467172"/>
    <w:rsid w:val="0046726C"/>
    <w:rsid w:val="00467524"/>
    <w:rsid w:val="00467604"/>
    <w:rsid w:val="00467956"/>
    <w:rsid w:val="00467D5D"/>
    <w:rsid w:val="00470398"/>
    <w:rsid w:val="00470444"/>
    <w:rsid w:val="0047073D"/>
    <w:rsid w:val="00470AC8"/>
    <w:rsid w:val="00470E17"/>
    <w:rsid w:val="00470E45"/>
    <w:rsid w:val="00471406"/>
    <w:rsid w:val="004718AD"/>
    <w:rsid w:val="00471B1E"/>
    <w:rsid w:val="00471C60"/>
    <w:rsid w:val="00471DC9"/>
    <w:rsid w:val="00472531"/>
    <w:rsid w:val="004726BC"/>
    <w:rsid w:val="00472A62"/>
    <w:rsid w:val="00472B2C"/>
    <w:rsid w:val="00472BB2"/>
    <w:rsid w:val="00472DEB"/>
    <w:rsid w:val="004730CC"/>
    <w:rsid w:val="0047370C"/>
    <w:rsid w:val="004738EC"/>
    <w:rsid w:val="00473C2C"/>
    <w:rsid w:val="00473CBE"/>
    <w:rsid w:val="00473FEB"/>
    <w:rsid w:val="004744AB"/>
    <w:rsid w:val="004744E5"/>
    <w:rsid w:val="004745E7"/>
    <w:rsid w:val="0047466D"/>
    <w:rsid w:val="00474843"/>
    <w:rsid w:val="004749C2"/>
    <w:rsid w:val="0047505B"/>
    <w:rsid w:val="0047557B"/>
    <w:rsid w:val="004755F2"/>
    <w:rsid w:val="004756A3"/>
    <w:rsid w:val="0047586F"/>
    <w:rsid w:val="004758C9"/>
    <w:rsid w:val="00475F32"/>
    <w:rsid w:val="0047672D"/>
    <w:rsid w:val="00476857"/>
    <w:rsid w:val="00476A32"/>
    <w:rsid w:val="00476F9B"/>
    <w:rsid w:val="0047719E"/>
    <w:rsid w:val="00477B22"/>
    <w:rsid w:val="00477F8B"/>
    <w:rsid w:val="00477FD1"/>
    <w:rsid w:val="004802BB"/>
    <w:rsid w:val="004808AC"/>
    <w:rsid w:val="00480918"/>
    <w:rsid w:val="004815DA"/>
    <w:rsid w:val="00481846"/>
    <w:rsid w:val="004826F7"/>
    <w:rsid w:val="00482817"/>
    <w:rsid w:val="00482DAC"/>
    <w:rsid w:val="00483278"/>
    <w:rsid w:val="004833F6"/>
    <w:rsid w:val="00483457"/>
    <w:rsid w:val="00483E57"/>
    <w:rsid w:val="0048443E"/>
    <w:rsid w:val="004846F9"/>
    <w:rsid w:val="00484F29"/>
    <w:rsid w:val="004853A0"/>
    <w:rsid w:val="00485617"/>
    <w:rsid w:val="00485811"/>
    <w:rsid w:val="00485922"/>
    <w:rsid w:val="00485AA2"/>
    <w:rsid w:val="00485B15"/>
    <w:rsid w:val="00485F7F"/>
    <w:rsid w:val="00486159"/>
    <w:rsid w:val="0048635B"/>
    <w:rsid w:val="004865E5"/>
    <w:rsid w:val="0048700B"/>
    <w:rsid w:val="004878B9"/>
    <w:rsid w:val="0048799A"/>
    <w:rsid w:val="00490336"/>
    <w:rsid w:val="00490632"/>
    <w:rsid w:val="00490B58"/>
    <w:rsid w:val="004912A7"/>
    <w:rsid w:val="004918AC"/>
    <w:rsid w:val="00491A70"/>
    <w:rsid w:val="00491E5A"/>
    <w:rsid w:val="0049280E"/>
    <w:rsid w:val="00493216"/>
    <w:rsid w:val="00493BE2"/>
    <w:rsid w:val="00493FF3"/>
    <w:rsid w:val="004945FC"/>
    <w:rsid w:val="00494F85"/>
    <w:rsid w:val="004953A8"/>
    <w:rsid w:val="00495AC1"/>
    <w:rsid w:val="00496023"/>
    <w:rsid w:val="00496082"/>
    <w:rsid w:val="004960BE"/>
    <w:rsid w:val="00496258"/>
    <w:rsid w:val="00496351"/>
    <w:rsid w:val="00496730"/>
    <w:rsid w:val="00496DD0"/>
    <w:rsid w:val="004973AE"/>
    <w:rsid w:val="00497814"/>
    <w:rsid w:val="00497A23"/>
    <w:rsid w:val="004A0064"/>
    <w:rsid w:val="004A023C"/>
    <w:rsid w:val="004A0261"/>
    <w:rsid w:val="004A03B5"/>
    <w:rsid w:val="004A0492"/>
    <w:rsid w:val="004A0AC0"/>
    <w:rsid w:val="004A0D72"/>
    <w:rsid w:val="004A0FA8"/>
    <w:rsid w:val="004A1248"/>
    <w:rsid w:val="004A195A"/>
    <w:rsid w:val="004A1BB6"/>
    <w:rsid w:val="004A1C7D"/>
    <w:rsid w:val="004A1F45"/>
    <w:rsid w:val="004A2683"/>
    <w:rsid w:val="004A2CEB"/>
    <w:rsid w:val="004A3305"/>
    <w:rsid w:val="004A346C"/>
    <w:rsid w:val="004A3D01"/>
    <w:rsid w:val="004A41FF"/>
    <w:rsid w:val="004A4505"/>
    <w:rsid w:val="004A452F"/>
    <w:rsid w:val="004A4B8F"/>
    <w:rsid w:val="004A4D54"/>
    <w:rsid w:val="004A4DA8"/>
    <w:rsid w:val="004A4FA6"/>
    <w:rsid w:val="004A5676"/>
    <w:rsid w:val="004A5C46"/>
    <w:rsid w:val="004A5F87"/>
    <w:rsid w:val="004A5FAB"/>
    <w:rsid w:val="004A651F"/>
    <w:rsid w:val="004A667E"/>
    <w:rsid w:val="004A6877"/>
    <w:rsid w:val="004A698A"/>
    <w:rsid w:val="004A7006"/>
    <w:rsid w:val="004A7649"/>
    <w:rsid w:val="004A779B"/>
    <w:rsid w:val="004A79A3"/>
    <w:rsid w:val="004A7A83"/>
    <w:rsid w:val="004A7B84"/>
    <w:rsid w:val="004A7EDB"/>
    <w:rsid w:val="004B00BD"/>
    <w:rsid w:val="004B04B7"/>
    <w:rsid w:val="004B12A1"/>
    <w:rsid w:val="004B17A1"/>
    <w:rsid w:val="004B1C55"/>
    <w:rsid w:val="004B1E07"/>
    <w:rsid w:val="004B1E22"/>
    <w:rsid w:val="004B23B3"/>
    <w:rsid w:val="004B2CBB"/>
    <w:rsid w:val="004B2E97"/>
    <w:rsid w:val="004B4175"/>
    <w:rsid w:val="004B5037"/>
    <w:rsid w:val="004B504E"/>
    <w:rsid w:val="004B5601"/>
    <w:rsid w:val="004B56C4"/>
    <w:rsid w:val="004B589F"/>
    <w:rsid w:val="004B5B8D"/>
    <w:rsid w:val="004B5EB7"/>
    <w:rsid w:val="004B6033"/>
    <w:rsid w:val="004B66E2"/>
    <w:rsid w:val="004B69F7"/>
    <w:rsid w:val="004B6ADD"/>
    <w:rsid w:val="004B6BB8"/>
    <w:rsid w:val="004B6DD6"/>
    <w:rsid w:val="004B7026"/>
    <w:rsid w:val="004B797A"/>
    <w:rsid w:val="004B7D19"/>
    <w:rsid w:val="004C0705"/>
    <w:rsid w:val="004C0919"/>
    <w:rsid w:val="004C0E75"/>
    <w:rsid w:val="004C0F32"/>
    <w:rsid w:val="004C1004"/>
    <w:rsid w:val="004C18E5"/>
    <w:rsid w:val="004C1DED"/>
    <w:rsid w:val="004C1F38"/>
    <w:rsid w:val="004C1F7F"/>
    <w:rsid w:val="004C264D"/>
    <w:rsid w:val="004C2666"/>
    <w:rsid w:val="004C2C0D"/>
    <w:rsid w:val="004C300A"/>
    <w:rsid w:val="004C30BE"/>
    <w:rsid w:val="004C30FA"/>
    <w:rsid w:val="004C331E"/>
    <w:rsid w:val="004C33D6"/>
    <w:rsid w:val="004C3A3E"/>
    <w:rsid w:val="004C3F86"/>
    <w:rsid w:val="004C4228"/>
    <w:rsid w:val="004C423A"/>
    <w:rsid w:val="004C426F"/>
    <w:rsid w:val="004C4329"/>
    <w:rsid w:val="004C491A"/>
    <w:rsid w:val="004C4B41"/>
    <w:rsid w:val="004C4BF3"/>
    <w:rsid w:val="004C4BF6"/>
    <w:rsid w:val="004C4EE5"/>
    <w:rsid w:val="004C5026"/>
    <w:rsid w:val="004C50F1"/>
    <w:rsid w:val="004C52C7"/>
    <w:rsid w:val="004C58C4"/>
    <w:rsid w:val="004C6213"/>
    <w:rsid w:val="004C643D"/>
    <w:rsid w:val="004C7334"/>
    <w:rsid w:val="004C7558"/>
    <w:rsid w:val="004C7879"/>
    <w:rsid w:val="004D001E"/>
    <w:rsid w:val="004D01C2"/>
    <w:rsid w:val="004D0BF4"/>
    <w:rsid w:val="004D111D"/>
    <w:rsid w:val="004D128C"/>
    <w:rsid w:val="004D149C"/>
    <w:rsid w:val="004D17DB"/>
    <w:rsid w:val="004D1B22"/>
    <w:rsid w:val="004D2393"/>
    <w:rsid w:val="004D23DD"/>
    <w:rsid w:val="004D29F8"/>
    <w:rsid w:val="004D2A09"/>
    <w:rsid w:val="004D2A74"/>
    <w:rsid w:val="004D2A99"/>
    <w:rsid w:val="004D2B0A"/>
    <w:rsid w:val="004D2C4D"/>
    <w:rsid w:val="004D308F"/>
    <w:rsid w:val="004D3487"/>
    <w:rsid w:val="004D3D56"/>
    <w:rsid w:val="004D4258"/>
    <w:rsid w:val="004D43FC"/>
    <w:rsid w:val="004D4DCA"/>
    <w:rsid w:val="004D5094"/>
    <w:rsid w:val="004D558A"/>
    <w:rsid w:val="004D57FC"/>
    <w:rsid w:val="004D5B29"/>
    <w:rsid w:val="004D638F"/>
    <w:rsid w:val="004D640D"/>
    <w:rsid w:val="004D6E25"/>
    <w:rsid w:val="004D7110"/>
    <w:rsid w:val="004D755D"/>
    <w:rsid w:val="004D7C07"/>
    <w:rsid w:val="004D7C4B"/>
    <w:rsid w:val="004D7FC7"/>
    <w:rsid w:val="004E0B2D"/>
    <w:rsid w:val="004E0D0A"/>
    <w:rsid w:val="004E0F34"/>
    <w:rsid w:val="004E19A5"/>
    <w:rsid w:val="004E1D18"/>
    <w:rsid w:val="004E1E30"/>
    <w:rsid w:val="004E2797"/>
    <w:rsid w:val="004E29AF"/>
    <w:rsid w:val="004E2E32"/>
    <w:rsid w:val="004E3226"/>
    <w:rsid w:val="004E372C"/>
    <w:rsid w:val="004E3821"/>
    <w:rsid w:val="004E390B"/>
    <w:rsid w:val="004E3E27"/>
    <w:rsid w:val="004E41FC"/>
    <w:rsid w:val="004E4203"/>
    <w:rsid w:val="004E433E"/>
    <w:rsid w:val="004E4CC0"/>
    <w:rsid w:val="004E53BB"/>
    <w:rsid w:val="004E544F"/>
    <w:rsid w:val="004E54DC"/>
    <w:rsid w:val="004E5557"/>
    <w:rsid w:val="004E5977"/>
    <w:rsid w:val="004E5E98"/>
    <w:rsid w:val="004E6966"/>
    <w:rsid w:val="004E6C7D"/>
    <w:rsid w:val="004E70DA"/>
    <w:rsid w:val="004E7322"/>
    <w:rsid w:val="004E7381"/>
    <w:rsid w:val="004E77AA"/>
    <w:rsid w:val="004E7C71"/>
    <w:rsid w:val="004E7F17"/>
    <w:rsid w:val="004F0291"/>
    <w:rsid w:val="004F03C3"/>
    <w:rsid w:val="004F1210"/>
    <w:rsid w:val="004F15CD"/>
    <w:rsid w:val="004F2521"/>
    <w:rsid w:val="004F25DE"/>
    <w:rsid w:val="004F26CB"/>
    <w:rsid w:val="004F2B96"/>
    <w:rsid w:val="004F2C01"/>
    <w:rsid w:val="004F2F3B"/>
    <w:rsid w:val="004F3220"/>
    <w:rsid w:val="004F3823"/>
    <w:rsid w:val="004F3BBA"/>
    <w:rsid w:val="004F4810"/>
    <w:rsid w:val="004F4821"/>
    <w:rsid w:val="004F4D0A"/>
    <w:rsid w:val="004F4D4A"/>
    <w:rsid w:val="004F4DCC"/>
    <w:rsid w:val="004F4E7F"/>
    <w:rsid w:val="004F4F4E"/>
    <w:rsid w:val="004F4FB9"/>
    <w:rsid w:val="004F5639"/>
    <w:rsid w:val="004F5758"/>
    <w:rsid w:val="004F578F"/>
    <w:rsid w:val="004F5814"/>
    <w:rsid w:val="004F5CBC"/>
    <w:rsid w:val="004F5EEF"/>
    <w:rsid w:val="004F5FCE"/>
    <w:rsid w:val="004F610F"/>
    <w:rsid w:val="004F61D6"/>
    <w:rsid w:val="004F6495"/>
    <w:rsid w:val="004F68D6"/>
    <w:rsid w:val="004F6B74"/>
    <w:rsid w:val="004F7CBD"/>
    <w:rsid w:val="005002A2"/>
    <w:rsid w:val="0050036B"/>
    <w:rsid w:val="00500371"/>
    <w:rsid w:val="00500404"/>
    <w:rsid w:val="00500945"/>
    <w:rsid w:val="00500E8D"/>
    <w:rsid w:val="005011CA"/>
    <w:rsid w:val="00501336"/>
    <w:rsid w:val="00501436"/>
    <w:rsid w:val="0050162D"/>
    <w:rsid w:val="00501940"/>
    <w:rsid w:val="00501DFC"/>
    <w:rsid w:val="00502824"/>
    <w:rsid w:val="0050291B"/>
    <w:rsid w:val="00502D4E"/>
    <w:rsid w:val="00502EC0"/>
    <w:rsid w:val="00503073"/>
    <w:rsid w:val="00503349"/>
    <w:rsid w:val="0050376E"/>
    <w:rsid w:val="00503F1D"/>
    <w:rsid w:val="0050401F"/>
    <w:rsid w:val="005041FC"/>
    <w:rsid w:val="0050434A"/>
    <w:rsid w:val="00504453"/>
    <w:rsid w:val="00504BD6"/>
    <w:rsid w:val="00504D59"/>
    <w:rsid w:val="00505089"/>
    <w:rsid w:val="00505259"/>
    <w:rsid w:val="005058BA"/>
    <w:rsid w:val="00505972"/>
    <w:rsid w:val="00505BE6"/>
    <w:rsid w:val="00505F1C"/>
    <w:rsid w:val="00506094"/>
    <w:rsid w:val="00506531"/>
    <w:rsid w:val="00506BD0"/>
    <w:rsid w:val="00506E04"/>
    <w:rsid w:val="00506F59"/>
    <w:rsid w:val="00506F6D"/>
    <w:rsid w:val="0050737D"/>
    <w:rsid w:val="00510118"/>
    <w:rsid w:val="00510326"/>
    <w:rsid w:val="00510952"/>
    <w:rsid w:val="00510CB4"/>
    <w:rsid w:val="005114A4"/>
    <w:rsid w:val="00511741"/>
    <w:rsid w:val="005119E8"/>
    <w:rsid w:val="00511DE2"/>
    <w:rsid w:val="005126B4"/>
    <w:rsid w:val="005127B9"/>
    <w:rsid w:val="00512DF3"/>
    <w:rsid w:val="00513385"/>
    <w:rsid w:val="005142A2"/>
    <w:rsid w:val="005143F8"/>
    <w:rsid w:val="005146C0"/>
    <w:rsid w:val="0051539B"/>
    <w:rsid w:val="00515CD2"/>
    <w:rsid w:val="00515FE9"/>
    <w:rsid w:val="005162DC"/>
    <w:rsid w:val="00516390"/>
    <w:rsid w:val="005163B5"/>
    <w:rsid w:val="005167DC"/>
    <w:rsid w:val="005168B0"/>
    <w:rsid w:val="005168DC"/>
    <w:rsid w:val="00516A8B"/>
    <w:rsid w:val="00517525"/>
    <w:rsid w:val="00517626"/>
    <w:rsid w:val="005176D0"/>
    <w:rsid w:val="00517B3A"/>
    <w:rsid w:val="00517DB0"/>
    <w:rsid w:val="005200AE"/>
    <w:rsid w:val="005201A3"/>
    <w:rsid w:val="00520681"/>
    <w:rsid w:val="005207E0"/>
    <w:rsid w:val="00520B0E"/>
    <w:rsid w:val="00520B5E"/>
    <w:rsid w:val="00520C47"/>
    <w:rsid w:val="00520CE4"/>
    <w:rsid w:val="005210C0"/>
    <w:rsid w:val="0052121C"/>
    <w:rsid w:val="00521303"/>
    <w:rsid w:val="0052141E"/>
    <w:rsid w:val="00521933"/>
    <w:rsid w:val="00521A76"/>
    <w:rsid w:val="00521ADD"/>
    <w:rsid w:val="00521CCC"/>
    <w:rsid w:val="00521E77"/>
    <w:rsid w:val="00522009"/>
    <w:rsid w:val="0052221F"/>
    <w:rsid w:val="0052230B"/>
    <w:rsid w:val="005236A2"/>
    <w:rsid w:val="0052386C"/>
    <w:rsid w:val="005239BF"/>
    <w:rsid w:val="00523E29"/>
    <w:rsid w:val="0052400A"/>
    <w:rsid w:val="00524284"/>
    <w:rsid w:val="0052440F"/>
    <w:rsid w:val="00524909"/>
    <w:rsid w:val="00525C26"/>
    <w:rsid w:val="00526209"/>
    <w:rsid w:val="0052651D"/>
    <w:rsid w:val="00526556"/>
    <w:rsid w:val="0052660D"/>
    <w:rsid w:val="00526835"/>
    <w:rsid w:val="005269AF"/>
    <w:rsid w:val="0052709D"/>
    <w:rsid w:val="0052757A"/>
    <w:rsid w:val="005276C3"/>
    <w:rsid w:val="00527996"/>
    <w:rsid w:val="00527A52"/>
    <w:rsid w:val="00527A73"/>
    <w:rsid w:val="00527AA3"/>
    <w:rsid w:val="00527E23"/>
    <w:rsid w:val="005303A4"/>
    <w:rsid w:val="005308A5"/>
    <w:rsid w:val="00530A2C"/>
    <w:rsid w:val="005311E0"/>
    <w:rsid w:val="0053130B"/>
    <w:rsid w:val="00531840"/>
    <w:rsid w:val="00531AA2"/>
    <w:rsid w:val="00531B5E"/>
    <w:rsid w:val="00532170"/>
    <w:rsid w:val="0053269C"/>
    <w:rsid w:val="00532922"/>
    <w:rsid w:val="0053293A"/>
    <w:rsid w:val="00532DFA"/>
    <w:rsid w:val="005331C2"/>
    <w:rsid w:val="00533404"/>
    <w:rsid w:val="005335E9"/>
    <w:rsid w:val="005335F5"/>
    <w:rsid w:val="00533699"/>
    <w:rsid w:val="00533BAF"/>
    <w:rsid w:val="00533D9A"/>
    <w:rsid w:val="00533FD4"/>
    <w:rsid w:val="0053411F"/>
    <w:rsid w:val="00534480"/>
    <w:rsid w:val="00534512"/>
    <w:rsid w:val="005349BD"/>
    <w:rsid w:val="00535512"/>
    <w:rsid w:val="00535CDD"/>
    <w:rsid w:val="00535F5D"/>
    <w:rsid w:val="00535F99"/>
    <w:rsid w:val="005363F3"/>
    <w:rsid w:val="00536FBF"/>
    <w:rsid w:val="005374AD"/>
    <w:rsid w:val="00537C8F"/>
    <w:rsid w:val="0054003E"/>
    <w:rsid w:val="00540152"/>
    <w:rsid w:val="00540231"/>
    <w:rsid w:val="005402B1"/>
    <w:rsid w:val="0054080D"/>
    <w:rsid w:val="00540AF3"/>
    <w:rsid w:val="0054113C"/>
    <w:rsid w:val="005411B1"/>
    <w:rsid w:val="00541B1E"/>
    <w:rsid w:val="00541BF9"/>
    <w:rsid w:val="0054209B"/>
    <w:rsid w:val="0054237E"/>
    <w:rsid w:val="0054259E"/>
    <w:rsid w:val="00542A53"/>
    <w:rsid w:val="00542B98"/>
    <w:rsid w:val="005434C7"/>
    <w:rsid w:val="00543B34"/>
    <w:rsid w:val="00543B88"/>
    <w:rsid w:val="00543DE3"/>
    <w:rsid w:val="00544087"/>
    <w:rsid w:val="00544A3F"/>
    <w:rsid w:val="0054512B"/>
    <w:rsid w:val="00545BAC"/>
    <w:rsid w:val="0054646F"/>
    <w:rsid w:val="0054672D"/>
    <w:rsid w:val="00546AC8"/>
    <w:rsid w:val="00546B8F"/>
    <w:rsid w:val="00546C35"/>
    <w:rsid w:val="005472BA"/>
    <w:rsid w:val="00547BB8"/>
    <w:rsid w:val="00547C49"/>
    <w:rsid w:val="005504EB"/>
    <w:rsid w:val="0055059A"/>
    <w:rsid w:val="00550C1F"/>
    <w:rsid w:val="00550F30"/>
    <w:rsid w:val="00551437"/>
    <w:rsid w:val="00551455"/>
    <w:rsid w:val="0055154B"/>
    <w:rsid w:val="0055178D"/>
    <w:rsid w:val="00551B91"/>
    <w:rsid w:val="005522D7"/>
    <w:rsid w:val="005522F1"/>
    <w:rsid w:val="0055230E"/>
    <w:rsid w:val="005528DF"/>
    <w:rsid w:val="00552AB1"/>
    <w:rsid w:val="00552C6E"/>
    <w:rsid w:val="00553123"/>
    <w:rsid w:val="00553567"/>
    <w:rsid w:val="005536A2"/>
    <w:rsid w:val="005555D3"/>
    <w:rsid w:val="00555E2C"/>
    <w:rsid w:val="005561E8"/>
    <w:rsid w:val="00556693"/>
    <w:rsid w:val="00556B89"/>
    <w:rsid w:val="00556C30"/>
    <w:rsid w:val="0055728E"/>
    <w:rsid w:val="0056012D"/>
    <w:rsid w:val="00560748"/>
    <w:rsid w:val="00560D41"/>
    <w:rsid w:val="00561209"/>
    <w:rsid w:val="00562193"/>
    <w:rsid w:val="00562729"/>
    <w:rsid w:val="00562754"/>
    <w:rsid w:val="005627CA"/>
    <w:rsid w:val="00562CC1"/>
    <w:rsid w:val="00563074"/>
    <w:rsid w:val="005635F0"/>
    <w:rsid w:val="00563848"/>
    <w:rsid w:val="0056408D"/>
    <w:rsid w:val="005642A3"/>
    <w:rsid w:val="005649D5"/>
    <w:rsid w:val="00565676"/>
    <w:rsid w:val="00565F56"/>
    <w:rsid w:val="005666DF"/>
    <w:rsid w:val="0056744B"/>
    <w:rsid w:val="00567511"/>
    <w:rsid w:val="00567ABF"/>
    <w:rsid w:val="00567D59"/>
    <w:rsid w:val="00567FD9"/>
    <w:rsid w:val="00570005"/>
    <w:rsid w:val="005706A6"/>
    <w:rsid w:val="005709DF"/>
    <w:rsid w:val="00570FD2"/>
    <w:rsid w:val="0057132D"/>
    <w:rsid w:val="005713C7"/>
    <w:rsid w:val="0057168B"/>
    <w:rsid w:val="005718ED"/>
    <w:rsid w:val="00571F97"/>
    <w:rsid w:val="0057213F"/>
    <w:rsid w:val="00572945"/>
    <w:rsid w:val="005729A1"/>
    <w:rsid w:val="00572D4A"/>
    <w:rsid w:val="00572E31"/>
    <w:rsid w:val="0057326C"/>
    <w:rsid w:val="00573758"/>
    <w:rsid w:val="00573A8C"/>
    <w:rsid w:val="00573E28"/>
    <w:rsid w:val="00574381"/>
    <w:rsid w:val="00574611"/>
    <w:rsid w:val="005748A4"/>
    <w:rsid w:val="00575241"/>
    <w:rsid w:val="0057526B"/>
    <w:rsid w:val="005754A7"/>
    <w:rsid w:val="005754FE"/>
    <w:rsid w:val="0057562B"/>
    <w:rsid w:val="005758B9"/>
    <w:rsid w:val="00575A27"/>
    <w:rsid w:val="005767A5"/>
    <w:rsid w:val="00576909"/>
    <w:rsid w:val="00576A32"/>
    <w:rsid w:val="00576ADE"/>
    <w:rsid w:val="00576C27"/>
    <w:rsid w:val="00577196"/>
    <w:rsid w:val="005778FF"/>
    <w:rsid w:val="00577A31"/>
    <w:rsid w:val="00577B93"/>
    <w:rsid w:val="005800A2"/>
    <w:rsid w:val="0058078C"/>
    <w:rsid w:val="00580A42"/>
    <w:rsid w:val="00581050"/>
    <w:rsid w:val="005810BB"/>
    <w:rsid w:val="0058156E"/>
    <w:rsid w:val="00581668"/>
    <w:rsid w:val="00581D10"/>
    <w:rsid w:val="00581E77"/>
    <w:rsid w:val="005827F0"/>
    <w:rsid w:val="005831E0"/>
    <w:rsid w:val="005832DF"/>
    <w:rsid w:val="00583305"/>
    <w:rsid w:val="00583B9A"/>
    <w:rsid w:val="00583CF9"/>
    <w:rsid w:val="005840D9"/>
    <w:rsid w:val="0058470D"/>
    <w:rsid w:val="00584FD1"/>
    <w:rsid w:val="00585762"/>
    <w:rsid w:val="005860EE"/>
    <w:rsid w:val="0058753D"/>
    <w:rsid w:val="00587F36"/>
    <w:rsid w:val="005905FC"/>
    <w:rsid w:val="005911EE"/>
    <w:rsid w:val="0059139F"/>
    <w:rsid w:val="005915C4"/>
    <w:rsid w:val="00591656"/>
    <w:rsid w:val="00592FED"/>
    <w:rsid w:val="0059302F"/>
    <w:rsid w:val="005931FC"/>
    <w:rsid w:val="0059334C"/>
    <w:rsid w:val="00593412"/>
    <w:rsid w:val="005939D8"/>
    <w:rsid w:val="00593C29"/>
    <w:rsid w:val="00594664"/>
    <w:rsid w:val="00594A3F"/>
    <w:rsid w:val="00594B62"/>
    <w:rsid w:val="00594B71"/>
    <w:rsid w:val="00594C70"/>
    <w:rsid w:val="00594F42"/>
    <w:rsid w:val="005956BA"/>
    <w:rsid w:val="00595753"/>
    <w:rsid w:val="00595E12"/>
    <w:rsid w:val="00595E6D"/>
    <w:rsid w:val="0059606F"/>
    <w:rsid w:val="0059640C"/>
    <w:rsid w:val="0059648F"/>
    <w:rsid w:val="00596740"/>
    <w:rsid w:val="00596934"/>
    <w:rsid w:val="00596964"/>
    <w:rsid w:val="00596D5A"/>
    <w:rsid w:val="005974A5"/>
    <w:rsid w:val="0059763D"/>
    <w:rsid w:val="00597F53"/>
    <w:rsid w:val="00597F6C"/>
    <w:rsid w:val="00597FBF"/>
    <w:rsid w:val="005A04C3"/>
    <w:rsid w:val="005A056B"/>
    <w:rsid w:val="005A0602"/>
    <w:rsid w:val="005A0839"/>
    <w:rsid w:val="005A08C5"/>
    <w:rsid w:val="005A0D43"/>
    <w:rsid w:val="005A0E01"/>
    <w:rsid w:val="005A1437"/>
    <w:rsid w:val="005A15E7"/>
    <w:rsid w:val="005A1628"/>
    <w:rsid w:val="005A1703"/>
    <w:rsid w:val="005A20FC"/>
    <w:rsid w:val="005A25B4"/>
    <w:rsid w:val="005A3229"/>
    <w:rsid w:val="005A34F0"/>
    <w:rsid w:val="005A356F"/>
    <w:rsid w:val="005A39EE"/>
    <w:rsid w:val="005A3B08"/>
    <w:rsid w:val="005A3F43"/>
    <w:rsid w:val="005A4088"/>
    <w:rsid w:val="005A411C"/>
    <w:rsid w:val="005A4499"/>
    <w:rsid w:val="005A4B77"/>
    <w:rsid w:val="005A4E09"/>
    <w:rsid w:val="005A4E0B"/>
    <w:rsid w:val="005A592D"/>
    <w:rsid w:val="005A5EAF"/>
    <w:rsid w:val="005A626B"/>
    <w:rsid w:val="005A632F"/>
    <w:rsid w:val="005A685C"/>
    <w:rsid w:val="005A70C1"/>
    <w:rsid w:val="005A77CF"/>
    <w:rsid w:val="005A7D9F"/>
    <w:rsid w:val="005B1444"/>
    <w:rsid w:val="005B17A9"/>
    <w:rsid w:val="005B1ED7"/>
    <w:rsid w:val="005B1EEA"/>
    <w:rsid w:val="005B2120"/>
    <w:rsid w:val="005B2698"/>
    <w:rsid w:val="005B296C"/>
    <w:rsid w:val="005B2C2C"/>
    <w:rsid w:val="005B2D41"/>
    <w:rsid w:val="005B2E02"/>
    <w:rsid w:val="005B30AE"/>
    <w:rsid w:val="005B34F5"/>
    <w:rsid w:val="005B353A"/>
    <w:rsid w:val="005B368F"/>
    <w:rsid w:val="005B41BE"/>
    <w:rsid w:val="005B4286"/>
    <w:rsid w:val="005B44E4"/>
    <w:rsid w:val="005B45C5"/>
    <w:rsid w:val="005B462B"/>
    <w:rsid w:val="005B4662"/>
    <w:rsid w:val="005B4740"/>
    <w:rsid w:val="005B47BA"/>
    <w:rsid w:val="005B4C3F"/>
    <w:rsid w:val="005B4DA6"/>
    <w:rsid w:val="005B4DD0"/>
    <w:rsid w:val="005B4F92"/>
    <w:rsid w:val="005B5054"/>
    <w:rsid w:val="005B53B3"/>
    <w:rsid w:val="005B5534"/>
    <w:rsid w:val="005B5B11"/>
    <w:rsid w:val="005B62EE"/>
    <w:rsid w:val="005B65D2"/>
    <w:rsid w:val="005B6C9D"/>
    <w:rsid w:val="005B6F5D"/>
    <w:rsid w:val="005B73F0"/>
    <w:rsid w:val="005B744A"/>
    <w:rsid w:val="005B7890"/>
    <w:rsid w:val="005B7BD0"/>
    <w:rsid w:val="005C0049"/>
    <w:rsid w:val="005C09E3"/>
    <w:rsid w:val="005C0A35"/>
    <w:rsid w:val="005C1229"/>
    <w:rsid w:val="005C1346"/>
    <w:rsid w:val="005C1601"/>
    <w:rsid w:val="005C1618"/>
    <w:rsid w:val="005C17A5"/>
    <w:rsid w:val="005C1BB8"/>
    <w:rsid w:val="005C1F9F"/>
    <w:rsid w:val="005C24BF"/>
    <w:rsid w:val="005C2604"/>
    <w:rsid w:val="005C2645"/>
    <w:rsid w:val="005C2C69"/>
    <w:rsid w:val="005C2D21"/>
    <w:rsid w:val="005C3F33"/>
    <w:rsid w:val="005C4256"/>
    <w:rsid w:val="005C4429"/>
    <w:rsid w:val="005C458B"/>
    <w:rsid w:val="005C4A02"/>
    <w:rsid w:val="005C5244"/>
    <w:rsid w:val="005C53B8"/>
    <w:rsid w:val="005C5421"/>
    <w:rsid w:val="005C5931"/>
    <w:rsid w:val="005C5CE1"/>
    <w:rsid w:val="005C600F"/>
    <w:rsid w:val="005C622D"/>
    <w:rsid w:val="005C6558"/>
    <w:rsid w:val="005C6714"/>
    <w:rsid w:val="005C67B3"/>
    <w:rsid w:val="005C7203"/>
    <w:rsid w:val="005C7312"/>
    <w:rsid w:val="005C7345"/>
    <w:rsid w:val="005C7701"/>
    <w:rsid w:val="005C7BBE"/>
    <w:rsid w:val="005C7F8F"/>
    <w:rsid w:val="005D030B"/>
    <w:rsid w:val="005D0A5E"/>
    <w:rsid w:val="005D0CC7"/>
    <w:rsid w:val="005D107E"/>
    <w:rsid w:val="005D13F4"/>
    <w:rsid w:val="005D1409"/>
    <w:rsid w:val="005D233C"/>
    <w:rsid w:val="005D23E4"/>
    <w:rsid w:val="005D2457"/>
    <w:rsid w:val="005D24D6"/>
    <w:rsid w:val="005D250B"/>
    <w:rsid w:val="005D271A"/>
    <w:rsid w:val="005D284B"/>
    <w:rsid w:val="005D2931"/>
    <w:rsid w:val="005D2DE6"/>
    <w:rsid w:val="005D331C"/>
    <w:rsid w:val="005D3A12"/>
    <w:rsid w:val="005D3AC4"/>
    <w:rsid w:val="005D3D39"/>
    <w:rsid w:val="005D3E60"/>
    <w:rsid w:val="005D3F82"/>
    <w:rsid w:val="005D43FC"/>
    <w:rsid w:val="005D4516"/>
    <w:rsid w:val="005D4E1B"/>
    <w:rsid w:val="005D515A"/>
    <w:rsid w:val="005D530A"/>
    <w:rsid w:val="005D539D"/>
    <w:rsid w:val="005D598C"/>
    <w:rsid w:val="005D5D1A"/>
    <w:rsid w:val="005D5D78"/>
    <w:rsid w:val="005D5FD6"/>
    <w:rsid w:val="005D619B"/>
    <w:rsid w:val="005D633C"/>
    <w:rsid w:val="005D63E3"/>
    <w:rsid w:val="005D66FC"/>
    <w:rsid w:val="005D6721"/>
    <w:rsid w:val="005D67C4"/>
    <w:rsid w:val="005D6DC3"/>
    <w:rsid w:val="005D7424"/>
    <w:rsid w:val="005D7488"/>
    <w:rsid w:val="005E090D"/>
    <w:rsid w:val="005E0A79"/>
    <w:rsid w:val="005E105E"/>
    <w:rsid w:val="005E1333"/>
    <w:rsid w:val="005E14AC"/>
    <w:rsid w:val="005E1706"/>
    <w:rsid w:val="005E1EB4"/>
    <w:rsid w:val="005E207D"/>
    <w:rsid w:val="005E2DC0"/>
    <w:rsid w:val="005E3254"/>
    <w:rsid w:val="005E3C43"/>
    <w:rsid w:val="005E3D84"/>
    <w:rsid w:val="005E4BA3"/>
    <w:rsid w:val="005E4FDF"/>
    <w:rsid w:val="005E51B1"/>
    <w:rsid w:val="005E548A"/>
    <w:rsid w:val="005E55AF"/>
    <w:rsid w:val="005E5647"/>
    <w:rsid w:val="005E58E0"/>
    <w:rsid w:val="005E59C7"/>
    <w:rsid w:val="005E5B12"/>
    <w:rsid w:val="005E5F9E"/>
    <w:rsid w:val="005E6331"/>
    <w:rsid w:val="005E64EF"/>
    <w:rsid w:val="005E656A"/>
    <w:rsid w:val="005E65B0"/>
    <w:rsid w:val="005E6608"/>
    <w:rsid w:val="005E6C0C"/>
    <w:rsid w:val="005E7266"/>
    <w:rsid w:val="005E7382"/>
    <w:rsid w:val="005E76BF"/>
    <w:rsid w:val="005F014E"/>
    <w:rsid w:val="005F0217"/>
    <w:rsid w:val="005F08BB"/>
    <w:rsid w:val="005F0C7C"/>
    <w:rsid w:val="005F0E22"/>
    <w:rsid w:val="005F1191"/>
    <w:rsid w:val="005F179C"/>
    <w:rsid w:val="005F17FF"/>
    <w:rsid w:val="005F212E"/>
    <w:rsid w:val="005F2545"/>
    <w:rsid w:val="005F2D54"/>
    <w:rsid w:val="005F312A"/>
    <w:rsid w:val="005F3886"/>
    <w:rsid w:val="005F38B1"/>
    <w:rsid w:val="005F3E86"/>
    <w:rsid w:val="005F3FBE"/>
    <w:rsid w:val="005F46F9"/>
    <w:rsid w:val="005F470B"/>
    <w:rsid w:val="005F4F28"/>
    <w:rsid w:val="005F50F1"/>
    <w:rsid w:val="005F54B9"/>
    <w:rsid w:val="005F5654"/>
    <w:rsid w:val="005F5759"/>
    <w:rsid w:val="005F58B3"/>
    <w:rsid w:val="005F6C9F"/>
    <w:rsid w:val="005F75A6"/>
    <w:rsid w:val="005F7767"/>
    <w:rsid w:val="005F7781"/>
    <w:rsid w:val="005F7CD9"/>
    <w:rsid w:val="005F7D59"/>
    <w:rsid w:val="006000BB"/>
    <w:rsid w:val="006001B5"/>
    <w:rsid w:val="006006B1"/>
    <w:rsid w:val="00600773"/>
    <w:rsid w:val="00600E49"/>
    <w:rsid w:val="00600E68"/>
    <w:rsid w:val="0060143D"/>
    <w:rsid w:val="006016AB"/>
    <w:rsid w:val="0060173A"/>
    <w:rsid w:val="00601C06"/>
    <w:rsid w:val="00602340"/>
    <w:rsid w:val="00602732"/>
    <w:rsid w:val="00603100"/>
    <w:rsid w:val="006040AC"/>
    <w:rsid w:val="006044BF"/>
    <w:rsid w:val="0060494D"/>
    <w:rsid w:val="00604AC8"/>
    <w:rsid w:val="00604FB6"/>
    <w:rsid w:val="00605329"/>
    <w:rsid w:val="006056D3"/>
    <w:rsid w:val="00605E28"/>
    <w:rsid w:val="00605FD8"/>
    <w:rsid w:val="0060646B"/>
    <w:rsid w:val="0060715A"/>
    <w:rsid w:val="006071C4"/>
    <w:rsid w:val="006073CC"/>
    <w:rsid w:val="00610B1F"/>
    <w:rsid w:val="00610CD9"/>
    <w:rsid w:val="006117EE"/>
    <w:rsid w:val="00612FB6"/>
    <w:rsid w:val="006130C6"/>
    <w:rsid w:val="006134B4"/>
    <w:rsid w:val="006135E8"/>
    <w:rsid w:val="00613E86"/>
    <w:rsid w:val="006141B5"/>
    <w:rsid w:val="006141BE"/>
    <w:rsid w:val="006145BC"/>
    <w:rsid w:val="00614C67"/>
    <w:rsid w:val="00614C8A"/>
    <w:rsid w:val="00614F90"/>
    <w:rsid w:val="006151EA"/>
    <w:rsid w:val="0061537B"/>
    <w:rsid w:val="00615962"/>
    <w:rsid w:val="00615BA4"/>
    <w:rsid w:val="006162E2"/>
    <w:rsid w:val="00616666"/>
    <w:rsid w:val="00616AC6"/>
    <w:rsid w:val="00616DF6"/>
    <w:rsid w:val="00616E4A"/>
    <w:rsid w:val="00616EC3"/>
    <w:rsid w:val="00617370"/>
    <w:rsid w:val="00617420"/>
    <w:rsid w:val="00617479"/>
    <w:rsid w:val="00617BE9"/>
    <w:rsid w:val="0062003E"/>
    <w:rsid w:val="00620605"/>
    <w:rsid w:val="00620955"/>
    <w:rsid w:val="00620F0B"/>
    <w:rsid w:val="00620FA5"/>
    <w:rsid w:val="00621A11"/>
    <w:rsid w:val="00621BDF"/>
    <w:rsid w:val="006222C9"/>
    <w:rsid w:val="0062297A"/>
    <w:rsid w:val="00623AAD"/>
    <w:rsid w:val="00623ACA"/>
    <w:rsid w:val="0062422E"/>
    <w:rsid w:val="006243DE"/>
    <w:rsid w:val="006244BB"/>
    <w:rsid w:val="00624D25"/>
    <w:rsid w:val="00625557"/>
    <w:rsid w:val="00625569"/>
    <w:rsid w:val="00625731"/>
    <w:rsid w:val="00625BF0"/>
    <w:rsid w:val="00625C0D"/>
    <w:rsid w:val="00625D63"/>
    <w:rsid w:val="00626C90"/>
    <w:rsid w:val="00627239"/>
    <w:rsid w:val="006273EC"/>
    <w:rsid w:val="00627B1D"/>
    <w:rsid w:val="00627DBB"/>
    <w:rsid w:val="00627E26"/>
    <w:rsid w:val="00627E57"/>
    <w:rsid w:val="006300AE"/>
    <w:rsid w:val="0063075D"/>
    <w:rsid w:val="006308BE"/>
    <w:rsid w:val="00630A4B"/>
    <w:rsid w:val="00630B8D"/>
    <w:rsid w:val="00631535"/>
    <w:rsid w:val="00631A90"/>
    <w:rsid w:val="00631C07"/>
    <w:rsid w:val="00631D3C"/>
    <w:rsid w:val="0063212C"/>
    <w:rsid w:val="006321E5"/>
    <w:rsid w:val="006328AF"/>
    <w:rsid w:val="006328ED"/>
    <w:rsid w:val="00632BCC"/>
    <w:rsid w:val="00632E52"/>
    <w:rsid w:val="00633302"/>
    <w:rsid w:val="0063332A"/>
    <w:rsid w:val="006337EB"/>
    <w:rsid w:val="0063411A"/>
    <w:rsid w:val="0063411E"/>
    <w:rsid w:val="00634128"/>
    <w:rsid w:val="00634246"/>
    <w:rsid w:val="00634708"/>
    <w:rsid w:val="0063492E"/>
    <w:rsid w:val="00634A18"/>
    <w:rsid w:val="00634D11"/>
    <w:rsid w:val="00634F15"/>
    <w:rsid w:val="006354AD"/>
    <w:rsid w:val="0063673E"/>
    <w:rsid w:val="00636DD8"/>
    <w:rsid w:val="00636EDC"/>
    <w:rsid w:val="00637068"/>
    <w:rsid w:val="00637090"/>
    <w:rsid w:val="00637234"/>
    <w:rsid w:val="0063734F"/>
    <w:rsid w:val="00637449"/>
    <w:rsid w:val="006378D3"/>
    <w:rsid w:val="006378D9"/>
    <w:rsid w:val="00637AB4"/>
    <w:rsid w:val="00637B93"/>
    <w:rsid w:val="00637D7D"/>
    <w:rsid w:val="00637E3D"/>
    <w:rsid w:val="00641054"/>
    <w:rsid w:val="00641055"/>
    <w:rsid w:val="00641261"/>
    <w:rsid w:val="006412EF"/>
    <w:rsid w:val="00641355"/>
    <w:rsid w:val="006413D1"/>
    <w:rsid w:val="00641654"/>
    <w:rsid w:val="006416F6"/>
    <w:rsid w:val="0064186E"/>
    <w:rsid w:val="00641DC2"/>
    <w:rsid w:val="00642323"/>
    <w:rsid w:val="0064269D"/>
    <w:rsid w:val="00642819"/>
    <w:rsid w:val="006432E1"/>
    <w:rsid w:val="00643898"/>
    <w:rsid w:val="00643C96"/>
    <w:rsid w:val="00644165"/>
    <w:rsid w:val="0064463C"/>
    <w:rsid w:val="00644D21"/>
    <w:rsid w:val="006450DA"/>
    <w:rsid w:val="00645107"/>
    <w:rsid w:val="0064552E"/>
    <w:rsid w:val="00645814"/>
    <w:rsid w:val="006462FC"/>
    <w:rsid w:val="00646764"/>
    <w:rsid w:val="006467B7"/>
    <w:rsid w:val="00646852"/>
    <w:rsid w:val="00646B46"/>
    <w:rsid w:val="00646BF6"/>
    <w:rsid w:val="00647294"/>
    <w:rsid w:val="006474BA"/>
    <w:rsid w:val="0064786A"/>
    <w:rsid w:val="00647895"/>
    <w:rsid w:val="00650452"/>
    <w:rsid w:val="0065046F"/>
    <w:rsid w:val="00650596"/>
    <w:rsid w:val="00651486"/>
    <w:rsid w:val="006516E4"/>
    <w:rsid w:val="006517AE"/>
    <w:rsid w:val="00651E4F"/>
    <w:rsid w:val="00652646"/>
    <w:rsid w:val="006527CE"/>
    <w:rsid w:val="00652918"/>
    <w:rsid w:val="00652ABE"/>
    <w:rsid w:val="00653557"/>
    <w:rsid w:val="0065370D"/>
    <w:rsid w:val="006538C0"/>
    <w:rsid w:val="006538D5"/>
    <w:rsid w:val="006540D0"/>
    <w:rsid w:val="00654119"/>
    <w:rsid w:val="00654A8B"/>
    <w:rsid w:val="00654DEB"/>
    <w:rsid w:val="00655066"/>
    <w:rsid w:val="00655175"/>
    <w:rsid w:val="006551BB"/>
    <w:rsid w:val="00655364"/>
    <w:rsid w:val="006560CA"/>
    <w:rsid w:val="00656467"/>
    <w:rsid w:val="00656624"/>
    <w:rsid w:val="006569DE"/>
    <w:rsid w:val="00656B00"/>
    <w:rsid w:val="00657963"/>
    <w:rsid w:val="00657F55"/>
    <w:rsid w:val="00660257"/>
    <w:rsid w:val="00660E3B"/>
    <w:rsid w:val="006613FD"/>
    <w:rsid w:val="00661A9B"/>
    <w:rsid w:val="00661B05"/>
    <w:rsid w:val="00661B17"/>
    <w:rsid w:val="00662882"/>
    <w:rsid w:val="00662BB5"/>
    <w:rsid w:val="00662DB6"/>
    <w:rsid w:val="00662E84"/>
    <w:rsid w:val="0066331A"/>
    <w:rsid w:val="006635AE"/>
    <w:rsid w:val="00663F9A"/>
    <w:rsid w:val="0066420F"/>
    <w:rsid w:val="00664481"/>
    <w:rsid w:val="006648E4"/>
    <w:rsid w:val="00665100"/>
    <w:rsid w:val="00665F3A"/>
    <w:rsid w:val="00666632"/>
    <w:rsid w:val="0066683E"/>
    <w:rsid w:val="00666AD2"/>
    <w:rsid w:val="00666EAD"/>
    <w:rsid w:val="00666F00"/>
    <w:rsid w:val="0066743F"/>
    <w:rsid w:val="0066747C"/>
    <w:rsid w:val="006674EC"/>
    <w:rsid w:val="00667D55"/>
    <w:rsid w:val="00667F30"/>
    <w:rsid w:val="006700F1"/>
    <w:rsid w:val="00670386"/>
    <w:rsid w:val="00670605"/>
    <w:rsid w:val="006707FB"/>
    <w:rsid w:val="00670FAB"/>
    <w:rsid w:val="006711E4"/>
    <w:rsid w:val="0067202F"/>
    <w:rsid w:val="0067268C"/>
    <w:rsid w:val="006729EB"/>
    <w:rsid w:val="00672C08"/>
    <w:rsid w:val="00672CE7"/>
    <w:rsid w:val="00672D34"/>
    <w:rsid w:val="00673002"/>
    <w:rsid w:val="00673519"/>
    <w:rsid w:val="006737C8"/>
    <w:rsid w:val="00673B99"/>
    <w:rsid w:val="00673BE6"/>
    <w:rsid w:val="00674F2B"/>
    <w:rsid w:val="00675809"/>
    <w:rsid w:val="00676154"/>
    <w:rsid w:val="006761C1"/>
    <w:rsid w:val="006762C5"/>
    <w:rsid w:val="006765C6"/>
    <w:rsid w:val="0067661C"/>
    <w:rsid w:val="00676653"/>
    <w:rsid w:val="0067679E"/>
    <w:rsid w:val="00676EFA"/>
    <w:rsid w:val="006772A6"/>
    <w:rsid w:val="00677559"/>
    <w:rsid w:val="00677695"/>
    <w:rsid w:val="006777B7"/>
    <w:rsid w:val="00677C2A"/>
    <w:rsid w:val="00677C9B"/>
    <w:rsid w:val="00677E00"/>
    <w:rsid w:val="00677FAE"/>
    <w:rsid w:val="00680264"/>
    <w:rsid w:val="006802CA"/>
    <w:rsid w:val="006804B1"/>
    <w:rsid w:val="006804EF"/>
    <w:rsid w:val="00680C81"/>
    <w:rsid w:val="00681213"/>
    <w:rsid w:val="00681231"/>
    <w:rsid w:val="006814E3"/>
    <w:rsid w:val="00681E31"/>
    <w:rsid w:val="0068263A"/>
    <w:rsid w:val="00682C8F"/>
    <w:rsid w:val="00682D02"/>
    <w:rsid w:val="00682E4B"/>
    <w:rsid w:val="00682EB6"/>
    <w:rsid w:val="00683280"/>
    <w:rsid w:val="006835CB"/>
    <w:rsid w:val="00684819"/>
    <w:rsid w:val="00684D5F"/>
    <w:rsid w:val="00684E9C"/>
    <w:rsid w:val="006854BC"/>
    <w:rsid w:val="006856BD"/>
    <w:rsid w:val="006857F8"/>
    <w:rsid w:val="00685E1C"/>
    <w:rsid w:val="00686378"/>
    <w:rsid w:val="0068658E"/>
    <w:rsid w:val="006866C7"/>
    <w:rsid w:val="006869A3"/>
    <w:rsid w:val="00686ABF"/>
    <w:rsid w:val="00687269"/>
    <w:rsid w:val="0068762C"/>
    <w:rsid w:val="0068772D"/>
    <w:rsid w:val="00687A6F"/>
    <w:rsid w:val="00687F0F"/>
    <w:rsid w:val="0069008E"/>
    <w:rsid w:val="00690476"/>
    <w:rsid w:val="006905A4"/>
    <w:rsid w:val="006905A7"/>
    <w:rsid w:val="00690C66"/>
    <w:rsid w:val="0069109A"/>
    <w:rsid w:val="00691D49"/>
    <w:rsid w:val="006920DB"/>
    <w:rsid w:val="00692183"/>
    <w:rsid w:val="006922A3"/>
    <w:rsid w:val="006922CB"/>
    <w:rsid w:val="006926BB"/>
    <w:rsid w:val="00692EA7"/>
    <w:rsid w:val="006931E4"/>
    <w:rsid w:val="006933AA"/>
    <w:rsid w:val="0069350E"/>
    <w:rsid w:val="00694269"/>
    <w:rsid w:val="006942DB"/>
    <w:rsid w:val="00694741"/>
    <w:rsid w:val="00694C9C"/>
    <w:rsid w:val="0069573D"/>
    <w:rsid w:val="006958F0"/>
    <w:rsid w:val="00695EA4"/>
    <w:rsid w:val="00696B81"/>
    <w:rsid w:val="00696E55"/>
    <w:rsid w:val="00697351"/>
    <w:rsid w:val="00697388"/>
    <w:rsid w:val="0069784B"/>
    <w:rsid w:val="006A0094"/>
    <w:rsid w:val="006A0252"/>
    <w:rsid w:val="006A0414"/>
    <w:rsid w:val="006A0424"/>
    <w:rsid w:val="006A0B46"/>
    <w:rsid w:val="006A0B49"/>
    <w:rsid w:val="006A0CA1"/>
    <w:rsid w:val="006A161C"/>
    <w:rsid w:val="006A1B1B"/>
    <w:rsid w:val="006A1B37"/>
    <w:rsid w:val="006A1E64"/>
    <w:rsid w:val="006A224E"/>
    <w:rsid w:val="006A2674"/>
    <w:rsid w:val="006A2695"/>
    <w:rsid w:val="006A27AA"/>
    <w:rsid w:val="006A2BCB"/>
    <w:rsid w:val="006A2E7E"/>
    <w:rsid w:val="006A3147"/>
    <w:rsid w:val="006A333B"/>
    <w:rsid w:val="006A349B"/>
    <w:rsid w:val="006A34F6"/>
    <w:rsid w:val="006A3775"/>
    <w:rsid w:val="006A3816"/>
    <w:rsid w:val="006A3DD9"/>
    <w:rsid w:val="006A4102"/>
    <w:rsid w:val="006A45F8"/>
    <w:rsid w:val="006A4C56"/>
    <w:rsid w:val="006A4EDD"/>
    <w:rsid w:val="006A5906"/>
    <w:rsid w:val="006A5A8A"/>
    <w:rsid w:val="006A5B0F"/>
    <w:rsid w:val="006A5CB6"/>
    <w:rsid w:val="006A5E70"/>
    <w:rsid w:val="006A6040"/>
    <w:rsid w:val="006A65C6"/>
    <w:rsid w:val="006A6774"/>
    <w:rsid w:val="006A67C6"/>
    <w:rsid w:val="006A6A73"/>
    <w:rsid w:val="006A6AA3"/>
    <w:rsid w:val="006A6ACF"/>
    <w:rsid w:val="006A6CA7"/>
    <w:rsid w:val="006A6FD0"/>
    <w:rsid w:val="006A708F"/>
    <w:rsid w:val="006A70BF"/>
    <w:rsid w:val="006A784F"/>
    <w:rsid w:val="006A7B1B"/>
    <w:rsid w:val="006A7C85"/>
    <w:rsid w:val="006A7D84"/>
    <w:rsid w:val="006B0025"/>
    <w:rsid w:val="006B028F"/>
    <w:rsid w:val="006B0349"/>
    <w:rsid w:val="006B0D30"/>
    <w:rsid w:val="006B13B7"/>
    <w:rsid w:val="006B1743"/>
    <w:rsid w:val="006B17EB"/>
    <w:rsid w:val="006B1C0B"/>
    <w:rsid w:val="006B2118"/>
    <w:rsid w:val="006B2166"/>
    <w:rsid w:val="006B291E"/>
    <w:rsid w:val="006B2AAA"/>
    <w:rsid w:val="006B2C14"/>
    <w:rsid w:val="006B2C80"/>
    <w:rsid w:val="006B323E"/>
    <w:rsid w:val="006B3609"/>
    <w:rsid w:val="006B37B1"/>
    <w:rsid w:val="006B39E6"/>
    <w:rsid w:val="006B3B4D"/>
    <w:rsid w:val="006B3D21"/>
    <w:rsid w:val="006B49F7"/>
    <w:rsid w:val="006B4B05"/>
    <w:rsid w:val="006B530E"/>
    <w:rsid w:val="006B58AA"/>
    <w:rsid w:val="006B5BF9"/>
    <w:rsid w:val="006B5C2C"/>
    <w:rsid w:val="006B63F7"/>
    <w:rsid w:val="006B6B1E"/>
    <w:rsid w:val="006B6D43"/>
    <w:rsid w:val="006B6F0E"/>
    <w:rsid w:val="006B6F24"/>
    <w:rsid w:val="006B725B"/>
    <w:rsid w:val="006B7275"/>
    <w:rsid w:val="006B72CA"/>
    <w:rsid w:val="006B7A4C"/>
    <w:rsid w:val="006C01F9"/>
    <w:rsid w:val="006C0C85"/>
    <w:rsid w:val="006C0EDD"/>
    <w:rsid w:val="006C129F"/>
    <w:rsid w:val="006C1531"/>
    <w:rsid w:val="006C18FD"/>
    <w:rsid w:val="006C19BE"/>
    <w:rsid w:val="006C1C84"/>
    <w:rsid w:val="006C1F10"/>
    <w:rsid w:val="006C2068"/>
    <w:rsid w:val="006C2169"/>
    <w:rsid w:val="006C2465"/>
    <w:rsid w:val="006C26E8"/>
    <w:rsid w:val="006C2882"/>
    <w:rsid w:val="006C2A15"/>
    <w:rsid w:val="006C2A1C"/>
    <w:rsid w:val="006C2B06"/>
    <w:rsid w:val="006C2B27"/>
    <w:rsid w:val="006C3080"/>
    <w:rsid w:val="006C3131"/>
    <w:rsid w:val="006C3157"/>
    <w:rsid w:val="006C34E5"/>
    <w:rsid w:val="006C3CFA"/>
    <w:rsid w:val="006C3FB5"/>
    <w:rsid w:val="006C430C"/>
    <w:rsid w:val="006C480C"/>
    <w:rsid w:val="006C4AFD"/>
    <w:rsid w:val="006C4C39"/>
    <w:rsid w:val="006C4D63"/>
    <w:rsid w:val="006C4DE5"/>
    <w:rsid w:val="006C4F56"/>
    <w:rsid w:val="006C5080"/>
    <w:rsid w:val="006C5311"/>
    <w:rsid w:val="006C5FFB"/>
    <w:rsid w:val="006C7140"/>
    <w:rsid w:val="006D0865"/>
    <w:rsid w:val="006D0C4B"/>
    <w:rsid w:val="006D0D98"/>
    <w:rsid w:val="006D130C"/>
    <w:rsid w:val="006D1625"/>
    <w:rsid w:val="006D1A5F"/>
    <w:rsid w:val="006D1C8F"/>
    <w:rsid w:val="006D1FC6"/>
    <w:rsid w:val="006D2221"/>
    <w:rsid w:val="006D230F"/>
    <w:rsid w:val="006D25AA"/>
    <w:rsid w:val="006D28B3"/>
    <w:rsid w:val="006D2B3D"/>
    <w:rsid w:val="006D2CAB"/>
    <w:rsid w:val="006D3009"/>
    <w:rsid w:val="006D302C"/>
    <w:rsid w:val="006D35DA"/>
    <w:rsid w:val="006D36A1"/>
    <w:rsid w:val="006D3A88"/>
    <w:rsid w:val="006D400A"/>
    <w:rsid w:val="006D4953"/>
    <w:rsid w:val="006D4E36"/>
    <w:rsid w:val="006D4FC2"/>
    <w:rsid w:val="006D51F7"/>
    <w:rsid w:val="006D524D"/>
    <w:rsid w:val="006D5466"/>
    <w:rsid w:val="006D6583"/>
    <w:rsid w:val="006D68DD"/>
    <w:rsid w:val="006D6A0A"/>
    <w:rsid w:val="006D6B8D"/>
    <w:rsid w:val="006D6C2F"/>
    <w:rsid w:val="006D6C33"/>
    <w:rsid w:val="006D6C90"/>
    <w:rsid w:val="006D7563"/>
    <w:rsid w:val="006D7918"/>
    <w:rsid w:val="006E00E8"/>
    <w:rsid w:val="006E02EB"/>
    <w:rsid w:val="006E031A"/>
    <w:rsid w:val="006E0758"/>
    <w:rsid w:val="006E0840"/>
    <w:rsid w:val="006E15AE"/>
    <w:rsid w:val="006E2434"/>
    <w:rsid w:val="006E2854"/>
    <w:rsid w:val="006E2BB6"/>
    <w:rsid w:val="006E30F3"/>
    <w:rsid w:val="006E3627"/>
    <w:rsid w:val="006E364E"/>
    <w:rsid w:val="006E3896"/>
    <w:rsid w:val="006E3A76"/>
    <w:rsid w:val="006E3E75"/>
    <w:rsid w:val="006E4537"/>
    <w:rsid w:val="006E4DAA"/>
    <w:rsid w:val="006E4E50"/>
    <w:rsid w:val="006E5000"/>
    <w:rsid w:val="006E50DF"/>
    <w:rsid w:val="006E5112"/>
    <w:rsid w:val="006E5979"/>
    <w:rsid w:val="006E5AD8"/>
    <w:rsid w:val="006E5C1C"/>
    <w:rsid w:val="006E5EA1"/>
    <w:rsid w:val="006E65F6"/>
    <w:rsid w:val="006E6C20"/>
    <w:rsid w:val="006E7350"/>
    <w:rsid w:val="006E754C"/>
    <w:rsid w:val="006E794E"/>
    <w:rsid w:val="006E7A40"/>
    <w:rsid w:val="006E7C4A"/>
    <w:rsid w:val="006F0053"/>
    <w:rsid w:val="006F0247"/>
    <w:rsid w:val="006F064F"/>
    <w:rsid w:val="006F0692"/>
    <w:rsid w:val="006F08B4"/>
    <w:rsid w:val="006F098D"/>
    <w:rsid w:val="006F1405"/>
    <w:rsid w:val="006F167A"/>
    <w:rsid w:val="006F2026"/>
    <w:rsid w:val="006F23FA"/>
    <w:rsid w:val="006F246C"/>
    <w:rsid w:val="006F27DE"/>
    <w:rsid w:val="006F2DFE"/>
    <w:rsid w:val="006F30BF"/>
    <w:rsid w:val="006F379A"/>
    <w:rsid w:val="006F3AE0"/>
    <w:rsid w:val="006F3E4F"/>
    <w:rsid w:val="006F3E67"/>
    <w:rsid w:val="006F42AC"/>
    <w:rsid w:val="006F4F47"/>
    <w:rsid w:val="006F5506"/>
    <w:rsid w:val="006F5B58"/>
    <w:rsid w:val="006F6089"/>
    <w:rsid w:val="006F640E"/>
    <w:rsid w:val="006F66B2"/>
    <w:rsid w:val="006F6F6F"/>
    <w:rsid w:val="006F7097"/>
    <w:rsid w:val="006F7572"/>
    <w:rsid w:val="006F771F"/>
    <w:rsid w:val="006F7D14"/>
    <w:rsid w:val="007009B5"/>
    <w:rsid w:val="007010F8"/>
    <w:rsid w:val="0070130C"/>
    <w:rsid w:val="007017FE"/>
    <w:rsid w:val="00701B3B"/>
    <w:rsid w:val="00701F1A"/>
    <w:rsid w:val="00702287"/>
    <w:rsid w:val="00702497"/>
    <w:rsid w:val="00702691"/>
    <w:rsid w:val="00702A9F"/>
    <w:rsid w:val="007032CA"/>
    <w:rsid w:val="007037FC"/>
    <w:rsid w:val="0070380A"/>
    <w:rsid w:val="00704627"/>
    <w:rsid w:val="00704A9E"/>
    <w:rsid w:val="00704D91"/>
    <w:rsid w:val="00704F70"/>
    <w:rsid w:val="0070527A"/>
    <w:rsid w:val="00705F89"/>
    <w:rsid w:val="00705FD7"/>
    <w:rsid w:val="00706218"/>
    <w:rsid w:val="00706495"/>
    <w:rsid w:val="007066C3"/>
    <w:rsid w:val="00706C64"/>
    <w:rsid w:val="0070704D"/>
    <w:rsid w:val="0070709B"/>
    <w:rsid w:val="007072E2"/>
    <w:rsid w:val="007077B5"/>
    <w:rsid w:val="00707D71"/>
    <w:rsid w:val="007101AD"/>
    <w:rsid w:val="007101CD"/>
    <w:rsid w:val="00710211"/>
    <w:rsid w:val="00710506"/>
    <w:rsid w:val="00710617"/>
    <w:rsid w:val="0071071D"/>
    <w:rsid w:val="00710931"/>
    <w:rsid w:val="00710AA6"/>
    <w:rsid w:val="00710E3C"/>
    <w:rsid w:val="0071119A"/>
    <w:rsid w:val="00711215"/>
    <w:rsid w:val="007122D6"/>
    <w:rsid w:val="0071243F"/>
    <w:rsid w:val="00712716"/>
    <w:rsid w:val="00712A0C"/>
    <w:rsid w:val="00712A84"/>
    <w:rsid w:val="00712E40"/>
    <w:rsid w:val="00713000"/>
    <w:rsid w:val="007138CF"/>
    <w:rsid w:val="007139BC"/>
    <w:rsid w:val="00713A41"/>
    <w:rsid w:val="00713D63"/>
    <w:rsid w:val="00713FF1"/>
    <w:rsid w:val="0071402C"/>
    <w:rsid w:val="00714759"/>
    <w:rsid w:val="007147D7"/>
    <w:rsid w:val="0071515E"/>
    <w:rsid w:val="0071518E"/>
    <w:rsid w:val="00715276"/>
    <w:rsid w:val="00715473"/>
    <w:rsid w:val="00715475"/>
    <w:rsid w:val="00715477"/>
    <w:rsid w:val="00715693"/>
    <w:rsid w:val="0071588A"/>
    <w:rsid w:val="007158AB"/>
    <w:rsid w:val="00715B7F"/>
    <w:rsid w:val="00715D75"/>
    <w:rsid w:val="00716107"/>
    <w:rsid w:val="00716D88"/>
    <w:rsid w:val="0071744E"/>
    <w:rsid w:val="007178A5"/>
    <w:rsid w:val="00717E4A"/>
    <w:rsid w:val="00717EC1"/>
    <w:rsid w:val="00720406"/>
    <w:rsid w:val="00720454"/>
    <w:rsid w:val="00720458"/>
    <w:rsid w:val="007207A1"/>
    <w:rsid w:val="00720A61"/>
    <w:rsid w:val="00721429"/>
    <w:rsid w:val="00721961"/>
    <w:rsid w:val="00722161"/>
    <w:rsid w:val="0072252D"/>
    <w:rsid w:val="0072260F"/>
    <w:rsid w:val="007229A8"/>
    <w:rsid w:val="00723321"/>
    <w:rsid w:val="00723635"/>
    <w:rsid w:val="007237BE"/>
    <w:rsid w:val="00724085"/>
    <w:rsid w:val="00724237"/>
    <w:rsid w:val="00724B83"/>
    <w:rsid w:val="00724DED"/>
    <w:rsid w:val="007250BB"/>
    <w:rsid w:val="0072563D"/>
    <w:rsid w:val="00725720"/>
    <w:rsid w:val="007259A6"/>
    <w:rsid w:val="00725B0F"/>
    <w:rsid w:val="007261FD"/>
    <w:rsid w:val="007263EA"/>
    <w:rsid w:val="00726492"/>
    <w:rsid w:val="00726909"/>
    <w:rsid w:val="00726E7E"/>
    <w:rsid w:val="007275F3"/>
    <w:rsid w:val="00730041"/>
    <w:rsid w:val="007309BB"/>
    <w:rsid w:val="00730B4D"/>
    <w:rsid w:val="00730E29"/>
    <w:rsid w:val="00731196"/>
    <w:rsid w:val="0073158E"/>
    <w:rsid w:val="007317BC"/>
    <w:rsid w:val="007319B8"/>
    <w:rsid w:val="00731C2B"/>
    <w:rsid w:val="00731E9E"/>
    <w:rsid w:val="00732268"/>
    <w:rsid w:val="007322A3"/>
    <w:rsid w:val="007322AB"/>
    <w:rsid w:val="00732493"/>
    <w:rsid w:val="00733383"/>
    <w:rsid w:val="00733489"/>
    <w:rsid w:val="00733641"/>
    <w:rsid w:val="00733C2E"/>
    <w:rsid w:val="007352C0"/>
    <w:rsid w:val="00735370"/>
    <w:rsid w:val="007353D3"/>
    <w:rsid w:val="0073548F"/>
    <w:rsid w:val="00735EA5"/>
    <w:rsid w:val="0073600B"/>
    <w:rsid w:val="007364D6"/>
    <w:rsid w:val="00736F65"/>
    <w:rsid w:val="007372E9"/>
    <w:rsid w:val="00737633"/>
    <w:rsid w:val="00737D08"/>
    <w:rsid w:val="00737D8A"/>
    <w:rsid w:val="007403CA"/>
    <w:rsid w:val="007406B9"/>
    <w:rsid w:val="007406E0"/>
    <w:rsid w:val="007407F0"/>
    <w:rsid w:val="007408AB"/>
    <w:rsid w:val="0074099F"/>
    <w:rsid w:val="00741486"/>
    <w:rsid w:val="00741C5B"/>
    <w:rsid w:val="0074235E"/>
    <w:rsid w:val="0074250D"/>
    <w:rsid w:val="0074274D"/>
    <w:rsid w:val="007428C6"/>
    <w:rsid w:val="00742D77"/>
    <w:rsid w:val="00742FEF"/>
    <w:rsid w:val="00743681"/>
    <w:rsid w:val="007438AA"/>
    <w:rsid w:val="00743A70"/>
    <w:rsid w:val="00744BC7"/>
    <w:rsid w:val="00744C86"/>
    <w:rsid w:val="00744F2E"/>
    <w:rsid w:val="00744F5A"/>
    <w:rsid w:val="00744FEF"/>
    <w:rsid w:val="0074508F"/>
    <w:rsid w:val="007451BF"/>
    <w:rsid w:val="0074570D"/>
    <w:rsid w:val="007457DE"/>
    <w:rsid w:val="00745851"/>
    <w:rsid w:val="00745C4F"/>
    <w:rsid w:val="00745EE8"/>
    <w:rsid w:val="007461BE"/>
    <w:rsid w:val="007461F1"/>
    <w:rsid w:val="00746904"/>
    <w:rsid w:val="00746C5D"/>
    <w:rsid w:val="00746D0B"/>
    <w:rsid w:val="00747354"/>
    <w:rsid w:val="0074736C"/>
    <w:rsid w:val="00747413"/>
    <w:rsid w:val="007501BE"/>
    <w:rsid w:val="00750321"/>
    <w:rsid w:val="007508BE"/>
    <w:rsid w:val="007509D7"/>
    <w:rsid w:val="007509EA"/>
    <w:rsid w:val="00750C5D"/>
    <w:rsid w:val="00750EC8"/>
    <w:rsid w:val="00750FF1"/>
    <w:rsid w:val="0075126C"/>
    <w:rsid w:val="0075156B"/>
    <w:rsid w:val="0075230C"/>
    <w:rsid w:val="007525B5"/>
    <w:rsid w:val="00752892"/>
    <w:rsid w:val="00752BB3"/>
    <w:rsid w:val="00752D57"/>
    <w:rsid w:val="00752E03"/>
    <w:rsid w:val="00753845"/>
    <w:rsid w:val="00753CDB"/>
    <w:rsid w:val="00754196"/>
    <w:rsid w:val="007541E0"/>
    <w:rsid w:val="00754254"/>
    <w:rsid w:val="007546E6"/>
    <w:rsid w:val="007546E9"/>
    <w:rsid w:val="007547A9"/>
    <w:rsid w:val="007548B7"/>
    <w:rsid w:val="00754944"/>
    <w:rsid w:val="00755992"/>
    <w:rsid w:val="00755DE4"/>
    <w:rsid w:val="00756050"/>
    <w:rsid w:val="00756268"/>
    <w:rsid w:val="00756427"/>
    <w:rsid w:val="0075671B"/>
    <w:rsid w:val="007567FD"/>
    <w:rsid w:val="00756D85"/>
    <w:rsid w:val="00756FA5"/>
    <w:rsid w:val="00757032"/>
    <w:rsid w:val="0075729E"/>
    <w:rsid w:val="007573AA"/>
    <w:rsid w:val="0076005E"/>
    <w:rsid w:val="007601A2"/>
    <w:rsid w:val="00760770"/>
    <w:rsid w:val="00761565"/>
    <w:rsid w:val="007615FE"/>
    <w:rsid w:val="00761629"/>
    <w:rsid w:val="0076197D"/>
    <w:rsid w:val="007619AD"/>
    <w:rsid w:val="00761B4B"/>
    <w:rsid w:val="00761F72"/>
    <w:rsid w:val="0076272C"/>
    <w:rsid w:val="00762933"/>
    <w:rsid w:val="00762E69"/>
    <w:rsid w:val="0076323E"/>
    <w:rsid w:val="0076347B"/>
    <w:rsid w:val="00763627"/>
    <w:rsid w:val="00763E81"/>
    <w:rsid w:val="00764067"/>
    <w:rsid w:val="00764137"/>
    <w:rsid w:val="0076424A"/>
    <w:rsid w:val="00764455"/>
    <w:rsid w:val="00764536"/>
    <w:rsid w:val="00764AB4"/>
    <w:rsid w:val="00764E41"/>
    <w:rsid w:val="00764EC1"/>
    <w:rsid w:val="007656D7"/>
    <w:rsid w:val="007657F1"/>
    <w:rsid w:val="0076586E"/>
    <w:rsid w:val="00765A55"/>
    <w:rsid w:val="00765C1A"/>
    <w:rsid w:val="007667E3"/>
    <w:rsid w:val="00766A26"/>
    <w:rsid w:val="00766BA5"/>
    <w:rsid w:val="00767450"/>
    <w:rsid w:val="00767AED"/>
    <w:rsid w:val="00767CA2"/>
    <w:rsid w:val="0077024F"/>
    <w:rsid w:val="007705A6"/>
    <w:rsid w:val="00770666"/>
    <w:rsid w:val="0077087B"/>
    <w:rsid w:val="00770C67"/>
    <w:rsid w:val="00771051"/>
    <w:rsid w:val="00771107"/>
    <w:rsid w:val="00771381"/>
    <w:rsid w:val="00771B9B"/>
    <w:rsid w:val="0077221C"/>
    <w:rsid w:val="007723B4"/>
    <w:rsid w:val="00772CBE"/>
    <w:rsid w:val="00772F04"/>
    <w:rsid w:val="0077387F"/>
    <w:rsid w:val="007739E6"/>
    <w:rsid w:val="00773B1F"/>
    <w:rsid w:val="00773B2A"/>
    <w:rsid w:val="00774363"/>
    <w:rsid w:val="00774464"/>
    <w:rsid w:val="00774EB6"/>
    <w:rsid w:val="00775004"/>
    <w:rsid w:val="007750C9"/>
    <w:rsid w:val="007751D5"/>
    <w:rsid w:val="0077573B"/>
    <w:rsid w:val="0077623C"/>
    <w:rsid w:val="00776464"/>
    <w:rsid w:val="0077647D"/>
    <w:rsid w:val="0077656A"/>
    <w:rsid w:val="0077665F"/>
    <w:rsid w:val="00776738"/>
    <w:rsid w:val="00776DC3"/>
    <w:rsid w:val="007771AC"/>
    <w:rsid w:val="0077747A"/>
    <w:rsid w:val="00777E03"/>
    <w:rsid w:val="007800C6"/>
    <w:rsid w:val="00780951"/>
    <w:rsid w:val="00780A54"/>
    <w:rsid w:val="00780B14"/>
    <w:rsid w:val="00780C2B"/>
    <w:rsid w:val="00780DBC"/>
    <w:rsid w:val="00780E2C"/>
    <w:rsid w:val="0078160B"/>
    <w:rsid w:val="00781D76"/>
    <w:rsid w:val="00782109"/>
    <w:rsid w:val="00782266"/>
    <w:rsid w:val="007827ED"/>
    <w:rsid w:val="00782813"/>
    <w:rsid w:val="007828C3"/>
    <w:rsid w:val="007831C2"/>
    <w:rsid w:val="007835B9"/>
    <w:rsid w:val="007836F7"/>
    <w:rsid w:val="00783773"/>
    <w:rsid w:val="00783896"/>
    <w:rsid w:val="00783946"/>
    <w:rsid w:val="00783A01"/>
    <w:rsid w:val="00783FD2"/>
    <w:rsid w:val="00785171"/>
    <w:rsid w:val="00785254"/>
    <w:rsid w:val="0078565B"/>
    <w:rsid w:val="00785759"/>
    <w:rsid w:val="0078596F"/>
    <w:rsid w:val="00786039"/>
    <w:rsid w:val="0078614E"/>
    <w:rsid w:val="00786399"/>
    <w:rsid w:val="007866AD"/>
    <w:rsid w:val="007868ED"/>
    <w:rsid w:val="00786BA0"/>
    <w:rsid w:val="00786C38"/>
    <w:rsid w:val="00786D34"/>
    <w:rsid w:val="00787073"/>
    <w:rsid w:val="007877B7"/>
    <w:rsid w:val="00787819"/>
    <w:rsid w:val="00787A18"/>
    <w:rsid w:val="00787C6A"/>
    <w:rsid w:val="00787C96"/>
    <w:rsid w:val="00787E62"/>
    <w:rsid w:val="00787EB2"/>
    <w:rsid w:val="007900B9"/>
    <w:rsid w:val="0079017F"/>
    <w:rsid w:val="00791125"/>
    <w:rsid w:val="007912DD"/>
    <w:rsid w:val="007913CD"/>
    <w:rsid w:val="007916FE"/>
    <w:rsid w:val="00791A66"/>
    <w:rsid w:val="00791DEE"/>
    <w:rsid w:val="00791F08"/>
    <w:rsid w:val="00792412"/>
    <w:rsid w:val="007925B0"/>
    <w:rsid w:val="00792C4C"/>
    <w:rsid w:val="00792E81"/>
    <w:rsid w:val="0079404F"/>
    <w:rsid w:val="00794F6F"/>
    <w:rsid w:val="007953F7"/>
    <w:rsid w:val="00795A2B"/>
    <w:rsid w:val="00796046"/>
    <w:rsid w:val="0079612F"/>
    <w:rsid w:val="00796427"/>
    <w:rsid w:val="00796459"/>
    <w:rsid w:val="007964C8"/>
    <w:rsid w:val="007966A1"/>
    <w:rsid w:val="007966E9"/>
    <w:rsid w:val="007968F7"/>
    <w:rsid w:val="00796C88"/>
    <w:rsid w:val="00797A45"/>
    <w:rsid w:val="00797B38"/>
    <w:rsid w:val="00797BF4"/>
    <w:rsid w:val="00797E01"/>
    <w:rsid w:val="007A03BA"/>
    <w:rsid w:val="007A04E5"/>
    <w:rsid w:val="007A0711"/>
    <w:rsid w:val="007A076D"/>
    <w:rsid w:val="007A10BC"/>
    <w:rsid w:val="007A12F2"/>
    <w:rsid w:val="007A1584"/>
    <w:rsid w:val="007A192B"/>
    <w:rsid w:val="007A1AA5"/>
    <w:rsid w:val="007A1C7E"/>
    <w:rsid w:val="007A1DA0"/>
    <w:rsid w:val="007A1DA3"/>
    <w:rsid w:val="007A26E0"/>
    <w:rsid w:val="007A2772"/>
    <w:rsid w:val="007A2A4C"/>
    <w:rsid w:val="007A3612"/>
    <w:rsid w:val="007A3737"/>
    <w:rsid w:val="007A3917"/>
    <w:rsid w:val="007A3B62"/>
    <w:rsid w:val="007A3BA2"/>
    <w:rsid w:val="007A3E87"/>
    <w:rsid w:val="007A4042"/>
    <w:rsid w:val="007A415F"/>
    <w:rsid w:val="007A45CD"/>
    <w:rsid w:val="007A4763"/>
    <w:rsid w:val="007A4BFA"/>
    <w:rsid w:val="007A4E72"/>
    <w:rsid w:val="007A517C"/>
    <w:rsid w:val="007A5F88"/>
    <w:rsid w:val="007A695D"/>
    <w:rsid w:val="007A736C"/>
    <w:rsid w:val="007A75F0"/>
    <w:rsid w:val="007A788D"/>
    <w:rsid w:val="007A7F2D"/>
    <w:rsid w:val="007B08BC"/>
    <w:rsid w:val="007B0A0E"/>
    <w:rsid w:val="007B0C6F"/>
    <w:rsid w:val="007B0E22"/>
    <w:rsid w:val="007B0EAA"/>
    <w:rsid w:val="007B0EC0"/>
    <w:rsid w:val="007B1251"/>
    <w:rsid w:val="007B17FF"/>
    <w:rsid w:val="007B2BF0"/>
    <w:rsid w:val="007B34CF"/>
    <w:rsid w:val="007B3957"/>
    <w:rsid w:val="007B3CF7"/>
    <w:rsid w:val="007B3FE7"/>
    <w:rsid w:val="007B413C"/>
    <w:rsid w:val="007B4264"/>
    <w:rsid w:val="007B457F"/>
    <w:rsid w:val="007B4590"/>
    <w:rsid w:val="007B4B9B"/>
    <w:rsid w:val="007B4CE7"/>
    <w:rsid w:val="007B5C05"/>
    <w:rsid w:val="007B604C"/>
    <w:rsid w:val="007B6BED"/>
    <w:rsid w:val="007B726E"/>
    <w:rsid w:val="007B731B"/>
    <w:rsid w:val="007B7B50"/>
    <w:rsid w:val="007B7B6F"/>
    <w:rsid w:val="007B7C0C"/>
    <w:rsid w:val="007C031C"/>
    <w:rsid w:val="007C0F61"/>
    <w:rsid w:val="007C1591"/>
    <w:rsid w:val="007C16B9"/>
    <w:rsid w:val="007C185D"/>
    <w:rsid w:val="007C1967"/>
    <w:rsid w:val="007C2340"/>
    <w:rsid w:val="007C2814"/>
    <w:rsid w:val="007C2817"/>
    <w:rsid w:val="007C281B"/>
    <w:rsid w:val="007C29FD"/>
    <w:rsid w:val="007C2CAD"/>
    <w:rsid w:val="007C2E4A"/>
    <w:rsid w:val="007C2E86"/>
    <w:rsid w:val="007C3526"/>
    <w:rsid w:val="007C3B42"/>
    <w:rsid w:val="007C3CD5"/>
    <w:rsid w:val="007C415A"/>
    <w:rsid w:val="007C4B56"/>
    <w:rsid w:val="007C5239"/>
    <w:rsid w:val="007C5277"/>
    <w:rsid w:val="007C53E3"/>
    <w:rsid w:val="007C542B"/>
    <w:rsid w:val="007C5945"/>
    <w:rsid w:val="007C5CD3"/>
    <w:rsid w:val="007C5E69"/>
    <w:rsid w:val="007C6064"/>
    <w:rsid w:val="007C6402"/>
    <w:rsid w:val="007C67D4"/>
    <w:rsid w:val="007C68B6"/>
    <w:rsid w:val="007C6909"/>
    <w:rsid w:val="007C6AB0"/>
    <w:rsid w:val="007C6B2A"/>
    <w:rsid w:val="007C76AF"/>
    <w:rsid w:val="007C7F7B"/>
    <w:rsid w:val="007C7FD0"/>
    <w:rsid w:val="007D0147"/>
    <w:rsid w:val="007D0750"/>
    <w:rsid w:val="007D07F0"/>
    <w:rsid w:val="007D0969"/>
    <w:rsid w:val="007D0A81"/>
    <w:rsid w:val="007D0C57"/>
    <w:rsid w:val="007D0CA3"/>
    <w:rsid w:val="007D14CD"/>
    <w:rsid w:val="007D18AB"/>
    <w:rsid w:val="007D19A1"/>
    <w:rsid w:val="007D22A3"/>
    <w:rsid w:val="007D22C1"/>
    <w:rsid w:val="007D3814"/>
    <w:rsid w:val="007D38BF"/>
    <w:rsid w:val="007D3912"/>
    <w:rsid w:val="007D3C2B"/>
    <w:rsid w:val="007D3C6F"/>
    <w:rsid w:val="007D40B6"/>
    <w:rsid w:val="007D4155"/>
    <w:rsid w:val="007D4469"/>
    <w:rsid w:val="007D559B"/>
    <w:rsid w:val="007D57B3"/>
    <w:rsid w:val="007D5D26"/>
    <w:rsid w:val="007D61DB"/>
    <w:rsid w:val="007D62A9"/>
    <w:rsid w:val="007D631B"/>
    <w:rsid w:val="007D65C3"/>
    <w:rsid w:val="007D66AF"/>
    <w:rsid w:val="007D6768"/>
    <w:rsid w:val="007D67F4"/>
    <w:rsid w:val="007D6866"/>
    <w:rsid w:val="007D6878"/>
    <w:rsid w:val="007D68A6"/>
    <w:rsid w:val="007D726A"/>
    <w:rsid w:val="007D7CB6"/>
    <w:rsid w:val="007E054A"/>
    <w:rsid w:val="007E05F0"/>
    <w:rsid w:val="007E0B09"/>
    <w:rsid w:val="007E0C78"/>
    <w:rsid w:val="007E0EB2"/>
    <w:rsid w:val="007E142E"/>
    <w:rsid w:val="007E1AE3"/>
    <w:rsid w:val="007E1E71"/>
    <w:rsid w:val="007E1F90"/>
    <w:rsid w:val="007E1FE4"/>
    <w:rsid w:val="007E2124"/>
    <w:rsid w:val="007E22B6"/>
    <w:rsid w:val="007E3621"/>
    <w:rsid w:val="007E38AF"/>
    <w:rsid w:val="007E3B82"/>
    <w:rsid w:val="007E3D77"/>
    <w:rsid w:val="007E4151"/>
    <w:rsid w:val="007E4408"/>
    <w:rsid w:val="007E48E5"/>
    <w:rsid w:val="007E503A"/>
    <w:rsid w:val="007E5296"/>
    <w:rsid w:val="007E5B5C"/>
    <w:rsid w:val="007E5D55"/>
    <w:rsid w:val="007E5E3F"/>
    <w:rsid w:val="007E604F"/>
    <w:rsid w:val="007E63AD"/>
    <w:rsid w:val="007E669C"/>
    <w:rsid w:val="007E6A0B"/>
    <w:rsid w:val="007E6B7B"/>
    <w:rsid w:val="007E6F26"/>
    <w:rsid w:val="007E74B9"/>
    <w:rsid w:val="007E7559"/>
    <w:rsid w:val="007F0320"/>
    <w:rsid w:val="007F09A2"/>
    <w:rsid w:val="007F0B2F"/>
    <w:rsid w:val="007F0CD4"/>
    <w:rsid w:val="007F10F8"/>
    <w:rsid w:val="007F126C"/>
    <w:rsid w:val="007F132E"/>
    <w:rsid w:val="007F18E9"/>
    <w:rsid w:val="007F1EEB"/>
    <w:rsid w:val="007F2B71"/>
    <w:rsid w:val="007F2E6D"/>
    <w:rsid w:val="007F2EE0"/>
    <w:rsid w:val="007F3022"/>
    <w:rsid w:val="007F32ED"/>
    <w:rsid w:val="007F364B"/>
    <w:rsid w:val="007F3E97"/>
    <w:rsid w:val="007F4294"/>
    <w:rsid w:val="007F42A9"/>
    <w:rsid w:val="007F4575"/>
    <w:rsid w:val="007F467F"/>
    <w:rsid w:val="007F4E47"/>
    <w:rsid w:val="007F57CD"/>
    <w:rsid w:val="007F5A8C"/>
    <w:rsid w:val="007F64B7"/>
    <w:rsid w:val="007F6D8F"/>
    <w:rsid w:val="007F7118"/>
    <w:rsid w:val="007F7126"/>
    <w:rsid w:val="007F77C9"/>
    <w:rsid w:val="007F7BA5"/>
    <w:rsid w:val="0080071D"/>
    <w:rsid w:val="00800836"/>
    <w:rsid w:val="00800B92"/>
    <w:rsid w:val="00800C44"/>
    <w:rsid w:val="00800DBC"/>
    <w:rsid w:val="0080112F"/>
    <w:rsid w:val="00801F07"/>
    <w:rsid w:val="008021BA"/>
    <w:rsid w:val="0080231E"/>
    <w:rsid w:val="00802459"/>
    <w:rsid w:val="008028FB"/>
    <w:rsid w:val="00802944"/>
    <w:rsid w:val="0080329F"/>
    <w:rsid w:val="00803896"/>
    <w:rsid w:val="00803A47"/>
    <w:rsid w:val="00803CDC"/>
    <w:rsid w:val="00803F99"/>
    <w:rsid w:val="008042AF"/>
    <w:rsid w:val="008043A3"/>
    <w:rsid w:val="008044B8"/>
    <w:rsid w:val="0080459A"/>
    <w:rsid w:val="008045A7"/>
    <w:rsid w:val="00804802"/>
    <w:rsid w:val="008049E6"/>
    <w:rsid w:val="008057F5"/>
    <w:rsid w:val="00805CEA"/>
    <w:rsid w:val="00805E16"/>
    <w:rsid w:val="00805F4C"/>
    <w:rsid w:val="008065B2"/>
    <w:rsid w:val="0080667E"/>
    <w:rsid w:val="00807028"/>
    <w:rsid w:val="00807051"/>
    <w:rsid w:val="008076C6"/>
    <w:rsid w:val="00807B5A"/>
    <w:rsid w:val="00807C2C"/>
    <w:rsid w:val="0081056F"/>
    <w:rsid w:val="008108A3"/>
    <w:rsid w:val="008109F7"/>
    <w:rsid w:val="00810AE8"/>
    <w:rsid w:val="00810EE8"/>
    <w:rsid w:val="008110F4"/>
    <w:rsid w:val="00811102"/>
    <w:rsid w:val="008112F7"/>
    <w:rsid w:val="008115E4"/>
    <w:rsid w:val="008118D3"/>
    <w:rsid w:val="00811E1F"/>
    <w:rsid w:val="008121BA"/>
    <w:rsid w:val="008122E7"/>
    <w:rsid w:val="00812371"/>
    <w:rsid w:val="008124FA"/>
    <w:rsid w:val="00812989"/>
    <w:rsid w:val="00812B7B"/>
    <w:rsid w:val="00812D46"/>
    <w:rsid w:val="00812FD4"/>
    <w:rsid w:val="0081331F"/>
    <w:rsid w:val="0081356A"/>
    <w:rsid w:val="00813E66"/>
    <w:rsid w:val="00814A98"/>
    <w:rsid w:val="00814C82"/>
    <w:rsid w:val="00814EBE"/>
    <w:rsid w:val="00815005"/>
    <w:rsid w:val="008153AB"/>
    <w:rsid w:val="008153E7"/>
    <w:rsid w:val="0081579F"/>
    <w:rsid w:val="00815B16"/>
    <w:rsid w:val="00815BE1"/>
    <w:rsid w:val="00816403"/>
    <w:rsid w:val="008164C7"/>
    <w:rsid w:val="008164CF"/>
    <w:rsid w:val="00816692"/>
    <w:rsid w:val="00816981"/>
    <w:rsid w:val="00816B67"/>
    <w:rsid w:val="00816C9B"/>
    <w:rsid w:val="00816DE3"/>
    <w:rsid w:val="00816F5F"/>
    <w:rsid w:val="008173D6"/>
    <w:rsid w:val="00817568"/>
    <w:rsid w:val="008179CD"/>
    <w:rsid w:val="00817E0F"/>
    <w:rsid w:val="00820068"/>
    <w:rsid w:val="00820315"/>
    <w:rsid w:val="00820553"/>
    <w:rsid w:val="00820DF2"/>
    <w:rsid w:val="0082143C"/>
    <w:rsid w:val="00821947"/>
    <w:rsid w:val="00821D95"/>
    <w:rsid w:val="008225DB"/>
    <w:rsid w:val="008227FA"/>
    <w:rsid w:val="008228A3"/>
    <w:rsid w:val="008228AD"/>
    <w:rsid w:val="0082294A"/>
    <w:rsid w:val="008230E1"/>
    <w:rsid w:val="00823102"/>
    <w:rsid w:val="00823958"/>
    <w:rsid w:val="00823980"/>
    <w:rsid w:val="00823CD7"/>
    <w:rsid w:val="00823F71"/>
    <w:rsid w:val="00824995"/>
    <w:rsid w:val="00824CD1"/>
    <w:rsid w:val="008253D8"/>
    <w:rsid w:val="00825427"/>
    <w:rsid w:val="00825D32"/>
    <w:rsid w:val="008261E4"/>
    <w:rsid w:val="008262A4"/>
    <w:rsid w:val="008263F9"/>
    <w:rsid w:val="0082678B"/>
    <w:rsid w:val="008269D8"/>
    <w:rsid w:val="0082707C"/>
    <w:rsid w:val="0082710E"/>
    <w:rsid w:val="00827BCF"/>
    <w:rsid w:val="00827F46"/>
    <w:rsid w:val="008303EE"/>
    <w:rsid w:val="0083062D"/>
    <w:rsid w:val="00830C7F"/>
    <w:rsid w:val="0083151F"/>
    <w:rsid w:val="00831EE5"/>
    <w:rsid w:val="0083226D"/>
    <w:rsid w:val="00832414"/>
    <w:rsid w:val="00832637"/>
    <w:rsid w:val="00832658"/>
    <w:rsid w:val="0083279E"/>
    <w:rsid w:val="00832875"/>
    <w:rsid w:val="0083289A"/>
    <w:rsid w:val="008328AF"/>
    <w:rsid w:val="00832C93"/>
    <w:rsid w:val="00833133"/>
    <w:rsid w:val="008334F9"/>
    <w:rsid w:val="00833C6D"/>
    <w:rsid w:val="00833CC0"/>
    <w:rsid w:val="00833DEB"/>
    <w:rsid w:val="0083401E"/>
    <w:rsid w:val="00834BCD"/>
    <w:rsid w:val="00834CF8"/>
    <w:rsid w:val="00834ED8"/>
    <w:rsid w:val="00835596"/>
    <w:rsid w:val="008358F3"/>
    <w:rsid w:val="00835C33"/>
    <w:rsid w:val="00835E39"/>
    <w:rsid w:val="00835F46"/>
    <w:rsid w:val="00835F91"/>
    <w:rsid w:val="008360EA"/>
    <w:rsid w:val="008362DE"/>
    <w:rsid w:val="008369D9"/>
    <w:rsid w:val="00837005"/>
    <w:rsid w:val="008370DD"/>
    <w:rsid w:val="008373F3"/>
    <w:rsid w:val="0083763A"/>
    <w:rsid w:val="00837B14"/>
    <w:rsid w:val="00837D7E"/>
    <w:rsid w:val="00837F02"/>
    <w:rsid w:val="008400C9"/>
    <w:rsid w:val="0084112B"/>
    <w:rsid w:val="008417AC"/>
    <w:rsid w:val="00841C52"/>
    <w:rsid w:val="00841E02"/>
    <w:rsid w:val="008422A0"/>
    <w:rsid w:val="008423BD"/>
    <w:rsid w:val="00842437"/>
    <w:rsid w:val="00842CD0"/>
    <w:rsid w:val="00843767"/>
    <w:rsid w:val="008438A2"/>
    <w:rsid w:val="00843974"/>
    <w:rsid w:val="00843A74"/>
    <w:rsid w:val="008441FE"/>
    <w:rsid w:val="00844284"/>
    <w:rsid w:val="00844340"/>
    <w:rsid w:val="00844547"/>
    <w:rsid w:val="008445F0"/>
    <w:rsid w:val="0084498B"/>
    <w:rsid w:val="00844A4C"/>
    <w:rsid w:val="00844B99"/>
    <w:rsid w:val="00844FF3"/>
    <w:rsid w:val="0084559F"/>
    <w:rsid w:val="008455A7"/>
    <w:rsid w:val="00845645"/>
    <w:rsid w:val="0084565F"/>
    <w:rsid w:val="00845973"/>
    <w:rsid w:val="00845A37"/>
    <w:rsid w:val="00845B17"/>
    <w:rsid w:val="00846506"/>
    <w:rsid w:val="008470AB"/>
    <w:rsid w:val="00847836"/>
    <w:rsid w:val="008478B6"/>
    <w:rsid w:val="00850204"/>
    <w:rsid w:val="0085045B"/>
    <w:rsid w:val="00850691"/>
    <w:rsid w:val="008506BF"/>
    <w:rsid w:val="008506FA"/>
    <w:rsid w:val="0085092F"/>
    <w:rsid w:val="00850B0E"/>
    <w:rsid w:val="00850D3B"/>
    <w:rsid w:val="0085110D"/>
    <w:rsid w:val="00851156"/>
    <w:rsid w:val="00851294"/>
    <w:rsid w:val="0085140E"/>
    <w:rsid w:val="008519A4"/>
    <w:rsid w:val="00852025"/>
    <w:rsid w:val="008522E2"/>
    <w:rsid w:val="008522E9"/>
    <w:rsid w:val="0085357D"/>
    <w:rsid w:val="008535BE"/>
    <w:rsid w:val="00853C6B"/>
    <w:rsid w:val="00853D68"/>
    <w:rsid w:val="00853D6B"/>
    <w:rsid w:val="0085434B"/>
    <w:rsid w:val="008547C2"/>
    <w:rsid w:val="00854E8B"/>
    <w:rsid w:val="008550D5"/>
    <w:rsid w:val="008551FF"/>
    <w:rsid w:val="00855498"/>
    <w:rsid w:val="008555C2"/>
    <w:rsid w:val="0085587C"/>
    <w:rsid w:val="0085601F"/>
    <w:rsid w:val="0085643B"/>
    <w:rsid w:val="0085663D"/>
    <w:rsid w:val="00856A80"/>
    <w:rsid w:val="00857517"/>
    <w:rsid w:val="00857705"/>
    <w:rsid w:val="0085794F"/>
    <w:rsid w:val="00857F42"/>
    <w:rsid w:val="00860246"/>
    <w:rsid w:val="0086050C"/>
    <w:rsid w:val="00860542"/>
    <w:rsid w:val="00860D9A"/>
    <w:rsid w:val="0086115A"/>
    <w:rsid w:val="0086142A"/>
    <w:rsid w:val="00861856"/>
    <w:rsid w:val="00861961"/>
    <w:rsid w:val="0086196A"/>
    <w:rsid w:val="00861BA6"/>
    <w:rsid w:val="00861FBF"/>
    <w:rsid w:val="008620A9"/>
    <w:rsid w:val="008620BD"/>
    <w:rsid w:val="0086213F"/>
    <w:rsid w:val="0086217F"/>
    <w:rsid w:val="008621B0"/>
    <w:rsid w:val="008623FD"/>
    <w:rsid w:val="00862638"/>
    <w:rsid w:val="008628C0"/>
    <w:rsid w:val="00862A5F"/>
    <w:rsid w:val="00862A6B"/>
    <w:rsid w:val="00862A8A"/>
    <w:rsid w:val="008637B1"/>
    <w:rsid w:val="00863A66"/>
    <w:rsid w:val="008641F0"/>
    <w:rsid w:val="00865182"/>
    <w:rsid w:val="00865300"/>
    <w:rsid w:val="008653A7"/>
    <w:rsid w:val="00865656"/>
    <w:rsid w:val="008659BC"/>
    <w:rsid w:val="00866868"/>
    <w:rsid w:val="00866CFD"/>
    <w:rsid w:val="0086748A"/>
    <w:rsid w:val="00867A42"/>
    <w:rsid w:val="00870156"/>
    <w:rsid w:val="008704F1"/>
    <w:rsid w:val="00870762"/>
    <w:rsid w:val="00870BF9"/>
    <w:rsid w:val="008713F4"/>
    <w:rsid w:val="008719F2"/>
    <w:rsid w:val="00871C8F"/>
    <w:rsid w:val="00871D1D"/>
    <w:rsid w:val="00871F3B"/>
    <w:rsid w:val="0087210F"/>
    <w:rsid w:val="00872143"/>
    <w:rsid w:val="00872363"/>
    <w:rsid w:val="0087288B"/>
    <w:rsid w:val="008728F5"/>
    <w:rsid w:val="00872D56"/>
    <w:rsid w:val="00872EC5"/>
    <w:rsid w:val="008733C1"/>
    <w:rsid w:val="00873714"/>
    <w:rsid w:val="00873A16"/>
    <w:rsid w:val="00873BD2"/>
    <w:rsid w:val="00873E28"/>
    <w:rsid w:val="0087402B"/>
    <w:rsid w:val="008744AB"/>
    <w:rsid w:val="00874939"/>
    <w:rsid w:val="00874A5F"/>
    <w:rsid w:val="00874BA7"/>
    <w:rsid w:val="00874CB4"/>
    <w:rsid w:val="008758CA"/>
    <w:rsid w:val="008758DA"/>
    <w:rsid w:val="0087595C"/>
    <w:rsid w:val="00875A2F"/>
    <w:rsid w:val="00875E98"/>
    <w:rsid w:val="0087614E"/>
    <w:rsid w:val="00876E98"/>
    <w:rsid w:val="00877703"/>
    <w:rsid w:val="00877A26"/>
    <w:rsid w:val="00877B3E"/>
    <w:rsid w:val="00877D9F"/>
    <w:rsid w:val="008807A8"/>
    <w:rsid w:val="00880F04"/>
    <w:rsid w:val="00880FAF"/>
    <w:rsid w:val="00881241"/>
    <w:rsid w:val="008822F9"/>
    <w:rsid w:val="00882459"/>
    <w:rsid w:val="0088256B"/>
    <w:rsid w:val="00882F57"/>
    <w:rsid w:val="008831F5"/>
    <w:rsid w:val="008832E2"/>
    <w:rsid w:val="00884818"/>
    <w:rsid w:val="0088488C"/>
    <w:rsid w:val="00884BC6"/>
    <w:rsid w:val="00885A0C"/>
    <w:rsid w:val="00885C1B"/>
    <w:rsid w:val="00885E1C"/>
    <w:rsid w:val="00885F2D"/>
    <w:rsid w:val="00885FA7"/>
    <w:rsid w:val="00886959"/>
    <w:rsid w:val="00886B75"/>
    <w:rsid w:val="00886DB3"/>
    <w:rsid w:val="0088750A"/>
    <w:rsid w:val="0088772E"/>
    <w:rsid w:val="00887801"/>
    <w:rsid w:val="00887988"/>
    <w:rsid w:val="00890002"/>
    <w:rsid w:val="008902C8"/>
    <w:rsid w:val="0089090B"/>
    <w:rsid w:val="00890C34"/>
    <w:rsid w:val="00890F70"/>
    <w:rsid w:val="00891122"/>
    <w:rsid w:val="008912CE"/>
    <w:rsid w:val="00891B5B"/>
    <w:rsid w:val="00892CFE"/>
    <w:rsid w:val="008930F4"/>
    <w:rsid w:val="008937B3"/>
    <w:rsid w:val="00893E86"/>
    <w:rsid w:val="00894487"/>
    <w:rsid w:val="008944AF"/>
    <w:rsid w:val="008944BC"/>
    <w:rsid w:val="008949C7"/>
    <w:rsid w:val="00894DCF"/>
    <w:rsid w:val="00894F55"/>
    <w:rsid w:val="0089568F"/>
    <w:rsid w:val="00895713"/>
    <w:rsid w:val="008957EA"/>
    <w:rsid w:val="00895B9C"/>
    <w:rsid w:val="00896465"/>
    <w:rsid w:val="008967A5"/>
    <w:rsid w:val="008967AA"/>
    <w:rsid w:val="008968D9"/>
    <w:rsid w:val="00896BDA"/>
    <w:rsid w:val="00896C99"/>
    <w:rsid w:val="008972C9"/>
    <w:rsid w:val="00897795"/>
    <w:rsid w:val="008A022B"/>
    <w:rsid w:val="008A0678"/>
    <w:rsid w:val="008A0A0A"/>
    <w:rsid w:val="008A1033"/>
    <w:rsid w:val="008A12C0"/>
    <w:rsid w:val="008A1673"/>
    <w:rsid w:val="008A177C"/>
    <w:rsid w:val="008A19B6"/>
    <w:rsid w:val="008A1A63"/>
    <w:rsid w:val="008A1EAA"/>
    <w:rsid w:val="008A2285"/>
    <w:rsid w:val="008A25D4"/>
    <w:rsid w:val="008A27A5"/>
    <w:rsid w:val="008A2BC7"/>
    <w:rsid w:val="008A2D3B"/>
    <w:rsid w:val="008A2D49"/>
    <w:rsid w:val="008A2E0C"/>
    <w:rsid w:val="008A305A"/>
    <w:rsid w:val="008A3234"/>
    <w:rsid w:val="008A37EB"/>
    <w:rsid w:val="008A3F84"/>
    <w:rsid w:val="008A3FEF"/>
    <w:rsid w:val="008A40DF"/>
    <w:rsid w:val="008A445D"/>
    <w:rsid w:val="008A4C75"/>
    <w:rsid w:val="008A5186"/>
    <w:rsid w:val="008A5757"/>
    <w:rsid w:val="008A5B6B"/>
    <w:rsid w:val="008A5C09"/>
    <w:rsid w:val="008A623D"/>
    <w:rsid w:val="008A643F"/>
    <w:rsid w:val="008A6754"/>
    <w:rsid w:val="008A70C5"/>
    <w:rsid w:val="008A71F4"/>
    <w:rsid w:val="008A7221"/>
    <w:rsid w:val="008A7D7A"/>
    <w:rsid w:val="008B095F"/>
    <w:rsid w:val="008B0A57"/>
    <w:rsid w:val="008B0EE2"/>
    <w:rsid w:val="008B10F1"/>
    <w:rsid w:val="008B1107"/>
    <w:rsid w:val="008B1DC2"/>
    <w:rsid w:val="008B2106"/>
    <w:rsid w:val="008B2194"/>
    <w:rsid w:val="008B24BC"/>
    <w:rsid w:val="008B25AC"/>
    <w:rsid w:val="008B2753"/>
    <w:rsid w:val="008B287D"/>
    <w:rsid w:val="008B28E4"/>
    <w:rsid w:val="008B2C62"/>
    <w:rsid w:val="008B37B5"/>
    <w:rsid w:val="008B3867"/>
    <w:rsid w:val="008B3A33"/>
    <w:rsid w:val="008B3A63"/>
    <w:rsid w:val="008B3AF1"/>
    <w:rsid w:val="008B48B4"/>
    <w:rsid w:val="008B4A66"/>
    <w:rsid w:val="008B5163"/>
    <w:rsid w:val="008B51BB"/>
    <w:rsid w:val="008B55F2"/>
    <w:rsid w:val="008B5651"/>
    <w:rsid w:val="008B57E2"/>
    <w:rsid w:val="008B5A88"/>
    <w:rsid w:val="008B656F"/>
    <w:rsid w:val="008B6CB5"/>
    <w:rsid w:val="008B6E28"/>
    <w:rsid w:val="008B7538"/>
    <w:rsid w:val="008B7814"/>
    <w:rsid w:val="008B7E04"/>
    <w:rsid w:val="008C01E3"/>
    <w:rsid w:val="008C06B2"/>
    <w:rsid w:val="008C0C55"/>
    <w:rsid w:val="008C0E9A"/>
    <w:rsid w:val="008C109A"/>
    <w:rsid w:val="008C122C"/>
    <w:rsid w:val="008C15C9"/>
    <w:rsid w:val="008C1973"/>
    <w:rsid w:val="008C1B65"/>
    <w:rsid w:val="008C1B6D"/>
    <w:rsid w:val="008C20CC"/>
    <w:rsid w:val="008C2C1D"/>
    <w:rsid w:val="008C2ED8"/>
    <w:rsid w:val="008C39DB"/>
    <w:rsid w:val="008C3A35"/>
    <w:rsid w:val="008C3A9F"/>
    <w:rsid w:val="008C3B48"/>
    <w:rsid w:val="008C3C99"/>
    <w:rsid w:val="008C4724"/>
    <w:rsid w:val="008C4BEF"/>
    <w:rsid w:val="008C4BF0"/>
    <w:rsid w:val="008C5D6F"/>
    <w:rsid w:val="008C65CF"/>
    <w:rsid w:val="008C6A4C"/>
    <w:rsid w:val="008C6FED"/>
    <w:rsid w:val="008C706F"/>
    <w:rsid w:val="008C76EC"/>
    <w:rsid w:val="008C7729"/>
    <w:rsid w:val="008C7F47"/>
    <w:rsid w:val="008D022F"/>
    <w:rsid w:val="008D0250"/>
    <w:rsid w:val="008D07F9"/>
    <w:rsid w:val="008D0EDF"/>
    <w:rsid w:val="008D1047"/>
    <w:rsid w:val="008D105E"/>
    <w:rsid w:val="008D10DE"/>
    <w:rsid w:val="008D14CF"/>
    <w:rsid w:val="008D18C0"/>
    <w:rsid w:val="008D2520"/>
    <w:rsid w:val="008D369E"/>
    <w:rsid w:val="008D375D"/>
    <w:rsid w:val="008D3BC0"/>
    <w:rsid w:val="008D40B5"/>
    <w:rsid w:val="008D4281"/>
    <w:rsid w:val="008D46CC"/>
    <w:rsid w:val="008D4A59"/>
    <w:rsid w:val="008D4BF2"/>
    <w:rsid w:val="008D4DC8"/>
    <w:rsid w:val="008D52BC"/>
    <w:rsid w:val="008D54B6"/>
    <w:rsid w:val="008D57FF"/>
    <w:rsid w:val="008D58EB"/>
    <w:rsid w:val="008D5952"/>
    <w:rsid w:val="008D5C2C"/>
    <w:rsid w:val="008D5D6D"/>
    <w:rsid w:val="008D5D6F"/>
    <w:rsid w:val="008D5E5F"/>
    <w:rsid w:val="008D6135"/>
    <w:rsid w:val="008D63CD"/>
    <w:rsid w:val="008D66B4"/>
    <w:rsid w:val="008D6CD0"/>
    <w:rsid w:val="008D6E68"/>
    <w:rsid w:val="008D6E8E"/>
    <w:rsid w:val="008D6FA1"/>
    <w:rsid w:val="008D74EB"/>
    <w:rsid w:val="008D7701"/>
    <w:rsid w:val="008D7A65"/>
    <w:rsid w:val="008D7C97"/>
    <w:rsid w:val="008D7F06"/>
    <w:rsid w:val="008E0305"/>
    <w:rsid w:val="008E05D5"/>
    <w:rsid w:val="008E0609"/>
    <w:rsid w:val="008E0758"/>
    <w:rsid w:val="008E143E"/>
    <w:rsid w:val="008E17D7"/>
    <w:rsid w:val="008E1CB6"/>
    <w:rsid w:val="008E1E16"/>
    <w:rsid w:val="008E1E2D"/>
    <w:rsid w:val="008E2044"/>
    <w:rsid w:val="008E2051"/>
    <w:rsid w:val="008E2159"/>
    <w:rsid w:val="008E24F5"/>
    <w:rsid w:val="008E283A"/>
    <w:rsid w:val="008E2E6C"/>
    <w:rsid w:val="008E3917"/>
    <w:rsid w:val="008E3975"/>
    <w:rsid w:val="008E3C1A"/>
    <w:rsid w:val="008E3DE8"/>
    <w:rsid w:val="008E3F51"/>
    <w:rsid w:val="008E4041"/>
    <w:rsid w:val="008E43F9"/>
    <w:rsid w:val="008E44B9"/>
    <w:rsid w:val="008E44BE"/>
    <w:rsid w:val="008E49B3"/>
    <w:rsid w:val="008E4BC3"/>
    <w:rsid w:val="008E4CF6"/>
    <w:rsid w:val="008E53EF"/>
    <w:rsid w:val="008E584C"/>
    <w:rsid w:val="008E58CD"/>
    <w:rsid w:val="008E5D82"/>
    <w:rsid w:val="008E60FF"/>
    <w:rsid w:val="008E668C"/>
    <w:rsid w:val="008E6772"/>
    <w:rsid w:val="008E6911"/>
    <w:rsid w:val="008E69B4"/>
    <w:rsid w:val="008E6C10"/>
    <w:rsid w:val="008E6DC4"/>
    <w:rsid w:val="008E6E0F"/>
    <w:rsid w:val="008E7025"/>
    <w:rsid w:val="008E716F"/>
    <w:rsid w:val="008E7905"/>
    <w:rsid w:val="008E7925"/>
    <w:rsid w:val="008E7CEB"/>
    <w:rsid w:val="008E7D94"/>
    <w:rsid w:val="008E7EEB"/>
    <w:rsid w:val="008E7F80"/>
    <w:rsid w:val="008F037B"/>
    <w:rsid w:val="008F0AD1"/>
    <w:rsid w:val="008F0AF8"/>
    <w:rsid w:val="008F0B59"/>
    <w:rsid w:val="008F0CE6"/>
    <w:rsid w:val="008F0ED8"/>
    <w:rsid w:val="008F113E"/>
    <w:rsid w:val="008F1354"/>
    <w:rsid w:val="008F13EC"/>
    <w:rsid w:val="008F1672"/>
    <w:rsid w:val="008F1A4C"/>
    <w:rsid w:val="008F1AA5"/>
    <w:rsid w:val="008F21EA"/>
    <w:rsid w:val="008F2251"/>
    <w:rsid w:val="008F252F"/>
    <w:rsid w:val="008F297E"/>
    <w:rsid w:val="008F2E7D"/>
    <w:rsid w:val="008F2F17"/>
    <w:rsid w:val="008F306C"/>
    <w:rsid w:val="008F38E1"/>
    <w:rsid w:val="008F3F48"/>
    <w:rsid w:val="008F4522"/>
    <w:rsid w:val="008F47D6"/>
    <w:rsid w:val="008F54BE"/>
    <w:rsid w:val="008F56E7"/>
    <w:rsid w:val="008F5AC7"/>
    <w:rsid w:val="008F608D"/>
    <w:rsid w:val="008F6152"/>
    <w:rsid w:val="008F656C"/>
    <w:rsid w:val="008F65E6"/>
    <w:rsid w:val="008F72FB"/>
    <w:rsid w:val="008F742E"/>
    <w:rsid w:val="008F7B8A"/>
    <w:rsid w:val="008F7F5F"/>
    <w:rsid w:val="009000CE"/>
    <w:rsid w:val="009000E1"/>
    <w:rsid w:val="0090035B"/>
    <w:rsid w:val="00900588"/>
    <w:rsid w:val="009009D2"/>
    <w:rsid w:val="009009EF"/>
    <w:rsid w:val="00900B0D"/>
    <w:rsid w:val="00901134"/>
    <w:rsid w:val="00901178"/>
    <w:rsid w:val="009014D4"/>
    <w:rsid w:val="009014EB"/>
    <w:rsid w:val="00901650"/>
    <w:rsid w:val="00901A1E"/>
    <w:rsid w:val="00901A6E"/>
    <w:rsid w:val="00901B14"/>
    <w:rsid w:val="00901F98"/>
    <w:rsid w:val="00902236"/>
    <w:rsid w:val="00902274"/>
    <w:rsid w:val="009025FD"/>
    <w:rsid w:val="00902992"/>
    <w:rsid w:val="00902C4A"/>
    <w:rsid w:val="00903001"/>
    <w:rsid w:val="009032BF"/>
    <w:rsid w:val="00903662"/>
    <w:rsid w:val="0090371C"/>
    <w:rsid w:val="009038A6"/>
    <w:rsid w:val="00903B7D"/>
    <w:rsid w:val="00903BEC"/>
    <w:rsid w:val="00903C50"/>
    <w:rsid w:val="009044EF"/>
    <w:rsid w:val="00904697"/>
    <w:rsid w:val="009046A6"/>
    <w:rsid w:val="009054B0"/>
    <w:rsid w:val="0090579D"/>
    <w:rsid w:val="00906424"/>
    <w:rsid w:val="00907044"/>
    <w:rsid w:val="009070AB"/>
    <w:rsid w:val="009073DE"/>
    <w:rsid w:val="0090774B"/>
    <w:rsid w:val="009079E5"/>
    <w:rsid w:val="00907A48"/>
    <w:rsid w:val="00907DD8"/>
    <w:rsid w:val="00907E21"/>
    <w:rsid w:val="00907F6F"/>
    <w:rsid w:val="00910122"/>
    <w:rsid w:val="0091035E"/>
    <w:rsid w:val="00910716"/>
    <w:rsid w:val="00910839"/>
    <w:rsid w:val="00910D0D"/>
    <w:rsid w:val="00911699"/>
    <w:rsid w:val="00911839"/>
    <w:rsid w:val="00911ADF"/>
    <w:rsid w:val="00911DB1"/>
    <w:rsid w:val="00911EC9"/>
    <w:rsid w:val="00911FBC"/>
    <w:rsid w:val="00912045"/>
    <w:rsid w:val="009121D8"/>
    <w:rsid w:val="0091307C"/>
    <w:rsid w:val="009135FA"/>
    <w:rsid w:val="00913705"/>
    <w:rsid w:val="00913EB6"/>
    <w:rsid w:val="009142A7"/>
    <w:rsid w:val="00914E4A"/>
    <w:rsid w:val="00914EF9"/>
    <w:rsid w:val="009155D1"/>
    <w:rsid w:val="00915626"/>
    <w:rsid w:val="009159DD"/>
    <w:rsid w:val="00915B53"/>
    <w:rsid w:val="00915C35"/>
    <w:rsid w:val="009165E1"/>
    <w:rsid w:val="0091673F"/>
    <w:rsid w:val="0091681A"/>
    <w:rsid w:val="00916847"/>
    <w:rsid w:val="00916B48"/>
    <w:rsid w:val="009170AA"/>
    <w:rsid w:val="009173D7"/>
    <w:rsid w:val="009177A8"/>
    <w:rsid w:val="00917866"/>
    <w:rsid w:val="00917B92"/>
    <w:rsid w:val="00917CCD"/>
    <w:rsid w:val="00917DBE"/>
    <w:rsid w:val="00920081"/>
    <w:rsid w:val="00920082"/>
    <w:rsid w:val="00920412"/>
    <w:rsid w:val="009205B7"/>
    <w:rsid w:val="00920904"/>
    <w:rsid w:val="00921699"/>
    <w:rsid w:val="00921970"/>
    <w:rsid w:val="00921C12"/>
    <w:rsid w:val="00921FE3"/>
    <w:rsid w:val="00922277"/>
    <w:rsid w:val="00922612"/>
    <w:rsid w:val="00922B85"/>
    <w:rsid w:val="009235A1"/>
    <w:rsid w:val="00923680"/>
    <w:rsid w:val="009239FA"/>
    <w:rsid w:val="00923CEC"/>
    <w:rsid w:val="0092404C"/>
    <w:rsid w:val="0092427B"/>
    <w:rsid w:val="00924365"/>
    <w:rsid w:val="009247B2"/>
    <w:rsid w:val="009249D7"/>
    <w:rsid w:val="00924D1A"/>
    <w:rsid w:val="00924D27"/>
    <w:rsid w:val="00924F8D"/>
    <w:rsid w:val="0092504D"/>
    <w:rsid w:val="00925211"/>
    <w:rsid w:val="009252C0"/>
    <w:rsid w:val="009256B4"/>
    <w:rsid w:val="009257BD"/>
    <w:rsid w:val="00925AFE"/>
    <w:rsid w:val="00926647"/>
    <w:rsid w:val="00926EA6"/>
    <w:rsid w:val="0092741C"/>
    <w:rsid w:val="00927E9E"/>
    <w:rsid w:val="00930B83"/>
    <w:rsid w:val="0093105B"/>
    <w:rsid w:val="00931C01"/>
    <w:rsid w:val="00931D46"/>
    <w:rsid w:val="00932436"/>
    <w:rsid w:val="0093273D"/>
    <w:rsid w:val="00932883"/>
    <w:rsid w:val="00932BA0"/>
    <w:rsid w:val="00932E04"/>
    <w:rsid w:val="00933470"/>
    <w:rsid w:val="009334D7"/>
    <w:rsid w:val="0093378F"/>
    <w:rsid w:val="009339DF"/>
    <w:rsid w:val="00933D95"/>
    <w:rsid w:val="00933E7C"/>
    <w:rsid w:val="0093431B"/>
    <w:rsid w:val="00934454"/>
    <w:rsid w:val="00934608"/>
    <w:rsid w:val="00934756"/>
    <w:rsid w:val="00934C53"/>
    <w:rsid w:val="00934E9D"/>
    <w:rsid w:val="00935849"/>
    <w:rsid w:val="00935A77"/>
    <w:rsid w:val="00935A91"/>
    <w:rsid w:val="00935D1B"/>
    <w:rsid w:val="00936025"/>
    <w:rsid w:val="009360CE"/>
    <w:rsid w:val="00936E70"/>
    <w:rsid w:val="00937313"/>
    <w:rsid w:val="00937CB7"/>
    <w:rsid w:val="00937DBF"/>
    <w:rsid w:val="00937DEC"/>
    <w:rsid w:val="00937F80"/>
    <w:rsid w:val="009404F5"/>
    <w:rsid w:val="0094063A"/>
    <w:rsid w:val="00940676"/>
    <w:rsid w:val="00940CF6"/>
    <w:rsid w:val="00940DDE"/>
    <w:rsid w:val="00940F41"/>
    <w:rsid w:val="0094106C"/>
    <w:rsid w:val="0094242C"/>
    <w:rsid w:val="00942ACE"/>
    <w:rsid w:val="009439E9"/>
    <w:rsid w:val="00943DAF"/>
    <w:rsid w:val="00943F36"/>
    <w:rsid w:val="00944005"/>
    <w:rsid w:val="0094442B"/>
    <w:rsid w:val="00944477"/>
    <w:rsid w:val="009444BA"/>
    <w:rsid w:val="00944612"/>
    <w:rsid w:val="00944A8D"/>
    <w:rsid w:val="00944A9F"/>
    <w:rsid w:val="00944B69"/>
    <w:rsid w:val="00944E1C"/>
    <w:rsid w:val="0094521B"/>
    <w:rsid w:val="0094551D"/>
    <w:rsid w:val="0094563F"/>
    <w:rsid w:val="00945836"/>
    <w:rsid w:val="00945A9E"/>
    <w:rsid w:val="00945B55"/>
    <w:rsid w:val="009465C8"/>
    <w:rsid w:val="009469A2"/>
    <w:rsid w:val="009469B0"/>
    <w:rsid w:val="00946A49"/>
    <w:rsid w:val="0094716B"/>
    <w:rsid w:val="00947979"/>
    <w:rsid w:val="009479CA"/>
    <w:rsid w:val="00947CA6"/>
    <w:rsid w:val="00947E76"/>
    <w:rsid w:val="00950473"/>
    <w:rsid w:val="0095091E"/>
    <w:rsid w:val="00950A4C"/>
    <w:rsid w:val="00950E15"/>
    <w:rsid w:val="00951236"/>
    <w:rsid w:val="00951495"/>
    <w:rsid w:val="00951ECA"/>
    <w:rsid w:val="009525E7"/>
    <w:rsid w:val="00952F56"/>
    <w:rsid w:val="00953117"/>
    <w:rsid w:val="009537D5"/>
    <w:rsid w:val="00954A83"/>
    <w:rsid w:val="00954B19"/>
    <w:rsid w:val="0095536C"/>
    <w:rsid w:val="009553B2"/>
    <w:rsid w:val="00955D04"/>
    <w:rsid w:val="00955DDC"/>
    <w:rsid w:val="00956661"/>
    <w:rsid w:val="00956C26"/>
    <w:rsid w:val="00956E76"/>
    <w:rsid w:val="009576B4"/>
    <w:rsid w:val="00957902"/>
    <w:rsid w:val="00957AD4"/>
    <w:rsid w:val="00957BD5"/>
    <w:rsid w:val="00957C96"/>
    <w:rsid w:val="00957EE4"/>
    <w:rsid w:val="009608AB"/>
    <w:rsid w:val="009608F9"/>
    <w:rsid w:val="009609DE"/>
    <w:rsid w:val="00960A11"/>
    <w:rsid w:val="00960BCC"/>
    <w:rsid w:val="00960EB2"/>
    <w:rsid w:val="00961557"/>
    <w:rsid w:val="00961885"/>
    <w:rsid w:val="00961DF1"/>
    <w:rsid w:val="00961F66"/>
    <w:rsid w:val="00961F87"/>
    <w:rsid w:val="00962208"/>
    <w:rsid w:val="00962BC6"/>
    <w:rsid w:val="0096338A"/>
    <w:rsid w:val="009637FA"/>
    <w:rsid w:val="00963B8A"/>
    <w:rsid w:val="00963BFD"/>
    <w:rsid w:val="0096429D"/>
    <w:rsid w:val="00964881"/>
    <w:rsid w:val="00964AB7"/>
    <w:rsid w:val="00964BBD"/>
    <w:rsid w:val="00964F78"/>
    <w:rsid w:val="0096514D"/>
    <w:rsid w:val="0096521E"/>
    <w:rsid w:val="0096526C"/>
    <w:rsid w:val="0096577A"/>
    <w:rsid w:val="00965917"/>
    <w:rsid w:val="00965B88"/>
    <w:rsid w:val="00966026"/>
    <w:rsid w:val="00966146"/>
    <w:rsid w:val="009666DB"/>
    <w:rsid w:val="00966A63"/>
    <w:rsid w:val="00966B3A"/>
    <w:rsid w:val="00967476"/>
    <w:rsid w:val="0096754F"/>
    <w:rsid w:val="00967751"/>
    <w:rsid w:val="0096793C"/>
    <w:rsid w:val="0097029F"/>
    <w:rsid w:val="00970845"/>
    <w:rsid w:val="00970A26"/>
    <w:rsid w:val="00970B04"/>
    <w:rsid w:val="00970D94"/>
    <w:rsid w:val="009710C3"/>
    <w:rsid w:val="00971152"/>
    <w:rsid w:val="00971372"/>
    <w:rsid w:val="0097163B"/>
    <w:rsid w:val="00971AC8"/>
    <w:rsid w:val="00971C2B"/>
    <w:rsid w:val="009725E1"/>
    <w:rsid w:val="009729B8"/>
    <w:rsid w:val="00972ACC"/>
    <w:rsid w:val="00973516"/>
    <w:rsid w:val="00973A9E"/>
    <w:rsid w:val="00973FC5"/>
    <w:rsid w:val="009741F4"/>
    <w:rsid w:val="0097435E"/>
    <w:rsid w:val="009745B9"/>
    <w:rsid w:val="00974640"/>
    <w:rsid w:val="00975653"/>
    <w:rsid w:val="009758F3"/>
    <w:rsid w:val="00975ACA"/>
    <w:rsid w:val="00975D83"/>
    <w:rsid w:val="00976DAC"/>
    <w:rsid w:val="00976EA8"/>
    <w:rsid w:val="00976F09"/>
    <w:rsid w:val="00976F5A"/>
    <w:rsid w:val="00977182"/>
    <w:rsid w:val="009771CA"/>
    <w:rsid w:val="0097740A"/>
    <w:rsid w:val="0097756A"/>
    <w:rsid w:val="009776E7"/>
    <w:rsid w:val="00977EDC"/>
    <w:rsid w:val="00980003"/>
    <w:rsid w:val="00980289"/>
    <w:rsid w:val="00981312"/>
    <w:rsid w:val="00981528"/>
    <w:rsid w:val="00981547"/>
    <w:rsid w:val="00981977"/>
    <w:rsid w:val="00981B9E"/>
    <w:rsid w:val="00981E7E"/>
    <w:rsid w:val="00982385"/>
    <w:rsid w:val="009824F8"/>
    <w:rsid w:val="009826A9"/>
    <w:rsid w:val="00982875"/>
    <w:rsid w:val="00982935"/>
    <w:rsid w:val="009840A4"/>
    <w:rsid w:val="00984241"/>
    <w:rsid w:val="00984404"/>
    <w:rsid w:val="009847D0"/>
    <w:rsid w:val="00984BAB"/>
    <w:rsid w:val="00984E42"/>
    <w:rsid w:val="00984E8A"/>
    <w:rsid w:val="00985113"/>
    <w:rsid w:val="00985AC5"/>
    <w:rsid w:val="00985E4F"/>
    <w:rsid w:val="00986297"/>
    <w:rsid w:val="009864CB"/>
    <w:rsid w:val="00986902"/>
    <w:rsid w:val="009869D7"/>
    <w:rsid w:val="00986DED"/>
    <w:rsid w:val="0098730F"/>
    <w:rsid w:val="00987530"/>
    <w:rsid w:val="00987F00"/>
    <w:rsid w:val="009908F5"/>
    <w:rsid w:val="00990FAA"/>
    <w:rsid w:val="0099195B"/>
    <w:rsid w:val="00991B29"/>
    <w:rsid w:val="00991E7B"/>
    <w:rsid w:val="0099200F"/>
    <w:rsid w:val="009926F3"/>
    <w:rsid w:val="00992B7A"/>
    <w:rsid w:val="00992D61"/>
    <w:rsid w:val="00993AD7"/>
    <w:rsid w:val="00993B52"/>
    <w:rsid w:val="00994037"/>
    <w:rsid w:val="0099419D"/>
    <w:rsid w:val="009941E5"/>
    <w:rsid w:val="0099421E"/>
    <w:rsid w:val="00994CB0"/>
    <w:rsid w:val="00994E37"/>
    <w:rsid w:val="00994E64"/>
    <w:rsid w:val="00994ECF"/>
    <w:rsid w:val="00994F0E"/>
    <w:rsid w:val="0099521A"/>
    <w:rsid w:val="009956A8"/>
    <w:rsid w:val="00995A80"/>
    <w:rsid w:val="00995BE7"/>
    <w:rsid w:val="00995CA4"/>
    <w:rsid w:val="009960A6"/>
    <w:rsid w:val="009963B4"/>
    <w:rsid w:val="009963E9"/>
    <w:rsid w:val="009966EF"/>
    <w:rsid w:val="009967DC"/>
    <w:rsid w:val="00996DF3"/>
    <w:rsid w:val="00996F26"/>
    <w:rsid w:val="00997317"/>
    <w:rsid w:val="0099742F"/>
    <w:rsid w:val="00997861"/>
    <w:rsid w:val="009A019D"/>
    <w:rsid w:val="009A07E5"/>
    <w:rsid w:val="009A0D4D"/>
    <w:rsid w:val="009A0E1E"/>
    <w:rsid w:val="009A1015"/>
    <w:rsid w:val="009A10A3"/>
    <w:rsid w:val="009A1298"/>
    <w:rsid w:val="009A267F"/>
    <w:rsid w:val="009A2A67"/>
    <w:rsid w:val="009A2F85"/>
    <w:rsid w:val="009A318A"/>
    <w:rsid w:val="009A31A5"/>
    <w:rsid w:val="009A323D"/>
    <w:rsid w:val="009A3245"/>
    <w:rsid w:val="009A324F"/>
    <w:rsid w:val="009A32F1"/>
    <w:rsid w:val="009A334F"/>
    <w:rsid w:val="009A34CA"/>
    <w:rsid w:val="009A3848"/>
    <w:rsid w:val="009A3B7C"/>
    <w:rsid w:val="009A3B8B"/>
    <w:rsid w:val="009A3E09"/>
    <w:rsid w:val="009A4627"/>
    <w:rsid w:val="009A4989"/>
    <w:rsid w:val="009A5646"/>
    <w:rsid w:val="009A5893"/>
    <w:rsid w:val="009A5C93"/>
    <w:rsid w:val="009A5EBA"/>
    <w:rsid w:val="009A6189"/>
    <w:rsid w:val="009A6358"/>
    <w:rsid w:val="009A77B7"/>
    <w:rsid w:val="009A7C9C"/>
    <w:rsid w:val="009A7EF8"/>
    <w:rsid w:val="009B0049"/>
    <w:rsid w:val="009B00CC"/>
    <w:rsid w:val="009B0304"/>
    <w:rsid w:val="009B0338"/>
    <w:rsid w:val="009B0351"/>
    <w:rsid w:val="009B0608"/>
    <w:rsid w:val="009B0838"/>
    <w:rsid w:val="009B134D"/>
    <w:rsid w:val="009B13AA"/>
    <w:rsid w:val="009B1878"/>
    <w:rsid w:val="009B18A1"/>
    <w:rsid w:val="009B196F"/>
    <w:rsid w:val="009B19A7"/>
    <w:rsid w:val="009B1B95"/>
    <w:rsid w:val="009B1EF1"/>
    <w:rsid w:val="009B1F6B"/>
    <w:rsid w:val="009B1FCD"/>
    <w:rsid w:val="009B1FCF"/>
    <w:rsid w:val="009B2003"/>
    <w:rsid w:val="009B20F8"/>
    <w:rsid w:val="009B2862"/>
    <w:rsid w:val="009B311F"/>
    <w:rsid w:val="009B3301"/>
    <w:rsid w:val="009B33DB"/>
    <w:rsid w:val="009B3457"/>
    <w:rsid w:val="009B4192"/>
    <w:rsid w:val="009B4212"/>
    <w:rsid w:val="009B4313"/>
    <w:rsid w:val="009B48C4"/>
    <w:rsid w:val="009B50AA"/>
    <w:rsid w:val="009B5621"/>
    <w:rsid w:val="009B57E5"/>
    <w:rsid w:val="009B5A50"/>
    <w:rsid w:val="009B5A95"/>
    <w:rsid w:val="009B5B9B"/>
    <w:rsid w:val="009B5BCF"/>
    <w:rsid w:val="009B5D5E"/>
    <w:rsid w:val="009B63C8"/>
    <w:rsid w:val="009B673E"/>
    <w:rsid w:val="009B6DEE"/>
    <w:rsid w:val="009B6F11"/>
    <w:rsid w:val="009B7DDA"/>
    <w:rsid w:val="009C0068"/>
    <w:rsid w:val="009C094D"/>
    <w:rsid w:val="009C0B4E"/>
    <w:rsid w:val="009C0C22"/>
    <w:rsid w:val="009C1A33"/>
    <w:rsid w:val="009C1B68"/>
    <w:rsid w:val="009C1C22"/>
    <w:rsid w:val="009C2183"/>
    <w:rsid w:val="009C2343"/>
    <w:rsid w:val="009C250C"/>
    <w:rsid w:val="009C29A6"/>
    <w:rsid w:val="009C2C09"/>
    <w:rsid w:val="009C356A"/>
    <w:rsid w:val="009C3803"/>
    <w:rsid w:val="009C3859"/>
    <w:rsid w:val="009C3DCC"/>
    <w:rsid w:val="009C4070"/>
    <w:rsid w:val="009C4269"/>
    <w:rsid w:val="009C476B"/>
    <w:rsid w:val="009C4979"/>
    <w:rsid w:val="009C4C01"/>
    <w:rsid w:val="009C5132"/>
    <w:rsid w:val="009C58D3"/>
    <w:rsid w:val="009C590D"/>
    <w:rsid w:val="009C5B4C"/>
    <w:rsid w:val="009C5E4C"/>
    <w:rsid w:val="009C5F43"/>
    <w:rsid w:val="009C6C23"/>
    <w:rsid w:val="009C6DFE"/>
    <w:rsid w:val="009C7481"/>
    <w:rsid w:val="009D06C2"/>
    <w:rsid w:val="009D07F9"/>
    <w:rsid w:val="009D0EA0"/>
    <w:rsid w:val="009D0F37"/>
    <w:rsid w:val="009D16A3"/>
    <w:rsid w:val="009D1D30"/>
    <w:rsid w:val="009D1EB4"/>
    <w:rsid w:val="009D2252"/>
    <w:rsid w:val="009D2255"/>
    <w:rsid w:val="009D2335"/>
    <w:rsid w:val="009D26CA"/>
    <w:rsid w:val="009D27E8"/>
    <w:rsid w:val="009D29DA"/>
    <w:rsid w:val="009D2D14"/>
    <w:rsid w:val="009D31CF"/>
    <w:rsid w:val="009D391A"/>
    <w:rsid w:val="009D3E12"/>
    <w:rsid w:val="009D3EA8"/>
    <w:rsid w:val="009D46A0"/>
    <w:rsid w:val="009D4A14"/>
    <w:rsid w:val="009D4D28"/>
    <w:rsid w:val="009D4E91"/>
    <w:rsid w:val="009D4F51"/>
    <w:rsid w:val="009D53FF"/>
    <w:rsid w:val="009D5664"/>
    <w:rsid w:val="009D5756"/>
    <w:rsid w:val="009D5885"/>
    <w:rsid w:val="009D60E5"/>
    <w:rsid w:val="009D664F"/>
    <w:rsid w:val="009D667E"/>
    <w:rsid w:val="009D66E6"/>
    <w:rsid w:val="009D67E8"/>
    <w:rsid w:val="009D6A46"/>
    <w:rsid w:val="009D6AC5"/>
    <w:rsid w:val="009D6DC3"/>
    <w:rsid w:val="009D6EB5"/>
    <w:rsid w:val="009D6F8E"/>
    <w:rsid w:val="009D6FEC"/>
    <w:rsid w:val="009D72D0"/>
    <w:rsid w:val="009D784C"/>
    <w:rsid w:val="009E0088"/>
    <w:rsid w:val="009E0490"/>
    <w:rsid w:val="009E0591"/>
    <w:rsid w:val="009E065B"/>
    <w:rsid w:val="009E06B3"/>
    <w:rsid w:val="009E07D3"/>
    <w:rsid w:val="009E0CA7"/>
    <w:rsid w:val="009E16D8"/>
    <w:rsid w:val="009E1A4C"/>
    <w:rsid w:val="009E1FDE"/>
    <w:rsid w:val="009E2213"/>
    <w:rsid w:val="009E2CC1"/>
    <w:rsid w:val="009E2F27"/>
    <w:rsid w:val="009E355C"/>
    <w:rsid w:val="009E38B3"/>
    <w:rsid w:val="009E4018"/>
    <w:rsid w:val="009E4DD6"/>
    <w:rsid w:val="009E533E"/>
    <w:rsid w:val="009E548A"/>
    <w:rsid w:val="009E656F"/>
    <w:rsid w:val="009E6FFC"/>
    <w:rsid w:val="009E7430"/>
    <w:rsid w:val="009E775A"/>
    <w:rsid w:val="009E794E"/>
    <w:rsid w:val="009E7E56"/>
    <w:rsid w:val="009E7E8A"/>
    <w:rsid w:val="009F055B"/>
    <w:rsid w:val="009F08B0"/>
    <w:rsid w:val="009F0A3D"/>
    <w:rsid w:val="009F0AE2"/>
    <w:rsid w:val="009F1365"/>
    <w:rsid w:val="009F14FB"/>
    <w:rsid w:val="009F1971"/>
    <w:rsid w:val="009F1BD5"/>
    <w:rsid w:val="009F2914"/>
    <w:rsid w:val="009F2E83"/>
    <w:rsid w:val="009F3356"/>
    <w:rsid w:val="009F3A3B"/>
    <w:rsid w:val="009F3D2B"/>
    <w:rsid w:val="009F4219"/>
    <w:rsid w:val="009F4345"/>
    <w:rsid w:val="009F4AD3"/>
    <w:rsid w:val="009F4F4B"/>
    <w:rsid w:val="009F5129"/>
    <w:rsid w:val="009F5244"/>
    <w:rsid w:val="009F59D4"/>
    <w:rsid w:val="009F5B2C"/>
    <w:rsid w:val="009F5C6F"/>
    <w:rsid w:val="009F61A5"/>
    <w:rsid w:val="009F6287"/>
    <w:rsid w:val="009F63B8"/>
    <w:rsid w:val="009F6763"/>
    <w:rsid w:val="009F678C"/>
    <w:rsid w:val="009F6A3D"/>
    <w:rsid w:val="009F6DBA"/>
    <w:rsid w:val="009F6EAB"/>
    <w:rsid w:val="009F700D"/>
    <w:rsid w:val="009F7448"/>
    <w:rsid w:val="009F74C4"/>
    <w:rsid w:val="009F7D13"/>
    <w:rsid w:val="00A000C8"/>
    <w:rsid w:val="00A0053A"/>
    <w:rsid w:val="00A01408"/>
    <w:rsid w:val="00A01646"/>
    <w:rsid w:val="00A016D8"/>
    <w:rsid w:val="00A01B47"/>
    <w:rsid w:val="00A01D6B"/>
    <w:rsid w:val="00A01F38"/>
    <w:rsid w:val="00A024E0"/>
    <w:rsid w:val="00A02645"/>
    <w:rsid w:val="00A028DF"/>
    <w:rsid w:val="00A02B30"/>
    <w:rsid w:val="00A03574"/>
    <w:rsid w:val="00A03681"/>
    <w:rsid w:val="00A03B4B"/>
    <w:rsid w:val="00A03FBE"/>
    <w:rsid w:val="00A04150"/>
    <w:rsid w:val="00A041C4"/>
    <w:rsid w:val="00A05310"/>
    <w:rsid w:val="00A059B7"/>
    <w:rsid w:val="00A05ADF"/>
    <w:rsid w:val="00A05BCF"/>
    <w:rsid w:val="00A0668A"/>
    <w:rsid w:val="00A066F8"/>
    <w:rsid w:val="00A06BE3"/>
    <w:rsid w:val="00A07603"/>
    <w:rsid w:val="00A07A2B"/>
    <w:rsid w:val="00A07BFF"/>
    <w:rsid w:val="00A07D3D"/>
    <w:rsid w:val="00A10485"/>
    <w:rsid w:val="00A10F30"/>
    <w:rsid w:val="00A10FE6"/>
    <w:rsid w:val="00A11005"/>
    <w:rsid w:val="00A1100B"/>
    <w:rsid w:val="00A1220E"/>
    <w:rsid w:val="00A12373"/>
    <w:rsid w:val="00A12BF1"/>
    <w:rsid w:val="00A136E1"/>
    <w:rsid w:val="00A1396F"/>
    <w:rsid w:val="00A13A11"/>
    <w:rsid w:val="00A13C71"/>
    <w:rsid w:val="00A1425A"/>
    <w:rsid w:val="00A14634"/>
    <w:rsid w:val="00A14A0A"/>
    <w:rsid w:val="00A14AD7"/>
    <w:rsid w:val="00A15006"/>
    <w:rsid w:val="00A1519E"/>
    <w:rsid w:val="00A15691"/>
    <w:rsid w:val="00A15E63"/>
    <w:rsid w:val="00A1600C"/>
    <w:rsid w:val="00A16014"/>
    <w:rsid w:val="00A163FE"/>
    <w:rsid w:val="00A16498"/>
    <w:rsid w:val="00A166DA"/>
    <w:rsid w:val="00A16B88"/>
    <w:rsid w:val="00A16DB9"/>
    <w:rsid w:val="00A1700C"/>
    <w:rsid w:val="00A17F87"/>
    <w:rsid w:val="00A17FB3"/>
    <w:rsid w:val="00A205B7"/>
    <w:rsid w:val="00A20791"/>
    <w:rsid w:val="00A20C3F"/>
    <w:rsid w:val="00A20CD2"/>
    <w:rsid w:val="00A20D0D"/>
    <w:rsid w:val="00A21078"/>
    <w:rsid w:val="00A2117B"/>
    <w:rsid w:val="00A21450"/>
    <w:rsid w:val="00A215DD"/>
    <w:rsid w:val="00A21B1F"/>
    <w:rsid w:val="00A21D4E"/>
    <w:rsid w:val="00A21F2B"/>
    <w:rsid w:val="00A220A5"/>
    <w:rsid w:val="00A22165"/>
    <w:rsid w:val="00A22430"/>
    <w:rsid w:val="00A229F9"/>
    <w:rsid w:val="00A22D28"/>
    <w:rsid w:val="00A23841"/>
    <w:rsid w:val="00A23E37"/>
    <w:rsid w:val="00A23E88"/>
    <w:rsid w:val="00A23ECD"/>
    <w:rsid w:val="00A2416F"/>
    <w:rsid w:val="00A242DD"/>
    <w:rsid w:val="00A2438C"/>
    <w:rsid w:val="00A24651"/>
    <w:rsid w:val="00A24917"/>
    <w:rsid w:val="00A24B2A"/>
    <w:rsid w:val="00A24B50"/>
    <w:rsid w:val="00A24FEF"/>
    <w:rsid w:val="00A25652"/>
    <w:rsid w:val="00A256BB"/>
    <w:rsid w:val="00A25A9E"/>
    <w:rsid w:val="00A26484"/>
    <w:rsid w:val="00A269BC"/>
    <w:rsid w:val="00A270CE"/>
    <w:rsid w:val="00A27118"/>
    <w:rsid w:val="00A27581"/>
    <w:rsid w:val="00A308B0"/>
    <w:rsid w:val="00A30F1D"/>
    <w:rsid w:val="00A3129D"/>
    <w:rsid w:val="00A315C0"/>
    <w:rsid w:val="00A31842"/>
    <w:rsid w:val="00A318BF"/>
    <w:rsid w:val="00A31920"/>
    <w:rsid w:val="00A31C75"/>
    <w:rsid w:val="00A327B9"/>
    <w:rsid w:val="00A32A02"/>
    <w:rsid w:val="00A32F18"/>
    <w:rsid w:val="00A339D8"/>
    <w:rsid w:val="00A33AB9"/>
    <w:rsid w:val="00A33E82"/>
    <w:rsid w:val="00A35A1C"/>
    <w:rsid w:val="00A35A77"/>
    <w:rsid w:val="00A35C99"/>
    <w:rsid w:val="00A36567"/>
    <w:rsid w:val="00A370CC"/>
    <w:rsid w:val="00A3764D"/>
    <w:rsid w:val="00A3782B"/>
    <w:rsid w:val="00A37962"/>
    <w:rsid w:val="00A3799E"/>
    <w:rsid w:val="00A37AF5"/>
    <w:rsid w:val="00A40086"/>
    <w:rsid w:val="00A40638"/>
    <w:rsid w:val="00A40A82"/>
    <w:rsid w:val="00A40D81"/>
    <w:rsid w:val="00A4145F"/>
    <w:rsid w:val="00A417E3"/>
    <w:rsid w:val="00A42A44"/>
    <w:rsid w:val="00A42B5F"/>
    <w:rsid w:val="00A42BCA"/>
    <w:rsid w:val="00A43062"/>
    <w:rsid w:val="00A43485"/>
    <w:rsid w:val="00A4356A"/>
    <w:rsid w:val="00A43763"/>
    <w:rsid w:val="00A43B55"/>
    <w:rsid w:val="00A43BE7"/>
    <w:rsid w:val="00A43D16"/>
    <w:rsid w:val="00A441CD"/>
    <w:rsid w:val="00A4422F"/>
    <w:rsid w:val="00A44536"/>
    <w:rsid w:val="00A44893"/>
    <w:rsid w:val="00A44AA2"/>
    <w:rsid w:val="00A44AEB"/>
    <w:rsid w:val="00A44B14"/>
    <w:rsid w:val="00A450A8"/>
    <w:rsid w:val="00A45104"/>
    <w:rsid w:val="00A4529A"/>
    <w:rsid w:val="00A453E5"/>
    <w:rsid w:val="00A455DC"/>
    <w:rsid w:val="00A45833"/>
    <w:rsid w:val="00A45DF4"/>
    <w:rsid w:val="00A45F33"/>
    <w:rsid w:val="00A4649A"/>
    <w:rsid w:val="00A46D8A"/>
    <w:rsid w:val="00A471B4"/>
    <w:rsid w:val="00A473EE"/>
    <w:rsid w:val="00A476DC"/>
    <w:rsid w:val="00A50626"/>
    <w:rsid w:val="00A50766"/>
    <w:rsid w:val="00A50816"/>
    <w:rsid w:val="00A50A05"/>
    <w:rsid w:val="00A50E45"/>
    <w:rsid w:val="00A50F0D"/>
    <w:rsid w:val="00A5105D"/>
    <w:rsid w:val="00A514CB"/>
    <w:rsid w:val="00A515F0"/>
    <w:rsid w:val="00A517C6"/>
    <w:rsid w:val="00A518DF"/>
    <w:rsid w:val="00A51A11"/>
    <w:rsid w:val="00A51AB5"/>
    <w:rsid w:val="00A51AB6"/>
    <w:rsid w:val="00A52109"/>
    <w:rsid w:val="00A525B2"/>
    <w:rsid w:val="00A5274F"/>
    <w:rsid w:val="00A528C8"/>
    <w:rsid w:val="00A52AB3"/>
    <w:rsid w:val="00A52E58"/>
    <w:rsid w:val="00A5308B"/>
    <w:rsid w:val="00A53490"/>
    <w:rsid w:val="00A53944"/>
    <w:rsid w:val="00A539B2"/>
    <w:rsid w:val="00A540DE"/>
    <w:rsid w:val="00A541A7"/>
    <w:rsid w:val="00A545FC"/>
    <w:rsid w:val="00A54A92"/>
    <w:rsid w:val="00A55214"/>
    <w:rsid w:val="00A55281"/>
    <w:rsid w:val="00A552FB"/>
    <w:rsid w:val="00A556A4"/>
    <w:rsid w:val="00A559AA"/>
    <w:rsid w:val="00A559F7"/>
    <w:rsid w:val="00A562A0"/>
    <w:rsid w:val="00A563D6"/>
    <w:rsid w:val="00A56592"/>
    <w:rsid w:val="00A56752"/>
    <w:rsid w:val="00A56803"/>
    <w:rsid w:val="00A568E6"/>
    <w:rsid w:val="00A5714D"/>
    <w:rsid w:val="00A57567"/>
    <w:rsid w:val="00A57690"/>
    <w:rsid w:val="00A57742"/>
    <w:rsid w:val="00A57B54"/>
    <w:rsid w:val="00A57B68"/>
    <w:rsid w:val="00A57C34"/>
    <w:rsid w:val="00A57CF0"/>
    <w:rsid w:val="00A57ED6"/>
    <w:rsid w:val="00A60725"/>
    <w:rsid w:val="00A60751"/>
    <w:rsid w:val="00A60ABB"/>
    <w:rsid w:val="00A611F4"/>
    <w:rsid w:val="00A6154D"/>
    <w:rsid w:val="00A61A20"/>
    <w:rsid w:val="00A61E4D"/>
    <w:rsid w:val="00A61EA4"/>
    <w:rsid w:val="00A61EFF"/>
    <w:rsid w:val="00A6238D"/>
    <w:rsid w:val="00A6299A"/>
    <w:rsid w:val="00A62B56"/>
    <w:rsid w:val="00A630F8"/>
    <w:rsid w:val="00A6311F"/>
    <w:rsid w:val="00A635F3"/>
    <w:rsid w:val="00A638B9"/>
    <w:rsid w:val="00A63B86"/>
    <w:rsid w:val="00A63E4E"/>
    <w:rsid w:val="00A6460D"/>
    <w:rsid w:val="00A647D8"/>
    <w:rsid w:val="00A64C35"/>
    <w:rsid w:val="00A65965"/>
    <w:rsid w:val="00A65DBE"/>
    <w:rsid w:val="00A65F41"/>
    <w:rsid w:val="00A66B54"/>
    <w:rsid w:val="00A672DD"/>
    <w:rsid w:val="00A674A1"/>
    <w:rsid w:val="00A678C5"/>
    <w:rsid w:val="00A67A05"/>
    <w:rsid w:val="00A67A84"/>
    <w:rsid w:val="00A67E3F"/>
    <w:rsid w:val="00A700F0"/>
    <w:rsid w:val="00A70295"/>
    <w:rsid w:val="00A70494"/>
    <w:rsid w:val="00A705CB"/>
    <w:rsid w:val="00A70834"/>
    <w:rsid w:val="00A70A73"/>
    <w:rsid w:val="00A719AA"/>
    <w:rsid w:val="00A71E21"/>
    <w:rsid w:val="00A71E24"/>
    <w:rsid w:val="00A720B5"/>
    <w:rsid w:val="00A7212E"/>
    <w:rsid w:val="00A729FD"/>
    <w:rsid w:val="00A73DD4"/>
    <w:rsid w:val="00A73E85"/>
    <w:rsid w:val="00A73F13"/>
    <w:rsid w:val="00A7433A"/>
    <w:rsid w:val="00A74461"/>
    <w:rsid w:val="00A744E8"/>
    <w:rsid w:val="00A74DC1"/>
    <w:rsid w:val="00A755BF"/>
    <w:rsid w:val="00A756E1"/>
    <w:rsid w:val="00A761BD"/>
    <w:rsid w:val="00A7668B"/>
    <w:rsid w:val="00A76FAF"/>
    <w:rsid w:val="00A77EDC"/>
    <w:rsid w:val="00A800F0"/>
    <w:rsid w:val="00A8024B"/>
    <w:rsid w:val="00A802A3"/>
    <w:rsid w:val="00A81995"/>
    <w:rsid w:val="00A81B3E"/>
    <w:rsid w:val="00A81BE2"/>
    <w:rsid w:val="00A820EA"/>
    <w:rsid w:val="00A821CB"/>
    <w:rsid w:val="00A82BB1"/>
    <w:rsid w:val="00A82C17"/>
    <w:rsid w:val="00A82C7B"/>
    <w:rsid w:val="00A83234"/>
    <w:rsid w:val="00A8353A"/>
    <w:rsid w:val="00A83813"/>
    <w:rsid w:val="00A83A45"/>
    <w:rsid w:val="00A84006"/>
    <w:rsid w:val="00A84032"/>
    <w:rsid w:val="00A840D2"/>
    <w:rsid w:val="00A841A8"/>
    <w:rsid w:val="00A84960"/>
    <w:rsid w:val="00A8499E"/>
    <w:rsid w:val="00A849AB"/>
    <w:rsid w:val="00A84FFA"/>
    <w:rsid w:val="00A852C0"/>
    <w:rsid w:val="00A855EC"/>
    <w:rsid w:val="00A856BE"/>
    <w:rsid w:val="00A8589C"/>
    <w:rsid w:val="00A85E0E"/>
    <w:rsid w:val="00A85E85"/>
    <w:rsid w:val="00A863BF"/>
    <w:rsid w:val="00A864E2"/>
    <w:rsid w:val="00A86532"/>
    <w:rsid w:val="00A86BE9"/>
    <w:rsid w:val="00A86C1B"/>
    <w:rsid w:val="00A86DD7"/>
    <w:rsid w:val="00A86E48"/>
    <w:rsid w:val="00A878C6"/>
    <w:rsid w:val="00A87C7A"/>
    <w:rsid w:val="00A900E2"/>
    <w:rsid w:val="00A9012A"/>
    <w:rsid w:val="00A90266"/>
    <w:rsid w:val="00A90552"/>
    <w:rsid w:val="00A908E4"/>
    <w:rsid w:val="00A90AB5"/>
    <w:rsid w:val="00A90F2E"/>
    <w:rsid w:val="00A91037"/>
    <w:rsid w:val="00A911C0"/>
    <w:rsid w:val="00A91998"/>
    <w:rsid w:val="00A91F3F"/>
    <w:rsid w:val="00A92176"/>
    <w:rsid w:val="00A92723"/>
    <w:rsid w:val="00A927B8"/>
    <w:rsid w:val="00A92A0D"/>
    <w:rsid w:val="00A92B28"/>
    <w:rsid w:val="00A92C7A"/>
    <w:rsid w:val="00A92D48"/>
    <w:rsid w:val="00A92EA7"/>
    <w:rsid w:val="00A93776"/>
    <w:rsid w:val="00A93B63"/>
    <w:rsid w:val="00A94387"/>
    <w:rsid w:val="00A95063"/>
    <w:rsid w:val="00A95146"/>
    <w:rsid w:val="00A951A0"/>
    <w:rsid w:val="00A954BA"/>
    <w:rsid w:val="00A95584"/>
    <w:rsid w:val="00A95716"/>
    <w:rsid w:val="00A95780"/>
    <w:rsid w:val="00A95BC6"/>
    <w:rsid w:val="00A95E58"/>
    <w:rsid w:val="00A9602B"/>
    <w:rsid w:val="00A96687"/>
    <w:rsid w:val="00A96874"/>
    <w:rsid w:val="00A96A5B"/>
    <w:rsid w:val="00A96B2B"/>
    <w:rsid w:val="00A96F7F"/>
    <w:rsid w:val="00A96FFD"/>
    <w:rsid w:val="00A971A8"/>
    <w:rsid w:val="00A97CAC"/>
    <w:rsid w:val="00A97F92"/>
    <w:rsid w:val="00AA018C"/>
    <w:rsid w:val="00AA0A9E"/>
    <w:rsid w:val="00AA0E9C"/>
    <w:rsid w:val="00AA12EC"/>
    <w:rsid w:val="00AA17A0"/>
    <w:rsid w:val="00AA22B5"/>
    <w:rsid w:val="00AA22D9"/>
    <w:rsid w:val="00AA2A61"/>
    <w:rsid w:val="00AA2D22"/>
    <w:rsid w:val="00AA2E68"/>
    <w:rsid w:val="00AA3057"/>
    <w:rsid w:val="00AA3760"/>
    <w:rsid w:val="00AA3BF1"/>
    <w:rsid w:val="00AA3C79"/>
    <w:rsid w:val="00AA3CA3"/>
    <w:rsid w:val="00AA40E7"/>
    <w:rsid w:val="00AA4369"/>
    <w:rsid w:val="00AA439A"/>
    <w:rsid w:val="00AA44ED"/>
    <w:rsid w:val="00AA475A"/>
    <w:rsid w:val="00AA4B56"/>
    <w:rsid w:val="00AA4FB7"/>
    <w:rsid w:val="00AA522A"/>
    <w:rsid w:val="00AA5791"/>
    <w:rsid w:val="00AA5CF2"/>
    <w:rsid w:val="00AA6344"/>
    <w:rsid w:val="00AA6AD3"/>
    <w:rsid w:val="00AA6C55"/>
    <w:rsid w:val="00AA7451"/>
    <w:rsid w:val="00AA7720"/>
    <w:rsid w:val="00AA7966"/>
    <w:rsid w:val="00AA7AA1"/>
    <w:rsid w:val="00AB01FB"/>
    <w:rsid w:val="00AB022F"/>
    <w:rsid w:val="00AB0E8F"/>
    <w:rsid w:val="00AB0F26"/>
    <w:rsid w:val="00AB0F6C"/>
    <w:rsid w:val="00AB1891"/>
    <w:rsid w:val="00AB1C0B"/>
    <w:rsid w:val="00AB1FB0"/>
    <w:rsid w:val="00AB25D1"/>
    <w:rsid w:val="00AB3050"/>
    <w:rsid w:val="00AB3DE2"/>
    <w:rsid w:val="00AB426D"/>
    <w:rsid w:val="00AB4279"/>
    <w:rsid w:val="00AB458B"/>
    <w:rsid w:val="00AB48FB"/>
    <w:rsid w:val="00AB4A6F"/>
    <w:rsid w:val="00AB52C8"/>
    <w:rsid w:val="00AB552D"/>
    <w:rsid w:val="00AB58B0"/>
    <w:rsid w:val="00AB592A"/>
    <w:rsid w:val="00AB59E3"/>
    <w:rsid w:val="00AB5D35"/>
    <w:rsid w:val="00AB5EF0"/>
    <w:rsid w:val="00AB61C4"/>
    <w:rsid w:val="00AB6616"/>
    <w:rsid w:val="00AB68EA"/>
    <w:rsid w:val="00AB6C20"/>
    <w:rsid w:val="00AB6CAD"/>
    <w:rsid w:val="00AB6EFF"/>
    <w:rsid w:val="00AB700C"/>
    <w:rsid w:val="00AB7AC3"/>
    <w:rsid w:val="00AB7BE1"/>
    <w:rsid w:val="00AB7CD3"/>
    <w:rsid w:val="00AC016B"/>
    <w:rsid w:val="00AC08D5"/>
    <w:rsid w:val="00AC09E6"/>
    <w:rsid w:val="00AC0D9C"/>
    <w:rsid w:val="00AC0ED5"/>
    <w:rsid w:val="00AC1002"/>
    <w:rsid w:val="00AC144D"/>
    <w:rsid w:val="00AC147D"/>
    <w:rsid w:val="00AC17BA"/>
    <w:rsid w:val="00AC1B6C"/>
    <w:rsid w:val="00AC2070"/>
    <w:rsid w:val="00AC25B4"/>
    <w:rsid w:val="00AC27E6"/>
    <w:rsid w:val="00AC2A2C"/>
    <w:rsid w:val="00AC37C3"/>
    <w:rsid w:val="00AC3D18"/>
    <w:rsid w:val="00AC43A9"/>
    <w:rsid w:val="00AC49D1"/>
    <w:rsid w:val="00AC4F44"/>
    <w:rsid w:val="00AC51D2"/>
    <w:rsid w:val="00AC51DF"/>
    <w:rsid w:val="00AC5673"/>
    <w:rsid w:val="00AC5B38"/>
    <w:rsid w:val="00AC5F1A"/>
    <w:rsid w:val="00AC65AA"/>
    <w:rsid w:val="00AC6B00"/>
    <w:rsid w:val="00AC6D94"/>
    <w:rsid w:val="00AC6E79"/>
    <w:rsid w:val="00AC6FB4"/>
    <w:rsid w:val="00AD0086"/>
    <w:rsid w:val="00AD02EB"/>
    <w:rsid w:val="00AD0444"/>
    <w:rsid w:val="00AD0AF9"/>
    <w:rsid w:val="00AD0C61"/>
    <w:rsid w:val="00AD12D7"/>
    <w:rsid w:val="00AD13D4"/>
    <w:rsid w:val="00AD1499"/>
    <w:rsid w:val="00AD1533"/>
    <w:rsid w:val="00AD1665"/>
    <w:rsid w:val="00AD1A1A"/>
    <w:rsid w:val="00AD1BD5"/>
    <w:rsid w:val="00AD1ED8"/>
    <w:rsid w:val="00AD1F36"/>
    <w:rsid w:val="00AD273F"/>
    <w:rsid w:val="00AD2988"/>
    <w:rsid w:val="00AD2B15"/>
    <w:rsid w:val="00AD2F41"/>
    <w:rsid w:val="00AD337D"/>
    <w:rsid w:val="00AD362A"/>
    <w:rsid w:val="00AD3974"/>
    <w:rsid w:val="00AD39B2"/>
    <w:rsid w:val="00AD3A56"/>
    <w:rsid w:val="00AD3D70"/>
    <w:rsid w:val="00AD3E88"/>
    <w:rsid w:val="00AD41B4"/>
    <w:rsid w:val="00AD4630"/>
    <w:rsid w:val="00AD54C5"/>
    <w:rsid w:val="00AD573E"/>
    <w:rsid w:val="00AD57CD"/>
    <w:rsid w:val="00AD5E35"/>
    <w:rsid w:val="00AD5F7D"/>
    <w:rsid w:val="00AD6213"/>
    <w:rsid w:val="00AD6941"/>
    <w:rsid w:val="00AD6A1B"/>
    <w:rsid w:val="00AD6BC3"/>
    <w:rsid w:val="00AD7138"/>
    <w:rsid w:val="00AD756D"/>
    <w:rsid w:val="00AD76C1"/>
    <w:rsid w:val="00AD7FC0"/>
    <w:rsid w:val="00AE03F2"/>
    <w:rsid w:val="00AE0AAC"/>
    <w:rsid w:val="00AE0E46"/>
    <w:rsid w:val="00AE1AF0"/>
    <w:rsid w:val="00AE1C6D"/>
    <w:rsid w:val="00AE24A9"/>
    <w:rsid w:val="00AE26A3"/>
    <w:rsid w:val="00AE3296"/>
    <w:rsid w:val="00AE3484"/>
    <w:rsid w:val="00AE384F"/>
    <w:rsid w:val="00AE3AAD"/>
    <w:rsid w:val="00AE3CAA"/>
    <w:rsid w:val="00AE3EC1"/>
    <w:rsid w:val="00AE3F80"/>
    <w:rsid w:val="00AE425F"/>
    <w:rsid w:val="00AE4A80"/>
    <w:rsid w:val="00AE4BE8"/>
    <w:rsid w:val="00AE4FFB"/>
    <w:rsid w:val="00AE5A55"/>
    <w:rsid w:val="00AE5D49"/>
    <w:rsid w:val="00AE6241"/>
    <w:rsid w:val="00AE780B"/>
    <w:rsid w:val="00AE7819"/>
    <w:rsid w:val="00AE7A80"/>
    <w:rsid w:val="00AF0260"/>
    <w:rsid w:val="00AF0A32"/>
    <w:rsid w:val="00AF0CBC"/>
    <w:rsid w:val="00AF0EDC"/>
    <w:rsid w:val="00AF165A"/>
    <w:rsid w:val="00AF238D"/>
    <w:rsid w:val="00AF256D"/>
    <w:rsid w:val="00AF26F9"/>
    <w:rsid w:val="00AF2D62"/>
    <w:rsid w:val="00AF2D8D"/>
    <w:rsid w:val="00AF2EBC"/>
    <w:rsid w:val="00AF3109"/>
    <w:rsid w:val="00AF3516"/>
    <w:rsid w:val="00AF351C"/>
    <w:rsid w:val="00AF367B"/>
    <w:rsid w:val="00AF3CCB"/>
    <w:rsid w:val="00AF3D48"/>
    <w:rsid w:val="00AF4006"/>
    <w:rsid w:val="00AF4717"/>
    <w:rsid w:val="00AF5222"/>
    <w:rsid w:val="00AF5657"/>
    <w:rsid w:val="00AF58AC"/>
    <w:rsid w:val="00AF62C5"/>
    <w:rsid w:val="00AF62EF"/>
    <w:rsid w:val="00AF65E5"/>
    <w:rsid w:val="00AF6799"/>
    <w:rsid w:val="00AF682C"/>
    <w:rsid w:val="00AF687B"/>
    <w:rsid w:val="00AF6A1B"/>
    <w:rsid w:val="00AF6AC2"/>
    <w:rsid w:val="00AF6C81"/>
    <w:rsid w:val="00AF6CAE"/>
    <w:rsid w:val="00AF73D4"/>
    <w:rsid w:val="00AF73E6"/>
    <w:rsid w:val="00AF763E"/>
    <w:rsid w:val="00AF7B49"/>
    <w:rsid w:val="00AF7D14"/>
    <w:rsid w:val="00B00195"/>
    <w:rsid w:val="00B00667"/>
    <w:rsid w:val="00B006ED"/>
    <w:rsid w:val="00B00857"/>
    <w:rsid w:val="00B00B67"/>
    <w:rsid w:val="00B01BEF"/>
    <w:rsid w:val="00B01D91"/>
    <w:rsid w:val="00B02196"/>
    <w:rsid w:val="00B027DB"/>
    <w:rsid w:val="00B0295C"/>
    <w:rsid w:val="00B02E24"/>
    <w:rsid w:val="00B03105"/>
    <w:rsid w:val="00B0346B"/>
    <w:rsid w:val="00B04104"/>
    <w:rsid w:val="00B04347"/>
    <w:rsid w:val="00B044C2"/>
    <w:rsid w:val="00B0493D"/>
    <w:rsid w:val="00B050ED"/>
    <w:rsid w:val="00B051F0"/>
    <w:rsid w:val="00B052E5"/>
    <w:rsid w:val="00B0597F"/>
    <w:rsid w:val="00B05B10"/>
    <w:rsid w:val="00B05B8A"/>
    <w:rsid w:val="00B06722"/>
    <w:rsid w:val="00B06AF8"/>
    <w:rsid w:val="00B06E0F"/>
    <w:rsid w:val="00B06F53"/>
    <w:rsid w:val="00B10187"/>
    <w:rsid w:val="00B102FA"/>
    <w:rsid w:val="00B103AB"/>
    <w:rsid w:val="00B10B02"/>
    <w:rsid w:val="00B10DEB"/>
    <w:rsid w:val="00B10F4D"/>
    <w:rsid w:val="00B11812"/>
    <w:rsid w:val="00B1199B"/>
    <w:rsid w:val="00B11AB0"/>
    <w:rsid w:val="00B11BE9"/>
    <w:rsid w:val="00B12319"/>
    <w:rsid w:val="00B12B3D"/>
    <w:rsid w:val="00B12CD2"/>
    <w:rsid w:val="00B12D6E"/>
    <w:rsid w:val="00B1347A"/>
    <w:rsid w:val="00B13518"/>
    <w:rsid w:val="00B13BC0"/>
    <w:rsid w:val="00B13D58"/>
    <w:rsid w:val="00B14572"/>
    <w:rsid w:val="00B1465A"/>
    <w:rsid w:val="00B14780"/>
    <w:rsid w:val="00B149CE"/>
    <w:rsid w:val="00B14A1D"/>
    <w:rsid w:val="00B14B48"/>
    <w:rsid w:val="00B14BC2"/>
    <w:rsid w:val="00B14D81"/>
    <w:rsid w:val="00B1511B"/>
    <w:rsid w:val="00B1593B"/>
    <w:rsid w:val="00B15A3C"/>
    <w:rsid w:val="00B15F20"/>
    <w:rsid w:val="00B15FD9"/>
    <w:rsid w:val="00B16989"/>
    <w:rsid w:val="00B1731A"/>
    <w:rsid w:val="00B1777E"/>
    <w:rsid w:val="00B179F9"/>
    <w:rsid w:val="00B17B90"/>
    <w:rsid w:val="00B17EF8"/>
    <w:rsid w:val="00B20703"/>
    <w:rsid w:val="00B20AC2"/>
    <w:rsid w:val="00B21207"/>
    <w:rsid w:val="00B21BF5"/>
    <w:rsid w:val="00B22312"/>
    <w:rsid w:val="00B2264A"/>
    <w:rsid w:val="00B2287C"/>
    <w:rsid w:val="00B228F1"/>
    <w:rsid w:val="00B23451"/>
    <w:rsid w:val="00B2397D"/>
    <w:rsid w:val="00B239C9"/>
    <w:rsid w:val="00B23B13"/>
    <w:rsid w:val="00B23C8F"/>
    <w:rsid w:val="00B24185"/>
    <w:rsid w:val="00B24188"/>
    <w:rsid w:val="00B2493C"/>
    <w:rsid w:val="00B2494D"/>
    <w:rsid w:val="00B2495D"/>
    <w:rsid w:val="00B24B3A"/>
    <w:rsid w:val="00B24C83"/>
    <w:rsid w:val="00B24DBB"/>
    <w:rsid w:val="00B25578"/>
    <w:rsid w:val="00B256B4"/>
    <w:rsid w:val="00B25A96"/>
    <w:rsid w:val="00B2643D"/>
    <w:rsid w:val="00B265C9"/>
    <w:rsid w:val="00B269C3"/>
    <w:rsid w:val="00B26CC8"/>
    <w:rsid w:val="00B26F92"/>
    <w:rsid w:val="00B2720C"/>
    <w:rsid w:val="00B2785D"/>
    <w:rsid w:val="00B27FA1"/>
    <w:rsid w:val="00B300FF"/>
    <w:rsid w:val="00B302A9"/>
    <w:rsid w:val="00B302CA"/>
    <w:rsid w:val="00B306A2"/>
    <w:rsid w:val="00B30761"/>
    <w:rsid w:val="00B30C10"/>
    <w:rsid w:val="00B30DE6"/>
    <w:rsid w:val="00B30E31"/>
    <w:rsid w:val="00B317D8"/>
    <w:rsid w:val="00B317DF"/>
    <w:rsid w:val="00B31BCA"/>
    <w:rsid w:val="00B31CDB"/>
    <w:rsid w:val="00B31E97"/>
    <w:rsid w:val="00B31F84"/>
    <w:rsid w:val="00B322C9"/>
    <w:rsid w:val="00B322F5"/>
    <w:rsid w:val="00B32307"/>
    <w:rsid w:val="00B32680"/>
    <w:rsid w:val="00B329F2"/>
    <w:rsid w:val="00B32B7F"/>
    <w:rsid w:val="00B32BA9"/>
    <w:rsid w:val="00B32D71"/>
    <w:rsid w:val="00B33072"/>
    <w:rsid w:val="00B330DB"/>
    <w:rsid w:val="00B33832"/>
    <w:rsid w:val="00B33A6B"/>
    <w:rsid w:val="00B33DB9"/>
    <w:rsid w:val="00B340F4"/>
    <w:rsid w:val="00B34CFB"/>
    <w:rsid w:val="00B35049"/>
    <w:rsid w:val="00B35255"/>
    <w:rsid w:val="00B35824"/>
    <w:rsid w:val="00B35BD5"/>
    <w:rsid w:val="00B35D32"/>
    <w:rsid w:val="00B35DE7"/>
    <w:rsid w:val="00B3601B"/>
    <w:rsid w:val="00B36327"/>
    <w:rsid w:val="00B36AD2"/>
    <w:rsid w:val="00B3703F"/>
    <w:rsid w:val="00B370CC"/>
    <w:rsid w:val="00B374CC"/>
    <w:rsid w:val="00B37790"/>
    <w:rsid w:val="00B377E4"/>
    <w:rsid w:val="00B378C0"/>
    <w:rsid w:val="00B37D6C"/>
    <w:rsid w:val="00B37D92"/>
    <w:rsid w:val="00B4022D"/>
    <w:rsid w:val="00B404C2"/>
    <w:rsid w:val="00B40906"/>
    <w:rsid w:val="00B41294"/>
    <w:rsid w:val="00B412C2"/>
    <w:rsid w:val="00B415D8"/>
    <w:rsid w:val="00B420EF"/>
    <w:rsid w:val="00B424A9"/>
    <w:rsid w:val="00B42AEC"/>
    <w:rsid w:val="00B42D23"/>
    <w:rsid w:val="00B42DEF"/>
    <w:rsid w:val="00B439AB"/>
    <w:rsid w:val="00B43A5B"/>
    <w:rsid w:val="00B43E90"/>
    <w:rsid w:val="00B44352"/>
    <w:rsid w:val="00B44405"/>
    <w:rsid w:val="00B448B1"/>
    <w:rsid w:val="00B44B28"/>
    <w:rsid w:val="00B44FBF"/>
    <w:rsid w:val="00B451CB"/>
    <w:rsid w:val="00B452F8"/>
    <w:rsid w:val="00B45520"/>
    <w:rsid w:val="00B4560D"/>
    <w:rsid w:val="00B45BD8"/>
    <w:rsid w:val="00B45C87"/>
    <w:rsid w:val="00B4643A"/>
    <w:rsid w:val="00B46445"/>
    <w:rsid w:val="00B464FD"/>
    <w:rsid w:val="00B46711"/>
    <w:rsid w:val="00B46800"/>
    <w:rsid w:val="00B469B6"/>
    <w:rsid w:val="00B46D7F"/>
    <w:rsid w:val="00B4728A"/>
    <w:rsid w:val="00B4753E"/>
    <w:rsid w:val="00B47D96"/>
    <w:rsid w:val="00B500BA"/>
    <w:rsid w:val="00B50217"/>
    <w:rsid w:val="00B504FC"/>
    <w:rsid w:val="00B50760"/>
    <w:rsid w:val="00B50816"/>
    <w:rsid w:val="00B50B91"/>
    <w:rsid w:val="00B50C58"/>
    <w:rsid w:val="00B50D2D"/>
    <w:rsid w:val="00B511D0"/>
    <w:rsid w:val="00B5216C"/>
    <w:rsid w:val="00B525AC"/>
    <w:rsid w:val="00B5292A"/>
    <w:rsid w:val="00B52E6A"/>
    <w:rsid w:val="00B53311"/>
    <w:rsid w:val="00B5337B"/>
    <w:rsid w:val="00B53F1F"/>
    <w:rsid w:val="00B54233"/>
    <w:rsid w:val="00B5442F"/>
    <w:rsid w:val="00B54955"/>
    <w:rsid w:val="00B54D1E"/>
    <w:rsid w:val="00B550C8"/>
    <w:rsid w:val="00B550F7"/>
    <w:rsid w:val="00B55320"/>
    <w:rsid w:val="00B555A5"/>
    <w:rsid w:val="00B55765"/>
    <w:rsid w:val="00B558F4"/>
    <w:rsid w:val="00B55BE4"/>
    <w:rsid w:val="00B55F8E"/>
    <w:rsid w:val="00B56128"/>
    <w:rsid w:val="00B562C2"/>
    <w:rsid w:val="00B5662B"/>
    <w:rsid w:val="00B5672B"/>
    <w:rsid w:val="00B57336"/>
    <w:rsid w:val="00B57698"/>
    <w:rsid w:val="00B57D4B"/>
    <w:rsid w:val="00B60E6C"/>
    <w:rsid w:val="00B60EB5"/>
    <w:rsid w:val="00B60F0F"/>
    <w:rsid w:val="00B61575"/>
    <w:rsid w:val="00B617D6"/>
    <w:rsid w:val="00B619B7"/>
    <w:rsid w:val="00B61D2F"/>
    <w:rsid w:val="00B61DBC"/>
    <w:rsid w:val="00B61F25"/>
    <w:rsid w:val="00B620B8"/>
    <w:rsid w:val="00B62E56"/>
    <w:rsid w:val="00B633C6"/>
    <w:rsid w:val="00B6388C"/>
    <w:rsid w:val="00B639B8"/>
    <w:rsid w:val="00B639EF"/>
    <w:rsid w:val="00B63C74"/>
    <w:rsid w:val="00B63CA9"/>
    <w:rsid w:val="00B63CC7"/>
    <w:rsid w:val="00B64408"/>
    <w:rsid w:val="00B646B9"/>
    <w:rsid w:val="00B646FF"/>
    <w:rsid w:val="00B64CD0"/>
    <w:rsid w:val="00B64CF7"/>
    <w:rsid w:val="00B64F7B"/>
    <w:rsid w:val="00B65288"/>
    <w:rsid w:val="00B657B1"/>
    <w:rsid w:val="00B66212"/>
    <w:rsid w:val="00B665E7"/>
    <w:rsid w:val="00B666AE"/>
    <w:rsid w:val="00B66C8F"/>
    <w:rsid w:val="00B66D46"/>
    <w:rsid w:val="00B66D67"/>
    <w:rsid w:val="00B66FDE"/>
    <w:rsid w:val="00B6710C"/>
    <w:rsid w:val="00B6772D"/>
    <w:rsid w:val="00B67ED4"/>
    <w:rsid w:val="00B700B7"/>
    <w:rsid w:val="00B702E2"/>
    <w:rsid w:val="00B703AB"/>
    <w:rsid w:val="00B705C1"/>
    <w:rsid w:val="00B70678"/>
    <w:rsid w:val="00B70A16"/>
    <w:rsid w:val="00B70AEA"/>
    <w:rsid w:val="00B70B18"/>
    <w:rsid w:val="00B70B54"/>
    <w:rsid w:val="00B71351"/>
    <w:rsid w:val="00B7142C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4631"/>
    <w:rsid w:val="00B76148"/>
    <w:rsid w:val="00B7614D"/>
    <w:rsid w:val="00B763ED"/>
    <w:rsid w:val="00B766A5"/>
    <w:rsid w:val="00B767DF"/>
    <w:rsid w:val="00B76B38"/>
    <w:rsid w:val="00B76BB4"/>
    <w:rsid w:val="00B76D19"/>
    <w:rsid w:val="00B76F52"/>
    <w:rsid w:val="00B7767F"/>
    <w:rsid w:val="00B77935"/>
    <w:rsid w:val="00B81003"/>
    <w:rsid w:val="00B81142"/>
    <w:rsid w:val="00B8172C"/>
    <w:rsid w:val="00B8180F"/>
    <w:rsid w:val="00B81EAC"/>
    <w:rsid w:val="00B82896"/>
    <w:rsid w:val="00B82C6E"/>
    <w:rsid w:val="00B82CE0"/>
    <w:rsid w:val="00B82EFA"/>
    <w:rsid w:val="00B8329C"/>
    <w:rsid w:val="00B83464"/>
    <w:rsid w:val="00B83469"/>
    <w:rsid w:val="00B8377F"/>
    <w:rsid w:val="00B83945"/>
    <w:rsid w:val="00B83A16"/>
    <w:rsid w:val="00B84284"/>
    <w:rsid w:val="00B843DE"/>
    <w:rsid w:val="00B844ED"/>
    <w:rsid w:val="00B84640"/>
    <w:rsid w:val="00B8497F"/>
    <w:rsid w:val="00B852FB"/>
    <w:rsid w:val="00B85CA9"/>
    <w:rsid w:val="00B85D00"/>
    <w:rsid w:val="00B86047"/>
    <w:rsid w:val="00B861A7"/>
    <w:rsid w:val="00B868E2"/>
    <w:rsid w:val="00B869A6"/>
    <w:rsid w:val="00B870D5"/>
    <w:rsid w:val="00B87171"/>
    <w:rsid w:val="00B872C3"/>
    <w:rsid w:val="00B87956"/>
    <w:rsid w:val="00B879E9"/>
    <w:rsid w:val="00B87E2B"/>
    <w:rsid w:val="00B905B3"/>
    <w:rsid w:val="00B90D05"/>
    <w:rsid w:val="00B91090"/>
    <w:rsid w:val="00B91469"/>
    <w:rsid w:val="00B91705"/>
    <w:rsid w:val="00B91B2E"/>
    <w:rsid w:val="00B9209C"/>
    <w:rsid w:val="00B924DC"/>
    <w:rsid w:val="00B92E8F"/>
    <w:rsid w:val="00B9340F"/>
    <w:rsid w:val="00B9370A"/>
    <w:rsid w:val="00B9389A"/>
    <w:rsid w:val="00B93DF9"/>
    <w:rsid w:val="00B9421F"/>
    <w:rsid w:val="00B945B0"/>
    <w:rsid w:val="00B94A1D"/>
    <w:rsid w:val="00B94BA3"/>
    <w:rsid w:val="00B95187"/>
    <w:rsid w:val="00B95295"/>
    <w:rsid w:val="00B95773"/>
    <w:rsid w:val="00B958D2"/>
    <w:rsid w:val="00B95A9B"/>
    <w:rsid w:val="00B95BF6"/>
    <w:rsid w:val="00B95CBD"/>
    <w:rsid w:val="00BA0018"/>
    <w:rsid w:val="00BA038E"/>
    <w:rsid w:val="00BA0997"/>
    <w:rsid w:val="00BA09E5"/>
    <w:rsid w:val="00BA0EE0"/>
    <w:rsid w:val="00BA0FF2"/>
    <w:rsid w:val="00BA10EE"/>
    <w:rsid w:val="00BA188B"/>
    <w:rsid w:val="00BA18AE"/>
    <w:rsid w:val="00BA1F07"/>
    <w:rsid w:val="00BA215B"/>
    <w:rsid w:val="00BA2298"/>
    <w:rsid w:val="00BA2571"/>
    <w:rsid w:val="00BA263F"/>
    <w:rsid w:val="00BA272A"/>
    <w:rsid w:val="00BA277C"/>
    <w:rsid w:val="00BA2914"/>
    <w:rsid w:val="00BA293F"/>
    <w:rsid w:val="00BA2EF0"/>
    <w:rsid w:val="00BA2F16"/>
    <w:rsid w:val="00BA37BC"/>
    <w:rsid w:val="00BA38EF"/>
    <w:rsid w:val="00BA42C5"/>
    <w:rsid w:val="00BA455C"/>
    <w:rsid w:val="00BA48D3"/>
    <w:rsid w:val="00BA506A"/>
    <w:rsid w:val="00BA5233"/>
    <w:rsid w:val="00BA5614"/>
    <w:rsid w:val="00BA579B"/>
    <w:rsid w:val="00BA5BC9"/>
    <w:rsid w:val="00BA5C70"/>
    <w:rsid w:val="00BA5F01"/>
    <w:rsid w:val="00BA6176"/>
    <w:rsid w:val="00BA632D"/>
    <w:rsid w:val="00BA643F"/>
    <w:rsid w:val="00BA6550"/>
    <w:rsid w:val="00BA65A4"/>
    <w:rsid w:val="00BA699B"/>
    <w:rsid w:val="00BA731E"/>
    <w:rsid w:val="00BA7AF4"/>
    <w:rsid w:val="00BB012C"/>
    <w:rsid w:val="00BB013B"/>
    <w:rsid w:val="00BB02D1"/>
    <w:rsid w:val="00BB0444"/>
    <w:rsid w:val="00BB04C4"/>
    <w:rsid w:val="00BB0704"/>
    <w:rsid w:val="00BB09BE"/>
    <w:rsid w:val="00BB0B50"/>
    <w:rsid w:val="00BB1382"/>
    <w:rsid w:val="00BB141B"/>
    <w:rsid w:val="00BB14F7"/>
    <w:rsid w:val="00BB2285"/>
    <w:rsid w:val="00BB231B"/>
    <w:rsid w:val="00BB23AC"/>
    <w:rsid w:val="00BB24AB"/>
    <w:rsid w:val="00BB2872"/>
    <w:rsid w:val="00BB2ABE"/>
    <w:rsid w:val="00BB32E1"/>
    <w:rsid w:val="00BB342E"/>
    <w:rsid w:val="00BB3655"/>
    <w:rsid w:val="00BB382A"/>
    <w:rsid w:val="00BB392B"/>
    <w:rsid w:val="00BB3CA0"/>
    <w:rsid w:val="00BB4CA0"/>
    <w:rsid w:val="00BB4D2A"/>
    <w:rsid w:val="00BB4EDC"/>
    <w:rsid w:val="00BB4F1A"/>
    <w:rsid w:val="00BB517D"/>
    <w:rsid w:val="00BB523E"/>
    <w:rsid w:val="00BB5522"/>
    <w:rsid w:val="00BB614C"/>
    <w:rsid w:val="00BB61EB"/>
    <w:rsid w:val="00BB6A9F"/>
    <w:rsid w:val="00BB6AE7"/>
    <w:rsid w:val="00BB6BC0"/>
    <w:rsid w:val="00BB6FE8"/>
    <w:rsid w:val="00BB7084"/>
    <w:rsid w:val="00BB7133"/>
    <w:rsid w:val="00BB734A"/>
    <w:rsid w:val="00BB7AA2"/>
    <w:rsid w:val="00BB7E69"/>
    <w:rsid w:val="00BC00AF"/>
    <w:rsid w:val="00BC0451"/>
    <w:rsid w:val="00BC0523"/>
    <w:rsid w:val="00BC057B"/>
    <w:rsid w:val="00BC097D"/>
    <w:rsid w:val="00BC0B86"/>
    <w:rsid w:val="00BC0BF1"/>
    <w:rsid w:val="00BC0F4E"/>
    <w:rsid w:val="00BC0F85"/>
    <w:rsid w:val="00BC10DA"/>
    <w:rsid w:val="00BC1336"/>
    <w:rsid w:val="00BC2120"/>
    <w:rsid w:val="00BC2144"/>
    <w:rsid w:val="00BC257B"/>
    <w:rsid w:val="00BC2665"/>
    <w:rsid w:val="00BC2F42"/>
    <w:rsid w:val="00BC326A"/>
    <w:rsid w:val="00BC3369"/>
    <w:rsid w:val="00BC398A"/>
    <w:rsid w:val="00BC3DBA"/>
    <w:rsid w:val="00BC3FD1"/>
    <w:rsid w:val="00BC3FF2"/>
    <w:rsid w:val="00BC42AC"/>
    <w:rsid w:val="00BC46CC"/>
    <w:rsid w:val="00BC4A17"/>
    <w:rsid w:val="00BC53AF"/>
    <w:rsid w:val="00BC53DD"/>
    <w:rsid w:val="00BC61C1"/>
    <w:rsid w:val="00BC627D"/>
    <w:rsid w:val="00BC6758"/>
    <w:rsid w:val="00BC68F1"/>
    <w:rsid w:val="00BC6BBC"/>
    <w:rsid w:val="00BC7773"/>
    <w:rsid w:val="00BC79A3"/>
    <w:rsid w:val="00BD03C4"/>
    <w:rsid w:val="00BD096F"/>
    <w:rsid w:val="00BD0A63"/>
    <w:rsid w:val="00BD0D25"/>
    <w:rsid w:val="00BD1017"/>
    <w:rsid w:val="00BD1214"/>
    <w:rsid w:val="00BD1369"/>
    <w:rsid w:val="00BD15E9"/>
    <w:rsid w:val="00BD16EB"/>
    <w:rsid w:val="00BD1B38"/>
    <w:rsid w:val="00BD1BA1"/>
    <w:rsid w:val="00BD1BCC"/>
    <w:rsid w:val="00BD1C12"/>
    <w:rsid w:val="00BD2C95"/>
    <w:rsid w:val="00BD2E29"/>
    <w:rsid w:val="00BD2F99"/>
    <w:rsid w:val="00BD3166"/>
    <w:rsid w:val="00BD38B0"/>
    <w:rsid w:val="00BD3977"/>
    <w:rsid w:val="00BD493F"/>
    <w:rsid w:val="00BD4950"/>
    <w:rsid w:val="00BD4E1B"/>
    <w:rsid w:val="00BD4F3F"/>
    <w:rsid w:val="00BD528E"/>
    <w:rsid w:val="00BD53F5"/>
    <w:rsid w:val="00BD5BE7"/>
    <w:rsid w:val="00BD5FEE"/>
    <w:rsid w:val="00BD6204"/>
    <w:rsid w:val="00BD62AB"/>
    <w:rsid w:val="00BD699D"/>
    <w:rsid w:val="00BD69D9"/>
    <w:rsid w:val="00BD7508"/>
    <w:rsid w:val="00BD7934"/>
    <w:rsid w:val="00BD7AAE"/>
    <w:rsid w:val="00BD7AC5"/>
    <w:rsid w:val="00BD7BAD"/>
    <w:rsid w:val="00BE0183"/>
    <w:rsid w:val="00BE02E8"/>
    <w:rsid w:val="00BE0C24"/>
    <w:rsid w:val="00BE104C"/>
    <w:rsid w:val="00BE149B"/>
    <w:rsid w:val="00BE16F5"/>
    <w:rsid w:val="00BE1A6A"/>
    <w:rsid w:val="00BE1CC8"/>
    <w:rsid w:val="00BE1FC9"/>
    <w:rsid w:val="00BE2864"/>
    <w:rsid w:val="00BE2AC1"/>
    <w:rsid w:val="00BE2E38"/>
    <w:rsid w:val="00BE2EF0"/>
    <w:rsid w:val="00BE3196"/>
    <w:rsid w:val="00BE328A"/>
    <w:rsid w:val="00BE3DCE"/>
    <w:rsid w:val="00BE42C0"/>
    <w:rsid w:val="00BE476E"/>
    <w:rsid w:val="00BE4858"/>
    <w:rsid w:val="00BE4B58"/>
    <w:rsid w:val="00BE535E"/>
    <w:rsid w:val="00BE554B"/>
    <w:rsid w:val="00BE5A22"/>
    <w:rsid w:val="00BE6A68"/>
    <w:rsid w:val="00BE6A7D"/>
    <w:rsid w:val="00BE6E9C"/>
    <w:rsid w:val="00BE7333"/>
    <w:rsid w:val="00BE7982"/>
    <w:rsid w:val="00BE799D"/>
    <w:rsid w:val="00BE7D6D"/>
    <w:rsid w:val="00BF0A30"/>
    <w:rsid w:val="00BF0AD5"/>
    <w:rsid w:val="00BF0B4F"/>
    <w:rsid w:val="00BF0F6C"/>
    <w:rsid w:val="00BF113A"/>
    <w:rsid w:val="00BF136A"/>
    <w:rsid w:val="00BF1678"/>
    <w:rsid w:val="00BF19E1"/>
    <w:rsid w:val="00BF1BC6"/>
    <w:rsid w:val="00BF1DDB"/>
    <w:rsid w:val="00BF1EBD"/>
    <w:rsid w:val="00BF1FC2"/>
    <w:rsid w:val="00BF23EA"/>
    <w:rsid w:val="00BF2463"/>
    <w:rsid w:val="00BF247A"/>
    <w:rsid w:val="00BF24BD"/>
    <w:rsid w:val="00BF285E"/>
    <w:rsid w:val="00BF2D57"/>
    <w:rsid w:val="00BF2E15"/>
    <w:rsid w:val="00BF2EA5"/>
    <w:rsid w:val="00BF3A72"/>
    <w:rsid w:val="00BF3EAD"/>
    <w:rsid w:val="00BF3F15"/>
    <w:rsid w:val="00BF3FFA"/>
    <w:rsid w:val="00BF420C"/>
    <w:rsid w:val="00BF4231"/>
    <w:rsid w:val="00BF4393"/>
    <w:rsid w:val="00BF43D4"/>
    <w:rsid w:val="00BF4591"/>
    <w:rsid w:val="00BF4945"/>
    <w:rsid w:val="00BF4A08"/>
    <w:rsid w:val="00BF4AFC"/>
    <w:rsid w:val="00BF4BA5"/>
    <w:rsid w:val="00BF4F1E"/>
    <w:rsid w:val="00BF4F9D"/>
    <w:rsid w:val="00BF5111"/>
    <w:rsid w:val="00BF532D"/>
    <w:rsid w:val="00BF54CA"/>
    <w:rsid w:val="00BF5CB2"/>
    <w:rsid w:val="00BF5F4A"/>
    <w:rsid w:val="00BF62BB"/>
    <w:rsid w:val="00BF6332"/>
    <w:rsid w:val="00BF64D2"/>
    <w:rsid w:val="00BF70E5"/>
    <w:rsid w:val="00BF725C"/>
    <w:rsid w:val="00BF7288"/>
    <w:rsid w:val="00BF7C12"/>
    <w:rsid w:val="00C0017C"/>
    <w:rsid w:val="00C0039A"/>
    <w:rsid w:val="00C0097B"/>
    <w:rsid w:val="00C00FA4"/>
    <w:rsid w:val="00C01183"/>
    <w:rsid w:val="00C01A8E"/>
    <w:rsid w:val="00C01AA5"/>
    <w:rsid w:val="00C021BB"/>
    <w:rsid w:val="00C022C5"/>
    <w:rsid w:val="00C024D4"/>
    <w:rsid w:val="00C02881"/>
    <w:rsid w:val="00C02F08"/>
    <w:rsid w:val="00C0362F"/>
    <w:rsid w:val="00C03A83"/>
    <w:rsid w:val="00C03E5D"/>
    <w:rsid w:val="00C03F50"/>
    <w:rsid w:val="00C04184"/>
    <w:rsid w:val="00C04A48"/>
    <w:rsid w:val="00C04DE0"/>
    <w:rsid w:val="00C04FFB"/>
    <w:rsid w:val="00C057DF"/>
    <w:rsid w:val="00C059D4"/>
    <w:rsid w:val="00C05A6A"/>
    <w:rsid w:val="00C05F53"/>
    <w:rsid w:val="00C06053"/>
    <w:rsid w:val="00C061AA"/>
    <w:rsid w:val="00C06330"/>
    <w:rsid w:val="00C063EB"/>
    <w:rsid w:val="00C0670D"/>
    <w:rsid w:val="00C06B94"/>
    <w:rsid w:val="00C07938"/>
    <w:rsid w:val="00C07C7D"/>
    <w:rsid w:val="00C07D1F"/>
    <w:rsid w:val="00C07DFD"/>
    <w:rsid w:val="00C100F2"/>
    <w:rsid w:val="00C1015A"/>
    <w:rsid w:val="00C1088A"/>
    <w:rsid w:val="00C1124A"/>
    <w:rsid w:val="00C11A2C"/>
    <w:rsid w:val="00C11CF4"/>
    <w:rsid w:val="00C11E17"/>
    <w:rsid w:val="00C12216"/>
    <w:rsid w:val="00C12810"/>
    <w:rsid w:val="00C1301C"/>
    <w:rsid w:val="00C139D3"/>
    <w:rsid w:val="00C13C5A"/>
    <w:rsid w:val="00C141CC"/>
    <w:rsid w:val="00C1453F"/>
    <w:rsid w:val="00C1474F"/>
    <w:rsid w:val="00C15C03"/>
    <w:rsid w:val="00C162F1"/>
    <w:rsid w:val="00C1634B"/>
    <w:rsid w:val="00C1641C"/>
    <w:rsid w:val="00C16B25"/>
    <w:rsid w:val="00C17704"/>
    <w:rsid w:val="00C17731"/>
    <w:rsid w:val="00C1798A"/>
    <w:rsid w:val="00C17E04"/>
    <w:rsid w:val="00C2035D"/>
    <w:rsid w:val="00C20BDA"/>
    <w:rsid w:val="00C2127A"/>
    <w:rsid w:val="00C21314"/>
    <w:rsid w:val="00C21A83"/>
    <w:rsid w:val="00C22007"/>
    <w:rsid w:val="00C22045"/>
    <w:rsid w:val="00C22223"/>
    <w:rsid w:val="00C22462"/>
    <w:rsid w:val="00C22FA4"/>
    <w:rsid w:val="00C22FE0"/>
    <w:rsid w:val="00C23145"/>
    <w:rsid w:val="00C23245"/>
    <w:rsid w:val="00C23546"/>
    <w:rsid w:val="00C237B9"/>
    <w:rsid w:val="00C23AE5"/>
    <w:rsid w:val="00C23BC2"/>
    <w:rsid w:val="00C23C09"/>
    <w:rsid w:val="00C2407F"/>
    <w:rsid w:val="00C24C2F"/>
    <w:rsid w:val="00C24ED8"/>
    <w:rsid w:val="00C255D6"/>
    <w:rsid w:val="00C25CBF"/>
    <w:rsid w:val="00C2693A"/>
    <w:rsid w:val="00C26CF2"/>
    <w:rsid w:val="00C271B6"/>
    <w:rsid w:val="00C27235"/>
    <w:rsid w:val="00C3014F"/>
    <w:rsid w:val="00C3057C"/>
    <w:rsid w:val="00C30790"/>
    <w:rsid w:val="00C309E5"/>
    <w:rsid w:val="00C30F4D"/>
    <w:rsid w:val="00C31164"/>
    <w:rsid w:val="00C31326"/>
    <w:rsid w:val="00C31A2E"/>
    <w:rsid w:val="00C31BAD"/>
    <w:rsid w:val="00C31D19"/>
    <w:rsid w:val="00C31E08"/>
    <w:rsid w:val="00C31E39"/>
    <w:rsid w:val="00C31ECF"/>
    <w:rsid w:val="00C3204D"/>
    <w:rsid w:val="00C32474"/>
    <w:rsid w:val="00C326A2"/>
    <w:rsid w:val="00C329C1"/>
    <w:rsid w:val="00C329C3"/>
    <w:rsid w:val="00C33469"/>
    <w:rsid w:val="00C3355B"/>
    <w:rsid w:val="00C33598"/>
    <w:rsid w:val="00C33799"/>
    <w:rsid w:val="00C3384E"/>
    <w:rsid w:val="00C33997"/>
    <w:rsid w:val="00C3425B"/>
    <w:rsid w:val="00C34496"/>
    <w:rsid w:val="00C34A5D"/>
    <w:rsid w:val="00C35FED"/>
    <w:rsid w:val="00C36399"/>
    <w:rsid w:val="00C36555"/>
    <w:rsid w:val="00C37331"/>
    <w:rsid w:val="00C37B4D"/>
    <w:rsid w:val="00C37CCA"/>
    <w:rsid w:val="00C37F8D"/>
    <w:rsid w:val="00C40165"/>
    <w:rsid w:val="00C402BD"/>
    <w:rsid w:val="00C40511"/>
    <w:rsid w:val="00C409A8"/>
    <w:rsid w:val="00C4115F"/>
    <w:rsid w:val="00C412F5"/>
    <w:rsid w:val="00C416DB"/>
    <w:rsid w:val="00C421F8"/>
    <w:rsid w:val="00C42B38"/>
    <w:rsid w:val="00C430E7"/>
    <w:rsid w:val="00C432E7"/>
    <w:rsid w:val="00C43880"/>
    <w:rsid w:val="00C43AF1"/>
    <w:rsid w:val="00C43CFC"/>
    <w:rsid w:val="00C43E24"/>
    <w:rsid w:val="00C44DE7"/>
    <w:rsid w:val="00C4521D"/>
    <w:rsid w:val="00C452BF"/>
    <w:rsid w:val="00C45340"/>
    <w:rsid w:val="00C4598D"/>
    <w:rsid w:val="00C459B6"/>
    <w:rsid w:val="00C45B27"/>
    <w:rsid w:val="00C45BF3"/>
    <w:rsid w:val="00C45D3A"/>
    <w:rsid w:val="00C46471"/>
    <w:rsid w:val="00C465BB"/>
    <w:rsid w:val="00C469D7"/>
    <w:rsid w:val="00C46A5C"/>
    <w:rsid w:val="00C46A5D"/>
    <w:rsid w:val="00C46AD9"/>
    <w:rsid w:val="00C47331"/>
    <w:rsid w:val="00C4743C"/>
    <w:rsid w:val="00C47C3D"/>
    <w:rsid w:val="00C5020D"/>
    <w:rsid w:val="00C50356"/>
    <w:rsid w:val="00C50A57"/>
    <w:rsid w:val="00C50BE6"/>
    <w:rsid w:val="00C511F1"/>
    <w:rsid w:val="00C518C0"/>
    <w:rsid w:val="00C51F02"/>
    <w:rsid w:val="00C52072"/>
    <w:rsid w:val="00C52B43"/>
    <w:rsid w:val="00C53065"/>
    <w:rsid w:val="00C5315B"/>
    <w:rsid w:val="00C53400"/>
    <w:rsid w:val="00C537DC"/>
    <w:rsid w:val="00C53E40"/>
    <w:rsid w:val="00C541FD"/>
    <w:rsid w:val="00C543E6"/>
    <w:rsid w:val="00C54600"/>
    <w:rsid w:val="00C54D7C"/>
    <w:rsid w:val="00C54DE2"/>
    <w:rsid w:val="00C5500C"/>
    <w:rsid w:val="00C55319"/>
    <w:rsid w:val="00C5552D"/>
    <w:rsid w:val="00C55596"/>
    <w:rsid w:val="00C55B51"/>
    <w:rsid w:val="00C566D3"/>
    <w:rsid w:val="00C569C9"/>
    <w:rsid w:val="00C5717F"/>
    <w:rsid w:val="00C57193"/>
    <w:rsid w:val="00C576CF"/>
    <w:rsid w:val="00C576EB"/>
    <w:rsid w:val="00C577A8"/>
    <w:rsid w:val="00C579BB"/>
    <w:rsid w:val="00C579F1"/>
    <w:rsid w:val="00C57B08"/>
    <w:rsid w:val="00C57D57"/>
    <w:rsid w:val="00C57E8B"/>
    <w:rsid w:val="00C60128"/>
    <w:rsid w:val="00C602A6"/>
    <w:rsid w:val="00C607E8"/>
    <w:rsid w:val="00C60904"/>
    <w:rsid w:val="00C60AAE"/>
    <w:rsid w:val="00C61075"/>
    <w:rsid w:val="00C61258"/>
    <w:rsid w:val="00C61306"/>
    <w:rsid w:val="00C61D1D"/>
    <w:rsid w:val="00C61EBF"/>
    <w:rsid w:val="00C61FBA"/>
    <w:rsid w:val="00C625A4"/>
    <w:rsid w:val="00C62F93"/>
    <w:rsid w:val="00C6344F"/>
    <w:rsid w:val="00C63485"/>
    <w:rsid w:val="00C642F1"/>
    <w:rsid w:val="00C645BC"/>
    <w:rsid w:val="00C64910"/>
    <w:rsid w:val="00C64F45"/>
    <w:rsid w:val="00C652DF"/>
    <w:rsid w:val="00C6549C"/>
    <w:rsid w:val="00C65933"/>
    <w:rsid w:val="00C65CE6"/>
    <w:rsid w:val="00C65F29"/>
    <w:rsid w:val="00C66089"/>
    <w:rsid w:val="00C66113"/>
    <w:rsid w:val="00C66170"/>
    <w:rsid w:val="00C6638B"/>
    <w:rsid w:val="00C66CB2"/>
    <w:rsid w:val="00C673FD"/>
    <w:rsid w:val="00C6765E"/>
    <w:rsid w:val="00C67B10"/>
    <w:rsid w:val="00C67D57"/>
    <w:rsid w:val="00C67DA9"/>
    <w:rsid w:val="00C67E9B"/>
    <w:rsid w:val="00C67EEA"/>
    <w:rsid w:val="00C67FE9"/>
    <w:rsid w:val="00C70181"/>
    <w:rsid w:val="00C706DA"/>
    <w:rsid w:val="00C70B18"/>
    <w:rsid w:val="00C7137B"/>
    <w:rsid w:val="00C717BC"/>
    <w:rsid w:val="00C71A76"/>
    <w:rsid w:val="00C71ABA"/>
    <w:rsid w:val="00C71AD1"/>
    <w:rsid w:val="00C71C43"/>
    <w:rsid w:val="00C71DE2"/>
    <w:rsid w:val="00C72F9D"/>
    <w:rsid w:val="00C734BD"/>
    <w:rsid w:val="00C74006"/>
    <w:rsid w:val="00C7409E"/>
    <w:rsid w:val="00C74192"/>
    <w:rsid w:val="00C7419B"/>
    <w:rsid w:val="00C74810"/>
    <w:rsid w:val="00C748CD"/>
    <w:rsid w:val="00C748D5"/>
    <w:rsid w:val="00C74DCC"/>
    <w:rsid w:val="00C75584"/>
    <w:rsid w:val="00C75684"/>
    <w:rsid w:val="00C757B7"/>
    <w:rsid w:val="00C75BB4"/>
    <w:rsid w:val="00C761D0"/>
    <w:rsid w:val="00C771C0"/>
    <w:rsid w:val="00C7781A"/>
    <w:rsid w:val="00C77A37"/>
    <w:rsid w:val="00C77A97"/>
    <w:rsid w:val="00C77D6C"/>
    <w:rsid w:val="00C80570"/>
    <w:rsid w:val="00C8088D"/>
    <w:rsid w:val="00C80F82"/>
    <w:rsid w:val="00C812ED"/>
    <w:rsid w:val="00C815AF"/>
    <w:rsid w:val="00C81C2D"/>
    <w:rsid w:val="00C81FD5"/>
    <w:rsid w:val="00C81FED"/>
    <w:rsid w:val="00C825A7"/>
    <w:rsid w:val="00C82782"/>
    <w:rsid w:val="00C82A13"/>
    <w:rsid w:val="00C8316F"/>
    <w:rsid w:val="00C836EB"/>
    <w:rsid w:val="00C838F6"/>
    <w:rsid w:val="00C8395C"/>
    <w:rsid w:val="00C842DE"/>
    <w:rsid w:val="00C84C2D"/>
    <w:rsid w:val="00C85146"/>
    <w:rsid w:val="00C8579A"/>
    <w:rsid w:val="00C858AE"/>
    <w:rsid w:val="00C8629C"/>
    <w:rsid w:val="00C865C7"/>
    <w:rsid w:val="00C86A1E"/>
    <w:rsid w:val="00C86A6A"/>
    <w:rsid w:val="00C86F55"/>
    <w:rsid w:val="00C872CF"/>
    <w:rsid w:val="00C8742F"/>
    <w:rsid w:val="00C877FE"/>
    <w:rsid w:val="00C87B30"/>
    <w:rsid w:val="00C87C8D"/>
    <w:rsid w:val="00C9007E"/>
    <w:rsid w:val="00C90164"/>
    <w:rsid w:val="00C904C1"/>
    <w:rsid w:val="00C904F0"/>
    <w:rsid w:val="00C90A48"/>
    <w:rsid w:val="00C90D6E"/>
    <w:rsid w:val="00C91286"/>
    <w:rsid w:val="00C9141D"/>
    <w:rsid w:val="00C91EAB"/>
    <w:rsid w:val="00C92AC6"/>
    <w:rsid w:val="00C92BA0"/>
    <w:rsid w:val="00C931E7"/>
    <w:rsid w:val="00C9339D"/>
    <w:rsid w:val="00C93469"/>
    <w:rsid w:val="00C93AA1"/>
    <w:rsid w:val="00C93BB1"/>
    <w:rsid w:val="00C93E77"/>
    <w:rsid w:val="00C93F08"/>
    <w:rsid w:val="00C943A2"/>
    <w:rsid w:val="00C94880"/>
    <w:rsid w:val="00C94B5B"/>
    <w:rsid w:val="00C94CAF"/>
    <w:rsid w:val="00C955A7"/>
    <w:rsid w:val="00C95AF1"/>
    <w:rsid w:val="00C95E74"/>
    <w:rsid w:val="00C96B14"/>
    <w:rsid w:val="00C96D4C"/>
    <w:rsid w:val="00C978B5"/>
    <w:rsid w:val="00C9796B"/>
    <w:rsid w:val="00C97D7D"/>
    <w:rsid w:val="00C97E48"/>
    <w:rsid w:val="00CA02AB"/>
    <w:rsid w:val="00CA071D"/>
    <w:rsid w:val="00CA102A"/>
    <w:rsid w:val="00CA1088"/>
    <w:rsid w:val="00CA11D5"/>
    <w:rsid w:val="00CA13B9"/>
    <w:rsid w:val="00CA1485"/>
    <w:rsid w:val="00CA1B23"/>
    <w:rsid w:val="00CA1E6E"/>
    <w:rsid w:val="00CA1FC0"/>
    <w:rsid w:val="00CA1FE5"/>
    <w:rsid w:val="00CA25B2"/>
    <w:rsid w:val="00CA2727"/>
    <w:rsid w:val="00CA2A24"/>
    <w:rsid w:val="00CA2DFB"/>
    <w:rsid w:val="00CA302D"/>
    <w:rsid w:val="00CA347D"/>
    <w:rsid w:val="00CA357C"/>
    <w:rsid w:val="00CA37E0"/>
    <w:rsid w:val="00CA39EE"/>
    <w:rsid w:val="00CA3DEC"/>
    <w:rsid w:val="00CA3F41"/>
    <w:rsid w:val="00CA40C5"/>
    <w:rsid w:val="00CA4865"/>
    <w:rsid w:val="00CA4B88"/>
    <w:rsid w:val="00CA4C2E"/>
    <w:rsid w:val="00CA4FF7"/>
    <w:rsid w:val="00CA51C0"/>
    <w:rsid w:val="00CA5435"/>
    <w:rsid w:val="00CA55A0"/>
    <w:rsid w:val="00CA55E6"/>
    <w:rsid w:val="00CA578C"/>
    <w:rsid w:val="00CA5884"/>
    <w:rsid w:val="00CA5E58"/>
    <w:rsid w:val="00CA5EEA"/>
    <w:rsid w:val="00CA69AA"/>
    <w:rsid w:val="00CA6BCC"/>
    <w:rsid w:val="00CA6CD5"/>
    <w:rsid w:val="00CA7081"/>
    <w:rsid w:val="00CA70A9"/>
    <w:rsid w:val="00CA7435"/>
    <w:rsid w:val="00CA74C9"/>
    <w:rsid w:val="00CB00E4"/>
    <w:rsid w:val="00CB02E8"/>
    <w:rsid w:val="00CB0AD2"/>
    <w:rsid w:val="00CB0B5E"/>
    <w:rsid w:val="00CB0EB9"/>
    <w:rsid w:val="00CB10B8"/>
    <w:rsid w:val="00CB1109"/>
    <w:rsid w:val="00CB1138"/>
    <w:rsid w:val="00CB1681"/>
    <w:rsid w:val="00CB23AE"/>
    <w:rsid w:val="00CB27FE"/>
    <w:rsid w:val="00CB2A54"/>
    <w:rsid w:val="00CB2C55"/>
    <w:rsid w:val="00CB2D0C"/>
    <w:rsid w:val="00CB2FED"/>
    <w:rsid w:val="00CB316A"/>
    <w:rsid w:val="00CB3591"/>
    <w:rsid w:val="00CB373C"/>
    <w:rsid w:val="00CB3962"/>
    <w:rsid w:val="00CB39DC"/>
    <w:rsid w:val="00CB3C4B"/>
    <w:rsid w:val="00CB4738"/>
    <w:rsid w:val="00CB4B0C"/>
    <w:rsid w:val="00CB52CB"/>
    <w:rsid w:val="00CB55BB"/>
    <w:rsid w:val="00CB55CF"/>
    <w:rsid w:val="00CB5748"/>
    <w:rsid w:val="00CB61D9"/>
    <w:rsid w:val="00CB64A1"/>
    <w:rsid w:val="00CB66AC"/>
    <w:rsid w:val="00CB68B4"/>
    <w:rsid w:val="00CB6A85"/>
    <w:rsid w:val="00CB702D"/>
    <w:rsid w:val="00CB7898"/>
    <w:rsid w:val="00CB7EB1"/>
    <w:rsid w:val="00CC003F"/>
    <w:rsid w:val="00CC0121"/>
    <w:rsid w:val="00CC0186"/>
    <w:rsid w:val="00CC0598"/>
    <w:rsid w:val="00CC0C21"/>
    <w:rsid w:val="00CC0FA2"/>
    <w:rsid w:val="00CC1459"/>
    <w:rsid w:val="00CC1B64"/>
    <w:rsid w:val="00CC1D67"/>
    <w:rsid w:val="00CC229D"/>
    <w:rsid w:val="00CC269B"/>
    <w:rsid w:val="00CC2B73"/>
    <w:rsid w:val="00CC32FF"/>
    <w:rsid w:val="00CC35F7"/>
    <w:rsid w:val="00CC3976"/>
    <w:rsid w:val="00CC51D4"/>
    <w:rsid w:val="00CC57E3"/>
    <w:rsid w:val="00CC586C"/>
    <w:rsid w:val="00CC5921"/>
    <w:rsid w:val="00CC5E8A"/>
    <w:rsid w:val="00CC5E9B"/>
    <w:rsid w:val="00CC6071"/>
    <w:rsid w:val="00CC6474"/>
    <w:rsid w:val="00CC6CA5"/>
    <w:rsid w:val="00CC72EE"/>
    <w:rsid w:val="00CC77D0"/>
    <w:rsid w:val="00CC7ED7"/>
    <w:rsid w:val="00CD0B11"/>
    <w:rsid w:val="00CD0DB9"/>
    <w:rsid w:val="00CD11A5"/>
    <w:rsid w:val="00CD143F"/>
    <w:rsid w:val="00CD160A"/>
    <w:rsid w:val="00CD1DA2"/>
    <w:rsid w:val="00CD1E43"/>
    <w:rsid w:val="00CD1F50"/>
    <w:rsid w:val="00CD2370"/>
    <w:rsid w:val="00CD2BA6"/>
    <w:rsid w:val="00CD2BF2"/>
    <w:rsid w:val="00CD2D37"/>
    <w:rsid w:val="00CD3276"/>
    <w:rsid w:val="00CD3953"/>
    <w:rsid w:val="00CD3AEC"/>
    <w:rsid w:val="00CD3BAC"/>
    <w:rsid w:val="00CD3C68"/>
    <w:rsid w:val="00CD3F51"/>
    <w:rsid w:val="00CD42C1"/>
    <w:rsid w:val="00CD4336"/>
    <w:rsid w:val="00CD4B4E"/>
    <w:rsid w:val="00CD4C0F"/>
    <w:rsid w:val="00CD4D97"/>
    <w:rsid w:val="00CD4E8C"/>
    <w:rsid w:val="00CD5201"/>
    <w:rsid w:val="00CD5934"/>
    <w:rsid w:val="00CD5A7A"/>
    <w:rsid w:val="00CD6106"/>
    <w:rsid w:val="00CD6276"/>
    <w:rsid w:val="00CD62B6"/>
    <w:rsid w:val="00CD69E7"/>
    <w:rsid w:val="00CD6CBB"/>
    <w:rsid w:val="00CD6E56"/>
    <w:rsid w:val="00CD7678"/>
    <w:rsid w:val="00CD7B5D"/>
    <w:rsid w:val="00CE01CF"/>
    <w:rsid w:val="00CE01DD"/>
    <w:rsid w:val="00CE068D"/>
    <w:rsid w:val="00CE09BB"/>
    <w:rsid w:val="00CE0CF2"/>
    <w:rsid w:val="00CE0EF3"/>
    <w:rsid w:val="00CE1199"/>
    <w:rsid w:val="00CE12D0"/>
    <w:rsid w:val="00CE13EF"/>
    <w:rsid w:val="00CE167F"/>
    <w:rsid w:val="00CE16AB"/>
    <w:rsid w:val="00CE172B"/>
    <w:rsid w:val="00CE17D0"/>
    <w:rsid w:val="00CE1EAC"/>
    <w:rsid w:val="00CE1F1E"/>
    <w:rsid w:val="00CE1F67"/>
    <w:rsid w:val="00CE219F"/>
    <w:rsid w:val="00CE2206"/>
    <w:rsid w:val="00CE23FD"/>
    <w:rsid w:val="00CE25BD"/>
    <w:rsid w:val="00CE28F6"/>
    <w:rsid w:val="00CE3805"/>
    <w:rsid w:val="00CE3AFB"/>
    <w:rsid w:val="00CE4108"/>
    <w:rsid w:val="00CE46B6"/>
    <w:rsid w:val="00CE47F6"/>
    <w:rsid w:val="00CE481A"/>
    <w:rsid w:val="00CE4918"/>
    <w:rsid w:val="00CE4A74"/>
    <w:rsid w:val="00CE4F67"/>
    <w:rsid w:val="00CE5010"/>
    <w:rsid w:val="00CE51BC"/>
    <w:rsid w:val="00CE57E6"/>
    <w:rsid w:val="00CE5C63"/>
    <w:rsid w:val="00CE5CF0"/>
    <w:rsid w:val="00CE7132"/>
    <w:rsid w:val="00CE715C"/>
    <w:rsid w:val="00CE74D3"/>
    <w:rsid w:val="00CE753A"/>
    <w:rsid w:val="00CE7620"/>
    <w:rsid w:val="00CE7877"/>
    <w:rsid w:val="00CE78AD"/>
    <w:rsid w:val="00CE7A4E"/>
    <w:rsid w:val="00CF0A38"/>
    <w:rsid w:val="00CF0ADA"/>
    <w:rsid w:val="00CF0CD9"/>
    <w:rsid w:val="00CF0F84"/>
    <w:rsid w:val="00CF1508"/>
    <w:rsid w:val="00CF1824"/>
    <w:rsid w:val="00CF1A5F"/>
    <w:rsid w:val="00CF231B"/>
    <w:rsid w:val="00CF23F3"/>
    <w:rsid w:val="00CF25F0"/>
    <w:rsid w:val="00CF2A77"/>
    <w:rsid w:val="00CF2CF1"/>
    <w:rsid w:val="00CF2E0C"/>
    <w:rsid w:val="00CF34C0"/>
    <w:rsid w:val="00CF34E6"/>
    <w:rsid w:val="00CF3BAA"/>
    <w:rsid w:val="00CF3E3C"/>
    <w:rsid w:val="00CF4178"/>
    <w:rsid w:val="00CF4428"/>
    <w:rsid w:val="00CF4C43"/>
    <w:rsid w:val="00CF4E5C"/>
    <w:rsid w:val="00CF57AD"/>
    <w:rsid w:val="00CF57FB"/>
    <w:rsid w:val="00CF67B5"/>
    <w:rsid w:val="00CF6E31"/>
    <w:rsid w:val="00CF6F66"/>
    <w:rsid w:val="00CF7389"/>
    <w:rsid w:val="00CF7637"/>
    <w:rsid w:val="00D00082"/>
    <w:rsid w:val="00D00C68"/>
    <w:rsid w:val="00D00CF1"/>
    <w:rsid w:val="00D00D63"/>
    <w:rsid w:val="00D00E14"/>
    <w:rsid w:val="00D01155"/>
    <w:rsid w:val="00D01261"/>
    <w:rsid w:val="00D01312"/>
    <w:rsid w:val="00D01672"/>
    <w:rsid w:val="00D0176C"/>
    <w:rsid w:val="00D019DA"/>
    <w:rsid w:val="00D01A00"/>
    <w:rsid w:val="00D01B6F"/>
    <w:rsid w:val="00D0250B"/>
    <w:rsid w:val="00D02981"/>
    <w:rsid w:val="00D03197"/>
    <w:rsid w:val="00D03597"/>
    <w:rsid w:val="00D035B6"/>
    <w:rsid w:val="00D0371B"/>
    <w:rsid w:val="00D037CD"/>
    <w:rsid w:val="00D04656"/>
    <w:rsid w:val="00D04827"/>
    <w:rsid w:val="00D04B28"/>
    <w:rsid w:val="00D04C4E"/>
    <w:rsid w:val="00D04D33"/>
    <w:rsid w:val="00D05061"/>
    <w:rsid w:val="00D052DA"/>
    <w:rsid w:val="00D058E4"/>
    <w:rsid w:val="00D058EB"/>
    <w:rsid w:val="00D05932"/>
    <w:rsid w:val="00D05A87"/>
    <w:rsid w:val="00D05CAF"/>
    <w:rsid w:val="00D05D14"/>
    <w:rsid w:val="00D05E0D"/>
    <w:rsid w:val="00D06471"/>
    <w:rsid w:val="00D06592"/>
    <w:rsid w:val="00D065C7"/>
    <w:rsid w:val="00D0667F"/>
    <w:rsid w:val="00D06A41"/>
    <w:rsid w:val="00D06B6E"/>
    <w:rsid w:val="00D06CC8"/>
    <w:rsid w:val="00D0710A"/>
    <w:rsid w:val="00D07D5D"/>
    <w:rsid w:val="00D1035D"/>
    <w:rsid w:val="00D11080"/>
    <w:rsid w:val="00D117DB"/>
    <w:rsid w:val="00D118D9"/>
    <w:rsid w:val="00D11963"/>
    <w:rsid w:val="00D11D25"/>
    <w:rsid w:val="00D11DCC"/>
    <w:rsid w:val="00D11F35"/>
    <w:rsid w:val="00D12053"/>
    <w:rsid w:val="00D12BAF"/>
    <w:rsid w:val="00D1314F"/>
    <w:rsid w:val="00D13694"/>
    <w:rsid w:val="00D13795"/>
    <w:rsid w:val="00D137B4"/>
    <w:rsid w:val="00D13831"/>
    <w:rsid w:val="00D13C71"/>
    <w:rsid w:val="00D13D69"/>
    <w:rsid w:val="00D1400F"/>
    <w:rsid w:val="00D143FB"/>
    <w:rsid w:val="00D14A68"/>
    <w:rsid w:val="00D14C11"/>
    <w:rsid w:val="00D1532A"/>
    <w:rsid w:val="00D1557F"/>
    <w:rsid w:val="00D155D4"/>
    <w:rsid w:val="00D1595F"/>
    <w:rsid w:val="00D15988"/>
    <w:rsid w:val="00D15A6F"/>
    <w:rsid w:val="00D15AFB"/>
    <w:rsid w:val="00D15BA8"/>
    <w:rsid w:val="00D15D92"/>
    <w:rsid w:val="00D15DAC"/>
    <w:rsid w:val="00D16483"/>
    <w:rsid w:val="00D164AF"/>
    <w:rsid w:val="00D170B8"/>
    <w:rsid w:val="00D17348"/>
    <w:rsid w:val="00D17349"/>
    <w:rsid w:val="00D173BE"/>
    <w:rsid w:val="00D1788F"/>
    <w:rsid w:val="00D17D84"/>
    <w:rsid w:val="00D2000B"/>
    <w:rsid w:val="00D20578"/>
    <w:rsid w:val="00D20D66"/>
    <w:rsid w:val="00D20ED1"/>
    <w:rsid w:val="00D20F5A"/>
    <w:rsid w:val="00D21076"/>
    <w:rsid w:val="00D211D5"/>
    <w:rsid w:val="00D215D9"/>
    <w:rsid w:val="00D21738"/>
    <w:rsid w:val="00D21E5E"/>
    <w:rsid w:val="00D221DB"/>
    <w:rsid w:val="00D2297A"/>
    <w:rsid w:val="00D23355"/>
    <w:rsid w:val="00D237C6"/>
    <w:rsid w:val="00D23D9B"/>
    <w:rsid w:val="00D244E8"/>
    <w:rsid w:val="00D245E5"/>
    <w:rsid w:val="00D24854"/>
    <w:rsid w:val="00D254E9"/>
    <w:rsid w:val="00D258C6"/>
    <w:rsid w:val="00D25957"/>
    <w:rsid w:val="00D2617E"/>
    <w:rsid w:val="00D262A5"/>
    <w:rsid w:val="00D26C52"/>
    <w:rsid w:val="00D26FB3"/>
    <w:rsid w:val="00D2705B"/>
    <w:rsid w:val="00D270E6"/>
    <w:rsid w:val="00D272E6"/>
    <w:rsid w:val="00D27799"/>
    <w:rsid w:val="00D27870"/>
    <w:rsid w:val="00D27A63"/>
    <w:rsid w:val="00D27EE6"/>
    <w:rsid w:val="00D30050"/>
    <w:rsid w:val="00D302FE"/>
    <w:rsid w:val="00D30687"/>
    <w:rsid w:val="00D30761"/>
    <w:rsid w:val="00D3093F"/>
    <w:rsid w:val="00D30F5B"/>
    <w:rsid w:val="00D30FD7"/>
    <w:rsid w:val="00D31286"/>
    <w:rsid w:val="00D31328"/>
    <w:rsid w:val="00D31416"/>
    <w:rsid w:val="00D31FB6"/>
    <w:rsid w:val="00D3239F"/>
    <w:rsid w:val="00D32797"/>
    <w:rsid w:val="00D32D4D"/>
    <w:rsid w:val="00D32F30"/>
    <w:rsid w:val="00D33140"/>
    <w:rsid w:val="00D33156"/>
    <w:rsid w:val="00D331CA"/>
    <w:rsid w:val="00D33209"/>
    <w:rsid w:val="00D335CD"/>
    <w:rsid w:val="00D336F4"/>
    <w:rsid w:val="00D33741"/>
    <w:rsid w:val="00D337C3"/>
    <w:rsid w:val="00D33D59"/>
    <w:rsid w:val="00D33DE1"/>
    <w:rsid w:val="00D3456C"/>
    <w:rsid w:val="00D35862"/>
    <w:rsid w:val="00D358AB"/>
    <w:rsid w:val="00D35A79"/>
    <w:rsid w:val="00D35D17"/>
    <w:rsid w:val="00D35E61"/>
    <w:rsid w:val="00D35E8F"/>
    <w:rsid w:val="00D36185"/>
    <w:rsid w:val="00D3665C"/>
    <w:rsid w:val="00D36A01"/>
    <w:rsid w:val="00D37285"/>
    <w:rsid w:val="00D3734F"/>
    <w:rsid w:val="00D376E2"/>
    <w:rsid w:val="00D37719"/>
    <w:rsid w:val="00D3773F"/>
    <w:rsid w:val="00D37D6E"/>
    <w:rsid w:val="00D40284"/>
    <w:rsid w:val="00D404CB"/>
    <w:rsid w:val="00D405AF"/>
    <w:rsid w:val="00D40958"/>
    <w:rsid w:val="00D40B8A"/>
    <w:rsid w:val="00D4163E"/>
    <w:rsid w:val="00D419D5"/>
    <w:rsid w:val="00D41AFF"/>
    <w:rsid w:val="00D41C16"/>
    <w:rsid w:val="00D41E18"/>
    <w:rsid w:val="00D42078"/>
    <w:rsid w:val="00D4240B"/>
    <w:rsid w:val="00D42E08"/>
    <w:rsid w:val="00D42F23"/>
    <w:rsid w:val="00D4306D"/>
    <w:rsid w:val="00D438F8"/>
    <w:rsid w:val="00D43E3F"/>
    <w:rsid w:val="00D445A4"/>
    <w:rsid w:val="00D44846"/>
    <w:rsid w:val="00D44894"/>
    <w:rsid w:val="00D44CEA"/>
    <w:rsid w:val="00D453F8"/>
    <w:rsid w:val="00D454C0"/>
    <w:rsid w:val="00D45577"/>
    <w:rsid w:val="00D45608"/>
    <w:rsid w:val="00D45AB1"/>
    <w:rsid w:val="00D45B20"/>
    <w:rsid w:val="00D45FCA"/>
    <w:rsid w:val="00D46367"/>
    <w:rsid w:val="00D46A44"/>
    <w:rsid w:val="00D46B50"/>
    <w:rsid w:val="00D474CF"/>
    <w:rsid w:val="00D47592"/>
    <w:rsid w:val="00D476D1"/>
    <w:rsid w:val="00D47809"/>
    <w:rsid w:val="00D47BC0"/>
    <w:rsid w:val="00D5027C"/>
    <w:rsid w:val="00D508C3"/>
    <w:rsid w:val="00D50C86"/>
    <w:rsid w:val="00D50CAE"/>
    <w:rsid w:val="00D515C3"/>
    <w:rsid w:val="00D51715"/>
    <w:rsid w:val="00D518D7"/>
    <w:rsid w:val="00D51ACA"/>
    <w:rsid w:val="00D51FDD"/>
    <w:rsid w:val="00D520EE"/>
    <w:rsid w:val="00D522B2"/>
    <w:rsid w:val="00D52A30"/>
    <w:rsid w:val="00D52DC0"/>
    <w:rsid w:val="00D52DE0"/>
    <w:rsid w:val="00D5301F"/>
    <w:rsid w:val="00D530AE"/>
    <w:rsid w:val="00D5330A"/>
    <w:rsid w:val="00D53658"/>
    <w:rsid w:val="00D53888"/>
    <w:rsid w:val="00D538EF"/>
    <w:rsid w:val="00D53BF6"/>
    <w:rsid w:val="00D53FD0"/>
    <w:rsid w:val="00D5408B"/>
    <w:rsid w:val="00D54584"/>
    <w:rsid w:val="00D546F5"/>
    <w:rsid w:val="00D5471F"/>
    <w:rsid w:val="00D54B25"/>
    <w:rsid w:val="00D54C9E"/>
    <w:rsid w:val="00D54EF9"/>
    <w:rsid w:val="00D54F19"/>
    <w:rsid w:val="00D54F79"/>
    <w:rsid w:val="00D54F93"/>
    <w:rsid w:val="00D55054"/>
    <w:rsid w:val="00D55188"/>
    <w:rsid w:val="00D55530"/>
    <w:rsid w:val="00D55642"/>
    <w:rsid w:val="00D55AB7"/>
    <w:rsid w:val="00D55E66"/>
    <w:rsid w:val="00D55FC9"/>
    <w:rsid w:val="00D56488"/>
    <w:rsid w:val="00D5662F"/>
    <w:rsid w:val="00D56E2F"/>
    <w:rsid w:val="00D575DD"/>
    <w:rsid w:val="00D5768A"/>
    <w:rsid w:val="00D578AA"/>
    <w:rsid w:val="00D60688"/>
    <w:rsid w:val="00D60B40"/>
    <w:rsid w:val="00D60F2D"/>
    <w:rsid w:val="00D61151"/>
    <w:rsid w:val="00D611F2"/>
    <w:rsid w:val="00D6136A"/>
    <w:rsid w:val="00D61724"/>
    <w:rsid w:val="00D61F07"/>
    <w:rsid w:val="00D62286"/>
    <w:rsid w:val="00D626A3"/>
    <w:rsid w:val="00D62790"/>
    <w:rsid w:val="00D629F4"/>
    <w:rsid w:val="00D62ED1"/>
    <w:rsid w:val="00D632B9"/>
    <w:rsid w:val="00D63642"/>
    <w:rsid w:val="00D63923"/>
    <w:rsid w:val="00D64099"/>
    <w:rsid w:val="00D6446D"/>
    <w:rsid w:val="00D644E9"/>
    <w:rsid w:val="00D6488D"/>
    <w:rsid w:val="00D65289"/>
    <w:rsid w:val="00D66023"/>
    <w:rsid w:val="00D66191"/>
    <w:rsid w:val="00D663CF"/>
    <w:rsid w:val="00D663F1"/>
    <w:rsid w:val="00D66635"/>
    <w:rsid w:val="00D67092"/>
    <w:rsid w:val="00D670FE"/>
    <w:rsid w:val="00D67BEC"/>
    <w:rsid w:val="00D67D73"/>
    <w:rsid w:val="00D67E17"/>
    <w:rsid w:val="00D70316"/>
    <w:rsid w:val="00D7042F"/>
    <w:rsid w:val="00D70494"/>
    <w:rsid w:val="00D70D9B"/>
    <w:rsid w:val="00D70EFC"/>
    <w:rsid w:val="00D71364"/>
    <w:rsid w:val="00D71726"/>
    <w:rsid w:val="00D71E28"/>
    <w:rsid w:val="00D71F27"/>
    <w:rsid w:val="00D72388"/>
    <w:rsid w:val="00D72729"/>
    <w:rsid w:val="00D7278F"/>
    <w:rsid w:val="00D72C46"/>
    <w:rsid w:val="00D72CE7"/>
    <w:rsid w:val="00D72F91"/>
    <w:rsid w:val="00D733EB"/>
    <w:rsid w:val="00D73515"/>
    <w:rsid w:val="00D736B1"/>
    <w:rsid w:val="00D73723"/>
    <w:rsid w:val="00D73B45"/>
    <w:rsid w:val="00D73C91"/>
    <w:rsid w:val="00D746E0"/>
    <w:rsid w:val="00D74C04"/>
    <w:rsid w:val="00D74CA4"/>
    <w:rsid w:val="00D75803"/>
    <w:rsid w:val="00D75D4D"/>
    <w:rsid w:val="00D7633E"/>
    <w:rsid w:val="00D76B82"/>
    <w:rsid w:val="00D76E9C"/>
    <w:rsid w:val="00D7708D"/>
    <w:rsid w:val="00D772CA"/>
    <w:rsid w:val="00D7746C"/>
    <w:rsid w:val="00D7755C"/>
    <w:rsid w:val="00D7755E"/>
    <w:rsid w:val="00D77A1C"/>
    <w:rsid w:val="00D77EEB"/>
    <w:rsid w:val="00D80431"/>
    <w:rsid w:val="00D80566"/>
    <w:rsid w:val="00D80AD4"/>
    <w:rsid w:val="00D80BBF"/>
    <w:rsid w:val="00D80C31"/>
    <w:rsid w:val="00D80D51"/>
    <w:rsid w:val="00D81510"/>
    <w:rsid w:val="00D81786"/>
    <w:rsid w:val="00D81825"/>
    <w:rsid w:val="00D820B0"/>
    <w:rsid w:val="00D82554"/>
    <w:rsid w:val="00D8277D"/>
    <w:rsid w:val="00D82DFC"/>
    <w:rsid w:val="00D82E01"/>
    <w:rsid w:val="00D8306C"/>
    <w:rsid w:val="00D8369B"/>
    <w:rsid w:val="00D8394C"/>
    <w:rsid w:val="00D83C71"/>
    <w:rsid w:val="00D83CF9"/>
    <w:rsid w:val="00D84287"/>
    <w:rsid w:val="00D84410"/>
    <w:rsid w:val="00D85058"/>
    <w:rsid w:val="00D85D4E"/>
    <w:rsid w:val="00D867F2"/>
    <w:rsid w:val="00D86816"/>
    <w:rsid w:val="00D86B1F"/>
    <w:rsid w:val="00D86C4F"/>
    <w:rsid w:val="00D86CB5"/>
    <w:rsid w:val="00D8707F"/>
    <w:rsid w:val="00D87B8A"/>
    <w:rsid w:val="00D87C55"/>
    <w:rsid w:val="00D87F77"/>
    <w:rsid w:val="00D91B1E"/>
    <w:rsid w:val="00D92125"/>
    <w:rsid w:val="00D92418"/>
    <w:rsid w:val="00D926C1"/>
    <w:rsid w:val="00D93107"/>
    <w:rsid w:val="00D93328"/>
    <w:rsid w:val="00D9401F"/>
    <w:rsid w:val="00D94054"/>
    <w:rsid w:val="00D946AF"/>
    <w:rsid w:val="00D94854"/>
    <w:rsid w:val="00D952A6"/>
    <w:rsid w:val="00D953D3"/>
    <w:rsid w:val="00D95A5D"/>
    <w:rsid w:val="00D95F7A"/>
    <w:rsid w:val="00D96829"/>
    <w:rsid w:val="00D96932"/>
    <w:rsid w:val="00D96985"/>
    <w:rsid w:val="00D96BC9"/>
    <w:rsid w:val="00D96C60"/>
    <w:rsid w:val="00D96D7E"/>
    <w:rsid w:val="00D973C5"/>
    <w:rsid w:val="00D9777D"/>
    <w:rsid w:val="00D9799B"/>
    <w:rsid w:val="00D97CBA"/>
    <w:rsid w:val="00D97E86"/>
    <w:rsid w:val="00D97FA3"/>
    <w:rsid w:val="00DA00D8"/>
    <w:rsid w:val="00DA0371"/>
    <w:rsid w:val="00DA06FF"/>
    <w:rsid w:val="00DA074B"/>
    <w:rsid w:val="00DA07FE"/>
    <w:rsid w:val="00DA0B05"/>
    <w:rsid w:val="00DA0B35"/>
    <w:rsid w:val="00DA0BFA"/>
    <w:rsid w:val="00DA0C42"/>
    <w:rsid w:val="00DA0D84"/>
    <w:rsid w:val="00DA113A"/>
    <w:rsid w:val="00DA186E"/>
    <w:rsid w:val="00DA1AB8"/>
    <w:rsid w:val="00DA1D8F"/>
    <w:rsid w:val="00DA1DD0"/>
    <w:rsid w:val="00DA2389"/>
    <w:rsid w:val="00DA2C29"/>
    <w:rsid w:val="00DA307B"/>
    <w:rsid w:val="00DA30EC"/>
    <w:rsid w:val="00DA33C1"/>
    <w:rsid w:val="00DA34E8"/>
    <w:rsid w:val="00DA3676"/>
    <w:rsid w:val="00DA37B5"/>
    <w:rsid w:val="00DA39AC"/>
    <w:rsid w:val="00DA3A71"/>
    <w:rsid w:val="00DA3F11"/>
    <w:rsid w:val="00DA424E"/>
    <w:rsid w:val="00DA42CA"/>
    <w:rsid w:val="00DA4729"/>
    <w:rsid w:val="00DA478E"/>
    <w:rsid w:val="00DA497F"/>
    <w:rsid w:val="00DA52B3"/>
    <w:rsid w:val="00DA66BB"/>
    <w:rsid w:val="00DA6B02"/>
    <w:rsid w:val="00DA70F0"/>
    <w:rsid w:val="00DA798E"/>
    <w:rsid w:val="00DA7A4C"/>
    <w:rsid w:val="00DA7EF0"/>
    <w:rsid w:val="00DB008F"/>
    <w:rsid w:val="00DB0120"/>
    <w:rsid w:val="00DB0EE6"/>
    <w:rsid w:val="00DB11B1"/>
    <w:rsid w:val="00DB12F0"/>
    <w:rsid w:val="00DB13E7"/>
    <w:rsid w:val="00DB1802"/>
    <w:rsid w:val="00DB1917"/>
    <w:rsid w:val="00DB1AE0"/>
    <w:rsid w:val="00DB1BB9"/>
    <w:rsid w:val="00DB1EBF"/>
    <w:rsid w:val="00DB2020"/>
    <w:rsid w:val="00DB2227"/>
    <w:rsid w:val="00DB2239"/>
    <w:rsid w:val="00DB279A"/>
    <w:rsid w:val="00DB2A62"/>
    <w:rsid w:val="00DB2C68"/>
    <w:rsid w:val="00DB2DCA"/>
    <w:rsid w:val="00DB2DD8"/>
    <w:rsid w:val="00DB2E32"/>
    <w:rsid w:val="00DB356A"/>
    <w:rsid w:val="00DB36B4"/>
    <w:rsid w:val="00DB3729"/>
    <w:rsid w:val="00DB384B"/>
    <w:rsid w:val="00DB388B"/>
    <w:rsid w:val="00DB3CF6"/>
    <w:rsid w:val="00DB3EC5"/>
    <w:rsid w:val="00DB4320"/>
    <w:rsid w:val="00DB434B"/>
    <w:rsid w:val="00DB4E30"/>
    <w:rsid w:val="00DB5151"/>
    <w:rsid w:val="00DB52FC"/>
    <w:rsid w:val="00DB542B"/>
    <w:rsid w:val="00DB5655"/>
    <w:rsid w:val="00DB5690"/>
    <w:rsid w:val="00DB57B6"/>
    <w:rsid w:val="00DB5892"/>
    <w:rsid w:val="00DB591A"/>
    <w:rsid w:val="00DB617E"/>
    <w:rsid w:val="00DB64F5"/>
    <w:rsid w:val="00DB6836"/>
    <w:rsid w:val="00DB6868"/>
    <w:rsid w:val="00DB71BD"/>
    <w:rsid w:val="00DB74FF"/>
    <w:rsid w:val="00DB7898"/>
    <w:rsid w:val="00DB7B46"/>
    <w:rsid w:val="00DB7FBD"/>
    <w:rsid w:val="00DC0293"/>
    <w:rsid w:val="00DC04B2"/>
    <w:rsid w:val="00DC0549"/>
    <w:rsid w:val="00DC05E9"/>
    <w:rsid w:val="00DC0741"/>
    <w:rsid w:val="00DC0C08"/>
    <w:rsid w:val="00DC1C28"/>
    <w:rsid w:val="00DC2AEA"/>
    <w:rsid w:val="00DC30A0"/>
    <w:rsid w:val="00DC3C61"/>
    <w:rsid w:val="00DC3D70"/>
    <w:rsid w:val="00DC3F19"/>
    <w:rsid w:val="00DC4089"/>
    <w:rsid w:val="00DC426F"/>
    <w:rsid w:val="00DC483C"/>
    <w:rsid w:val="00DC4922"/>
    <w:rsid w:val="00DC4AEB"/>
    <w:rsid w:val="00DC4B29"/>
    <w:rsid w:val="00DC51F8"/>
    <w:rsid w:val="00DC52D5"/>
    <w:rsid w:val="00DC5651"/>
    <w:rsid w:val="00DC59F6"/>
    <w:rsid w:val="00DC61C4"/>
    <w:rsid w:val="00DC690F"/>
    <w:rsid w:val="00DC6BFC"/>
    <w:rsid w:val="00DC6C86"/>
    <w:rsid w:val="00DC7564"/>
    <w:rsid w:val="00DC75B5"/>
    <w:rsid w:val="00DC7AD2"/>
    <w:rsid w:val="00DD005C"/>
    <w:rsid w:val="00DD0859"/>
    <w:rsid w:val="00DD130C"/>
    <w:rsid w:val="00DD1375"/>
    <w:rsid w:val="00DD1B08"/>
    <w:rsid w:val="00DD1BCB"/>
    <w:rsid w:val="00DD28B6"/>
    <w:rsid w:val="00DD2993"/>
    <w:rsid w:val="00DD2B78"/>
    <w:rsid w:val="00DD2BEB"/>
    <w:rsid w:val="00DD2F1A"/>
    <w:rsid w:val="00DD31DE"/>
    <w:rsid w:val="00DD35F2"/>
    <w:rsid w:val="00DD36C7"/>
    <w:rsid w:val="00DD3720"/>
    <w:rsid w:val="00DD3768"/>
    <w:rsid w:val="00DD393D"/>
    <w:rsid w:val="00DD3DFE"/>
    <w:rsid w:val="00DD45CB"/>
    <w:rsid w:val="00DD468C"/>
    <w:rsid w:val="00DD4C42"/>
    <w:rsid w:val="00DD4CBB"/>
    <w:rsid w:val="00DD4FBB"/>
    <w:rsid w:val="00DD50A6"/>
    <w:rsid w:val="00DD5260"/>
    <w:rsid w:val="00DD5ECA"/>
    <w:rsid w:val="00DD5F3B"/>
    <w:rsid w:val="00DD6036"/>
    <w:rsid w:val="00DD637A"/>
    <w:rsid w:val="00DD6CC4"/>
    <w:rsid w:val="00DD6EBA"/>
    <w:rsid w:val="00DD73C0"/>
    <w:rsid w:val="00DD752E"/>
    <w:rsid w:val="00DD7670"/>
    <w:rsid w:val="00DE03E4"/>
    <w:rsid w:val="00DE0A04"/>
    <w:rsid w:val="00DE1083"/>
    <w:rsid w:val="00DE13ED"/>
    <w:rsid w:val="00DE16BD"/>
    <w:rsid w:val="00DE1975"/>
    <w:rsid w:val="00DE1E28"/>
    <w:rsid w:val="00DE2DA2"/>
    <w:rsid w:val="00DE32BD"/>
    <w:rsid w:val="00DE32DF"/>
    <w:rsid w:val="00DE3819"/>
    <w:rsid w:val="00DE4103"/>
    <w:rsid w:val="00DE44E0"/>
    <w:rsid w:val="00DE45E9"/>
    <w:rsid w:val="00DE4752"/>
    <w:rsid w:val="00DE4F91"/>
    <w:rsid w:val="00DE59F0"/>
    <w:rsid w:val="00DE5DEC"/>
    <w:rsid w:val="00DE6430"/>
    <w:rsid w:val="00DE6AB3"/>
    <w:rsid w:val="00DE6D8B"/>
    <w:rsid w:val="00DE790C"/>
    <w:rsid w:val="00DF0CB9"/>
    <w:rsid w:val="00DF133E"/>
    <w:rsid w:val="00DF19D9"/>
    <w:rsid w:val="00DF1C8B"/>
    <w:rsid w:val="00DF1D34"/>
    <w:rsid w:val="00DF1DBE"/>
    <w:rsid w:val="00DF278E"/>
    <w:rsid w:val="00DF2AA2"/>
    <w:rsid w:val="00DF2D31"/>
    <w:rsid w:val="00DF3179"/>
    <w:rsid w:val="00DF3C19"/>
    <w:rsid w:val="00DF4A0C"/>
    <w:rsid w:val="00DF590E"/>
    <w:rsid w:val="00DF5F96"/>
    <w:rsid w:val="00DF6F05"/>
    <w:rsid w:val="00DF6F85"/>
    <w:rsid w:val="00DF7009"/>
    <w:rsid w:val="00DF71D3"/>
    <w:rsid w:val="00DF7833"/>
    <w:rsid w:val="00DF7AF0"/>
    <w:rsid w:val="00DF7FCE"/>
    <w:rsid w:val="00E00492"/>
    <w:rsid w:val="00E007FE"/>
    <w:rsid w:val="00E0098D"/>
    <w:rsid w:val="00E00A4F"/>
    <w:rsid w:val="00E00B39"/>
    <w:rsid w:val="00E00BE6"/>
    <w:rsid w:val="00E0100C"/>
    <w:rsid w:val="00E0169B"/>
    <w:rsid w:val="00E01849"/>
    <w:rsid w:val="00E019BE"/>
    <w:rsid w:val="00E01C96"/>
    <w:rsid w:val="00E02432"/>
    <w:rsid w:val="00E0244D"/>
    <w:rsid w:val="00E02614"/>
    <w:rsid w:val="00E02C64"/>
    <w:rsid w:val="00E02DA4"/>
    <w:rsid w:val="00E034CF"/>
    <w:rsid w:val="00E0383C"/>
    <w:rsid w:val="00E03899"/>
    <w:rsid w:val="00E03BC4"/>
    <w:rsid w:val="00E0435E"/>
    <w:rsid w:val="00E0465A"/>
    <w:rsid w:val="00E04878"/>
    <w:rsid w:val="00E048D5"/>
    <w:rsid w:val="00E04A00"/>
    <w:rsid w:val="00E04EF4"/>
    <w:rsid w:val="00E04FE7"/>
    <w:rsid w:val="00E05DF8"/>
    <w:rsid w:val="00E05DFD"/>
    <w:rsid w:val="00E05EF1"/>
    <w:rsid w:val="00E062E9"/>
    <w:rsid w:val="00E06E8D"/>
    <w:rsid w:val="00E07466"/>
    <w:rsid w:val="00E07A18"/>
    <w:rsid w:val="00E07D2E"/>
    <w:rsid w:val="00E07FA0"/>
    <w:rsid w:val="00E1002A"/>
    <w:rsid w:val="00E101C5"/>
    <w:rsid w:val="00E10370"/>
    <w:rsid w:val="00E108E1"/>
    <w:rsid w:val="00E1111C"/>
    <w:rsid w:val="00E112EF"/>
    <w:rsid w:val="00E118F3"/>
    <w:rsid w:val="00E11E56"/>
    <w:rsid w:val="00E120BD"/>
    <w:rsid w:val="00E1215E"/>
    <w:rsid w:val="00E12261"/>
    <w:rsid w:val="00E122C3"/>
    <w:rsid w:val="00E12367"/>
    <w:rsid w:val="00E12580"/>
    <w:rsid w:val="00E1267F"/>
    <w:rsid w:val="00E12763"/>
    <w:rsid w:val="00E12839"/>
    <w:rsid w:val="00E131A2"/>
    <w:rsid w:val="00E136AB"/>
    <w:rsid w:val="00E136C3"/>
    <w:rsid w:val="00E1391E"/>
    <w:rsid w:val="00E13BC9"/>
    <w:rsid w:val="00E1407A"/>
    <w:rsid w:val="00E14091"/>
    <w:rsid w:val="00E14238"/>
    <w:rsid w:val="00E1490B"/>
    <w:rsid w:val="00E151FF"/>
    <w:rsid w:val="00E155AB"/>
    <w:rsid w:val="00E15E76"/>
    <w:rsid w:val="00E15F49"/>
    <w:rsid w:val="00E1682A"/>
    <w:rsid w:val="00E16C20"/>
    <w:rsid w:val="00E17301"/>
    <w:rsid w:val="00E174D0"/>
    <w:rsid w:val="00E17543"/>
    <w:rsid w:val="00E1778E"/>
    <w:rsid w:val="00E17ED0"/>
    <w:rsid w:val="00E20367"/>
    <w:rsid w:val="00E2078A"/>
    <w:rsid w:val="00E2094A"/>
    <w:rsid w:val="00E214B1"/>
    <w:rsid w:val="00E21DC7"/>
    <w:rsid w:val="00E226A7"/>
    <w:rsid w:val="00E228A3"/>
    <w:rsid w:val="00E22B89"/>
    <w:rsid w:val="00E22DAD"/>
    <w:rsid w:val="00E22E16"/>
    <w:rsid w:val="00E237D7"/>
    <w:rsid w:val="00E23EEC"/>
    <w:rsid w:val="00E2435C"/>
    <w:rsid w:val="00E243FC"/>
    <w:rsid w:val="00E24624"/>
    <w:rsid w:val="00E24935"/>
    <w:rsid w:val="00E24E35"/>
    <w:rsid w:val="00E24F43"/>
    <w:rsid w:val="00E254F9"/>
    <w:rsid w:val="00E25E85"/>
    <w:rsid w:val="00E25F30"/>
    <w:rsid w:val="00E26100"/>
    <w:rsid w:val="00E26924"/>
    <w:rsid w:val="00E269FD"/>
    <w:rsid w:val="00E27521"/>
    <w:rsid w:val="00E27EF2"/>
    <w:rsid w:val="00E3050D"/>
    <w:rsid w:val="00E3055E"/>
    <w:rsid w:val="00E30C6B"/>
    <w:rsid w:val="00E31353"/>
    <w:rsid w:val="00E31956"/>
    <w:rsid w:val="00E31B2D"/>
    <w:rsid w:val="00E31D4B"/>
    <w:rsid w:val="00E327B9"/>
    <w:rsid w:val="00E327C1"/>
    <w:rsid w:val="00E32E8B"/>
    <w:rsid w:val="00E32F15"/>
    <w:rsid w:val="00E335EB"/>
    <w:rsid w:val="00E3365C"/>
    <w:rsid w:val="00E338F4"/>
    <w:rsid w:val="00E33B0E"/>
    <w:rsid w:val="00E342DF"/>
    <w:rsid w:val="00E34707"/>
    <w:rsid w:val="00E3566C"/>
    <w:rsid w:val="00E35FB0"/>
    <w:rsid w:val="00E36050"/>
    <w:rsid w:val="00E363D3"/>
    <w:rsid w:val="00E3645E"/>
    <w:rsid w:val="00E36578"/>
    <w:rsid w:val="00E36AC7"/>
    <w:rsid w:val="00E36BB9"/>
    <w:rsid w:val="00E36CBF"/>
    <w:rsid w:val="00E3717D"/>
    <w:rsid w:val="00E372AC"/>
    <w:rsid w:val="00E37365"/>
    <w:rsid w:val="00E3765B"/>
    <w:rsid w:val="00E37857"/>
    <w:rsid w:val="00E37E08"/>
    <w:rsid w:val="00E40E66"/>
    <w:rsid w:val="00E411E7"/>
    <w:rsid w:val="00E412C1"/>
    <w:rsid w:val="00E41417"/>
    <w:rsid w:val="00E418AE"/>
    <w:rsid w:val="00E41904"/>
    <w:rsid w:val="00E41B4E"/>
    <w:rsid w:val="00E41BFF"/>
    <w:rsid w:val="00E41D51"/>
    <w:rsid w:val="00E42366"/>
    <w:rsid w:val="00E425A6"/>
    <w:rsid w:val="00E4263D"/>
    <w:rsid w:val="00E42AC0"/>
    <w:rsid w:val="00E42B15"/>
    <w:rsid w:val="00E42B7C"/>
    <w:rsid w:val="00E436F5"/>
    <w:rsid w:val="00E43944"/>
    <w:rsid w:val="00E43CD2"/>
    <w:rsid w:val="00E4476A"/>
    <w:rsid w:val="00E449BB"/>
    <w:rsid w:val="00E44A06"/>
    <w:rsid w:val="00E44D5E"/>
    <w:rsid w:val="00E44D78"/>
    <w:rsid w:val="00E44D83"/>
    <w:rsid w:val="00E44D8E"/>
    <w:rsid w:val="00E45042"/>
    <w:rsid w:val="00E4511D"/>
    <w:rsid w:val="00E452AA"/>
    <w:rsid w:val="00E45508"/>
    <w:rsid w:val="00E45716"/>
    <w:rsid w:val="00E4576F"/>
    <w:rsid w:val="00E45796"/>
    <w:rsid w:val="00E457AC"/>
    <w:rsid w:val="00E45B98"/>
    <w:rsid w:val="00E45ED3"/>
    <w:rsid w:val="00E45F35"/>
    <w:rsid w:val="00E460D1"/>
    <w:rsid w:val="00E466C9"/>
    <w:rsid w:val="00E467AE"/>
    <w:rsid w:val="00E46C90"/>
    <w:rsid w:val="00E46D78"/>
    <w:rsid w:val="00E47695"/>
    <w:rsid w:val="00E47861"/>
    <w:rsid w:val="00E478EE"/>
    <w:rsid w:val="00E50717"/>
    <w:rsid w:val="00E5096F"/>
    <w:rsid w:val="00E50D6B"/>
    <w:rsid w:val="00E512DD"/>
    <w:rsid w:val="00E51311"/>
    <w:rsid w:val="00E51951"/>
    <w:rsid w:val="00E51AC5"/>
    <w:rsid w:val="00E51AC8"/>
    <w:rsid w:val="00E51ACD"/>
    <w:rsid w:val="00E521C6"/>
    <w:rsid w:val="00E5274C"/>
    <w:rsid w:val="00E52F2B"/>
    <w:rsid w:val="00E5318B"/>
    <w:rsid w:val="00E531C2"/>
    <w:rsid w:val="00E5409F"/>
    <w:rsid w:val="00E540F6"/>
    <w:rsid w:val="00E546E5"/>
    <w:rsid w:val="00E54EA4"/>
    <w:rsid w:val="00E54F1A"/>
    <w:rsid w:val="00E55941"/>
    <w:rsid w:val="00E55E5B"/>
    <w:rsid w:val="00E5656C"/>
    <w:rsid w:val="00E5689B"/>
    <w:rsid w:val="00E56F86"/>
    <w:rsid w:val="00E5733C"/>
    <w:rsid w:val="00E5760B"/>
    <w:rsid w:val="00E57B87"/>
    <w:rsid w:val="00E57EED"/>
    <w:rsid w:val="00E600A3"/>
    <w:rsid w:val="00E602FE"/>
    <w:rsid w:val="00E607C2"/>
    <w:rsid w:val="00E615AE"/>
    <w:rsid w:val="00E626A1"/>
    <w:rsid w:val="00E626B6"/>
    <w:rsid w:val="00E62736"/>
    <w:rsid w:val="00E62898"/>
    <w:rsid w:val="00E62AC5"/>
    <w:rsid w:val="00E62E16"/>
    <w:rsid w:val="00E63267"/>
    <w:rsid w:val="00E632FA"/>
    <w:rsid w:val="00E633E7"/>
    <w:rsid w:val="00E63416"/>
    <w:rsid w:val="00E6385E"/>
    <w:rsid w:val="00E6399B"/>
    <w:rsid w:val="00E63EC2"/>
    <w:rsid w:val="00E6417A"/>
    <w:rsid w:val="00E646B3"/>
    <w:rsid w:val="00E64990"/>
    <w:rsid w:val="00E649E7"/>
    <w:rsid w:val="00E64C7C"/>
    <w:rsid w:val="00E65306"/>
    <w:rsid w:val="00E65890"/>
    <w:rsid w:val="00E65911"/>
    <w:rsid w:val="00E65ACE"/>
    <w:rsid w:val="00E65BFC"/>
    <w:rsid w:val="00E65D74"/>
    <w:rsid w:val="00E65DA8"/>
    <w:rsid w:val="00E65EE6"/>
    <w:rsid w:val="00E6621B"/>
    <w:rsid w:val="00E66767"/>
    <w:rsid w:val="00E6682C"/>
    <w:rsid w:val="00E66992"/>
    <w:rsid w:val="00E67590"/>
    <w:rsid w:val="00E67B73"/>
    <w:rsid w:val="00E67E3A"/>
    <w:rsid w:val="00E70433"/>
    <w:rsid w:val="00E704F4"/>
    <w:rsid w:val="00E707F2"/>
    <w:rsid w:val="00E7092A"/>
    <w:rsid w:val="00E70AA3"/>
    <w:rsid w:val="00E7114E"/>
    <w:rsid w:val="00E71201"/>
    <w:rsid w:val="00E71521"/>
    <w:rsid w:val="00E71656"/>
    <w:rsid w:val="00E71800"/>
    <w:rsid w:val="00E71B59"/>
    <w:rsid w:val="00E71BD3"/>
    <w:rsid w:val="00E72437"/>
    <w:rsid w:val="00E72649"/>
    <w:rsid w:val="00E727A3"/>
    <w:rsid w:val="00E7314A"/>
    <w:rsid w:val="00E74163"/>
    <w:rsid w:val="00E74552"/>
    <w:rsid w:val="00E747F2"/>
    <w:rsid w:val="00E74B24"/>
    <w:rsid w:val="00E74B50"/>
    <w:rsid w:val="00E74BFD"/>
    <w:rsid w:val="00E75220"/>
    <w:rsid w:val="00E754DB"/>
    <w:rsid w:val="00E7550B"/>
    <w:rsid w:val="00E7569F"/>
    <w:rsid w:val="00E75BA5"/>
    <w:rsid w:val="00E75FA2"/>
    <w:rsid w:val="00E75FD3"/>
    <w:rsid w:val="00E764F6"/>
    <w:rsid w:val="00E767F4"/>
    <w:rsid w:val="00E76BC1"/>
    <w:rsid w:val="00E76DD0"/>
    <w:rsid w:val="00E773C8"/>
    <w:rsid w:val="00E7797A"/>
    <w:rsid w:val="00E77BFB"/>
    <w:rsid w:val="00E77E65"/>
    <w:rsid w:val="00E77FDA"/>
    <w:rsid w:val="00E8026E"/>
    <w:rsid w:val="00E807BD"/>
    <w:rsid w:val="00E808DF"/>
    <w:rsid w:val="00E80C3B"/>
    <w:rsid w:val="00E80C6A"/>
    <w:rsid w:val="00E80CD9"/>
    <w:rsid w:val="00E812A8"/>
    <w:rsid w:val="00E814AB"/>
    <w:rsid w:val="00E816DE"/>
    <w:rsid w:val="00E81E1E"/>
    <w:rsid w:val="00E81FA5"/>
    <w:rsid w:val="00E81FD2"/>
    <w:rsid w:val="00E823D7"/>
    <w:rsid w:val="00E8257D"/>
    <w:rsid w:val="00E829BD"/>
    <w:rsid w:val="00E831A6"/>
    <w:rsid w:val="00E83699"/>
    <w:rsid w:val="00E8393B"/>
    <w:rsid w:val="00E845EA"/>
    <w:rsid w:val="00E847B7"/>
    <w:rsid w:val="00E847DB"/>
    <w:rsid w:val="00E84C9A"/>
    <w:rsid w:val="00E854E6"/>
    <w:rsid w:val="00E85A21"/>
    <w:rsid w:val="00E85C12"/>
    <w:rsid w:val="00E8607A"/>
    <w:rsid w:val="00E86353"/>
    <w:rsid w:val="00E86E6E"/>
    <w:rsid w:val="00E87723"/>
    <w:rsid w:val="00E87A07"/>
    <w:rsid w:val="00E87BD6"/>
    <w:rsid w:val="00E87D54"/>
    <w:rsid w:val="00E904EC"/>
    <w:rsid w:val="00E90867"/>
    <w:rsid w:val="00E909CE"/>
    <w:rsid w:val="00E909FD"/>
    <w:rsid w:val="00E90C7C"/>
    <w:rsid w:val="00E90E13"/>
    <w:rsid w:val="00E913CA"/>
    <w:rsid w:val="00E9189E"/>
    <w:rsid w:val="00E918B9"/>
    <w:rsid w:val="00E91952"/>
    <w:rsid w:val="00E924BD"/>
    <w:rsid w:val="00E927E6"/>
    <w:rsid w:val="00E93553"/>
    <w:rsid w:val="00E93865"/>
    <w:rsid w:val="00E938F6"/>
    <w:rsid w:val="00E93C03"/>
    <w:rsid w:val="00E93C4E"/>
    <w:rsid w:val="00E93C7B"/>
    <w:rsid w:val="00E93D2F"/>
    <w:rsid w:val="00E93FEE"/>
    <w:rsid w:val="00E944CF"/>
    <w:rsid w:val="00E94685"/>
    <w:rsid w:val="00E95728"/>
    <w:rsid w:val="00E95806"/>
    <w:rsid w:val="00E95B22"/>
    <w:rsid w:val="00E95C1B"/>
    <w:rsid w:val="00E95F4F"/>
    <w:rsid w:val="00E95FB1"/>
    <w:rsid w:val="00E95FC5"/>
    <w:rsid w:val="00E967D5"/>
    <w:rsid w:val="00E968D9"/>
    <w:rsid w:val="00E96B32"/>
    <w:rsid w:val="00E96C57"/>
    <w:rsid w:val="00E972C1"/>
    <w:rsid w:val="00E97484"/>
    <w:rsid w:val="00E97649"/>
    <w:rsid w:val="00E97865"/>
    <w:rsid w:val="00E97A52"/>
    <w:rsid w:val="00E97C02"/>
    <w:rsid w:val="00E97EFF"/>
    <w:rsid w:val="00EA053D"/>
    <w:rsid w:val="00EA0578"/>
    <w:rsid w:val="00EA05D9"/>
    <w:rsid w:val="00EA0722"/>
    <w:rsid w:val="00EA0983"/>
    <w:rsid w:val="00EA0B26"/>
    <w:rsid w:val="00EA0C4C"/>
    <w:rsid w:val="00EA0D93"/>
    <w:rsid w:val="00EA1707"/>
    <w:rsid w:val="00EA191D"/>
    <w:rsid w:val="00EA1B92"/>
    <w:rsid w:val="00EA217A"/>
    <w:rsid w:val="00EA223E"/>
    <w:rsid w:val="00EA2E47"/>
    <w:rsid w:val="00EA2FA4"/>
    <w:rsid w:val="00EA32BD"/>
    <w:rsid w:val="00EA34A8"/>
    <w:rsid w:val="00EA378C"/>
    <w:rsid w:val="00EA387C"/>
    <w:rsid w:val="00EA3E64"/>
    <w:rsid w:val="00EA4013"/>
    <w:rsid w:val="00EA42F2"/>
    <w:rsid w:val="00EA452A"/>
    <w:rsid w:val="00EA4B5F"/>
    <w:rsid w:val="00EA533F"/>
    <w:rsid w:val="00EA5366"/>
    <w:rsid w:val="00EA53D5"/>
    <w:rsid w:val="00EA57E0"/>
    <w:rsid w:val="00EA57E3"/>
    <w:rsid w:val="00EA593F"/>
    <w:rsid w:val="00EA5A79"/>
    <w:rsid w:val="00EA5BC9"/>
    <w:rsid w:val="00EA5CFE"/>
    <w:rsid w:val="00EA60C3"/>
    <w:rsid w:val="00EA657B"/>
    <w:rsid w:val="00EA6D9D"/>
    <w:rsid w:val="00EA77A2"/>
    <w:rsid w:val="00EA7912"/>
    <w:rsid w:val="00EA79D9"/>
    <w:rsid w:val="00EA7D20"/>
    <w:rsid w:val="00EB08C6"/>
    <w:rsid w:val="00EB1060"/>
    <w:rsid w:val="00EB155D"/>
    <w:rsid w:val="00EB1728"/>
    <w:rsid w:val="00EB17D6"/>
    <w:rsid w:val="00EB1A71"/>
    <w:rsid w:val="00EB1E18"/>
    <w:rsid w:val="00EB24BB"/>
    <w:rsid w:val="00EB2641"/>
    <w:rsid w:val="00EB266D"/>
    <w:rsid w:val="00EB2AB1"/>
    <w:rsid w:val="00EB2D2A"/>
    <w:rsid w:val="00EB2F1D"/>
    <w:rsid w:val="00EB34F9"/>
    <w:rsid w:val="00EB3531"/>
    <w:rsid w:val="00EB37F1"/>
    <w:rsid w:val="00EB3C22"/>
    <w:rsid w:val="00EB3EE9"/>
    <w:rsid w:val="00EB3F38"/>
    <w:rsid w:val="00EB43BB"/>
    <w:rsid w:val="00EB4828"/>
    <w:rsid w:val="00EB4AE6"/>
    <w:rsid w:val="00EB52A2"/>
    <w:rsid w:val="00EB54AD"/>
    <w:rsid w:val="00EB57B2"/>
    <w:rsid w:val="00EB5A2C"/>
    <w:rsid w:val="00EB5AB7"/>
    <w:rsid w:val="00EB60B3"/>
    <w:rsid w:val="00EB64CB"/>
    <w:rsid w:val="00EB6F68"/>
    <w:rsid w:val="00EB7017"/>
    <w:rsid w:val="00EB71BF"/>
    <w:rsid w:val="00EB74CC"/>
    <w:rsid w:val="00EB7816"/>
    <w:rsid w:val="00EC03C0"/>
    <w:rsid w:val="00EC09B5"/>
    <w:rsid w:val="00EC1694"/>
    <w:rsid w:val="00EC1D40"/>
    <w:rsid w:val="00EC1F19"/>
    <w:rsid w:val="00EC1FF1"/>
    <w:rsid w:val="00EC2977"/>
    <w:rsid w:val="00EC2BED"/>
    <w:rsid w:val="00EC2D50"/>
    <w:rsid w:val="00EC2E8F"/>
    <w:rsid w:val="00EC2FE2"/>
    <w:rsid w:val="00EC3235"/>
    <w:rsid w:val="00EC3521"/>
    <w:rsid w:val="00EC3786"/>
    <w:rsid w:val="00EC3BF8"/>
    <w:rsid w:val="00EC5266"/>
    <w:rsid w:val="00EC5474"/>
    <w:rsid w:val="00EC56CC"/>
    <w:rsid w:val="00EC6250"/>
    <w:rsid w:val="00EC637C"/>
    <w:rsid w:val="00EC63E1"/>
    <w:rsid w:val="00EC6E06"/>
    <w:rsid w:val="00EC721A"/>
    <w:rsid w:val="00EC7546"/>
    <w:rsid w:val="00EC7812"/>
    <w:rsid w:val="00EC7A47"/>
    <w:rsid w:val="00ED006A"/>
    <w:rsid w:val="00ED013A"/>
    <w:rsid w:val="00ED0173"/>
    <w:rsid w:val="00ED07FC"/>
    <w:rsid w:val="00ED089A"/>
    <w:rsid w:val="00ED1159"/>
    <w:rsid w:val="00ED163B"/>
    <w:rsid w:val="00ED1ABD"/>
    <w:rsid w:val="00ED22A3"/>
    <w:rsid w:val="00ED235C"/>
    <w:rsid w:val="00ED2704"/>
    <w:rsid w:val="00ED2C3E"/>
    <w:rsid w:val="00ED40A3"/>
    <w:rsid w:val="00ED432F"/>
    <w:rsid w:val="00ED4451"/>
    <w:rsid w:val="00ED44A6"/>
    <w:rsid w:val="00ED469C"/>
    <w:rsid w:val="00ED49C8"/>
    <w:rsid w:val="00ED4C42"/>
    <w:rsid w:val="00ED4CDA"/>
    <w:rsid w:val="00ED574A"/>
    <w:rsid w:val="00ED62EC"/>
    <w:rsid w:val="00ED63F6"/>
    <w:rsid w:val="00ED684F"/>
    <w:rsid w:val="00ED6991"/>
    <w:rsid w:val="00ED6EC8"/>
    <w:rsid w:val="00ED7A78"/>
    <w:rsid w:val="00ED7C86"/>
    <w:rsid w:val="00ED7DD4"/>
    <w:rsid w:val="00ED7DEE"/>
    <w:rsid w:val="00ED7F3A"/>
    <w:rsid w:val="00EE0772"/>
    <w:rsid w:val="00EE0BE4"/>
    <w:rsid w:val="00EE0D72"/>
    <w:rsid w:val="00EE1320"/>
    <w:rsid w:val="00EE15B2"/>
    <w:rsid w:val="00EE1783"/>
    <w:rsid w:val="00EE17A4"/>
    <w:rsid w:val="00EE1E66"/>
    <w:rsid w:val="00EE1E71"/>
    <w:rsid w:val="00EE20F1"/>
    <w:rsid w:val="00EE21C4"/>
    <w:rsid w:val="00EE246C"/>
    <w:rsid w:val="00EE246D"/>
    <w:rsid w:val="00EE25F2"/>
    <w:rsid w:val="00EE277B"/>
    <w:rsid w:val="00EE2D59"/>
    <w:rsid w:val="00EE2EFF"/>
    <w:rsid w:val="00EE3027"/>
    <w:rsid w:val="00EE304B"/>
    <w:rsid w:val="00EE3574"/>
    <w:rsid w:val="00EE3B9F"/>
    <w:rsid w:val="00EE4313"/>
    <w:rsid w:val="00EE44E8"/>
    <w:rsid w:val="00EE455F"/>
    <w:rsid w:val="00EE4BF1"/>
    <w:rsid w:val="00EE4F1E"/>
    <w:rsid w:val="00EE5231"/>
    <w:rsid w:val="00EE5DD1"/>
    <w:rsid w:val="00EE65E6"/>
    <w:rsid w:val="00EE66D4"/>
    <w:rsid w:val="00EE68B6"/>
    <w:rsid w:val="00EE69EF"/>
    <w:rsid w:val="00EE6B6E"/>
    <w:rsid w:val="00EE6E12"/>
    <w:rsid w:val="00EE7235"/>
    <w:rsid w:val="00EE742B"/>
    <w:rsid w:val="00EE753F"/>
    <w:rsid w:val="00EE78C5"/>
    <w:rsid w:val="00EE78EC"/>
    <w:rsid w:val="00EE7BF5"/>
    <w:rsid w:val="00EE7DF4"/>
    <w:rsid w:val="00EE7FBD"/>
    <w:rsid w:val="00EF0004"/>
    <w:rsid w:val="00EF01AC"/>
    <w:rsid w:val="00EF03CB"/>
    <w:rsid w:val="00EF06C8"/>
    <w:rsid w:val="00EF0743"/>
    <w:rsid w:val="00EF0B2A"/>
    <w:rsid w:val="00EF0C9D"/>
    <w:rsid w:val="00EF0D46"/>
    <w:rsid w:val="00EF108A"/>
    <w:rsid w:val="00EF1783"/>
    <w:rsid w:val="00EF1900"/>
    <w:rsid w:val="00EF1FC0"/>
    <w:rsid w:val="00EF22F3"/>
    <w:rsid w:val="00EF23EE"/>
    <w:rsid w:val="00EF2694"/>
    <w:rsid w:val="00EF2F93"/>
    <w:rsid w:val="00EF3109"/>
    <w:rsid w:val="00EF35A0"/>
    <w:rsid w:val="00EF36B2"/>
    <w:rsid w:val="00EF37F4"/>
    <w:rsid w:val="00EF39CC"/>
    <w:rsid w:val="00EF3BF5"/>
    <w:rsid w:val="00EF49C7"/>
    <w:rsid w:val="00EF505A"/>
    <w:rsid w:val="00EF5249"/>
    <w:rsid w:val="00EF58AA"/>
    <w:rsid w:val="00EF610F"/>
    <w:rsid w:val="00EF68E5"/>
    <w:rsid w:val="00EF735C"/>
    <w:rsid w:val="00EF753D"/>
    <w:rsid w:val="00EF7702"/>
    <w:rsid w:val="00EF7E34"/>
    <w:rsid w:val="00EF7FB0"/>
    <w:rsid w:val="00F00DBD"/>
    <w:rsid w:val="00F01015"/>
    <w:rsid w:val="00F01259"/>
    <w:rsid w:val="00F013B9"/>
    <w:rsid w:val="00F016B7"/>
    <w:rsid w:val="00F01941"/>
    <w:rsid w:val="00F02096"/>
    <w:rsid w:val="00F020AA"/>
    <w:rsid w:val="00F022C3"/>
    <w:rsid w:val="00F0233B"/>
    <w:rsid w:val="00F0273D"/>
    <w:rsid w:val="00F027FC"/>
    <w:rsid w:val="00F02AF9"/>
    <w:rsid w:val="00F03162"/>
    <w:rsid w:val="00F03DC8"/>
    <w:rsid w:val="00F042BD"/>
    <w:rsid w:val="00F0437E"/>
    <w:rsid w:val="00F04425"/>
    <w:rsid w:val="00F044D9"/>
    <w:rsid w:val="00F044DC"/>
    <w:rsid w:val="00F0484E"/>
    <w:rsid w:val="00F04E85"/>
    <w:rsid w:val="00F05559"/>
    <w:rsid w:val="00F05D93"/>
    <w:rsid w:val="00F06012"/>
    <w:rsid w:val="00F0602C"/>
    <w:rsid w:val="00F06051"/>
    <w:rsid w:val="00F067C7"/>
    <w:rsid w:val="00F068AE"/>
    <w:rsid w:val="00F06A17"/>
    <w:rsid w:val="00F06A32"/>
    <w:rsid w:val="00F06C06"/>
    <w:rsid w:val="00F06C5F"/>
    <w:rsid w:val="00F06E5B"/>
    <w:rsid w:val="00F0703D"/>
    <w:rsid w:val="00F07425"/>
    <w:rsid w:val="00F07786"/>
    <w:rsid w:val="00F07CB2"/>
    <w:rsid w:val="00F07F94"/>
    <w:rsid w:val="00F10299"/>
    <w:rsid w:val="00F1032C"/>
    <w:rsid w:val="00F10846"/>
    <w:rsid w:val="00F10931"/>
    <w:rsid w:val="00F10C51"/>
    <w:rsid w:val="00F114AA"/>
    <w:rsid w:val="00F116DB"/>
    <w:rsid w:val="00F11C83"/>
    <w:rsid w:val="00F11FEE"/>
    <w:rsid w:val="00F1201E"/>
    <w:rsid w:val="00F1202C"/>
    <w:rsid w:val="00F12318"/>
    <w:rsid w:val="00F1259E"/>
    <w:rsid w:val="00F127C1"/>
    <w:rsid w:val="00F12A46"/>
    <w:rsid w:val="00F131E5"/>
    <w:rsid w:val="00F13C8F"/>
    <w:rsid w:val="00F13E0A"/>
    <w:rsid w:val="00F13F51"/>
    <w:rsid w:val="00F140B9"/>
    <w:rsid w:val="00F14362"/>
    <w:rsid w:val="00F143A2"/>
    <w:rsid w:val="00F14435"/>
    <w:rsid w:val="00F14448"/>
    <w:rsid w:val="00F147DB"/>
    <w:rsid w:val="00F149CF"/>
    <w:rsid w:val="00F15138"/>
    <w:rsid w:val="00F15451"/>
    <w:rsid w:val="00F161DA"/>
    <w:rsid w:val="00F161F8"/>
    <w:rsid w:val="00F16581"/>
    <w:rsid w:val="00F16667"/>
    <w:rsid w:val="00F16895"/>
    <w:rsid w:val="00F168DD"/>
    <w:rsid w:val="00F16902"/>
    <w:rsid w:val="00F16969"/>
    <w:rsid w:val="00F16A28"/>
    <w:rsid w:val="00F16A4A"/>
    <w:rsid w:val="00F16E45"/>
    <w:rsid w:val="00F17012"/>
    <w:rsid w:val="00F1759B"/>
    <w:rsid w:val="00F17CF8"/>
    <w:rsid w:val="00F2000C"/>
    <w:rsid w:val="00F209D1"/>
    <w:rsid w:val="00F20A4B"/>
    <w:rsid w:val="00F20B0B"/>
    <w:rsid w:val="00F20B3F"/>
    <w:rsid w:val="00F20BC3"/>
    <w:rsid w:val="00F20D66"/>
    <w:rsid w:val="00F20FCA"/>
    <w:rsid w:val="00F2156D"/>
    <w:rsid w:val="00F21A32"/>
    <w:rsid w:val="00F21CD0"/>
    <w:rsid w:val="00F2211B"/>
    <w:rsid w:val="00F2220F"/>
    <w:rsid w:val="00F222C8"/>
    <w:rsid w:val="00F230E6"/>
    <w:rsid w:val="00F2327A"/>
    <w:rsid w:val="00F2395F"/>
    <w:rsid w:val="00F239CD"/>
    <w:rsid w:val="00F23B5F"/>
    <w:rsid w:val="00F2408C"/>
    <w:rsid w:val="00F24FDE"/>
    <w:rsid w:val="00F2508D"/>
    <w:rsid w:val="00F250BE"/>
    <w:rsid w:val="00F2536F"/>
    <w:rsid w:val="00F2537F"/>
    <w:rsid w:val="00F25C12"/>
    <w:rsid w:val="00F25CC0"/>
    <w:rsid w:val="00F26164"/>
    <w:rsid w:val="00F26EBC"/>
    <w:rsid w:val="00F272CC"/>
    <w:rsid w:val="00F27977"/>
    <w:rsid w:val="00F27A5F"/>
    <w:rsid w:val="00F27BD0"/>
    <w:rsid w:val="00F27DE6"/>
    <w:rsid w:val="00F27E79"/>
    <w:rsid w:val="00F3042F"/>
    <w:rsid w:val="00F30FB1"/>
    <w:rsid w:val="00F31760"/>
    <w:rsid w:val="00F31F56"/>
    <w:rsid w:val="00F32038"/>
    <w:rsid w:val="00F32071"/>
    <w:rsid w:val="00F32442"/>
    <w:rsid w:val="00F327AC"/>
    <w:rsid w:val="00F329A6"/>
    <w:rsid w:val="00F32B73"/>
    <w:rsid w:val="00F32CA7"/>
    <w:rsid w:val="00F32E9B"/>
    <w:rsid w:val="00F330C1"/>
    <w:rsid w:val="00F332E9"/>
    <w:rsid w:val="00F3391C"/>
    <w:rsid w:val="00F33BD5"/>
    <w:rsid w:val="00F33D15"/>
    <w:rsid w:val="00F33F13"/>
    <w:rsid w:val="00F34089"/>
    <w:rsid w:val="00F340FF"/>
    <w:rsid w:val="00F34355"/>
    <w:rsid w:val="00F3514B"/>
    <w:rsid w:val="00F3533C"/>
    <w:rsid w:val="00F35AC2"/>
    <w:rsid w:val="00F35B43"/>
    <w:rsid w:val="00F35F4B"/>
    <w:rsid w:val="00F3604A"/>
    <w:rsid w:val="00F361C6"/>
    <w:rsid w:val="00F362C6"/>
    <w:rsid w:val="00F36463"/>
    <w:rsid w:val="00F3675B"/>
    <w:rsid w:val="00F36A98"/>
    <w:rsid w:val="00F36E49"/>
    <w:rsid w:val="00F371FE"/>
    <w:rsid w:val="00F37398"/>
    <w:rsid w:val="00F3763D"/>
    <w:rsid w:val="00F37A2B"/>
    <w:rsid w:val="00F37FB7"/>
    <w:rsid w:val="00F4028F"/>
    <w:rsid w:val="00F40478"/>
    <w:rsid w:val="00F405D8"/>
    <w:rsid w:val="00F40EAF"/>
    <w:rsid w:val="00F40F24"/>
    <w:rsid w:val="00F41BD0"/>
    <w:rsid w:val="00F41C8B"/>
    <w:rsid w:val="00F4206B"/>
    <w:rsid w:val="00F427BA"/>
    <w:rsid w:val="00F42878"/>
    <w:rsid w:val="00F42A94"/>
    <w:rsid w:val="00F42B71"/>
    <w:rsid w:val="00F43615"/>
    <w:rsid w:val="00F43788"/>
    <w:rsid w:val="00F43BEC"/>
    <w:rsid w:val="00F43C30"/>
    <w:rsid w:val="00F43D1A"/>
    <w:rsid w:val="00F44132"/>
    <w:rsid w:val="00F443DA"/>
    <w:rsid w:val="00F444D5"/>
    <w:rsid w:val="00F4664B"/>
    <w:rsid w:val="00F47592"/>
    <w:rsid w:val="00F47820"/>
    <w:rsid w:val="00F47842"/>
    <w:rsid w:val="00F47E42"/>
    <w:rsid w:val="00F47F0F"/>
    <w:rsid w:val="00F505F4"/>
    <w:rsid w:val="00F508F2"/>
    <w:rsid w:val="00F50F54"/>
    <w:rsid w:val="00F512FD"/>
    <w:rsid w:val="00F5148A"/>
    <w:rsid w:val="00F5185F"/>
    <w:rsid w:val="00F51B26"/>
    <w:rsid w:val="00F51B5F"/>
    <w:rsid w:val="00F51DA5"/>
    <w:rsid w:val="00F52A12"/>
    <w:rsid w:val="00F52D73"/>
    <w:rsid w:val="00F52DD2"/>
    <w:rsid w:val="00F52EBD"/>
    <w:rsid w:val="00F5348F"/>
    <w:rsid w:val="00F53A37"/>
    <w:rsid w:val="00F53A83"/>
    <w:rsid w:val="00F53BE9"/>
    <w:rsid w:val="00F53CD0"/>
    <w:rsid w:val="00F5431E"/>
    <w:rsid w:val="00F5498C"/>
    <w:rsid w:val="00F55341"/>
    <w:rsid w:val="00F55367"/>
    <w:rsid w:val="00F5543C"/>
    <w:rsid w:val="00F558E5"/>
    <w:rsid w:val="00F558E9"/>
    <w:rsid w:val="00F5593B"/>
    <w:rsid w:val="00F567EC"/>
    <w:rsid w:val="00F569E2"/>
    <w:rsid w:val="00F57248"/>
    <w:rsid w:val="00F57CB5"/>
    <w:rsid w:val="00F605AC"/>
    <w:rsid w:val="00F60B01"/>
    <w:rsid w:val="00F6100B"/>
    <w:rsid w:val="00F61175"/>
    <w:rsid w:val="00F611A5"/>
    <w:rsid w:val="00F61217"/>
    <w:rsid w:val="00F61228"/>
    <w:rsid w:val="00F61551"/>
    <w:rsid w:val="00F6168A"/>
    <w:rsid w:val="00F61BEF"/>
    <w:rsid w:val="00F61E1E"/>
    <w:rsid w:val="00F6233C"/>
    <w:rsid w:val="00F625FD"/>
    <w:rsid w:val="00F62957"/>
    <w:rsid w:val="00F62AA6"/>
    <w:rsid w:val="00F62B57"/>
    <w:rsid w:val="00F62C4D"/>
    <w:rsid w:val="00F62D40"/>
    <w:rsid w:val="00F632C3"/>
    <w:rsid w:val="00F63EA1"/>
    <w:rsid w:val="00F63FA6"/>
    <w:rsid w:val="00F6413C"/>
    <w:rsid w:val="00F64429"/>
    <w:rsid w:val="00F644EE"/>
    <w:rsid w:val="00F6451F"/>
    <w:rsid w:val="00F64538"/>
    <w:rsid w:val="00F64C33"/>
    <w:rsid w:val="00F64C86"/>
    <w:rsid w:val="00F64E1F"/>
    <w:rsid w:val="00F65004"/>
    <w:rsid w:val="00F65351"/>
    <w:rsid w:val="00F65F91"/>
    <w:rsid w:val="00F6601E"/>
    <w:rsid w:val="00F6606A"/>
    <w:rsid w:val="00F661D7"/>
    <w:rsid w:val="00F664E9"/>
    <w:rsid w:val="00F66564"/>
    <w:rsid w:val="00F66D23"/>
    <w:rsid w:val="00F66F36"/>
    <w:rsid w:val="00F66FC6"/>
    <w:rsid w:val="00F67966"/>
    <w:rsid w:val="00F67A08"/>
    <w:rsid w:val="00F67A90"/>
    <w:rsid w:val="00F700E5"/>
    <w:rsid w:val="00F70357"/>
    <w:rsid w:val="00F70CB0"/>
    <w:rsid w:val="00F712EA"/>
    <w:rsid w:val="00F719D9"/>
    <w:rsid w:val="00F71AE4"/>
    <w:rsid w:val="00F71E72"/>
    <w:rsid w:val="00F72085"/>
    <w:rsid w:val="00F723D5"/>
    <w:rsid w:val="00F724AF"/>
    <w:rsid w:val="00F72A44"/>
    <w:rsid w:val="00F73BFC"/>
    <w:rsid w:val="00F73E08"/>
    <w:rsid w:val="00F74A33"/>
    <w:rsid w:val="00F75075"/>
    <w:rsid w:val="00F75528"/>
    <w:rsid w:val="00F757D7"/>
    <w:rsid w:val="00F75971"/>
    <w:rsid w:val="00F7602F"/>
    <w:rsid w:val="00F76903"/>
    <w:rsid w:val="00F76968"/>
    <w:rsid w:val="00F76D7F"/>
    <w:rsid w:val="00F770F1"/>
    <w:rsid w:val="00F7724A"/>
    <w:rsid w:val="00F77835"/>
    <w:rsid w:val="00F80096"/>
    <w:rsid w:val="00F800FC"/>
    <w:rsid w:val="00F81217"/>
    <w:rsid w:val="00F81B1E"/>
    <w:rsid w:val="00F81DEF"/>
    <w:rsid w:val="00F81E28"/>
    <w:rsid w:val="00F82156"/>
    <w:rsid w:val="00F82160"/>
    <w:rsid w:val="00F82388"/>
    <w:rsid w:val="00F82542"/>
    <w:rsid w:val="00F8282A"/>
    <w:rsid w:val="00F82B10"/>
    <w:rsid w:val="00F82B1D"/>
    <w:rsid w:val="00F82B68"/>
    <w:rsid w:val="00F82CB2"/>
    <w:rsid w:val="00F82D05"/>
    <w:rsid w:val="00F8304D"/>
    <w:rsid w:val="00F83482"/>
    <w:rsid w:val="00F83552"/>
    <w:rsid w:val="00F835DB"/>
    <w:rsid w:val="00F8387E"/>
    <w:rsid w:val="00F83FB0"/>
    <w:rsid w:val="00F84707"/>
    <w:rsid w:val="00F8470D"/>
    <w:rsid w:val="00F849B2"/>
    <w:rsid w:val="00F84BA8"/>
    <w:rsid w:val="00F85AA2"/>
    <w:rsid w:val="00F862BE"/>
    <w:rsid w:val="00F86493"/>
    <w:rsid w:val="00F86708"/>
    <w:rsid w:val="00F86B4D"/>
    <w:rsid w:val="00F86BEE"/>
    <w:rsid w:val="00F86FA4"/>
    <w:rsid w:val="00F87494"/>
    <w:rsid w:val="00F87B4E"/>
    <w:rsid w:val="00F87BBE"/>
    <w:rsid w:val="00F9016B"/>
    <w:rsid w:val="00F90429"/>
    <w:rsid w:val="00F9066D"/>
    <w:rsid w:val="00F90FCB"/>
    <w:rsid w:val="00F9143B"/>
    <w:rsid w:val="00F91648"/>
    <w:rsid w:val="00F91721"/>
    <w:rsid w:val="00F918BA"/>
    <w:rsid w:val="00F91B25"/>
    <w:rsid w:val="00F91E52"/>
    <w:rsid w:val="00F91F60"/>
    <w:rsid w:val="00F92098"/>
    <w:rsid w:val="00F92A58"/>
    <w:rsid w:val="00F93749"/>
    <w:rsid w:val="00F93BA2"/>
    <w:rsid w:val="00F93D5A"/>
    <w:rsid w:val="00F93EA0"/>
    <w:rsid w:val="00F94185"/>
    <w:rsid w:val="00F945A1"/>
    <w:rsid w:val="00F946A0"/>
    <w:rsid w:val="00F948BE"/>
    <w:rsid w:val="00F94912"/>
    <w:rsid w:val="00F94C1B"/>
    <w:rsid w:val="00F94C6C"/>
    <w:rsid w:val="00F94E5D"/>
    <w:rsid w:val="00F95039"/>
    <w:rsid w:val="00F952ED"/>
    <w:rsid w:val="00F953E2"/>
    <w:rsid w:val="00F95538"/>
    <w:rsid w:val="00F955AB"/>
    <w:rsid w:val="00F964EB"/>
    <w:rsid w:val="00F96611"/>
    <w:rsid w:val="00F96788"/>
    <w:rsid w:val="00F969E6"/>
    <w:rsid w:val="00F96CD9"/>
    <w:rsid w:val="00F96E32"/>
    <w:rsid w:val="00F96FE6"/>
    <w:rsid w:val="00F971B6"/>
    <w:rsid w:val="00F97BEA"/>
    <w:rsid w:val="00F97DD8"/>
    <w:rsid w:val="00FA02EF"/>
    <w:rsid w:val="00FA03B5"/>
    <w:rsid w:val="00FA0BAB"/>
    <w:rsid w:val="00FA0DBA"/>
    <w:rsid w:val="00FA0EE8"/>
    <w:rsid w:val="00FA0FFD"/>
    <w:rsid w:val="00FA1897"/>
    <w:rsid w:val="00FA21FD"/>
    <w:rsid w:val="00FA2201"/>
    <w:rsid w:val="00FA23B2"/>
    <w:rsid w:val="00FA2B71"/>
    <w:rsid w:val="00FA2C32"/>
    <w:rsid w:val="00FA3647"/>
    <w:rsid w:val="00FA3867"/>
    <w:rsid w:val="00FA3A40"/>
    <w:rsid w:val="00FA3E2B"/>
    <w:rsid w:val="00FA3FA2"/>
    <w:rsid w:val="00FA4058"/>
    <w:rsid w:val="00FA453C"/>
    <w:rsid w:val="00FA47D8"/>
    <w:rsid w:val="00FA4B2E"/>
    <w:rsid w:val="00FA4C6B"/>
    <w:rsid w:val="00FA4E97"/>
    <w:rsid w:val="00FA4ED3"/>
    <w:rsid w:val="00FA5261"/>
    <w:rsid w:val="00FA5A07"/>
    <w:rsid w:val="00FA5AC2"/>
    <w:rsid w:val="00FA5D75"/>
    <w:rsid w:val="00FA622E"/>
    <w:rsid w:val="00FA6884"/>
    <w:rsid w:val="00FA6983"/>
    <w:rsid w:val="00FA74ED"/>
    <w:rsid w:val="00FA7704"/>
    <w:rsid w:val="00FA771D"/>
    <w:rsid w:val="00FA7A07"/>
    <w:rsid w:val="00FA7D07"/>
    <w:rsid w:val="00FB0455"/>
    <w:rsid w:val="00FB06F1"/>
    <w:rsid w:val="00FB0818"/>
    <w:rsid w:val="00FB0F42"/>
    <w:rsid w:val="00FB1414"/>
    <w:rsid w:val="00FB15E6"/>
    <w:rsid w:val="00FB1DC5"/>
    <w:rsid w:val="00FB1E79"/>
    <w:rsid w:val="00FB225A"/>
    <w:rsid w:val="00FB23B4"/>
    <w:rsid w:val="00FB268A"/>
    <w:rsid w:val="00FB2C37"/>
    <w:rsid w:val="00FB2CAB"/>
    <w:rsid w:val="00FB2D7D"/>
    <w:rsid w:val="00FB2F8C"/>
    <w:rsid w:val="00FB312F"/>
    <w:rsid w:val="00FB314A"/>
    <w:rsid w:val="00FB31C1"/>
    <w:rsid w:val="00FB3465"/>
    <w:rsid w:val="00FB3599"/>
    <w:rsid w:val="00FB38A6"/>
    <w:rsid w:val="00FB390B"/>
    <w:rsid w:val="00FB416A"/>
    <w:rsid w:val="00FB4189"/>
    <w:rsid w:val="00FB4C4B"/>
    <w:rsid w:val="00FB4D1F"/>
    <w:rsid w:val="00FB51B2"/>
    <w:rsid w:val="00FB568D"/>
    <w:rsid w:val="00FB57EA"/>
    <w:rsid w:val="00FB5BC9"/>
    <w:rsid w:val="00FB5C91"/>
    <w:rsid w:val="00FB6A3C"/>
    <w:rsid w:val="00FB6A8D"/>
    <w:rsid w:val="00FB6AEB"/>
    <w:rsid w:val="00FB6B6B"/>
    <w:rsid w:val="00FB6BD8"/>
    <w:rsid w:val="00FB6CC6"/>
    <w:rsid w:val="00FB6F69"/>
    <w:rsid w:val="00FB7618"/>
    <w:rsid w:val="00FB7AEC"/>
    <w:rsid w:val="00FB7CDE"/>
    <w:rsid w:val="00FB7D4E"/>
    <w:rsid w:val="00FC0078"/>
    <w:rsid w:val="00FC0247"/>
    <w:rsid w:val="00FC0686"/>
    <w:rsid w:val="00FC07F6"/>
    <w:rsid w:val="00FC0B98"/>
    <w:rsid w:val="00FC0CCB"/>
    <w:rsid w:val="00FC1392"/>
    <w:rsid w:val="00FC1501"/>
    <w:rsid w:val="00FC1F67"/>
    <w:rsid w:val="00FC2684"/>
    <w:rsid w:val="00FC2E2E"/>
    <w:rsid w:val="00FC3409"/>
    <w:rsid w:val="00FC3737"/>
    <w:rsid w:val="00FC3770"/>
    <w:rsid w:val="00FC38CE"/>
    <w:rsid w:val="00FC38D4"/>
    <w:rsid w:val="00FC38F4"/>
    <w:rsid w:val="00FC3BAC"/>
    <w:rsid w:val="00FC3CA0"/>
    <w:rsid w:val="00FC4080"/>
    <w:rsid w:val="00FC4C81"/>
    <w:rsid w:val="00FC5022"/>
    <w:rsid w:val="00FC598E"/>
    <w:rsid w:val="00FC599D"/>
    <w:rsid w:val="00FC626E"/>
    <w:rsid w:val="00FC68AF"/>
    <w:rsid w:val="00FC6CAB"/>
    <w:rsid w:val="00FC70B9"/>
    <w:rsid w:val="00FC70FA"/>
    <w:rsid w:val="00FC743E"/>
    <w:rsid w:val="00FC74BC"/>
    <w:rsid w:val="00FC755E"/>
    <w:rsid w:val="00FC771A"/>
    <w:rsid w:val="00FC7C1B"/>
    <w:rsid w:val="00FC7D55"/>
    <w:rsid w:val="00FD02D6"/>
    <w:rsid w:val="00FD073A"/>
    <w:rsid w:val="00FD08A2"/>
    <w:rsid w:val="00FD154E"/>
    <w:rsid w:val="00FD15F0"/>
    <w:rsid w:val="00FD1BF9"/>
    <w:rsid w:val="00FD1EDB"/>
    <w:rsid w:val="00FD1FA5"/>
    <w:rsid w:val="00FD2052"/>
    <w:rsid w:val="00FD2344"/>
    <w:rsid w:val="00FD2C1B"/>
    <w:rsid w:val="00FD2CB6"/>
    <w:rsid w:val="00FD2ED6"/>
    <w:rsid w:val="00FD347D"/>
    <w:rsid w:val="00FD3642"/>
    <w:rsid w:val="00FD36D8"/>
    <w:rsid w:val="00FD3727"/>
    <w:rsid w:val="00FD372D"/>
    <w:rsid w:val="00FD4447"/>
    <w:rsid w:val="00FD456B"/>
    <w:rsid w:val="00FD4643"/>
    <w:rsid w:val="00FD4B2C"/>
    <w:rsid w:val="00FD4B66"/>
    <w:rsid w:val="00FD5118"/>
    <w:rsid w:val="00FD5159"/>
    <w:rsid w:val="00FD5216"/>
    <w:rsid w:val="00FD53BC"/>
    <w:rsid w:val="00FD5935"/>
    <w:rsid w:val="00FD5CAC"/>
    <w:rsid w:val="00FD5D3E"/>
    <w:rsid w:val="00FD5E49"/>
    <w:rsid w:val="00FD5F5B"/>
    <w:rsid w:val="00FD6115"/>
    <w:rsid w:val="00FD6148"/>
    <w:rsid w:val="00FD6F9D"/>
    <w:rsid w:val="00FD7237"/>
    <w:rsid w:val="00FD7248"/>
    <w:rsid w:val="00FD7EE3"/>
    <w:rsid w:val="00FE0034"/>
    <w:rsid w:val="00FE0421"/>
    <w:rsid w:val="00FE047D"/>
    <w:rsid w:val="00FE0A38"/>
    <w:rsid w:val="00FE0AE0"/>
    <w:rsid w:val="00FE100F"/>
    <w:rsid w:val="00FE1401"/>
    <w:rsid w:val="00FE1564"/>
    <w:rsid w:val="00FE1A4C"/>
    <w:rsid w:val="00FE1F0D"/>
    <w:rsid w:val="00FE2019"/>
    <w:rsid w:val="00FE20FB"/>
    <w:rsid w:val="00FE22C4"/>
    <w:rsid w:val="00FE24ED"/>
    <w:rsid w:val="00FE2867"/>
    <w:rsid w:val="00FE2A09"/>
    <w:rsid w:val="00FE2B83"/>
    <w:rsid w:val="00FE2EDF"/>
    <w:rsid w:val="00FE2F06"/>
    <w:rsid w:val="00FE39D1"/>
    <w:rsid w:val="00FE4098"/>
    <w:rsid w:val="00FE4507"/>
    <w:rsid w:val="00FE492F"/>
    <w:rsid w:val="00FE499E"/>
    <w:rsid w:val="00FE4A65"/>
    <w:rsid w:val="00FE4FF8"/>
    <w:rsid w:val="00FE5858"/>
    <w:rsid w:val="00FE5AF2"/>
    <w:rsid w:val="00FE616A"/>
    <w:rsid w:val="00FE6ED9"/>
    <w:rsid w:val="00FE7356"/>
    <w:rsid w:val="00FE741C"/>
    <w:rsid w:val="00FE74C1"/>
    <w:rsid w:val="00FE7B41"/>
    <w:rsid w:val="00FE7F82"/>
    <w:rsid w:val="00FF0014"/>
    <w:rsid w:val="00FF0ABD"/>
    <w:rsid w:val="00FF0C50"/>
    <w:rsid w:val="00FF10AC"/>
    <w:rsid w:val="00FF11D6"/>
    <w:rsid w:val="00FF13E5"/>
    <w:rsid w:val="00FF1587"/>
    <w:rsid w:val="00FF185A"/>
    <w:rsid w:val="00FF18CC"/>
    <w:rsid w:val="00FF1CBF"/>
    <w:rsid w:val="00FF1CE5"/>
    <w:rsid w:val="00FF20A7"/>
    <w:rsid w:val="00FF25F1"/>
    <w:rsid w:val="00FF26B0"/>
    <w:rsid w:val="00FF27A5"/>
    <w:rsid w:val="00FF2AF7"/>
    <w:rsid w:val="00FF2BA6"/>
    <w:rsid w:val="00FF3BE8"/>
    <w:rsid w:val="00FF420D"/>
    <w:rsid w:val="00FF5400"/>
    <w:rsid w:val="00FF57BA"/>
    <w:rsid w:val="00FF5C22"/>
    <w:rsid w:val="00FF5CF0"/>
    <w:rsid w:val="00FF5E49"/>
    <w:rsid w:val="00FF5F84"/>
    <w:rsid w:val="00FF6013"/>
    <w:rsid w:val="00FF6167"/>
    <w:rsid w:val="00FF6411"/>
    <w:rsid w:val="00FF657D"/>
    <w:rsid w:val="00FF6EA7"/>
    <w:rsid w:val="00FF70C6"/>
    <w:rsid w:val="00FF7407"/>
    <w:rsid w:val="00FF7732"/>
    <w:rsid w:val="00FF7771"/>
    <w:rsid w:val="00FF7A61"/>
    <w:rsid w:val="00FF7BD0"/>
    <w:rsid w:val="00FF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chartTrackingRefBased/>
  <w15:docId w15:val="{20E70878-AEF6-4413-B7CE-AB337F255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B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1"/>
    <w:qFormat/>
    <w:rsid w:val="00E927E6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Theme="majorBidi" w:hAnsiTheme="majorBidi"/>
      <w:b/>
      <w:bCs/>
      <w:sz w:val="30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E927E6"/>
    <w:rPr>
      <w:rFonts w:asciiTheme="majorBidi" w:hAnsiTheme="majorBidi"/>
      <w:b/>
      <w:bCs/>
      <w:sz w:val="30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41398C"/>
    <w:rPr>
      <w:rFonts w:cs="Angsana New"/>
      <w:szCs w:val="25"/>
    </w:rPr>
  </w:style>
  <w:style w:type="character" w:styleId="Emphasis">
    <w:name w:val="Emphasis"/>
    <w:basedOn w:val="DefaultParagraphFont"/>
    <w:qFormat/>
    <w:rsid w:val="00FA2B71"/>
    <w:rPr>
      <w:i/>
      <w:iCs/>
    </w:rPr>
  </w:style>
  <w:style w:type="table" w:customStyle="1" w:styleId="TableGrid3">
    <w:name w:val="Table Grid3"/>
    <w:basedOn w:val="TableNormal"/>
    <w:next w:val="TableGrid"/>
    <w:uiPriority w:val="39"/>
    <w:rsid w:val="00B052E5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C68394-C62D-4A15-A3B3-746355BB0C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FA61DB-D9A2-4D93-8EE5-2C9F995D4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0FEF55-E106-43D0-90D2-9D5BD20884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19</Pages>
  <Words>5671</Words>
  <Characters>32326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cp:lastModifiedBy>Thanaporn, Saenthaveesuk</cp:lastModifiedBy>
  <cp:revision>2</cp:revision>
  <cp:lastPrinted>2026-04-23T12:05:00Z</cp:lastPrinted>
  <dcterms:created xsi:type="dcterms:W3CDTF">2026-05-02T15:07:00Z</dcterms:created>
  <dcterms:modified xsi:type="dcterms:W3CDTF">2026-05-02T15:07:00Z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GrammarlyDocumentId">
    <vt:lpwstr>e481c0c7b7c25ff26cf2f9dafed4e37485b00cad93a5d39d49c905c62708bbb6</vt:lpwstr>
  </property>
</Properties>
</file>