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667B" w14:textId="77777777" w:rsidR="00873B33" w:rsidRPr="00CD157D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325D9DFD" w:rsidR="00873B33" w:rsidRDefault="00873B33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F27AFA">
        <w:rPr>
          <w:b/>
          <w:bCs/>
        </w:rPr>
        <w:t>1</w:t>
      </w:r>
      <w:r w:rsidR="00131C12">
        <w:rPr>
          <w:b/>
          <w:bCs/>
        </w:rPr>
        <w:t xml:space="preserve"> </w:t>
      </w:r>
      <w:r w:rsidR="00F27AFA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0C6C91">
        <w:rPr>
          <w:rFonts w:hint="cs"/>
          <w:b/>
          <w:bCs/>
          <w:cs/>
        </w:rPr>
        <w:t>9</w:t>
      </w:r>
    </w:p>
    <w:p w14:paraId="6884F5D1" w14:textId="77777777" w:rsidR="00BE6EC7" w:rsidRPr="00BE6EC7" w:rsidRDefault="00BE6EC7" w:rsidP="000C6C91">
      <w:pPr>
        <w:tabs>
          <w:tab w:val="left" w:pos="720"/>
          <w:tab w:val="left" w:pos="1080"/>
        </w:tabs>
        <w:ind w:right="391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55CA01D7" w:rsidR="00873B33" w:rsidRPr="00CD157D" w:rsidRDefault="00DD436D" w:rsidP="000C6C91">
      <w:pPr>
        <w:tabs>
          <w:tab w:val="left" w:pos="1092"/>
        </w:tabs>
        <w:ind w:left="630" w:right="39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</w:t>
      </w:r>
      <w:r w:rsidR="00022ECA">
        <w:rPr>
          <w:rFonts w:ascii="Angsana New" w:hAnsi="Angsana New" w:hint="cs"/>
          <w:cs/>
        </w:rPr>
        <w:t>ป</w:t>
      </w:r>
    </w:p>
    <w:p w14:paraId="1174EC7C" w14:textId="77777777" w:rsidR="00873B33" w:rsidRPr="00CD157D" w:rsidRDefault="00873B33" w:rsidP="000C6C91">
      <w:pPr>
        <w:pStyle w:val="BlockText"/>
        <w:tabs>
          <w:tab w:val="left" w:pos="900"/>
        </w:tabs>
        <w:spacing w:line="72" w:lineRule="auto"/>
        <w:ind w:left="0" w:right="391"/>
        <w:rPr>
          <w:rFonts w:ascii="Angsana New" w:hAnsi="Angsana New"/>
        </w:rPr>
      </w:pPr>
    </w:p>
    <w:tbl>
      <w:tblPr>
        <w:tblW w:w="9371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6390"/>
      </w:tblGrid>
      <w:tr w:rsidR="00873B33" w:rsidRPr="00CD157D" w14:paraId="07702F92" w14:textId="77777777" w:rsidTr="0051193F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51193F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3D8BB73F" w:rsidR="00873B33" w:rsidRPr="00A23614" w:rsidRDefault="000C6C91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0C6C91">
              <w:rPr>
                <w:rFonts w:ascii="Angsana New" w:eastAsia="Times New Roman" w:hAnsi="Angsana New"/>
              </w:rPr>
              <w:t xml:space="preserve">3199  </w:t>
            </w:r>
            <w:r w:rsidRPr="000C6C91">
              <w:rPr>
                <w:rFonts w:ascii="Angsana New" w:eastAsia="Times New Roman" w:hAnsi="Angsana New"/>
                <w:cs/>
              </w:rPr>
              <w:t>อาคาร</w:t>
            </w:r>
            <w:r w:rsidRPr="000C6C91">
              <w:rPr>
                <w:rFonts w:ascii="Angsana New" w:eastAsia="Times New Roman" w:hAnsi="Angsana New" w:hint="cs"/>
                <w:cs/>
              </w:rPr>
              <w:t>มาลีนนท์</w:t>
            </w:r>
            <w:r w:rsidRPr="000C6C91">
              <w:rPr>
                <w:rFonts w:ascii="Angsana New" w:eastAsia="Times New Roman" w:hAnsi="Angsana New"/>
                <w:cs/>
              </w:rPr>
              <w:t>ทาวเวอร์  ชั้น</w:t>
            </w:r>
            <w:r w:rsidRPr="000C6C91">
              <w:rPr>
                <w:rFonts w:ascii="Angsana New" w:eastAsia="Times New Roman" w:hAnsi="Angsana New"/>
              </w:rPr>
              <w:t xml:space="preserve"> 2-4</w:t>
            </w:r>
            <w:r w:rsidRPr="000C6C91">
              <w:rPr>
                <w:rFonts w:ascii="Angsana New" w:eastAsia="Times New Roman" w:hAnsi="Angsana New" w:hint="cs"/>
              </w:rPr>
              <w:t xml:space="preserve">, </w:t>
            </w:r>
            <w:r w:rsidRPr="000C6C91">
              <w:rPr>
                <w:rFonts w:ascii="Angsana New" w:eastAsia="Times New Roman" w:hAnsi="Angsana New"/>
              </w:rPr>
              <w:t>7, 9-10</w:t>
            </w:r>
            <w:r w:rsidRPr="000C6C91">
              <w:rPr>
                <w:rFonts w:ascii="Angsana New" w:eastAsia="Times New Roman" w:hAnsi="Angsana New" w:hint="cs"/>
              </w:rPr>
              <w:t>, 30-34</w:t>
            </w:r>
          </w:p>
        </w:tc>
      </w:tr>
      <w:tr w:rsidR="00873B33" w:rsidRPr="00CD157D" w14:paraId="24AF38C6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68793534" w:rsidR="00873B33" w:rsidRPr="005777F5" w:rsidRDefault="00873B33" w:rsidP="009A2C0D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9A2C0D">
              <w:rPr>
                <w:rFonts w:ascii="Angsana New" w:hAnsi="Angsana New" w:hint="cs"/>
                <w:cs/>
              </w:rPr>
              <w:t xml:space="preserve"> บริหารจัดการ</w:t>
            </w:r>
          </w:p>
        </w:tc>
      </w:tr>
      <w:tr w:rsidR="000E34E6" w:rsidRPr="00CD157D" w14:paraId="053EAA48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2CE7CCB1" w:rsidR="000E34E6" w:rsidRPr="005777F5" w:rsidRDefault="009A2C0D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35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ศิลปิน รวมถึง</w:t>
            </w:r>
            <w:r w:rsidR="000E34E6"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057E95EA" w:rsidR="00873B33" w:rsidRPr="008E4963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</w:t>
            </w:r>
            <w:r w:rsidR="0051193F">
              <w:rPr>
                <w:rFonts w:ascii="Angsana New" w:hAnsi="Angsana New" w:hint="cs"/>
                <w:spacing w:val="-2"/>
                <w:cs/>
              </w:rPr>
              <w:t>เหตุ</w:t>
            </w:r>
          </w:p>
        </w:tc>
      </w:tr>
      <w:tr w:rsidR="00873B33" w:rsidRPr="00CD157D" w14:paraId="5CCBBB2E" w14:textId="77777777" w:rsidTr="0051193F"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 w:rsidP="000C6C91">
            <w:pPr>
              <w:tabs>
                <w:tab w:val="left" w:pos="360"/>
                <w:tab w:val="left" w:pos="900"/>
                <w:tab w:val="left" w:pos="1440"/>
              </w:tabs>
              <w:ind w:right="391"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2E3A280E" w:rsidR="00873B33" w:rsidRPr="00CD157D" w:rsidRDefault="0051193F" w:rsidP="0051193F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  <w:cs/>
              </w:rPr>
              <w:tab/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9</w:t>
            </w:r>
            <w:r w:rsidR="00791AE9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>1</w:t>
            </w:r>
            <w:r>
              <w:t>0</w:t>
            </w:r>
            <w:r w:rsidR="008E4963">
              <w:t xml:space="preserve">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0C6C91">
      <w:pPr>
        <w:tabs>
          <w:tab w:val="left" w:pos="900"/>
          <w:tab w:val="left" w:pos="1440"/>
        </w:tabs>
        <w:spacing w:line="72" w:lineRule="auto"/>
        <w:ind w:right="391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2B27F22" w14:textId="77777777" w:rsidR="00BC1F41" w:rsidRPr="00BC1F41" w:rsidRDefault="00BC1F41" w:rsidP="000C6C91">
      <w:pPr>
        <w:ind w:left="1106" w:right="391" w:hanging="476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BFC6C8" w14:textId="1F04B578" w:rsidR="00334522" w:rsidRPr="0049147D" w:rsidRDefault="00873B33" w:rsidP="000C6C91">
      <w:pPr>
        <w:ind w:left="1106" w:right="391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34A7A144" w:rsidR="00334522" w:rsidRPr="0049147D" w:rsidRDefault="00334522" w:rsidP="000C6C91">
      <w:pPr>
        <w:tabs>
          <w:tab w:val="left" w:pos="1560"/>
        </w:tabs>
        <w:ind w:left="1106" w:right="391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</w:t>
      </w:r>
      <w:r w:rsidR="006535B4">
        <w:rPr>
          <w:rFonts w:ascii="Angsana New" w:hAnsi="Angsana New" w:cs="Angsana New"/>
          <w:cs/>
        </w:rPr>
        <w:br/>
      </w:r>
      <w:r w:rsidRPr="0049147D">
        <w:rPr>
          <w:rFonts w:ascii="Angsana New" w:hAnsi="Angsana New" w:cs="Angsana New" w:hint="cs"/>
          <w:cs/>
        </w:rPr>
        <w:t>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Pr="00F27C54" w:rsidRDefault="00C13EA7" w:rsidP="00F27C54">
      <w:pPr>
        <w:ind w:right="391"/>
        <w:jc w:val="both"/>
        <w:rPr>
          <w:rFonts w:ascii="Angsana New" w:hAnsi="Angsana New" w:cs="Angsana New"/>
        </w:rPr>
      </w:pPr>
    </w:p>
    <w:p w14:paraId="4B55BEF9" w14:textId="77777777" w:rsidR="00A74E21" w:rsidRPr="00D85FBB" w:rsidRDefault="0059611C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0F61BBA7" w:rsidR="00A24CAA" w:rsidRPr="00563983" w:rsidRDefault="00506A4F" w:rsidP="000C6C91">
      <w:pPr>
        <w:tabs>
          <w:tab w:val="left" w:pos="1134"/>
        </w:tabs>
        <w:ind w:left="1105" w:right="391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402819">
        <w:rPr>
          <w:rFonts w:ascii="Angsana New" w:hAnsi="Angsana New" w:cs="Angsana New"/>
        </w:rPr>
        <w:t>8</w:t>
      </w:r>
    </w:p>
    <w:p w14:paraId="24EEDC3B" w14:textId="237A4C55" w:rsidR="0049147D" w:rsidRDefault="0049147D" w:rsidP="000C6C91">
      <w:pPr>
        <w:ind w:right="391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6C140CE0" w:rsidR="00FD1980" w:rsidRDefault="008B2DA6" w:rsidP="000C6C91">
      <w:pPr>
        <w:ind w:left="1106" w:right="391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>)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p w14:paraId="28E01876" w14:textId="77777777" w:rsidR="000B7789" w:rsidRPr="000B7789" w:rsidRDefault="000B7789" w:rsidP="000C6C91">
      <w:pPr>
        <w:ind w:left="1106" w:right="391" w:hanging="462"/>
        <w:jc w:val="thaiDistribute"/>
        <w:rPr>
          <w:rFonts w:ascii="Angsana New" w:hAnsi="Angsana New"/>
          <w:sz w:val="20"/>
          <w:szCs w:val="20"/>
        </w:rPr>
      </w:pPr>
    </w:p>
    <w:tbl>
      <w:tblPr>
        <w:tblW w:w="8946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6"/>
        <w:gridCol w:w="1350"/>
        <w:gridCol w:w="1350"/>
        <w:gridCol w:w="1260"/>
      </w:tblGrid>
      <w:tr w:rsidR="001104CA" w:rsidRPr="00D5211D" w14:paraId="4776DE43" w14:textId="77777777" w:rsidTr="000C6C91">
        <w:trPr>
          <w:cantSplit/>
          <w:trHeight w:val="405"/>
        </w:trPr>
        <w:tc>
          <w:tcPr>
            <w:tcW w:w="4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left="-108" w:right="391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0C6C91">
            <w:pPr>
              <w:ind w:right="-20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0C6C91">
            <w:pPr>
              <w:ind w:left="-94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0C6C91">
        <w:trPr>
          <w:cantSplit/>
          <w:trHeight w:val="405"/>
        </w:trPr>
        <w:tc>
          <w:tcPr>
            <w:tcW w:w="4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52DCEEB7" w:rsidR="001104CA" w:rsidRPr="00D5211D" w:rsidRDefault="00131C12" w:rsidP="000C6C91">
            <w:pPr>
              <w:tabs>
                <w:tab w:val="left" w:pos="360"/>
                <w:tab w:val="left" w:pos="1440"/>
              </w:tabs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F27AFA">
              <w:rPr>
                <w:sz w:val="30"/>
                <w:szCs w:val="30"/>
              </w:rPr>
              <w:t>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มี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F27AFA">
              <w:rPr>
                <w:rFonts w:hint="cs"/>
                <w:sz w:val="30"/>
                <w:szCs w:val="30"/>
                <w:cs/>
              </w:rPr>
              <w:t>ค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402819">
              <w:rPr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2F936FBD" w:rsidR="001104CA" w:rsidRPr="00D5211D" w:rsidRDefault="001104CA" w:rsidP="000C6C91">
            <w:pPr>
              <w:tabs>
                <w:tab w:val="left" w:pos="360"/>
                <w:tab w:val="left" w:pos="1440"/>
              </w:tabs>
              <w:ind w:left="-108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402819">
              <w:rPr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0C6C91">
            <w:pPr>
              <w:ind w:left="-94"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0C6C91">
        <w:trPr>
          <w:trHeight w:val="405"/>
        </w:trPr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left="72" w:right="391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C6C91">
            <w:pPr>
              <w:tabs>
                <w:tab w:val="left" w:pos="162"/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558D019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6FFC40C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F6B5791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C6C91">
            <w:pPr>
              <w:tabs>
                <w:tab w:val="left" w:pos="252"/>
                <w:tab w:val="left" w:pos="612"/>
              </w:tabs>
              <w:ind w:right="391"/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90292C5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0C6C91">
        <w:trPr>
          <w:trHeight w:val="405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C2A69A2" w:rsidR="00067A66" w:rsidRPr="00D5211D" w:rsidRDefault="00A31752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5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E1BA498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E608707" w:rsidR="00067A66" w:rsidRPr="00D5211D" w:rsidRDefault="00A31752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FF4F29" w14:textId="77777777" w:rsidR="00067A66" w:rsidRPr="003F345B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9F84283" w14:textId="77777777" w:rsidR="00E64C28" w:rsidRPr="003F345B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7BD37CA" w14:textId="0A4D9393" w:rsidR="00E64C28" w:rsidRPr="003F345B" w:rsidRDefault="00E64C28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0C6C91">
        <w:trPr>
          <w:trHeight w:val="406"/>
        </w:trPr>
        <w:tc>
          <w:tcPr>
            <w:tcW w:w="4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0C6C91">
            <w:pPr>
              <w:tabs>
                <w:tab w:val="left" w:pos="360"/>
                <w:tab w:val="left" w:pos="900"/>
                <w:tab w:val="left" w:pos="1440"/>
              </w:tabs>
              <w:ind w:left="522" w:right="391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DDDCCC" w14:textId="33F28DBD" w:rsidR="00472D0A" w:rsidRPr="00C97985" w:rsidRDefault="00472D0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0C6C91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0C6C91">
            <w:pPr>
              <w:tabs>
                <w:tab w:val="left" w:pos="360"/>
                <w:tab w:val="left" w:pos="1440"/>
              </w:tabs>
              <w:ind w:right="-110"/>
              <w:jc w:val="center"/>
              <w:rPr>
                <w:sz w:val="30"/>
                <w:szCs w:val="30"/>
                <w:cs/>
              </w:rPr>
            </w:pPr>
            <w:r w:rsidRPr="00DD6279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Pr="000B7789" w:rsidRDefault="007E3374" w:rsidP="000C6C91">
      <w:pPr>
        <w:spacing w:line="120" w:lineRule="auto"/>
        <w:ind w:right="391"/>
        <w:jc w:val="both"/>
        <w:rPr>
          <w:rFonts w:ascii="Angsana New" w:hAnsi="Angsana New"/>
          <w:sz w:val="24"/>
          <w:szCs w:val="24"/>
        </w:rPr>
      </w:pPr>
    </w:p>
    <w:p w14:paraId="628695E3" w14:textId="4E9082F5" w:rsidR="00B96D0D" w:rsidRPr="00B75A84" w:rsidRDefault="00D131FB" w:rsidP="00033700">
      <w:pPr>
        <w:pStyle w:val="ListParagraph"/>
        <w:numPr>
          <w:ilvl w:val="1"/>
          <w:numId w:val="5"/>
        </w:numPr>
        <w:tabs>
          <w:tab w:val="left" w:pos="1092"/>
        </w:tabs>
        <w:ind w:right="391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033700">
        <w:rPr>
          <w:rFonts w:ascii="Angsana New" w:hAnsi="Angsana New"/>
          <w:szCs w:val="32"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0C6C91">
      <w:pPr>
        <w:pStyle w:val="ListParagraph"/>
        <w:numPr>
          <w:ilvl w:val="1"/>
          <w:numId w:val="5"/>
        </w:numPr>
        <w:tabs>
          <w:tab w:val="left" w:pos="1092"/>
        </w:tabs>
        <w:ind w:right="391" w:hanging="439"/>
        <w:jc w:val="both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779ED92F" w:rsidR="00A91922" w:rsidRPr="00B2444A" w:rsidRDefault="00A91922" w:rsidP="00BB106F">
      <w:pPr>
        <w:ind w:left="1092" w:right="391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 xml:space="preserve">กลุ่มบริษัทได้นำมาตรฐานการรายงานทางการเงิน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0C6C91">
        <w:rPr>
          <w:rFonts w:ascii="Angsana New" w:hAnsi="Angsana New" w:cs="Angsana New"/>
          <w:spacing w:val="-4"/>
        </w:rPr>
        <w:t>9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238D5426" w:rsidR="009E1E88" w:rsidRPr="009369F7" w:rsidRDefault="00D5478E" w:rsidP="00F27C54">
      <w:pPr>
        <w:ind w:left="1092" w:right="391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</w:t>
      </w:r>
      <w:r w:rsidR="00496CD5">
        <w:rPr>
          <w:rFonts w:ascii="Angsana New" w:hAnsi="Angsana New" w:cs="Angsana New" w:hint="cs"/>
          <w:spacing w:val="-2"/>
          <w:cs/>
        </w:rPr>
        <w:t>ท</w:t>
      </w:r>
    </w:p>
    <w:p w14:paraId="0A938E6D" w14:textId="7E7CCBB4" w:rsidR="0049147D" w:rsidRPr="00F56D04" w:rsidRDefault="0049147D" w:rsidP="000C6C91">
      <w:pPr>
        <w:ind w:right="391"/>
        <w:jc w:val="both"/>
        <w:rPr>
          <w:rFonts w:ascii="Angsana New" w:hAnsi="Angsana New" w:cs="Angsana New"/>
          <w:cs/>
        </w:rPr>
      </w:pPr>
    </w:p>
    <w:p w14:paraId="0936B090" w14:textId="77777777" w:rsidR="00A461C1" w:rsidRPr="00BD6E48" w:rsidRDefault="00A461C1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0C6C91">
      <w:pPr>
        <w:ind w:right="391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0EF868E6" w:rsidR="00E55FE9" w:rsidRDefault="006C1A88" w:rsidP="000C6C91">
      <w:pPr>
        <w:ind w:left="644" w:right="391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0C6C91">
        <w:rPr>
          <w:rFonts w:asciiTheme="majorBidi" w:eastAsia="Times New Roman" w:hAnsiTheme="majorBidi" w:cs="Angsana New"/>
          <w:spacing w:val="-2"/>
        </w:rPr>
        <w:t>8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3380B001" w14:textId="01899AD1" w:rsidR="009369F7" w:rsidRDefault="009369F7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1BFC04E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B1A4BBE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CBA9280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E1A08FA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CF1756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DDB15F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24318C5" w14:textId="77777777" w:rsidR="00F56D04" w:rsidRDefault="00F56D04" w:rsidP="000C6C91">
      <w:pPr>
        <w:ind w:right="391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B07831E" w14:textId="77777777" w:rsidR="00E14154" w:rsidRPr="00332073" w:rsidRDefault="00B64819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0C6C91">
      <w:pPr>
        <w:tabs>
          <w:tab w:val="left" w:pos="360"/>
          <w:tab w:val="left" w:pos="1440"/>
        </w:tabs>
        <w:spacing w:line="192" w:lineRule="auto"/>
        <w:ind w:left="360" w:right="391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432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25"/>
        <w:gridCol w:w="1326"/>
        <w:gridCol w:w="1326"/>
        <w:gridCol w:w="1322"/>
      </w:tblGrid>
      <w:tr w:rsidR="00F03613" w:rsidRPr="00332073" w14:paraId="24CB85E7" w14:textId="77777777" w:rsidTr="00BB106F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807532" w:rsidRDefault="00F03613" w:rsidP="00807532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807532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BB106F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37D79D6D" w:rsidR="00F27AFA" w:rsidRPr="0037734E" w:rsidRDefault="00F27AFA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0C6C9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72D0FEC6" w:rsidR="00F27AFA" w:rsidRPr="0037734E" w:rsidRDefault="00F27AFA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0C6C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3EB2C266" w:rsidR="00F27AFA" w:rsidRPr="0037734E" w:rsidRDefault="00F27AFA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0C6C9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10E2C791" w:rsidR="00F27AFA" w:rsidRPr="0037734E" w:rsidRDefault="00F27AFA" w:rsidP="0040281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0C6C9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AFA" w:rsidRPr="00332073" w14:paraId="22EED1C6" w14:textId="77777777" w:rsidTr="00BB106F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3BF35B" w14:textId="6742D175" w:rsidR="00F27AFA" w:rsidRPr="001630D0" w:rsidRDefault="000F2A0E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1,823,411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F3E5FA" w14:textId="66C421FC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1,808,150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CA4D6F" w14:textId="0B9CB1BF" w:rsidR="00F27AFA" w:rsidRPr="00774190" w:rsidRDefault="00C94F7D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1,352,659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097C35" w14:textId="023D02AA" w:rsidR="00F27AFA" w:rsidRPr="00901EB7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1,228,167</w:t>
            </w:r>
          </w:p>
        </w:tc>
      </w:tr>
      <w:tr w:rsidR="00F27AFA" w:rsidRPr="00332073" w14:paraId="4EE6A883" w14:textId="77777777" w:rsidTr="00BB106F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0C6C91">
            <w:pPr>
              <w:tabs>
                <w:tab w:val="left" w:pos="16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588C87A" w14:textId="096A62FA" w:rsidR="00F27AFA" w:rsidRPr="001630D0" w:rsidRDefault="000F2A0E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FF0AD" w14:textId="0D58BECE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640D62C" w14:textId="7F63CAB7" w:rsidR="00F27AFA" w:rsidRPr="00774190" w:rsidRDefault="0094637C" w:rsidP="00402819">
            <w:pPr>
              <w:tabs>
                <w:tab w:val="decimal" w:pos="737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07BC" w14:textId="0E29F092" w:rsidR="00F27AFA" w:rsidRPr="00BD1A8F" w:rsidRDefault="002B1F7E" w:rsidP="00402819">
            <w:pPr>
              <w:tabs>
                <w:tab w:val="decimal" w:pos="737"/>
              </w:tabs>
              <w:ind w:left="-108" w:right="-130"/>
              <w:rPr>
                <w:rFonts w:ascii="Angsana New" w:hAnsi="Angsana New" w:cs="Angsana New"/>
                <w:sz w:val="29"/>
                <w:szCs w:val="29"/>
              </w:rPr>
            </w:pPr>
            <w:r w:rsidRPr="00BD1A8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F27AFA" w:rsidRPr="00CD157D" w14:paraId="412DD14A" w14:textId="77777777" w:rsidTr="00BB106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FF1663D" w14:textId="334BF463" w:rsidR="00F27AFA" w:rsidRPr="001630D0" w:rsidRDefault="000F2A0E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1,823,413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C288D" w14:textId="5F74856F" w:rsidR="00F27AFA" w:rsidRPr="00433CDA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1,808,152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DC7366" w14:textId="58AC4EE8" w:rsidR="00F27AFA" w:rsidRPr="00774190" w:rsidRDefault="00C94F7D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1,352,659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40984" w14:textId="7E4ADD3B" w:rsidR="00F27AFA" w:rsidRPr="00901EB7" w:rsidRDefault="00B23E99" w:rsidP="00402819">
            <w:pPr>
              <w:tabs>
                <w:tab w:val="decimal" w:pos="1021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1,228,167</w:t>
            </w:r>
          </w:p>
        </w:tc>
      </w:tr>
      <w:bookmarkEnd w:id="0"/>
    </w:tbl>
    <w:p w14:paraId="6F028C3D" w14:textId="4FCB05E8" w:rsidR="008E2356" w:rsidRPr="005E1F00" w:rsidRDefault="008E2356" w:rsidP="000C6C91">
      <w:pPr>
        <w:ind w:right="391"/>
        <w:rPr>
          <w:rFonts w:ascii="Angsana New" w:hAnsi="Angsana New"/>
        </w:rPr>
      </w:pPr>
    </w:p>
    <w:p w14:paraId="03246B60" w14:textId="77777777" w:rsidR="00CF14CB" w:rsidRDefault="00CF14CB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0C6C91">
      <w:pPr>
        <w:ind w:left="630" w:right="391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434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305"/>
        <w:gridCol w:w="1305"/>
        <w:gridCol w:w="1305"/>
        <w:gridCol w:w="1305"/>
      </w:tblGrid>
      <w:tr w:rsidR="00CF14CB" w:rsidRPr="0037734E" w14:paraId="6D2365FE" w14:textId="77777777" w:rsidTr="00213206">
        <w:trPr>
          <w:cantSplit/>
          <w:trHeight w:val="303"/>
        </w:trPr>
        <w:tc>
          <w:tcPr>
            <w:tcW w:w="4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FC5873" w:rsidRDefault="00CF14CB" w:rsidP="00FC587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C5873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B23E99">
            <w:pPr>
              <w:ind w:left="-96" w:right="-15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B23E99">
            <w:pPr>
              <w:ind w:left="-103" w:right="-15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213206">
        <w:trPr>
          <w:trHeight w:val="308"/>
        </w:trPr>
        <w:tc>
          <w:tcPr>
            <w:tcW w:w="4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11C445B5" w:rsidR="00F27AFA" w:rsidRPr="00884B25" w:rsidRDefault="00F27AFA" w:rsidP="00B23E99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B23E99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1365802A" w:rsidR="00F27AFA" w:rsidRPr="00884B25" w:rsidRDefault="00F27AFA" w:rsidP="00B23E99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</w:t>
            </w:r>
            <w:r w:rsidR="00B23E99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702ADEFB" w:rsidR="00F27AFA" w:rsidRPr="00884B25" w:rsidRDefault="00F27AFA" w:rsidP="00B23E99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B23E99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55222F56" w:rsidR="00F27AFA" w:rsidRPr="00884B25" w:rsidRDefault="00F27AFA" w:rsidP="00B23E99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5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B23E9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27AFA" w:rsidRPr="0037734E" w14:paraId="496CF7CA" w14:textId="77777777" w:rsidTr="00213206"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D0E84F" w14:textId="77777777" w:rsidR="00F27AFA" w:rsidRPr="00290BB5" w:rsidRDefault="00F27AFA" w:rsidP="00B23E99">
            <w:pPr>
              <w:tabs>
                <w:tab w:val="decimal" w:pos="1125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2177052" w14:textId="0D9AC569" w:rsidR="00F27AFA" w:rsidRPr="001630D0" w:rsidRDefault="00AB1369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222,106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3E8604F7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245,012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45338A" w14:textId="7F696FE8" w:rsidR="00F27AFA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28,802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73196" w14:textId="282EE8EA" w:rsidR="00F27AFA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34,515</w:t>
            </w:r>
          </w:p>
        </w:tc>
      </w:tr>
      <w:tr w:rsidR="00F27AFA" w:rsidRPr="0037734E" w14:paraId="69BEBE68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5015E6" w14:textId="1959C628" w:rsidR="00F27AFA" w:rsidRPr="001630D0" w:rsidRDefault="00AB1369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63,80</w:t>
            </w:r>
            <w:r w:rsidR="00F211D7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6F2EFA1F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60,519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F2B93F2" w14:textId="688D0BFD" w:rsidR="00F27AFA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11,943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79010" w14:textId="7095C662" w:rsidR="00F27AFA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9,926</w:t>
            </w:r>
          </w:p>
        </w:tc>
      </w:tr>
      <w:tr w:rsidR="00F27AFA" w:rsidRPr="0037734E" w14:paraId="54E462D7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3497F4E6" w:rsidR="00F27AFA" w:rsidRPr="00290BB5" w:rsidRDefault="00F27AFA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8BF9DA4" w14:textId="1C1F99B9" w:rsidR="00F27AFA" w:rsidRPr="001630D0" w:rsidRDefault="00AB1369" w:rsidP="00AB136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3,285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75F2BCBC" w:rsidR="00F27AFA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9,523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6D0D7F" w14:textId="48B167F3" w:rsidR="00F27AFA" w:rsidRPr="00774190" w:rsidRDefault="00491E18" w:rsidP="00491E18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1,883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B8399" w14:textId="32ACAA2C" w:rsidR="00F27AFA" w:rsidRPr="00290BB5" w:rsidRDefault="00766C55" w:rsidP="00766C55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9,523</w:t>
            </w:r>
          </w:p>
        </w:tc>
      </w:tr>
      <w:tr w:rsidR="00243E07" w:rsidRPr="0037734E" w14:paraId="7EBC49FA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449AE210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FA6D339" w14:textId="3CE1D740" w:rsidR="00243E07" w:rsidRPr="001630D0" w:rsidRDefault="00AB1369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9,202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1EFAD" w14:textId="29F318C4" w:rsidR="00243E07" w:rsidRPr="007B6112" w:rsidRDefault="00766C55" w:rsidP="00766C55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B547BA3" w14:textId="2FBCF681" w:rsidR="00243E07" w:rsidRPr="00774190" w:rsidRDefault="00491E18" w:rsidP="00491E18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9,202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81A77" w14:textId="709304DA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938640" w14:textId="1359FBB6" w:rsidR="00243E07" w:rsidRPr="001630D0" w:rsidRDefault="00AB1369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15,461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20B286F9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20,300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179DF5" w14:textId="6711CD5C" w:rsidR="00243E07" w:rsidRPr="00774190" w:rsidRDefault="00491E18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3A528" w14:textId="532E0818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26F2C807" w:rsidR="00243E07" w:rsidRPr="001630D0" w:rsidRDefault="00AB1369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313,8</w:t>
            </w:r>
            <w:r w:rsidR="00F211D7">
              <w:rPr>
                <w:rFonts w:ascii="Angsana New" w:hAnsi="Angsana New" w:cs="Angsana New"/>
                <w:sz w:val="29"/>
                <w:szCs w:val="29"/>
              </w:rPr>
              <w:t>60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2630F83F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335,354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39D78D9" w14:textId="4637EF5B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51,830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1E5AA" w14:textId="569F892B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53,964</w:t>
            </w:r>
          </w:p>
        </w:tc>
      </w:tr>
      <w:tr w:rsidR="00243E07" w:rsidRPr="0037734E" w14:paraId="034227FA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450CB996" w:rsidR="00243E07" w:rsidRPr="00F34ED7" w:rsidRDefault="00243E07" w:rsidP="00213206">
            <w:pPr>
              <w:tabs>
                <w:tab w:val="left" w:pos="624"/>
              </w:tabs>
              <w:ind w:left="223" w:right="-20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</w:t>
            </w:r>
            <w:r w:rsidR="00213206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เ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กิดขึ้น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23AA9549" w:rsidR="00243E07" w:rsidRPr="001630D0" w:rsidRDefault="00F211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(15,308)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10941630" w:rsidR="00243E07" w:rsidRPr="007B6112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19,268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FE4E7B" w14:textId="6AE643AF" w:rsidR="00243E07" w:rsidRPr="00774190" w:rsidRDefault="00491E18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57BFA" w14:textId="415E27B0" w:rsidR="00243E07" w:rsidRPr="00290BB5" w:rsidRDefault="00766C55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02D7CBB7" w:rsidR="00243E07" w:rsidRPr="001630D0" w:rsidRDefault="00F211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298,552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0350D59C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316,086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766BB0" w14:textId="302433E6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51,830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0E3000" w14:textId="1BD133A7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53,964</w:t>
            </w:r>
          </w:p>
        </w:tc>
      </w:tr>
      <w:tr w:rsidR="00243E07" w:rsidRPr="0037734E" w14:paraId="06848669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0C6C91">
            <w:pPr>
              <w:tabs>
                <w:tab w:val="left" w:pos="252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28DCB712" w:rsidR="00243E07" w:rsidRPr="001630D0" w:rsidRDefault="00F211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5,248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5ED44532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22,121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148DF8" w14:textId="28676F9E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1,080,973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5429" w14:textId="45722CF2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1,373,073</w:t>
            </w:r>
          </w:p>
        </w:tc>
      </w:tr>
      <w:tr w:rsidR="00243E07" w:rsidRPr="0037734E" w14:paraId="43A1542C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5CE83683" w:rsidR="00243E07" w:rsidRPr="001630D0" w:rsidRDefault="00F211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303,800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3D3482B8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338,207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65E743" w14:textId="5011EBAD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1,132,803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DB78" w14:textId="25B03B32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1,427,037</w:t>
            </w:r>
          </w:p>
        </w:tc>
      </w:tr>
      <w:tr w:rsidR="00243E07" w:rsidRPr="0037734E" w14:paraId="3549E54F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9673F" w14:textId="77777777" w:rsidR="00243E07" w:rsidRPr="00774190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4ABD39" w14:textId="77777777" w:rsidR="00243E07" w:rsidRPr="00290BB5" w:rsidRDefault="00243E0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423E736F" w:rsidR="00243E0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27,515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D36174D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22,181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58ECD9" w14:textId="1C507BB7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73,934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2F6DA" w14:textId="1C6D44C3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60,335</w:t>
            </w:r>
          </w:p>
        </w:tc>
      </w:tr>
      <w:tr w:rsidR="00243E07" w:rsidRPr="0037734E" w14:paraId="3AD53B6C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3D4D643B" w:rsidR="00243E0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133,777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28E9C1AF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127,333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F7300" w14:textId="53680B9D" w:rsidR="00243E0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88,391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BA927" w14:textId="44EACFFA" w:rsidR="00243E0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90,429</w:t>
            </w:r>
          </w:p>
        </w:tc>
      </w:tr>
      <w:tr w:rsidR="00243E07" w:rsidRPr="0037734E" w14:paraId="0B28F56B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3384E18B" w:rsidR="00243E0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26,044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535BFCD4" w:rsidR="00243E0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24,142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7312DE" w14:textId="0C08D36A" w:rsidR="00243E07" w:rsidRPr="00774190" w:rsidRDefault="00491E18" w:rsidP="00491E18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795C1" w14:textId="37160F28" w:rsidR="00243E07" w:rsidRPr="00290BB5" w:rsidRDefault="00243E07" w:rsidP="00B23E99">
            <w:pPr>
              <w:tabs>
                <w:tab w:val="decimal" w:pos="737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969D7" w:rsidRPr="0037734E" w14:paraId="39532C2E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0C6C91">
            <w:pPr>
              <w:ind w:right="391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7ABE28E1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36,818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0371AF1F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35,497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67661E" w14:textId="5CCB82D8" w:rsidR="007969D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34,047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7CD7" w14:textId="3F482E7E" w:rsidR="007969D7" w:rsidRPr="00290BB5" w:rsidRDefault="00AA538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533</w:t>
            </w:r>
          </w:p>
        </w:tc>
      </w:tr>
      <w:tr w:rsidR="007969D7" w:rsidRPr="0037734E" w14:paraId="0D66323B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5F6E1883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224,154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236FD472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209,153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0DBF761" w14:textId="61662FAC" w:rsidR="007969D7" w:rsidRPr="00774190" w:rsidRDefault="00491E1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196,372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AE0E46" w14:textId="348BE244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184,297</w:t>
            </w:r>
          </w:p>
        </w:tc>
      </w:tr>
      <w:tr w:rsidR="007969D7" w:rsidRPr="0037734E" w14:paraId="0B77908F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491E18" w:rsidRDefault="007969D7" w:rsidP="00491E18">
            <w:pPr>
              <w:tabs>
                <w:tab w:val="left" w:pos="624"/>
              </w:tabs>
              <w:ind w:left="223" w:right="-20"/>
              <w:rPr>
                <w:rFonts w:ascii="Angsana New" w:hAnsi="Angsana New"/>
                <w:spacing w:val="-2"/>
                <w:sz w:val="29"/>
                <w:szCs w:val="29"/>
                <w:u w:val="single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491E1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491E18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491E18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002DDB84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(48,320)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513F8BB3" w:rsidR="007969D7" w:rsidRPr="007B6112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6454B1" w14:textId="412FC856" w:rsidR="007969D7" w:rsidRPr="00774190" w:rsidRDefault="0070172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</w:t>
            </w:r>
            <w:r w:rsidR="005A5A0D">
              <w:rPr>
                <w:rFonts w:ascii="Angsana New" w:hAnsi="Angsana New" w:cs="Angsana New"/>
                <w:sz w:val="29"/>
                <w:szCs w:val="29"/>
              </w:rPr>
              <w:t>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A5A0D">
              <w:rPr>
                <w:rFonts w:ascii="Angsana New" w:hAnsi="Angsana New" w:cs="Angsana New"/>
                <w:sz w:val="29"/>
                <w:szCs w:val="29"/>
              </w:rPr>
              <w:t>169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205DB" w14:textId="14EC5F41" w:rsidR="007969D7" w:rsidRPr="00290BB5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50,169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1D5CF7C2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0C6C91">
            <w:pPr>
              <w:ind w:right="391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0860A300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(59,827)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479694EF" w:rsidR="007969D7" w:rsidRPr="007B6112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63,097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B0363B" w14:textId="32FDDD05" w:rsidR="007969D7" w:rsidRPr="00774190" w:rsidRDefault="0070172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</w:t>
            </w:r>
            <w:r w:rsidR="005A5A0D">
              <w:rPr>
                <w:rFonts w:ascii="Angsana New" w:hAnsi="Angsana New" w:cs="Angsana New"/>
                <w:sz w:val="29"/>
                <w:szCs w:val="29"/>
              </w:rPr>
              <w:t>9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A5A0D">
              <w:rPr>
                <w:rFonts w:ascii="Angsana New" w:hAnsi="Angsana New" w:cs="Angsana New"/>
                <w:sz w:val="29"/>
                <w:szCs w:val="29"/>
              </w:rPr>
              <w:t>827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D5544" w14:textId="142EFF28" w:rsidR="007969D7" w:rsidRPr="00290BB5" w:rsidRDefault="007969D7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766C55">
              <w:rPr>
                <w:rFonts w:ascii="Angsana New" w:hAnsi="Angsana New" w:cs="Angsana New"/>
                <w:sz w:val="29"/>
                <w:szCs w:val="29"/>
              </w:rPr>
              <w:t>63,097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0AB45213" w14:textId="77777777" w:rsidTr="00213206">
        <w:tc>
          <w:tcPr>
            <w:tcW w:w="4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2CA17F01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116,007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1568AA2A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97,736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3EA952" w14:textId="7FA88F92" w:rsidR="007969D7" w:rsidRPr="00774190" w:rsidRDefault="0070172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86,376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B270" w14:textId="2D41B695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71,031</w:t>
            </w:r>
          </w:p>
        </w:tc>
      </w:tr>
      <w:tr w:rsidR="007969D7" w:rsidRPr="0037734E" w14:paraId="7C4B90A3" w14:textId="77777777" w:rsidTr="00213206"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0C6C91">
            <w:pPr>
              <w:ind w:right="39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3D42CD8B" w:rsidR="007969D7" w:rsidRPr="00C96252" w:rsidRDefault="004F26D0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419,807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449C3BEE" w:rsidR="007969D7" w:rsidRPr="007B6112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8F62D2">
              <w:rPr>
                <w:rFonts w:ascii="Angsana New" w:hAnsi="Angsana New" w:cs="Angsana New"/>
                <w:sz w:val="29"/>
                <w:szCs w:val="29"/>
              </w:rPr>
              <w:t>35</w:t>
            </w:r>
            <w:r>
              <w:rPr>
                <w:rFonts w:ascii="Angsana New" w:hAnsi="Angsana New" w:cs="Angsana New"/>
                <w:sz w:val="29"/>
                <w:szCs w:val="29"/>
              </w:rPr>
              <w:t>,943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2F5B5E" w14:textId="4BCB231E" w:rsidR="007969D7" w:rsidRPr="00774190" w:rsidRDefault="00701728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1,219,179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08CD" w14:textId="6F97AA7C" w:rsidR="007969D7" w:rsidRPr="00290BB5" w:rsidRDefault="00766C55" w:rsidP="00B23E99">
            <w:pPr>
              <w:tabs>
                <w:tab w:val="decimal" w:pos="964"/>
              </w:tabs>
              <w:ind w:left="-108" w:right="-150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1,498,068</w:t>
            </w:r>
          </w:p>
        </w:tc>
      </w:tr>
    </w:tbl>
    <w:p w14:paraId="58727E24" w14:textId="77777777" w:rsidR="00D21BCC" w:rsidRDefault="00D21BCC" w:rsidP="000C6C91">
      <w:pPr>
        <w:ind w:left="630" w:right="391"/>
        <w:rPr>
          <w:rFonts w:ascii="Angsana New" w:hAnsi="Angsana New"/>
        </w:rPr>
      </w:pPr>
    </w:p>
    <w:p w14:paraId="734C769D" w14:textId="77777777" w:rsidR="0020579E" w:rsidRDefault="0020579E" w:rsidP="000C6C91">
      <w:pPr>
        <w:ind w:left="630" w:right="391"/>
        <w:rPr>
          <w:rFonts w:ascii="Angsana New" w:hAnsi="Angsana New"/>
        </w:rPr>
      </w:pPr>
    </w:p>
    <w:p w14:paraId="67DC2ED3" w14:textId="77777777" w:rsidR="0020579E" w:rsidRPr="00B372D5" w:rsidRDefault="0020579E" w:rsidP="000C6C91">
      <w:pPr>
        <w:ind w:left="630" w:right="391"/>
        <w:rPr>
          <w:rFonts w:ascii="Angsana New" w:hAnsi="Angsana New"/>
        </w:rPr>
      </w:pPr>
    </w:p>
    <w:p w14:paraId="71D13D28" w14:textId="029EEF8A" w:rsidR="00D21BCC" w:rsidRPr="00D21BCC" w:rsidRDefault="00CF14CB" w:rsidP="000C6C91">
      <w:pPr>
        <w:numPr>
          <w:ilvl w:val="0"/>
          <w:numId w:val="1"/>
        </w:numPr>
        <w:tabs>
          <w:tab w:val="clear" w:pos="360"/>
        </w:tabs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0C6C91">
      <w:pPr>
        <w:ind w:left="630" w:right="391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080"/>
        <w:gridCol w:w="1080"/>
      </w:tblGrid>
      <w:tr w:rsidR="00CF14CB" w:rsidRPr="007955ED" w14:paraId="35C0086C" w14:textId="77777777" w:rsidTr="00213206">
        <w:trPr>
          <w:trHeight w:hRule="exact" w:val="340"/>
        </w:trPr>
        <w:tc>
          <w:tcPr>
            <w:tcW w:w="4590" w:type="dxa"/>
            <w:vMerge w:val="restart"/>
            <w:vAlign w:val="center"/>
          </w:tcPr>
          <w:p w14:paraId="2166EDD8" w14:textId="77777777" w:rsidR="00CF14CB" w:rsidRPr="007955ED" w:rsidRDefault="00CF14CB" w:rsidP="000C6C91">
            <w:pPr>
              <w:ind w:right="3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0" w:type="dxa"/>
            <w:gridSpan w:val="2"/>
            <w:vAlign w:val="bottom"/>
          </w:tcPr>
          <w:p w14:paraId="04BF3D15" w14:textId="77777777" w:rsidR="00CF14CB" w:rsidRPr="007955ED" w:rsidRDefault="00CF14CB" w:rsidP="00213206">
            <w:pPr>
              <w:ind w:left="-114" w:right="-1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14:paraId="3796F84A" w14:textId="77777777" w:rsidR="00CF14CB" w:rsidRPr="007955ED" w:rsidRDefault="00CF14CB" w:rsidP="00213206">
            <w:pPr>
              <w:ind w:left="-98" w:right="-1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213206">
        <w:trPr>
          <w:trHeight w:hRule="exact" w:val="340"/>
        </w:trPr>
        <w:tc>
          <w:tcPr>
            <w:tcW w:w="4590" w:type="dxa"/>
            <w:vMerge/>
            <w:tcBorders>
              <w:bottom w:val="single" w:sz="4" w:space="0" w:color="auto"/>
            </w:tcBorders>
            <w:vAlign w:val="bottom"/>
          </w:tcPr>
          <w:p w14:paraId="230FF366" w14:textId="77777777" w:rsidR="00F27AFA" w:rsidRPr="007955ED" w:rsidRDefault="00F27AFA" w:rsidP="000C6C91">
            <w:pPr>
              <w:ind w:right="39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563FB1CD" w:rsidR="00F27AFA" w:rsidRPr="007955ED" w:rsidRDefault="00F27AFA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66C5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3E7026ED" w:rsidR="00F27AFA" w:rsidRPr="007955ED" w:rsidRDefault="00F27AFA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66C5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5719776F" w:rsidR="00F27AFA" w:rsidRPr="007955ED" w:rsidRDefault="00F27AFA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66C5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500A40E9" w:rsidR="00F27AFA" w:rsidRPr="007955ED" w:rsidRDefault="00F27AFA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66C5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D6A12" w:rsidRPr="007955ED" w14:paraId="0D9B4A3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C6015BB" w14:textId="29E1770A" w:rsidR="003D6A12" w:rsidRPr="00791AE9" w:rsidRDefault="00791AE9" w:rsidP="000C6C91">
            <w:pPr>
              <w:ind w:right="391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91A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AE9" w:rsidRPr="007955ED" w14:paraId="2530889C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6E03738" w14:textId="3E7296BD" w:rsidR="00791AE9" w:rsidRPr="007955ED" w:rsidRDefault="00791AE9" w:rsidP="000C6C91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B32601" w14:textId="77777777" w:rsidR="00791AE9" w:rsidRPr="007955ED" w:rsidRDefault="00791AE9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DC5B2DB" w14:textId="77777777" w:rsidR="00791AE9" w:rsidRPr="007955ED" w:rsidRDefault="00791AE9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6B41C4" w14:textId="77777777" w:rsidR="00791AE9" w:rsidRPr="007955ED" w:rsidRDefault="00791AE9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1C6DD9C" w14:textId="77777777" w:rsidR="00791AE9" w:rsidRPr="007955ED" w:rsidRDefault="00791AE9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172D0B8E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97AFDB8" w14:textId="77777777" w:rsidR="00C61CF5" w:rsidRPr="007955ED" w:rsidRDefault="00C61CF5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46285FBF" w:rsidR="00C61CF5" w:rsidRPr="00744B6C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7167600C" w:rsidR="00C61CF5" w:rsidRPr="007955ED" w:rsidRDefault="00766C55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348,874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C61CF5" w:rsidRPr="007955ED" w:rsidRDefault="00C61CF5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C61CF5" w:rsidRPr="007955ED" w:rsidRDefault="00C61CF5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93F" w:rsidRPr="007955ED" w14:paraId="2B1300E4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62115C9" w14:textId="77777777" w:rsidR="0051193F" w:rsidRPr="007955ED" w:rsidRDefault="0051193F" w:rsidP="0051193F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054A40C5" w:rsidR="0051193F" w:rsidRPr="007955ED" w:rsidRDefault="0051193F" w:rsidP="0051193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7AA88F0" w14:textId="58802750" w:rsidR="0051193F" w:rsidRPr="007955ED" w:rsidRDefault="0051193F" w:rsidP="0051193F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13,181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93F" w:rsidRPr="007955ED" w14:paraId="4CC51C0C" w14:textId="77777777" w:rsidTr="00901ABD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1315EE6B" w14:textId="77777777" w:rsidR="0051193F" w:rsidRPr="007955ED" w:rsidRDefault="0051193F" w:rsidP="0051193F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B682C34" w14:textId="0CA379F2" w:rsidR="0051193F" w:rsidRPr="007955ED" w:rsidRDefault="0051193F" w:rsidP="0051193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749C9B" w14:textId="562923AA" w:rsidR="0051193F" w:rsidRPr="007955ED" w:rsidRDefault="0051193F" w:rsidP="0051193F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(100,000)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51193F" w:rsidRPr="007955ED" w:rsidRDefault="0051193F" w:rsidP="0051193F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6DB456E9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40D1C8D5" w14:textId="36C848DE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12705D" w14:textId="7F252ED5" w:rsidR="00766C55" w:rsidRPr="007955ED" w:rsidRDefault="00753A87" w:rsidP="00753A87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D6D8996" w14:textId="4DD55B1A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262,055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5A4FE4DB" w:rsidR="00766C55" w:rsidRPr="00787936" w:rsidRDefault="004D1743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766C55" w:rsidRPr="007955ED" w14:paraId="5D0A09A2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1DAC85C9" w14:textId="3CA03840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952FEE" w14:textId="508292E5" w:rsidR="00766C55" w:rsidRDefault="00753A87" w:rsidP="00753A87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C5CBB57" w14:textId="73F27B68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(262,055)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8BD870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BFB26BE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702F9F2C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6220FD24" w14:textId="56735468" w:rsidR="00766C55" w:rsidRPr="00C61CF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9C266C" w14:textId="3C4A3C39" w:rsidR="00766C55" w:rsidRDefault="00753A87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F7AB6A1" w14:textId="01F63690" w:rsidR="00766C55" w:rsidRDefault="00766C55" w:rsidP="00C47511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BD1D93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F245723" w14:textId="77777777" w:rsidR="00766C55" w:rsidRPr="0078793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48AD90F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0C6C91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213206">
            <w:pPr>
              <w:tabs>
                <w:tab w:val="decimal" w:pos="840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213206">
            <w:pPr>
              <w:tabs>
                <w:tab w:val="decimal" w:pos="840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21CE3A76" w14:textId="77777777" w:rsidTr="004D1743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DB61BC6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547FBC37" w:rsidR="00766C55" w:rsidRPr="00016F7F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ECA1A5A" w14:textId="438B21AA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4B13B3D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7FA59109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DBA141D" w14:textId="374B76AD" w:rsidR="00766C55" w:rsidRPr="007955ED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6D31ED2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5,873</w:t>
            </w:r>
          </w:p>
          <w:p w14:paraId="36A24A2B" w14:textId="68EC2B8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6B49E10E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4DE7375D" w14:textId="04AC1DE2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43D915" w14:textId="361EDF14" w:rsidR="00766C55" w:rsidRPr="007955ED" w:rsidRDefault="0022288F" w:rsidP="0022288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7EBBC7D" w14:textId="4CB4F68F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116,746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B9F20CE" w:rsidR="00766C55" w:rsidRPr="00803986" w:rsidRDefault="000F1CCE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124D2DBC" w:rsidR="00766C55" w:rsidRPr="00803986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766C55" w:rsidRPr="007955ED" w14:paraId="151BD37F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</w:tcPr>
          <w:p w14:paraId="08341D85" w14:textId="5A031EFD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25D3355" w14:textId="5960D390" w:rsidR="00766C55" w:rsidRDefault="0022288F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C8730AC" w14:textId="190F1B5A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(116,746)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9632CCC" w14:textId="77777777" w:rsidR="00766C55" w:rsidRPr="00641157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CBA60AD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6F3A22C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</w:tcPr>
          <w:p w14:paraId="5A1C3EB6" w14:textId="00395332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9EB698" w14:textId="72A11839" w:rsidR="00766C55" w:rsidRDefault="0022288F" w:rsidP="0022288F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BCF9CF7" w14:textId="50AA1F56" w:rsidR="00766C55" w:rsidRDefault="00766C55" w:rsidP="00C47511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C58EF6" w14:textId="77777777" w:rsidR="00766C55" w:rsidRPr="00641157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0A6E67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09759283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C4BD697" w14:textId="718386EB" w:rsidR="00766C55" w:rsidRPr="007955ED" w:rsidRDefault="00766C55" w:rsidP="00766C55">
            <w:pPr>
              <w:numPr>
                <w:ilvl w:val="0"/>
                <w:numId w:val="3"/>
              </w:numPr>
              <w:ind w:left="237" w:right="391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766C55" w:rsidRPr="00016F7F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435D9886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7E8258FE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7884A4DD" w:rsidR="00766C55" w:rsidRPr="007955ED" w:rsidRDefault="000F1CCE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3B8703BB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66C55">
              <w:rPr>
                <w:rFonts w:ascii="Angsana New" w:hAnsi="Angsana New" w:cs="Angsana New"/>
                <w:sz w:val="28"/>
                <w:szCs w:val="28"/>
              </w:rPr>
              <w:t>112,979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2E4088D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DAABFEA" w14:textId="5D731A9C" w:rsidR="00766C55" w:rsidRPr="00FE630A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3CD7F3CC" w:rsidR="00766C55" w:rsidRDefault="000F1CCE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7254B66F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766C55" w:rsidRPr="007955ED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66C55" w:rsidRPr="007955ED" w14:paraId="073D2398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B3445EC" w14:textId="77777777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6B13D2" w14:textId="16DD80B5" w:rsidR="00766C55" w:rsidRPr="007955ED" w:rsidRDefault="000F1CCE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9E45C1E" w14:textId="6339A7D1" w:rsidR="00766C55" w:rsidRPr="007955ED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42BA390E" w:rsidR="00766C55" w:rsidRPr="003D73CC" w:rsidRDefault="000F1CCE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64B4AB5B" w:rsidR="00766C55" w:rsidRPr="003D73CC" w:rsidRDefault="009A2C0D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66C55" w:rsidRPr="007955ED" w14:paraId="45B3B9CD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7BC2200" w14:textId="14B426AB" w:rsidR="00766C55" w:rsidRPr="00462F2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7714405" w14:textId="73105AC2" w:rsidR="00766C55" w:rsidRDefault="000F1CCE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F4B74D7" w14:textId="18D6D23A" w:rsidR="00766C55" w:rsidRDefault="00766C55" w:rsidP="00766C55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CCE5412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7BE2AC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4C87887A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  <w:vAlign w:val="bottom"/>
          </w:tcPr>
          <w:p w14:paraId="0ABCB8DF" w14:textId="5E3C1ED3" w:rsidR="00766C55" w:rsidRPr="00462F25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cs/>
              </w:rPr>
              <w:t>รวมเงินให้กู้ยืม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-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0CF538" w14:textId="5576C92C" w:rsidR="00766C55" w:rsidRDefault="000F1CCE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D280D47" w14:textId="4444F484" w:rsidR="00766C55" w:rsidRPr="00016F7F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9255E0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F56098" w14:textId="77777777" w:rsidR="00766C55" w:rsidRPr="003D73CC" w:rsidRDefault="00766C55" w:rsidP="00766C55">
            <w:pPr>
              <w:tabs>
                <w:tab w:val="decimal" w:pos="0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C55" w:rsidRPr="007955ED" w14:paraId="5130D223" w14:textId="77777777" w:rsidTr="00213206">
        <w:trPr>
          <w:trHeight w:hRule="exact"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766C55" w:rsidRPr="007955ED" w:rsidRDefault="00766C55" w:rsidP="00766C55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49109133" w:rsidR="00766C55" w:rsidRPr="007955ED" w:rsidRDefault="000F1CCE" w:rsidP="000F1CCE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65BC192C" w:rsidR="00766C55" w:rsidRPr="007955ED" w:rsidRDefault="00766C55" w:rsidP="00766C55">
            <w:pPr>
              <w:tabs>
                <w:tab w:val="decimal" w:pos="590"/>
              </w:tabs>
              <w:ind w:left="-97" w:right="-109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766C55" w:rsidRPr="007955ED" w:rsidRDefault="00766C55" w:rsidP="00766C55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5E337E1" w14:textId="77777777" w:rsidR="008636E4" w:rsidRDefault="008636E4" w:rsidP="000C6C91">
      <w:pPr>
        <w:ind w:right="391"/>
      </w:pPr>
    </w:p>
    <w:p w14:paraId="09F6FC82" w14:textId="77777777" w:rsidR="008636E4" w:rsidRDefault="008636E4" w:rsidP="000C6C91">
      <w:pPr>
        <w:ind w:right="391"/>
      </w:pPr>
    </w:p>
    <w:p w14:paraId="6E9E1ACA" w14:textId="77777777" w:rsidR="008636E4" w:rsidRDefault="008636E4" w:rsidP="000C6C91">
      <w:pPr>
        <w:ind w:right="391"/>
      </w:pPr>
    </w:p>
    <w:p w14:paraId="5CAD86FF" w14:textId="77777777" w:rsidR="008636E4" w:rsidRDefault="008636E4" w:rsidP="000C6C91">
      <w:pPr>
        <w:ind w:right="391"/>
      </w:pPr>
    </w:p>
    <w:p w14:paraId="6F1213A1" w14:textId="77777777" w:rsidR="008636E4" w:rsidRDefault="008636E4" w:rsidP="000C6C91">
      <w:pPr>
        <w:ind w:right="391"/>
      </w:pPr>
    </w:p>
    <w:p w14:paraId="356DB988" w14:textId="77777777" w:rsidR="008636E4" w:rsidRDefault="008636E4" w:rsidP="000C6C91">
      <w:pPr>
        <w:ind w:right="391"/>
      </w:pPr>
    </w:p>
    <w:p w14:paraId="617D88DB" w14:textId="77777777" w:rsidR="008636E4" w:rsidRDefault="008636E4" w:rsidP="000C6C91">
      <w:pPr>
        <w:ind w:right="391"/>
      </w:pPr>
    </w:p>
    <w:p w14:paraId="78682409" w14:textId="77777777" w:rsidR="008636E4" w:rsidRDefault="008636E4" w:rsidP="000C6C91">
      <w:pPr>
        <w:ind w:right="391"/>
      </w:pPr>
    </w:p>
    <w:p w14:paraId="79C5437D" w14:textId="77777777" w:rsidR="0095171E" w:rsidRDefault="0095171E" w:rsidP="000C6C91">
      <w:pPr>
        <w:ind w:right="391"/>
      </w:pPr>
    </w:p>
    <w:p w14:paraId="5770BD76" w14:textId="77777777" w:rsidR="008636E4" w:rsidRDefault="008636E4" w:rsidP="000C6C91">
      <w:pPr>
        <w:ind w:right="391"/>
      </w:pPr>
    </w:p>
    <w:p w14:paraId="348981EB" w14:textId="77777777" w:rsidR="00CA799A" w:rsidRDefault="00CA799A" w:rsidP="000C6C91">
      <w:pPr>
        <w:ind w:right="391"/>
      </w:pPr>
    </w:p>
    <w:p w14:paraId="3A936B01" w14:textId="77777777" w:rsidR="00443D3A" w:rsidRDefault="00443D3A" w:rsidP="000C6C91">
      <w:pPr>
        <w:ind w:right="391"/>
      </w:pPr>
    </w:p>
    <w:p w14:paraId="091042E6" w14:textId="4E5FA6C7" w:rsidR="008636E4" w:rsidRPr="00D21BCC" w:rsidRDefault="008636E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</w:t>
      </w:r>
      <w:r w:rsidR="00C66516">
        <w:rPr>
          <w:rFonts w:ascii="Angsana New" w:hAnsi="Angsana New" w:hint="cs"/>
          <w:b/>
          <w:bCs/>
          <w:cs/>
        </w:rPr>
        <w:t>บริษัทอื่น</w:t>
      </w:r>
    </w:p>
    <w:p w14:paraId="4105D857" w14:textId="77777777" w:rsidR="008636E4" w:rsidRPr="00C63BCA" w:rsidRDefault="008636E4" w:rsidP="000C6C91">
      <w:pPr>
        <w:ind w:left="630" w:right="391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1350"/>
        <w:gridCol w:w="1080"/>
        <w:gridCol w:w="1080"/>
      </w:tblGrid>
      <w:tr w:rsidR="008636E4" w:rsidRPr="007955ED" w14:paraId="3492F38E" w14:textId="77777777" w:rsidTr="00213206">
        <w:trPr>
          <w:trHeight w:hRule="exact" w:val="340"/>
        </w:trPr>
        <w:tc>
          <w:tcPr>
            <w:tcW w:w="4590" w:type="dxa"/>
            <w:vMerge w:val="restart"/>
            <w:vAlign w:val="center"/>
          </w:tcPr>
          <w:p w14:paraId="1849493D" w14:textId="77777777" w:rsidR="008636E4" w:rsidRPr="007955ED" w:rsidRDefault="008636E4" w:rsidP="000C6C91">
            <w:pPr>
              <w:ind w:right="3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0" w:type="dxa"/>
            <w:gridSpan w:val="2"/>
            <w:vAlign w:val="bottom"/>
          </w:tcPr>
          <w:p w14:paraId="4E8B7583" w14:textId="77777777" w:rsidR="008636E4" w:rsidRPr="007955ED" w:rsidRDefault="008636E4" w:rsidP="00213206">
            <w:pPr>
              <w:ind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vAlign w:val="bottom"/>
          </w:tcPr>
          <w:p w14:paraId="5727FFF3" w14:textId="77777777" w:rsidR="008636E4" w:rsidRPr="007955ED" w:rsidRDefault="008636E4" w:rsidP="00213206">
            <w:pPr>
              <w:ind w:left="-9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636E4" w:rsidRPr="007955ED" w14:paraId="73FE93D0" w14:textId="77777777" w:rsidTr="00213206">
        <w:trPr>
          <w:trHeight w:hRule="exact" w:val="340"/>
        </w:trPr>
        <w:tc>
          <w:tcPr>
            <w:tcW w:w="4590" w:type="dxa"/>
            <w:vMerge/>
            <w:tcBorders>
              <w:bottom w:val="single" w:sz="4" w:space="0" w:color="auto"/>
            </w:tcBorders>
            <w:vAlign w:val="bottom"/>
          </w:tcPr>
          <w:p w14:paraId="0496661B" w14:textId="77777777" w:rsidR="008636E4" w:rsidRPr="007955ED" w:rsidRDefault="008636E4" w:rsidP="000C6C91">
            <w:pPr>
              <w:ind w:right="39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D7D348" w14:textId="4B05AEC9" w:rsidR="008636E4" w:rsidRPr="007955ED" w:rsidRDefault="008636E4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130D9" w14:textId="47880872" w:rsidR="008636E4" w:rsidRPr="007955ED" w:rsidRDefault="008636E4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06ED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64BB772" w14:textId="74C51A30" w:rsidR="008636E4" w:rsidRPr="007955ED" w:rsidRDefault="008636E4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95640" w14:textId="0ADCAF15" w:rsidR="008636E4" w:rsidRPr="007955ED" w:rsidRDefault="008636E4" w:rsidP="00213206">
            <w:pPr>
              <w:ind w:left="-97" w:right="-109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06ED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94A7A" w:rsidRPr="007955ED" w14:paraId="38AEB70D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04836DEB" w14:textId="436EE084" w:rsidR="00A94A7A" w:rsidRPr="00A94A7A" w:rsidRDefault="00A94A7A" w:rsidP="000C6C91">
            <w:pPr>
              <w:ind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</w:rPr>
              <w:t xml:space="preserve">1.  </w:t>
            </w:r>
            <w:r w:rsidRPr="00A94A7A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A94A7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11C7037" w14:textId="77777777" w:rsidR="00A94A7A" w:rsidRPr="007955ED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09CF62" w14:textId="77777777" w:rsidR="00A94A7A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65E7E6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A7E41CA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A7A" w:rsidRPr="007955ED" w14:paraId="1CCEC6C9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52A9D1E" w14:textId="29C39002" w:rsidR="00A94A7A" w:rsidRPr="00A94A7A" w:rsidRDefault="00A94A7A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EDA5347" w14:textId="69CC6363" w:rsidR="00A94A7A" w:rsidRPr="007955ED" w:rsidRDefault="00FB092E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9A4A" w14:textId="3734623D" w:rsidR="00A94A7A" w:rsidRDefault="00A94A7A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</w:t>
            </w:r>
            <w:r w:rsidR="00E004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60FE5E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B0B5529" w14:textId="77777777" w:rsidR="00A94A7A" w:rsidRPr="007955ED" w:rsidRDefault="00A94A7A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3B326DC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395FC191" w14:textId="3AE2425B" w:rsidR="00D17D43" w:rsidRPr="00462F25" w:rsidRDefault="00D17D43" w:rsidP="000C6C91">
            <w:pPr>
              <w:ind w:left="237" w:right="391"/>
              <w:rPr>
                <w:sz w:val="28"/>
                <w:szCs w:val="28"/>
                <w:u w:val="single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991B470" w14:textId="106D96F9" w:rsidR="00D17D43" w:rsidRPr="007955ED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5C40195" w14:textId="0ED42D9E" w:rsidR="00D17D43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B7D8340" w14:textId="70F24F68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9210B15" w14:textId="71C6FBBB" w:rsidR="00D17D43" w:rsidRPr="007955ED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153E7570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5A1BF22E" w14:textId="0F36532E" w:rsidR="00D17D43" w:rsidRPr="00A94A7A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D26C312" w14:textId="574594BD" w:rsidR="00D17D43" w:rsidRPr="007955ED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8D1D" w14:textId="5D190626" w:rsidR="00D17D43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33069E1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5A9623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36669FF6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  <w:vAlign w:val="bottom"/>
          </w:tcPr>
          <w:p w14:paraId="113969B3" w14:textId="11A03FDF" w:rsidR="00D17D43" w:rsidRPr="00A94A7A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98B265" w14:textId="2367FF0A" w:rsidR="00D17D43" w:rsidRPr="007955ED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B9A4" w14:textId="0D69631A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1DE801A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FE52FC7" w14:textId="79B42745" w:rsidR="00D17D43" w:rsidRPr="007955ED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E9587F0" w14:textId="77777777" w:rsidTr="00213206">
        <w:trPr>
          <w:trHeight w:hRule="exact" w:val="389"/>
        </w:trPr>
        <w:tc>
          <w:tcPr>
            <w:tcW w:w="4590" w:type="dxa"/>
            <w:tcBorders>
              <w:top w:val="single" w:sz="4" w:space="0" w:color="auto"/>
              <w:bottom w:val="nil"/>
            </w:tcBorders>
            <w:vAlign w:val="bottom"/>
          </w:tcPr>
          <w:p w14:paraId="0218A9B9" w14:textId="7E522CB1" w:rsidR="00D17D43" w:rsidRPr="00B701E4" w:rsidRDefault="00D17D43" w:rsidP="000C6C91">
            <w:pPr>
              <w:ind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 xml:space="preserve">2.  </w:t>
            </w:r>
            <w:r w:rsidRPr="00B701E4">
              <w:rPr>
                <w:sz w:val="28"/>
                <w:szCs w:val="28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33BF08" w14:textId="77777777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343873" w14:textId="77777777" w:rsidR="00D17D43" w:rsidRPr="00016F7F" w:rsidRDefault="00D17D43" w:rsidP="00213206">
            <w:pPr>
              <w:tabs>
                <w:tab w:val="decimal" w:pos="624"/>
                <w:tab w:val="decimal" w:pos="878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9667A7E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B7625D0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204677D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A9679B1" w14:textId="605158A2" w:rsidR="00D17D43" w:rsidRPr="00B701E4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9C77BCE" w14:textId="2B06CBDB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55504" w14:textId="4E04305E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CFB69B9" w14:textId="77777777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413ADEE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619BC7D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68B026DC" w14:textId="2BC224AE" w:rsidR="00D17D43" w:rsidRPr="00B701E4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8CFA801" w14:textId="3EC75771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16CFF49" w14:textId="1CAF86CE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D8A73F4" w14:textId="1ADD4A2F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8F28B7" w14:textId="17157F6A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26744D09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nil"/>
            </w:tcBorders>
            <w:vAlign w:val="bottom"/>
          </w:tcPr>
          <w:p w14:paraId="4BCE6936" w14:textId="5205FB48" w:rsidR="00D17D43" w:rsidRPr="00B701E4" w:rsidRDefault="00D17D43" w:rsidP="000C6C91">
            <w:pPr>
              <w:ind w:left="237" w:right="39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sz w:val="28"/>
                <w:szCs w:val="28"/>
                <w:u w:val="single"/>
                <w:cs/>
              </w:rPr>
              <w:t>หัก</w:t>
            </w:r>
            <w:r w:rsidRPr="00B701E4">
              <w:rPr>
                <w:sz w:val="28"/>
                <w:szCs w:val="28"/>
                <w:cs/>
              </w:rPr>
              <w:t xml:space="preserve"> ค่า</w:t>
            </w:r>
            <w:r w:rsidRPr="00B701E4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8A70C44" w14:textId="00725D73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9C4" w14:textId="11612220" w:rsidR="00D17D43" w:rsidRPr="00B701E4" w:rsidRDefault="00D17D43" w:rsidP="00213206">
            <w:pPr>
              <w:tabs>
                <w:tab w:val="decimal" w:pos="878"/>
              </w:tabs>
              <w:ind w:left="-97" w:right="-109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17C4E9C" w14:textId="07B8DA71" w:rsidR="00D17D43" w:rsidRP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E07850" w14:textId="77777777" w:rsidR="00D17D43" w:rsidRDefault="00D17D43" w:rsidP="00213206">
            <w:pPr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258802F" w14:textId="77777777" w:rsidTr="00213206">
        <w:trPr>
          <w:trHeight w:hRule="exact" w:val="389"/>
        </w:trPr>
        <w:tc>
          <w:tcPr>
            <w:tcW w:w="4590" w:type="dxa"/>
            <w:tcBorders>
              <w:top w:val="nil"/>
              <w:bottom w:val="single" w:sz="4" w:space="0" w:color="auto"/>
            </w:tcBorders>
            <w:vAlign w:val="bottom"/>
          </w:tcPr>
          <w:p w14:paraId="4A6CE605" w14:textId="4A85CB5A" w:rsidR="00D17D43" w:rsidRPr="00B701E4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C1300C" w14:textId="3511AC74" w:rsidR="00D17D43" w:rsidRPr="00B701E4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1B37" w14:textId="5666ED41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EA0B88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C95897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139AF58" w14:textId="77777777" w:rsidTr="00213206">
        <w:trPr>
          <w:trHeight w:hRule="exact"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8358" w14:textId="5F136941" w:rsidR="00D17D43" w:rsidRPr="007955ED" w:rsidRDefault="00D17D43" w:rsidP="000C6C91">
            <w:pPr>
              <w:ind w:left="237" w:right="39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FD9592" w14:textId="0211A15B" w:rsidR="00D17D43" w:rsidRPr="007955ED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CA45" w14:textId="06B9BB7B" w:rsidR="00D17D43" w:rsidRPr="00016F7F" w:rsidRDefault="00D17D43" w:rsidP="00213206">
            <w:pPr>
              <w:tabs>
                <w:tab w:val="decimal" w:pos="590"/>
              </w:tabs>
              <w:ind w:left="-103" w:right="-109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BDF96CE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BA9193B" w14:textId="77777777" w:rsidR="00D17D43" w:rsidRPr="007955ED" w:rsidRDefault="00D17D43" w:rsidP="00213206">
            <w:pPr>
              <w:tabs>
                <w:tab w:val="decimal" w:pos="812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113082C0" w14:textId="77777777" w:rsidR="00B1241D" w:rsidRPr="00706EDD" w:rsidRDefault="00B1241D" w:rsidP="000C6C91">
      <w:pPr>
        <w:pStyle w:val="BodyText2"/>
        <w:ind w:left="426" w:right="391" w:firstLine="204"/>
        <w:rPr>
          <w:rFonts w:ascii="Angsana New" w:hAnsi="Angsana New"/>
        </w:rPr>
      </w:pPr>
    </w:p>
    <w:p w14:paraId="568CB93C" w14:textId="64841EFA" w:rsidR="005E6AB8" w:rsidRDefault="00A0342B" w:rsidP="000C6C91">
      <w:pPr>
        <w:numPr>
          <w:ilvl w:val="0"/>
          <w:numId w:val="1"/>
        </w:numPr>
        <w:spacing w:line="300" w:lineRule="atLeast"/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7704A3C0" w14:textId="77777777" w:rsidR="00280A2D" w:rsidRPr="00DE6ED3" w:rsidRDefault="00280A2D" w:rsidP="00280A2D">
      <w:pPr>
        <w:spacing w:line="120" w:lineRule="auto"/>
        <w:ind w:left="634" w:right="389"/>
        <w:rPr>
          <w:rFonts w:ascii="Angsana New" w:hAnsi="Angsana New"/>
          <w:b/>
          <w:bCs/>
        </w:rPr>
      </w:pPr>
    </w:p>
    <w:p w14:paraId="68294948" w14:textId="71F8E474" w:rsidR="0087055A" w:rsidRPr="00DE6ED3" w:rsidRDefault="005E6AB8" w:rsidP="000C6C91">
      <w:pPr>
        <w:tabs>
          <w:tab w:val="left" w:pos="709"/>
          <w:tab w:val="left" w:pos="1440"/>
        </w:tabs>
        <w:ind w:left="709" w:right="391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Default="005E6AB8" w:rsidP="000C6C91">
      <w:pPr>
        <w:spacing w:line="380" w:lineRule="exact"/>
        <w:ind w:left="618" w:right="391" w:firstLine="533"/>
        <w:jc w:val="thaiDistribute"/>
        <w:rPr>
          <w:rFonts w:ascii="Angsana New" w:hAnsi="Angsana New"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0B3BCB9" w14:textId="77777777" w:rsidR="00280A2D" w:rsidRPr="003853C4" w:rsidRDefault="00280A2D" w:rsidP="00280A2D">
      <w:pPr>
        <w:spacing w:line="120" w:lineRule="auto"/>
        <w:ind w:left="619" w:right="389" w:firstLine="533"/>
        <w:jc w:val="thaiDistribute"/>
        <w:rPr>
          <w:rFonts w:ascii="Angsana New" w:hAnsi="Angsana New"/>
          <w:cs/>
        </w:rPr>
      </w:pPr>
    </w:p>
    <w:p w14:paraId="69CED5C3" w14:textId="255DF6A3" w:rsidR="00AC34FA" w:rsidRPr="00280A2D" w:rsidRDefault="00344C73" w:rsidP="000C6C91">
      <w:pPr>
        <w:tabs>
          <w:tab w:val="center" w:pos="5480"/>
          <w:tab w:val="right" w:pos="10331"/>
        </w:tabs>
        <w:spacing w:line="300" w:lineRule="atLeast"/>
        <w:ind w:left="630" w:right="391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280A2D">
        <w:rPr>
          <w:sz w:val="30"/>
          <w:szCs w:val="30"/>
          <w:cs/>
        </w:rPr>
        <w:t xml:space="preserve">หน่วย </w:t>
      </w:r>
      <w:r w:rsidR="00AC34FA" w:rsidRPr="00280A2D">
        <w:rPr>
          <w:sz w:val="30"/>
          <w:szCs w:val="30"/>
        </w:rPr>
        <w:t xml:space="preserve">: </w:t>
      </w:r>
      <w:r w:rsidR="00AC34FA" w:rsidRPr="00280A2D">
        <w:rPr>
          <w:sz w:val="30"/>
          <w:szCs w:val="30"/>
          <w:cs/>
        </w:rPr>
        <w:t>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AC34FA" w:rsidRPr="003853C4" w14:paraId="6B26C9AA" w14:textId="77777777" w:rsidTr="000D0FD1">
        <w:trPr>
          <w:trHeight w:hRule="exact" w:val="397"/>
        </w:trPr>
        <w:tc>
          <w:tcPr>
            <w:tcW w:w="6570" w:type="dxa"/>
            <w:vMerge w:val="restart"/>
            <w:vAlign w:val="center"/>
          </w:tcPr>
          <w:p w14:paraId="3EEB7B19" w14:textId="77777777" w:rsidR="00AC34FA" w:rsidRPr="003853C4" w:rsidRDefault="00AC34FA" w:rsidP="000C6C91">
            <w:pPr>
              <w:tabs>
                <w:tab w:val="left" w:pos="360"/>
                <w:tab w:val="left" w:pos="885"/>
              </w:tabs>
              <w:ind w:left="-107" w:right="391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E91AE4">
            <w:pPr>
              <w:tabs>
                <w:tab w:val="left" w:pos="360"/>
                <w:tab w:val="left" w:pos="900"/>
                <w:tab w:val="left" w:pos="1440"/>
              </w:tabs>
              <w:ind w:left="-108" w:right="-11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280A2D">
        <w:trPr>
          <w:trHeight w:hRule="exact" w:val="397"/>
        </w:trPr>
        <w:tc>
          <w:tcPr>
            <w:tcW w:w="6570" w:type="dxa"/>
            <w:vMerge/>
            <w:tcBorders>
              <w:bottom w:val="single" w:sz="4" w:space="0" w:color="auto"/>
            </w:tcBorders>
            <w:vAlign w:val="center"/>
          </w:tcPr>
          <w:p w14:paraId="4A137212" w14:textId="77777777" w:rsidR="008C630D" w:rsidRPr="003853C4" w:rsidRDefault="008C630D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0F033E1F" w:rsidR="008C630D" w:rsidRPr="003853C4" w:rsidRDefault="008C630D" w:rsidP="00E91AE4">
            <w:pPr>
              <w:tabs>
                <w:tab w:val="left" w:pos="360"/>
                <w:tab w:val="left" w:pos="900"/>
              </w:tabs>
              <w:ind w:left="-108" w:right="-14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76FF85FD" w:rsidR="008C630D" w:rsidRPr="003853C4" w:rsidRDefault="008C630D" w:rsidP="00E91AE4">
            <w:pPr>
              <w:tabs>
                <w:tab w:val="left" w:pos="360"/>
                <w:tab w:val="left" w:pos="900"/>
              </w:tabs>
              <w:ind w:left="-108" w:right="-14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3853C4" w14:paraId="5F46F2D6" w14:textId="77777777" w:rsidTr="00280A2D">
        <w:trPr>
          <w:trHeight w:val="396"/>
        </w:trPr>
        <w:tc>
          <w:tcPr>
            <w:tcW w:w="6570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44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E91AE4">
            <w:pPr>
              <w:tabs>
                <w:tab w:val="decimal" w:pos="318"/>
              </w:tabs>
              <w:ind w:left="-108" w:right="-148"/>
              <w:jc w:val="center"/>
            </w:pP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E91AE4">
            <w:pPr>
              <w:tabs>
                <w:tab w:val="decimal" w:pos="318"/>
              </w:tabs>
              <w:ind w:left="-108" w:right="-148"/>
              <w:jc w:val="center"/>
            </w:pPr>
          </w:p>
        </w:tc>
      </w:tr>
      <w:tr w:rsidR="00391366" w:rsidRPr="003853C4" w14:paraId="4491083F" w14:textId="77777777" w:rsidTr="00280A2D">
        <w:trPr>
          <w:trHeight w:val="265"/>
        </w:trPr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44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133705" w14:textId="73A8089E" w:rsidR="00391366" w:rsidRPr="003853C4" w:rsidRDefault="00873221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032B686" w14:textId="0935CC05" w:rsidR="00391366" w:rsidRPr="003853C4" w:rsidRDefault="00391366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280A2D">
        <w:trPr>
          <w:trHeight w:val="363"/>
        </w:trPr>
        <w:tc>
          <w:tcPr>
            <w:tcW w:w="6570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0C6C91">
            <w:pPr>
              <w:tabs>
                <w:tab w:val="left" w:pos="360"/>
                <w:tab w:val="left" w:pos="900"/>
                <w:tab w:val="left" w:pos="1440"/>
              </w:tabs>
              <w:ind w:right="391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82FE89" w14:textId="40EF7C1A" w:rsidR="00391366" w:rsidRPr="003853C4" w:rsidRDefault="00040C3D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</w:t>
            </w:r>
            <w:r w:rsidR="004F68C8">
              <w:rPr>
                <w:rFonts w:ascii="Angsana New" w:hAnsi="Angsana New"/>
              </w:rPr>
              <w:t>594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B86A4" w14:textId="1B893A79" w:rsidR="00391366" w:rsidRPr="003853C4" w:rsidRDefault="00391366" w:rsidP="00E91AE4">
            <w:pPr>
              <w:tabs>
                <w:tab w:val="decimal" w:pos="1077"/>
              </w:tabs>
              <w:ind w:left="-108" w:right="-148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</w:t>
            </w:r>
            <w:r w:rsidR="00706EDD">
              <w:rPr>
                <w:rFonts w:ascii="Angsana New" w:hAnsi="Angsana New"/>
              </w:rPr>
              <w:t>647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280A2D">
        <w:trPr>
          <w:trHeight w:val="382"/>
        </w:trPr>
        <w:tc>
          <w:tcPr>
            <w:tcW w:w="6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CABD6B" w:rsidR="00391366" w:rsidRPr="003853C4" w:rsidRDefault="00391366" w:rsidP="000D0FD1">
            <w:pPr>
              <w:tabs>
                <w:tab w:val="left" w:pos="360"/>
                <w:tab w:val="left" w:pos="900"/>
                <w:tab w:val="left" w:pos="1440"/>
              </w:tabs>
              <w:ind w:right="-10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DA3886E" w14:textId="02CB26FE" w:rsidR="00391366" w:rsidRPr="003853C4" w:rsidRDefault="004F68C8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BEB4" w14:textId="0DB2145E" w:rsidR="00391366" w:rsidRPr="005A6D82" w:rsidRDefault="00391366" w:rsidP="00E91AE4">
            <w:pPr>
              <w:tabs>
                <w:tab w:val="decimal" w:pos="1077"/>
              </w:tabs>
              <w:ind w:left="-18" w:right="-148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706EDD">
              <w:rPr>
                <w:rFonts w:ascii="Angsana New" w:hAnsi="Angsana New"/>
              </w:rPr>
              <w:t>53</w:t>
            </w:r>
          </w:p>
        </w:tc>
      </w:tr>
    </w:tbl>
    <w:p w14:paraId="56E6E285" w14:textId="77777777" w:rsidR="00566E4D" w:rsidRDefault="00566E4D" w:rsidP="000C6C91">
      <w:pPr>
        <w:ind w:right="391"/>
        <w:rPr>
          <w:rFonts w:ascii="Angsana New" w:hAnsi="Angsana New"/>
        </w:rPr>
      </w:pPr>
    </w:p>
    <w:p w14:paraId="7D26A6B9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284A2FA8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0F84AEDC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368FC50C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12ADED95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0F52ED47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7DECD499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2D4D1B41" w14:textId="77777777" w:rsidR="00706EDD" w:rsidRDefault="00706EDD" w:rsidP="000C6C91">
      <w:pPr>
        <w:ind w:right="391"/>
        <w:rPr>
          <w:rFonts w:ascii="Angsana New" w:hAnsi="Angsana New"/>
        </w:rPr>
      </w:pPr>
    </w:p>
    <w:p w14:paraId="3271A2CD" w14:textId="77777777" w:rsidR="00925AC0" w:rsidRDefault="00925AC0" w:rsidP="000C6C91">
      <w:pPr>
        <w:ind w:right="391"/>
        <w:rPr>
          <w:rFonts w:ascii="Angsana New" w:hAnsi="Angsana New"/>
        </w:rPr>
      </w:pPr>
    </w:p>
    <w:p w14:paraId="20BEB65D" w14:textId="77777777" w:rsidR="005D26E2" w:rsidRPr="00C02754" w:rsidRDefault="00282089" w:rsidP="000C6C91">
      <w:pPr>
        <w:numPr>
          <w:ilvl w:val="0"/>
          <w:numId w:val="1"/>
        </w:numPr>
        <w:spacing w:line="300" w:lineRule="atLeast"/>
        <w:ind w:left="630" w:right="39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0C6C91">
      <w:pPr>
        <w:tabs>
          <w:tab w:val="left" w:pos="284"/>
          <w:tab w:val="left" w:pos="360"/>
          <w:tab w:val="left" w:pos="851"/>
        </w:tabs>
        <w:spacing w:line="192" w:lineRule="auto"/>
        <w:ind w:left="295" w:right="391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51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562"/>
        <w:gridCol w:w="1260"/>
        <w:gridCol w:w="209"/>
        <w:gridCol w:w="1051"/>
        <w:gridCol w:w="1215"/>
        <w:gridCol w:w="1215"/>
      </w:tblGrid>
      <w:tr w:rsidR="009964F2" w:rsidRPr="00CD157D" w14:paraId="007F0FA3" w14:textId="77777777" w:rsidTr="000D0FD1">
        <w:trPr>
          <w:trHeight w:val="113"/>
        </w:trPr>
        <w:tc>
          <w:tcPr>
            <w:tcW w:w="4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0C6C91">
            <w:pPr>
              <w:pStyle w:val="Heading7"/>
              <w:ind w:right="3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0D0FD1">
            <w:pPr>
              <w:ind w:left="-108" w:right="-133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0D0FD1">
            <w:pPr>
              <w:ind w:left="-18" w:right="-136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0D0FD1">
        <w:trPr>
          <w:trHeight w:val="113"/>
        </w:trPr>
        <w:tc>
          <w:tcPr>
            <w:tcW w:w="4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0C6C91">
            <w:pPr>
              <w:pStyle w:val="Heading7"/>
              <w:ind w:right="391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162883D2" w:rsidR="008C630D" w:rsidRPr="006A4B66" w:rsidRDefault="008C630D" w:rsidP="000D0FD1">
            <w:pPr>
              <w:ind w:left="-108" w:right="-81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178A636F" w:rsidR="008C630D" w:rsidRPr="006A4B66" w:rsidRDefault="008C630D" w:rsidP="000D0FD1">
            <w:pPr>
              <w:ind w:left="-108" w:right="-81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547AB745" w:rsidR="008C630D" w:rsidRPr="006A4B66" w:rsidRDefault="008C630D" w:rsidP="000D0FD1">
            <w:pPr>
              <w:ind w:left="-108" w:right="-96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06EDD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5DD6EAEC" w:rsidR="008C630D" w:rsidRPr="006A4B66" w:rsidRDefault="008C630D" w:rsidP="000D0FD1">
            <w:pPr>
              <w:ind w:left="-108" w:right="-96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06ED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CD157D" w14:paraId="0B2E3B72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0D0FD1">
            <w:pPr>
              <w:ind w:left="-108" w:right="-81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0D0FD1">
            <w:pPr>
              <w:ind w:left="-108" w:right="-81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0D0FD1">
            <w:pPr>
              <w:ind w:left="-108" w:right="-96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0D0FD1">
            <w:pPr>
              <w:ind w:left="-108" w:right="-96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E74E1" w:rsidRDefault="008C630D" w:rsidP="000D0FD1">
            <w:pPr>
              <w:tabs>
                <w:tab w:val="left" w:pos="733"/>
              </w:tabs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299,999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0C6C91">
            <w:pPr>
              <w:ind w:left="-18" w:right="391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59,999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0C6C91">
            <w:pPr>
              <w:ind w:left="-18" w:right="391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703A1D32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93BE983" w:rsidR="008C630D" w:rsidRPr="004E032F" w:rsidRDefault="008C630D" w:rsidP="000C6C91">
            <w:pPr>
              <w:tabs>
                <w:tab w:val="left" w:pos="162"/>
              </w:tabs>
              <w:ind w:right="39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0E7F3C91" w:rsidR="008C630D" w:rsidRPr="004E032F" w:rsidRDefault="008C630D" w:rsidP="000C6C91">
            <w:pPr>
              <w:ind w:right="39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14741B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E74E1" w:rsidRDefault="008C630D" w:rsidP="000D0FD1">
            <w:pPr>
              <w:ind w:left="-18" w:right="-81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0D0FD1">
        <w:trPr>
          <w:trHeight w:val="113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769CBDB5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358B8B9C" w:rsidR="008C630D" w:rsidRPr="0023113C" w:rsidRDefault="00A841D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0E3DC4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,982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18D25688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 w:rsidR="008743AF">
              <w:rPr>
                <w:rFonts w:ascii="Angsana New" w:hAnsi="Angsana New"/>
              </w:rPr>
              <w:t>24</w:t>
            </w:r>
            <w:r w:rsidRPr="00975F92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9</w:t>
            </w:r>
            <w:r w:rsidR="008743AF">
              <w:rPr>
                <w:rFonts w:ascii="Angsana New" w:hAnsi="Angsana New"/>
              </w:rPr>
              <w:t>82</w:t>
            </w:r>
          </w:p>
        </w:tc>
      </w:tr>
      <w:tr w:rsidR="008C630D" w:rsidRPr="00CD157D" w14:paraId="2CA42041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69" w:type="dxa"/>
            <w:gridSpan w:val="2"/>
          </w:tcPr>
          <w:p w14:paraId="2143F726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E74E1" w:rsidRDefault="008C630D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F711C7" w:rsidRDefault="008C630D" w:rsidP="000D0FD1">
            <w:pPr>
              <w:tabs>
                <w:tab w:val="decimal" w:pos="907"/>
              </w:tabs>
              <w:ind w:left="-108" w:right="-96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CC4D13" w:rsidRPr="00CD157D" w14:paraId="1CDAF6A7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A68B58B" w14:textId="23312A36" w:rsidR="00CC4D13" w:rsidRPr="00CC4D13" w:rsidRDefault="00CC4D13" w:rsidP="000C6C91">
            <w:pPr>
              <w:tabs>
                <w:tab w:val="decimal" w:pos="288"/>
              </w:tabs>
              <w:ind w:left="-18" w:right="391" w:firstLine="18"/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CC4D13">
              <w:rPr>
                <w:cs/>
              </w:rPr>
              <w:t>บริษัท รังสิโรตม์วนิช จำกัด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E095470" w14:textId="6E38B101" w:rsidR="00CC4D13" w:rsidRPr="00F711C7" w:rsidRDefault="00CC4D13" w:rsidP="000D0FD1">
            <w:pPr>
              <w:tabs>
                <w:tab w:val="decimal" w:pos="907"/>
              </w:tabs>
              <w:ind w:left="-10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06F91659" w14:textId="0FEB66FB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D4DA15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761762" w14:textId="4B6BFB1A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นิวเวิลด์ โปรดั๊กชั่น จำกัด        </w:t>
            </w:r>
          </w:p>
        </w:tc>
        <w:tc>
          <w:tcPr>
            <w:tcW w:w="121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D6173ED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</w:t>
            </w:r>
            <w:r w:rsidR="00706EDD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0793E254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</w:t>
            </w:r>
            <w:r w:rsidR="00706EDD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)</w:t>
            </w:r>
          </w:p>
        </w:tc>
      </w:tr>
      <w:tr w:rsidR="00CC4D13" w:rsidRPr="00CD157D" w14:paraId="6FC5B672" w14:textId="77777777" w:rsidTr="000D0FD1">
        <w:trPr>
          <w:trHeight w:val="113"/>
        </w:trPr>
        <w:tc>
          <w:tcPr>
            <w:tcW w:w="70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374BF42" w14:textId="0FBD3755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cs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DA1428" w14:textId="5C0DC4CF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974" w14:textId="63F24FE8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A8C941" w14:textId="77777777" w:rsidTr="000D0FD1">
        <w:trPr>
          <w:trHeight w:val="113"/>
        </w:trPr>
        <w:tc>
          <w:tcPr>
            <w:tcW w:w="4562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CC4D13" w:rsidRPr="00A84539" w:rsidRDefault="00CC4D13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65466CD7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7CA93D0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706EDD">
              <w:rPr>
                <w:rFonts w:ascii="Angsana New" w:hAnsi="Angsana New"/>
              </w:rPr>
              <w:t>72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1BB199E8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</w:t>
            </w:r>
            <w:r w:rsidR="00706EDD">
              <w:rPr>
                <w:rFonts w:ascii="Angsana New" w:hAnsi="Angsana New"/>
              </w:rPr>
              <w:t>72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5C645403" w14:textId="77777777" w:rsidTr="000D0FD1">
        <w:trPr>
          <w:trHeight w:val="113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CC4D13" w:rsidRPr="004E032F" w:rsidRDefault="00CC4D13" w:rsidP="000C6C91">
            <w:pPr>
              <w:tabs>
                <w:tab w:val="left" w:pos="252"/>
              </w:tabs>
              <w:ind w:right="391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CC4D13" w:rsidRPr="009E74E1" w:rsidRDefault="00CC4D13" w:rsidP="000C6C91">
            <w:pPr>
              <w:tabs>
                <w:tab w:val="decimal" w:pos="288"/>
              </w:tabs>
              <w:ind w:left="-18" w:right="391" w:firstLine="18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7CCC0B9B" w:rsidR="00CC4D13" w:rsidRPr="00F711C7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</w:t>
            </w:r>
            <w:r w:rsidR="00706EDD">
              <w:rPr>
                <w:rFonts w:ascii="Angsana New" w:hAnsi="Angsana New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2583C0BA" w:rsidR="00CC4D13" w:rsidRPr="004E032F" w:rsidRDefault="00CC4D13" w:rsidP="000D0FD1">
            <w:pPr>
              <w:tabs>
                <w:tab w:val="decimal" w:pos="907"/>
              </w:tabs>
              <w:ind w:left="-18" w:right="-9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</w:t>
            </w:r>
            <w:r w:rsidR="00706EDD">
              <w:rPr>
                <w:rFonts w:ascii="Angsana New" w:hAnsi="Angsana New"/>
              </w:rPr>
              <w:t>10</w:t>
            </w:r>
          </w:p>
        </w:tc>
      </w:tr>
    </w:tbl>
    <w:p w14:paraId="7FF47A4A" w14:textId="77777777" w:rsidR="00D17D43" w:rsidRPr="00CD694C" w:rsidRDefault="00D17D43" w:rsidP="000C6C91">
      <w:pPr>
        <w:ind w:right="391"/>
        <w:rPr>
          <w:rFonts w:ascii="Angsana New" w:hAnsi="Angsana New"/>
        </w:rPr>
      </w:pPr>
    </w:p>
    <w:p w14:paraId="374E5D58" w14:textId="77777777" w:rsidR="00873B33" w:rsidRPr="00CD157D" w:rsidRDefault="00873B33" w:rsidP="00AA6ADF">
      <w:pPr>
        <w:tabs>
          <w:tab w:val="left" w:pos="360"/>
          <w:tab w:val="left" w:pos="900"/>
          <w:tab w:val="left" w:pos="1440"/>
        </w:tabs>
        <w:spacing w:line="168" w:lineRule="auto"/>
        <w:ind w:right="30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60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32"/>
        <w:gridCol w:w="2700"/>
        <w:gridCol w:w="990"/>
        <w:gridCol w:w="990"/>
        <w:gridCol w:w="945"/>
        <w:gridCol w:w="945"/>
      </w:tblGrid>
      <w:tr w:rsidR="00B16CBD" w:rsidRPr="00CD157D" w14:paraId="02018C4E" w14:textId="77777777" w:rsidTr="00706EDD">
        <w:trPr>
          <w:cantSplit/>
          <w:trHeight w:val="681"/>
        </w:trPr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 w:rsidP="000D0FD1">
            <w:pPr>
              <w:ind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 w:rsidP="000D0FD1">
            <w:pPr>
              <w:ind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0D0FD1">
            <w:pPr>
              <w:spacing w:before="240" w:line="360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0D0FD1">
            <w:pPr>
              <w:ind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4A7A0657" w:rsidR="00E86735" w:rsidRPr="00CD157D" w:rsidRDefault="0042797E" w:rsidP="000D0FD1">
            <w:pPr>
              <w:ind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331E">
              <w:rPr>
                <w:rFonts w:ascii="Angsana New" w:hAnsi="Angsana New"/>
                <w:sz w:val="24"/>
                <w:szCs w:val="24"/>
              </w:rPr>
              <w:t>3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706EDD">
        <w:trPr>
          <w:cantSplit/>
          <w:trHeight w:val="106"/>
        </w:trPr>
        <w:tc>
          <w:tcPr>
            <w:tcW w:w="3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0D0FD1">
            <w:pPr>
              <w:ind w:left="-18" w:right="-103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0D0FD1">
            <w:pPr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2EE854F0" w:rsidR="008C630D" w:rsidRPr="00B2444A" w:rsidRDefault="008C630D" w:rsidP="000D0FD1">
            <w:pPr>
              <w:ind w:left="-108" w:right="-1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41911B77" w:rsidR="008C630D" w:rsidRPr="00B2444A" w:rsidRDefault="008C630D" w:rsidP="000D0FD1">
            <w:pPr>
              <w:ind w:left="-108" w:right="-14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4351729E" w:rsidR="008C630D" w:rsidRPr="00B2444A" w:rsidRDefault="00B2444A" w:rsidP="000D0FD1">
            <w:pPr>
              <w:ind w:left="-108" w:right="-1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6D5944A4" w:rsidR="008C630D" w:rsidRPr="00B2444A" w:rsidRDefault="008C630D" w:rsidP="000D0FD1">
            <w:pPr>
              <w:ind w:left="-108" w:right="-140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06ED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B2444A" w:rsidRPr="00CD157D" w14:paraId="758A39C2" w14:textId="77777777" w:rsidTr="00706EDD">
        <w:trPr>
          <w:trHeight w:val="312"/>
        </w:trPr>
        <w:tc>
          <w:tcPr>
            <w:tcW w:w="3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0D0FD1">
            <w:pPr>
              <w:spacing w:line="228" w:lineRule="auto"/>
              <w:ind w:left="-18" w:right="-103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0D0FD1">
            <w:pPr>
              <w:spacing w:line="228" w:lineRule="auto"/>
              <w:ind w:right="-140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0D0FD1">
            <w:pPr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706EDD">
        <w:trPr>
          <w:trHeight w:val="298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5D92075F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 </w:t>
            </w:r>
            <w:r w:rsidR="00AA6ADF">
              <w:rPr>
                <w:rFonts w:ascii="Angsana New" w:hAnsi="Angsana New" w:hint="cs"/>
                <w:sz w:val="24"/>
                <w:szCs w:val="24"/>
                <w:cs/>
              </w:rPr>
              <w:t>ขายลิขสิทธิ์ละคร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33CCF4EA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58DC7BD0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1D86CD5B" w14:textId="77777777" w:rsidR="00805607" w:rsidRPr="0014447D" w:rsidRDefault="00805607" w:rsidP="000D0FD1">
            <w:pPr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780DA06" w14:textId="0E9C9299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544FEBCE" w:rsidR="00805607" w:rsidRPr="008A7B35" w:rsidRDefault="00907F3F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ขายเวลา</w:t>
            </w:r>
            <w:r w:rsidR="00805607"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193A435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680F49D0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2D8F921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77E575C4" w14:textId="77777777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F7A" w:rsidRPr="00805607" w14:paraId="712076D1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5976D92" w14:textId="77777777" w:rsidR="00380F7A" w:rsidRPr="008A7B35" w:rsidRDefault="00380F7A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4D537DEA" w14:textId="05571B71" w:rsidR="00380F7A" w:rsidRDefault="00380F7A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และจำหน่ายสินค้า (</w:t>
            </w:r>
            <w:r>
              <w:rPr>
                <w:rFonts w:ascii="Angsana New" w:hAnsi="Angsana New"/>
                <w:sz w:val="24"/>
                <w:szCs w:val="24"/>
              </w:rPr>
              <w:t>Merchandies)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71247DC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335B9232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B0468BF" w14:textId="77777777" w:rsidR="00380F7A" w:rsidRPr="0014447D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3334665" w14:textId="77777777" w:rsidR="00380F7A" w:rsidRPr="00B7462E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8A7B35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4F09A5B9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40278C37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483AE3E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6472C61" w14:textId="3F181633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DD71C1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5C478ED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2D5FCCE1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4F4390BB" w14:textId="77777777" w:rsidR="00A249B3" w:rsidRPr="0014447D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6E142A3A" w14:textId="77777777" w:rsidR="00A249B3" w:rsidRPr="00B7462E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30727674" w:rsidR="00A249B3" w:rsidRPr="00DD71C1" w:rsidRDefault="00A249B3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</w:t>
            </w:r>
            <w:r w:rsidR="009A4960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ลิขสิทธิ์ละคร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8EC75F8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42766C82" w14:textId="77777777" w:rsidR="00A249B3" w:rsidRPr="0014447D" w:rsidRDefault="00A249B3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42D80A8" w14:textId="77777777" w:rsidR="00A249B3" w:rsidRPr="0014447D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70AD872B" w14:textId="77777777" w:rsidR="00A249B3" w:rsidRPr="00B7462E" w:rsidRDefault="00A249B3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706EDD">
        <w:trPr>
          <w:trHeight w:val="610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0D0FD1">
            <w:pPr>
              <w:spacing w:line="228" w:lineRule="auto"/>
              <w:ind w:right="-103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1D0A7E41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369A5702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5A08C7EF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DEAFE5B" w14:textId="389E915D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706EDD">
        <w:trPr>
          <w:trHeight w:val="33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39BCB733" w14:textId="4F488269" w:rsidR="00805607" w:rsidRPr="008A7B35" w:rsidRDefault="00805607" w:rsidP="000D0FD1">
            <w:pPr>
              <w:spacing w:line="228" w:lineRule="auto"/>
              <w:ind w:left="252" w:right="-103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3BD08979" w14:textId="2C03744D" w:rsidR="00B16CBD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EFFEBE1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2B08ED5B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10869500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160EEBC8" w14:textId="46D71740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0F66E47F" w14:textId="77777777" w:rsidTr="00706EDD">
        <w:trPr>
          <w:trHeight w:val="312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60A80117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1E293A3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0C46A91D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0DD2694C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5C1E3F15" w14:textId="2CDA6DFD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477B59">
        <w:trPr>
          <w:trHeight w:val="298"/>
        </w:trPr>
        <w:tc>
          <w:tcPr>
            <w:tcW w:w="3032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0771EEE4" w:rsidR="00805607" w:rsidRPr="008A7B35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90" w:type="dxa"/>
            <w:tcBorders>
              <w:left w:val="single" w:sz="4" w:space="0" w:color="auto"/>
              <w:right w:val="dashed" w:sz="4" w:space="0" w:color="auto"/>
            </w:tcBorders>
          </w:tcPr>
          <w:p w14:paraId="2611DD6C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90" w:type="dxa"/>
            <w:tcBorders>
              <w:left w:val="dashed" w:sz="4" w:space="0" w:color="auto"/>
              <w:right w:val="single" w:sz="4" w:space="0" w:color="auto"/>
            </w:tcBorders>
          </w:tcPr>
          <w:p w14:paraId="166831A2" w14:textId="77777777" w:rsidR="00805607" w:rsidRPr="0014447D" w:rsidRDefault="00805607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45" w:type="dxa"/>
            <w:tcBorders>
              <w:left w:val="single" w:sz="4" w:space="0" w:color="auto"/>
              <w:right w:val="dashed" w:sz="4" w:space="0" w:color="auto"/>
            </w:tcBorders>
          </w:tcPr>
          <w:p w14:paraId="3644CC93" w14:textId="77777777" w:rsidR="00805607" w:rsidRPr="0014447D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left w:val="dashed" w:sz="4" w:space="0" w:color="auto"/>
              <w:right w:val="single" w:sz="4" w:space="0" w:color="auto"/>
            </w:tcBorders>
          </w:tcPr>
          <w:p w14:paraId="0868EA23" w14:textId="4F37E971" w:rsidR="00805607" w:rsidRPr="00614FCB" w:rsidRDefault="00805607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0F7A" w:rsidRPr="00805607" w14:paraId="0B1E36C1" w14:textId="77777777" w:rsidTr="00477B59">
        <w:trPr>
          <w:trHeight w:val="298"/>
        </w:trPr>
        <w:tc>
          <w:tcPr>
            <w:tcW w:w="3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237" w14:textId="77777777" w:rsidR="00380F7A" w:rsidRDefault="00380F7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3D8C" w14:textId="06716159" w:rsidR="00380F7A" w:rsidRPr="00E36936" w:rsidRDefault="00380F7A" w:rsidP="000D0FD1">
            <w:pPr>
              <w:spacing w:line="228" w:lineRule="auto"/>
              <w:ind w:right="-103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และจัดกิจกรรมและการแสดง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3FE0E55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478B0FE" w14:textId="77777777" w:rsidR="00380F7A" w:rsidRPr="0014447D" w:rsidRDefault="00380F7A" w:rsidP="000D0FD1">
            <w:pPr>
              <w:tabs>
                <w:tab w:val="decimal" w:pos="700"/>
              </w:tabs>
              <w:spacing w:line="228" w:lineRule="auto"/>
              <w:ind w:left="-108" w:right="-1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52AB925" w14:textId="77777777" w:rsidR="00380F7A" w:rsidRPr="0014447D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30D951D" w14:textId="77777777" w:rsidR="00380F7A" w:rsidRPr="00B7462E" w:rsidRDefault="00380F7A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7B59" w:rsidRPr="00805607" w14:paraId="4DB4F3FE" w14:textId="77777777" w:rsidTr="00095EED">
        <w:trPr>
          <w:trHeight w:val="298"/>
        </w:trPr>
        <w:tc>
          <w:tcPr>
            <w:tcW w:w="7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B89F" w14:textId="6E2FF4A5" w:rsidR="00477B59" w:rsidRPr="0014447D" w:rsidRDefault="00477B59" w:rsidP="00477B59">
            <w:pPr>
              <w:tabs>
                <w:tab w:val="decimal" w:pos="700"/>
              </w:tabs>
              <w:spacing w:line="228" w:lineRule="auto"/>
              <w:ind w:left="-108"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806D7A" w14:textId="40C941F9" w:rsidR="00477B59" w:rsidRPr="0014447D" w:rsidRDefault="00477B59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2F4A043" w14:textId="03F4B3D2" w:rsidR="00477B59" w:rsidRPr="00B7462E" w:rsidRDefault="00477B59" w:rsidP="000D0FD1">
            <w:pPr>
              <w:tabs>
                <w:tab w:val="decimal" w:pos="-130"/>
              </w:tabs>
              <w:spacing w:line="228" w:lineRule="auto"/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109DF2F7" w14:textId="77777777" w:rsidR="00FA7E8D" w:rsidRDefault="00FA7E8D" w:rsidP="000C6C91">
      <w:pPr>
        <w:spacing w:line="300" w:lineRule="atLeast"/>
        <w:ind w:left="630" w:right="391"/>
      </w:pPr>
      <w:bookmarkStart w:id="1" w:name="_Hlk118142406"/>
    </w:p>
    <w:p w14:paraId="742EBE25" w14:textId="77777777" w:rsidR="00380F7A" w:rsidRPr="0085360E" w:rsidRDefault="00380F7A" w:rsidP="000C6C91">
      <w:pPr>
        <w:spacing w:line="300" w:lineRule="atLeast"/>
        <w:ind w:left="630" w:right="391"/>
      </w:pPr>
    </w:p>
    <w:p w14:paraId="725ED3E7" w14:textId="26AFAB4F" w:rsidR="003C5FC2" w:rsidRPr="00623AB0" w:rsidRDefault="003C5FC2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623AB0">
        <w:rPr>
          <w:b/>
          <w:bCs/>
          <w:cs/>
        </w:rPr>
        <w:lastRenderedPageBreak/>
        <w:t>เงินลงทุนในการร่วมค้า</w:t>
      </w:r>
      <w:bookmarkEnd w:id="1"/>
    </w:p>
    <w:p w14:paraId="3AF44BB7" w14:textId="77777777" w:rsidR="003C5FC2" w:rsidRPr="0039029A" w:rsidRDefault="003C5FC2" w:rsidP="000D0FD1">
      <w:pPr>
        <w:tabs>
          <w:tab w:val="left" w:pos="284"/>
          <w:tab w:val="left" w:pos="360"/>
          <w:tab w:val="left" w:pos="851"/>
        </w:tabs>
        <w:spacing w:line="192" w:lineRule="auto"/>
        <w:ind w:left="295" w:right="121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0D0FD1">
            <w:pPr>
              <w:pStyle w:val="Heading7"/>
              <w:ind w:right="-112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0D0FD1">
            <w:pPr>
              <w:ind w:left="-108" w:right="-112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0D0FD1">
            <w:pPr>
              <w:ind w:left="-1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0D0FD1">
            <w:pPr>
              <w:ind w:left="-18" w:right="-112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0D0FD1">
            <w:pPr>
              <w:pStyle w:val="Heading7"/>
              <w:ind w:right="-112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2B0DA043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154B87AB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608FD4C1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5D1B18A0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7315E690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36C25511" w:rsidR="001A566B" w:rsidRPr="0039029A" w:rsidRDefault="001A566B" w:rsidP="00380F7A">
            <w:pPr>
              <w:ind w:left="-100" w:right="-112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380F7A">
              <w:rPr>
                <w:rFonts w:hint="cs"/>
                <w:spacing w:val="-4"/>
                <w:sz w:val="31"/>
                <w:szCs w:val="31"/>
                <w:cs/>
              </w:rPr>
              <w:t>8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0D0FD1">
            <w:pPr>
              <w:ind w:left="-18" w:right="-112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39029A" w:rsidRDefault="000A5306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0294740F" w:rsidR="00355947" w:rsidRPr="0039029A" w:rsidRDefault="00F8544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917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4AD768B3" w:rsidR="00355947" w:rsidRPr="0039029A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936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76A90E14" w:rsidR="00355947" w:rsidRPr="0039029A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0D0FD1">
            <w:pPr>
              <w:ind w:left="-18" w:right="-112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D94AB1" w:rsidRDefault="00C56A5C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0D0FD1">
            <w:pPr>
              <w:ind w:left="-18" w:right="-112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D94AB1" w:rsidRDefault="00D94AB1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53A8602A" w:rsidR="00D94AB1" w:rsidRPr="00D94AB1" w:rsidRDefault="00F8544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83,667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250BFFC4" w:rsidR="00D94AB1" w:rsidRPr="00D94AB1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126,238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2651239A" w:rsidR="00D94AB1" w:rsidRPr="00D94AB1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70A55A03" w:rsidR="00D94AB1" w:rsidRPr="00D94AB1" w:rsidRDefault="00FF287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0D0FD1">
            <w:pPr>
              <w:tabs>
                <w:tab w:val="left" w:pos="585"/>
              </w:tabs>
              <w:ind w:left="-18" w:right="-112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0D0FD1">
            <w:pPr>
              <w:ind w:left="-108" w:right="-112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655D0FD9" w:rsidR="00A71C54" w:rsidRPr="00D94AB1" w:rsidRDefault="00F8544C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84,584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62C29150" w:rsidR="00A71C54" w:rsidRPr="00D94AB1" w:rsidRDefault="00380F7A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127,174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6FA43353" w:rsidR="00A71C54" w:rsidRPr="00D94AB1" w:rsidRDefault="00831237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511CADB1" w:rsidR="00A71C54" w:rsidRPr="00D94AB1" w:rsidRDefault="00FF287D" w:rsidP="000D0FD1">
            <w:pPr>
              <w:tabs>
                <w:tab w:val="decimal" w:pos="851"/>
              </w:tabs>
              <w:ind w:left="-108" w:right="-11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050</w:t>
            </w:r>
          </w:p>
        </w:tc>
      </w:tr>
    </w:tbl>
    <w:p w14:paraId="28B926B8" w14:textId="4386E70F" w:rsidR="00EF709B" w:rsidRPr="00213DB3" w:rsidRDefault="00913B87" w:rsidP="000C6C91">
      <w:pPr>
        <w:tabs>
          <w:tab w:val="left" w:pos="669"/>
        </w:tabs>
        <w:ind w:right="391" w:hanging="112"/>
        <w:outlineLvl w:val="0"/>
        <w:rPr>
          <w:spacing w:val="-4"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</w:p>
    <w:p w14:paraId="22165930" w14:textId="77777777" w:rsidR="003C5FC2" w:rsidRPr="0039029A" w:rsidRDefault="003C5FC2" w:rsidP="000D0FD1">
      <w:pPr>
        <w:tabs>
          <w:tab w:val="left" w:pos="360"/>
          <w:tab w:val="left" w:pos="900"/>
          <w:tab w:val="left" w:pos="1440"/>
        </w:tabs>
        <w:spacing w:line="168" w:lineRule="auto"/>
        <w:ind w:right="121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78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496"/>
        <w:gridCol w:w="1305"/>
        <w:gridCol w:w="1305"/>
        <w:gridCol w:w="1305"/>
        <w:gridCol w:w="1305"/>
      </w:tblGrid>
      <w:tr w:rsidR="00355947" w:rsidRPr="0039029A" w14:paraId="15CE64C6" w14:textId="77777777" w:rsidTr="00280A2D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0D0FD1">
            <w:pPr>
              <w:ind w:right="-115"/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280A2D">
            <w:pPr>
              <w:ind w:left="-140" w:right="-115"/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0D0FD1">
            <w:pPr>
              <w:spacing w:before="240" w:line="360" w:lineRule="auto"/>
              <w:ind w:right="-115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0D0FD1">
            <w:pPr>
              <w:ind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680D3084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3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280A2D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0D0FD1">
            <w:pPr>
              <w:ind w:right="-115"/>
              <w:jc w:val="center"/>
              <w:rPr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02739EF7" w:rsidR="00355947" w:rsidRPr="0039029A" w:rsidRDefault="00355947" w:rsidP="000D0FD1">
            <w:pPr>
              <w:ind w:left="-108" w:right="-115" w:firstLine="2"/>
              <w:jc w:val="center"/>
              <w:rPr>
                <w:highlight w:val="yellow"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380F7A"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05B8C315" w:rsidR="00355947" w:rsidRPr="0039029A" w:rsidRDefault="00355947" w:rsidP="000D0FD1">
            <w:pPr>
              <w:ind w:left="-108" w:right="-115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380F7A"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2C0299A3" w:rsidR="00355947" w:rsidRPr="0039029A" w:rsidRDefault="00355947" w:rsidP="000D0FD1">
            <w:pPr>
              <w:ind w:left="-108" w:right="-115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380F7A"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20A15112" w:rsidR="00355947" w:rsidRPr="0039029A" w:rsidRDefault="0068094B" w:rsidP="000D0FD1">
            <w:pPr>
              <w:ind w:left="-108" w:right="-115" w:firstLine="2"/>
              <w:jc w:val="center"/>
              <w:rPr>
                <w:cs/>
              </w:rPr>
            </w:pPr>
            <w:r w:rsidRPr="0039029A">
              <w:t>31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มี</w:t>
            </w:r>
            <w:r w:rsidR="00355947" w:rsidRPr="0039029A">
              <w:rPr>
                <w:cs/>
              </w:rPr>
              <w:t xml:space="preserve">.ค. </w:t>
            </w:r>
            <w:r w:rsidRPr="0039029A">
              <w:t>256</w:t>
            </w:r>
            <w:r w:rsidR="00380F7A">
              <w:t>8</w:t>
            </w:r>
          </w:p>
        </w:tc>
      </w:tr>
      <w:tr w:rsidR="00380F7A" w:rsidRPr="0039029A" w14:paraId="319EE8CE" w14:textId="77777777" w:rsidTr="00280A2D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380F7A" w:rsidRPr="00F44C7D" w:rsidRDefault="00380F7A" w:rsidP="00380F7A">
            <w:pPr>
              <w:spacing w:line="228" w:lineRule="auto"/>
              <w:ind w:left="-18" w:right="-11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380F7A" w:rsidRPr="0039029A" w:rsidRDefault="00380F7A" w:rsidP="00280A2D">
            <w:pPr>
              <w:spacing w:line="228" w:lineRule="auto"/>
              <w:ind w:left="-140" w:right="-115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576DE82" w:rsidR="00380F7A" w:rsidRPr="004C423B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 w:rsidRPr="004C423B"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380F7A" w:rsidRPr="0039029A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15D2C508" w:rsidR="00380F7A" w:rsidRPr="0039029A" w:rsidRDefault="00380F7A" w:rsidP="00380F7A">
            <w:pPr>
              <w:tabs>
                <w:tab w:val="decimal" w:pos="709"/>
              </w:tabs>
              <w:ind w:right="-115" w:firstLine="2"/>
              <w:jc w:val="both"/>
            </w:pPr>
            <w:r>
              <w:t>-</w:t>
            </w: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0096BB5F" w14:textId="2925BAE3" w:rsidR="00380F7A" w:rsidRPr="0039029A" w:rsidRDefault="00380F7A" w:rsidP="00380F7A">
            <w:pPr>
              <w:tabs>
                <w:tab w:val="decimal" w:pos="709"/>
              </w:tabs>
              <w:ind w:right="-115" w:firstLine="2"/>
              <w:jc w:val="both"/>
            </w:pPr>
            <w:r>
              <w:t>-</w:t>
            </w:r>
          </w:p>
        </w:tc>
      </w:tr>
      <w:tr w:rsidR="00965CEF" w:rsidRPr="0039029A" w14:paraId="70D7761F" w14:textId="77777777" w:rsidTr="00280A2D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965CEF" w:rsidRPr="00F44C7D" w:rsidRDefault="00965CEF" w:rsidP="000D0FD1">
            <w:pPr>
              <w:spacing w:line="228" w:lineRule="auto"/>
              <w:ind w:left="-18" w:right="-11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965CEF" w:rsidRPr="0039029A" w:rsidRDefault="00965CEF" w:rsidP="00280A2D">
            <w:pPr>
              <w:spacing w:line="228" w:lineRule="auto"/>
              <w:ind w:left="-140" w:right="-115"/>
              <w:jc w:val="center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965CEF" w:rsidRPr="004C423B" w:rsidRDefault="00965CEF" w:rsidP="000D0FD1">
            <w:pPr>
              <w:tabs>
                <w:tab w:val="decimal" w:pos="964"/>
              </w:tabs>
              <w:ind w:right="-115" w:firstLine="2"/>
              <w:jc w:val="both"/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965CEF" w:rsidRPr="0039029A" w:rsidRDefault="00965CEF" w:rsidP="000D0FD1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965CEF" w:rsidRPr="0039029A" w:rsidRDefault="00965CEF" w:rsidP="000D0FD1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965CEF" w:rsidRPr="0039029A" w:rsidRDefault="00965CEF" w:rsidP="000D0FD1">
            <w:pPr>
              <w:ind w:left="-108" w:right="-115" w:firstLine="2"/>
              <w:jc w:val="center"/>
              <w:rPr>
                <w:cs/>
              </w:rPr>
            </w:pPr>
          </w:p>
        </w:tc>
      </w:tr>
      <w:tr w:rsidR="00380F7A" w:rsidRPr="0039029A" w14:paraId="3C34903C" w14:textId="77777777" w:rsidTr="00280A2D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380F7A" w:rsidRPr="00F44C7D" w:rsidRDefault="00380F7A" w:rsidP="00380F7A">
            <w:pPr>
              <w:spacing w:line="228" w:lineRule="auto"/>
              <w:ind w:left="-18" w:right="-11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380F7A" w:rsidRPr="0039029A" w:rsidRDefault="00380F7A" w:rsidP="00280A2D">
            <w:pPr>
              <w:spacing w:line="228" w:lineRule="auto"/>
              <w:ind w:left="-140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763C7539" w:rsidR="00380F7A" w:rsidRPr="004C423B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</w:t>
            </w:r>
            <w:r w:rsidRPr="004C423B">
              <w:t>,</w:t>
            </w:r>
            <w:r>
              <w:t>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5B8B478A" w:rsidR="00380F7A" w:rsidRPr="0039029A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10,000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11D3E532" w:rsidR="00380F7A" w:rsidRPr="0039029A" w:rsidRDefault="00831237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50,000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1976654F" w:rsidR="00380F7A" w:rsidRPr="0039029A" w:rsidRDefault="00280A2D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2</w:t>
            </w:r>
            <w:r w:rsidR="00380F7A">
              <w:t>0,000</w:t>
            </w:r>
          </w:p>
        </w:tc>
      </w:tr>
      <w:tr w:rsidR="00380F7A" w:rsidRPr="0039029A" w14:paraId="233C9507" w14:textId="77777777" w:rsidTr="00831237">
        <w:trPr>
          <w:trHeight w:val="311"/>
        </w:trPr>
        <w:tc>
          <w:tcPr>
            <w:tcW w:w="4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380F7A" w:rsidRPr="0039029A" w:rsidRDefault="00380F7A" w:rsidP="00380F7A">
            <w:pPr>
              <w:spacing w:line="228" w:lineRule="auto"/>
              <w:ind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707BC747" w:rsidR="00380F7A" w:rsidRPr="004C423B" w:rsidRDefault="00380F7A" w:rsidP="00380F7A">
            <w:pPr>
              <w:tabs>
                <w:tab w:val="decimal" w:pos="964"/>
              </w:tabs>
              <w:ind w:right="-115" w:firstLine="2"/>
              <w:jc w:val="both"/>
            </w:pPr>
            <w:r>
              <w:t>10</w:t>
            </w:r>
            <w:r w:rsidRPr="004C423B">
              <w:t>,</w:t>
            </w:r>
            <w:r>
              <w:t>10</w:t>
            </w:r>
            <w:r w:rsidRPr="004C423B"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095C8A4B" w:rsidR="00380F7A" w:rsidRPr="0039029A" w:rsidRDefault="00380F7A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10,100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42AE5BF1" w:rsidR="00380F7A" w:rsidRPr="0039029A" w:rsidRDefault="00831237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50,000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5C80D6AB" w:rsidR="00380F7A" w:rsidRPr="0039029A" w:rsidRDefault="00280A2D" w:rsidP="00380F7A">
            <w:pPr>
              <w:tabs>
                <w:tab w:val="decimal" w:pos="964"/>
              </w:tabs>
              <w:ind w:right="-115" w:firstLine="2"/>
              <w:jc w:val="both"/>
              <w:rPr>
                <w:cs/>
              </w:rPr>
            </w:pPr>
            <w:r>
              <w:t>2</w:t>
            </w:r>
            <w:r w:rsidR="00380F7A">
              <w:t>0,000</w:t>
            </w:r>
          </w:p>
        </w:tc>
      </w:tr>
    </w:tbl>
    <w:p w14:paraId="188BA1F4" w14:textId="77777777" w:rsidR="002B150D" w:rsidRPr="002B150D" w:rsidRDefault="002B150D" w:rsidP="000C6C91">
      <w:pPr>
        <w:ind w:right="391"/>
        <w:rPr>
          <w:b/>
          <w:bCs/>
          <w:cs/>
        </w:rPr>
      </w:pPr>
    </w:p>
    <w:p w14:paraId="654EFA8E" w14:textId="117DC2E8" w:rsidR="00BD59D5" w:rsidRDefault="003C5FC2" w:rsidP="000C6C91">
      <w:pPr>
        <w:spacing w:line="300" w:lineRule="atLeast"/>
        <w:ind w:left="630" w:right="391" w:firstLine="518"/>
        <w:jc w:val="thaiDistribute"/>
      </w:pPr>
      <w:r w:rsidRPr="00F9216F">
        <w:rPr>
          <w:rFonts w:hint="cs"/>
          <w:spacing w:val="-4"/>
          <w:cs/>
        </w:rPr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380F7A">
        <w:t>9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1F1F71" w:rsidRPr="00F9216F">
        <w:rPr>
          <w:rFonts w:hint="cs"/>
          <w:cs/>
        </w:rPr>
        <w:t>สาม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380F7A">
        <w:t>9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</w:t>
      </w:r>
      <w:r w:rsidR="00380F7A">
        <w:t>8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1E6A7F37" w14:textId="77777777" w:rsidR="006102AC" w:rsidRDefault="006102AC" w:rsidP="000C6C91">
      <w:pPr>
        <w:spacing w:line="300" w:lineRule="atLeast"/>
        <w:ind w:left="630" w:right="391" w:firstLine="518"/>
        <w:jc w:val="thaiDistribute"/>
      </w:pPr>
    </w:p>
    <w:p w14:paraId="5A4B62AA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52AC9B19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65C18320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126C87B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382105A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3ED89DED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DA1787D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10D44992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31A8D86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0DAC0F18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4DE8E48E" w14:textId="77777777" w:rsidR="00380F7A" w:rsidRDefault="00380F7A" w:rsidP="000C6C91">
      <w:pPr>
        <w:spacing w:line="300" w:lineRule="atLeast"/>
        <w:ind w:left="630" w:right="391" w:firstLine="518"/>
        <w:jc w:val="thaiDistribute"/>
      </w:pPr>
    </w:p>
    <w:p w14:paraId="64D59617" w14:textId="29DCA3CF" w:rsidR="006102AC" w:rsidRPr="006102AC" w:rsidRDefault="006102AC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536CF54F" w14:textId="56B7D0E4" w:rsidR="006102AC" w:rsidRPr="006102AC" w:rsidRDefault="006102AC" w:rsidP="000C6C91">
      <w:pPr>
        <w:ind w:left="630" w:right="391"/>
        <w:jc w:val="right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6102AC">
        <w:rPr>
          <w:rFonts w:hint="cs"/>
          <w:sz w:val="28"/>
          <w:szCs w:val="28"/>
          <w:cs/>
        </w:rPr>
        <w:t>พัน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634" w:tblpY="82"/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5"/>
        <w:gridCol w:w="1260"/>
        <w:gridCol w:w="1260"/>
        <w:gridCol w:w="1125"/>
        <w:gridCol w:w="1125"/>
      </w:tblGrid>
      <w:tr w:rsidR="006102AC" w:rsidRPr="00D84FB0" w14:paraId="103B0B1E" w14:textId="77777777" w:rsidTr="000D0FD1">
        <w:trPr>
          <w:cantSplit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4EA5" w14:textId="77777777" w:rsidR="006102AC" w:rsidRPr="00B537FC" w:rsidRDefault="006102AC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73" w14:textId="77777777" w:rsidR="006102AC" w:rsidRPr="00B537FC" w:rsidRDefault="006102AC" w:rsidP="000D0FD1">
            <w:pPr>
              <w:ind w:left="-18" w:right="-111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0B1" w14:textId="77777777" w:rsidR="006102AC" w:rsidRPr="00B537FC" w:rsidRDefault="006102AC" w:rsidP="000D0FD1">
            <w:pPr>
              <w:ind w:left="-92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B537FC">
              <w:rPr>
                <w:rFonts w:ascii="Angsana New" w:hAnsi="Angsana New"/>
                <w:sz w:val="28"/>
                <w:szCs w:val="28"/>
              </w:rPr>
              <w:t>(</w:t>
            </w:r>
            <w:r w:rsidRPr="00B537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537FC">
              <w:rPr>
                <w:rFonts w:ascii="Angsana New" w:hAnsi="Angsana New"/>
                <w:sz w:val="28"/>
                <w:szCs w:val="28"/>
              </w:rPr>
              <w:t>)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169F0" w:rsidRPr="00D84FB0" w14:paraId="74FA3645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7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845" w14:textId="77777777" w:rsidR="002169F0" w:rsidRPr="00B537FC" w:rsidRDefault="002169F0" w:rsidP="000D0FD1">
            <w:pPr>
              <w:ind w:left="-18" w:right="-111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4975A7" w14:textId="50FBA835" w:rsidR="002169F0" w:rsidRPr="00B537FC" w:rsidRDefault="002169F0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80F7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33F30" w14:textId="425EBA5F" w:rsidR="002169F0" w:rsidRPr="00B537FC" w:rsidRDefault="002169F0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0F7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30C0521" w14:textId="4A23DF29" w:rsidR="002169F0" w:rsidRPr="00B537FC" w:rsidRDefault="002169F0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80F7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DA405" w14:textId="573F8792" w:rsidR="002169F0" w:rsidRPr="00B537FC" w:rsidRDefault="002169F0" w:rsidP="000D0FD1">
            <w:pPr>
              <w:ind w:left="-108" w:right="-111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80F7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6102AC" w:rsidRPr="00721EE1" w14:paraId="6628B3F8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630374FD" w14:textId="529C80C7" w:rsidR="006102AC" w:rsidRPr="00290F0D" w:rsidRDefault="00290F0D" w:rsidP="000D0FD1">
            <w:pPr>
              <w:ind w:right="-111"/>
              <w:rPr>
                <w:b/>
                <w:bCs/>
                <w:sz w:val="28"/>
                <w:szCs w:val="28"/>
                <w:cs/>
              </w:rPr>
            </w:pPr>
            <w:r w:rsidRPr="00290F0D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16AC09C5" w14:textId="77777777" w:rsidR="006102AC" w:rsidRPr="00290F0D" w:rsidRDefault="006102AC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60FF87B5" w14:textId="77777777" w:rsidR="006102AC" w:rsidRPr="00290F0D" w:rsidRDefault="006102AC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6060CFC" w14:textId="77777777" w:rsidR="006102AC" w:rsidRPr="00290F0D" w:rsidRDefault="006102AC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12CFE67" w14:textId="77777777" w:rsidR="006102AC" w:rsidRPr="00290F0D" w:rsidRDefault="006102AC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0F0D" w:rsidRPr="00721EE1" w14:paraId="201EE2C3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33036180" w14:textId="7546288D" w:rsidR="00290F0D" w:rsidRPr="00B7226E" w:rsidRDefault="00290F0D" w:rsidP="000D0FD1">
            <w:pPr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23C0354E" w14:textId="77777777" w:rsidR="00290F0D" w:rsidRPr="00290F0D" w:rsidRDefault="00290F0D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1FC9C7F5" w14:textId="77777777" w:rsidR="00290F0D" w:rsidRPr="00290F0D" w:rsidRDefault="00290F0D" w:rsidP="000D0FD1">
            <w:pPr>
              <w:tabs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1B08B495" w14:textId="77777777" w:rsidR="00290F0D" w:rsidRPr="00290F0D" w:rsidRDefault="00290F0D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80482E8" w14:textId="77777777" w:rsidR="00290F0D" w:rsidRPr="00290F0D" w:rsidRDefault="00290F0D" w:rsidP="000D0FD1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80F7A" w:rsidRPr="00721EE1" w14:paraId="7D9C7405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428D295B" w14:textId="269E1124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C784FFE" w14:textId="417B1B1F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0370BF">
              <w:rPr>
                <w:sz w:val="28"/>
                <w:szCs w:val="28"/>
              </w:rPr>
              <w:t>565</w:t>
            </w:r>
            <w:r>
              <w:rPr>
                <w:sz w:val="28"/>
                <w:szCs w:val="28"/>
              </w:rPr>
              <w:t>,</w:t>
            </w:r>
            <w:r w:rsidR="000370BF">
              <w:rPr>
                <w:sz w:val="28"/>
                <w:szCs w:val="28"/>
              </w:rPr>
              <w:t>000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EA18522" w14:textId="3059AA1F" w:rsidR="00380F7A" w:rsidRPr="00290F0D" w:rsidRDefault="00380F7A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57D5C97" w14:textId="77777777" w:rsidR="00380F7A" w:rsidRPr="00290F0D" w:rsidRDefault="00380F7A" w:rsidP="00380F7A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555F4C7" w14:textId="77777777" w:rsidR="00380F7A" w:rsidRPr="00290F0D" w:rsidRDefault="00380F7A" w:rsidP="00380F7A">
            <w:pPr>
              <w:tabs>
                <w:tab w:val="left" w:pos="360"/>
                <w:tab w:val="left" w:pos="900"/>
                <w:tab w:val="left" w:pos="1440"/>
              </w:tabs>
              <w:ind w:left="-122" w:right="-111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80F7A" w:rsidRPr="00721EE1" w14:paraId="3049571C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F0266F3" w14:textId="4C732541" w:rsidR="00380F7A" w:rsidRPr="000370BF" w:rsidRDefault="000370BF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0BF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A343B60" w14:textId="2ACC43D6" w:rsidR="00380F7A" w:rsidRPr="00290F0D" w:rsidRDefault="000370BF" w:rsidP="000370BF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0D6B1D3" w14:textId="22E404AE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770A2A6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471CA095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63AF8F2A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02AE9F65" w14:textId="53079D88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77720">
              <w:rPr>
                <w:sz w:val="28"/>
                <w:szCs w:val="28"/>
                <w:cs/>
              </w:rPr>
              <w:t>รับชำระคืนระหว่าง</w:t>
            </w:r>
            <w:r w:rsidR="00676959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0025A9BB" w14:textId="5A77A0CA" w:rsidR="00970835" w:rsidRPr="00290F0D" w:rsidRDefault="000370BF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(100,000)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FED2736" w14:textId="57EA6565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(1,686,344)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8061DA1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6DAB6787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129638ED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45F66FC4" w14:textId="63497E83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6703AE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A7BDC" w14:textId="65D0E444" w:rsidR="00970835" w:rsidRPr="00290F0D" w:rsidRDefault="000370BF" w:rsidP="00676959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ADE6F9A" w14:textId="1A7D8B51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262,055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726C482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F17E418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189DA318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4FE" w14:textId="150FA7CE" w:rsidR="00380F7A" w:rsidRPr="00290F0D" w:rsidRDefault="00380F7A" w:rsidP="00380F7A">
            <w:pPr>
              <w:ind w:left="237" w:right="-111"/>
              <w:rPr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Pr="00290F0D">
              <w:rPr>
                <w:rFonts w:hint="cs"/>
                <w:sz w:val="28"/>
                <w:szCs w:val="28"/>
                <w:cs/>
              </w:rPr>
              <w:t>คงเหลือยกไปปลายงวด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895340" w14:textId="5FC334AD" w:rsidR="00380F7A" w:rsidRPr="00290F0D" w:rsidRDefault="00A7344F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1,465,000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4BBA2F" w14:textId="6DA88AB4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1,565,000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2E326156" w14:textId="3A804FEE" w:rsidR="00380F7A" w:rsidRPr="00290F0D" w:rsidRDefault="00A7344F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1.05 - 1.20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5DCCE5ED" w14:textId="45BE008C" w:rsidR="00380F7A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1.05 </w:t>
            </w:r>
            <w:r w:rsidR="00A7344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5.35</w:t>
            </w:r>
          </w:p>
        </w:tc>
      </w:tr>
      <w:tr w:rsidR="006102AC" w:rsidRPr="00721EE1" w14:paraId="75754760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9C11" w14:textId="2A462065" w:rsidR="006102AC" w:rsidRPr="00B7226E" w:rsidRDefault="006102AC" w:rsidP="000D0FD1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1E3BE7" w14:textId="77777777" w:rsidR="006102AC" w:rsidRPr="00290F0D" w:rsidRDefault="006102AC" w:rsidP="000D0FD1">
            <w:pPr>
              <w:tabs>
                <w:tab w:val="decimal" w:pos="977"/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ECCCFB" w14:textId="77777777" w:rsidR="006102AC" w:rsidRPr="00290F0D" w:rsidRDefault="006102AC" w:rsidP="000D0FD1">
            <w:pPr>
              <w:tabs>
                <w:tab w:val="decimal" w:pos="977"/>
                <w:tab w:val="decimal" w:pos="108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A809EA2" w14:textId="77777777" w:rsidR="006102AC" w:rsidRPr="00290F0D" w:rsidRDefault="006102AC" w:rsidP="000D0FD1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6352AAF4" w14:textId="77777777" w:rsidR="006102AC" w:rsidRPr="00290F0D" w:rsidRDefault="006102AC" w:rsidP="000D0FD1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19099F14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F402DEE" w14:textId="178F0EA3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4C2EC745" w14:textId="40552C26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260" w:type="dxa"/>
            <w:tcBorders>
              <w:left w:val="dashed" w:sz="4" w:space="0" w:color="auto"/>
              <w:right w:val="dashed" w:sz="4" w:space="0" w:color="auto"/>
            </w:tcBorders>
          </w:tcPr>
          <w:p w14:paraId="399F8AAB" w14:textId="40357810" w:rsidR="00380F7A" w:rsidRPr="00290F0D" w:rsidRDefault="00380F7A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8978B7A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28CE9A7E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4851E43E" w14:textId="77777777" w:rsidTr="00970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75EDD333" w14:textId="77777777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CC4762" w14:textId="623B2DFE" w:rsidR="00380F7A" w:rsidRPr="00290F0D" w:rsidRDefault="00380F7A" w:rsidP="00380F7A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5E2F" w14:textId="2A086B3D" w:rsidR="00380F7A" w:rsidRPr="00290F0D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CB8F3E8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E720C63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970835" w:rsidRPr="00721EE1" w14:paraId="579EBEDB" w14:textId="77777777" w:rsidTr="009708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7C8A7B73" w14:textId="21225E12" w:rsidR="00970835" w:rsidRPr="00603F8D" w:rsidRDefault="00970835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7AED4A6" w14:textId="69D58814" w:rsidR="00970835" w:rsidRPr="00290F0D" w:rsidRDefault="00A7344F" w:rsidP="00A7344F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20D778" w14:textId="53F9EBC3" w:rsidR="00970835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777,365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BF6F767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C7DF7F9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970835" w:rsidRPr="00721EE1" w14:paraId="218E6F0D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0E119FC" w14:textId="622C4809" w:rsidR="00970835" w:rsidRPr="00603F8D" w:rsidRDefault="00970835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70835">
              <w:rPr>
                <w:rFonts w:eastAsia="Times New Roman" w:hint="cs"/>
                <w:sz w:val="28"/>
                <w:szCs w:val="28"/>
                <w:u w:val="single"/>
                <w:cs/>
              </w:rPr>
              <w:t>หัก</w:t>
            </w:r>
            <w:r w:rsidRPr="00970835">
              <w:rPr>
                <w:rFonts w:eastAsia="Times New Roman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AE897A" w14:textId="5EB8F810" w:rsidR="00970835" w:rsidRPr="00290F0D" w:rsidRDefault="00196A2F" w:rsidP="00196A2F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(660,619)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DCD840" w14:textId="5D2C6434" w:rsidR="00970835" w:rsidRDefault="00970835" w:rsidP="00970835">
            <w:pPr>
              <w:tabs>
                <w:tab w:val="decimal" w:pos="977"/>
              </w:tabs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(660,619)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360DB4E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5CA00D3" w14:textId="77777777" w:rsidR="00970835" w:rsidRPr="00290F0D" w:rsidRDefault="00970835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380F7A" w:rsidRPr="00721EE1" w14:paraId="54AA1DAE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3CC" w14:textId="3C59B34C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6E8159" w14:textId="54EA4A5E" w:rsidR="00380F7A" w:rsidRPr="00290F0D" w:rsidRDefault="00196A2F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FB8F" w14:textId="77BFBC9E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116,746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3313A10D" w14:textId="7848FDA3" w:rsidR="00380F7A" w:rsidRPr="00290F0D" w:rsidRDefault="003907FD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13162C31" w14:textId="397391E2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380F7A" w:rsidRPr="00721EE1" w14:paraId="6A3E48FA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2C89" w14:textId="45F27CAC" w:rsidR="00380F7A" w:rsidRPr="00B7226E" w:rsidRDefault="00380F7A" w:rsidP="00380F7A">
            <w:pPr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3.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0F0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สตูดิโอ จำกัด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4B145A2" w14:textId="77777777" w:rsidR="00380F7A" w:rsidRPr="00290F0D" w:rsidRDefault="00380F7A" w:rsidP="00380F7A">
            <w:pPr>
              <w:tabs>
                <w:tab w:val="decimal" w:pos="977"/>
                <w:tab w:val="decimal" w:pos="1021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C924BA" w14:textId="77777777" w:rsidR="00380F7A" w:rsidRPr="00290F0D" w:rsidRDefault="00380F7A" w:rsidP="00380F7A">
            <w:pPr>
              <w:tabs>
                <w:tab w:val="decimal" w:pos="977"/>
                <w:tab w:val="decimal" w:pos="1021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292DB59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16F5AEC4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588B5439" w14:textId="77777777" w:rsidTr="000D0F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D2A88FA" w14:textId="379F3B95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right w:val="dashed" w:sz="4" w:space="0" w:color="auto"/>
            </w:tcBorders>
          </w:tcPr>
          <w:p w14:paraId="53D5AE9E" w14:textId="0AE66681" w:rsidR="00380F7A" w:rsidRPr="00290F0D" w:rsidRDefault="00962C05" w:rsidP="00962C0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</w:tcPr>
          <w:p w14:paraId="4798CE65" w14:textId="378CA955" w:rsidR="00380F7A" w:rsidRPr="00290F0D" w:rsidRDefault="00380F7A" w:rsidP="00380F7A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C32E137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56F6E3BB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4E141A07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1666F052" w14:textId="4C25BF37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61E337D" w14:textId="24252D94" w:rsidR="00970835" w:rsidRPr="00290F0D" w:rsidRDefault="00962C05" w:rsidP="00962C05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FA9FC24" w14:textId="4B90BD4A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473ADC56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3823BCF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15E52028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22331679" w14:textId="3626EF16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F1E066" w14:textId="5FB56B45" w:rsidR="00970835" w:rsidRPr="00290F0D" w:rsidRDefault="00962C0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063A64A0" w14:textId="31A876E6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933111D" w14:textId="57F3FBAF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072447DA" w14:textId="40B16F3E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</w:tr>
      <w:tr w:rsidR="00970835" w:rsidRPr="00721EE1" w14:paraId="48F52D61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58B6DC80" w14:textId="74C6151A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A360558" w14:textId="57F31DCC" w:rsidR="00970835" w:rsidRPr="00290F0D" w:rsidRDefault="00962C0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(2,500)</w:t>
            </w:r>
          </w:p>
        </w:tc>
        <w:tc>
          <w:tcPr>
            <w:tcW w:w="126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7801ED" w14:textId="6856001E" w:rsidR="00970835" w:rsidRPr="00290F0D" w:rsidRDefault="00970835" w:rsidP="00970835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(2,500)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67EE8570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4481F733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970835" w:rsidRPr="00721EE1" w14:paraId="340BEF1B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left w:val="single" w:sz="4" w:space="0" w:color="auto"/>
              <w:right w:val="single" w:sz="4" w:space="0" w:color="auto"/>
            </w:tcBorders>
          </w:tcPr>
          <w:p w14:paraId="338732EC" w14:textId="4D290B53" w:rsidR="00970835" w:rsidRPr="00603F8D" w:rsidRDefault="00970835" w:rsidP="00970835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4B95030" w14:textId="24CB0CA1" w:rsidR="00970835" w:rsidRPr="00290F0D" w:rsidRDefault="00962C05" w:rsidP="00970835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14:paraId="34463414" w14:textId="72A39BED" w:rsidR="00970835" w:rsidRPr="00290F0D" w:rsidRDefault="00970835" w:rsidP="00970835">
            <w:pPr>
              <w:tabs>
                <w:tab w:val="decimal" w:pos="600"/>
              </w:tabs>
              <w:ind w:left="-103" w:right="-111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single" w:sz="4" w:space="0" w:color="auto"/>
              <w:right w:val="dashed" w:sz="4" w:space="0" w:color="auto"/>
            </w:tcBorders>
          </w:tcPr>
          <w:p w14:paraId="0448B9A9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right w:val="single" w:sz="4" w:space="0" w:color="auto"/>
            </w:tcBorders>
          </w:tcPr>
          <w:p w14:paraId="75074C6D" w14:textId="77777777" w:rsidR="00970835" w:rsidRPr="00290F0D" w:rsidRDefault="00970835" w:rsidP="00970835">
            <w:pPr>
              <w:ind w:left="-122" w:right="-111" w:firstLine="18"/>
              <w:jc w:val="center"/>
              <w:rPr>
                <w:sz w:val="28"/>
                <w:szCs w:val="28"/>
              </w:rPr>
            </w:pPr>
          </w:p>
        </w:tc>
      </w:tr>
      <w:tr w:rsidR="00380F7A" w:rsidRPr="00721EE1" w14:paraId="21BD51C2" w14:textId="77777777" w:rsidTr="007D5E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9CC" w14:textId="77777777" w:rsidR="00380F7A" w:rsidRPr="00603F8D" w:rsidRDefault="00380F7A" w:rsidP="00380F7A">
            <w:pPr>
              <w:ind w:left="23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แก่บริษัทย่อย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EA5BED" w14:textId="55C9B7A4" w:rsidR="00380F7A" w:rsidRPr="00290F0D" w:rsidRDefault="00196A2F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2C0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581</w:t>
            </w:r>
            <w:r w:rsidR="00962C0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849E" w14:textId="3AAEC8DC" w:rsidR="00380F7A" w:rsidRPr="00290F0D" w:rsidRDefault="00970835" w:rsidP="00380F7A">
            <w:pPr>
              <w:tabs>
                <w:tab w:val="decimal" w:pos="977"/>
              </w:tabs>
              <w:ind w:left="-102" w:right="-111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80F7A" w:rsidRPr="00290F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681</w:t>
            </w:r>
            <w:r w:rsidR="00380F7A" w:rsidRPr="00290F0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746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A4D5C12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D1DAA2" w14:textId="77777777" w:rsidR="00380F7A" w:rsidRPr="00290F0D" w:rsidRDefault="00380F7A" w:rsidP="00380F7A">
            <w:pPr>
              <w:ind w:left="-122" w:right="-111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22FC1D17" w14:textId="2A346922" w:rsidR="000A04C2" w:rsidRPr="00887E7A" w:rsidRDefault="000A04C2" w:rsidP="000C6C91">
      <w:pPr>
        <w:ind w:left="629" w:right="391" w:firstLine="516"/>
        <w:jc w:val="thaiDistribute"/>
        <w:rPr>
          <w:rFonts w:ascii="Angsana New" w:hAnsi="Angsana New"/>
        </w:rPr>
      </w:pPr>
    </w:p>
    <w:p w14:paraId="4CEB1402" w14:textId="51E20294" w:rsidR="00CF66CD" w:rsidRPr="00CF66CD" w:rsidRDefault="00196C79" w:rsidP="00C456A8">
      <w:pPr>
        <w:spacing w:line="300" w:lineRule="atLeast"/>
        <w:ind w:left="630" w:right="391" w:firstLine="51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2569</w:t>
      </w:r>
      <w:r>
        <w:rPr>
          <w:rFonts w:ascii="Angsana New" w:hAnsi="Angsana New" w:hint="cs"/>
          <w:cs/>
        </w:rPr>
        <w:t xml:space="preserve"> 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 xml:space="preserve">2568 </w:t>
      </w:r>
      <w:r w:rsidR="00CF66CD" w:rsidRPr="009D0807">
        <w:rPr>
          <w:rFonts w:ascii="Angsana New" w:hAnsi="Angsana New" w:hint="cs"/>
          <w:cs/>
        </w:rPr>
        <w:t>บริษัทมีเงินให้กู้ยืมระยะยาวแก่บริษัทย่อย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ซึ่งไม่มีหลักประกัน เป็นจำนวนเงิน </w:t>
      </w:r>
      <w:r w:rsidR="009A2C0D">
        <w:rPr>
          <w:rFonts w:ascii="Angsana New" w:hAnsi="Angsana New"/>
        </w:rPr>
        <w:t>2,242.37</w:t>
      </w:r>
      <w:r w:rsidR="00C456A8">
        <w:rPr>
          <w:rFonts w:ascii="Angsana New" w:hAnsi="Angsana New"/>
        </w:rPr>
        <w:t xml:space="preserve"> </w:t>
      </w:r>
      <w:r w:rsidR="00C456A8">
        <w:rPr>
          <w:rFonts w:ascii="Angsana New" w:hAnsi="Angsana New" w:hint="cs"/>
          <w:cs/>
        </w:rPr>
        <w:t xml:space="preserve">ล้านบาท </w:t>
      </w:r>
      <w:r>
        <w:rPr>
          <w:rFonts w:ascii="Angsana New" w:hAnsi="Angsana New" w:hint="cs"/>
          <w:cs/>
        </w:rPr>
        <w:t xml:space="preserve">และ </w:t>
      </w:r>
      <w:r w:rsidR="009A2C0D">
        <w:rPr>
          <w:rFonts w:ascii="Angsana New" w:hAnsi="Angsana New"/>
        </w:rPr>
        <w:t>2,342.37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ล้านบาท ตามลำดับ ครบกำหนดชำระ</w:t>
      </w:r>
      <w:r w:rsidR="00CF66CD" w:rsidRPr="009D0807">
        <w:rPr>
          <w:rFonts w:ascii="Angsana New" w:hAnsi="Angsana New" w:hint="cs"/>
          <w:cs/>
        </w:rPr>
        <w:t>ใน</w:t>
      </w:r>
      <w:r w:rsidR="005B7D59">
        <w:rPr>
          <w:rFonts w:ascii="Angsana New" w:hAnsi="Angsana New"/>
          <w:cs/>
        </w:rPr>
        <w:br/>
      </w:r>
      <w:r w:rsidR="00CF66CD" w:rsidRPr="009D0807">
        <w:rPr>
          <w:rFonts w:ascii="Angsana New" w:hAnsi="Angsana New" w:hint="cs"/>
          <w:cs/>
        </w:rPr>
        <w:t xml:space="preserve">ปี </w:t>
      </w:r>
      <w:r w:rsidR="00CF66CD" w:rsidRPr="009D0807">
        <w:rPr>
          <w:rFonts w:ascii="Angsana New" w:hAnsi="Angsana New"/>
        </w:rPr>
        <w:t>2</w:t>
      </w:r>
      <w:r w:rsidR="00CF66CD">
        <w:rPr>
          <w:rFonts w:ascii="Angsana New" w:hAnsi="Angsana New"/>
        </w:rPr>
        <w:t>569 - 2570</w:t>
      </w:r>
    </w:p>
    <w:p w14:paraId="0469A867" w14:textId="77777777" w:rsidR="000A04C2" w:rsidRDefault="000A04C2" w:rsidP="000C6C91">
      <w:pPr>
        <w:spacing w:line="120" w:lineRule="auto"/>
        <w:ind w:left="629" w:right="391" w:firstLine="516"/>
        <w:jc w:val="thaiDistribute"/>
        <w:rPr>
          <w:spacing w:val="-4"/>
          <w:sz w:val="20"/>
          <w:szCs w:val="20"/>
        </w:rPr>
      </w:pPr>
    </w:p>
    <w:p w14:paraId="781456FA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5AEDFE63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0546AFD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4E4F75F5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714DF754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6BB80336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43F6CC3D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234F6273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124ECE8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7DCFD5BE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33763217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D61D0C1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40C2D5C7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195FF313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206167B2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0A9A215E" w14:textId="77777777" w:rsidR="00985F89" w:rsidRPr="00196C79" w:rsidRDefault="00985F89" w:rsidP="000C6C91">
      <w:pPr>
        <w:spacing w:line="120" w:lineRule="auto"/>
        <w:ind w:left="629" w:right="391" w:firstLine="516"/>
        <w:jc w:val="thaiDistribute"/>
        <w:rPr>
          <w:spacing w:val="-4"/>
        </w:rPr>
      </w:pPr>
    </w:p>
    <w:p w14:paraId="67339705" w14:textId="77777777" w:rsidR="000C3207" w:rsidRPr="000A04C2" w:rsidRDefault="000C3207" w:rsidP="000C6C91">
      <w:pPr>
        <w:spacing w:line="120" w:lineRule="auto"/>
        <w:ind w:right="391"/>
        <w:jc w:val="thaiDistribute"/>
        <w:rPr>
          <w:spacing w:val="-4"/>
          <w:sz w:val="20"/>
          <w:szCs w:val="20"/>
        </w:rPr>
      </w:pPr>
    </w:p>
    <w:bookmarkEnd w:id="2"/>
    <w:p w14:paraId="7407809D" w14:textId="52A35FCA" w:rsidR="004177DC" w:rsidRPr="00A370CE" w:rsidRDefault="00996C29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ส่วนปรับปรุง</w:t>
      </w:r>
      <w:r w:rsidR="004177DC"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2231E5" w:rsidRDefault="004177DC" w:rsidP="000C6C91">
      <w:pPr>
        <w:spacing w:line="300" w:lineRule="atLeast"/>
        <w:ind w:left="630" w:right="391"/>
        <w:rPr>
          <w:sz w:val="20"/>
          <w:szCs w:val="20"/>
        </w:rPr>
      </w:pPr>
    </w:p>
    <w:tbl>
      <w:tblPr>
        <w:tblW w:w="954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410"/>
        <w:gridCol w:w="2411"/>
      </w:tblGrid>
      <w:tr w:rsidR="004177DC" w:rsidRPr="00864B27" w14:paraId="4474C2F3" w14:textId="77777777" w:rsidTr="000D0FD1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0C6C91">
            <w:pPr>
              <w:tabs>
                <w:tab w:val="left" w:pos="990"/>
              </w:tabs>
              <w:ind w:right="391"/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821" w:type="dxa"/>
            <w:gridSpan w:val="2"/>
          </w:tcPr>
          <w:p w14:paraId="14B0247E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D0FD1">
        <w:tc>
          <w:tcPr>
            <w:tcW w:w="4719" w:type="dxa"/>
            <w:vMerge/>
          </w:tcPr>
          <w:p w14:paraId="4E67C190" w14:textId="77777777" w:rsidR="004177DC" w:rsidRPr="00C41215" w:rsidRDefault="004177DC" w:rsidP="000C6C91">
            <w:pPr>
              <w:tabs>
                <w:tab w:val="left" w:pos="990"/>
              </w:tabs>
              <w:ind w:right="39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10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11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4F1AEE">
            <w:pPr>
              <w:ind w:left="-150" w:right="-277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D0FD1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410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0D0FD1">
            <w:pPr>
              <w:ind w:right="-27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11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0D0FD1">
            <w:pPr>
              <w:ind w:right="-277"/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36D3DED8" w:rsidR="004177DC" w:rsidRPr="00C41215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0EA540B" w:rsidR="004177DC" w:rsidRPr="00C41215" w:rsidRDefault="004177DC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4F1AEE">
              <w:rPr>
                <w:rFonts w:ascii="Angsana New" w:hAnsi="Angsana New" w:cs="Angsana New"/>
              </w:rPr>
              <w:t>293</w:t>
            </w:r>
            <w:r w:rsidRPr="00C41215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250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18A9CB67" w:rsidR="004177DC" w:rsidRPr="00C41215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289,366</w:t>
            </w:r>
          </w:p>
        </w:tc>
      </w:tr>
      <w:tr w:rsidR="004177DC" w:rsidRPr="00864B27" w14:paraId="1F6A0102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46240473" w:rsidR="004177DC" w:rsidRPr="00482A20" w:rsidRDefault="00396A1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7,806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584EE773" w:rsidR="004177DC" w:rsidRPr="00DD1206" w:rsidRDefault="00F05E6A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7,608</w:t>
            </w:r>
          </w:p>
        </w:tc>
      </w:tr>
      <w:tr w:rsidR="004177DC" w:rsidRPr="00864B27" w14:paraId="55689152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059D287C" w:rsidR="004177DC" w:rsidRPr="00482A20" w:rsidRDefault="00396A1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(3,534)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7E10B3F3" w:rsidR="004177DC" w:rsidRPr="00DD1206" w:rsidRDefault="00F05E6A" w:rsidP="00F05E6A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(3,520)</w:t>
            </w:r>
          </w:p>
        </w:tc>
      </w:tr>
      <w:tr w:rsidR="004177DC" w:rsidRPr="00864B27" w14:paraId="567D6E44" w14:textId="77777777" w:rsidTr="000D0FD1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4604BD30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8C630D"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8C630D" w:rsidRPr="002763B3">
              <w:rPr>
                <w:rFonts w:ascii="Angsana New" w:hAnsi="Angsana New" w:cs="Angsana New" w:hint="cs"/>
                <w:cs/>
              </w:rPr>
              <w:t>มีนาคม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193F3BDE" w:rsidR="004177DC" w:rsidRPr="0038498B" w:rsidRDefault="00396A1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1,297,522</w:t>
            </w: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0D8F5C87" w:rsidR="004177DC" w:rsidRPr="00DD1206" w:rsidRDefault="00F05E6A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293,454</w:t>
            </w:r>
          </w:p>
        </w:tc>
      </w:tr>
      <w:tr w:rsidR="004177DC" w:rsidRPr="00864B27" w14:paraId="4BB454C4" w14:textId="77777777" w:rsidTr="000D0FD1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668AE1BD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56C2DA11" w:rsidR="004177DC" w:rsidRPr="00C41215" w:rsidRDefault="001A4BF0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4F1AEE">
              <w:rPr>
                <w:rFonts w:ascii="Angsana New" w:hAnsi="Angsana New" w:cs="Angsana New"/>
              </w:rPr>
              <w:t>112</w:t>
            </w:r>
            <w:r w:rsidR="004177DC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884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24F3B581" w:rsidR="004177DC" w:rsidRPr="00DD1206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231,286</w:t>
            </w:r>
          </w:p>
        </w:tc>
      </w:tr>
      <w:tr w:rsidR="004177DC" w:rsidRPr="00864B27" w14:paraId="4D409270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537CF15E" w:rsidR="004177DC" w:rsidRPr="00482A20" w:rsidRDefault="00A24239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14,144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044271B1" w:rsidR="004177DC" w:rsidRPr="00DD1206" w:rsidRDefault="00E92111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4,509</w:t>
            </w:r>
          </w:p>
        </w:tc>
      </w:tr>
      <w:tr w:rsidR="00226D44" w:rsidRPr="00864B27" w14:paraId="469594B0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410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520FE08F" w:rsidR="00226D44" w:rsidRPr="00482A20" w:rsidRDefault="00A24239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(2,830)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4E6B5C91" w:rsidR="00226D44" w:rsidRPr="00DD1206" w:rsidRDefault="00E92111" w:rsidP="00E9211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(2,816)</w:t>
            </w:r>
          </w:p>
        </w:tc>
      </w:tr>
      <w:tr w:rsidR="00226D44" w:rsidRPr="00864B27" w14:paraId="1C67555B" w14:textId="77777777" w:rsidTr="000D0FD1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04BB2C04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6D241E4D" w:rsidR="00226D44" w:rsidRPr="00482A20" w:rsidRDefault="00A24239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1,124,198</w:t>
            </w: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5908D605" w:rsidR="00226D44" w:rsidRPr="00DD1206" w:rsidRDefault="00E92111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232,979</w:t>
            </w:r>
          </w:p>
        </w:tc>
      </w:tr>
      <w:tr w:rsidR="00226D44" w:rsidRPr="00864B27" w14:paraId="349642A4" w14:textId="77777777" w:rsidTr="000D0FD1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0D0FD1">
            <w:pPr>
              <w:tabs>
                <w:tab w:val="decimal" w:pos="1740"/>
              </w:tabs>
              <w:ind w:left="-101" w:right="-27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D0FD1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3E17A527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8</w:t>
            </w:r>
          </w:p>
        </w:tc>
        <w:tc>
          <w:tcPr>
            <w:tcW w:w="2410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3763FF5A" w:rsidR="00226D44" w:rsidRPr="00482A20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180,366</w:t>
            </w:r>
          </w:p>
        </w:tc>
        <w:tc>
          <w:tcPr>
            <w:tcW w:w="2411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22A840F2" w:rsidR="00226D44" w:rsidRPr="00DD1206" w:rsidRDefault="004F1AEE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58,080</w:t>
            </w:r>
          </w:p>
        </w:tc>
      </w:tr>
      <w:tr w:rsidR="00226D44" w:rsidRPr="00864B27" w14:paraId="3926193E" w14:textId="77777777" w:rsidTr="000D0FD1">
        <w:tc>
          <w:tcPr>
            <w:tcW w:w="4719" w:type="dxa"/>
            <w:tcBorders>
              <w:top w:val="nil"/>
            </w:tcBorders>
            <w:vAlign w:val="center"/>
          </w:tcPr>
          <w:p w14:paraId="69364836" w14:textId="064C64EC" w:rsidR="00226D44" w:rsidRPr="00C41215" w:rsidRDefault="00226D44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 w:rsidR="004F1AEE">
              <w:rPr>
                <w:rFonts w:ascii="Angsana New" w:hAnsi="Angsana New" w:cs="Angsana New"/>
              </w:rPr>
              <w:t>9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3E674D27" w:rsidR="00226D44" w:rsidRPr="00482A20" w:rsidRDefault="00A24239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173,324</w:t>
            </w:r>
          </w:p>
        </w:tc>
        <w:tc>
          <w:tcPr>
            <w:tcW w:w="2411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4A101666" w:rsidR="00226D44" w:rsidRPr="00DD1206" w:rsidRDefault="00E92111" w:rsidP="000D0FD1">
            <w:pPr>
              <w:tabs>
                <w:tab w:val="decimal" w:pos="1740"/>
              </w:tabs>
              <w:ind w:left="-101" w:right="-27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60,475</w:t>
            </w:r>
          </w:p>
        </w:tc>
      </w:tr>
    </w:tbl>
    <w:p w14:paraId="1214C472" w14:textId="77777777" w:rsidR="004B2ECD" w:rsidRPr="00E32144" w:rsidRDefault="004B2ECD" w:rsidP="000C6C91">
      <w:pPr>
        <w:spacing w:line="300" w:lineRule="atLeast"/>
        <w:ind w:left="630" w:right="391"/>
        <w:rPr>
          <w:cs/>
        </w:rPr>
      </w:pPr>
    </w:p>
    <w:p w14:paraId="6232AC5A" w14:textId="201649AA" w:rsidR="00F004AF" w:rsidRPr="00BD59D5" w:rsidRDefault="000712C0" w:rsidP="000C6C91">
      <w:pPr>
        <w:numPr>
          <w:ilvl w:val="0"/>
          <w:numId w:val="1"/>
        </w:numPr>
        <w:spacing w:line="300" w:lineRule="atLeast"/>
        <w:ind w:left="630" w:right="39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0C6C91">
      <w:pPr>
        <w:ind w:left="630" w:right="391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45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28"/>
        <w:gridCol w:w="1327"/>
        <w:gridCol w:w="1328"/>
      </w:tblGrid>
      <w:tr w:rsidR="008475DC" w:rsidRPr="001D12C9" w14:paraId="26BA437C" w14:textId="77777777" w:rsidTr="005D15AE">
        <w:trPr>
          <w:trHeight w:val="381"/>
        </w:trPr>
        <w:tc>
          <w:tcPr>
            <w:tcW w:w="4140" w:type="dxa"/>
            <w:vMerge w:val="restart"/>
            <w:vAlign w:val="center"/>
          </w:tcPr>
          <w:p w14:paraId="332A6438" w14:textId="77777777" w:rsidR="008475DC" w:rsidRPr="00C82017" w:rsidRDefault="008475DC" w:rsidP="000D0FD1">
            <w:pPr>
              <w:ind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55" w:type="dxa"/>
            <w:gridSpan w:val="2"/>
          </w:tcPr>
          <w:p w14:paraId="7C538418" w14:textId="77777777" w:rsidR="008475DC" w:rsidRPr="0058746B" w:rsidRDefault="008475DC" w:rsidP="000D0FD1">
            <w:pPr>
              <w:ind w:left="-101" w:right="-118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AFF7F10" w14:textId="77777777" w:rsidR="008475DC" w:rsidRPr="0058746B" w:rsidRDefault="008475DC" w:rsidP="000D0FD1">
            <w:pPr>
              <w:ind w:left="-101" w:right="-118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5D15AE">
        <w:trPr>
          <w:trHeight w:val="183"/>
        </w:trPr>
        <w:tc>
          <w:tcPr>
            <w:tcW w:w="4140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0D0FD1">
            <w:pPr>
              <w:ind w:right="-142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6DAA4BE0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29E49AC3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4824FA90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CB9305E" w:rsidR="008C630D" w:rsidRPr="008C630D" w:rsidRDefault="008C630D" w:rsidP="000D0FD1">
            <w:pPr>
              <w:ind w:left="-101" w:right="-85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F1A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05FE6" w:rsidRPr="001D12C9" w14:paraId="6784B1E3" w14:textId="77777777" w:rsidTr="005D15AE">
        <w:trPr>
          <w:trHeight w:val="57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6D3B7E4A" w:rsidR="00705FE6" w:rsidRPr="002E0B31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343,146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0F2AC8F0" w:rsidR="00705FE6" w:rsidRPr="00705FE6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225,214</w:t>
            </w:r>
          </w:p>
        </w:tc>
        <w:tc>
          <w:tcPr>
            <w:tcW w:w="132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06259E82" w:rsidR="00705FE6" w:rsidRPr="00705FE6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156,024</w:t>
            </w:r>
          </w:p>
        </w:tc>
        <w:tc>
          <w:tcPr>
            <w:tcW w:w="132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2B43B76C" w:rsidR="00705FE6" w:rsidRPr="00705FE6" w:rsidRDefault="004F1AEE" w:rsidP="004F1AEE">
            <w:pPr>
              <w:tabs>
                <w:tab w:val="decimal" w:pos="1001"/>
              </w:tabs>
              <w:ind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89,961</w:t>
            </w:r>
          </w:p>
        </w:tc>
      </w:tr>
      <w:tr w:rsidR="004F1AEE" w:rsidRPr="001D12C9" w14:paraId="62D121CE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5094D7E" w14:textId="6D067D59" w:rsidR="004F1AEE" w:rsidRPr="0058746B" w:rsidRDefault="005D15AE" w:rsidP="000D0FD1">
            <w:pPr>
              <w:ind w:right="-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0EEA21B" w14:textId="5BEA7694" w:rsidR="004F1AEE" w:rsidRDefault="00F64449" w:rsidP="00F64449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CDBCA7" w14:textId="0B3A6CF9" w:rsidR="004F1AEE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199,364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CB1A25" w14:textId="4AE41EA0" w:rsidR="004F1AEE" w:rsidRDefault="00E222AC" w:rsidP="00E222AC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B70896" w14:textId="38DDE805" w:rsidR="004F1AEE" w:rsidRPr="00504A14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95,177</w:t>
            </w:r>
          </w:p>
        </w:tc>
      </w:tr>
      <w:tr w:rsidR="00705FE6" w:rsidRPr="001D12C9" w14:paraId="02A5825B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3FF1B94C" w:rsidR="00705FE6" w:rsidRPr="00F711C7" w:rsidRDefault="00306AA9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(16,198)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27A048F4" w:rsidR="00705FE6" w:rsidRPr="0042106A" w:rsidRDefault="00705FE6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4F1AEE">
              <w:rPr>
                <w:rFonts w:ascii="Angsana New" w:hAnsi="Angsana New" w:cs="Angsana New"/>
              </w:rPr>
              <w:t>66</w:t>
            </w:r>
            <w:r w:rsidRPr="0042106A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099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421052F3" w:rsidR="00705FE6" w:rsidRPr="000E450D" w:rsidRDefault="00E222AC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(7,415)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4456A7A5" w:rsidR="00705FE6" w:rsidRPr="0058746B" w:rsidRDefault="00705FE6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4F1AEE">
              <w:rPr>
                <w:rFonts w:ascii="Angsana New" w:hAnsi="Angsana New" w:cs="Angsana New"/>
              </w:rPr>
              <w:t>29</w:t>
            </w:r>
            <w:r w:rsidRPr="0058746B">
              <w:rPr>
                <w:rFonts w:ascii="Angsana New" w:hAnsi="Angsana New" w:cs="Angsana New"/>
              </w:rPr>
              <w:t>,</w:t>
            </w:r>
            <w:r w:rsidR="004F1AEE">
              <w:rPr>
                <w:rFonts w:ascii="Angsana New" w:hAnsi="Angsana New" w:cs="Angsana New"/>
              </w:rPr>
              <w:t>114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F1AEE" w:rsidRPr="001D12C9" w14:paraId="407CDBEA" w14:textId="77777777" w:rsidTr="005D15AE">
        <w:trPr>
          <w:trHeight w:val="57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5828B75" w14:textId="7E30D745" w:rsidR="004F1AEE" w:rsidRPr="0058746B" w:rsidRDefault="004F1AEE" w:rsidP="000D0FD1">
            <w:pPr>
              <w:ind w:right="-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ลดลงจากยกเลิกสัญญา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2CDB20" w14:textId="4CD3FDCE" w:rsidR="004F1AEE" w:rsidRDefault="00F64449" w:rsidP="00F64449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DF2960" w14:textId="1343ABF8" w:rsidR="004F1AEE" w:rsidRPr="0042106A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(15,333)</w:t>
            </w:r>
          </w:p>
        </w:tc>
        <w:tc>
          <w:tcPr>
            <w:tcW w:w="132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F431E0B" w14:textId="074B0893" w:rsidR="004F1AEE" w:rsidRDefault="00E222AC" w:rsidP="00E222AC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E4617D" w14:textId="70557AF8" w:rsidR="004F1AEE" w:rsidRPr="0058746B" w:rsidRDefault="005D15AE" w:rsidP="005D15AE">
            <w:pPr>
              <w:tabs>
                <w:tab w:val="decimal" w:pos="780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05FE6" w:rsidRPr="001D12C9" w14:paraId="3B93A209" w14:textId="77777777" w:rsidTr="005D15AE">
        <w:trPr>
          <w:trHeight w:val="57"/>
        </w:trPr>
        <w:tc>
          <w:tcPr>
            <w:tcW w:w="4140" w:type="dxa"/>
            <w:vAlign w:val="bottom"/>
          </w:tcPr>
          <w:p w14:paraId="1A79F0AE" w14:textId="77777777" w:rsidR="00705FE6" w:rsidRPr="0058746B" w:rsidRDefault="00705FE6" w:rsidP="000D0FD1">
            <w:pPr>
              <w:ind w:right="-142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27" w:type="dxa"/>
            <w:tcBorders>
              <w:right w:val="dashed" w:sz="4" w:space="0" w:color="auto"/>
            </w:tcBorders>
            <w:vAlign w:val="center"/>
          </w:tcPr>
          <w:p w14:paraId="53130DC4" w14:textId="26098B87" w:rsidR="00705FE6" w:rsidRPr="00F711C7" w:rsidRDefault="00306AA9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326,948</w:t>
            </w:r>
          </w:p>
        </w:tc>
        <w:tc>
          <w:tcPr>
            <w:tcW w:w="1328" w:type="dxa"/>
            <w:tcBorders>
              <w:left w:val="dashed" w:sz="4" w:space="0" w:color="auto"/>
            </w:tcBorders>
            <w:vAlign w:val="center"/>
          </w:tcPr>
          <w:p w14:paraId="1D03E7C8" w14:textId="4CF61D40" w:rsidR="00705FE6" w:rsidRPr="0042106A" w:rsidRDefault="004F1AE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343,146</w:t>
            </w:r>
          </w:p>
        </w:tc>
        <w:tc>
          <w:tcPr>
            <w:tcW w:w="1327" w:type="dxa"/>
            <w:tcBorders>
              <w:right w:val="dashed" w:sz="4" w:space="0" w:color="auto"/>
            </w:tcBorders>
            <w:vAlign w:val="center"/>
          </w:tcPr>
          <w:p w14:paraId="39DF9363" w14:textId="5B4E3635" w:rsidR="00705FE6" w:rsidRPr="000E450D" w:rsidRDefault="00E222AC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148,609</w:t>
            </w:r>
          </w:p>
        </w:tc>
        <w:tc>
          <w:tcPr>
            <w:tcW w:w="1328" w:type="dxa"/>
            <w:tcBorders>
              <w:left w:val="dashed" w:sz="4" w:space="0" w:color="auto"/>
            </w:tcBorders>
            <w:vAlign w:val="center"/>
          </w:tcPr>
          <w:p w14:paraId="51260B7D" w14:textId="24FEE43E" w:rsidR="00705FE6" w:rsidRPr="0058746B" w:rsidRDefault="005D15AE" w:rsidP="000D0FD1">
            <w:pPr>
              <w:tabs>
                <w:tab w:val="decimal" w:pos="1001"/>
              </w:tabs>
              <w:ind w:left="-101" w:right="-14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156,024</w:t>
            </w:r>
          </w:p>
        </w:tc>
      </w:tr>
    </w:tbl>
    <w:p w14:paraId="29BC1521" w14:textId="77777777" w:rsidR="00975F92" w:rsidRPr="00062DF1" w:rsidRDefault="00975F92" w:rsidP="000C6C91">
      <w:pPr>
        <w:ind w:left="630" w:right="391"/>
        <w:rPr>
          <w:rFonts w:ascii="Angsana New" w:hAnsi="Angsana New"/>
        </w:rPr>
      </w:pPr>
    </w:p>
    <w:p w14:paraId="0A237CE1" w14:textId="590B2EFA" w:rsidR="003111A8" w:rsidRDefault="00491C9C" w:rsidP="000C6C91">
      <w:pPr>
        <w:spacing w:line="300" w:lineRule="atLeast"/>
        <w:ind w:left="630" w:right="391" w:firstLine="518"/>
        <w:jc w:val="thaiDistribute"/>
        <w:rPr>
          <w:spacing w:val="-4"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</w:t>
      </w:r>
      <w:r w:rsidR="00B41A0F">
        <w:rPr>
          <w:spacing w:val="-4"/>
        </w:rPr>
        <w:br/>
      </w:r>
      <w:r w:rsidR="00E45259" w:rsidRPr="00E45259">
        <w:rPr>
          <w:rFonts w:hint="cs"/>
          <w:spacing w:val="-4"/>
          <w:cs/>
        </w:rPr>
        <w:t>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403AAF37" w14:textId="77777777" w:rsidR="000121D0" w:rsidRDefault="000121D0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5C596E51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43658688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3B670064" w14:textId="77777777" w:rsidR="00062DF1" w:rsidRDefault="00062DF1" w:rsidP="000C6C91">
      <w:pPr>
        <w:spacing w:line="300" w:lineRule="atLeast"/>
        <w:ind w:left="630" w:right="391" w:firstLine="518"/>
        <w:jc w:val="thaiDistribute"/>
        <w:rPr>
          <w:spacing w:val="-4"/>
        </w:rPr>
      </w:pPr>
    </w:p>
    <w:p w14:paraId="383592C0" w14:textId="6A51CEA5" w:rsidR="007A0253" w:rsidRDefault="007A0253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7A0253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</w:p>
    <w:p w14:paraId="18C32D55" w14:textId="77777777" w:rsidR="007A0253" w:rsidRPr="007A0253" w:rsidRDefault="007A0253" w:rsidP="000C6C91">
      <w:pPr>
        <w:spacing w:line="300" w:lineRule="atLeast"/>
        <w:ind w:left="630" w:right="391"/>
        <w:rPr>
          <w:rFonts w:ascii="Angsana New" w:hAnsi="Angsana New"/>
          <w:sz w:val="20"/>
          <w:szCs w:val="20"/>
        </w:rPr>
      </w:pPr>
    </w:p>
    <w:tbl>
      <w:tblPr>
        <w:tblW w:w="949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  <w:gridCol w:w="2246"/>
        <w:gridCol w:w="2247"/>
      </w:tblGrid>
      <w:tr w:rsidR="007A0253" w:rsidRPr="00864B27" w14:paraId="560D9F1D" w14:textId="77777777" w:rsidTr="005D15AE">
        <w:tc>
          <w:tcPr>
            <w:tcW w:w="4997" w:type="dxa"/>
            <w:vMerge w:val="restart"/>
            <w:vAlign w:val="center"/>
          </w:tcPr>
          <w:p w14:paraId="4F33A07D" w14:textId="77777777" w:rsidR="007A0253" w:rsidRPr="00C41215" w:rsidRDefault="007A0253" w:rsidP="000C6C91">
            <w:pPr>
              <w:tabs>
                <w:tab w:val="left" w:pos="990"/>
              </w:tabs>
              <w:ind w:right="391"/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493" w:type="dxa"/>
            <w:gridSpan w:val="2"/>
          </w:tcPr>
          <w:p w14:paraId="0AA0CE0E" w14:textId="77777777" w:rsidR="007A0253" w:rsidRPr="00C41215" w:rsidRDefault="007A0253" w:rsidP="000D0FD1">
            <w:pPr>
              <w:ind w:left="-146" w:right="-10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7A0253" w:rsidRPr="00864B27" w14:paraId="46F74349" w14:textId="77777777" w:rsidTr="005D15AE">
        <w:tc>
          <w:tcPr>
            <w:tcW w:w="4997" w:type="dxa"/>
            <w:vMerge/>
          </w:tcPr>
          <w:p w14:paraId="639E05EE" w14:textId="77777777" w:rsidR="007A0253" w:rsidRPr="00C41215" w:rsidRDefault="007A0253" w:rsidP="000C6C91">
            <w:pPr>
              <w:tabs>
                <w:tab w:val="left" w:pos="990"/>
              </w:tabs>
              <w:ind w:right="39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tcBorders>
              <w:right w:val="dashed" w:sz="4" w:space="0" w:color="auto"/>
            </w:tcBorders>
          </w:tcPr>
          <w:p w14:paraId="405678F7" w14:textId="77777777" w:rsidR="007A0253" w:rsidRPr="00C41215" w:rsidRDefault="007A0253" w:rsidP="000D0FD1">
            <w:pPr>
              <w:ind w:left="-146" w:right="-10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46" w:type="dxa"/>
            <w:tcBorders>
              <w:left w:val="dashed" w:sz="4" w:space="0" w:color="auto"/>
            </w:tcBorders>
            <w:vAlign w:val="center"/>
          </w:tcPr>
          <w:p w14:paraId="506B7F16" w14:textId="77777777" w:rsidR="007A0253" w:rsidRPr="00C41215" w:rsidRDefault="007A0253" w:rsidP="000D0FD1">
            <w:pPr>
              <w:ind w:left="-128" w:right="-102" w:hanging="18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A0253" w:rsidRPr="00864B27" w14:paraId="2126364A" w14:textId="77777777" w:rsidTr="005D15AE">
        <w:tc>
          <w:tcPr>
            <w:tcW w:w="4997" w:type="dxa"/>
            <w:tcBorders>
              <w:bottom w:val="nil"/>
            </w:tcBorders>
            <w:vAlign w:val="center"/>
          </w:tcPr>
          <w:p w14:paraId="16DD2EA0" w14:textId="77777777" w:rsidR="007A0253" w:rsidRPr="00192E2F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246" w:type="dxa"/>
            <w:tcBorders>
              <w:bottom w:val="nil"/>
              <w:right w:val="dashed" w:sz="4" w:space="0" w:color="auto"/>
            </w:tcBorders>
          </w:tcPr>
          <w:p w14:paraId="3E526134" w14:textId="77777777" w:rsidR="007A0253" w:rsidRPr="00C41215" w:rsidRDefault="007A0253" w:rsidP="000C6C91">
            <w:pPr>
              <w:ind w:right="3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tcBorders>
              <w:left w:val="dashed" w:sz="4" w:space="0" w:color="auto"/>
              <w:bottom w:val="nil"/>
            </w:tcBorders>
          </w:tcPr>
          <w:p w14:paraId="7967E0C1" w14:textId="77777777" w:rsidR="007A0253" w:rsidRPr="00C41215" w:rsidRDefault="007A0253" w:rsidP="000C6C91">
            <w:pPr>
              <w:ind w:right="391"/>
              <w:jc w:val="center"/>
              <w:rPr>
                <w:rFonts w:ascii="Angsana New" w:hAnsi="Angsana New" w:cs="Angsana New"/>
              </w:rPr>
            </w:pPr>
          </w:p>
        </w:tc>
      </w:tr>
      <w:tr w:rsidR="007A0253" w:rsidRPr="00864B27" w14:paraId="4A822D8B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51FD7732" w14:textId="20786597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03D2897E" w14:textId="05B2235C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432,418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3EF14F76" w14:textId="74E76A54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111,899</w:t>
            </w:r>
          </w:p>
        </w:tc>
      </w:tr>
      <w:tr w:rsidR="007A0253" w:rsidRPr="00864B27" w14:paraId="3F0DDFBA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7F1A18DD" w14:textId="77777777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2738E1A7" w14:textId="299C5E60" w:rsidR="007A0253" w:rsidRPr="00482A20" w:rsidRDefault="00C20B8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1,900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4C3597D0" w14:textId="445410DC" w:rsidR="007A0253" w:rsidRPr="00DD1206" w:rsidRDefault="006E29A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1,900</w:t>
            </w:r>
          </w:p>
        </w:tc>
      </w:tr>
      <w:tr w:rsidR="007A0253" w:rsidRPr="00864B27" w14:paraId="6CA6B918" w14:textId="77777777" w:rsidTr="005D15AE">
        <w:tc>
          <w:tcPr>
            <w:tcW w:w="4997" w:type="dxa"/>
            <w:tcBorders>
              <w:top w:val="nil"/>
              <w:bottom w:val="single" w:sz="4" w:space="0" w:color="auto"/>
            </w:tcBorders>
            <w:vAlign w:val="center"/>
          </w:tcPr>
          <w:p w14:paraId="0F69FE35" w14:textId="73F7C319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049E0E9" w14:textId="1ECDD611" w:rsidR="007A0253" w:rsidRPr="0038498B" w:rsidRDefault="00C20B8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434,318</w:t>
            </w: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464A8C" w14:textId="4155301A" w:rsidR="007A0253" w:rsidRPr="00DD1206" w:rsidRDefault="006E29A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113,799</w:t>
            </w:r>
          </w:p>
        </w:tc>
      </w:tr>
      <w:tr w:rsidR="007A0253" w:rsidRPr="00864B27" w14:paraId="10793B6D" w14:textId="77777777" w:rsidTr="005D15AE">
        <w:tc>
          <w:tcPr>
            <w:tcW w:w="4997" w:type="dxa"/>
            <w:tcBorders>
              <w:top w:val="single" w:sz="4" w:space="0" w:color="auto"/>
              <w:bottom w:val="nil"/>
            </w:tcBorders>
            <w:vAlign w:val="center"/>
          </w:tcPr>
          <w:p w14:paraId="5317BE8F" w14:textId="74D3F2CD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ตัดจำหน่ายสะสม</w:t>
            </w:r>
          </w:p>
        </w:tc>
        <w:tc>
          <w:tcPr>
            <w:tcW w:w="224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0F66311" w14:textId="77777777" w:rsidR="007A0253" w:rsidRPr="00C41215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7436B54" w14:textId="77777777" w:rsidR="007A0253" w:rsidRPr="00DD1206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200BECD7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15E98A22" w14:textId="5E51AAF1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3B650368" w14:textId="6DE53F49" w:rsidR="007A0253" w:rsidRPr="00C41215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324,569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2D408A71" w14:textId="39438983" w:rsidR="007A0253" w:rsidRPr="00DD1206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85,544</w:t>
            </w:r>
          </w:p>
        </w:tc>
      </w:tr>
      <w:tr w:rsidR="007A0253" w:rsidRPr="00864B27" w14:paraId="7066AE6E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0489BB24" w14:textId="5288F456" w:rsidR="007A0253" w:rsidRPr="002763B3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cs/>
              </w:rPr>
              <w:t>ตัดจำหน่ายในระหว่างงวด</w:t>
            </w:r>
          </w:p>
        </w:tc>
        <w:tc>
          <w:tcPr>
            <w:tcW w:w="2246" w:type="dxa"/>
            <w:tcBorders>
              <w:top w:val="nil"/>
              <w:bottom w:val="nil"/>
              <w:right w:val="dashed" w:sz="4" w:space="0" w:color="auto"/>
            </w:tcBorders>
          </w:tcPr>
          <w:p w14:paraId="32DD0F0C" w14:textId="2F503E1C" w:rsidR="007A0253" w:rsidRPr="00482A20" w:rsidRDefault="00C20B8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11,575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nil"/>
            </w:tcBorders>
          </w:tcPr>
          <w:p w14:paraId="65971753" w14:textId="33B84351" w:rsidR="007A0253" w:rsidRPr="00DD1206" w:rsidRDefault="00CD083C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2,734</w:t>
            </w:r>
          </w:p>
        </w:tc>
      </w:tr>
      <w:tr w:rsidR="007A0253" w:rsidRPr="00864B27" w14:paraId="55D5F2B1" w14:textId="77777777" w:rsidTr="005D15AE">
        <w:tc>
          <w:tcPr>
            <w:tcW w:w="4997" w:type="dxa"/>
            <w:tcBorders>
              <w:top w:val="nil"/>
              <w:bottom w:val="single" w:sz="4" w:space="0" w:color="auto"/>
            </w:tcBorders>
            <w:vAlign w:val="center"/>
          </w:tcPr>
          <w:p w14:paraId="12862A5E" w14:textId="72BF5101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141883" w14:textId="245A478E" w:rsidR="007A0253" w:rsidRPr="00482A20" w:rsidRDefault="00C20B8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336,144</w:t>
            </w: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FD348D" w14:textId="150173F0" w:rsidR="007A0253" w:rsidRPr="00DD1206" w:rsidRDefault="00CD083C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88,278</w:t>
            </w:r>
          </w:p>
        </w:tc>
      </w:tr>
      <w:tr w:rsidR="007A0253" w:rsidRPr="00864B27" w14:paraId="734B456F" w14:textId="77777777" w:rsidTr="005D15AE">
        <w:tc>
          <w:tcPr>
            <w:tcW w:w="4997" w:type="dxa"/>
            <w:tcBorders>
              <w:top w:val="single" w:sz="4" w:space="0" w:color="auto"/>
              <w:bottom w:val="nil"/>
            </w:tcBorders>
            <w:vAlign w:val="center"/>
          </w:tcPr>
          <w:p w14:paraId="0BCC589B" w14:textId="77777777" w:rsidR="007A0253" w:rsidRPr="00192E2F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right="391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46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96FDFCA" w14:textId="77777777" w:rsidR="007A0253" w:rsidRPr="00482A20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3E92C0A" w14:textId="77777777" w:rsidR="007A0253" w:rsidRPr="00DD1206" w:rsidRDefault="007A0253" w:rsidP="005D15AE">
            <w:pPr>
              <w:tabs>
                <w:tab w:val="decimal" w:pos="1699"/>
              </w:tabs>
              <w:ind w:left="-101" w:right="-9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4964BCAB" w14:textId="77777777" w:rsidTr="005D15AE">
        <w:tc>
          <w:tcPr>
            <w:tcW w:w="4997" w:type="dxa"/>
            <w:tcBorders>
              <w:top w:val="nil"/>
              <w:bottom w:val="nil"/>
            </w:tcBorders>
            <w:vAlign w:val="center"/>
          </w:tcPr>
          <w:p w14:paraId="29B3B04E" w14:textId="26DC0715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2246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6D7F7946" w14:textId="71753876" w:rsidR="007A0253" w:rsidRPr="00482A20" w:rsidRDefault="005D15AE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107,849</w:t>
            </w:r>
          </w:p>
        </w:tc>
        <w:tc>
          <w:tcPr>
            <w:tcW w:w="2246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4E5C6392" w14:textId="4AFD64ED" w:rsidR="007A0253" w:rsidRPr="00DD1206" w:rsidRDefault="005D15AE" w:rsidP="005D15AE">
            <w:pPr>
              <w:tabs>
                <w:tab w:val="decimal" w:pos="1699"/>
              </w:tabs>
              <w:ind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26,355</w:t>
            </w:r>
          </w:p>
        </w:tc>
      </w:tr>
      <w:tr w:rsidR="007A0253" w:rsidRPr="00864B27" w14:paraId="0E343387" w14:textId="77777777" w:rsidTr="005D15AE">
        <w:tc>
          <w:tcPr>
            <w:tcW w:w="4997" w:type="dxa"/>
            <w:tcBorders>
              <w:top w:val="nil"/>
            </w:tcBorders>
            <w:vAlign w:val="center"/>
          </w:tcPr>
          <w:p w14:paraId="38A6C3CA" w14:textId="79D23080" w:rsidR="007A0253" w:rsidRPr="00C41215" w:rsidRDefault="007A0253" w:rsidP="000C6C91">
            <w:pPr>
              <w:tabs>
                <w:tab w:val="left" w:pos="360"/>
                <w:tab w:val="left" w:pos="1440"/>
                <w:tab w:val="left" w:pos="1980"/>
              </w:tabs>
              <w:ind w:left="-18" w:right="39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 w:rsidR="005D15AE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246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70B1E3C9" w14:textId="7C1C1139" w:rsidR="007A0253" w:rsidRPr="00482A20" w:rsidRDefault="00C20B86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98,174</w:t>
            </w:r>
          </w:p>
        </w:tc>
        <w:tc>
          <w:tcPr>
            <w:tcW w:w="2246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37C9A31" w14:textId="4C4FE44F" w:rsidR="007A0253" w:rsidRPr="00DD1206" w:rsidRDefault="00CD083C" w:rsidP="005D15AE">
            <w:pPr>
              <w:tabs>
                <w:tab w:val="decimal" w:pos="1699"/>
              </w:tabs>
              <w:ind w:left="-101" w:right="-9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25,521</w:t>
            </w:r>
          </w:p>
        </w:tc>
      </w:tr>
    </w:tbl>
    <w:p w14:paraId="7163E8E6" w14:textId="77777777" w:rsidR="007A0253" w:rsidRPr="003339B4" w:rsidRDefault="007A0253" w:rsidP="000C6C91">
      <w:pPr>
        <w:ind w:right="391"/>
        <w:rPr>
          <w:rFonts w:ascii="Angsana New" w:hAnsi="Angsana New"/>
        </w:rPr>
      </w:pPr>
    </w:p>
    <w:p w14:paraId="1010E2D9" w14:textId="496B6604" w:rsidR="0061749A" w:rsidRPr="006C024D" w:rsidRDefault="0092469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0C6C91">
      <w:pPr>
        <w:ind w:left="2152" w:right="391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498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8"/>
        <w:gridCol w:w="2250"/>
        <w:gridCol w:w="2250"/>
      </w:tblGrid>
      <w:tr w:rsidR="00FE6177" w:rsidRPr="00CD157D" w14:paraId="37F90B59" w14:textId="77777777" w:rsidTr="005D15AE">
        <w:tc>
          <w:tcPr>
            <w:tcW w:w="4998" w:type="dxa"/>
            <w:vMerge w:val="restart"/>
            <w:vAlign w:val="center"/>
          </w:tcPr>
          <w:p w14:paraId="61DA9EEA" w14:textId="77777777" w:rsidR="004628F3" w:rsidRPr="00CD157D" w:rsidRDefault="004628F3" w:rsidP="000C6C91">
            <w:pPr>
              <w:ind w:right="391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500" w:type="dxa"/>
            <w:gridSpan w:val="2"/>
          </w:tcPr>
          <w:p w14:paraId="1B0F6096" w14:textId="77777777" w:rsidR="004628F3" w:rsidRPr="00CD157D" w:rsidRDefault="004628F3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5D15AE">
        <w:tc>
          <w:tcPr>
            <w:tcW w:w="4998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0C6C91">
            <w:pPr>
              <w:ind w:right="391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50FB6B4D" w:rsidR="008C630D" w:rsidRPr="002E60B3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1A2B76B8" w:rsidR="008C630D" w:rsidRPr="00C939E7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6177" w:rsidRPr="00CD157D" w14:paraId="53FA6278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FC2EB9">
            <w:pPr>
              <w:ind w:left="-101" w:right="-349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FC2EB9">
            <w:pPr>
              <w:ind w:left="-101" w:right="-349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5D15AE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5D15AE">
        <w:tc>
          <w:tcPr>
            <w:tcW w:w="4998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0C6C91">
            <w:pPr>
              <w:ind w:right="391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5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1E926F59" w:rsidR="00651D2B" w:rsidRPr="00D01EFC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1,990,412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094750C0" w:rsidR="00651D2B" w:rsidRPr="00651D2B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852</w:t>
            </w:r>
            <w:r w:rsidRPr="00D01E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764</w:t>
            </w:r>
          </w:p>
        </w:tc>
      </w:tr>
      <w:tr w:rsidR="00FE6177" w:rsidRPr="005E3BF4" w14:paraId="2559BC20" w14:textId="77777777" w:rsidTr="005D15AE">
        <w:tc>
          <w:tcPr>
            <w:tcW w:w="4998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50" w:type="dxa"/>
            <w:tcBorders>
              <w:top w:val="nil"/>
              <w:bottom w:val="nil"/>
              <w:right w:val="dashed" w:sz="4" w:space="0" w:color="auto"/>
            </w:tcBorders>
          </w:tcPr>
          <w:p w14:paraId="4A3BB581" w14:textId="18564A5E" w:rsidR="00651D2B" w:rsidRPr="00D01EFC" w:rsidRDefault="00DC2521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33,94</w:t>
            </w:r>
            <w:r w:rsidR="00382359">
              <w:rPr>
                <w:rFonts w:ascii="Angsana New" w:hAnsi="Angsana New" w:cs="Angsana New"/>
              </w:rPr>
              <w:t>1</w:t>
            </w:r>
          </w:p>
        </w:tc>
        <w:tc>
          <w:tcPr>
            <w:tcW w:w="2250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3F7AEFA2" w:rsidR="00651D2B" w:rsidRPr="00147A51" w:rsidRDefault="00651D2B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5D15AE">
              <w:rPr>
                <w:rFonts w:ascii="Angsana New" w:hAnsi="Angsana New" w:cs="Angsana New"/>
              </w:rPr>
              <w:t>8</w:t>
            </w:r>
          </w:p>
        </w:tc>
      </w:tr>
      <w:tr w:rsidR="00FE6177" w:rsidRPr="00FF6653" w14:paraId="1BFA4A72" w14:textId="77777777" w:rsidTr="005D15AE">
        <w:tc>
          <w:tcPr>
            <w:tcW w:w="4998" w:type="dxa"/>
            <w:tcBorders>
              <w:top w:val="nil"/>
            </w:tcBorders>
          </w:tcPr>
          <w:p w14:paraId="7E92D9A2" w14:textId="77777777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50" w:type="dxa"/>
            <w:tcBorders>
              <w:top w:val="single" w:sz="4" w:space="0" w:color="auto"/>
              <w:right w:val="dashed" w:sz="4" w:space="0" w:color="auto"/>
            </w:tcBorders>
          </w:tcPr>
          <w:p w14:paraId="62B41D07" w14:textId="73547397" w:rsidR="00651D2B" w:rsidRPr="00D01EFC" w:rsidRDefault="00382359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2,024,353</w:t>
            </w:r>
          </w:p>
        </w:tc>
        <w:tc>
          <w:tcPr>
            <w:tcW w:w="2250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13735D34" w:rsidR="00651D2B" w:rsidRPr="00147A51" w:rsidRDefault="00651D2B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5D15AE">
              <w:rPr>
                <w:rFonts w:ascii="Angsana New" w:hAnsi="Angsana New" w:cs="Angsana New"/>
              </w:rPr>
              <w:t>990</w:t>
            </w:r>
            <w:r w:rsidRPr="00147A51">
              <w:rPr>
                <w:rFonts w:ascii="Angsana New" w:hAnsi="Angsana New" w:cs="Angsana New"/>
              </w:rPr>
              <w:t>,</w:t>
            </w:r>
            <w:r w:rsidR="005D15AE">
              <w:rPr>
                <w:rFonts w:ascii="Angsana New" w:hAnsi="Angsana New" w:cs="Angsana New"/>
              </w:rPr>
              <w:t>412</w:t>
            </w:r>
          </w:p>
        </w:tc>
      </w:tr>
      <w:tr w:rsidR="00FE6177" w:rsidRPr="00CD157D" w14:paraId="2188E79F" w14:textId="77777777" w:rsidTr="005D15AE">
        <w:tc>
          <w:tcPr>
            <w:tcW w:w="4998" w:type="dxa"/>
          </w:tcPr>
          <w:p w14:paraId="6C06CA82" w14:textId="30284AF9" w:rsidR="00651D2B" w:rsidRPr="002D775B" w:rsidRDefault="00651D2B" w:rsidP="000C6C91">
            <w:pPr>
              <w:ind w:right="391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50" w:type="dxa"/>
            <w:tcBorders>
              <w:right w:val="dashed" w:sz="4" w:space="0" w:color="auto"/>
            </w:tcBorders>
          </w:tcPr>
          <w:p w14:paraId="5B93C7EC" w14:textId="700B4802" w:rsidR="00651D2B" w:rsidRPr="00D01EFC" w:rsidRDefault="00382359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421,996</w:t>
            </w:r>
          </w:p>
        </w:tc>
        <w:tc>
          <w:tcPr>
            <w:tcW w:w="2250" w:type="dxa"/>
            <w:tcBorders>
              <w:left w:val="dashed" w:sz="4" w:space="0" w:color="auto"/>
            </w:tcBorders>
          </w:tcPr>
          <w:p w14:paraId="4F699BC0" w14:textId="672BE45D" w:rsidR="00651D2B" w:rsidRPr="00147A51" w:rsidRDefault="005D15AE" w:rsidP="00FC2EB9">
            <w:pPr>
              <w:tabs>
                <w:tab w:val="decimal" w:pos="1701"/>
              </w:tabs>
              <w:ind w:left="-101" w:right="-3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455,937</w:t>
            </w:r>
          </w:p>
        </w:tc>
      </w:tr>
    </w:tbl>
    <w:p w14:paraId="1C2A948F" w14:textId="77777777" w:rsidR="00876DBC" w:rsidRPr="00DA4B92" w:rsidRDefault="00876DBC" w:rsidP="000C6C91">
      <w:pPr>
        <w:ind w:right="391"/>
        <w:jc w:val="thaiDistribute"/>
        <w:rPr>
          <w:rFonts w:ascii="Angsana New" w:hAnsi="Angsana New"/>
          <w:spacing w:val="-8"/>
        </w:rPr>
      </w:pPr>
    </w:p>
    <w:p w14:paraId="7833006B" w14:textId="2A9FF808" w:rsidR="000121D0" w:rsidRDefault="00491C9C" w:rsidP="008C529A">
      <w:pPr>
        <w:ind w:left="648" w:right="389" w:firstLine="504"/>
        <w:jc w:val="thaiDistribute"/>
        <w:rPr>
          <w:sz w:val="16"/>
          <w:szCs w:val="16"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482A596" w14:textId="77777777" w:rsidR="00DA4B92" w:rsidRDefault="00DA4B92" w:rsidP="000C6C91">
      <w:pPr>
        <w:ind w:left="644" w:right="391" w:firstLine="504"/>
        <w:jc w:val="thaiDistribute"/>
      </w:pPr>
    </w:p>
    <w:p w14:paraId="68E316F3" w14:textId="77777777" w:rsidR="00502F87" w:rsidRDefault="00502F87" w:rsidP="000C6C91">
      <w:pPr>
        <w:ind w:left="644" w:right="391" w:firstLine="504"/>
        <w:jc w:val="thaiDistribute"/>
      </w:pPr>
    </w:p>
    <w:p w14:paraId="650846D5" w14:textId="77777777" w:rsidR="00D72457" w:rsidRDefault="00D72457" w:rsidP="000C6C91">
      <w:pPr>
        <w:ind w:left="644" w:right="391" w:firstLine="504"/>
        <w:jc w:val="thaiDistribute"/>
      </w:pPr>
    </w:p>
    <w:p w14:paraId="4B13E260" w14:textId="77777777" w:rsidR="00D72457" w:rsidRPr="00DA4B92" w:rsidRDefault="00D72457" w:rsidP="000C6C91">
      <w:pPr>
        <w:ind w:left="644" w:right="391" w:firstLine="504"/>
        <w:jc w:val="thaiDistribute"/>
      </w:pPr>
    </w:p>
    <w:p w14:paraId="49CE098D" w14:textId="191794B7" w:rsidR="00A8385B" w:rsidRPr="00134B79" w:rsidRDefault="00A8385B" w:rsidP="000C6C91">
      <w:pPr>
        <w:numPr>
          <w:ilvl w:val="0"/>
          <w:numId w:val="1"/>
        </w:numPr>
        <w:ind w:left="630" w:right="391" w:hanging="346"/>
        <w:rPr>
          <w:b/>
          <w:bCs/>
        </w:rPr>
      </w:pPr>
      <w:r w:rsidRPr="00134B79">
        <w:rPr>
          <w:b/>
          <w:bCs/>
          <w:cs/>
        </w:rPr>
        <w:lastRenderedPageBreak/>
        <w:t>ค่าเช่าภาพยนตร์ ค่าละครและลิขสิทธิ์รอตัดจำหน่าย</w:t>
      </w:r>
    </w:p>
    <w:p w14:paraId="712ADD64" w14:textId="477F5390" w:rsidR="00A8385B" w:rsidRPr="001973B1" w:rsidRDefault="00A8385B" w:rsidP="000C6C91">
      <w:pPr>
        <w:pStyle w:val="ListParagraph"/>
        <w:tabs>
          <w:tab w:val="left" w:pos="360"/>
          <w:tab w:val="left" w:pos="1440"/>
        </w:tabs>
        <w:ind w:left="360" w:right="391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526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372"/>
        <w:gridCol w:w="1373"/>
        <w:gridCol w:w="1372"/>
        <w:gridCol w:w="1373"/>
      </w:tblGrid>
      <w:tr w:rsidR="00A8385B" w:rsidRPr="00C04077" w14:paraId="379E20AA" w14:textId="77777777" w:rsidTr="00866396">
        <w:trPr>
          <w:trHeight w:val="340"/>
        </w:trPr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87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FC2EB9">
            <w:pPr>
              <w:spacing w:line="216" w:lineRule="auto"/>
              <w:ind w:left="-103" w:right="-87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FC2EB9">
            <w:pPr>
              <w:spacing w:line="216" w:lineRule="auto"/>
              <w:ind w:left="-103" w:right="-87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866396">
        <w:trPr>
          <w:trHeight w:val="340"/>
        </w:trPr>
        <w:tc>
          <w:tcPr>
            <w:tcW w:w="4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3E8E6B9B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6A92037E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625C964A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15AE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03D2D3E1" w:rsidR="008C630D" w:rsidRPr="008002BD" w:rsidRDefault="008C630D" w:rsidP="00FC2EB9">
            <w:pPr>
              <w:spacing w:line="216" w:lineRule="auto"/>
              <w:ind w:left="-108" w:right="-87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66396" w:rsidRPr="00C04077" w14:paraId="037F454D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866396" w:rsidRPr="00C04077" w:rsidRDefault="00866396" w:rsidP="00866396">
            <w:pPr>
              <w:spacing w:line="216" w:lineRule="auto"/>
              <w:ind w:left="72" w:right="-8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258F8214" w:rsidR="00866396" w:rsidRPr="00EB3D09" w:rsidRDefault="00123C75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1,205,39</w:t>
            </w:r>
            <w:r w:rsidR="001D543F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7E7EA25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093</w:t>
            </w:r>
            <w:r w:rsidRPr="00EB3D0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407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658B99" w14:textId="0FF0ED78" w:rsidR="00866396" w:rsidRPr="00866396" w:rsidRDefault="00866396" w:rsidP="00624747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40F5D45B" w:rsidR="00866396" w:rsidRPr="00672324" w:rsidRDefault="00866396" w:rsidP="00866396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6C02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641</w:t>
            </w:r>
          </w:p>
        </w:tc>
      </w:tr>
      <w:tr w:rsidR="00866396" w:rsidRPr="00C04077" w14:paraId="028237CC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866396" w:rsidRPr="00756329" w:rsidRDefault="00866396" w:rsidP="00866396">
            <w:pPr>
              <w:spacing w:line="216" w:lineRule="auto"/>
              <w:ind w:left="72" w:right="-87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743A1036" w:rsidR="00866396" w:rsidRPr="00EB3D09" w:rsidRDefault="00540CC4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51,598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DDBF3B3" w14:textId="33F18C8F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212,897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20FAFC" w14:textId="2871FE4B" w:rsidR="00866396" w:rsidRPr="00CC3999" w:rsidRDefault="006704F9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875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66212B35" w:rsidR="00866396" w:rsidRPr="00672324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880</w:t>
            </w:r>
          </w:p>
        </w:tc>
      </w:tr>
      <w:tr w:rsidR="00866396" w:rsidRPr="00C04077" w14:paraId="5F39C19A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866396" w:rsidRPr="00E658D5" w:rsidRDefault="00866396" w:rsidP="00866396">
            <w:pPr>
              <w:spacing w:line="216" w:lineRule="auto"/>
              <w:ind w:left="72" w:right="-87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A49C8D8" w14:textId="77777777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AACD6C" w14:textId="77777777" w:rsidR="00866396" w:rsidRPr="00CC3999" w:rsidRDefault="00866396" w:rsidP="00866396">
            <w:pPr>
              <w:spacing w:line="216" w:lineRule="auto"/>
              <w:ind w:left="-47" w:right="-8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866396" w:rsidRPr="0021369A" w:rsidRDefault="00866396" w:rsidP="00866396">
            <w:pPr>
              <w:tabs>
                <w:tab w:val="decimal" w:pos="1022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</w:tr>
      <w:tr w:rsidR="00866396" w:rsidRPr="00C04077" w14:paraId="614211C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866396" w:rsidRPr="00C04077" w:rsidRDefault="00866396" w:rsidP="00866396">
            <w:pPr>
              <w:ind w:left="252" w:right="-87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728CE857" w:rsidR="00866396" w:rsidRPr="00EB3D09" w:rsidRDefault="00540CC4" w:rsidP="00540CC4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098759B4" w14:textId="2811C2EB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21,091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88F9ED" w14:textId="4CFF97C3" w:rsidR="00866396" w:rsidRPr="00CC3999" w:rsidRDefault="006704F9" w:rsidP="006704F9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4A6F837F" w:rsidR="00866396" w:rsidRPr="00190FBB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20,342</w:t>
            </w:r>
          </w:p>
        </w:tc>
      </w:tr>
      <w:tr w:rsidR="00866396" w:rsidRPr="00C04077" w14:paraId="28F6CD7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4AEDB617" w:rsidR="00886A2F" w:rsidRPr="00756329" w:rsidRDefault="00C37310" w:rsidP="00C37310">
            <w:pPr>
              <w:spacing w:line="216" w:lineRule="auto"/>
              <w:ind w:left="72" w:right="-87"/>
              <w:jc w:val="both"/>
              <w:rPr>
                <w:sz w:val="30"/>
                <w:szCs w:val="30"/>
                <w:cs/>
              </w:rPr>
            </w:pPr>
            <w:r w:rsidRPr="00C37310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3E703FB2" w:rsidR="00866396" w:rsidRPr="00EB3D09" w:rsidRDefault="00540CC4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(195,596)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ED78C67" w14:textId="7BB81A51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left="-47" w:right="-8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(1,038,01</w:t>
            </w:r>
            <w:r w:rsidR="001D543F"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32373D" w14:textId="0A8021AD" w:rsidR="00866396" w:rsidRPr="00CC3999" w:rsidRDefault="006704F9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(2,61</w:t>
            </w:r>
            <w:r w:rsidR="000A390A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1DAE7966" w:rsidR="00866396" w:rsidRPr="00672324" w:rsidRDefault="00866396" w:rsidP="00BD286F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14,769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866396" w:rsidRPr="00C04077" w14:paraId="11659864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E5FDB" w14:textId="4FE0A594" w:rsidR="00866396" w:rsidRPr="00756329" w:rsidRDefault="00866396" w:rsidP="00866396">
            <w:pPr>
              <w:spacing w:line="216" w:lineRule="auto"/>
              <w:ind w:left="72" w:right="-87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403C1B" w14:textId="4DA6A3C3" w:rsidR="00866396" w:rsidRDefault="00540CC4" w:rsidP="00540CC4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E4ED90F" w14:textId="15CAF17C" w:rsidR="00866396" w:rsidRPr="00EB3D09" w:rsidRDefault="00866396" w:rsidP="00866396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1E9FB07" w14:textId="046DFDDE" w:rsidR="00866396" w:rsidRDefault="006704F9" w:rsidP="00866396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8500891" w14:textId="5EEEDDD5" w:rsidR="00866396" w:rsidRPr="006123D0" w:rsidRDefault="00866396" w:rsidP="00866396">
            <w:pPr>
              <w:tabs>
                <w:tab w:val="decimal" w:pos="737"/>
              </w:tabs>
              <w:spacing w:line="216" w:lineRule="auto"/>
              <w:ind w:left="-47"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866396">
        <w:trPr>
          <w:trHeight w:val="397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320CA1C9" w:rsidR="00C17E57" w:rsidRPr="00C04077" w:rsidRDefault="00C17E57" w:rsidP="00FC2EB9">
            <w:pPr>
              <w:spacing w:line="216" w:lineRule="auto"/>
              <w:ind w:left="72" w:right="-87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</w:t>
            </w:r>
            <w:r w:rsidR="00321918" w:rsidRPr="00C04077">
              <w:rPr>
                <w:sz w:val="30"/>
                <w:szCs w:val="30"/>
                <w:cs/>
              </w:rPr>
              <w:t>ค่าละครและ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3B5EA8" w14:textId="77777777" w:rsidR="00C17E57" w:rsidRPr="00CC3999" w:rsidRDefault="00C17E57" w:rsidP="00FC2EB9">
            <w:pPr>
              <w:tabs>
                <w:tab w:val="decimal" w:pos="1191"/>
              </w:tabs>
              <w:spacing w:line="216" w:lineRule="auto"/>
              <w:ind w:left="-144" w:right="-87"/>
              <w:jc w:val="both"/>
              <w:rPr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FC2EB9">
            <w:pPr>
              <w:tabs>
                <w:tab w:val="decimal" w:pos="964"/>
              </w:tabs>
              <w:spacing w:line="216" w:lineRule="auto"/>
              <w:ind w:left="-144" w:right="-87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866396">
        <w:trPr>
          <w:trHeight w:val="397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43044691" w:rsidR="00C17E57" w:rsidRPr="00C04077" w:rsidRDefault="000234F3" w:rsidP="00FC2EB9">
            <w:pPr>
              <w:ind w:left="252" w:right="-87"/>
              <w:jc w:val="both"/>
              <w:rPr>
                <w:sz w:val="30"/>
                <w:szCs w:val="30"/>
              </w:rPr>
            </w:pPr>
            <w:r w:rsidRPr="000234F3">
              <w:rPr>
                <w:sz w:val="30"/>
                <w:szCs w:val="30"/>
                <w:cs/>
              </w:rPr>
              <w:t>ลิขสิทธิ์</w:t>
            </w:r>
            <w:r w:rsidR="00C17E57" w:rsidRPr="00C04077">
              <w:rPr>
                <w:sz w:val="30"/>
                <w:szCs w:val="30"/>
                <w:cs/>
              </w:rPr>
              <w:t>รอตัด</w:t>
            </w:r>
            <w:r w:rsidR="00C17E57">
              <w:rPr>
                <w:rFonts w:hint="cs"/>
                <w:sz w:val="30"/>
                <w:szCs w:val="30"/>
                <w:cs/>
              </w:rPr>
              <w:t>จำหน่าย</w:t>
            </w:r>
            <w:r w:rsidR="00C17E57" w:rsidRPr="00C04077">
              <w:rPr>
                <w:sz w:val="30"/>
                <w:szCs w:val="30"/>
                <w:cs/>
              </w:rPr>
              <w:t xml:space="preserve"> </w:t>
            </w:r>
            <w:r w:rsidR="00C17E57" w:rsidRPr="00C04077">
              <w:rPr>
                <w:sz w:val="30"/>
                <w:szCs w:val="30"/>
              </w:rPr>
              <w:t>-</w:t>
            </w:r>
            <w:r w:rsidR="00C17E57"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2D443B6E" w:rsidR="00C17E57" w:rsidRPr="00EB3D09" w:rsidRDefault="00540CC4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1,061,395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02376AC" w:rsidR="00C17E57" w:rsidRPr="00EB3D09" w:rsidRDefault="00866396" w:rsidP="00FC2EB9">
            <w:pPr>
              <w:tabs>
                <w:tab w:val="decimal" w:pos="1021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1,205,3</w:t>
            </w:r>
            <w:r w:rsidR="00123C75">
              <w:rPr>
                <w:sz w:val="30"/>
                <w:szCs w:val="30"/>
              </w:rPr>
              <w:t>9</w:t>
            </w:r>
            <w:r w:rsidR="001D543F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5A205C7" w14:textId="2B483A46" w:rsidR="00C17E57" w:rsidRPr="00CC3999" w:rsidRDefault="006704F9" w:rsidP="006704F9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36,35</w:t>
            </w:r>
            <w:r w:rsidR="000A390A">
              <w:rPr>
                <w:sz w:val="30"/>
                <w:szCs w:val="30"/>
              </w:rPr>
              <w:t>2</w:t>
            </w:r>
          </w:p>
        </w:tc>
        <w:tc>
          <w:tcPr>
            <w:tcW w:w="13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23827121" w:rsidR="00C17E57" w:rsidRPr="00672324" w:rsidRDefault="00866396" w:rsidP="00C4564B">
            <w:pPr>
              <w:tabs>
                <w:tab w:val="decimal" w:pos="964"/>
              </w:tabs>
              <w:spacing w:line="216" w:lineRule="auto"/>
              <w:ind w:right="-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38,094</w:t>
            </w:r>
          </w:p>
        </w:tc>
      </w:tr>
    </w:tbl>
    <w:p w14:paraId="4E67284A" w14:textId="77777777" w:rsidR="00A44FC5" w:rsidRPr="006147D4" w:rsidRDefault="00A44FC5" w:rsidP="000C6C91">
      <w:pPr>
        <w:ind w:right="391"/>
        <w:rPr>
          <w:rFonts w:ascii="Angsana New" w:hAnsi="Angsana New"/>
          <w:cs/>
        </w:rPr>
      </w:pPr>
    </w:p>
    <w:p w14:paraId="770F9BA8" w14:textId="5FA76268" w:rsidR="003872AF" w:rsidRDefault="003872AF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0C6C91">
      <w:pPr>
        <w:tabs>
          <w:tab w:val="left" w:pos="392"/>
          <w:tab w:val="left" w:pos="900"/>
          <w:tab w:val="left" w:pos="1440"/>
        </w:tabs>
        <w:ind w:right="391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422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2"/>
        <w:gridCol w:w="1350"/>
        <w:gridCol w:w="1350"/>
        <w:gridCol w:w="1350"/>
        <w:gridCol w:w="1350"/>
      </w:tblGrid>
      <w:tr w:rsidR="003872AF" w:rsidRPr="008F3EDE" w14:paraId="36163336" w14:textId="77777777" w:rsidTr="00FC2EB9">
        <w:trPr>
          <w:trHeight w:hRule="exact" w:val="397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FC2EB9">
            <w:pP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FC2EB9">
            <w:pPr>
              <w:spacing w:line="216" w:lineRule="auto"/>
              <w:ind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FC2EB9">
            <w:pPr>
              <w:spacing w:line="216" w:lineRule="auto"/>
              <w:ind w:right="-74" w:hanging="13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FC2EB9">
        <w:trPr>
          <w:trHeight w:hRule="exact" w:val="397"/>
        </w:trPr>
        <w:tc>
          <w:tcPr>
            <w:tcW w:w="4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74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0F300D8F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 w:hint="cs"/>
                <w:color w:val="000000" w:themeColor="text1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1ED96F00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622D05AA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 w:hint="cs"/>
                <w:color w:val="000000" w:themeColor="text1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35BC4FA2" w:rsidR="008C630D" w:rsidRPr="008F3EDE" w:rsidRDefault="008C630D" w:rsidP="00FC2EB9">
            <w:pPr>
              <w:ind w:left="-108" w:right="-74" w:hanging="13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 w:hint="cs"/>
                <w:cs/>
              </w:rPr>
              <w:t>8</w:t>
            </w:r>
          </w:p>
        </w:tc>
      </w:tr>
      <w:tr w:rsidR="008C630D" w:rsidRPr="008F3EDE" w14:paraId="638CC211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5DD05498" w:rsidR="008C630D" w:rsidRPr="008F3EDE" w:rsidRDefault="00C66D46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34,395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67D52343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34,395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56AE9E99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D21C776" w:rsidR="008C630D" w:rsidRPr="008F3EDE" w:rsidRDefault="001D543F" w:rsidP="001D543F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</w:tr>
      <w:tr w:rsidR="008C630D" w:rsidRPr="008F3EDE" w14:paraId="30CF9320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1D6CE4ED" w:rsidR="008C630D" w:rsidRPr="008F3EDE" w:rsidRDefault="00C66D46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258,545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65685434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160,095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244C08EC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31,103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148F8537" w:rsidR="008C630D" w:rsidRPr="008F3EDE" w:rsidRDefault="001D543F" w:rsidP="001D543F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85C3A40" w14:textId="77777777" w:rsidTr="00FC2EB9">
        <w:trPr>
          <w:trHeight w:hRule="exact" w:val="397"/>
        </w:trPr>
        <w:tc>
          <w:tcPr>
            <w:tcW w:w="4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3E435E67" w:rsidR="008C630D" w:rsidRPr="008F3EDE" w:rsidRDefault="00C66D46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67F86809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13FF0BB8" w:rsidR="008C630D" w:rsidRPr="008F3EDE" w:rsidRDefault="00BC6F9A" w:rsidP="00FC2EB9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2539555E" w:rsidR="008C630D" w:rsidRPr="008F3EDE" w:rsidRDefault="00486E8B" w:rsidP="00FC2EB9">
            <w:pPr>
              <w:tabs>
                <w:tab w:val="decimal" w:pos="656"/>
              </w:tabs>
              <w:spacing w:line="216" w:lineRule="auto"/>
              <w:ind w:left="-47"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7B150CA" w14:textId="77777777" w:rsidTr="00FC2EB9">
        <w:trPr>
          <w:trHeight w:hRule="exact" w:val="454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FC2EB9">
            <w:pPr>
              <w:tabs>
                <w:tab w:val="left" w:pos="360"/>
                <w:tab w:val="left" w:pos="900"/>
                <w:tab w:val="left" w:pos="1440"/>
              </w:tabs>
              <w:ind w:right="-74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27C66318" w:rsidR="008C630D" w:rsidRPr="008F3EDE" w:rsidRDefault="00C66D46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292,990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15A1520E" w:rsidR="008C630D" w:rsidRPr="008F3EDE" w:rsidRDefault="001D543F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194,540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4DC1663F" w:rsidR="008C630D" w:rsidRPr="008F3EDE" w:rsidRDefault="00BC6F9A" w:rsidP="00FC2EB9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46,013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5876649B" w:rsidR="008C630D" w:rsidRPr="008F3EDE" w:rsidRDefault="001D543F" w:rsidP="001D543F">
            <w:pPr>
              <w:tabs>
                <w:tab w:val="decimal" w:pos="992"/>
              </w:tabs>
              <w:ind w:right="-74" w:hanging="13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14,910</w:t>
            </w:r>
          </w:p>
        </w:tc>
      </w:tr>
    </w:tbl>
    <w:p w14:paraId="63A0307A" w14:textId="77777777" w:rsidR="00A82E6A" w:rsidRPr="00F66462" w:rsidRDefault="00A82E6A" w:rsidP="000C6C91">
      <w:pPr>
        <w:ind w:right="391"/>
        <w:rPr>
          <w:rFonts w:ascii="Angsana New" w:hAnsi="Angsana New"/>
        </w:rPr>
      </w:pPr>
    </w:p>
    <w:p w14:paraId="78752F85" w14:textId="524F9BFC" w:rsidR="00122B51" w:rsidRPr="003B7633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0C6C91">
      <w:pPr>
        <w:tabs>
          <w:tab w:val="left" w:pos="392"/>
          <w:tab w:val="left" w:pos="900"/>
          <w:tab w:val="left" w:pos="1440"/>
        </w:tabs>
        <w:ind w:right="391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2"/>
        <w:gridCol w:w="1350"/>
        <w:gridCol w:w="1350"/>
        <w:gridCol w:w="1350"/>
        <w:gridCol w:w="1350"/>
      </w:tblGrid>
      <w:tr w:rsidR="004F53FA" w:rsidRPr="008F3EDE" w14:paraId="2A7BF48C" w14:textId="77777777" w:rsidTr="00FC2EB9">
        <w:tc>
          <w:tcPr>
            <w:tcW w:w="4022" w:type="dxa"/>
            <w:vMerge w:val="restart"/>
            <w:vAlign w:val="center"/>
          </w:tcPr>
          <w:p w14:paraId="7F545D56" w14:textId="77777777" w:rsidR="004F53FA" w:rsidRPr="008F3EDE" w:rsidRDefault="004F53FA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700" w:type="dxa"/>
            <w:gridSpan w:val="2"/>
          </w:tcPr>
          <w:p w14:paraId="628DB044" w14:textId="77777777" w:rsidR="004F53FA" w:rsidRPr="008F3EDE" w:rsidRDefault="004F53FA" w:rsidP="00FC2EB9">
            <w:pPr>
              <w:ind w:left="-94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0AFFCA3" w14:textId="77777777" w:rsidR="004F53FA" w:rsidRPr="008F3EDE" w:rsidRDefault="004F53FA" w:rsidP="00FC2EB9">
            <w:pPr>
              <w:tabs>
                <w:tab w:val="left" w:pos="392"/>
                <w:tab w:val="left" w:pos="900"/>
                <w:tab w:val="left" w:pos="1440"/>
              </w:tabs>
              <w:ind w:left="-134" w:right="-75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FC2EB9">
        <w:tc>
          <w:tcPr>
            <w:tcW w:w="4022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1F66F810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6687A405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793CFFB4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5EC3E7A0" w:rsidR="008C630D" w:rsidRPr="008F3EDE" w:rsidRDefault="008C630D" w:rsidP="00FC2EB9">
            <w:pPr>
              <w:ind w:left="-108" w:right="-7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D543F">
              <w:rPr>
                <w:rFonts w:ascii="Angsana New" w:hAnsi="Angsana New" w:cs="Angsana New"/>
              </w:rPr>
              <w:t>8</w:t>
            </w:r>
          </w:p>
        </w:tc>
      </w:tr>
      <w:tr w:rsidR="008C630D" w:rsidRPr="008F3EDE" w14:paraId="44B76FC5" w14:textId="77777777" w:rsidTr="00FC2EB9">
        <w:tc>
          <w:tcPr>
            <w:tcW w:w="4022" w:type="dxa"/>
            <w:tcBorders>
              <w:bottom w:val="nil"/>
            </w:tcBorders>
          </w:tcPr>
          <w:p w14:paraId="6506CF2C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nil"/>
              <w:right w:val="dashed" w:sz="4" w:space="0" w:color="auto"/>
            </w:tcBorders>
          </w:tcPr>
          <w:p w14:paraId="5146B947" w14:textId="0E35B5C0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224,979</w:t>
            </w: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213EC105" w14:textId="5493DE56" w:rsidR="008C630D" w:rsidRPr="008F3EDE" w:rsidRDefault="001D543F" w:rsidP="008C529A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216,577</w:t>
            </w:r>
          </w:p>
        </w:tc>
        <w:tc>
          <w:tcPr>
            <w:tcW w:w="1350" w:type="dxa"/>
            <w:tcBorders>
              <w:bottom w:val="nil"/>
              <w:right w:val="dashed" w:sz="4" w:space="0" w:color="auto"/>
            </w:tcBorders>
          </w:tcPr>
          <w:p w14:paraId="7F7FA9B0" w14:textId="6791EB4A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95,199</w:t>
            </w: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5F9DD313" w14:textId="665F287C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86,113</w:t>
            </w:r>
          </w:p>
        </w:tc>
      </w:tr>
      <w:tr w:rsidR="008C630D" w:rsidRPr="008F3EDE" w14:paraId="18BCACFF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680B9911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35,711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7DEAB15E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28,352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0CADEB85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17,898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41D5BF8D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11,527</w:t>
            </w:r>
          </w:p>
        </w:tc>
      </w:tr>
      <w:tr w:rsidR="008C630D" w:rsidRPr="008F3EDE" w14:paraId="6841F2AB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7F884503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171,325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0A181826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123,745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2EED9985" w:rsidR="008C630D" w:rsidRPr="005614CA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26,098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382DE743" w:rsidR="008C630D" w:rsidRPr="001E0619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32,360</w:t>
            </w:r>
          </w:p>
        </w:tc>
      </w:tr>
      <w:tr w:rsidR="008C630D" w:rsidRPr="008F3EDE" w14:paraId="74EED5E6" w14:textId="77777777" w:rsidTr="00FC2EB9">
        <w:tc>
          <w:tcPr>
            <w:tcW w:w="4022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6DB15CF2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20,772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6CED936B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78,885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6AC6DFE2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</w:t>
            </w:r>
            <w:r w:rsidR="00835698">
              <w:rPr>
                <w:rFonts w:ascii="Angsana New" w:hAnsi="Angsana New" w:cs="Angsana New"/>
              </w:rPr>
              <w:t>30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72C20EA6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8,910</w:t>
            </w:r>
          </w:p>
        </w:tc>
      </w:tr>
      <w:tr w:rsidR="008C630D" w:rsidRPr="008F3EDE" w14:paraId="4B7D0261" w14:textId="77777777" w:rsidTr="00FC2EB9">
        <w:tc>
          <w:tcPr>
            <w:tcW w:w="4022" w:type="dxa"/>
            <w:tcBorders>
              <w:top w:val="nil"/>
            </w:tcBorders>
          </w:tcPr>
          <w:p w14:paraId="0990C222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7B967A01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227,808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178A7E33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230,982</w:t>
            </w:r>
          </w:p>
        </w:tc>
        <w:tc>
          <w:tcPr>
            <w:tcW w:w="1350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78C18BC1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50,72</w:t>
            </w:r>
            <w:r w:rsidR="00835698">
              <w:rPr>
                <w:rFonts w:ascii="Angsana New" w:hAnsi="Angsana New" w:cs="Angsana New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12B1D2C2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52,797</w:t>
            </w:r>
          </w:p>
        </w:tc>
      </w:tr>
      <w:tr w:rsidR="008C630D" w:rsidRPr="00FC2EB9" w14:paraId="26D3D8E4" w14:textId="77777777" w:rsidTr="00FC2EB9">
        <w:tc>
          <w:tcPr>
            <w:tcW w:w="4022" w:type="dxa"/>
            <w:vAlign w:val="bottom"/>
          </w:tcPr>
          <w:p w14:paraId="15D12732" w14:textId="77777777" w:rsidR="008C630D" w:rsidRPr="008F3EDE" w:rsidRDefault="008C630D" w:rsidP="00FC2EB9">
            <w:pPr>
              <w:tabs>
                <w:tab w:val="left" w:pos="392"/>
                <w:tab w:val="left" w:pos="900"/>
                <w:tab w:val="left" w:pos="1440"/>
              </w:tabs>
              <w:ind w:right="-109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right w:val="dashed" w:sz="4" w:space="0" w:color="auto"/>
            </w:tcBorders>
            <w:vAlign w:val="center"/>
          </w:tcPr>
          <w:p w14:paraId="13D9687B" w14:textId="023E5DE4" w:rsidR="008C630D" w:rsidRPr="008F3EDE" w:rsidRDefault="00B776F9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452,787</w:t>
            </w:r>
          </w:p>
        </w:tc>
        <w:tc>
          <w:tcPr>
            <w:tcW w:w="1350" w:type="dxa"/>
            <w:tcBorders>
              <w:left w:val="dashed" w:sz="4" w:space="0" w:color="auto"/>
            </w:tcBorders>
            <w:vAlign w:val="center"/>
          </w:tcPr>
          <w:p w14:paraId="1689FCD2" w14:textId="4DD7AD4A" w:rsidR="008C630D" w:rsidRPr="008F3EDE" w:rsidRDefault="001D543F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447,559</w:t>
            </w:r>
          </w:p>
        </w:tc>
        <w:tc>
          <w:tcPr>
            <w:tcW w:w="1350" w:type="dxa"/>
            <w:tcBorders>
              <w:right w:val="dashed" w:sz="4" w:space="0" w:color="auto"/>
            </w:tcBorders>
            <w:vAlign w:val="center"/>
          </w:tcPr>
          <w:p w14:paraId="46B4B85D" w14:textId="19334825" w:rsidR="008C630D" w:rsidRPr="008F3EDE" w:rsidRDefault="005F7671" w:rsidP="00FC2EB9">
            <w:pPr>
              <w:tabs>
                <w:tab w:val="decimal" w:pos="992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145,92</w:t>
            </w:r>
            <w:r w:rsidR="00835698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  <w:tcBorders>
              <w:left w:val="dashed" w:sz="4" w:space="0" w:color="auto"/>
            </w:tcBorders>
            <w:vAlign w:val="center"/>
          </w:tcPr>
          <w:p w14:paraId="1E11AAD8" w14:textId="19922F75" w:rsidR="008C630D" w:rsidRPr="008F3EDE" w:rsidRDefault="001D543F" w:rsidP="00FC2EB9">
            <w:pPr>
              <w:tabs>
                <w:tab w:val="decimal" w:pos="994"/>
              </w:tabs>
              <w:ind w:right="-75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138,910</w:t>
            </w:r>
          </w:p>
        </w:tc>
      </w:tr>
    </w:tbl>
    <w:p w14:paraId="51037E1E" w14:textId="77777777" w:rsidR="001D543F" w:rsidRDefault="001D543F" w:rsidP="001D543F">
      <w:pPr>
        <w:ind w:left="630" w:right="391"/>
        <w:rPr>
          <w:rFonts w:ascii="Angsana New" w:hAnsi="Angsana New"/>
          <w:b/>
          <w:bCs/>
        </w:rPr>
      </w:pPr>
    </w:p>
    <w:p w14:paraId="36B15A2B" w14:textId="77777777" w:rsidR="001D543F" w:rsidRPr="001D543F" w:rsidRDefault="001D543F" w:rsidP="001D543F">
      <w:pPr>
        <w:ind w:left="630" w:right="391"/>
        <w:rPr>
          <w:rFonts w:ascii="Angsana New" w:hAnsi="Angsana New"/>
          <w:b/>
          <w:bCs/>
        </w:rPr>
      </w:pPr>
    </w:p>
    <w:p w14:paraId="78081CB5" w14:textId="1C99BD65" w:rsidR="005273A4" w:rsidRDefault="005273A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0C6C91">
      <w:pPr>
        <w:ind w:right="391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436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350"/>
        <w:gridCol w:w="1350"/>
        <w:gridCol w:w="1350"/>
        <w:gridCol w:w="1350"/>
      </w:tblGrid>
      <w:tr w:rsidR="00415290" w:rsidRPr="008F3EDE" w14:paraId="69BA7D37" w14:textId="77777777" w:rsidTr="00FC2EB9">
        <w:trPr>
          <w:cantSplit/>
          <w:trHeight w:val="20"/>
        </w:trPr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BE3B0" w14:textId="77777777" w:rsidR="00415290" w:rsidRPr="008F3EDE" w:rsidRDefault="00415290" w:rsidP="00FC2EB9">
            <w:pPr>
              <w:spacing w:line="360" w:lineRule="exact"/>
              <w:ind w:left="-108" w:right="-1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FC2EB9">
        <w:trPr>
          <w:cantSplit/>
          <w:trHeight w:val="391"/>
        </w:trPr>
        <w:tc>
          <w:tcPr>
            <w:tcW w:w="4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666" w14:textId="77777777" w:rsidR="008C630D" w:rsidRPr="008F3EDE" w:rsidRDefault="008C630D" w:rsidP="00FC2EB9">
            <w:pPr>
              <w:spacing w:line="360" w:lineRule="exact"/>
              <w:ind w:left="-108" w:right="-1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6FA3EC2F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28262C41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5234FD36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7E1F66ED" w:rsidR="008C630D" w:rsidRPr="008F3EDE" w:rsidRDefault="008C630D" w:rsidP="00FC2EB9">
            <w:pPr>
              <w:ind w:left="-97" w:right="-15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D54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B4AAE" w:rsidRPr="008F3EDE" w14:paraId="6F44C9CF" w14:textId="77777777" w:rsidTr="001D543F">
        <w:trPr>
          <w:cantSplit/>
          <w:trHeight w:val="20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E803B" w14:textId="77777777" w:rsidR="002B4AAE" w:rsidRPr="008F3EDE" w:rsidRDefault="002B4AAE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7208F1AB" w:rsidR="002B4AAE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64C0A">
              <w:rPr>
                <w:rFonts w:ascii="Angsana New" w:hAnsi="Angsana New" w:cs="Angsana New"/>
                <w:sz w:val="28"/>
                <w:szCs w:val="28"/>
              </w:rPr>
              <w:t>406,531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6F346969" w:rsidR="002B4AAE" w:rsidRPr="008F3EDE" w:rsidRDefault="001D543F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0A77DE" w:rsidRPr="000A77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47DE020" w:rsidR="002B4AAE" w:rsidRPr="009C50C1" w:rsidRDefault="009C50C1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182,576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347A1D0C" w:rsidR="002B4AAE" w:rsidRPr="009C50C1" w:rsidRDefault="009E691D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D543F" w:rsidRPr="009C50C1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,03</w:t>
            </w:r>
            <w:r w:rsidR="001D543F" w:rsidRPr="009C50C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C529A" w:rsidRPr="008F3EDE" w14:paraId="712C82B3" w14:textId="77777777" w:rsidTr="00375319">
        <w:trPr>
          <w:cantSplit/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5D0B" w14:textId="7BD68C24" w:rsidR="008C529A" w:rsidRPr="008F3EDE" w:rsidRDefault="008C529A" w:rsidP="008C529A">
            <w:pPr>
              <w:tabs>
                <w:tab w:val="left" w:pos="1680"/>
              </w:tabs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A21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เพิ่มขึ้นระหว่างปี</w:t>
            </w: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>- เ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งินต้น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4B5008" w14:textId="5C2C17AB" w:rsidR="008C529A" w:rsidRPr="00264C0A" w:rsidRDefault="00264C0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64C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F49FEFF" w14:textId="33DC12FC" w:rsidR="008C529A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199,363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4C87068" w14:textId="398907D0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88CEB53" w14:textId="5018EF66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95,177</w:t>
            </w:r>
          </w:p>
        </w:tc>
      </w:tr>
      <w:tr w:rsidR="008C529A" w:rsidRPr="008F3EDE" w14:paraId="033D2E0D" w14:textId="77777777" w:rsidTr="00375319">
        <w:trPr>
          <w:cantSplit/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0BC9" w14:textId="70CB37FD" w:rsidR="008C529A" w:rsidRPr="001D543F" w:rsidRDefault="008C529A" w:rsidP="008C529A">
            <w:pPr>
              <w:tabs>
                <w:tab w:val="left" w:pos="1685"/>
              </w:tabs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A213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470606" w14:textId="2294E05A" w:rsidR="008C529A" w:rsidRPr="00264C0A" w:rsidRDefault="00264C0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64C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8BECC27" w14:textId="73450BEA" w:rsidR="008C529A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48,691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AAAC1F1" w14:textId="58FD8B9B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3DF2938" w14:textId="4C9BD7C9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22,1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</w:tr>
      <w:tr w:rsidR="00644837" w:rsidRPr="008F3EDE" w14:paraId="3FABF914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3303A" w14:textId="77777777" w:rsidR="00644837" w:rsidRPr="008F3EDE" w:rsidRDefault="00644837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C6DE028" w14:textId="0BABB87E" w:rsidR="00644837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(15,427)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3E72B9A1" w:rsidR="00644837" w:rsidRPr="008F3EDE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>
              <w:rPr>
                <w:rFonts w:ascii="Angsana New" w:hAnsi="Angsana New" w:cs="Angsana New"/>
                <w:sz w:val="28"/>
                <w:szCs w:val="28"/>
              </w:rPr>
              <w:t>61,721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67E7D42B" w:rsidR="00644837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(7,052)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75FBC440" w:rsidR="00644837" w:rsidRPr="009C50C1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27,13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F5D51" w14:textId="77777777" w:rsidR="00644837" w:rsidRPr="008F3EDE" w:rsidRDefault="00644837" w:rsidP="00FC2EB9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2BC4B2" w14:textId="795DDBCD" w:rsidR="00644837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(4,472)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34E82371" w:rsidR="00644837" w:rsidRPr="008F3EDE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>
              <w:rPr>
                <w:rFonts w:ascii="Angsana New" w:hAnsi="Angsana New" w:cs="Angsana New"/>
                <w:sz w:val="28"/>
                <w:szCs w:val="28"/>
              </w:rPr>
              <w:t>17,622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5826B9BF" w:rsidR="00644837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(2,006)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2870363E" w:rsidR="00644837" w:rsidRPr="009C50C1" w:rsidRDefault="00644837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7,679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27DD562A" w14:textId="77777777" w:rsidTr="0051543D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CE4F6" w14:textId="1E461B89" w:rsidR="008C529A" w:rsidRPr="008F3EDE" w:rsidRDefault="008C529A" w:rsidP="008C529A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A21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5A213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A2135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61871A9" w14:textId="77777777" w:rsidR="008C529A" w:rsidRPr="00264C0A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2CD197D" w14:textId="7777777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157B9FC" w14:textId="77777777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86CFC4" w14:textId="77777777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29A" w:rsidRPr="008F3EDE" w14:paraId="0E53305D" w14:textId="77777777" w:rsidTr="0051543D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8D8F" w14:textId="757F4F65" w:rsidR="008C529A" w:rsidRPr="008C529A" w:rsidRDefault="008C529A" w:rsidP="008C529A">
            <w:pPr>
              <w:pStyle w:val="ListParagraph"/>
              <w:numPr>
                <w:ilvl w:val="0"/>
                <w:numId w:val="14"/>
              </w:numPr>
              <w:tabs>
                <w:tab w:val="left" w:pos="560"/>
              </w:tabs>
              <w:spacing w:line="360" w:lineRule="exact"/>
              <w:ind w:left="690" w:right="-1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0897A" w14:textId="20C64368" w:rsidR="008C529A" w:rsidRPr="00264C0A" w:rsidRDefault="00264C0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1C7080D" w14:textId="29055C2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(16,148)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8CC8CA" w14:textId="11E1995F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2FFE724" w14:textId="281332D2" w:rsidR="008C529A" w:rsidRPr="009C50C1" w:rsidRDefault="008C529A" w:rsidP="008C529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29A" w:rsidRPr="008F3EDE" w14:paraId="4AC988D6" w14:textId="77777777" w:rsidTr="00183A3B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78FE" w14:textId="2A7DB519" w:rsidR="008C529A" w:rsidRPr="008C529A" w:rsidRDefault="008C529A" w:rsidP="008C529A">
            <w:pPr>
              <w:pStyle w:val="ListParagraph"/>
              <w:numPr>
                <w:ilvl w:val="0"/>
                <w:numId w:val="14"/>
              </w:numPr>
              <w:tabs>
                <w:tab w:val="left" w:pos="560"/>
              </w:tabs>
              <w:spacing w:line="360" w:lineRule="exact"/>
              <w:ind w:left="690" w:right="-152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ดอกเบี้ยจ่ายรอตัด</w:t>
            </w:r>
            <w:r w:rsidR="009A2C0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B9E9273" w14:textId="7114B10A" w:rsidR="008C529A" w:rsidRPr="00264C0A" w:rsidRDefault="00264C0A" w:rsidP="00264C0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D65137B" w14:textId="53C26465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(1,301)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9A91705" w14:textId="16C57FBF" w:rsidR="008C529A" w:rsidRPr="009C50C1" w:rsidRDefault="006631BF" w:rsidP="006631BF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6E503A3" w14:textId="03915AA4" w:rsidR="008C529A" w:rsidRPr="009C50C1" w:rsidRDefault="008C529A" w:rsidP="008C529A">
            <w:pPr>
              <w:tabs>
                <w:tab w:val="decimal" w:pos="790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29A" w:rsidRPr="008F3EDE" w14:paraId="53D32611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8C529A" w:rsidRPr="008F3EDE" w:rsidRDefault="008C529A" w:rsidP="008C529A">
            <w:pPr>
              <w:spacing w:line="360" w:lineRule="exact"/>
              <w:ind w:right="-1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4035BB" w14:textId="471ACCAB" w:rsidR="008C529A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386,632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32DD1D5B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406,531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1E836631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173,518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D636848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</w:tr>
      <w:tr w:rsidR="008C529A" w:rsidRPr="008F3EDE" w14:paraId="316A4B15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90545D" w14:textId="7999C58A" w:rsidR="008C529A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(45,741)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7A68822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50,213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23AB90E1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(20,441)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3ABA1810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447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65CCF66C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8C529A" w:rsidRPr="008F3EDE" w:rsidRDefault="008C529A" w:rsidP="008C529A">
            <w:pPr>
              <w:spacing w:line="360" w:lineRule="exact"/>
              <w:ind w:left="-108" w:right="-152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B0F4E5" w14:textId="2CE0C21B" w:rsidR="008C529A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340,891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41C94697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356,318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2F005F52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153,077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5217DC9E" w:rsidR="008C529A" w:rsidRPr="009C50C1" w:rsidRDefault="00413480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="008C529A" w:rsidRPr="009C50C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</w:tr>
      <w:tr w:rsidR="008C529A" w:rsidRPr="008F3EDE" w14:paraId="0103A8A4" w14:textId="77777777" w:rsidTr="00FC2EB9">
        <w:trPr>
          <w:trHeight w:val="20"/>
        </w:trPr>
        <w:tc>
          <w:tcPr>
            <w:tcW w:w="4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4BB53F" w14:textId="578460B6" w:rsidR="008C529A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(63,699)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440BEF7C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62,898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25B81974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(29,114)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118B46A5" w:rsidR="008C529A" w:rsidRPr="009C50C1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413480" w:rsidRPr="009C50C1">
              <w:rPr>
                <w:rFonts w:ascii="Angsana New" w:hAnsi="Angsana New" w:cs="Angsana New"/>
                <w:sz w:val="28"/>
                <w:szCs w:val="28"/>
              </w:rPr>
              <w:t>8,749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529A" w:rsidRPr="008F3EDE" w14:paraId="4E6DC28D" w14:textId="77777777" w:rsidTr="00FC2EB9">
        <w:trPr>
          <w:trHeight w:val="395"/>
        </w:trPr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8C529A" w:rsidRPr="008F3EDE" w:rsidRDefault="008C529A" w:rsidP="008C529A">
            <w:pPr>
              <w:spacing w:line="360" w:lineRule="exact"/>
              <w:ind w:right="-152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946A406" w14:textId="4D8F5F58" w:rsidR="008C529A" w:rsidRPr="00264C0A" w:rsidRDefault="00264C0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277,192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D022240" w:rsidR="008C529A" w:rsidRPr="008F3EDE" w:rsidRDefault="008C529A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67E09C1B" w:rsidR="008C529A" w:rsidRPr="009C50C1" w:rsidRDefault="00931423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123,963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4C991BCA" w:rsidR="008C529A" w:rsidRPr="009C50C1" w:rsidRDefault="00413480" w:rsidP="008C529A">
            <w:pPr>
              <w:tabs>
                <w:tab w:val="decimal" w:pos="994"/>
              </w:tabs>
              <w:spacing w:line="360" w:lineRule="exact"/>
              <w:ind w:left="-108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C50C1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A0536A" w:rsidRPr="009C50C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C50C1">
              <w:rPr>
                <w:rFonts w:ascii="Angsana New" w:hAnsi="Angsana New" w:cs="Angsana New"/>
                <w:sz w:val="28"/>
                <w:szCs w:val="28"/>
              </w:rPr>
              <w:t>,380</w:t>
            </w:r>
          </w:p>
        </w:tc>
      </w:tr>
      <w:bookmarkEnd w:id="3"/>
    </w:tbl>
    <w:p w14:paraId="5C9EE352" w14:textId="77777777" w:rsidR="00B0483F" w:rsidRPr="005C6757" w:rsidRDefault="00B0483F" w:rsidP="000C6C91">
      <w:pPr>
        <w:ind w:left="644" w:right="391" w:firstLine="453"/>
        <w:jc w:val="thaiDistribute"/>
        <w:rPr>
          <w:spacing w:val="-2"/>
          <w:sz w:val="20"/>
          <w:szCs w:val="20"/>
        </w:rPr>
      </w:pPr>
    </w:p>
    <w:p w14:paraId="5B056483" w14:textId="4FDCCE84" w:rsidR="006A5A19" w:rsidRPr="006F2DE7" w:rsidRDefault="006A5A19" w:rsidP="008C529A">
      <w:pPr>
        <w:ind w:left="644" w:right="389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0BBE470B" w14:textId="00DEA05B" w:rsidR="004221F7" w:rsidRDefault="006A5A19" w:rsidP="008C529A">
      <w:pPr>
        <w:ind w:left="284" w:right="389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16959D18" w14:textId="77777777" w:rsidR="00154821" w:rsidRPr="00154821" w:rsidRDefault="00154821" w:rsidP="008C529A">
      <w:pPr>
        <w:ind w:left="284" w:right="389" w:firstLine="822"/>
        <w:jc w:val="thaiDistribute"/>
      </w:pPr>
    </w:p>
    <w:p w14:paraId="7845A663" w14:textId="77777777" w:rsidR="00480F8F" w:rsidRDefault="00480F8F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หุ้นกู้</w:t>
      </w:r>
    </w:p>
    <w:p w14:paraId="230D1256" w14:textId="77777777" w:rsidR="00480F8F" w:rsidRPr="008C529A" w:rsidRDefault="00480F8F" w:rsidP="008C529A">
      <w:pPr>
        <w:spacing w:line="120" w:lineRule="auto"/>
        <w:ind w:left="562" w:right="389" w:firstLine="576"/>
        <w:rPr>
          <w:rFonts w:ascii="Angsana New" w:hAnsi="Angsana New"/>
          <w:spacing w:val="4"/>
        </w:rPr>
      </w:pPr>
    </w:p>
    <w:p w14:paraId="47853626" w14:textId="77777777" w:rsidR="00AF13CF" w:rsidRDefault="00D23A92" w:rsidP="000C6C91">
      <w:pPr>
        <w:tabs>
          <w:tab w:val="left" w:pos="644"/>
          <w:tab w:val="left" w:pos="900"/>
          <w:tab w:val="left" w:pos="1440"/>
        </w:tabs>
        <w:spacing w:line="228" w:lineRule="auto"/>
        <w:ind w:left="648" w:right="391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0C6C91">
      <w:pPr>
        <w:tabs>
          <w:tab w:val="left" w:pos="644"/>
          <w:tab w:val="left" w:pos="900"/>
          <w:tab w:val="left" w:pos="1440"/>
        </w:tabs>
        <w:spacing w:line="228" w:lineRule="auto"/>
        <w:ind w:left="648" w:right="391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735" w:type="dxa"/>
        <w:tblInd w:w="430" w:type="dxa"/>
        <w:tblLayout w:type="fixed"/>
        <w:tblLook w:val="04A0" w:firstRow="1" w:lastRow="0" w:firstColumn="1" w:lastColumn="0" w:noHBand="0" w:noVBand="1"/>
      </w:tblPr>
      <w:tblGrid>
        <w:gridCol w:w="1545"/>
        <w:gridCol w:w="945"/>
        <w:gridCol w:w="945"/>
        <w:gridCol w:w="990"/>
        <w:gridCol w:w="986"/>
        <w:gridCol w:w="1078"/>
        <w:gridCol w:w="1082"/>
        <w:gridCol w:w="1083"/>
        <w:gridCol w:w="1081"/>
      </w:tblGrid>
      <w:tr w:rsidR="001C72DB" w:rsidRPr="001F57DD" w14:paraId="4E24E0D3" w14:textId="77777777" w:rsidTr="001C72DB">
        <w:tc>
          <w:tcPr>
            <w:tcW w:w="1545" w:type="dxa"/>
            <w:vMerge w:val="restart"/>
            <w:vAlign w:val="center"/>
          </w:tcPr>
          <w:p w14:paraId="7A756212" w14:textId="77777777" w:rsidR="004750E0" w:rsidRPr="00D23A92" w:rsidRDefault="004750E0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945" w:type="dxa"/>
            <w:vMerge w:val="restart"/>
            <w:vAlign w:val="center"/>
          </w:tcPr>
          <w:p w14:paraId="04403930" w14:textId="77777777" w:rsidR="004750E0" w:rsidRPr="00D23A92" w:rsidRDefault="004750E0" w:rsidP="00FC2EB9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49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945" w:type="dxa"/>
            <w:vMerge w:val="restart"/>
            <w:vAlign w:val="center"/>
          </w:tcPr>
          <w:p w14:paraId="29E36898" w14:textId="77777777" w:rsidR="001C72DB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</w:t>
            </w:r>
          </w:p>
          <w:p w14:paraId="2EDEA89A" w14:textId="2CCF5B04" w:rsidR="004750E0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กำหนด</w:t>
            </w:r>
          </w:p>
          <w:p w14:paraId="2EF6DE55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0" w:type="dxa"/>
            <w:vMerge w:val="restart"/>
            <w:vAlign w:val="center"/>
          </w:tcPr>
          <w:p w14:paraId="4FBC3A2B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FC2EB9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49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86" w:type="dxa"/>
            <w:vMerge w:val="restart"/>
            <w:vAlign w:val="center"/>
          </w:tcPr>
          <w:p w14:paraId="29620110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49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C2EB9">
            <w:pPr>
              <w:tabs>
                <w:tab w:val="left" w:pos="1440"/>
              </w:tabs>
              <w:spacing w:line="228" w:lineRule="auto"/>
              <w:ind w:right="-149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324" w:type="dxa"/>
            <w:gridSpan w:val="4"/>
            <w:vAlign w:val="center"/>
          </w:tcPr>
          <w:p w14:paraId="47136560" w14:textId="77777777" w:rsidR="004750E0" w:rsidRPr="00D23A92" w:rsidRDefault="004750E0" w:rsidP="001C72D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C72DB" w:rsidRPr="001F57DD" w14:paraId="12AA0887" w14:textId="77777777" w:rsidTr="001C72DB">
        <w:tc>
          <w:tcPr>
            <w:tcW w:w="1545" w:type="dxa"/>
            <w:vMerge/>
            <w:vAlign w:val="center"/>
          </w:tcPr>
          <w:p w14:paraId="77D1ED65" w14:textId="77777777" w:rsidR="004750E0" w:rsidRPr="00D23A92" w:rsidRDefault="004750E0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4B8D275D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012BF561" w14:textId="77777777" w:rsidR="004750E0" w:rsidRPr="00D23A92" w:rsidRDefault="004750E0" w:rsidP="00FC2EB9">
            <w:pPr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0E712E82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vMerge/>
            <w:vAlign w:val="center"/>
          </w:tcPr>
          <w:p w14:paraId="2711E169" w14:textId="77777777" w:rsidR="004750E0" w:rsidRPr="00D23A92" w:rsidRDefault="004750E0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4013040" w14:textId="77777777" w:rsidR="004750E0" w:rsidRPr="00D23A92" w:rsidRDefault="004750E0" w:rsidP="001C72DB">
            <w:pPr>
              <w:spacing w:line="228" w:lineRule="auto"/>
              <w:ind w:left="-99" w:right="-159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2164" w:type="dxa"/>
            <w:gridSpan w:val="2"/>
            <w:vAlign w:val="center"/>
          </w:tcPr>
          <w:p w14:paraId="6CA50B29" w14:textId="77777777" w:rsidR="004750E0" w:rsidRPr="00D23A92" w:rsidRDefault="004750E0" w:rsidP="001C72DB">
            <w:pPr>
              <w:spacing w:line="228" w:lineRule="auto"/>
              <w:ind w:left="-99" w:right="-159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1C72DB" w:rsidRPr="001F57DD" w14:paraId="6503BAEF" w14:textId="77777777" w:rsidTr="00886A2F">
        <w:tc>
          <w:tcPr>
            <w:tcW w:w="1545" w:type="dxa"/>
            <w:vMerge/>
            <w:vAlign w:val="center"/>
          </w:tcPr>
          <w:p w14:paraId="2015D46C" w14:textId="77777777" w:rsidR="008C630D" w:rsidRPr="00D23A92" w:rsidRDefault="008C630D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0083019D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14:paraId="3CE1975D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35788E86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vMerge/>
            <w:vAlign w:val="center"/>
          </w:tcPr>
          <w:p w14:paraId="6D007169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1EB89473" w:rsidR="008C630D" w:rsidRPr="008C630D" w:rsidRDefault="008C630D" w:rsidP="001C72DB">
            <w:pPr>
              <w:spacing w:line="228" w:lineRule="auto"/>
              <w:ind w:right="-91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8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3974F5B2" w:rsidR="008C630D" w:rsidRPr="008C630D" w:rsidRDefault="008C630D" w:rsidP="001C72DB">
            <w:pPr>
              <w:spacing w:line="228" w:lineRule="auto"/>
              <w:ind w:right="-91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169C76F8" w:rsidR="008C630D" w:rsidRPr="008C630D" w:rsidRDefault="008C630D" w:rsidP="001C72DB">
            <w:pPr>
              <w:spacing w:line="228" w:lineRule="auto"/>
              <w:ind w:right="-91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7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33E4809B" w:rsidR="008C630D" w:rsidRPr="008C630D" w:rsidRDefault="008C630D" w:rsidP="001C72DB">
            <w:pPr>
              <w:spacing w:line="228" w:lineRule="auto"/>
              <w:ind w:right="-91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529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1C72DB" w:rsidRPr="001F57DD" w14:paraId="41FD9C47" w14:textId="77777777" w:rsidTr="00886A2F">
        <w:tc>
          <w:tcPr>
            <w:tcW w:w="1545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FC2EB9">
            <w:pPr>
              <w:tabs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FC2EB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49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1C72DB">
            <w:pPr>
              <w:tabs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0C6C91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391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1C72DB" w:rsidRPr="001F57DD" w14:paraId="655BEA57" w14:textId="77777777" w:rsidTr="00886A2F">
        <w:tc>
          <w:tcPr>
            <w:tcW w:w="1545" w:type="dxa"/>
            <w:tcBorders>
              <w:top w:val="nil"/>
              <w:bottom w:val="single" w:sz="4" w:space="0" w:color="auto"/>
            </w:tcBorders>
            <w:vAlign w:val="center"/>
          </w:tcPr>
          <w:p w14:paraId="6CD8B39A" w14:textId="77777777" w:rsidR="00600366" w:rsidRPr="00D23A92" w:rsidRDefault="00600366" w:rsidP="001C72DB">
            <w:pPr>
              <w:tabs>
                <w:tab w:val="left" w:pos="900"/>
                <w:tab w:val="left" w:pos="1440"/>
              </w:tabs>
              <w:spacing w:line="228" w:lineRule="auto"/>
              <w:ind w:right="-80" w:firstLine="2"/>
              <w:contextualSpacing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14:paraId="506F0A10" w14:textId="77777777" w:rsidR="00600366" w:rsidRPr="00D23A92" w:rsidRDefault="00600366" w:rsidP="001C72DB">
            <w:pPr>
              <w:spacing w:line="228" w:lineRule="auto"/>
              <w:ind w:left="-113" w:right="-11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center"/>
          </w:tcPr>
          <w:p w14:paraId="4EE1F00A" w14:textId="77777777" w:rsidR="00600366" w:rsidRPr="00D23A92" w:rsidRDefault="00600366" w:rsidP="001C72DB">
            <w:pPr>
              <w:spacing w:line="228" w:lineRule="auto"/>
              <w:ind w:left="-113" w:right="-11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center"/>
          </w:tcPr>
          <w:p w14:paraId="4CC27C82" w14:textId="77777777" w:rsidR="00600366" w:rsidRPr="00D23A92" w:rsidRDefault="00600366" w:rsidP="001C72DB">
            <w:pPr>
              <w:tabs>
                <w:tab w:val="left" w:pos="1440"/>
              </w:tabs>
              <w:spacing w:line="228" w:lineRule="auto"/>
              <w:ind w:left="-108" w:right="-9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  <w:vAlign w:val="center"/>
          </w:tcPr>
          <w:p w14:paraId="5C2F6F00" w14:textId="77777777" w:rsidR="00600366" w:rsidRPr="00D23A92" w:rsidRDefault="00600366" w:rsidP="001C72DB">
            <w:pPr>
              <w:tabs>
                <w:tab w:val="left" w:pos="1440"/>
              </w:tabs>
              <w:spacing w:line="228" w:lineRule="auto"/>
              <w:ind w:left="-108" w:right="-9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2C242CC" w14:textId="77777777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8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1893FE3" w14:textId="5E69B8A9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964AEA5" w14:textId="77777777" w:rsidR="00600366" w:rsidRPr="002168AD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79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068CDF37" w14:textId="5C7A6B4D" w:rsidR="00600366" w:rsidRPr="00D23A92" w:rsidRDefault="00600366" w:rsidP="001C72DB">
            <w:pPr>
              <w:tabs>
                <w:tab w:val="decimal" w:pos="890"/>
              </w:tabs>
              <w:spacing w:line="228" w:lineRule="auto"/>
              <w:ind w:right="-97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</w:tbl>
    <w:p w14:paraId="6BC78D36" w14:textId="77777777" w:rsidR="00D23A92" w:rsidRPr="008C529A" w:rsidRDefault="00D23A92" w:rsidP="008C529A">
      <w:pPr>
        <w:tabs>
          <w:tab w:val="left" w:pos="644"/>
          <w:tab w:val="left" w:pos="900"/>
          <w:tab w:val="left" w:pos="1440"/>
        </w:tabs>
        <w:spacing w:line="120" w:lineRule="auto"/>
        <w:ind w:left="648" w:right="389" w:firstLine="562"/>
        <w:contextualSpacing/>
        <w:jc w:val="thaiDistribute"/>
        <w:rPr>
          <w:rFonts w:ascii="Angsana New" w:hAnsi="Angsana New"/>
          <w:spacing w:val="4"/>
        </w:rPr>
      </w:pPr>
    </w:p>
    <w:p w14:paraId="61815444" w14:textId="77777777" w:rsidR="00D929FE" w:rsidRDefault="008B20A6" w:rsidP="008C529A">
      <w:pPr>
        <w:tabs>
          <w:tab w:val="left" w:pos="644"/>
          <w:tab w:val="left" w:pos="900"/>
          <w:tab w:val="left" w:pos="1440"/>
        </w:tabs>
        <w:ind w:left="648" w:right="389" w:firstLine="458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76FB355F" w14:textId="77777777" w:rsidR="004221F7" w:rsidRDefault="004221F7" w:rsidP="008C529A">
      <w:pPr>
        <w:tabs>
          <w:tab w:val="left" w:pos="644"/>
          <w:tab w:val="left" w:pos="900"/>
          <w:tab w:val="left" w:pos="1440"/>
        </w:tabs>
        <w:ind w:right="389"/>
        <w:contextualSpacing/>
        <w:jc w:val="thaiDistribute"/>
        <w:rPr>
          <w:rFonts w:ascii="Angsana New" w:hAnsi="Angsana New"/>
          <w:spacing w:val="4"/>
        </w:rPr>
      </w:pPr>
    </w:p>
    <w:p w14:paraId="3DA7A9F1" w14:textId="77777777" w:rsidR="00B65E4C" w:rsidRDefault="00B65E4C" w:rsidP="008C529A">
      <w:pPr>
        <w:tabs>
          <w:tab w:val="left" w:pos="644"/>
          <w:tab w:val="left" w:pos="900"/>
          <w:tab w:val="left" w:pos="1440"/>
        </w:tabs>
        <w:ind w:right="389"/>
        <w:contextualSpacing/>
        <w:jc w:val="thaiDistribute"/>
        <w:rPr>
          <w:rFonts w:ascii="Angsana New" w:hAnsi="Angsana New"/>
          <w:spacing w:val="4"/>
        </w:rPr>
      </w:pPr>
    </w:p>
    <w:p w14:paraId="090F0D76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619E8D38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03C54783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56462326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55AE4B9E" w14:textId="77777777" w:rsidR="00B65E4C" w:rsidRDefault="00B65E4C" w:rsidP="000C6C91">
      <w:pPr>
        <w:tabs>
          <w:tab w:val="left" w:pos="644"/>
          <w:tab w:val="left" w:pos="900"/>
          <w:tab w:val="left" w:pos="1440"/>
        </w:tabs>
        <w:spacing w:line="228" w:lineRule="auto"/>
        <w:ind w:right="391"/>
        <w:contextualSpacing/>
        <w:jc w:val="thaiDistribute"/>
        <w:rPr>
          <w:rFonts w:ascii="Angsana New" w:hAnsi="Angsana New"/>
          <w:spacing w:val="4"/>
        </w:rPr>
      </w:pPr>
    </w:p>
    <w:p w14:paraId="398A9FA0" w14:textId="77777777" w:rsidR="00AF13CF" w:rsidRDefault="009114F3" w:rsidP="000C6C91">
      <w:pPr>
        <w:ind w:right="391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36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9"/>
        <w:gridCol w:w="2498"/>
        <w:gridCol w:w="2283"/>
      </w:tblGrid>
      <w:tr w:rsidR="009114F3" w:rsidRPr="001E7638" w14:paraId="25C70A8C" w14:textId="77777777" w:rsidTr="001C72DB">
        <w:tc>
          <w:tcPr>
            <w:tcW w:w="4579" w:type="dxa"/>
            <w:vMerge w:val="restart"/>
            <w:vAlign w:val="center"/>
          </w:tcPr>
          <w:p w14:paraId="161A9EAF" w14:textId="77777777" w:rsidR="009114F3" w:rsidRPr="002A7645" w:rsidRDefault="009114F3" w:rsidP="001C72DB">
            <w:pPr>
              <w:ind w:left="-126" w:right="-114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781" w:type="dxa"/>
            <w:gridSpan w:val="2"/>
            <w:vAlign w:val="center"/>
          </w:tcPr>
          <w:p w14:paraId="16466616" w14:textId="77777777" w:rsidR="009114F3" w:rsidRPr="002A7645" w:rsidRDefault="009114F3" w:rsidP="001C72DB">
            <w:pPr>
              <w:ind w:left="-126" w:right="-114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8723C1">
        <w:tc>
          <w:tcPr>
            <w:tcW w:w="4579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1C72DB">
            <w:pPr>
              <w:ind w:right="-114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0CAFDF67" w:rsidR="008C630D" w:rsidRPr="008C630D" w:rsidRDefault="008C630D" w:rsidP="001C72DB">
            <w:pPr>
              <w:ind w:left="-108" w:right="-114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52AAB727" w:rsidR="008C630D" w:rsidRPr="008C630D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23C1" w:rsidRPr="001E7638" w14:paraId="1F3E2B79" w14:textId="77777777" w:rsidTr="008723C1">
        <w:tc>
          <w:tcPr>
            <w:tcW w:w="4579" w:type="dxa"/>
            <w:tcBorders>
              <w:top w:val="nil"/>
              <w:bottom w:val="nil"/>
            </w:tcBorders>
          </w:tcPr>
          <w:p w14:paraId="521707AF" w14:textId="44047742" w:rsidR="008723C1" w:rsidRPr="006A43F7" w:rsidRDefault="008723C1" w:rsidP="008723C1">
            <w:pPr>
              <w:ind w:right="-114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88E969F" w14:textId="0CC91BAB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13527A0" w14:textId="026F8EE2" w:rsidR="008723C1" w:rsidRPr="00A47B2C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</w:p>
        </w:tc>
      </w:tr>
      <w:tr w:rsidR="008723C1" w:rsidRPr="001E7638" w14:paraId="35E3C74D" w14:textId="77777777" w:rsidTr="008723C1">
        <w:tc>
          <w:tcPr>
            <w:tcW w:w="4579" w:type="dxa"/>
            <w:tcBorders>
              <w:top w:val="nil"/>
              <w:bottom w:val="nil"/>
            </w:tcBorders>
          </w:tcPr>
          <w:p w14:paraId="42BEFAFB" w14:textId="279E94A0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ยอดคงเหลือยกมาต้น</w:t>
            </w:r>
            <w:r w:rsidR="005B692A">
              <w:rPr>
                <w:rFonts w:hint="cs"/>
                <w:cs/>
              </w:rPr>
              <w:t>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33AF41AE" w14:textId="18F2E60D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54</w:t>
            </w:r>
            <w:r>
              <w:t>,700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nil"/>
            </w:tcBorders>
          </w:tcPr>
          <w:p w14:paraId="65778986" w14:textId="6AAEC29A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2,000,000</w:t>
            </w:r>
          </w:p>
        </w:tc>
      </w:tr>
      <w:tr w:rsidR="008723C1" w:rsidRPr="001E7638" w14:paraId="4A6D3EA7" w14:textId="77777777" w:rsidTr="008723C1">
        <w:tc>
          <w:tcPr>
            <w:tcW w:w="4579" w:type="dxa"/>
            <w:tcBorders>
              <w:top w:val="nil"/>
              <w:bottom w:val="nil"/>
            </w:tcBorders>
          </w:tcPr>
          <w:p w14:paraId="4ABF4552" w14:textId="7910CC98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6D3280B" w14:textId="04AE9EEC" w:rsidR="008723C1" w:rsidRPr="009D1876" w:rsidRDefault="008723C1" w:rsidP="00F0352E">
            <w:pPr>
              <w:tabs>
                <w:tab w:val="decimal" w:pos="1610"/>
              </w:tabs>
              <w:ind w:right="-114"/>
              <w:jc w:val="both"/>
            </w:pPr>
            <w:r>
              <w:t>-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0DB3EBE4" w14:textId="606697FB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(1,245,300)</w:t>
            </w:r>
          </w:p>
        </w:tc>
      </w:tr>
      <w:tr w:rsidR="008723C1" w:rsidRPr="001E7638" w14:paraId="3D755A91" w14:textId="77777777" w:rsidTr="008723C1">
        <w:tc>
          <w:tcPr>
            <w:tcW w:w="4579" w:type="dxa"/>
            <w:tcBorders>
              <w:top w:val="nil"/>
              <w:bottom w:val="nil"/>
            </w:tcBorders>
          </w:tcPr>
          <w:p w14:paraId="7E61A4D8" w14:textId="50F62152" w:rsidR="008723C1" w:rsidRPr="006A43F7" w:rsidRDefault="008723C1" w:rsidP="008723C1">
            <w:pPr>
              <w:ind w:right="-114"/>
              <w:rPr>
                <w:u w:val="single"/>
                <w:cs/>
              </w:rPr>
            </w:pPr>
            <w:r>
              <w:t xml:space="preserve">      </w:t>
            </w:r>
            <w:r>
              <w:rPr>
                <w:rFonts w:hint="cs"/>
                <w:cs/>
              </w:rPr>
              <w:t>ยอดคงเหลือยกไปปลาย</w:t>
            </w:r>
            <w:r w:rsidR="005B692A">
              <w:rPr>
                <w:rFonts w:hint="cs"/>
                <w:cs/>
              </w:rPr>
              <w:t>งวด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2FDE470" w14:textId="020B7770" w:rsidR="008723C1" w:rsidRPr="009D1876" w:rsidRDefault="008723C1" w:rsidP="008723C1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54</w:t>
            </w:r>
            <w:r>
              <w:t>,700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61315ACD" w14:textId="341BD301" w:rsidR="008723C1" w:rsidRPr="00B57524" w:rsidRDefault="008723C1" w:rsidP="008723C1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  <w:r>
              <w:rPr>
                <w:noProof/>
              </w:rPr>
              <w:t>7</w:t>
            </w:r>
            <w:r w:rsidR="00A80042">
              <w:rPr>
                <w:noProof/>
              </w:rPr>
              <w:t>54</w:t>
            </w:r>
            <w:r>
              <w:rPr>
                <w:noProof/>
              </w:rPr>
              <w:t>,700</w:t>
            </w:r>
          </w:p>
        </w:tc>
      </w:tr>
      <w:tr w:rsidR="00600366" w:rsidRPr="001E7638" w14:paraId="7A66E0BC" w14:textId="77777777" w:rsidTr="001C72DB">
        <w:tc>
          <w:tcPr>
            <w:tcW w:w="4579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1C72DB">
            <w:pPr>
              <w:ind w:right="-114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D1876" w:rsidRDefault="00600366" w:rsidP="001C72DB">
            <w:pPr>
              <w:tabs>
                <w:tab w:val="decimal" w:pos="1814"/>
              </w:tabs>
              <w:ind w:right="-114"/>
              <w:jc w:val="both"/>
            </w:pP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1C72DB">
            <w:pPr>
              <w:tabs>
                <w:tab w:val="decimal" w:pos="1814"/>
              </w:tabs>
              <w:ind w:right="-114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1C72DB">
        <w:tc>
          <w:tcPr>
            <w:tcW w:w="4579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1C72DB">
            <w:pPr>
              <w:ind w:left="336" w:right="-114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24714024" w:rsidR="00600366" w:rsidRPr="009F0CF3" w:rsidRDefault="009F0CF3" w:rsidP="001C72DB">
            <w:pPr>
              <w:tabs>
                <w:tab w:val="decimal" w:pos="1814"/>
              </w:tabs>
              <w:ind w:right="-114"/>
              <w:jc w:val="both"/>
            </w:pPr>
            <w:r w:rsidRPr="009F0CF3">
              <w:t>(</w:t>
            </w:r>
            <w:r w:rsidR="008723C1">
              <w:t>921</w:t>
            </w:r>
            <w:r w:rsidRPr="009F0CF3">
              <w:t>)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79411289" w:rsidR="00600366" w:rsidRPr="00600366" w:rsidRDefault="00600366" w:rsidP="001C72DB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8723C1">
              <w:t>2</w:t>
            </w:r>
            <w:r w:rsidR="00FF6042">
              <w:t>,</w:t>
            </w:r>
            <w:r w:rsidR="008723C1">
              <w:t>337</w:t>
            </w:r>
            <w:r w:rsidRPr="00600366">
              <w:t>)</w:t>
            </w:r>
          </w:p>
        </w:tc>
      </w:tr>
      <w:tr w:rsidR="00FF6042" w:rsidRPr="00600366" w14:paraId="3D79CC45" w14:textId="77777777" w:rsidTr="00CD5B09">
        <w:tc>
          <w:tcPr>
            <w:tcW w:w="4579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1C72DB">
            <w:pPr>
              <w:ind w:left="336" w:right="-114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466D7DDC" w:rsidR="00FF6042" w:rsidRPr="009F0CF3" w:rsidRDefault="00B10E3A" w:rsidP="001C72DB">
            <w:pPr>
              <w:tabs>
                <w:tab w:val="decimal" w:pos="1814"/>
              </w:tabs>
              <w:ind w:right="-114"/>
              <w:jc w:val="both"/>
            </w:pPr>
            <w:r>
              <w:t>167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10696994" w:rsidR="00FF6042" w:rsidRPr="00600366" w:rsidRDefault="008723C1" w:rsidP="001C72DB">
            <w:pPr>
              <w:tabs>
                <w:tab w:val="decimal" w:pos="1814"/>
              </w:tabs>
              <w:ind w:right="-114"/>
              <w:jc w:val="both"/>
            </w:pPr>
            <w:r>
              <w:t>1,416</w:t>
            </w:r>
          </w:p>
        </w:tc>
      </w:tr>
      <w:tr w:rsidR="00FF6042" w:rsidRPr="00600366" w14:paraId="416409F0" w14:textId="77777777" w:rsidTr="00CD5B09">
        <w:tc>
          <w:tcPr>
            <w:tcW w:w="4579" w:type="dxa"/>
            <w:tcBorders>
              <w:top w:val="nil"/>
              <w:bottom w:val="single" w:sz="4" w:space="0" w:color="auto"/>
            </w:tcBorders>
          </w:tcPr>
          <w:p w14:paraId="049E57ED" w14:textId="77777777" w:rsidR="00FF6042" w:rsidRPr="006A43F7" w:rsidRDefault="00FF6042" w:rsidP="001C72DB">
            <w:pPr>
              <w:ind w:left="336" w:right="-114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5BED9B37" w:rsidR="00FF6042" w:rsidRPr="009F0CF3" w:rsidRDefault="008D0FE6" w:rsidP="001C72DB">
            <w:pPr>
              <w:tabs>
                <w:tab w:val="decimal" w:pos="1814"/>
              </w:tabs>
              <w:ind w:right="-114"/>
              <w:jc w:val="both"/>
            </w:pPr>
            <w:r>
              <w:t>(</w:t>
            </w:r>
            <w:r w:rsidR="00B10E3A">
              <w:t>754</w:t>
            </w:r>
            <w:r>
              <w:t>)</w:t>
            </w:r>
          </w:p>
        </w:tc>
        <w:tc>
          <w:tcPr>
            <w:tcW w:w="2283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45A96D48" w:rsidR="00FF6042" w:rsidRPr="00600366" w:rsidRDefault="00FF6042" w:rsidP="001C72DB">
            <w:pPr>
              <w:tabs>
                <w:tab w:val="decimal" w:pos="1814"/>
              </w:tabs>
              <w:ind w:right="-114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8723C1">
              <w:t>921</w:t>
            </w:r>
            <w:r w:rsidRPr="00600366">
              <w:t>)</w:t>
            </w:r>
          </w:p>
        </w:tc>
      </w:tr>
      <w:tr w:rsidR="004221F7" w:rsidRPr="00600366" w14:paraId="0BB24753" w14:textId="77777777" w:rsidTr="00CD5B09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</w:tcPr>
          <w:p w14:paraId="63DFFEE0" w14:textId="407C4C5E" w:rsidR="004221F7" w:rsidRDefault="004221F7" w:rsidP="001C72DB">
            <w:pPr>
              <w:ind w:left="336" w:right="-114"/>
              <w:rPr>
                <w:cs/>
              </w:rPr>
            </w:pPr>
            <w:r w:rsidRPr="00CB754B">
              <w:tab/>
            </w:r>
            <w:r w:rsidRPr="00CB754B"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341CA64" w14:textId="52C2CEF2" w:rsidR="004221F7" w:rsidRPr="009F0CF3" w:rsidRDefault="00B10E3A" w:rsidP="001C72DB">
            <w:pPr>
              <w:tabs>
                <w:tab w:val="decimal" w:pos="1814"/>
              </w:tabs>
              <w:ind w:right="-114"/>
              <w:jc w:val="both"/>
            </w:pPr>
            <w:r>
              <w:t>7</w:t>
            </w:r>
            <w:r w:rsidR="00A80042">
              <w:t>53</w:t>
            </w:r>
            <w:r>
              <w:t>,946</w:t>
            </w:r>
          </w:p>
        </w:tc>
        <w:tc>
          <w:tcPr>
            <w:tcW w:w="228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FE3133" w14:textId="0175D0A7" w:rsidR="004221F7" w:rsidRPr="00600366" w:rsidRDefault="008723C1" w:rsidP="001C72DB">
            <w:pPr>
              <w:tabs>
                <w:tab w:val="decimal" w:pos="1814"/>
              </w:tabs>
              <w:ind w:right="-114"/>
              <w:jc w:val="both"/>
              <w:rPr>
                <w:cs/>
              </w:rPr>
            </w:pPr>
            <w:r>
              <w:t>753,779</w:t>
            </w:r>
          </w:p>
        </w:tc>
      </w:tr>
    </w:tbl>
    <w:p w14:paraId="7B84880E" w14:textId="1E3B7ADF" w:rsidR="00F711C7" w:rsidRPr="004221F7" w:rsidRDefault="00F711C7" w:rsidP="000C6C91">
      <w:pPr>
        <w:ind w:right="391"/>
        <w:rPr>
          <w:rFonts w:ascii="Angsana New" w:hAnsi="Angsana New"/>
        </w:rPr>
      </w:pPr>
    </w:p>
    <w:p w14:paraId="0990EBDE" w14:textId="25D67B68" w:rsidR="006F0B95" w:rsidRPr="00F83C64" w:rsidRDefault="00334F0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t>ประมาณการหนี้สินสำหรับผลประโยชน์พนักงาน</w:t>
      </w:r>
    </w:p>
    <w:p w14:paraId="17B5648A" w14:textId="77777777" w:rsidR="006F0B95" w:rsidRDefault="006F0B95" w:rsidP="000C6C91">
      <w:pPr>
        <w:tabs>
          <w:tab w:val="left" w:pos="360"/>
        </w:tabs>
        <w:ind w:left="360" w:right="391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277"/>
        <w:gridCol w:w="1277"/>
        <w:gridCol w:w="1277"/>
        <w:gridCol w:w="1278"/>
      </w:tblGrid>
      <w:tr w:rsidR="00120305" w:rsidRPr="00C04077" w14:paraId="07E4E6E0" w14:textId="77777777" w:rsidTr="001C72DB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left="-45" w:right="-181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C72DB">
            <w:pPr>
              <w:tabs>
                <w:tab w:val="left" w:pos="284"/>
                <w:tab w:val="left" w:pos="900"/>
                <w:tab w:val="left" w:pos="1440"/>
              </w:tabs>
              <w:ind w:left="-45" w:right="-181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1C72DB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2EDA47B6" w:rsidR="008C630D" w:rsidRPr="002518DF" w:rsidRDefault="008C630D" w:rsidP="001C72DB">
            <w:pPr>
              <w:ind w:left="-108" w:right="-181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557C3290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81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33721E05" w:rsidR="008C630D" w:rsidRPr="002518DF" w:rsidRDefault="008C630D" w:rsidP="001C72DB">
            <w:pPr>
              <w:ind w:left="-108" w:right="-181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8723C1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76227486" w:rsidR="008C630D" w:rsidRPr="002518DF" w:rsidRDefault="008C630D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81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8723C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C630D" w:rsidRPr="00C04077" w14:paraId="4F18634A" w14:textId="77777777" w:rsidTr="001C72DB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EA1573" w:rsidRDefault="008C630D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u w:val="single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77" w:type="dxa"/>
            <w:tcBorders>
              <w:bottom w:val="nil"/>
              <w:right w:val="dashed" w:sz="4" w:space="0" w:color="auto"/>
            </w:tcBorders>
          </w:tcPr>
          <w:p w14:paraId="4225F22A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  <w:tc>
          <w:tcPr>
            <w:tcW w:w="1277" w:type="dxa"/>
            <w:tcBorders>
              <w:left w:val="dashed" w:sz="4" w:space="0" w:color="auto"/>
              <w:bottom w:val="nil"/>
            </w:tcBorders>
          </w:tcPr>
          <w:p w14:paraId="44C7FEEA" w14:textId="77777777" w:rsidR="008C630D" w:rsidRPr="002518DF" w:rsidRDefault="008C630D" w:rsidP="001C72DB">
            <w:pPr>
              <w:tabs>
                <w:tab w:val="decimal" w:pos="702"/>
              </w:tabs>
              <w:ind w:right="-181" w:firstLine="34"/>
              <w:jc w:val="both"/>
              <w:rPr>
                <w:cs/>
              </w:rPr>
            </w:pPr>
          </w:p>
        </w:tc>
        <w:tc>
          <w:tcPr>
            <w:tcW w:w="1277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  <w:tc>
          <w:tcPr>
            <w:tcW w:w="1278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1C72DB">
            <w:pPr>
              <w:tabs>
                <w:tab w:val="decimal" w:pos="702"/>
              </w:tabs>
              <w:ind w:right="-181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EA1573" w:rsidRDefault="00F10B35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cs/>
              </w:rPr>
              <w:t>ยอดคงเหลือยกมาต้น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5DD75B" w14:textId="7AC3C569" w:rsidR="00F10B35" w:rsidRPr="002518DF" w:rsidRDefault="007E4C6F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185167">
              <w:rPr>
                <w:sz w:val="30"/>
                <w:szCs w:val="30"/>
              </w:rPr>
              <w:t>61</w:t>
            </w:r>
            <w:r w:rsidR="00F10B35">
              <w:rPr>
                <w:sz w:val="30"/>
                <w:szCs w:val="30"/>
              </w:rPr>
              <w:t>,</w:t>
            </w:r>
            <w:r w:rsidR="00185167">
              <w:rPr>
                <w:sz w:val="30"/>
                <w:szCs w:val="30"/>
              </w:rPr>
              <w:t>572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1BB079" w14:textId="4E511B85" w:rsidR="00F10B35" w:rsidRPr="002518DF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269,679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1682680F" w:rsidR="00F10B35" w:rsidRPr="002518DF" w:rsidRDefault="00F10B35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</w:t>
            </w:r>
            <w:r w:rsidR="00185167">
              <w:rPr>
                <w:sz w:val="30"/>
                <w:szCs w:val="30"/>
              </w:rPr>
              <w:t>22</w:t>
            </w:r>
            <w:r w:rsidRPr="002518DF">
              <w:rPr>
                <w:sz w:val="30"/>
                <w:szCs w:val="30"/>
              </w:rPr>
              <w:t>,</w:t>
            </w:r>
            <w:r w:rsidR="00185167">
              <w:rPr>
                <w:sz w:val="30"/>
                <w:szCs w:val="30"/>
              </w:rPr>
              <w:t>434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3884AB08" w:rsidR="00F10B35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15</w:t>
            </w:r>
            <w:r>
              <w:rPr>
                <w:sz w:val="30"/>
                <w:szCs w:val="30"/>
              </w:rPr>
              <w:t>1</w:t>
            </w:r>
            <w:r w:rsidRPr="002518D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697</w:t>
            </w:r>
          </w:p>
        </w:tc>
      </w:tr>
      <w:tr w:rsidR="008723C1" w:rsidRPr="00C04077" w14:paraId="51B6288F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17B5375B" w14:textId="4DAD3A9C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>ผลกำไรจากการวัดมูลค่าใหม่สำหรับ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196910" w14:textId="77777777" w:rsidR="008723C1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FE05DD5" w14:textId="77777777" w:rsidR="008723C1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D7C981B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E43AF1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</w:tr>
      <w:tr w:rsidR="008723C1" w:rsidRPr="00C04077" w14:paraId="25C1DED6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60BF9B4D" w14:textId="2D2956B8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 xml:space="preserve">       โครงการผลประโยชน์ระยะยาวของพนักงาน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1B5C180" w14:textId="2963358B" w:rsidR="008723C1" w:rsidRDefault="00D63DB9" w:rsidP="00D63DB9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4CD0DE3" w14:textId="01A3A9D6" w:rsidR="008723C1" w:rsidRDefault="007015F6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(23,683)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99A94C1" w14:textId="231759D0" w:rsidR="008723C1" w:rsidRPr="002518DF" w:rsidRDefault="00185167" w:rsidP="00185167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49A167" w14:textId="41778081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(31,028)</w:t>
            </w:r>
          </w:p>
        </w:tc>
      </w:tr>
      <w:tr w:rsidR="008723C1" w:rsidRPr="00C04077" w14:paraId="7F3C4D31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778A3239" w14:textId="0CAB92BF" w:rsidR="008723C1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</w:rPr>
              <w:t xml:space="preserve">        </w:t>
            </w:r>
            <w:r w:rsidRPr="00EA1573">
              <w:rPr>
                <w:rFonts w:hint="cs"/>
                <w:sz w:val="30"/>
                <w:szCs w:val="30"/>
                <w:cs/>
              </w:rPr>
              <w:t>(รับรู้ในกำไร(ขาดทุน)เบ็ดเสร็จอื่น)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B5B729" w14:textId="77777777" w:rsidR="008723C1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405C83" w14:textId="77777777" w:rsidR="008723C1" w:rsidRDefault="008723C1" w:rsidP="008723C1">
            <w:pPr>
              <w:tabs>
                <w:tab w:val="decimal" w:pos="936"/>
              </w:tabs>
              <w:ind w:right="-70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129E568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F529C1F" w14:textId="77777777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</w:p>
        </w:tc>
      </w:tr>
      <w:tr w:rsidR="001843DA" w:rsidRPr="00C04077" w14:paraId="394E7206" w14:textId="77777777" w:rsidTr="001C72DB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บวก</w:t>
            </w:r>
            <w:r w:rsidRPr="00EA1573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56FBE165" w14:textId="5D166A53" w:rsidR="001843DA" w:rsidRPr="002518DF" w:rsidRDefault="00D63DB9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4,876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</w:tcPr>
          <w:p w14:paraId="1802D3AF" w14:textId="29CC871F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19,451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1658AAAF" w:rsidR="001843DA" w:rsidRPr="002518DF" w:rsidRDefault="00185167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2,628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7F2584C5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9,204</w:t>
            </w:r>
          </w:p>
        </w:tc>
      </w:tr>
      <w:tr w:rsidR="001843DA" w:rsidRPr="00C04077" w14:paraId="2BA641C8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EA1573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6DFACE42" w14:textId="052E9F01" w:rsidR="001843DA" w:rsidRPr="002518DF" w:rsidRDefault="00D63DB9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975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nil"/>
            </w:tcBorders>
          </w:tcPr>
          <w:p w14:paraId="49C79C6F" w14:textId="2406BB6C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6,983</w:t>
            </w:r>
          </w:p>
        </w:tc>
        <w:tc>
          <w:tcPr>
            <w:tcW w:w="1277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022E2488" w:rsidR="001843DA" w:rsidRPr="002518DF" w:rsidRDefault="00185167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415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4DE45719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2,423</w:t>
            </w:r>
          </w:p>
        </w:tc>
      </w:tr>
      <w:tr w:rsidR="001843DA" w:rsidRPr="00C04077" w14:paraId="33698647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1843DA" w:rsidRPr="00EA1573" w:rsidRDefault="001843DA" w:rsidP="001C72DB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หัก</w:t>
            </w:r>
            <w:r w:rsidRPr="00EA1573">
              <w:rPr>
                <w:sz w:val="30"/>
                <w:szCs w:val="30"/>
                <w:cs/>
              </w:rPr>
              <w:t xml:space="preserve"> </w:t>
            </w:r>
            <w:r w:rsidRPr="00EA1573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A1573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57ED1D79" w14:textId="68969100" w:rsidR="001843DA" w:rsidRPr="002518DF" w:rsidRDefault="00D63DB9" w:rsidP="00D63DB9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E909787" w14:textId="728C0CB8" w:rsidR="001843DA" w:rsidRPr="002518DF" w:rsidRDefault="001843DA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7015F6">
              <w:rPr>
                <w:sz w:val="30"/>
                <w:szCs w:val="30"/>
              </w:rPr>
              <w:t>10,858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C11F773" w14:textId="51DD5156" w:rsidR="001843DA" w:rsidRPr="002518DF" w:rsidRDefault="00185167" w:rsidP="00185167">
            <w:pPr>
              <w:tabs>
                <w:tab w:val="decimal" w:pos="735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84ED5B6" w14:textId="7B87DCAA" w:rsidR="001843DA" w:rsidRPr="002518DF" w:rsidRDefault="001843DA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8723C1">
              <w:rPr>
                <w:sz w:val="30"/>
                <w:szCs w:val="30"/>
              </w:rPr>
              <w:t>9,862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1843DA" w:rsidRPr="00C04077" w14:paraId="37F7CD88" w14:textId="77777777" w:rsidTr="008723C1">
        <w:tc>
          <w:tcPr>
            <w:tcW w:w="4313" w:type="dxa"/>
            <w:tcBorders>
              <w:top w:val="nil"/>
              <w:bottom w:val="nil"/>
            </w:tcBorders>
          </w:tcPr>
          <w:p w14:paraId="184A45E3" w14:textId="0A88BF2C" w:rsidR="001843DA" w:rsidRPr="00EA1573" w:rsidRDefault="008723C1" w:rsidP="008723C1">
            <w:pPr>
              <w:tabs>
                <w:tab w:val="left" w:pos="437"/>
              </w:tabs>
              <w:ind w:right="-181"/>
              <w:jc w:val="both"/>
              <w:rPr>
                <w:sz w:val="30"/>
                <w:szCs w:val="30"/>
                <w:u w:val="single"/>
                <w:cs/>
              </w:rPr>
            </w:pPr>
            <w:r w:rsidRPr="00EA1573">
              <w:rPr>
                <w:sz w:val="30"/>
                <w:szCs w:val="30"/>
                <w:cs/>
              </w:rPr>
              <w:t>ยอดคงเหลือยกไปปลาย</w:t>
            </w:r>
            <w:r w:rsidRPr="00EA1573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467DAD8" w14:textId="7625818F" w:rsidR="001843DA" w:rsidRPr="002518DF" w:rsidRDefault="00D63DB9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267,423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4F439850" w14:textId="105BF39E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261,572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371B0A" w14:textId="3065E926" w:rsidR="001843DA" w:rsidRPr="002518DF" w:rsidRDefault="00185167" w:rsidP="009A434F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125,477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01530A4" w14:textId="0111D231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122,43</w:t>
            </w:r>
            <w:r w:rsidR="00185167">
              <w:rPr>
                <w:sz w:val="30"/>
                <w:szCs w:val="30"/>
              </w:rPr>
              <w:t>4</w:t>
            </w:r>
          </w:p>
        </w:tc>
      </w:tr>
      <w:tr w:rsidR="008723C1" w:rsidRPr="00C04077" w14:paraId="1883EBA9" w14:textId="77777777" w:rsidTr="00D63DB9">
        <w:tc>
          <w:tcPr>
            <w:tcW w:w="4313" w:type="dxa"/>
            <w:tcBorders>
              <w:top w:val="nil"/>
              <w:bottom w:val="single" w:sz="4" w:space="0" w:color="auto"/>
            </w:tcBorders>
          </w:tcPr>
          <w:p w14:paraId="71D8C18D" w14:textId="0B334476" w:rsidR="008723C1" w:rsidRPr="00EA1573" w:rsidRDefault="008723C1" w:rsidP="008723C1">
            <w:pPr>
              <w:ind w:right="-181"/>
              <w:jc w:val="both"/>
              <w:rPr>
                <w:sz w:val="30"/>
                <w:szCs w:val="30"/>
                <w:cs/>
              </w:rPr>
            </w:pPr>
            <w:r w:rsidRPr="00EA1573">
              <w:rPr>
                <w:sz w:val="30"/>
                <w:szCs w:val="30"/>
                <w:u w:val="single"/>
                <w:cs/>
              </w:rPr>
              <w:t>หัก</w:t>
            </w:r>
            <w:r w:rsidRPr="00EA1573">
              <w:rPr>
                <w:sz w:val="30"/>
                <w:szCs w:val="30"/>
                <w:cs/>
              </w:rPr>
              <w:t xml:space="preserve"> </w:t>
            </w:r>
            <w:r w:rsidRPr="00EA1573">
              <w:rPr>
                <w:rFonts w:hint="cs"/>
                <w:sz w:val="30"/>
                <w:szCs w:val="30"/>
                <w:cs/>
              </w:rPr>
              <w:t xml:space="preserve">  ประมาณการหนี้สินหมุนเวียน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3863F07" w14:textId="52F96402" w:rsidR="008723C1" w:rsidRPr="002518DF" w:rsidRDefault="00D63DB9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(38,035)</w:t>
            </w:r>
          </w:p>
        </w:tc>
        <w:tc>
          <w:tcPr>
            <w:tcW w:w="127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02CAC4F" w14:textId="4F5F6A08" w:rsidR="008723C1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7015F6">
              <w:rPr>
                <w:sz w:val="30"/>
                <w:szCs w:val="30"/>
              </w:rPr>
              <w:t>38,035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CDB3873" w14:textId="5AB2B38E" w:rsidR="008723C1" w:rsidRPr="002518DF" w:rsidRDefault="00185167" w:rsidP="009A434F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(25,314)</w:t>
            </w:r>
          </w:p>
        </w:tc>
        <w:tc>
          <w:tcPr>
            <w:tcW w:w="127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1118765" w14:textId="023FE140" w:rsidR="008723C1" w:rsidRPr="002518DF" w:rsidRDefault="008723C1" w:rsidP="008723C1">
            <w:pPr>
              <w:tabs>
                <w:tab w:val="decimal" w:pos="936"/>
              </w:tabs>
              <w:ind w:left="14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(25,314)</w:t>
            </w:r>
          </w:p>
        </w:tc>
      </w:tr>
      <w:tr w:rsidR="001843DA" w:rsidRPr="00C04077" w14:paraId="47F7BAF4" w14:textId="77777777" w:rsidTr="00D63DB9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5BF2C862" w:rsidR="001843DA" w:rsidRPr="00EA1573" w:rsidRDefault="008723C1" w:rsidP="001C72DB">
            <w:pPr>
              <w:tabs>
                <w:tab w:val="left" w:pos="284"/>
                <w:tab w:val="left" w:pos="900"/>
                <w:tab w:val="left" w:pos="1440"/>
              </w:tabs>
              <w:ind w:right="-181"/>
              <w:rPr>
                <w:sz w:val="30"/>
                <w:szCs w:val="30"/>
                <w:cs/>
              </w:rPr>
            </w:pPr>
            <w:r w:rsidRPr="00EA1573">
              <w:rPr>
                <w:rFonts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D320C7A" w14:textId="0670372E" w:rsidR="001843DA" w:rsidRPr="002518DF" w:rsidRDefault="00D63DB9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229,388</w:t>
            </w:r>
          </w:p>
        </w:tc>
        <w:tc>
          <w:tcPr>
            <w:tcW w:w="12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41566C7" w14:textId="48A74579" w:rsidR="001843DA" w:rsidRPr="002518DF" w:rsidRDefault="007015F6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223,537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096F558D" w:rsidR="001843DA" w:rsidRPr="002518DF" w:rsidRDefault="00185167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100,163</w:t>
            </w:r>
          </w:p>
        </w:tc>
        <w:tc>
          <w:tcPr>
            <w:tcW w:w="127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09ED254" w14:textId="06CFC5D6" w:rsidR="001843DA" w:rsidRPr="002518DF" w:rsidRDefault="008723C1" w:rsidP="008723C1">
            <w:pPr>
              <w:tabs>
                <w:tab w:val="decimal" w:pos="936"/>
              </w:tabs>
              <w:ind w:left="-87" w:right="-70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97,120</w:t>
            </w:r>
          </w:p>
        </w:tc>
      </w:tr>
    </w:tbl>
    <w:p w14:paraId="0ED6352B" w14:textId="77777777" w:rsidR="00617D53" w:rsidRDefault="00617D53" w:rsidP="000C6C91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jc w:val="center"/>
        <w:outlineLvl w:val="0"/>
        <w:rPr>
          <w:rFonts w:ascii="Angsana New" w:hAnsi="Angsana New"/>
        </w:rPr>
      </w:pPr>
    </w:p>
    <w:p w14:paraId="7F035C72" w14:textId="39B5CF15" w:rsidR="006F0B95" w:rsidRPr="003463F0" w:rsidRDefault="006F0B95" w:rsidP="000C6C91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391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0C6C91">
      <w:pPr>
        <w:pStyle w:val="BodyText2"/>
        <w:tabs>
          <w:tab w:val="clear" w:pos="900"/>
          <w:tab w:val="left" w:pos="1232"/>
        </w:tabs>
        <w:ind w:left="1134" w:right="391"/>
        <w:jc w:val="left"/>
        <w:rPr>
          <w:rFonts w:ascii="Angsana New" w:hAnsi="Angsana New"/>
          <w:sz w:val="10"/>
          <w:szCs w:val="10"/>
        </w:rPr>
      </w:pPr>
    </w:p>
    <w:tbl>
      <w:tblPr>
        <w:tblW w:w="9408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280"/>
      </w:tblGrid>
      <w:tr w:rsidR="00284117" w:rsidRPr="003463F0" w14:paraId="285B2C5F" w14:textId="77777777" w:rsidTr="001C72DB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280" w:type="dxa"/>
          </w:tcPr>
          <w:p w14:paraId="729A6680" w14:textId="77777777" w:rsidR="00284117" w:rsidRPr="003463F0" w:rsidRDefault="00284117" w:rsidP="001C72DB">
            <w:pPr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1C72DB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0" w:type="dxa"/>
          </w:tcPr>
          <w:p w14:paraId="47A0CDE8" w14:textId="02A3D198" w:rsidR="00284117" w:rsidRPr="00643840" w:rsidRDefault="00284117" w:rsidP="001C72DB">
            <w:pPr>
              <w:ind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7015F6">
              <w:rPr>
                <w:rFonts w:ascii="Angsana New" w:hAnsi="Angsana New"/>
                <w:sz w:val="30"/>
                <w:szCs w:val="30"/>
              </w:rPr>
              <w:t>9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7015F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4117" w:rsidRPr="003463F0" w14:paraId="305296E0" w14:textId="77777777" w:rsidTr="001C72DB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280" w:type="dxa"/>
            <w:tcBorders>
              <w:bottom w:val="nil"/>
            </w:tcBorders>
          </w:tcPr>
          <w:p w14:paraId="104B3590" w14:textId="792C4C9D" w:rsidR="00284117" w:rsidRPr="00E636CD" w:rsidRDefault="00284117" w:rsidP="001C72DB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7015F6">
              <w:rPr>
                <w:rFonts w:ascii="Angsana New" w:hAnsi="Angsana New"/>
                <w:sz w:val="30"/>
                <w:szCs w:val="30"/>
              </w:rPr>
              <w:t xml:space="preserve">1.27 </w:t>
            </w:r>
            <w:r w:rsidR="00812517">
              <w:rPr>
                <w:rFonts w:ascii="Angsana New" w:hAnsi="Angsana New"/>
                <w:sz w:val="30"/>
                <w:szCs w:val="30"/>
              </w:rPr>
              <w:t>-</w:t>
            </w:r>
            <w:r w:rsidR="007015F6">
              <w:rPr>
                <w:rFonts w:ascii="Angsana New" w:hAnsi="Angsana New"/>
                <w:sz w:val="30"/>
                <w:szCs w:val="30"/>
              </w:rPr>
              <w:t xml:space="preserve"> 2.60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1C72DB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280" w:type="dxa"/>
            <w:tcBorders>
              <w:top w:val="nil"/>
              <w:bottom w:val="nil"/>
            </w:tcBorders>
          </w:tcPr>
          <w:p w14:paraId="320AD8EC" w14:textId="1EAE3179" w:rsidR="00284117" w:rsidRPr="00E636CD" w:rsidRDefault="00A463C5" w:rsidP="001C72DB">
            <w:pPr>
              <w:tabs>
                <w:tab w:val="left" w:pos="284"/>
                <w:tab w:val="left" w:pos="900"/>
                <w:tab w:val="left" w:pos="1440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15F6">
              <w:rPr>
                <w:rFonts w:ascii="Angsana New" w:hAnsi="Angsana New"/>
                <w:sz w:val="30"/>
                <w:szCs w:val="30"/>
              </w:rPr>
              <w:t>4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1C72DB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1C72DB">
            <w:pPr>
              <w:tabs>
                <w:tab w:val="left" w:pos="284"/>
                <w:tab w:val="left" w:pos="900"/>
                <w:tab w:val="left" w:pos="1440"/>
              </w:tabs>
              <w:ind w:right="-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280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1C72D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A4FF8D8" w14:textId="4175148E" w:rsidR="004F53FA" w:rsidRDefault="004F53FA" w:rsidP="00D655C6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</w:p>
    <w:p w14:paraId="00AC3351" w14:textId="77777777" w:rsidR="00D655C6" w:rsidRDefault="00D655C6" w:rsidP="00D655C6">
      <w:pPr>
        <w:spacing w:line="120" w:lineRule="auto"/>
        <w:ind w:left="634" w:right="389"/>
        <w:rPr>
          <w:rFonts w:ascii="Angsana New" w:hAnsi="Angsana New"/>
          <w:b/>
          <w:bCs/>
        </w:rPr>
      </w:pPr>
    </w:p>
    <w:p w14:paraId="558F2A19" w14:textId="77777777" w:rsidR="00D655C6" w:rsidRPr="00716C4F" w:rsidRDefault="00D655C6" w:rsidP="00D655C6">
      <w:pPr>
        <w:tabs>
          <w:tab w:val="left" w:pos="284"/>
        </w:tabs>
        <w:ind w:left="630" w:right="391" w:firstLine="450"/>
        <w:jc w:val="thaiDistribute"/>
        <w:outlineLvl w:val="0"/>
        <w:rPr>
          <w:spacing w:val="-4"/>
        </w:rPr>
      </w:pPr>
      <w:r w:rsidRPr="00D655C6">
        <w:rPr>
          <w:spacing w:val="-2"/>
          <w:cs/>
        </w:rPr>
        <w:t xml:space="preserve">เมื่อวันที่ </w:t>
      </w:r>
      <w:r w:rsidRPr="00D655C6">
        <w:rPr>
          <w:spacing w:val="-2"/>
        </w:rPr>
        <w:t>25</w:t>
      </w:r>
      <w:r w:rsidRPr="00D655C6">
        <w:rPr>
          <w:spacing w:val="-2"/>
          <w:cs/>
        </w:rPr>
        <w:t xml:space="preserve"> เมษายน</w:t>
      </w:r>
      <w:r w:rsidRPr="00103446">
        <w:rPr>
          <w:spacing w:val="-2"/>
          <w:cs/>
        </w:rPr>
        <w:t xml:space="preserve">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ที่ประชุมสามัญผู้ถือหุ้นของบริษัท</w:t>
      </w:r>
      <w:r>
        <w:rPr>
          <w:rFonts w:hint="cs"/>
          <w:spacing w:val="-2"/>
          <w:cs/>
        </w:rPr>
        <w:t>ได้รับทราบการจ่ายเงินปันผลระหว่างกาลที่</w:t>
      </w:r>
      <w:r>
        <w:rPr>
          <w:spacing w:val="-2"/>
          <w:cs/>
        </w:rPr>
        <w:br/>
      </w:r>
      <w:r>
        <w:rPr>
          <w:rFonts w:hint="cs"/>
          <w:spacing w:val="-2"/>
          <w:cs/>
        </w:rPr>
        <w:t>ได้</w:t>
      </w:r>
      <w:r w:rsidRPr="00D655C6">
        <w:rPr>
          <w:spacing w:val="-2"/>
          <w:cs/>
        </w:rPr>
        <w:t>จ่ายไปแล้วแก่ผู้ถือหุ้นในระหว่างปี</w:t>
      </w:r>
      <w:r w:rsidRPr="00D655C6">
        <w:rPr>
          <w:spacing w:val="-2"/>
        </w:rPr>
        <w:t xml:space="preserve"> 2567</w:t>
      </w:r>
      <w:r w:rsidRPr="00D655C6">
        <w:rPr>
          <w:spacing w:val="-2"/>
          <w:cs/>
        </w:rPr>
        <w:t xml:space="preserve"> ตามที่ประชุมคณะกรรมการบริษัท เมื่อวันที่ </w:t>
      </w:r>
      <w:r w:rsidRPr="00D655C6">
        <w:rPr>
          <w:spacing w:val="-2"/>
        </w:rPr>
        <w:t xml:space="preserve">9 </w:t>
      </w:r>
      <w:r w:rsidRPr="00D655C6">
        <w:rPr>
          <w:spacing w:val="-2"/>
          <w:cs/>
        </w:rPr>
        <w:t>สิงหาคม</w:t>
      </w:r>
      <w:r w:rsidRPr="00D655C6">
        <w:rPr>
          <w:spacing w:val="-2"/>
        </w:rPr>
        <w:t xml:space="preserve"> 2567 </w:t>
      </w:r>
      <w:r w:rsidRPr="00D655C6">
        <w:rPr>
          <w:spacing w:val="-2"/>
          <w:cs/>
        </w:rPr>
        <w:t>ได้มี</w:t>
      </w:r>
      <w:r w:rsidRPr="004923EA">
        <w:rPr>
          <w:rFonts w:ascii="Angsana New" w:hAnsi="Angsana New"/>
          <w:spacing w:val="-2"/>
          <w:cs/>
        </w:rPr>
        <w:t>มติให้จ่ายเงินปันผลระหว่างกาล</w:t>
      </w:r>
      <w:r>
        <w:rPr>
          <w:rFonts w:ascii="Angsana New" w:hAnsi="Angsana New"/>
          <w:spacing w:val="-2"/>
        </w:rPr>
        <w:t xml:space="preserve"> </w:t>
      </w:r>
      <w:r w:rsidRPr="004923EA">
        <w:rPr>
          <w:rFonts w:ascii="Angsana New" w:hAnsi="Angsana New"/>
          <w:spacing w:val="-2"/>
          <w:cs/>
        </w:rPr>
        <w:t xml:space="preserve">ในอัตราหุ้นละ </w:t>
      </w:r>
      <w:r w:rsidRPr="004923EA">
        <w:rPr>
          <w:rFonts w:ascii="Angsana New" w:hAnsi="Angsana New"/>
          <w:spacing w:val="-2"/>
        </w:rPr>
        <w:t>0.04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 w:rsidRPr="004923EA"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ซึ่งบริษัทได้จ่ายเงินปันผลระหว่างกาล</w:t>
      </w:r>
      <w:r w:rsidRPr="004923EA">
        <w:rPr>
          <w:rFonts w:ascii="Angsana New" w:hAnsi="Angsana New"/>
          <w:spacing w:val="-2"/>
          <w:cs/>
        </w:rPr>
        <w:t xml:space="preserve">แล้วในวันที่ </w:t>
      </w:r>
      <w:r w:rsidRPr="004923EA">
        <w:rPr>
          <w:rFonts w:ascii="Angsana New" w:hAnsi="Angsana New"/>
          <w:spacing w:val="-2"/>
        </w:rPr>
        <w:t xml:space="preserve">5 </w:t>
      </w:r>
      <w:r w:rsidRPr="004923EA">
        <w:rPr>
          <w:rFonts w:ascii="Angsana New" w:hAnsi="Angsana New"/>
          <w:spacing w:val="-2"/>
          <w:cs/>
        </w:rPr>
        <w:t>กันยายน</w:t>
      </w:r>
      <w:r w:rsidRPr="00103446">
        <w:rPr>
          <w:spacing w:val="-2"/>
        </w:rPr>
        <w:t xml:space="preserve"> 2567</w:t>
      </w:r>
      <w:r>
        <w:rPr>
          <w:rFonts w:hint="cs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  <w:cs/>
        </w:rPr>
        <w:t>และได้มีมติ</w:t>
      </w:r>
      <w:r>
        <w:rPr>
          <w:rFonts w:ascii="Angsana New" w:hAnsi="Angsana New" w:hint="cs"/>
          <w:spacing w:val="-2"/>
          <w:cs/>
        </w:rPr>
        <w:t>อนุมัติ</w:t>
      </w:r>
      <w:r w:rsidRPr="004923EA">
        <w:rPr>
          <w:rFonts w:ascii="Angsana New" w:hAnsi="Angsana New"/>
          <w:spacing w:val="-2"/>
          <w:cs/>
        </w:rPr>
        <w:t>ให้จ่ายเงินปันผล</w:t>
      </w:r>
      <w:r>
        <w:rPr>
          <w:rFonts w:ascii="Angsana New" w:hAnsi="Angsana New" w:hint="cs"/>
          <w:spacing w:val="-2"/>
          <w:cs/>
        </w:rPr>
        <w:t xml:space="preserve"> สำหรับผลการดำเนินงานปี </w:t>
      </w:r>
      <w:r>
        <w:rPr>
          <w:rFonts w:ascii="Angsana New" w:hAnsi="Angsana New"/>
          <w:spacing w:val="-2"/>
        </w:rPr>
        <w:t xml:space="preserve">2567 </w:t>
      </w:r>
      <w:r>
        <w:rPr>
          <w:rFonts w:ascii="Angsana New" w:hAnsi="Angsana New" w:hint="cs"/>
          <w:spacing w:val="-2"/>
          <w:cs/>
        </w:rPr>
        <w:t>งวดหลังอีกในอัตราหุ้นละ</w:t>
      </w:r>
      <w:r w:rsidRPr="004923EA">
        <w:rPr>
          <w:rFonts w:ascii="Angsana New" w:hAnsi="Angsana New"/>
          <w:spacing w:val="-2"/>
          <w:cs/>
        </w:rPr>
        <w:t xml:space="preserve"> </w:t>
      </w:r>
      <w:r w:rsidRPr="004923EA">
        <w:rPr>
          <w:rFonts w:ascii="Angsana New" w:hAnsi="Angsana New"/>
          <w:spacing w:val="-2"/>
        </w:rPr>
        <w:t>0.0</w:t>
      </w:r>
      <w:r>
        <w:rPr>
          <w:rFonts w:ascii="Angsana New" w:hAnsi="Angsana New"/>
          <w:spacing w:val="-2"/>
        </w:rPr>
        <w:t>4</w:t>
      </w:r>
      <w:r w:rsidRPr="004923EA">
        <w:rPr>
          <w:rFonts w:ascii="Angsana New" w:hAnsi="Angsana New"/>
          <w:spacing w:val="-2"/>
          <w:cs/>
        </w:rPr>
        <w:t xml:space="preserve"> บาท เป็นจำนวนเงิน </w:t>
      </w:r>
      <w:r>
        <w:rPr>
          <w:rFonts w:ascii="Angsana New" w:hAnsi="Angsana New"/>
          <w:spacing w:val="-2"/>
        </w:rPr>
        <w:t>80</w:t>
      </w:r>
      <w:r w:rsidRPr="004923EA">
        <w:rPr>
          <w:rFonts w:ascii="Angsana New" w:hAnsi="Angsana New"/>
          <w:spacing w:val="-2"/>
          <w:cs/>
        </w:rPr>
        <w:t xml:space="preserve"> ล้านบาท </w:t>
      </w:r>
      <w:r>
        <w:rPr>
          <w:rFonts w:ascii="Angsana New" w:hAnsi="Angsana New" w:hint="cs"/>
          <w:spacing w:val="-2"/>
          <w:cs/>
        </w:rPr>
        <w:t>ซึ่งได้</w:t>
      </w:r>
      <w:r w:rsidRPr="00103446">
        <w:rPr>
          <w:rFonts w:hint="cs"/>
          <w:spacing w:val="-2"/>
          <w:cs/>
        </w:rPr>
        <w:t>จ่ายแล้วใน</w:t>
      </w:r>
      <w:r>
        <w:rPr>
          <w:rFonts w:hint="cs"/>
          <w:spacing w:val="-2"/>
          <w:cs/>
        </w:rPr>
        <w:t xml:space="preserve">วันที่ </w:t>
      </w:r>
      <w:r>
        <w:rPr>
          <w:spacing w:val="-2"/>
        </w:rPr>
        <w:t xml:space="preserve">22 </w:t>
      </w:r>
      <w:r w:rsidRPr="00103446">
        <w:rPr>
          <w:spacing w:val="-2"/>
          <w:cs/>
        </w:rPr>
        <w:t xml:space="preserve">พฤษภาคม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</w:t>
      </w:r>
      <w:r>
        <w:rPr>
          <w:rFonts w:hint="cs"/>
          <w:spacing w:val="-2"/>
          <w:cs/>
        </w:rPr>
        <w:t xml:space="preserve">รวมเงินปันผลที่มีมติให้จ่าย อัตราหุ้นละ </w:t>
      </w:r>
      <w:r>
        <w:rPr>
          <w:spacing w:val="-2"/>
        </w:rPr>
        <w:t xml:space="preserve">0.08 </w:t>
      </w:r>
      <w:r>
        <w:rPr>
          <w:rFonts w:hint="cs"/>
          <w:spacing w:val="-2"/>
          <w:cs/>
        </w:rPr>
        <w:t xml:space="preserve">บาท เป็นจำนวนเงิน </w:t>
      </w:r>
      <w:r>
        <w:rPr>
          <w:spacing w:val="-2"/>
        </w:rPr>
        <w:t xml:space="preserve">160 </w:t>
      </w:r>
      <w:r>
        <w:rPr>
          <w:rFonts w:hint="cs"/>
          <w:spacing w:val="-2"/>
          <w:cs/>
        </w:rPr>
        <w:t>ล้านบาท รวมทั้งได้มี</w:t>
      </w:r>
      <w:r w:rsidRPr="00103446">
        <w:rPr>
          <w:spacing w:val="-2"/>
          <w:cs/>
        </w:rPr>
        <w:t xml:space="preserve">การอนุมัติการจ่ายค่าตอบแทนกรรมการประจำปี </w:t>
      </w:r>
      <w:r w:rsidRPr="00103446">
        <w:rPr>
          <w:spacing w:val="-2"/>
        </w:rPr>
        <w:t>2568</w:t>
      </w:r>
      <w:r w:rsidRPr="00103446">
        <w:rPr>
          <w:spacing w:val="-2"/>
          <w:cs/>
        </w:rPr>
        <w:t xml:space="preserve"> เป็นเงินบำเหน็จกรรมการจำนวนเงิน </w:t>
      </w:r>
      <w:r w:rsidRPr="00103446">
        <w:rPr>
          <w:spacing w:val="-2"/>
        </w:rPr>
        <w:t>18</w:t>
      </w:r>
      <w:r w:rsidRPr="00103446">
        <w:rPr>
          <w:spacing w:val="-2"/>
          <w:cs/>
        </w:rPr>
        <w:t xml:space="preserve"> ล้านบาท และเบี้ยประชุมกรรมการในอัตราที่กำหนดไว้</w:t>
      </w:r>
    </w:p>
    <w:p w14:paraId="3536503C" w14:textId="77777777" w:rsidR="00D655C6" w:rsidRDefault="00D655C6" w:rsidP="000C6C91">
      <w:pPr>
        <w:pStyle w:val="ListParagraph"/>
        <w:ind w:left="680" w:right="391" w:firstLine="556"/>
        <w:jc w:val="thaiDistribute"/>
        <w:rPr>
          <w:rFonts w:cs="AngsanaUPC"/>
          <w:spacing w:val="-2"/>
          <w:szCs w:val="32"/>
        </w:rPr>
      </w:pPr>
    </w:p>
    <w:p w14:paraId="40D9E6D4" w14:textId="77777777" w:rsidR="00575C04" w:rsidRDefault="0007672F" w:rsidP="000C6C91">
      <w:pPr>
        <w:numPr>
          <w:ilvl w:val="0"/>
          <w:numId w:val="1"/>
        </w:numPr>
        <w:spacing w:line="204" w:lineRule="auto"/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391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2"/>
        <w:gridCol w:w="1282"/>
        <w:gridCol w:w="1283"/>
        <w:gridCol w:w="1282"/>
        <w:gridCol w:w="1283"/>
      </w:tblGrid>
      <w:tr w:rsidR="00953ACD" w:rsidRPr="003116E8" w14:paraId="1FBE32A5" w14:textId="77777777" w:rsidTr="00D655C6">
        <w:trPr>
          <w:trHeight w:hRule="exact" w:val="454"/>
        </w:trPr>
        <w:tc>
          <w:tcPr>
            <w:tcW w:w="4292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1C72DB">
            <w:pPr>
              <w:spacing w:line="204" w:lineRule="auto"/>
              <w:ind w:right="-12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565" w:type="dxa"/>
            <w:gridSpan w:val="2"/>
            <w:vAlign w:val="center"/>
          </w:tcPr>
          <w:p w14:paraId="53D102E6" w14:textId="77777777" w:rsidR="00953ACD" w:rsidRPr="003116E8" w:rsidRDefault="00953ACD" w:rsidP="001C72DB">
            <w:pPr>
              <w:spacing w:line="204" w:lineRule="auto"/>
              <w:ind w:left="-94" w:right="-122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14691E5B" w14:textId="77777777" w:rsidR="00953ACD" w:rsidRPr="003116E8" w:rsidRDefault="00953ACD" w:rsidP="001C72DB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22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6A002AAD" w:rsidR="00552785" w:rsidRPr="003116E8" w:rsidRDefault="00552785" w:rsidP="00D655C6">
            <w:pPr>
              <w:tabs>
                <w:tab w:val="left" w:pos="392"/>
                <w:tab w:val="left" w:pos="900"/>
                <w:tab w:val="left" w:pos="1440"/>
              </w:tabs>
              <w:ind w:left="-135" w:right="-122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>
              <w:t>3</w:t>
            </w:r>
            <w:r w:rsidRPr="00ED21F5">
              <w:rPr>
                <w:cs/>
              </w:rPr>
              <w:t xml:space="preserve"> เดือน</w:t>
            </w:r>
            <w:r>
              <w:rPr>
                <w:rFonts w:hint="cs"/>
                <w:cs/>
              </w:rPr>
              <w:t xml:space="preserve"> </w:t>
            </w:r>
            <w:r w:rsidRPr="003116E8">
              <w:rPr>
                <w:cs/>
              </w:rPr>
              <w:t xml:space="preserve">สิ้นสุดวันที่ </w:t>
            </w:r>
            <w:r>
              <w:t>31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FCB9FE0" w14:textId="3B85C979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D655C6"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1C11783" w14:textId="063E2DDF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 w:rsidR="00D655C6">
              <w:t>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7AFCCD6" w14:textId="367B2FC5" w:rsidR="00552785" w:rsidRPr="003116E8" w:rsidRDefault="00552785" w:rsidP="001C72DB">
            <w:pPr>
              <w:ind w:left="-108" w:right="-122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D655C6">
              <w:t>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E521C31" w14:textId="0BD51F2A" w:rsidR="00552785" w:rsidRPr="003116E8" w:rsidRDefault="00552785" w:rsidP="001C72DB">
            <w:pPr>
              <w:ind w:left="-108" w:right="-122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 w:rsidR="00D655C6">
              <w:t>8</w:t>
            </w:r>
          </w:p>
        </w:tc>
      </w:tr>
      <w:tr w:rsidR="00D655C6" w:rsidRPr="003116E8" w14:paraId="1C0A8D29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0637BBF2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2331D5E8" w14:textId="5F9F2AF9" w:rsidR="00D655C6" w:rsidRPr="00D4729F" w:rsidRDefault="00E15B07" w:rsidP="00D655C6">
            <w:pPr>
              <w:tabs>
                <w:tab w:val="decimal" w:pos="879"/>
              </w:tabs>
              <w:ind w:right="-122"/>
              <w:jc w:val="both"/>
            </w:pPr>
            <w:r>
              <w:t>4,472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49E7F874" w14:textId="10B46489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2,913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3334571" w14:textId="64C91AD2" w:rsidR="00D655C6" w:rsidRPr="005D4503" w:rsidRDefault="004B5D88" w:rsidP="00D655C6">
            <w:pPr>
              <w:tabs>
                <w:tab w:val="decimal" w:pos="879"/>
              </w:tabs>
              <w:ind w:right="-122"/>
              <w:jc w:val="both"/>
            </w:pPr>
            <w:r>
              <w:t>2,006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40FBEEF2" w14:textId="009FBAFB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  <w:rPr>
                <w:cs/>
              </w:rPr>
            </w:pPr>
            <w:r>
              <w:t>1,137</w:t>
            </w:r>
          </w:p>
        </w:tc>
      </w:tr>
      <w:tr w:rsidR="00D655C6" w:rsidRPr="003116E8" w14:paraId="410B38A7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  <w:bottom w:val="nil"/>
            </w:tcBorders>
          </w:tcPr>
          <w:p w14:paraId="5BD6302A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4302A608" w14:textId="6A0993B8" w:rsidR="00D655C6" w:rsidRPr="00D4729F" w:rsidRDefault="00E15B07" w:rsidP="00D655C6">
            <w:pPr>
              <w:tabs>
                <w:tab w:val="decimal" w:pos="879"/>
              </w:tabs>
              <w:ind w:right="-122"/>
              <w:jc w:val="both"/>
            </w:pPr>
            <w:r>
              <w:t>9,491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57A85486" w14:textId="4AE006E3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22,387</w:t>
            </w:r>
          </w:p>
        </w:tc>
        <w:tc>
          <w:tcPr>
            <w:tcW w:w="1282" w:type="dxa"/>
            <w:tcBorders>
              <w:top w:val="nil"/>
              <w:bottom w:val="nil"/>
            </w:tcBorders>
          </w:tcPr>
          <w:p w14:paraId="6FBF8DCA" w14:textId="3A3D2699" w:rsidR="00D655C6" w:rsidRPr="005D4503" w:rsidRDefault="004B5D88" w:rsidP="00D655C6">
            <w:pPr>
              <w:tabs>
                <w:tab w:val="decimal" w:pos="879"/>
              </w:tabs>
              <w:ind w:right="-122"/>
              <w:jc w:val="both"/>
            </w:pPr>
            <w:r>
              <w:t>9,491</w:t>
            </w:r>
          </w:p>
        </w:tc>
        <w:tc>
          <w:tcPr>
            <w:tcW w:w="1283" w:type="dxa"/>
            <w:tcBorders>
              <w:top w:val="nil"/>
              <w:bottom w:val="nil"/>
            </w:tcBorders>
          </w:tcPr>
          <w:p w14:paraId="22AF7AEA" w14:textId="250253D1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22,387</w:t>
            </w:r>
          </w:p>
        </w:tc>
      </w:tr>
      <w:tr w:rsidR="00D655C6" w:rsidRPr="003116E8" w14:paraId="439220A8" w14:textId="77777777" w:rsidTr="00D655C6">
        <w:trPr>
          <w:trHeight w:hRule="exact" w:val="454"/>
        </w:trPr>
        <w:tc>
          <w:tcPr>
            <w:tcW w:w="4292" w:type="dxa"/>
            <w:tcBorders>
              <w:top w:val="nil"/>
            </w:tcBorders>
          </w:tcPr>
          <w:p w14:paraId="668929BE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282" w:type="dxa"/>
            <w:tcBorders>
              <w:top w:val="nil"/>
            </w:tcBorders>
          </w:tcPr>
          <w:p w14:paraId="37135E60" w14:textId="39F18105" w:rsidR="00D655C6" w:rsidRPr="00D4729F" w:rsidRDefault="00E15B07" w:rsidP="00D655C6">
            <w:pPr>
              <w:tabs>
                <w:tab w:val="decimal" w:pos="879"/>
              </w:tabs>
              <w:ind w:right="-122"/>
              <w:jc w:val="both"/>
            </w:pPr>
            <w:r>
              <w:t>167</w:t>
            </w:r>
          </w:p>
        </w:tc>
        <w:tc>
          <w:tcPr>
            <w:tcW w:w="1283" w:type="dxa"/>
            <w:tcBorders>
              <w:top w:val="nil"/>
            </w:tcBorders>
          </w:tcPr>
          <w:p w14:paraId="7D18687B" w14:textId="1A9944AA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674</w:t>
            </w:r>
          </w:p>
        </w:tc>
        <w:tc>
          <w:tcPr>
            <w:tcW w:w="1282" w:type="dxa"/>
            <w:tcBorders>
              <w:top w:val="nil"/>
            </w:tcBorders>
          </w:tcPr>
          <w:p w14:paraId="2C6D2E32" w14:textId="2C0D0CC2" w:rsidR="00D655C6" w:rsidRPr="005D4503" w:rsidRDefault="004B5D88" w:rsidP="00D655C6">
            <w:pPr>
              <w:tabs>
                <w:tab w:val="decimal" w:pos="879"/>
              </w:tabs>
              <w:ind w:right="-122"/>
              <w:jc w:val="both"/>
            </w:pPr>
            <w:r>
              <w:t>167</w:t>
            </w:r>
          </w:p>
        </w:tc>
        <w:tc>
          <w:tcPr>
            <w:tcW w:w="1283" w:type="dxa"/>
            <w:tcBorders>
              <w:top w:val="nil"/>
            </w:tcBorders>
          </w:tcPr>
          <w:p w14:paraId="73920336" w14:textId="3B5D2EB1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674</w:t>
            </w:r>
          </w:p>
        </w:tc>
      </w:tr>
      <w:tr w:rsidR="00D655C6" w:rsidRPr="003116E8" w14:paraId="56FF4D43" w14:textId="77777777" w:rsidTr="00D655C6">
        <w:trPr>
          <w:trHeight w:hRule="exact" w:val="454"/>
        </w:trPr>
        <w:tc>
          <w:tcPr>
            <w:tcW w:w="4292" w:type="dxa"/>
          </w:tcPr>
          <w:p w14:paraId="57FBB88D" w14:textId="77777777" w:rsidR="00D655C6" w:rsidRPr="003116E8" w:rsidRDefault="00D655C6" w:rsidP="00D655C6">
            <w:pPr>
              <w:tabs>
                <w:tab w:val="left" w:pos="392"/>
                <w:tab w:val="left" w:pos="900"/>
                <w:tab w:val="left" w:pos="1440"/>
              </w:tabs>
              <w:ind w:right="-122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282" w:type="dxa"/>
          </w:tcPr>
          <w:p w14:paraId="6EE3EC29" w14:textId="5F6C05D5" w:rsidR="00D655C6" w:rsidRPr="00D4729F" w:rsidRDefault="00E15B07" w:rsidP="00D655C6">
            <w:pPr>
              <w:tabs>
                <w:tab w:val="decimal" w:pos="879"/>
              </w:tabs>
              <w:ind w:right="-122"/>
              <w:jc w:val="both"/>
              <w:rPr>
                <w:cs/>
              </w:rPr>
            </w:pPr>
            <w:r>
              <w:t>14,130</w:t>
            </w:r>
          </w:p>
        </w:tc>
        <w:tc>
          <w:tcPr>
            <w:tcW w:w="1283" w:type="dxa"/>
          </w:tcPr>
          <w:p w14:paraId="38E7D329" w14:textId="67CAD0DD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</w:pPr>
            <w:r>
              <w:t>25,974</w:t>
            </w:r>
          </w:p>
        </w:tc>
        <w:tc>
          <w:tcPr>
            <w:tcW w:w="1282" w:type="dxa"/>
          </w:tcPr>
          <w:p w14:paraId="309CA5E2" w14:textId="07DECD18" w:rsidR="00D655C6" w:rsidRPr="005D4503" w:rsidRDefault="004B5D88" w:rsidP="00D655C6">
            <w:pPr>
              <w:tabs>
                <w:tab w:val="decimal" w:pos="879"/>
              </w:tabs>
              <w:ind w:right="-122"/>
              <w:jc w:val="both"/>
            </w:pPr>
            <w:r>
              <w:t>11,664</w:t>
            </w:r>
          </w:p>
        </w:tc>
        <w:tc>
          <w:tcPr>
            <w:tcW w:w="1283" w:type="dxa"/>
          </w:tcPr>
          <w:p w14:paraId="0494AEB7" w14:textId="07C82B63" w:rsidR="00D655C6" w:rsidRPr="00FD3D56" w:rsidRDefault="00D655C6" w:rsidP="00D655C6">
            <w:pPr>
              <w:tabs>
                <w:tab w:val="decimal" w:pos="879"/>
              </w:tabs>
              <w:ind w:right="-122"/>
              <w:jc w:val="both"/>
              <w:rPr>
                <w:cs/>
              </w:rPr>
            </w:pPr>
            <w:r>
              <w:t>24,198</w:t>
            </w:r>
          </w:p>
        </w:tc>
      </w:tr>
    </w:tbl>
    <w:p w14:paraId="7F508760" w14:textId="77777777" w:rsidR="005963BD" w:rsidRPr="001D58A9" w:rsidRDefault="005963BD" w:rsidP="000C6C91">
      <w:pPr>
        <w:ind w:right="391"/>
        <w:rPr>
          <w:rFonts w:ascii="Angsana New" w:hAnsi="Angsana New"/>
          <w:cs/>
        </w:rPr>
      </w:pPr>
    </w:p>
    <w:p w14:paraId="04D07B35" w14:textId="77777777" w:rsidR="00373E9F" w:rsidRDefault="00575C04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7AEA04A4" w14:textId="77777777" w:rsidR="00D655C6" w:rsidRPr="008A467F" w:rsidRDefault="00D655C6" w:rsidP="00D655C6">
      <w:pPr>
        <w:spacing w:line="120" w:lineRule="auto"/>
        <w:ind w:left="634" w:right="389"/>
        <w:rPr>
          <w:rFonts w:ascii="Angsana New" w:hAnsi="Angsana New"/>
          <w:b/>
          <w:bCs/>
          <w:cs/>
        </w:rPr>
      </w:pPr>
    </w:p>
    <w:p w14:paraId="79188342" w14:textId="09AA04DA" w:rsidR="00475240" w:rsidRPr="00A030A2" w:rsidRDefault="00D93379" w:rsidP="002F54A2">
      <w:pPr>
        <w:ind w:left="648" w:right="389" w:firstLine="446"/>
        <w:jc w:val="thaiDistribute"/>
        <w:rPr>
          <w:spacing w:val="-2"/>
        </w:rPr>
      </w:pPr>
      <w:r w:rsidRPr="00D179A7">
        <w:rPr>
          <w:spacing w:val="-2"/>
          <w:cs/>
        </w:rPr>
        <w:t>ภาษีเงินได้นิติบุคคล</w:t>
      </w:r>
      <w:r w:rsidR="008472CE" w:rsidRPr="00D179A7">
        <w:rPr>
          <w:spacing w:val="-2"/>
          <w:cs/>
        </w:rPr>
        <w:t>ทางภาษีของบริษัทและบริษัทย่อย สำหรับงวด</w:t>
      </w:r>
      <w:r w:rsidR="003B1209" w:rsidRPr="00D179A7">
        <w:rPr>
          <w:rFonts w:hint="cs"/>
          <w:spacing w:val="-2"/>
          <w:cs/>
        </w:rPr>
        <w:t>สาม</w:t>
      </w:r>
      <w:r w:rsidR="00D95BC5" w:rsidRPr="00D179A7">
        <w:rPr>
          <w:rFonts w:hint="cs"/>
          <w:spacing w:val="-2"/>
          <w:cs/>
        </w:rPr>
        <w:t>เดือน</w:t>
      </w:r>
      <w:r w:rsidR="000D639B" w:rsidRPr="00D179A7">
        <w:rPr>
          <w:spacing w:val="-2"/>
          <w:cs/>
        </w:rPr>
        <w:t>สิ้นสุดวันที่</w:t>
      </w:r>
      <w:r w:rsidR="003F3DE6" w:rsidRPr="00D179A7">
        <w:rPr>
          <w:rFonts w:hint="cs"/>
          <w:spacing w:val="-2"/>
          <w:cs/>
        </w:rPr>
        <w:t xml:space="preserve"> </w:t>
      </w:r>
      <w:r w:rsidR="00F31D65" w:rsidRPr="00D179A7">
        <w:rPr>
          <w:spacing w:val="-2"/>
        </w:rPr>
        <w:t>3</w:t>
      </w:r>
      <w:r w:rsidR="00554DCD" w:rsidRPr="00D179A7">
        <w:rPr>
          <w:spacing w:val="-2"/>
        </w:rPr>
        <w:t>1</w:t>
      </w:r>
      <w:r w:rsidR="00F31D65" w:rsidRPr="00D179A7">
        <w:rPr>
          <w:spacing w:val="-2"/>
        </w:rPr>
        <w:t xml:space="preserve"> </w:t>
      </w:r>
      <w:r w:rsidR="00554DCD" w:rsidRPr="00D179A7">
        <w:rPr>
          <w:rFonts w:hint="cs"/>
          <w:spacing w:val="-2"/>
          <w:cs/>
        </w:rPr>
        <w:t>มีนาคม</w:t>
      </w:r>
      <w:r w:rsidR="00863D33" w:rsidRPr="00D179A7">
        <w:rPr>
          <w:rFonts w:hint="cs"/>
          <w:spacing w:val="-2"/>
          <w:cs/>
        </w:rPr>
        <w:t xml:space="preserve"> </w:t>
      </w:r>
      <w:r w:rsidR="00963F63" w:rsidRPr="00D179A7">
        <w:rPr>
          <w:spacing w:val="-2"/>
        </w:rPr>
        <w:t>256</w:t>
      </w:r>
      <w:r w:rsidR="00D655C6">
        <w:rPr>
          <w:spacing w:val="-2"/>
        </w:rPr>
        <w:t>9</w:t>
      </w:r>
      <w:r w:rsidR="0090412D" w:rsidRPr="00D179A7">
        <w:rPr>
          <w:rFonts w:hint="cs"/>
          <w:spacing w:val="-2"/>
          <w:cs/>
        </w:rPr>
        <w:t xml:space="preserve"> </w:t>
      </w:r>
      <w:r w:rsidR="00823602">
        <w:rPr>
          <w:spacing w:val="-2"/>
        </w:rPr>
        <w:br/>
      </w:r>
      <w:r w:rsidR="00D95BC5" w:rsidRPr="00D179A7">
        <w:rPr>
          <w:spacing w:val="-2"/>
          <w:cs/>
        </w:rPr>
        <w:t xml:space="preserve">และ </w:t>
      </w:r>
      <w:r w:rsidR="00963F63" w:rsidRPr="00D179A7">
        <w:rPr>
          <w:spacing w:val="-2"/>
        </w:rPr>
        <w:t>256</w:t>
      </w:r>
      <w:r w:rsidR="00D655C6">
        <w:rPr>
          <w:spacing w:val="-2"/>
        </w:rPr>
        <w:t>8</w:t>
      </w:r>
      <w:r w:rsidR="008472CE" w:rsidRPr="00D179A7">
        <w:rPr>
          <w:spacing w:val="-2"/>
          <w:cs/>
        </w:rPr>
        <w:t xml:space="preserve"> คำนวณจากกำไร</w:t>
      </w:r>
      <w:r w:rsidRPr="00D179A7">
        <w:rPr>
          <w:rFonts w:hint="cs"/>
          <w:spacing w:val="-2"/>
          <w:cs/>
        </w:rPr>
        <w:t>หรือขาดทุน</w:t>
      </w:r>
      <w:r w:rsidR="008472CE" w:rsidRPr="00D179A7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D179A7">
        <w:rPr>
          <w:rFonts w:hint="cs"/>
          <w:spacing w:val="-2"/>
          <w:cs/>
        </w:rPr>
        <w:t>ผลขาดทุน</w:t>
      </w:r>
      <w:r w:rsidR="00701124">
        <w:rPr>
          <w:spacing w:val="-2"/>
        </w:rPr>
        <w:br/>
      </w:r>
      <w:r w:rsidR="001C63C4" w:rsidRPr="00D179A7">
        <w:rPr>
          <w:rFonts w:hint="cs"/>
          <w:spacing w:val="-2"/>
          <w:cs/>
        </w:rPr>
        <w:t>ด้านเครดิตที่คาดว่าจะเกิดขึ้น</w:t>
      </w:r>
      <w:r w:rsidR="008472CE" w:rsidRPr="00D179A7">
        <w:rPr>
          <w:spacing w:val="-2"/>
          <w:cs/>
        </w:rPr>
        <w:t xml:space="preserve"> </w:t>
      </w:r>
      <w:r w:rsidR="00970479" w:rsidRPr="00D179A7">
        <w:rPr>
          <w:rFonts w:hint="cs"/>
          <w:spacing w:val="-2"/>
          <w:cs/>
        </w:rPr>
        <w:t>และ</w:t>
      </w:r>
      <w:r w:rsidR="008472CE" w:rsidRPr="00D179A7">
        <w:rPr>
          <w:spacing w:val="-2"/>
          <w:cs/>
        </w:rPr>
        <w:t>ขาดทุนจากการด้อยค่า เป็นต้น</w:t>
      </w:r>
      <w:r w:rsidR="006C07BB" w:rsidRPr="00D179A7">
        <w:rPr>
          <w:spacing w:val="-2"/>
        </w:rPr>
        <w:t xml:space="preserve"> </w:t>
      </w:r>
      <w:r w:rsidR="00872D57">
        <w:rPr>
          <w:rFonts w:hint="cs"/>
          <w:spacing w:val="-2"/>
          <w:cs/>
        </w:rPr>
        <w:t xml:space="preserve">และรายการอื่นๆ เช่น ค่าตัดจำหน่ายลิขสิทธิ์ละครรอตัดบัญชีในอัตราที่ต่างจากภาษี </w:t>
      </w:r>
      <w:r w:rsidR="006C07BB" w:rsidRPr="00D179A7">
        <w:rPr>
          <w:rFonts w:hint="cs"/>
          <w:spacing w:val="-2"/>
          <w:cs/>
        </w:rPr>
        <w:t>และผลขาดทุนสุทธิ</w:t>
      </w:r>
      <w:r w:rsidR="00815EF1" w:rsidRPr="00D179A7">
        <w:rPr>
          <w:rFonts w:hint="cs"/>
          <w:spacing w:val="-2"/>
          <w:cs/>
        </w:rPr>
        <w:t>ที่</w:t>
      </w:r>
      <w:r w:rsidR="00815EF1" w:rsidRPr="00D179A7">
        <w:rPr>
          <w:spacing w:val="-2"/>
          <w:cs/>
        </w:rPr>
        <w:t>ปรับปรุง</w:t>
      </w:r>
      <w:r w:rsidR="00815EF1" w:rsidRPr="00D179A7">
        <w:rPr>
          <w:rFonts w:hint="cs"/>
          <w:spacing w:val="-2"/>
          <w:cs/>
        </w:rPr>
        <w:t>ตา</w:t>
      </w:r>
      <w:r w:rsidR="00872D57">
        <w:rPr>
          <w:rFonts w:hint="cs"/>
          <w:spacing w:val="-2"/>
          <w:cs/>
        </w:rPr>
        <w:t>ม</w:t>
      </w:r>
      <w:r w:rsidR="00815EF1" w:rsidRPr="00D179A7">
        <w:rPr>
          <w:rFonts w:hint="cs"/>
          <w:spacing w:val="-2"/>
          <w:cs/>
        </w:rPr>
        <w:t>ประมวลรัษฎากรแล้ว</w:t>
      </w:r>
      <w:r w:rsidR="006C07BB" w:rsidRPr="00D179A7">
        <w:rPr>
          <w:rFonts w:hint="cs"/>
          <w:spacing w:val="-2"/>
          <w:cs/>
        </w:rPr>
        <w:t xml:space="preserve">ยกมาไม่เกิน </w:t>
      </w:r>
      <w:r w:rsidR="006C07BB" w:rsidRPr="00D179A7">
        <w:rPr>
          <w:spacing w:val="-2"/>
        </w:rPr>
        <w:t>5</w:t>
      </w:r>
      <w:r w:rsidR="006C07BB" w:rsidRPr="00D179A7">
        <w:rPr>
          <w:rFonts w:hint="cs"/>
          <w:spacing w:val="-2"/>
          <w:cs/>
        </w:rPr>
        <w:t xml:space="preserve"> รอบระยะเวลาบัญชี</w:t>
      </w:r>
    </w:p>
    <w:p w14:paraId="3C7075A2" w14:textId="77777777" w:rsidR="00C54180" w:rsidRDefault="00C54180" w:rsidP="002F54A2">
      <w:pPr>
        <w:ind w:left="648" w:right="389" w:firstLine="446"/>
        <w:jc w:val="thaiDistribute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003AC703" w14:textId="525C196D" w:rsidR="008F4579" w:rsidRDefault="008F4579" w:rsidP="002F54A2">
      <w:pPr>
        <w:ind w:left="648" w:right="389" w:firstLine="446"/>
        <w:jc w:val="thaiDistribute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074C118F" w14:textId="10040522" w:rsidR="00F10E4F" w:rsidRDefault="001A1DE2" w:rsidP="002F54A2">
      <w:pPr>
        <w:ind w:left="648" w:right="389" w:firstLine="446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31FF2519" w14:textId="77777777" w:rsidR="002F54A2" w:rsidRDefault="002F54A2" w:rsidP="002F54A2">
      <w:pPr>
        <w:ind w:left="648" w:right="389" w:firstLine="446"/>
        <w:jc w:val="thaiDistribute"/>
        <w:rPr>
          <w:spacing w:val="-2"/>
        </w:rPr>
      </w:pPr>
    </w:p>
    <w:p w14:paraId="21FC44F2" w14:textId="77777777" w:rsidR="002F54A2" w:rsidRDefault="002F54A2" w:rsidP="002F54A2">
      <w:pPr>
        <w:ind w:left="648" w:right="389" w:firstLine="446"/>
        <w:jc w:val="thaiDistribute"/>
        <w:rPr>
          <w:spacing w:val="-2"/>
        </w:rPr>
      </w:pPr>
    </w:p>
    <w:p w14:paraId="6C0573C7" w14:textId="77777777" w:rsidR="002F54A2" w:rsidRDefault="002F54A2" w:rsidP="002F54A2">
      <w:pPr>
        <w:ind w:left="648" w:right="389" w:firstLine="446"/>
        <w:jc w:val="thaiDistribute"/>
        <w:rPr>
          <w:spacing w:val="-2"/>
        </w:rPr>
      </w:pPr>
    </w:p>
    <w:p w14:paraId="7844CC17" w14:textId="77777777" w:rsidR="002F54A2" w:rsidRDefault="002F54A2" w:rsidP="002F54A2">
      <w:pPr>
        <w:ind w:left="648" w:right="389" w:firstLine="446"/>
        <w:jc w:val="thaiDistribute"/>
        <w:rPr>
          <w:spacing w:val="-2"/>
        </w:rPr>
      </w:pPr>
    </w:p>
    <w:p w14:paraId="0DBCCE63" w14:textId="77777777" w:rsidR="002B58FB" w:rsidRPr="002B58FB" w:rsidRDefault="002B58FB" w:rsidP="000C6C9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91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lastRenderedPageBreak/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464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260"/>
        <w:gridCol w:w="1261"/>
        <w:gridCol w:w="1260"/>
        <w:gridCol w:w="1261"/>
      </w:tblGrid>
      <w:tr w:rsidR="002B58FB" w:rsidRPr="003116E8" w14:paraId="7DEA4C3C" w14:textId="77777777" w:rsidTr="00402819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1C72DB">
            <w:pPr>
              <w:tabs>
                <w:tab w:val="left" w:pos="360"/>
                <w:tab w:val="left" w:pos="1440"/>
                <w:tab w:val="left" w:pos="1560"/>
              </w:tabs>
              <w:ind w:left="-108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6F4AFDB9" w:rsidR="002B58FB" w:rsidRPr="003116E8" w:rsidRDefault="002B58FB" w:rsidP="001C72DB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3 </w:t>
            </w:r>
            <w:r w:rsidR="00AA0B9C">
              <w:rPr>
                <w:rFonts w:ascii="Angsana New" w:hAnsi="Angsana New" w:hint="cs"/>
                <w:cs/>
              </w:rPr>
              <w:t>เดือน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03835">
              <w:rPr>
                <w:rFonts w:ascii="Angsana New" w:hAnsi="Angsana New"/>
              </w:rPr>
              <w:t>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521" w:type="dxa"/>
            <w:gridSpan w:val="2"/>
          </w:tcPr>
          <w:p w14:paraId="52312737" w14:textId="77777777" w:rsidR="002B58FB" w:rsidRPr="003116E8" w:rsidRDefault="002B58FB" w:rsidP="001C72DB">
            <w:pPr>
              <w:tabs>
                <w:tab w:val="left" w:pos="360"/>
                <w:tab w:val="left" w:pos="900"/>
              </w:tabs>
              <w:ind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42BA3E06" w14:textId="77777777" w:rsidR="002B58FB" w:rsidRPr="003116E8" w:rsidRDefault="002B58FB" w:rsidP="001C72DB">
            <w:pPr>
              <w:tabs>
                <w:tab w:val="left" w:pos="360"/>
                <w:tab w:val="left" w:pos="900"/>
              </w:tabs>
              <w:ind w:right="-107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02819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1C72DB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068CCD" w14:textId="6EC807FD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D655C6">
              <w:rPr>
                <w:rFonts w:ascii="Angsana New" w:hAnsi="Angsana New"/>
              </w:rPr>
              <w:t>9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6546266" w14:textId="6BAFF4DA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D655C6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FB94B" w14:textId="3D4F680E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D655C6">
              <w:rPr>
                <w:rFonts w:ascii="Angsana New" w:hAnsi="Angsana New"/>
              </w:rPr>
              <w:t>9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3847512" w14:textId="7F6C2D24" w:rsidR="002B58FB" w:rsidRPr="003116E8" w:rsidRDefault="002B58FB" w:rsidP="001C72DB">
            <w:pPr>
              <w:ind w:left="-137" w:right="-107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D655C6">
              <w:rPr>
                <w:rFonts w:ascii="Angsana New" w:hAnsi="Angsana New"/>
              </w:rPr>
              <w:t>8</w:t>
            </w:r>
          </w:p>
        </w:tc>
      </w:tr>
      <w:tr w:rsidR="002F54A2" w:rsidRPr="003116E8" w14:paraId="64F1BCED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580098C0" w:rsidR="002F54A2" w:rsidRPr="00D4729F" w:rsidRDefault="00E27E8D" w:rsidP="002F54A2">
            <w:pPr>
              <w:tabs>
                <w:tab w:val="decimal" w:pos="884"/>
              </w:tabs>
              <w:ind w:right="-107"/>
            </w:pPr>
            <w:r>
              <w:t>6,361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28F7CE17" w:rsidR="002F54A2" w:rsidRPr="00825B15" w:rsidRDefault="002F54A2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9,858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0938A530" w:rsidR="002F54A2" w:rsidRPr="00521B4D" w:rsidRDefault="00C957D4" w:rsidP="002F54A2">
            <w:pPr>
              <w:tabs>
                <w:tab w:val="decimal" w:pos="884"/>
              </w:tabs>
              <w:ind w:right="-107"/>
            </w:pPr>
            <w:r>
              <w:t>6,361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75B604BC" w:rsidR="002F54A2" w:rsidRPr="008E739F" w:rsidRDefault="002F54A2" w:rsidP="002F54A2">
            <w:pPr>
              <w:tabs>
                <w:tab w:val="decimal" w:pos="884"/>
              </w:tabs>
              <w:ind w:right="-107"/>
            </w:pPr>
            <w:r>
              <w:t>9,858</w:t>
            </w:r>
          </w:p>
        </w:tc>
      </w:tr>
      <w:tr w:rsidR="002F54A2" w:rsidRPr="003116E8" w14:paraId="4A453028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2F54A2" w:rsidRPr="00D4729F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2F54A2" w:rsidRPr="00521B4D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2F54A2" w:rsidRPr="00521B4D" w:rsidRDefault="002F54A2" w:rsidP="002F54A2">
            <w:pPr>
              <w:tabs>
                <w:tab w:val="decimal" w:pos="884"/>
              </w:tabs>
              <w:ind w:right="-107"/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2F54A2" w:rsidRPr="008E739F" w:rsidRDefault="002F54A2" w:rsidP="002F54A2">
            <w:pPr>
              <w:tabs>
                <w:tab w:val="decimal" w:pos="884"/>
              </w:tabs>
              <w:ind w:right="-107"/>
            </w:pPr>
          </w:p>
        </w:tc>
      </w:tr>
      <w:tr w:rsidR="002F54A2" w:rsidRPr="003116E8" w14:paraId="10592FD4" w14:textId="77777777" w:rsidTr="0040281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2F54A2" w:rsidRPr="003116E8" w:rsidRDefault="002F54A2" w:rsidP="002F54A2">
            <w:pPr>
              <w:tabs>
                <w:tab w:val="left" w:pos="438"/>
                <w:tab w:val="left" w:pos="1440"/>
                <w:tab w:val="left" w:pos="1560"/>
              </w:tabs>
              <w:ind w:left="393" w:right="-107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739A484C" w:rsidR="002F54A2" w:rsidRPr="00D4729F" w:rsidRDefault="00E27E8D" w:rsidP="002F54A2">
            <w:pPr>
              <w:tabs>
                <w:tab w:val="decimal" w:pos="884"/>
              </w:tabs>
              <w:ind w:right="-107"/>
            </w:pPr>
            <w:r>
              <w:t>22,74</w:t>
            </w:r>
            <w:r w:rsidR="00F91AC9">
              <w:t>8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28E38160" w:rsidR="002F54A2" w:rsidRPr="00521B4D" w:rsidRDefault="002F54A2" w:rsidP="002F54A2">
            <w:pPr>
              <w:tabs>
                <w:tab w:val="decimal" w:pos="884"/>
              </w:tabs>
              <w:ind w:right="-107"/>
            </w:pPr>
            <w:r>
              <w:t>1,659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0F3674B9" w:rsidR="002F54A2" w:rsidRPr="00915316" w:rsidRDefault="00C957D4" w:rsidP="002F54A2">
            <w:pPr>
              <w:tabs>
                <w:tab w:val="decimal" w:pos="884"/>
              </w:tabs>
              <w:ind w:right="-107"/>
            </w:pPr>
            <w:r>
              <w:t>(5,394)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5F0145A2" w:rsidR="002F54A2" w:rsidRPr="008E739F" w:rsidRDefault="002F54A2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(703)</w:t>
            </w:r>
          </w:p>
        </w:tc>
      </w:tr>
      <w:tr w:rsidR="002F54A2" w:rsidRPr="003116E8" w14:paraId="25661CFE" w14:textId="77777777" w:rsidTr="00972210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2F54A2" w:rsidRPr="003116E8" w:rsidRDefault="002F54A2" w:rsidP="002F54A2">
            <w:pPr>
              <w:tabs>
                <w:tab w:val="left" w:pos="360"/>
                <w:tab w:val="left" w:pos="1440"/>
                <w:tab w:val="left" w:pos="1560"/>
              </w:tabs>
              <w:ind w:right="-10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7418C6E9" w:rsidR="002F54A2" w:rsidRPr="00D4729F" w:rsidRDefault="00E27E8D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29,10</w:t>
            </w:r>
            <w:r w:rsidR="00F91AC9">
              <w:t>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4C2BF1AC" w:rsidR="002F54A2" w:rsidRPr="00521B4D" w:rsidRDefault="002F54A2" w:rsidP="002F54A2">
            <w:pPr>
              <w:tabs>
                <w:tab w:val="decimal" w:pos="884"/>
              </w:tabs>
              <w:ind w:right="-107"/>
            </w:pPr>
            <w:r>
              <w:t>11,517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31F7C8F8" w:rsidR="002F54A2" w:rsidRPr="00915316" w:rsidRDefault="00C957D4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967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7CD2CACA" w:rsidR="002F54A2" w:rsidRPr="008E739F" w:rsidRDefault="002F54A2" w:rsidP="002F54A2">
            <w:pPr>
              <w:tabs>
                <w:tab w:val="decimal" w:pos="884"/>
              </w:tabs>
              <w:ind w:right="-107"/>
              <w:rPr>
                <w:cs/>
              </w:rPr>
            </w:pPr>
            <w:r>
              <w:t>9,155</w:t>
            </w:r>
          </w:p>
        </w:tc>
      </w:tr>
    </w:tbl>
    <w:p w14:paraId="1E72AAEC" w14:textId="77777777" w:rsidR="00D528F1" w:rsidRPr="0071614A" w:rsidRDefault="00D528F1" w:rsidP="000C6C91">
      <w:pPr>
        <w:ind w:right="391"/>
        <w:rPr>
          <w:rFonts w:ascii="Angsana New" w:hAnsi="Angsana New"/>
          <w:spacing w:val="-6"/>
          <w:sz w:val="2"/>
          <w:szCs w:val="2"/>
        </w:rPr>
      </w:pPr>
    </w:p>
    <w:p w14:paraId="3286B244" w14:textId="77777777" w:rsidR="00911EF4" w:rsidRPr="00911EF4" w:rsidRDefault="00911EF4" w:rsidP="000C6C91">
      <w:pPr>
        <w:ind w:left="567" w:right="391" w:firstLine="42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41A9EAA" w14:textId="6E79BC3C" w:rsidR="000E1D8B" w:rsidRPr="00A030A2" w:rsidRDefault="00CA3AF2" w:rsidP="000C6C91">
      <w:pPr>
        <w:ind w:left="567" w:right="391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E52737">
        <w:rPr>
          <w:rFonts w:ascii="Angsana New" w:hAnsi="Angsana New"/>
          <w:spacing w:val="-6"/>
        </w:rPr>
        <w:t>1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222E2C">
        <w:rPr>
          <w:rFonts w:ascii="Angsana New" w:hAnsi="Angsana New"/>
          <w:spacing w:val="-6"/>
        </w:rPr>
        <w:t>9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222E2C">
        <w:rPr>
          <w:rFonts w:ascii="Angsana New" w:hAnsi="Angsana New"/>
          <w:spacing w:val="-6"/>
        </w:rPr>
        <w:t>8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005BD33D" w:rsidR="00575C04" w:rsidRDefault="00575C04" w:rsidP="000C6C9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91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464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1170"/>
        <w:gridCol w:w="1170"/>
        <w:gridCol w:w="1170"/>
        <w:gridCol w:w="1170"/>
      </w:tblGrid>
      <w:tr w:rsidR="00C04178" w:rsidRPr="00D964F4" w14:paraId="58D0093E" w14:textId="77777777" w:rsidTr="00402819">
        <w:trPr>
          <w:trHeight w:val="283"/>
        </w:trPr>
        <w:tc>
          <w:tcPr>
            <w:tcW w:w="4784" w:type="dxa"/>
            <w:vMerge w:val="restart"/>
            <w:vAlign w:val="center"/>
          </w:tcPr>
          <w:p w14:paraId="7A9860DE" w14:textId="77777777" w:rsidR="00C04178" w:rsidRPr="00D964F4" w:rsidRDefault="00C04178" w:rsidP="00402819">
            <w:pPr>
              <w:tabs>
                <w:tab w:val="left" w:pos="360"/>
                <w:tab w:val="left" w:pos="900"/>
              </w:tabs>
              <w:ind w:right="-104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40" w:type="dxa"/>
            <w:gridSpan w:val="2"/>
          </w:tcPr>
          <w:p w14:paraId="42C9259A" w14:textId="77777777" w:rsidR="00C04178" w:rsidRPr="00D964F4" w:rsidRDefault="00C04178" w:rsidP="00402819">
            <w:pPr>
              <w:tabs>
                <w:tab w:val="left" w:pos="360"/>
                <w:tab w:val="left" w:pos="900"/>
                <w:tab w:val="left" w:pos="1440"/>
              </w:tabs>
              <w:ind w:left="-96" w:right="-10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B46694" w14:textId="77777777" w:rsidR="00C04178" w:rsidRPr="00D964F4" w:rsidRDefault="00C04178" w:rsidP="00402819">
            <w:pPr>
              <w:tabs>
                <w:tab w:val="left" w:pos="360"/>
                <w:tab w:val="left" w:pos="900"/>
                <w:tab w:val="left" w:pos="1440"/>
              </w:tabs>
              <w:ind w:left="-88" w:right="-10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402819">
        <w:tc>
          <w:tcPr>
            <w:tcW w:w="4784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7A2C80AA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9466F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742AD45A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9466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6115F7FD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9466F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42F7DCF6" w:rsidR="00E52737" w:rsidRPr="00E52737" w:rsidRDefault="00E52737" w:rsidP="00402819">
            <w:pPr>
              <w:ind w:left="-122" w:right="-104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9466F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52737" w:rsidRPr="00D964F4" w14:paraId="633632DC" w14:textId="77777777" w:rsidTr="00402819">
        <w:trPr>
          <w:trHeight w:val="80"/>
        </w:trPr>
        <w:tc>
          <w:tcPr>
            <w:tcW w:w="4784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402819">
            <w:pPr>
              <w:tabs>
                <w:tab w:val="decimal" w:pos="743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402819">
            <w:pPr>
              <w:tabs>
                <w:tab w:val="decimal" w:pos="743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402819">
            <w:pPr>
              <w:tabs>
                <w:tab w:val="decimal" w:pos="743"/>
              </w:tabs>
              <w:ind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402819">
            <w:pPr>
              <w:tabs>
                <w:tab w:val="decimal" w:pos="743"/>
              </w:tabs>
              <w:ind w:right="-104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402819">
            <w:pPr>
              <w:ind w:left="-108"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402819">
            <w:pPr>
              <w:ind w:left="-108"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402819">
            <w:pPr>
              <w:ind w:right="-104"/>
              <w:jc w:val="right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402819">
            <w:pPr>
              <w:ind w:right="-104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9BD9AFC" w14:textId="77777777" w:rsidR="00D36179" w:rsidRDefault="00D36179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5F54A4C9" w:rsidR="00D36179" w:rsidRPr="007C5923" w:rsidRDefault="00BE0F9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4</w:t>
            </w:r>
            <w:r w:rsidR="003301C2" w:rsidRPr="007C5923">
              <w:rPr>
                <w:sz w:val="27"/>
                <w:szCs w:val="27"/>
              </w:rPr>
              <w:t>5</w:t>
            </w:r>
            <w:r w:rsidRPr="007C5923">
              <w:rPr>
                <w:sz w:val="27"/>
                <w:szCs w:val="27"/>
              </w:rPr>
              <w:t>,</w:t>
            </w:r>
            <w:r w:rsidR="003301C2" w:rsidRPr="007C5923">
              <w:rPr>
                <w:sz w:val="27"/>
                <w:szCs w:val="27"/>
              </w:rPr>
              <w:t>990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37B20410" w:rsidR="00D36179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49,559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001E2425" w:rsidR="00D36179" w:rsidRPr="00915316" w:rsidRDefault="00F37B22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0E94A7F7" w:rsidR="003727BA" w:rsidRPr="007C5923" w:rsidRDefault="00BE0F9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23,321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549AF82B" w:rsidR="003727BA" w:rsidRPr="007B7447" w:rsidRDefault="009466F9" w:rsidP="009466F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153EC768" w:rsidR="003727BA" w:rsidRPr="005D1DEB" w:rsidRDefault="007D3FF8" w:rsidP="007D3FF8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23,321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7C5923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403A3E6E" w:rsidR="003727BA" w:rsidRPr="007C5923" w:rsidRDefault="00BE0F9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2,594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51A67D02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2,64</w:t>
            </w:r>
            <w:r w:rsidR="009A2C0D">
              <w:rPr>
                <w:sz w:val="27"/>
                <w:szCs w:val="27"/>
              </w:rPr>
              <w:t>7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28F5B5B8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26BD47DB" w:rsidR="003727BA" w:rsidRPr="007C5923" w:rsidRDefault="00BE0F9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7C5923">
              <w:rPr>
                <w:sz w:val="27"/>
                <w:szCs w:val="27"/>
              </w:rPr>
              <w:t>(2,049)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0F84F120" w:rsidR="003727BA" w:rsidRPr="00915316" w:rsidRDefault="006E586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A03682" w:rsidRPr="00D964F4" w14:paraId="14149B65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7AC277E1" w14:textId="49F1942D" w:rsidR="00A03682" w:rsidRPr="00D964F4" w:rsidRDefault="00A03682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CB754B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DF318" w14:textId="74722AFA" w:rsidR="00A03682" w:rsidRPr="007C5923" w:rsidRDefault="00BE0F9C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7C5923">
              <w:rPr>
                <w:sz w:val="27"/>
                <w:szCs w:val="27"/>
              </w:rPr>
              <w:t>119,072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E3990A" w14:textId="51EFF962" w:rsidR="00A03682" w:rsidRPr="00A91C82" w:rsidRDefault="008627E0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</w:t>
            </w:r>
            <w:r w:rsidR="009466F9">
              <w:rPr>
                <w:sz w:val="27"/>
                <w:szCs w:val="27"/>
              </w:rPr>
              <w:t>72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72ECBF" w14:textId="053A59ED" w:rsidR="00A03682" w:rsidRPr="00915316" w:rsidRDefault="006E586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</w:t>
            </w:r>
            <w:r w:rsidR="0053465F">
              <w:rPr>
                <w:sz w:val="27"/>
                <w:szCs w:val="27"/>
              </w:rPr>
              <w:t>0</w:t>
            </w:r>
            <w:r w:rsidR="009466F9">
              <w:rPr>
                <w:sz w:val="27"/>
                <w:szCs w:val="27"/>
              </w:rPr>
              <w:t>72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F14C9B" w14:textId="30F2CFD7" w:rsidR="00A03682" w:rsidRPr="00DF5D6B" w:rsidRDefault="00A03682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</w:t>
            </w:r>
            <w:r w:rsidR="009466F9">
              <w:rPr>
                <w:sz w:val="27"/>
                <w:szCs w:val="27"/>
              </w:rPr>
              <w:t>72</w:t>
            </w:r>
          </w:p>
        </w:tc>
      </w:tr>
      <w:tr w:rsidR="003727BA" w:rsidRPr="00D964F4" w14:paraId="5B4BD77D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01D19F72" w:rsidR="003727BA" w:rsidRPr="007C5923" w:rsidRDefault="001D1EC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7C5923">
              <w:rPr>
                <w:sz w:val="27"/>
                <w:szCs w:val="27"/>
              </w:rPr>
              <w:t>54,705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45C64A0A" w:rsidR="003727BA" w:rsidRPr="00A91C82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59,105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55E46B65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74A3F928" w:rsidR="003727BA" w:rsidRPr="007C5923" w:rsidRDefault="001D1EC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 w:rsidRPr="007C5923">
              <w:rPr>
                <w:sz w:val="27"/>
                <w:szCs w:val="27"/>
              </w:rPr>
              <w:t>1,809,4</w:t>
            </w:r>
            <w:r w:rsidR="002F0A89" w:rsidRPr="007C5923">
              <w:rPr>
                <w:rFonts w:hint="cs"/>
                <w:sz w:val="27"/>
                <w:szCs w:val="27"/>
                <w:cs/>
              </w:rPr>
              <w:t>79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1CD12D1F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1,928,88</w:t>
            </w:r>
            <w:r w:rsidR="00525D8B">
              <w:rPr>
                <w:sz w:val="27"/>
                <w:szCs w:val="27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36F8F335" w:rsidR="003727BA" w:rsidRPr="00915316" w:rsidRDefault="006E586D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0766DD" w14:textId="1DBA70CF" w:rsidR="003727BA" w:rsidRPr="007C5923" w:rsidRDefault="001D1ECD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8,379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0021304" w14:textId="66B04AEA" w:rsidR="003727BA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7,941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533A0357" w:rsidR="003727BA" w:rsidRPr="00915316" w:rsidRDefault="008D0FE6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8,379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68CA2002" w:rsidR="003727BA" w:rsidRPr="00D964F4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7,941</w:t>
            </w:r>
          </w:p>
        </w:tc>
      </w:tr>
      <w:tr w:rsidR="003727BA" w:rsidRPr="00D964F4" w14:paraId="4608CBE8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2B480B" w14:textId="792CEB80" w:rsidR="003727BA" w:rsidRPr="007C5923" w:rsidRDefault="002D0F57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(754)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1777BDB" w14:textId="5C7FD822" w:rsidR="003727BA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9466F9">
              <w:rPr>
                <w:sz w:val="27"/>
                <w:szCs w:val="27"/>
              </w:rPr>
              <w:t>921</w:t>
            </w:r>
            <w:r w:rsidR="00EE6A54">
              <w:rPr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5656DC9A" w:rsidR="003727BA" w:rsidRPr="00915316" w:rsidRDefault="008D0FE6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(754)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1F62FB49" w:rsidR="003727BA" w:rsidRDefault="003727BA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9466F9">
              <w:rPr>
                <w:sz w:val="27"/>
                <w:szCs w:val="27"/>
              </w:rPr>
              <w:t>921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160C8A2E" w14:textId="0CD7BA4F" w:rsidR="003727BA" w:rsidRPr="00D964F4" w:rsidRDefault="00F56B92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1DBB62" w14:textId="4A1E4562" w:rsidR="003727BA" w:rsidRPr="007C5923" w:rsidRDefault="002D0F57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143,266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1AA930A" w14:textId="639B9581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161,098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5F11EDA6" w:rsidR="003727BA" w:rsidRPr="00915316" w:rsidRDefault="005B7650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77,70</w:t>
            </w:r>
            <w:r w:rsidR="00A860B6">
              <w:rPr>
                <w:sz w:val="27"/>
                <w:szCs w:val="27"/>
              </w:rPr>
              <w:t>6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566EDFD2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105,690</w:t>
            </w:r>
          </w:p>
        </w:tc>
      </w:tr>
      <w:tr w:rsidR="003727BA" w:rsidRPr="00D964F4" w14:paraId="054A1D5E" w14:textId="77777777" w:rsidTr="00402819">
        <w:tc>
          <w:tcPr>
            <w:tcW w:w="4784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40281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CC3071" w14:textId="2F33DDBF" w:rsidR="003727BA" w:rsidRPr="007C5923" w:rsidRDefault="002D0F57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 w:rsidRPr="007C5923">
              <w:rPr>
                <w:sz w:val="27"/>
                <w:szCs w:val="27"/>
              </w:rPr>
              <w:t>424,5</w:t>
            </w:r>
            <w:r w:rsidR="003301C2" w:rsidRPr="007C5923">
              <w:rPr>
                <w:sz w:val="27"/>
                <w:szCs w:val="27"/>
              </w:rPr>
              <w:t>8</w:t>
            </w:r>
            <w:r w:rsidRPr="007C5923">
              <w:rPr>
                <w:sz w:val="27"/>
                <w:szCs w:val="27"/>
              </w:rPr>
              <w:t>9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86B2EFF" w14:textId="554FDB2D" w:rsidR="003727BA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440,678</w:t>
            </w:r>
          </w:p>
        </w:tc>
        <w:tc>
          <w:tcPr>
            <w:tcW w:w="117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34895954" w:rsidR="003727BA" w:rsidRPr="00915316" w:rsidRDefault="005B7650" w:rsidP="00402819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402819">
            <w:pPr>
              <w:tabs>
                <w:tab w:val="decimal" w:pos="567"/>
              </w:tabs>
              <w:ind w:left="-108" w:right="-104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9466F9">
        <w:tc>
          <w:tcPr>
            <w:tcW w:w="4784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731A9C" w:rsidRDefault="00144584" w:rsidP="00402819">
            <w:pPr>
              <w:tabs>
                <w:tab w:val="left" w:pos="360"/>
                <w:tab w:val="left" w:pos="900"/>
                <w:tab w:val="left" w:pos="1440"/>
              </w:tabs>
              <w:ind w:right="-104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55977E3" w14:textId="04FC8DC5" w:rsidR="00144584" w:rsidRPr="0036306D" w:rsidRDefault="002D0F57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2,628,59</w:t>
            </w:r>
            <w:r w:rsidR="002F0A89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458EC46" w14:textId="2E3AA092" w:rsidR="00144584" w:rsidRPr="007B7447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2,766,01</w:t>
            </w:r>
            <w:r w:rsidR="009A2C0D">
              <w:rPr>
                <w:sz w:val="27"/>
                <w:szCs w:val="27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6D04BD" w14:textId="2F95094D" w:rsidR="00144584" w:rsidRPr="00915316" w:rsidRDefault="005B7650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7D3FF8">
              <w:rPr>
                <w:sz w:val="27"/>
                <w:szCs w:val="27"/>
              </w:rPr>
              <w:t>60</w:t>
            </w:r>
            <w:r>
              <w:rPr>
                <w:sz w:val="27"/>
                <w:szCs w:val="27"/>
              </w:rPr>
              <w:t>,</w:t>
            </w:r>
            <w:r w:rsidR="007D3FF8">
              <w:rPr>
                <w:sz w:val="27"/>
                <w:szCs w:val="27"/>
              </w:rPr>
              <w:t>78</w:t>
            </w:r>
            <w:r w:rsidR="00786878">
              <w:rPr>
                <w:sz w:val="27"/>
                <w:szCs w:val="27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B5B68D4" w14:textId="083D45D6" w:rsidR="00144584" w:rsidRPr="00D964F4" w:rsidRDefault="009466F9" w:rsidP="0040281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264,846</w:t>
            </w:r>
          </w:p>
        </w:tc>
      </w:tr>
      <w:tr w:rsidR="009466F9" w:rsidRPr="00D964F4" w14:paraId="5E743524" w14:textId="77777777" w:rsidTr="007D70A4">
        <w:tc>
          <w:tcPr>
            <w:tcW w:w="4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7A3F" w14:textId="0C0964E1" w:rsidR="009466F9" w:rsidRPr="00731A9C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9466F9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</w:t>
            </w:r>
            <w:r w:rsidRPr="009466F9">
              <w:rPr>
                <w:rFonts w:hint="cs"/>
                <w:b/>
                <w:bCs/>
                <w:sz w:val="27"/>
                <w:szCs w:val="27"/>
                <w:cs/>
              </w:rPr>
              <w:t>ำไร(ขาดทุน</w:t>
            </w:r>
            <w:r w:rsidRPr="009466F9">
              <w:rPr>
                <w:b/>
                <w:bCs/>
                <w:sz w:val="27"/>
                <w:szCs w:val="27"/>
              </w:rPr>
              <w:t>)</w:t>
            </w:r>
            <w:r w:rsidRPr="009466F9">
              <w:rPr>
                <w:rFonts w:hint="cs"/>
                <w:b/>
                <w:bCs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C40B3F4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944753A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25206E4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FDF23FB" w14:textId="77777777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</w:p>
        </w:tc>
      </w:tr>
      <w:tr w:rsidR="009466F9" w:rsidRPr="00D964F4" w14:paraId="5CCA8CC3" w14:textId="77777777" w:rsidTr="007D70A4">
        <w:tc>
          <w:tcPr>
            <w:tcW w:w="4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6163" w14:textId="5F6FB6AC" w:rsidR="009466F9" w:rsidRPr="009466F9" w:rsidRDefault="009466F9" w:rsidP="009466F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104" w:firstLine="60"/>
              <w:jc w:val="both"/>
              <w:rPr>
                <w:sz w:val="27"/>
                <w:szCs w:val="27"/>
                <w:cs/>
              </w:rPr>
            </w:pPr>
            <w:r w:rsidRPr="009466F9">
              <w:rPr>
                <w:rFonts w:hint="cs"/>
                <w:sz w:val="27"/>
                <w:szCs w:val="27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1FCDF04" w14:textId="4CCB3BF8" w:rsidR="009466F9" w:rsidRDefault="002D0F57" w:rsidP="002D0F57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0D04844F" w14:textId="6BE08196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(23,683)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15474E3" w14:textId="5AB0A41A" w:rsidR="009466F9" w:rsidRDefault="005B7650" w:rsidP="005B7650">
            <w:pPr>
              <w:tabs>
                <w:tab w:val="decimal" w:pos="567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014E60F" w14:textId="6378617B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(31,028)</w:t>
            </w:r>
          </w:p>
        </w:tc>
      </w:tr>
      <w:tr w:rsidR="009466F9" w:rsidRPr="00D964F4" w14:paraId="7833331E" w14:textId="77777777" w:rsidTr="00C66FC6">
        <w:tc>
          <w:tcPr>
            <w:tcW w:w="4784" w:type="dxa"/>
            <w:tcBorders>
              <w:top w:val="nil"/>
              <w:bottom w:val="nil"/>
            </w:tcBorders>
            <w:vAlign w:val="center"/>
          </w:tcPr>
          <w:p w14:paraId="1793FA9F" w14:textId="4A172407" w:rsidR="009466F9" w:rsidRPr="009466F9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0265C1" w14:textId="4FB4BC5D" w:rsidR="009466F9" w:rsidRDefault="002D0F57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2,628,59</w:t>
            </w:r>
            <w:r w:rsidR="002F0A89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E06553C" w14:textId="0F3CE1B2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2,742,33</w:t>
            </w:r>
            <w:r w:rsidR="009A2C0D">
              <w:rPr>
                <w:sz w:val="27"/>
                <w:szCs w:val="27"/>
              </w:rPr>
              <w:t>1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400BA82" w14:textId="2C23C815" w:rsidR="009466F9" w:rsidRDefault="005B7650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7D3FF8">
              <w:rPr>
                <w:sz w:val="27"/>
                <w:szCs w:val="27"/>
              </w:rPr>
              <w:t>60</w:t>
            </w:r>
            <w:r>
              <w:rPr>
                <w:sz w:val="27"/>
                <w:szCs w:val="27"/>
              </w:rPr>
              <w:t>,</w:t>
            </w:r>
            <w:r w:rsidR="007D3FF8">
              <w:rPr>
                <w:sz w:val="27"/>
                <w:szCs w:val="27"/>
              </w:rPr>
              <w:t>78</w:t>
            </w:r>
            <w:r w:rsidR="00786878">
              <w:rPr>
                <w:sz w:val="27"/>
                <w:szCs w:val="27"/>
              </w:rPr>
              <w:t>8</w:t>
            </w:r>
          </w:p>
        </w:tc>
        <w:tc>
          <w:tcPr>
            <w:tcW w:w="117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6AFFF3A7" w14:textId="1D1FC190" w:rsidR="009466F9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233,818</w:t>
            </w:r>
          </w:p>
        </w:tc>
      </w:tr>
      <w:tr w:rsidR="009466F9" w:rsidRPr="00D964F4" w14:paraId="5F557510" w14:textId="77777777" w:rsidTr="009466F9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9466F9" w:rsidRPr="00D964F4" w:rsidRDefault="009466F9" w:rsidP="009466F9">
            <w:pPr>
              <w:tabs>
                <w:tab w:val="left" w:pos="360"/>
                <w:tab w:val="left" w:pos="900"/>
                <w:tab w:val="left" w:pos="1440"/>
              </w:tabs>
              <w:ind w:right="-10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25DCCBC1" w:rsidR="009466F9" w:rsidRPr="00C82A55" w:rsidRDefault="002D0F57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525,71</w:t>
            </w:r>
            <w:r w:rsidR="002F0A89">
              <w:rPr>
                <w:rFonts w:hint="cs"/>
                <w:sz w:val="27"/>
                <w:szCs w:val="27"/>
                <w:cs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6753008F" w:rsidR="009466F9" w:rsidRPr="007B7447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548,466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4A5FCB36" w:rsidR="009466F9" w:rsidRPr="00915316" w:rsidRDefault="007D3FF8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52</w:t>
            </w:r>
            <w:r w:rsidR="005B7650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15</w:t>
            </w:r>
            <w:r w:rsidR="00A860B6">
              <w:rPr>
                <w:sz w:val="27"/>
                <w:szCs w:val="27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0D3DB12A" w:rsidR="009466F9" w:rsidRPr="00D964F4" w:rsidRDefault="009466F9" w:rsidP="009466F9">
            <w:pPr>
              <w:tabs>
                <w:tab w:val="decimal" w:pos="851"/>
              </w:tabs>
              <w:ind w:left="-108" w:right="-104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46,764</w:t>
            </w:r>
          </w:p>
        </w:tc>
      </w:tr>
      <w:bookmarkEnd w:id="4"/>
    </w:tbl>
    <w:p w14:paraId="5AD24785" w14:textId="77777777" w:rsidR="00911EF4" w:rsidRDefault="00911EF4" w:rsidP="000C6C91">
      <w:pPr>
        <w:ind w:left="630" w:right="391"/>
        <w:rPr>
          <w:rFonts w:ascii="Angsana New" w:hAnsi="Angsana New"/>
          <w:b/>
          <w:bCs/>
        </w:rPr>
      </w:pPr>
    </w:p>
    <w:p w14:paraId="68850B5D" w14:textId="77777777" w:rsidR="00402819" w:rsidRDefault="00402819" w:rsidP="000C6C91">
      <w:pPr>
        <w:ind w:left="630" w:right="391"/>
        <w:rPr>
          <w:rFonts w:ascii="Angsana New" w:hAnsi="Angsana New"/>
          <w:b/>
          <w:bCs/>
        </w:rPr>
      </w:pPr>
    </w:p>
    <w:p w14:paraId="6E8959EE" w14:textId="77777777" w:rsidR="00402819" w:rsidRDefault="00402819" w:rsidP="000C6C91">
      <w:pPr>
        <w:ind w:left="630" w:right="391"/>
        <w:rPr>
          <w:rFonts w:ascii="Angsana New" w:hAnsi="Angsana New"/>
          <w:b/>
          <w:bCs/>
        </w:rPr>
      </w:pPr>
    </w:p>
    <w:p w14:paraId="49C1CF5A" w14:textId="77777777" w:rsidR="00402819" w:rsidRDefault="00402819" w:rsidP="000C6C91">
      <w:pPr>
        <w:ind w:left="630" w:right="391"/>
        <w:rPr>
          <w:rFonts w:ascii="Angsana New" w:hAnsi="Angsana New"/>
          <w:b/>
          <w:bCs/>
        </w:rPr>
      </w:pPr>
    </w:p>
    <w:p w14:paraId="4F12E04F" w14:textId="77777777" w:rsidR="00402819" w:rsidRDefault="00402819" w:rsidP="000C6C91">
      <w:pPr>
        <w:ind w:left="630" w:right="391"/>
        <w:rPr>
          <w:rFonts w:ascii="Angsana New" w:hAnsi="Angsana New"/>
          <w:b/>
          <w:bCs/>
        </w:rPr>
      </w:pPr>
    </w:p>
    <w:p w14:paraId="422EF285" w14:textId="77777777" w:rsidR="00402819" w:rsidRDefault="00402819" w:rsidP="000C6C91">
      <w:pPr>
        <w:ind w:left="630" w:right="391"/>
        <w:rPr>
          <w:rFonts w:ascii="Angsana New" w:hAnsi="Angsana New"/>
          <w:b/>
          <w:bCs/>
        </w:rPr>
      </w:pPr>
    </w:p>
    <w:p w14:paraId="1B4E5A89" w14:textId="696DBB0A" w:rsidR="004F53FA" w:rsidRPr="00A77A1A" w:rsidRDefault="004F53FA" w:rsidP="000C6C91">
      <w:pPr>
        <w:numPr>
          <w:ilvl w:val="0"/>
          <w:numId w:val="1"/>
        </w:numPr>
        <w:spacing w:after="240"/>
        <w:ind w:left="630" w:right="39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6CBA2885" w:rsidR="00D053F2" w:rsidRDefault="004F53FA" w:rsidP="000C6C91">
      <w:pPr>
        <w:ind w:left="630" w:right="391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C8764A">
        <w:rPr>
          <w:rFonts w:hint="cs"/>
          <w:spacing w:val="-2"/>
          <w:cs/>
        </w:rPr>
        <w:t>หรือผู้บริหารสำคัญของบริษัท</w:t>
      </w:r>
      <w:r w:rsidRPr="00D64016">
        <w:rPr>
          <w:spacing w:val="-2"/>
          <w:cs/>
        </w:rPr>
        <w:t xml:space="preserve">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963846" w:rsidRDefault="004E0A55" w:rsidP="000C6C91">
      <w:pPr>
        <w:ind w:left="630" w:right="391" w:firstLine="553"/>
        <w:jc w:val="thaiDistribute"/>
        <w:rPr>
          <w:spacing w:val="-2"/>
          <w:sz w:val="24"/>
          <w:szCs w:val="24"/>
        </w:rPr>
      </w:pPr>
    </w:p>
    <w:tbl>
      <w:tblPr>
        <w:tblW w:w="954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400"/>
      </w:tblGrid>
      <w:tr w:rsidR="00D721EA" w:rsidRPr="00C04077" w14:paraId="43B6661C" w14:textId="77777777" w:rsidTr="00C8764A">
        <w:trPr>
          <w:trHeight w:val="198"/>
        </w:trPr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57709290" w14:textId="1D0C93A0" w:rsidR="00D721EA" w:rsidRPr="004E0A55" w:rsidRDefault="00D721EA" w:rsidP="00402819">
            <w:pPr>
              <w:pStyle w:val="Heading4"/>
              <w:ind w:right="-141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402819">
            <w:pPr>
              <w:pStyle w:val="Heading4"/>
              <w:ind w:right="-141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E97DB2" w:rsidRDefault="00D721EA" w:rsidP="00402819">
            <w:pPr>
              <w:pStyle w:val="Heading5"/>
              <w:tabs>
                <w:tab w:val="left" w:pos="0"/>
              </w:tabs>
              <w:ind w:right="-141"/>
              <w:jc w:val="left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u w:val="none"/>
              </w:rPr>
              <w:t xml:space="preserve">1. </w:t>
            </w:r>
            <w:r w:rsidRPr="00E97DB2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62DBB5AB" w14:textId="363DDB80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1193F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E97DB2" w:rsidRDefault="009D3EE1" w:rsidP="00402819">
            <w:pPr>
              <w:pStyle w:val="Heading5"/>
              <w:tabs>
                <w:tab w:val="left" w:pos="0"/>
              </w:tabs>
              <w:ind w:right="-141"/>
              <w:jc w:val="left"/>
              <w:rPr>
                <w:sz w:val="30"/>
                <w:szCs w:val="30"/>
                <w:u w:val="none"/>
                <w:cs/>
              </w:rPr>
            </w:pPr>
            <w:r w:rsidRPr="00E97DB2">
              <w:rPr>
                <w:sz w:val="30"/>
                <w:szCs w:val="30"/>
                <w:u w:val="none"/>
              </w:rPr>
              <w:t xml:space="preserve">2. </w:t>
            </w:r>
            <w:r w:rsidR="00546DFD" w:rsidRPr="00E97DB2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3F7F954B" w14:textId="1D4C8197" w:rsidR="009D3EE1" w:rsidRPr="00E97DB2" w:rsidRDefault="009D3EE1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1193F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E97DB2" w:rsidRDefault="00546DFD" w:rsidP="00C8764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. </w:t>
            </w:r>
            <w:r w:rsidR="00D721EA" w:rsidRPr="00E97DB2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E97DB2" w:rsidRDefault="00D721EA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.1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E97DB2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E97DB2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</w:t>
            </w:r>
            <w:r w:rsidRPr="00E97DB2">
              <w:rPr>
                <w:sz w:val="30"/>
                <w:szCs w:val="30"/>
              </w:rPr>
              <w:t>/</w:t>
            </w:r>
            <w:r w:rsidRPr="00E97DB2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E97DB2" w:rsidRDefault="00D721EA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.2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97DB2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5DC64745" w14:textId="02C0D83E" w:rsidR="00D721EA" w:rsidRPr="00E97DB2" w:rsidRDefault="00546DFD" w:rsidP="00402819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>.</w:t>
            </w:r>
            <w:r w:rsidR="007F5D71"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 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E97DB2">
              <w:rPr>
                <w:sz w:val="30"/>
                <w:szCs w:val="30"/>
                <w:cs/>
              </w:rPr>
              <w:t>บริษัท จี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E97DB2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D6B2176" w14:textId="4606146D" w:rsidR="00D721EA" w:rsidRPr="00E97DB2" w:rsidRDefault="00D721EA" w:rsidP="00402819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141" w:firstLine="524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9F2CB4" w:rsidRPr="00E97DB2">
              <w:rPr>
                <w:sz w:val="30"/>
                <w:szCs w:val="30"/>
              </w:rPr>
              <w:t xml:space="preserve"> </w:t>
            </w:r>
            <w:r w:rsidRPr="00E97DB2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400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E97DB2" w:rsidRDefault="00D721EA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</w:p>
        </w:tc>
      </w:tr>
      <w:tr w:rsidR="00134120" w:rsidRPr="00C04077" w14:paraId="255F7F2E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9B1C848" w14:textId="3AD4851F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3.4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เวลาดี </w:t>
            </w:r>
            <w:r w:rsidRPr="00E97DB2">
              <w:rPr>
                <w:sz w:val="30"/>
                <w:szCs w:val="30"/>
              </w:rPr>
              <w:t>2020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245D2BA1" w14:textId="6C386F31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770A54D8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2FAC19C8" w14:textId="5908E180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3.5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มงคลมหาศาล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7865DE33" w14:textId="7B38929A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39E95B70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7E1BB4A0" w14:textId="0B72B2BF" w:rsidR="00134120" w:rsidRPr="00E97DB2" w:rsidRDefault="00134120" w:rsidP="00402819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3.6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มาหาสาร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07ED6932" w14:textId="445D1A54" w:rsidR="00134120" w:rsidRPr="00E97DB2" w:rsidRDefault="00134120" w:rsidP="00402819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C8764A" w:rsidRPr="00C04077" w14:paraId="31AF8F4C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nil"/>
            </w:tcBorders>
          </w:tcPr>
          <w:p w14:paraId="610C53E4" w14:textId="402D3CD0" w:rsidR="00C8764A" w:rsidRPr="00E97DB2" w:rsidRDefault="00C8764A" w:rsidP="00C8764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C8764A">
              <w:rPr>
                <w:sz w:val="30"/>
                <w:szCs w:val="30"/>
              </w:rPr>
              <w:t xml:space="preserve">3.7 </w:t>
            </w:r>
            <w:r>
              <w:rPr>
                <w:sz w:val="30"/>
                <w:szCs w:val="30"/>
                <w:cs/>
              </w:rPr>
              <w:tab/>
            </w:r>
            <w:r w:rsidRPr="00C8764A">
              <w:rPr>
                <w:sz w:val="30"/>
                <w:szCs w:val="30"/>
                <w:cs/>
              </w:rPr>
              <w:t xml:space="preserve">บริษัท </w:t>
            </w:r>
            <w:r w:rsidRPr="00C8764A">
              <w:rPr>
                <w:rFonts w:hint="cs"/>
                <w:sz w:val="30"/>
                <w:szCs w:val="30"/>
                <w:cs/>
              </w:rPr>
              <w:t>เซิร์ช เอ็นเตอร์เทนเม้นท์</w:t>
            </w:r>
            <w:r w:rsidRPr="00C8764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nil"/>
            </w:tcBorders>
          </w:tcPr>
          <w:p w14:paraId="30FB3F13" w14:textId="0DD172B1" w:rsidR="00C8764A" w:rsidRPr="00E97DB2" w:rsidRDefault="00C8764A" w:rsidP="00C8764A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  <w:tr w:rsidR="00C8764A" w:rsidRPr="00C04077" w14:paraId="28D48693" w14:textId="77777777" w:rsidTr="00C8764A">
        <w:trPr>
          <w:trHeight w:val="428"/>
        </w:trPr>
        <w:tc>
          <w:tcPr>
            <w:tcW w:w="4140" w:type="dxa"/>
            <w:tcBorders>
              <w:top w:val="nil"/>
              <w:bottom w:val="single" w:sz="4" w:space="0" w:color="auto"/>
            </w:tcBorders>
          </w:tcPr>
          <w:p w14:paraId="5B3145D8" w14:textId="2282C5DD" w:rsidR="00C8764A" w:rsidRPr="00E97DB2" w:rsidRDefault="00C8764A" w:rsidP="00C8764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141" w:firstLine="238"/>
              <w:jc w:val="both"/>
              <w:rPr>
                <w:sz w:val="30"/>
                <w:szCs w:val="30"/>
              </w:rPr>
            </w:pPr>
            <w:r w:rsidRPr="00C8764A">
              <w:rPr>
                <w:sz w:val="30"/>
                <w:szCs w:val="30"/>
              </w:rPr>
              <w:t xml:space="preserve">3.8 </w:t>
            </w:r>
            <w:r>
              <w:rPr>
                <w:sz w:val="30"/>
                <w:szCs w:val="30"/>
                <w:cs/>
              </w:rPr>
              <w:tab/>
            </w:r>
            <w:r w:rsidRPr="00C8764A">
              <w:rPr>
                <w:sz w:val="30"/>
                <w:szCs w:val="30"/>
                <w:cs/>
              </w:rPr>
              <w:t xml:space="preserve">บริษัท </w:t>
            </w:r>
            <w:r w:rsidRPr="00C8764A">
              <w:rPr>
                <w:rFonts w:hint="cs"/>
                <w:sz w:val="30"/>
                <w:szCs w:val="30"/>
                <w:cs/>
              </w:rPr>
              <w:t>เซิร์ช (ไลฟ์)</w:t>
            </w:r>
            <w:r w:rsidRPr="00C8764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  <w:tcBorders>
              <w:top w:val="nil"/>
              <w:bottom w:val="single" w:sz="4" w:space="0" w:color="auto"/>
            </w:tcBorders>
          </w:tcPr>
          <w:p w14:paraId="0C515FCA" w14:textId="540C947F" w:rsidR="00C8764A" w:rsidRPr="00E97DB2" w:rsidRDefault="00C8764A" w:rsidP="00C8764A">
            <w:pPr>
              <w:tabs>
                <w:tab w:val="left" w:pos="360"/>
                <w:tab w:val="left" w:pos="900"/>
                <w:tab w:val="left" w:pos="1440"/>
              </w:tabs>
              <w:ind w:right="-141"/>
              <w:jc w:val="both"/>
              <w:rPr>
                <w:sz w:val="30"/>
                <w:szCs w:val="30"/>
                <w:cs/>
              </w:rPr>
            </w:pPr>
            <w:r w:rsidRPr="009C6BFB">
              <w:rPr>
                <w:rFonts w:hint="cs"/>
                <w:cs/>
              </w:rPr>
              <w:t>มีญาติสนิทของผู้บริหารสำคัญของบริษัทเป็นผู้ถือหุ้นรายใหญ่</w:t>
            </w:r>
          </w:p>
        </w:tc>
      </w:tr>
    </w:tbl>
    <w:p w14:paraId="7FED1AA5" w14:textId="7919E4FF" w:rsidR="00F711C7" w:rsidRDefault="00F711C7" w:rsidP="000C6C91">
      <w:pPr>
        <w:ind w:right="391"/>
        <w:rPr>
          <w:rFonts w:ascii="Angsana New" w:hAnsi="Angsana New"/>
          <w:sz w:val="20"/>
          <w:szCs w:val="20"/>
        </w:rPr>
      </w:pPr>
    </w:p>
    <w:p w14:paraId="58368BB9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3D0171A9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64C428E9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5E7290CC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1B1E884B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F06756E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69DBD40A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2AAAC2F3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1BCE5166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357DAA0A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2B421371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C53929A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5E0F462F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4BBF554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07DC0F4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0D446B99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04164BB1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6D7D9C68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9368109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0538184D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775B2755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614A19FF" w14:textId="77777777" w:rsidR="007747D8" w:rsidRDefault="007747D8" w:rsidP="000C6C91">
      <w:pPr>
        <w:ind w:right="391"/>
        <w:rPr>
          <w:rFonts w:ascii="Angsana New" w:hAnsi="Angsana New"/>
          <w:sz w:val="20"/>
          <w:szCs w:val="20"/>
        </w:rPr>
      </w:pPr>
    </w:p>
    <w:p w14:paraId="4EB85EA7" w14:textId="61BA03A6" w:rsidR="004F53FA" w:rsidRPr="00CD157D" w:rsidRDefault="004F53FA" w:rsidP="000C6C91">
      <w:pPr>
        <w:ind w:left="686" w:right="391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C6C91">
      <w:pPr>
        <w:spacing w:line="192" w:lineRule="auto"/>
        <w:ind w:left="7371" w:right="391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422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281"/>
        <w:gridCol w:w="1281"/>
        <w:gridCol w:w="1281"/>
        <w:gridCol w:w="1282"/>
      </w:tblGrid>
      <w:tr w:rsidR="004F53FA" w:rsidRPr="00CD157D" w14:paraId="3A7F2668" w14:textId="77777777" w:rsidTr="00402819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402819">
            <w:pPr>
              <w:pStyle w:val="Heading4"/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402819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7940054F" w:rsidR="002E1B10" w:rsidRPr="00797C00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8764A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5128461E" w:rsidR="002E1B10" w:rsidRPr="00A269FB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876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335720E0" w:rsidR="002E1B10" w:rsidRPr="00797C00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8764A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5DE810AA" w:rsidR="002E1B10" w:rsidRPr="00A269FB" w:rsidRDefault="002E1B10" w:rsidP="00402819">
            <w:pPr>
              <w:spacing w:line="380" w:lineRule="exact"/>
              <w:ind w:left="-122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8764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E1B10" w:rsidRPr="00CD157D" w14:paraId="051A48AB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402819">
            <w:pPr>
              <w:tabs>
                <w:tab w:val="left" w:pos="1440"/>
              </w:tabs>
              <w:ind w:right="-104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402819">
            <w:pPr>
              <w:tabs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402819">
            <w:pPr>
              <w:ind w:left="-108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402819">
            <w:pPr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5C62736E" w14:textId="77777777" w:rsidR="002E1B10" w:rsidRPr="00D415F3" w:rsidRDefault="002E1B10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7F31C5A" w14:textId="77777777" w:rsidR="002E1B10" w:rsidRPr="00717661" w:rsidRDefault="002E1B10" w:rsidP="00402819">
            <w:pPr>
              <w:ind w:left="-108" w:right="-104"/>
              <w:jc w:val="center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49376EB" w14:textId="77777777" w:rsidR="002E1B10" w:rsidRPr="00717661" w:rsidRDefault="002E1B10" w:rsidP="00402819">
            <w:pPr>
              <w:ind w:left="-108" w:right="-104"/>
              <w:jc w:val="center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46077D" w14:textId="77777777" w:rsidR="002E1B10" w:rsidRPr="00717661" w:rsidRDefault="002E1B10" w:rsidP="00402819">
            <w:pPr>
              <w:ind w:right="-104"/>
              <w:jc w:val="right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19A1262" w14:textId="77777777" w:rsidR="002E1B10" w:rsidRPr="00486BF6" w:rsidRDefault="002E1B10" w:rsidP="00402819">
            <w:pPr>
              <w:ind w:right="-104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7084996C" w14:textId="77777777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9FEC736" w14:textId="704258D6" w:rsidR="002E1B10" w:rsidRPr="00717661" w:rsidRDefault="00835F9E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2E2D2993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A0C6C5" w14:textId="27FE6200" w:rsidR="002E1B10" w:rsidRPr="00717661" w:rsidRDefault="0032499D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1,080,973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3F6294A" w14:textId="1CD446B9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1,372,564</w:t>
            </w:r>
          </w:p>
        </w:tc>
      </w:tr>
      <w:tr w:rsidR="00166E13" w:rsidRPr="00CD157D" w14:paraId="325041CC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5CCE7BFF" w14:textId="38B36F8C" w:rsidR="00166E13" w:rsidRPr="00D415F3" w:rsidRDefault="00166E13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77BCC6" w14:textId="3E1F8CE3" w:rsidR="00166E13" w:rsidRPr="00717661" w:rsidRDefault="00B423EF" w:rsidP="00B423EF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249201A6" w14:textId="28543CC3" w:rsidR="00166E13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5,014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05611C1" w14:textId="65025F15" w:rsidR="00166E13" w:rsidRPr="00717661" w:rsidRDefault="0032499D" w:rsidP="0032499D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0F3C16D" w14:textId="634F8051" w:rsidR="00166E13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509</w:t>
            </w:r>
          </w:p>
        </w:tc>
      </w:tr>
      <w:tr w:rsidR="002E1B10" w:rsidRPr="00CD157D" w14:paraId="47840A00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4161BC3B" w14:textId="77777777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7EFCE6" w14:textId="24BC7965" w:rsidR="002E1B10" w:rsidRPr="00717661" w:rsidRDefault="00B423EF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5,248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B8D8BF" w14:textId="4A4B568F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17,107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D600562" w14:textId="72486062" w:rsidR="002E1B10" w:rsidRPr="00717661" w:rsidRDefault="00786349" w:rsidP="00402819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BB4CF4" w14:textId="00D22B65" w:rsidR="002E1B10" w:rsidRPr="00486BF6" w:rsidRDefault="00415A3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1B10" w:rsidRPr="00CD157D" w14:paraId="55F84B8E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F808847" w14:textId="77777777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0F8E34E" w14:textId="3DB870C2" w:rsidR="002E1B10" w:rsidRPr="00717661" w:rsidRDefault="00B423EF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5,248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352D89" w14:textId="75FA2A10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22,121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E20A088" w14:textId="08F3F4BE" w:rsidR="002E1B10" w:rsidRPr="00717661" w:rsidRDefault="0032499D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1,080,973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BB7159" w14:textId="284E76E1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1,373,073</w:t>
            </w:r>
          </w:p>
        </w:tc>
      </w:tr>
      <w:tr w:rsidR="00BC22AB" w:rsidRPr="00CD157D" w14:paraId="66D7EE5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ED16DF7" w14:textId="239CB425" w:rsidR="00BC22AB" w:rsidRPr="0076011E" w:rsidRDefault="00BC22AB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7478E5" w14:textId="77777777" w:rsidR="00BC22AB" w:rsidRPr="0076011E" w:rsidRDefault="00BC22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4EACB4" w14:textId="77777777" w:rsidR="00BC22AB" w:rsidRPr="0076011E" w:rsidRDefault="00BC22AB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44421E" w14:textId="77777777" w:rsidR="00BC22AB" w:rsidRPr="0076011E" w:rsidRDefault="00BC22AB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A952BC" w14:textId="77777777" w:rsidR="00BC22AB" w:rsidRPr="0076011E" w:rsidRDefault="00BC22AB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BA2CAB" w:rsidRPr="00CD157D" w14:paraId="4622B3CD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4DF0C46" w14:textId="7640B622" w:rsidR="00BA2CAB" w:rsidRPr="0076011E" w:rsidRDefault="00BA2CAB" w:rsidP="00402819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E6814A" w14:textId="7F155943" w:rsidR="00BA2CAB" w:rsidRPr="0076011E" w:rsidRDefault="00BA2C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4FAE5FF" w14:textId="20FCB25C" w:rsidR="00BA2CAB" w:rsidRPr="0076011E" w:rsidRDefault="00BA2C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565A0E" w14:textId="7A75A7C7" w:rsidR="00BA2CAB" w:rsidRPr="0076011E" w:rsidRDefault="008340E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  <w:r w:rsidR="00843978">
              <w:rPr>
                <w:sz w:val="30"/>
                <w:szCs w:val="30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3C98C92" w14:textId="26A7CC70" w:rsidR="00BA2CAB" w:rsidRPr="0076011E" w:rsidRDefault="00C8764A" w:rsidP="00C8764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379</w:t>
            </w:r>
          </w:p>
        </w:tc>
      </w:tr>
      <w:tr w:rsidR="002E1B10" w:rsidRPr="00CD157D" w14:paraId="3297221B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7779E7" w14:textId="77777777" w:rsidR="002E1B10" w:rsidRPr="00D415F3" w:rsidRDefault="002E1B10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F8C5B4C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6975E48" w14:textId="77777777" w:rsidR="002E1B10" w:rsidRPr="00717661" w:rsidRDefault="002E1B10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08CAAC" w14:textId="77777777" w:rsidR="002E1B10" w:rsidRPr="00717661" w:rsidRDefault="002E1B10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5453EC25" w14:textId="77777777" w:rsidR="002E1B10" w:rsidRDefault="002E1B10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C77A45" w:rsidRPr="00CD157D" w14:paraId="5BEC09F9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B043767" w14:textId="271CB504" w:rsidR="00C77A45" w:rsidRPr="00D415F3" w:rsidRDefault="00C77A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59630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9630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CE6334" w14:textId="5201A5F6" w:rsidR="00C77A45" w:rsidRPr="00717661" w:rsidRDefault="00BA2CAB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C0943C" w14:textId="77777777" w:rsidR="00C77A45" w:rsidRPr="00717661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203B38B" w14:textId="6D72ED7F" w:rsidR="00C77A45" w:rsidRPr="00717661" w:rsidRDefault="008340E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843978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843978">
              <w:rPr>
                <w:sz w:val="30"/>
                <w:szCs w:val="30"/>
              </w:rPr>
              <w:t>029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30B84A2" w14:textId="5C71A741" w:rsidR="00C77A45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36,314</w:t>
            </w:r>
          </w:p>
        </w:tc>
      </w:tr>
      <w:tr w:rsidR="005773D7" w:rsidRPr="00CD157D" w14:paraId="0FE35D51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50BD117" w14:textId="43FE5C85" w:rsidR="005773D7" w:rsidRPr="00D415F3" w:rsidRDefault="005773D7" w:rsidP="0040281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right="-104"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1615C7D" w14:textId="2799D729" w:rsidR="005773D7" w:rsidRPr="00717661" w:rsidRDefault="007A4ABE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25E7EC" w14:textId="15D786BA" w:rsidR="005773D7" w:rsidRPr="00717661" w:rsidRDefault="005773D7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C3F31A2" w14:textId="35AB91AB" w:rsidR="005773D7" w:rsidRPr="00717661" w:rsidRDefault="008340E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843978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843978">
              <w:rPr>
                <w:sz w:val="30"/>
                <w:szCs w:val="30"/>
              </w:rPr>
              <w:t>397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5FF915" w14:textId="29A40FED" w:rsidR="005773D7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36,693</w:t>
            </w:r>
          </w:p>
        </w:tc>
      </w:tr>
      <w:tr w:rsidR="002E1B10" w:rsidRPr="00CD157D" w14:paraId="020E8786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14DD0519" w:rsidR="002E1B10" w:rsidRPr="00D415F3" w:rsidRDefault="002E1B10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807E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67FEF374" w:rsidR="002E1B10" w:rsidRPr="00717661" w:rsidRDefault="00C2252B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5,248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361E11" w14:textId="7263D828" w:rsidR="002E1B10" w:rsidRPr="00717661" w:rsidRDefault="00C8764A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22,121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6F1DF31F" w:rsidR="002E1B10" w:rsidRPr="00717661" w:rsidRDefault="008340E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</w:t>
            </w:r>
            <w:r w:rsidR="00843978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,</w:t>
            </w:r>
            <w:r w:rsidR="00843978">
              <w:rPr>
                <w:sz w:val="30"/>
                <w:szCs w:val="30"/>
              </w:rPr>
              <w:t>370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4BB93F" w14:textId="283D3503" w:rsidR="002E1B10" w:rsidRPr="00486BF6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1,409,766</w:t>
            </w:r>
          </w:p>
        </w:tc>
      </w:tr>
      <w:tr w:rsidR="002E1B10" w:rsidRPr="00CD157D" w14:paraId="32B6E6DB" w14:textId="77777777" w:rsidTr="00402819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402819">
            <w:pPr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402819">
            <w:pPr>
              <w:tabs>
                <w:tab w:val="decimal" w:pos="964"/>
              </w:tabs>
              <w:ind w:left="-108" w:right="-104"/>
              <w:jc w:val="both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140BE3ED" w:rsidR="002E1B10" w:rsidRPr="00717661" w:rsidRDefault="0010576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7D580AB1" w:rsidR="002E1B10" w:rsidRPr="00717661" w:rsidRDefault="00C8764A" w:rsidP="00C8764A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6AA2AAF4" w:rsidR="002E1B10" w:rsidRPr="00780EF1" w:rsidRDefault="00C8764A" w:rsidP="00C8764A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27317" w:rsidRPr="00CD157D" w14:paraId="0CC0454A" w14:textId="77777777" w:rsidTr="009D2E42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bottom"/>
          </w:tcPr>
          <w:p w14:paraId="36A44604" w14:textId="56A80EDC" w:rsidR="00D27317" w:rsidRPr="00D415F3" w:rsidRDefault="00D27317" w:rsidP="00D27317">
            <w:pPr>
              <w:tabs>
                <w:tab w:val="left" w:pos="48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71E86">
              <w:rPr>
                <w:sz w:val="28"/>
                <w:szCs w:val="28"/>
              </w:rPr>
              <w:t xml:space="preserve">3.  </w:t>
            </w:r>
            <w:r w:rsidRPr="00B71E86">
              <w:rPr>
                <w:rFonts w:hint="cs"/>
                <w:sz w:val="28"/>
                <w:szCs w:val="28"/>
                <w:cs/>
              </w:rPr>
              <w:t>ส่วนของเงินให้กู้ยืมระยะยาวแก่กิจการที่เกี่ยวข้องกัน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71EDFF1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56820E3F" w14:textId="7777777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6695DBA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33D966B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D27317" w:rsidRPr="00CD157D" w14:paraId="7A252CE6" w14:textId="77777777" w:rsidTr="009D2E42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bottom"/>
          </w:tcPr>
          <w:p w14:paraId="59AC08B4" w14:textId="586A0B8C" w:rsidR="00D27317" w:rsidRPr="00D415F3" w:rsidRDefault="00D27317" w:rsidP="00D27317">
            <w:pPr>
              <w:tabs>
                <w:tab w:val="left" w:pos="31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B71E86">
              <w:rPr>
                <w:rFonts w:hint="cs"/>
                <w:sz w:val="28"/>
                <w:szCs w:val="28"/>
                <w:cs/>
              </w:rPr>
              <w:t xml:space="preserve">ที่ถึงกำหนดรับชำระภายในหนึ่งปี </w:t>
            </w:r>
            <w:r w:rsidRPr="00B71E86">
              <w:rPr>
                <w:sz w:val="28"/>
                <w:szCs w:val="28"/>
              </w:rPr>
              <w:t>(</w:t>
            </w:r>
            <w:r w:rsidRPr="00B71E86">
              <w:rPr>
                <w:sz w:val="28"/>
                <w:szCs w:val="28"/>
                <w:cs/>
              </w:rPr>
              <w:t>หมายเหตุ</w:t>
            </w:r>
            <w:r w:rsidRPr="00B71E8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71E86">
              <w:rPr>
                <w:sz w:val="28"/>
                <w:szCs w:val="28"/>
              </w:rPr>
              <w:t>1</w:t>
            </w:r>
            <w:r w:rsidR="00CA36C9">
              <w:rPr>
                <w:sz w:val="28"/>
                <w:szCs w:val="28"/>
              </w:rPr>
              <w:t>1</w:t>
            </w:r>
            <w:r w:rsidRPr="00B71E86">
              <w:rPr>
                <w:sz w:val="28"/>
                <w:szCs w:val="28"/>
              </w:rPr>
              <w:t>)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7D6CD83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4696F88D" w14:textId="7777777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8CA0A86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A026D3A" w14:textId="77777777" w:rsidR="00D27317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D27317" w:rsidRPr="00CD157D" w14:paraId="3E178A86" w14:textId="77777777" w:rsidTr="009D2E42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bottom"/>
          </w:tcPr>
          <w:p w14:paraId="06075352" w14:textId="56A50F6F" w:rsidR="00D27317" w:rsidRPr="00D415F3" w:rsidRDefault="00D27317" w:rsidP="00D27317">
            <w:pPr>
              <w:tabs>
                <w:tab w:val="left" w:pos="48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71E86">
              <w:rPr>
                <w:sz w:val="28"/>
                <w:szCs w:val="28"/>
              </w:rPr>
              <w:t xml:space="preserve">      -  </w:t>
            </w:r>
            <w:r w:rsidRPr="00B71E86">
              <w:rPr>
                <w:sz w:val="28"/>
                <w:szCs w:val="28"/>
                <w:cs/>
              </w:rPr>
              <w:t>บริษัทย่อย</w:t>
            </w:r>
            <w:r w:rsidRPr="00B71E86">
              <w:rPr>
                <w:sz w:val="28"/>
                <w:szCs w:val="28"/>
              </w:rPr>
              <w:t xml:space="preserve"> - </w:t>
            </w:r>
            <w:r w:rsidRPr="00B71E86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2141581" w14:textId="0E061E01" w:rsidR="00D27317" w:rsidRDefault="00F55E80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789CFDA" w14:textId="62AFF6D7" w:rsidR="00D27317" w:rsidRPr="00717661" w:rsidRDefault="00D27317" w:rsidP="00D27317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CF7BDCE" w14:textId="5A5BDFF8" w:rsidR="00D27317" w:rsidRDefault="00D354BD" w:rsidP="00D354BD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660,619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73958FD" w14:textId="688EB762" w:rsidR="00D27317" w:rsidRDefault="00D27317" w:rsidP="00D27317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 w:rsidRPr="00D27317">
              <w:rPr>
                <w:rFonts w:ascii="Angsana New" w:hAnsi="Angsana New"/>
                <w:sz w:val="30"/>
                <w:szCs w:val="30"/>
              </w:rPr>
              <w:t>660,619</w:t>
            </w:r>
          </w:p>
        </w:tc>
      </w:tr>
      <w:tr w:rsidR="003A06B4" w:rsidRPr="00CD157D" w14:paraId="4046DD9C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54CCD565" w14:textId="51972A49" w:rsidR="003A06B4" w:rsidRPr="00D415F3" w:rsidRDefault="005B5E8F" w:rsidP="00402819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06B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3A06B4" w:rsidRPr="00C90A17">
              <w:rPr>
                <w:rFonts w:ascii="Angsana New" w:hAnsi="Angsana New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237030" w14:textId="77777777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93BBE0" w14:textId="77777777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99B636E" w14:textId="77777777" w:rsidR="003A06B4" w:rsidRPr="003A06B4" w:rsidRDefault="003A06B4" w:rsidP="00402819">
            <w:pPr>
              <w:tabs>
                <w:tab w:val="decimal" w:pos="936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94251BF" w14:textId="77777777" w:rsidR="003A06B4" w:rsidRPr="003A06B4" w:rsidRDefault="003A06B4" w:rsidP="00402819">
            <w:pPr>
              <w:tabs>
                <w:tab w:val="decimal" w:pos="964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6B4" w:rsidRPr="00CD157D" w14:paraId="54A97AAF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A44015A" w14:textId="76479B17" w:rsidR="003A06B4" w:rsidRPr="00D415F3" w:rsidRDefault="003A06B4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DF4B808" w14:textId="3D515296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44D8AF" w14:textId="73DA0F7E" w:rsidR="003A06B4" w:rsidRPr="003A06B4" w:rsidRDefault="003A06B4" w:rsidP="00402819">
            <w:pPr>
              <w:tabs>
                <w:tab w:val="decimal" w:pos="728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C3979E2" w14:textId="430D13BC" w:rsidR="003A06B4" w:rsidRPr="003A06B4" w:rsidRDefault="00D354BD" w:rsidP="00402819">
            <w:pPr>
              <w:tabs>
                <w:tab w:val="decimal" w:pos="936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059171" w14:textId="3106EA99" w:rsidR="003A06B4" w:rsidRPr="003A06B4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5,983</w:t>
            </w:r>
          </w:p>
        </w:tc>
      </w:tr>
      <w:tr w:rsidR="00C41917" w:rsidRPr="00CD157D" w14:paraId="45355FC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278D7823" w:rsidR="00C41917" w:rsidRDefault="005B5E8F" w:rsidP="00402819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9B1145" w:rsidRPr="009B114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(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1193F">
              <w:rPr>
                <w:rFonts w:ascii="Angsana New" w:hAnsi="Angsana New"/>
                <w:sz w:val="30"/>
                <w:szCs w:val="30"/>
              </w:rPr>
              <w:t>1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9B1145" w:rsidRPr="00CD157D" w14:paraId="41B4701A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50A2DA4D" w:rsidR="009B1145" w:rsidRDefault="009B11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2733A8A8" w:rsidR="009B1145" w:rsidRPr="00717661" w:rsidRDefault="00105760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39573ACB" w:rsidR="009B1145" w:rsidRPr="00717661" w:rsidRDefault="00272B7F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370E723F" w:rsidR="009B1145" w:rsidRPr="00717661" w:rsidRDefault="00A326A0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B766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581</w:t>
            </w:r>
            <w:r w:rsidR="00B766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1BDE8910" w:rsidR="009B1145" w:rsidRPr="00717661" w:rsidRDefault="00C8764A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1,681,746</w:t>
            </w:r>
          </w:p>
        </w:tc>
      </w:tr>
      <w:tr w:rsidR="00993A1C" w:rsidRPr="00CD157D" w14:paraId="37602118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2816C083" w:rsidR="00993A1C" w:rsidRPr="00D415F3" w:rsidRDefault="005B5E8F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3A1C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993A1C">
              <w:rPr>
                <w:rFonts w:ascii="Angsana New" w:hAnsi="Angsana New"/>
                <w:sz w:val="30"/>
                <w:szCs w:val="30"/>
              </w:rPr>
              <w:t>1</w:t>
            </w:r>
            <w:r w:rsidR="0051193F">
              <w:rPr>
                <w:rFonts w:ascii="Angsana New" w:hAnsi="Angsana New"/>
                <w:sz w:val="30"/>
                <w:szCs w:val="30"/>
              </w:rPr>
              <w:t>3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640F72D6" w:rsidR="00993A1C" w:rsidRPr="00717661" w:rsidRDefault="00A51E91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315,825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68785493" w:rsidR="00993A1C" w:rsidRPr="00717661" w:rsidRDefault="00D273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331,323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087D4A20" w:rsidR="00993A1C" w:rsidRPr="00717661" w:rsidRDefault="00DF13EE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141</w:t>
            </w:r>
            <w:r w:rsidR="00F2125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3BFC1D8D" w:rsidR="00993A1C" w:rsidRPr="00717661" w:rsidRDefault="00D27317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148</w:t>
            </w:r>
            <w:r w:rsidR="00993A1C" w:rsidRPr="00717661">
              <w:rPr>
                <w:sz w:val="30"/>
                <w:szCs w:val="30"/>
              </w:rPr>
              <w:t>,</w:t>
            </w:r>
            <w:r w:rsidR="00E56C7F"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1</w:t>
            </w:r>
            <w:r w:rsidR="00E56C7F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C77A45" w:rsidRPr="00CD157D" w14:paraId="43F826E5" w14:textId="77777777" w:rsidTr="00402819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60BAD8F9" w14:textId="49A12C7C" w:rsidR="00C77A45" w:rsidRPr="00EF17BF" w:rsidRDefault="005B5E8F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77A45" w:rsidRPr="00C77A45">
              <w:rPr>
                <w:rFonts w:ascii="Angsana New" w:hAnsi="Angsana New" w:hint="cs"/>
                <w:sz w:val="30"/>
                <w:szCs w:val="30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B22AB82" w14:textId="77777777" w:rsidR="00C77A45" w:rsidRPr="00717661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</w:tcPr>
          <w:p w14:paraId="7C1A9F5F" w14:textId="77777777" w:rsidR="00C77A45" w:rsidRDefault="00C77A45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60F72D" w14:textId="77777777" w:rsidR="00C77A45" w:rsidRPr="00717661" w:rsidRDefault="00C77A45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</w:tcPr>
          <w:p w14:paraId="36F72FF9" w14:textId="77777777" w:rsidR="00C77A45" w:rsidRDefault="00C77A45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</w:tr>
      <w:tr w:rsidR="00C77A45" w:rsidRPr="00CD157D" w14:paraId="350966D4" w14:textId="77777777" w:rsidTr="0040281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2FD4407" w14:textId="06DC024C" w:rsidR="00C77A45" w:rsidRPr="00EF17BF" w:rsidRDefault="00C77A45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</w:tcPr>
          <w:p w14:paraId="2927B129" w14:textId="1ED7DE43" w:rsidR="00C77A45" w:rsidRPr="00717661" w:rsidRDefault="002718AF" w:rsidP="002718AF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</w:tcBorders>
          </w:tcPr>
          <w:p w14:paraId="72C44BF5" w14:textId="4FBE505F" w:rsidR="00C77A45" w:rsidRDefault="00D27317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C77A4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</w:t>
            </w:r>
            <w:r w:rsidR="00C77A45">
              <w:rPr>
                <w:sz w:val="30"/>
                <w:szCs w:val="30"/>
              </w:rPr>
              <w:t>00</w:t>
            </w:r>
          </w:p>
        </w:tc>
        <w:tc>
          <w:tcPr>
            <w:tcW w:w="128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A2DC94" w14:textId="4B19C049" w:rsidR="00C77A45" w:rsidRPr="00717661" w:rsidRDefault="00274571" w:rsidP="00402819">
            <w:pPr>
              <w:tabs>
                <w:tab w:val="decimal" w:pos="709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</w:tcPr>
          <w:p w14:paraId="55F50D3B" w14:textId="3141FF24" w:rsidR="00C77A45" w:rsidRPr="00C77A45" w:rsidRDefault="00C77A45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993A1C" w:rsidRPr="00CD157D" w14:paraId="0041713C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62CCCE37" w:rsidR="00993A1C" w:rsidRPr="00797C00" w:rsidRDefault="00BE5002" w:rsidP="00402819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7354BF" w:rsidRDefault="00993A1C" w:rsidP="00402819">
            <w:pPr>
              <w:tabs>
                <w:tab w:val="decimal" w:pos="728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6C46F2" w:rsidRDefault="00993A1C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40281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23684E16" w:rsidR="00993A1C" w:rsidRPr="00717661" w:rsidRDefault="001A753F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</w:t>
            </w:r>
            <w:r w:rsidR="00A51E91">
              <w:rPr>
                <w:sz w:val="30"/>
                <w:szCs w:val="30"/>
              </w:rPr>
              <w:t>602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20A1AB59" w:rsidR="00993A1C" w:rsidRPr="00717661" w:rsidRDefault="00993A1C" w:rsidP="00402819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D27317">
              <w:rPr>
                <w:sz w:val="30"/>
                <w:szCs w:val="30"/>
              </w:rPr>
              <w:t>602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48BF5D3D" w:rsidR="00993A1C" w:rsidRPr="00717661" w:rsidRDefault="001A753F" w:rsidP="00402819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32B68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</w:t>
            </w:r>
            <w:r w:rsidR="00532B68">
              <w:rPr>
                <w:sz w:val="30"/>
                <w:szCs w:val="30"/>
              </w:rPr>
              <w:t>90</w:t>
            </w:r>
            <w:r w:rsidR="0027447C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EE939B2" w:rsidR="00993A1C" w:rsidRPr="00486BF6" w:rsidRDefault="00993A1C" w:rsidP="00402819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D27317">
              <w:rPr>
                <w:sz w:val="30"/>
                <w:szCs w:val="30"/>
              </w:rPr>
              <w:t>4</w:t>
            </w:r>
            <w:r w:rsidRPr="00486BF6">
              <w:rPr>
                <w:sz w:val="30"/>
                <w:szCs w:val="30"/>
              </w:rPr>
              <w:t>,</w:t>
            </w:r>
            <w:r w:rsidR="00D27317">
              <w:rPr>
                <w:sz w:val="30"/>
                <w:szCs w:val="30"/>
              </w:rPr>
              <w:t>90</w:t>
            </w:r>
            <w:r w:rsidR="0027447C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3C0B3A" w:rsidRPr="00CD157D" w14:paraId="05E0D115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3F85438E" w14:textId="7B205EAD" w:rsidR="003C0B3A" w:rsidRPr="00EF17BF" w:rsidRDefault="003C0B3A" w:rsidP="003C0B3A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7D8383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82B2C21" w14:textId="77777777" w:rsidR="003C0B3A" w:rsidRPr="00717661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B48CB6D" w14:textId="77777777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2B0DB7A" w14:textId="77777777" w:rsidR="003C0B3A" w:rsidRPr="00486BF6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3C0B3A" w:rsidRPr="00CD157D" w14:paraId="30928E4B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447CFE97" w14:textId="23DD1BF8" w:rsidR="003C0B3A" w:rsidRPr="00EF17BF" w:rsidRDefault="003C0B3A" w:rsidP="003C0B3A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A3FADAB" w14:textId="44DE2D9A" w:rsidR="003C0B3A" w:rsidRDefault="00F05EEC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10,216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7F61F2F" w14:textId="7486BC27" w:rsidR="003C0B3A" w:rsidRPr="00717661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10,222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8173267" w14:textId="6FED13CF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CF57B93" w14:textId="751DDEE9" w:rsidR="003C0B3A" w:rsidRPr="00486BF6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486</w:t>
            </w:r>
          </w:p>
        </w:tc>
      </w:tr>
      <w:tr w:rsidR="003C0B3A" w:rsidRPr="00CD157D" w14:paraId="7B07569C" w14:textId="77777777" w:rsidTr="003C0B3A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bottom"/>
          </w:tcPr>
          <w:p w14:paraId="463B643C" w14:textId="3E14269E" w:rsidR="003C0B3A" w:rsidRPr="00EF17BF" w:rsidRDefault="003C0B3A" w:rsidP="003C0B3A">
            <w:pPr>
              <w:tabs>
                <w:tab w:val="left" w:pos="360"/>
                <w:tab w:val="left" w:pos="900"/>
                <w:tab w:val="left" w:pos="144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811E39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7715509" w14:textId="77777777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1D81C80" w14:textId="77777777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ACA395C" w14:textId="77777777" w:rsidR="003C0B3A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</w:p>
        </w:tc>
      </w:tr>
      <w:tr w:rsidR="003C0B3A" w:rsidRPr="00CD157D" w14:paraId="0DB9E1F5" w14:textId="77777777" w:rsidTr="003C0B3A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bottom"/>
          </w:tcPr>
          <w:p w14:paraId="1FE6965F" w14:textId="261A455B" w:rsidR="003C0B3A" w:rsidRPr="00EF17BF" w:rsidRDefault="003C0B3A" w:rsidP="003C0B3A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right="-104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C23781A" w14:textId="4BA9AB7C" w:rsidR="003C0B3A" w:rsidRDefault="00F05EEC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335,814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C36320" w14:textId="58E3723F" w:rsidR="003C0B3A" w:rsidRDefault="003C0B3A" w:rsidP="003C0B3A">
            <w:pPr>
              <w:tabs>
                <w:tab w:val="decimal" w:pos="992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350,392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BE88D6" w14:textId="28A2D1F3" w:rsidR="003C0B3A" w:rsidRDefault="003C0B3A" w:rsidP="003C0B3A">
            <w:pPr>
              <w:tabs>
                <w:tab w:val="decimal" w:pos="936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149,847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19434C9" w14:textId="095D22CF" w:rsidR="003C0B3A" w:rsidRDefault="003C0B3A" w:rsidP="003C0B3A">
            <w:pPr>
              <w:tabs>
                <w:tab w:val="decimal" w:pos="964"/>
              </w:tabs>
              <w:ind w:right="-1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156,352</w:t>
            </w:r>
          </w:p>
        </w:tc>
      </w:tr>
    </w:tbl>
    <w:p w14:paraId="6FEB24F8" w14:textId="77777777" w:rsidR="00991B0D" w:rsidRDefault="00991B0D" w:rsidP="000C6C91">
      <w:pPr>
        <w:ind w:right="391"/>
      </w:pPr>
    </w:p>
    <w:p w14:paraId="3F70178E" w14:textId="77777777" w:rsidR="001A36AC" w:rsidRDefault="001A36AC" w:rsidP="003C0B3A">
      <w:pPr>
        <w:spacing w:line="192" w:lineRule="auto"/>
        <w:ind w:right="391"/>
        <w:rPr>
          <w:rFonts w:ascii="Angsana New" w:hAnsi="Angsana New" w:cs="Angsana New"/>
          <w:sz w:val="30"/>
          <w:szCs w:val="30"/>
        </w:rPr>
      </w:pPr>
    </w:p>
    <w:p w14:paraId="30A99FCC" w14:textId="2151005A" w:rsidR="0068295D" w:rsidRPr="00D27317" w:rsidRDefault="001A36AC" w:rsidP="003C0B3A">
      <w:pPr>
        <w:spacing w:line="192" w:lineRule="auto"/>
        <w:ind w:left="7371" w:right="391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43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1285"/>
        <w:gridCol w:w="1286"/>
        <w:gridCol w:w="1285"/>
        <w:gridCol w:w="1286"/>
      </w:tblGrid>
      <w:tr w:rsidR="003E2E6D" w:rsidRPr="00D9686C" w14:paraId="21588041" w14:textId="77777777" w:rsidTr="00402819">
        <w:trPr>
          <w:cantSplit/>
          <w:trHeight w:val="397"/>
        </w:trPr>
        <w:tc>
          <w:tcPr>
            <w:tcW w:w="4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0089255" w:rsidR="002E1B10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C60399" w:rsidRPr="00D9686C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E1B10" w:rsidRPr="00D9686C">
              <w:rPr>
                <w:sz w:val="30"/>
                <w:szCs w:val="30"/>
              </w:rPr>
              <w:t>1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402819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402819">
            <w:pPr>
              <w:ind w:left="-120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D27317">
        <w:trPr>
          <w:cantSplit/>
          <w:trHeight w:val="397"/>
        </w:trPr>
        <w:tc>
          <w:tcPr>
            <w:tcW w:w="4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2DF929A1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795D7B4E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</w:t>
            </w:r>
            <w:r w:rsidR="00D27317">
              <w:rPr>
                <w:sz w:val="30"/>
                <w:szCs w:val="30"/>
              </w:rPr>
              <w:t>68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2E8B189C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752B11E" w:rsidR="003E2E6D" w:rsidRPr="00D9686C" w:rsidRDefault="003E2E6D" w:rsidP="00402819">
            <w:pPr>
              <w:ind w:left="-122" w:right="-11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D27317">
              <w:rPr>
                <w:sz w:val="30"/>
                <w:szCs w:val="30"/>
              </w:rPr>
              <w:t>8</w:t>
            </w:r>
          </w:p>
        </w:tc>
      </w:tr>
      <w:tr w:rsidR="003F29BA" w:rsidRPr="00D9686C" w14:paraId="09DF0BCC" w14:textId="77777777" w:rsidTr="00402819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2A2684C4" w:rsidR="003F29BA" w:rsidRPr="00D9686C" w:rsidRDefault="00755B4E" w:rsidP="00402819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F1733">
              <w:rPr>
                <w:sz w:val="30"/>
                <w:szCs w:val="30"/>
              </w:rPr>
              <w:t>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402819">
            <w:pPr>
              <w:ind w:left="-108" w:right="-11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402819">
            <w:pPr>
              <w:ind w:left="-108"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402819">
            <w:pPr>
              <w:tabs>
                <w:tab w:val="decimal" w:pos="882"/>
                <w:tab w:val="decimal" w:pos="1179"/>
              </w:tabs>
              <w:ind w:right="-117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402819">
            <w:pPr>
              <w:tabs>
                <w:tab w:val="decimal" w:pos="882"/>
                <w:tab w:val="decimal" w:pos="1179"/>
              </w:tabs>
              <w:ind w:right="-117"/>
              <w:rPr>
                <w:sz w:val="30"/>
                <w:szCs w:val="30"/>
                <w:highlight w:val="yellow"/>
              </w:rPr>
            </w:pPr>
          </w:p>
        </w:tc>
      </w:tr>
      <w:tr w:rsidR="00D27317" w:rsidRPr="00D9686C" w14:paraId="4536E63A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CFF4" w14:textId="0FF58705" w:rsidR="00D27317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0D78966" w14:textId="3B4F8AEA" w:rsidR="00D27317" w:rsidRPr="004A7ACB" w:rsidRDefault="008D36CF" w:rsidP="008D36CF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EEC03" w14:textId="24ADC653" w:rsidR="00D27317" w:rsidRPr="004A7ACB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340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27126C0" w14:textId="6EA879B3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70A9" w14:textId="4FC25E4C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</w:tr>
      <w:tr w:rsidR="00D27317" w:rsidRPr="00D9686C" w14:paraId="411B3F55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63F13DCE" w:rsidR="00D27317" w:rsidRPr="004A7ACB" w:rsidRDefault="008D36CF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13,725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040811C5" w:rsidR="00D27317" w:rsidRPr="004A7ACB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16,500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551F970D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7A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D27317" w:rsidRPr="004A7ACB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7A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27317" w:rsidRPr="00D9686C" w14:paraId="1F9CC005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143" w14:textId="7ED32A56" w:rsidR="00D27317" w:rsidRPr="004A7ACB" w:rsidRDefault="00D27317" w:rsidP="00D27317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ECE53A9" w14:textId="3B932483" w:rsidR="00D27317" w:rsidRPr="00D9686C" w:rsidRDefault="008D36CF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13,725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C3657" w14:textId="0D5E52EB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16,840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E6D6711" w14:textId="6EF1A633" w:rsidR="00D27317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F19C" w14:textId="4781E22C" w:rsidR="00D27317" w:rsidRPr="004D0012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17" w:rsidRPr="00D9686C" w14:paraId="0582D6EF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49EB7D70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D8BF1B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20A7AE18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61EB406D" w:rsidR="00D27317" w:rsidRPr="00D9686C" w:rsidRDefault="00670531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6A483F3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624289" w14:textId="31403D5C" w:rsidR="00D27317" w:rsidRPr="00942DAF" w:rsidRDefault="005C59FD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81,359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78A585E0" w:rsidR="00D27317" w:rsidRPr="004D0012" w:rsidRDefault="00D27317" w:rsidP="00D27317">
            <w:pPr>
              <w:tabs>
                <w:tab w:val="decimal" w:pos="964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</w:t>
            </w:r>
            <w:r w:rsidRPr="003224AA">
              <w:rPr>
                <w:sz w:val="30"/>
                <w:szCs w:val="30"/>
              </w:rPr>
              <w:t>010</w:t>
            </w:r>
          </w:p>
        </w:tc>
      </w:tr>
      <w:tr w:rsidR="00D27317" w:rsidRPr="00D9686C" w14:paraId="7939D272" w14:textId="77777777" w:rsidTr="00D27317">
        <w:trPr>
          <w:cantSplit/>
          <w:trHeight w:val="454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0B095BF5" w:rsidR="00D27317" w:rsidRPr="00D9686C" w:rsidRDefault="00670531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4,71</w:t>
            </w:r>
            <w:r w:rsidR="008B67D0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5F59467E" w:rsidR="00D27317" w:rsidRPr="00D9686C" w:rsidRDefault="00D27317" w:rsidP="00D27317">
            <w:pPr>
              <w:tabs>
                <w:tab w:val="decimal" w:pos="964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3,702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6EF145D" w14:textId="297ABBB8" w:rsidR="00D27317" w:rsidRPr="00942DAF" w:rsidRDefault="005C59FD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08FCE4A8" w:rsidR="00D27317" w:rsidRPr="004D0012" w:rsidRDefault="00D27317" w:rsidP="00D27317">
            <w:pPr>
              <w:tabs>
                <w:tab w:val="decimal" w:pos="964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D27317" w:rsidRPr="00D9686C" w14:paraId="27DBA3F6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D27317" w:rsidRPr="00D9686C" w:rsidRDefault="00D27317" w:rsidP="00D27317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23DCAEE4" w:rsidR="00D27317" w:rsidRPr="00D9686C" w:rsidRDefault="00670531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</w:t>
            </w:r>
            <w:r w:rsidR="008B67D0">
              <w:rPr>
                <w:rFonts w:hint="cs"/>
                <w:sz w:val="30"/>
                <w:szCs w:val="30"/>
                <w:cs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2C19335D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977D20" w14:textId="27D4C215" w:rsidR="00D27317" w:rsidRPr="00942DAF" w:rsidRDefault="005C59FD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86,074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76BAD440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117,712</w:t>
            </w:r>
          </w:p>
        </w:tc>
      </w:tr>
      <w:tr w:rsidR="00703128" w:rsidRPr="00D9686C" w14:paraId="14F8A32F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061E8930" w:rsidR="00703128" w:rsidRPr="00D9686C" w:rsidRDefault="00703128" w:rsidP="00402819">
            <w:pPr>
              <w:tabs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703128" w:rsidRPr="00942DAF" w:rsidRDefault="00703128" w:rsidP="00402819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703128" w:rsidRPr="00942DAF" w:rsidRDefault="00703128" w:rsidP="00402819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703128" w:rsidRPr="00942DAF" w:rsidRDefault="00703128" w:rsidP="00402819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703128" w:rsidRPr="004D0012" w:rsidRDefault="00703128" w:rsidP="00402819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0BE9318D" w14:textId="77777777" w:rsidTr="00D27317">
        <w:trPr>
          <w:cantSplit/>
          <w:trHeight w:val="425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29A9EA3F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7CC3E04C" w:rsidR="00D27317" w:rsidRPr="00942DAF" w:rsidRDefault="004E7E4F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6D9F" w14:textId="36DD3C05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D27317" w:rsidRPr="00A56A7F" w14:paraId="27589EA6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03D3B" w14:textId="46F6AF7F" w:rsidR="00D27317" w:rsidRPr="00D9686C" w:rsidRDefault="00D27317" w:rsidP="00D27317">
            <w:pPr>
              <w:tabs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14. </w:t>
            </w:r>
            <w:r>
              <w:rPr>
                <w:rFonts w:hint="cs"/>
                <w:sz w:val="30"/>
                <w:szCs w:val="30"/>
                <w:cs/>
              </w:rPr>
              <w:t xml:space="preserve">รายได้เงินปันผล (หมายเหตุ </w:t>
            </w:r>
            <w:r>
              <w:rPr>
                <w:sz w:val="30"/>
                <w:szCs w:val="30"/>
              </w:rPr>
              <w:t>1</w:t>
            </w:r>
            <w:r w:rsidR="00950EB7"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A56A7F" w14:paraId="70D96742" w14:textId="77777777" w:rsidTr="00D27317">
        <w:trPr>
          <w:cantSplit/>
          <w:trHeight w:val="425"/>
        </w:trPr>
        <w:tc>
          <w:tcPr>
            <w:tcW w:w="429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0FA81" w14:textId="25C1F37E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01B94560" w:rsidR="00D27317" w:rsidRPr="0095587D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050FC271" w:rsidR="00D27317" w:rsidRPr="0095587D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76B47CE4" w:rsidR="00D27317" w:rsidRPr="00942DAF" w:rsidRDefault="00B7756F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51DEA" w14:textId="20E96E69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D27317" w:rsidRPr="00D9686C" w14:paraId="25D4A45A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7B1F8D27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5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0414D030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2ECED481" w:rsidR="00D27317" w:rsidRPr="00D9686C" w:rsidRDefault="002A4753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41,543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0091AE68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4289F6BF" w:rsidR="00D27317" w:rsidRPr="00942DAF" w:rsidRDefault="00B7756F" w:rsidP="00D27317">
            <w:pPr>
              <w:tabs>
                <w:tab w:val="decimal" w:pos="936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2A5" w14:textId="71B199E8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D27317" w:rsidRPr="00D9686C" w14:paraId="34516CC0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647DF6E1" w:rsidR="00D27317" w:rsidRPr="00D9686C" w:rsidRDefault="00D27317" w:rsidP="00D27317">
            <w:pPr>
              <w:tabs>
                <w:tab w:val="left" w:pos="494"/>
                <w:tab w:val="left" w:pos="900"/>
                <w:tab w:val="left" w:pos="1440"/>
              </w:tabs>
              <w:ind w:right="-117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19F82480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302D75CA" w:rsidR="00D27317" w:rsidRDefault="002A4753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4C755BCA" w:rsidR="00D27317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41CBE84F" w:rsidR="00D27317" w:rsidRPr="00942DAF" w:rsidRDefault="00B7756F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83C90" w14:textId="1A540EAE" w:rsidR="00D27317" w:rsidRPr="004D0012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7317" w:rsidRPr="00D9686C" w14:paraId="247337C2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56DE30C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220D8295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246665D2" w:rsidR="00D27317" w:rsidRPr="00D9686C" w:rsidRDefault="00376553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517177B5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565027AC" w:rsidR="00D27317" w:rsidRPr="00942DAF" w:rsidRDefault="00B7756F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451E8BD5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11,753</w:t>
            </w:r>
          </w:p>
        </w:tc>
      </w:tr>
      <w:tr w:rsidR="00D27317" w:rsidRPr="00D9686C" w14:paraId="1E13DCD0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2E16D19F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1963379C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075CDFC4" w:rsidR="00D27317" w:rsidRPr="00D9686C" w:rsidRDefault="00376553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D27317" w:rsidRPr="00D9686C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5507AAD9" w:rsidR="00D27317" w:rsidRPr="00942DAF" w:rsidRDefault="00213C8A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14,623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6E83EE9C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32,927</w:t>
            </w:r>
          </w:p>
        </w:tc>
      </w:tr>
      <w:tr w:rsidR="00D27317" w:rsidRPr="00D9686C" w14:paraId="4F0519C4" w14:textId="77777777" w:rsidTr="00D27317">
        <w:trPr>
          <w:cantSplit/>
          <w:trHeight w:val="397"/>
        </w:trPr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5EB26AC1" w:rsidR="00D27317" w:rsidRPr="00D9686C" w:rsidRDefault="00D27317" w:rsidP="00D27317">
            <w:pPr>
              <w:tabs>
                <w:tab w:val="left" w:pos="360"/>
                <w:tab w:val="left" w:pos="900"/>
                <w:tab w:val="left" w:pos="1440"/>
              </w:tabs>
              <w:ind w:right="-117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D27317" w:rsidRPr="00942DAF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D27317" w:rsidRPr="00942DAF" w:rsidRDefault="00D27317" w:rsidP="00D27317">
            <w:pPr>
              <w:tabs>
                <w:tab w:val="decimal" w:pos="728"/>
              </w:tabs>
              <w:ind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317" w:rsidRPr="00D9686C" w14:paraId="403EE08F" w14:textId="77777777" w:rsidTr="00D27317">
        <w:trPr>
          <w:cantSplit/>
          <w:trHeight w:val="397"/>
        </w:trPr>
        <w:tc>
          <w:tcPr>
            <w:tcW w:w="4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D27317" w:rsidRPr="00D9686C" w:rsidRDefault="00D27317" w:rsidP="00D2731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right="-117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01A6BAB8" w:rsidR="00D27317" w:rsidRPr="00D9686C" w:rsidRDefault="00376553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4,406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7E88723A" w:rsidR="00D27317" w:rsidRPr="00D9686C" w:rsidRDefault="00D27317" w:rsidP="00D27317">
            <w:pPr>
              <w:tabs>
                <w:tab w:val="decimal" w:pos="992"/>
              </w:tabs>
              <w:ind w:right="-11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03C0AD48" w:rsidR="00D27317" w:rsidRPr="00942DAF" w:rsidRDefault="00213C8A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17F4AEF6" w:rsidR="00D27317" w:rsidRPr="004D0012" w:rsidRDefault="00D27317" w:rsidP="00D27317">
            <w:pPr>
              <w:tabs>
                <w:tab w:val="decimal" w:pos="964"/>
              </w:tabs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</w:tbl>
    <w:p w14:paraId="7EC8AD31" w14:textId="77777777" w:rsidR="00D27317" w:rsidRDefault="00D27317" w:rsidP="0090065A">
      <w:pPr>
        <w:ind w:right="391"/>
        <w:rPr>
          <w:rFonts w:ascii="Angsana New" w:hAnsi="Angsana New"/>
          <w:b/>
          <w:bCs/>
        </w:rPr>
      </w:pPr>
    </w:p>
    <w:p w14:paraId="2C5EA467" w14:textId="64B13EF2" w:rsidR="004F53FA" w:rsidRPr="00CD157D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E7B620C" w14:textId="148E6672" w:rsidR="0095587D" w:rsidRDefault="00257CB6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 xml:space="preserve">คือธุรกิจด้านบันเทิงและสันทนาการ </w:t>
      </w:r>
      <w:r w:rsidR="009D3DDB">
        <w:rPr>
          <w:rFonts w:ascii="Angsana New" w:hAnsi="Angsana New"/>
          <w:spacing w:val="-8"/>
        </w:rPr>
        <w:br/>
      </w:r>
      <w:r w:rsidR="004F53FA" w:rsidRPr="00CD157D">
        <w:rPr>
          <w:rFonts w:ascii="Angsana New" w:hAnsi="Angsana New"/>
          <w:spacing w:val="-8"/>
          <w:cs/>
        </w:rPr>
        <w:t>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</w:t>
      </w:r>
      <w:r w:rsidR="009D3DDB">
        <w:rPr>
          <w:rFonts w:ascii="Angsana New" w:hAnsi="Angsana New"/>
          <w:spacing w:val="-6"/>
        </w:rPr>
        <w:br/>
      </w:r>
      <w:r w:rsidR="004F53FA" w:rsidRPr="00CD157D">
        <w:rPr>
          <w:rFonts w:ascii="Angsana New" w:hAnsi="Angsana New" w:hint="cs"/>
          <w:spacing w:val="-6"/>
          <w:cs/>
        </w:rPr>
        <w:t>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</w:t>
      </w:r>
      <w:r w:rsidR="00C44BF7">
        <w:rPr>
          <w:rFonts w:ascii="Angsana New" w:hAnsi="Angsana New"/>
          <w:spacing w:val="-6"/>
        </w:rPr>
        <w:br/>
      </w:r>
      <w:r w:rsidR="004F53FA" w:rsidRPr="00CD157D">
        <w:rPr>
          <w:rFonts w:ascii="Angsana New" w:hAnsi="Angsana New" w:hint="cs"/>
          <w:spacing w:val="-6"/>
          <w:cs/>
        </w:rPr>
        <w:t>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4E09CC75" w14:textId="77777777" w:rsidR="00F51BA2" w:rsidRDefault="00F51BA2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</w:p>
    <w:p w14:paraId="1D3A15C2" w14:textId="77777777" w:rsidR="0090065A" w:rsidRDefault="0090065A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</w:p>
    <w:p w14:paraId="0B0A434F" w14:textId="77777777" w:rsidR="002A4753" w:rsidRDefault="002A4753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</w:p>
    <w:p w14:paraId="54D997AE" w14:textId="77777777" w:rsidR="002A4753" w:rsidRPr="00F51BA2" w:rsidRDefault="002A4753" w:rsidP="000C6C9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91" w:firstLine="540"/>
        <w:jc w:val="thaiDistribute"/>
        <w:rPr>
          <w:rFonts w:ascii="Angsana New" w:hAnsi="Angsana New"/>
        </w:rPr>
      </w:pPr>
    </w:p>
    <w:p w14:paraId="6CA0896E" w14:textId="77777777" w:rsidR="008C3A98" w:rsidRPr="00CD157D" w:rsidRDefault="004F53F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AE9BAA2" w:rsidR="004F53FA" w:rsidRPr="00CD157D" w:rsidRDefault="00D91C90" w:rsidP="000C6C91">
      <w:pPr>
        <w:ind w:left="630" w:right="39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D27317">
        <w:rPr>
          <w:rFonts w:ascii="Angsana New" w:hAnsi="Angsana New"/>
          <w:spacing w:val="-8"/>
        </w:rPr>
        <w:t>7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267D7796" w:rsidR="004F53FA" w:rsidRPr="00CD157D" w:rsidRDefault="004F53FA" w:rsidP="000C6C91">
      <w:pPr>
        <w:tabs>
          <w:tab w:val="left" w:pos="1440"/>
        </w:tabs>
        <w:ind w:left="900" w:right="391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2E1B10">
        <w:rPr>
          <w:rFonts w:ascii="Angsana New" w:hAnsi="Angsana New"/>
        </w:rPr>
        <w:t>1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D3AFE">
        <w:rPr>
          <w:rFonts w:ascii="Angsana New" w:hAnsi="Angsana New"/>
        </w:rPr>
        <w:t>9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0C6C91">
      <w:pPr>
        <w:pStyle w:val="Caption"/>
        <w:keepNext/>
        <w:tabs>
          <w:tab w:val="left" w:pos="7740"/>
        </w:tabs>
        <w:spacing w:before="0" w:after="0"/>
        <w:ind w:left="360" w:right="391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002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842"/>
        <w:gridCol w:w="2160"/>
      </w:tblGrid>
      <w:tr w:rsidR="004F53FA" w:rsidRPr="00CD157D" w14:paraId="10AAD2B6" w14:textId="77777777" w:rsidTr="00402819">
        <w:trPr>
          <w:trHeight w:hRule="exact" w:val="397"/>
        </w:trPr>
        <w:tc>
          <w:tcPr>
            <w:tcW w:w="6842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402819">
        <w:trPr>
          <w:trHeight w:hRule="exact" w:val="397"/>
        </w:trPr>
        <w:tc>
          <w:tcPr>
            <w:tcW w:w="6842" w:type="dxa"/>
            <w:tcBorders>
              <w:bottom w:val="nil"/>
            </w:tcBorders>
          </w:tcPr>
          <w:p w14:paraId="04624120" w14:textId="77777777" w:rsidR="004F53FA" w:rsidRPr="00CD157D" w:rsidRDefault="004F53FA" w:rsidP="00402819">
            <w:pPr>
              <w:tabs>
                <w:tab w:val="left" w:pos="900"/>
                <w:tab w:val="left" w:pos="1440"/>
              </w:tabs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160" w:type="dxa"/>
            <w:tcBorders>
              <w:bottom w:val="nil"/>
            </w:tcBorders>
          </w:tcPr>
          <w:p w14:paraId="48691428" w14:textId="77777777" w:rsidR="004F53FA" w:rsidRPr="00CD157D" w:rsidRDefault="004F53FA" w:rsidP="00402819">
            <w:pPr>
              <w:tabs>
                <w:tab w:val="decimal" w:pos="920"/>
              </w:tabs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203E29E" w14:textId="77777777" w:rsidR="00F2322A" w:rsidRPr="00616E54" w:rsidRDefault="00F2322A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22A" w:rsidRPr="00CD157D" w14:paraId="514215F0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402819">
            <w:pPr>
              <w:tabs>
                <w:tab w:val="left" w:pos="900"/>
                <w:tab w:val="left" w:pos="1440"/>
              </w:tabs>
              <w:ind w:right="-81"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E4752D9" w14:textId="3A52F5D4" w:rsidR="00F2322A" w:rsidRPr="00616E54" w:rsidRDefault="0056101E" w:rsidP="00402819">
            <w:pPr>
              <w:tabs>
                <w:tab w:val="decimal" w:pos="1227"/>
              </w:tabs>
              <w:ind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54"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402819">
        <w:trPr>
          <w:trHeight w:hRule="exact" w:val="397"/>
        </w:trPr>
        <w:tc>
          <w:tcPr>
            <w:tcW w:w="6842" w:type="dxa"/>
            <w:tcBorders>
              <w:top w:val="nil"/>
            </w:tcBorders>
          </w:tcPr>
          <w:p w14:paraId="7BCF4A33" w14:textId="77777777" w:rsidR="004D6822" w:rsidRPr="00CD157D" w:rsidRDefault="004D6822" w:rsidP="00402819">
            <w:pPr>
              <w:tabs>
                <w:tab w:val="left" w:pos="900"/>
                <w:tab w:val="left" w:pos="1440"/>
              </w:tabs>
              <w:ind w:right="-81"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160" w:type="dxa"/>
            <w:tcBorders>
              <w:top w:val="nil"/>
            </w:tcBorders>
          </w:tcPr>
          <w:p w14:paraId="5A5E799E" w14:textId="4D8BEED7" w:rsidR="004D6822" w:rsidRPr="00616E54" w:rsidRDefault="0056101E" w:rsidP="00402819">
            <w:pPr>
              <w:tabs>
                <w:tab w:val="decimal" w:pos="1227"/>
              </w:tabs>
              <w:ind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E54"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1A603BC" w14:textId="77777777" w:rsidR="000D00C8" w:rsidRPr="00B04BAA" w:rsidRDefault="000D00C8" w:rsidP="000C6C91">
      <w:pPr>
        <w:ind w:right="391"/>
        <w:rPr>
          <w:rFonts w:ascii="Angsana New" w:hAnsi="Angsana New"/>
          <w:spacing w:val="-8"/>
        </w:rPr>
      </w:pPr>
    </w:p>
    <w:p w14:paraId="00C1E13E" w14:textId="0FD186A2" w:rsidR="004F53FA" w:rsidRPr="00CD157D" w:rsidRDefault="00285B7A" w:rsidP="000C6C91">
      <w:pPr>
        <w:ind w:left="630" w:right="39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D27317">
        <w:rPr>
          <w:rFonts w:ascii="Angsana New" w:hAnsi="Angsana New" w:hint="cs"/>
          <w:spacing w:val="-8"/>
          <w:cs/>
        </w:rPr>
        <w:t>7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0C6C91">
      <w:pPr>
        <w:tabs>
          <w:tab w:val="left" w:pos="360"/>
        </w:tabs>
        <w:spacing w:line="72" w:lineRule="auto"/>
        <w:ind w:left="360" w:right="391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594F383F" w:rsidR="004F53FA" w:rsidRPr="00CD157D" w:rsidRDefault="004F53FA" w:rsidP="000C6C91">
      <w:pPr>
        <w:ind w:left="1078" w:right="391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E1B10">
        <w:rPr>
          <w:rFonts w:ascii="Angsana New" w:hAnsi="Angsana New"/>
          <w:spacing w:val="-10"/>
        </w:rPr>
        <w:t>1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D3AFE">
        <w:rPr>
          <w:rFonts w:ascii="Angsana New" w:hAnsi="Angsana New"/>
        </w:rPr>
        <w:t>9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0C6C91">
      <w:pPr>
        <w:tabs>
          <w:tab w:val="left" w:pos="1440"/>
          <w:tab w:val="left" w:pos="1582"/>
        </w:tabs>
        <w:ind w:left="1078" w:right="391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3D450568" w:rsidR="00A57153" w:rsidRDefault="004F53FA" w:rsidP="000C6C91">
      <w:pPr>
        <w:tabs>
          <w:tab w:val="left" w:pos="1440"/>
          <w:tab w:val="left" w:pos="1620"/>
        </w:tabs>
        <w:ind w:left="1078" w:right="391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CC0108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4D1743">
        <w:rPr>
          <w:rFonts w:ascii="Angsana New" w:hAnsi="Angsana New" w:hint="cs"/>
          <w:cs/>
        </w:rPr>
        <w:t>71</w:t>
      </w:r>
    </w:p>
    <w:p w14:paraId="6EDB75B0" w14:textId="77777777" w:rsidR="004F53FA" w:rsidRPr="00CD157D" w:rsidRDefault="004F53FA" w:rsidP="000C6C91">
      <w:pPr>
        <w:tabs>
          <w:tab w:val="left" w:pos="360"/>
          <w:tab w:val="left" w:pos="900"/>
          <w:tab w:val="left" w:pos="1350"/>
        </w:tabs>
        <w:ind w:right="391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8988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8"/>
        <w:gridCol w:w="1935"/>
        <w:gridCol w:w="1935"/>
      </w:tblGrid>
      <w:tr w:rsidR="004F53FA" w:rsidRPr="00CD157D" w14:paraId="045656C1" w14:textId="77777777" w:rsidTr="00402819">
        <w:trPr>
          <w:cantSplit/>
          <w:trHeight w:hRule="exact" w:val="79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402819">
            <w:pPr>
              <w:tabs>
                <w:tab w:val="left" w:pos="360"/>
                <w:tab w:val="left" w:pos="900"/>
                <w:tab w:val="left" w:pos="1350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402819">
            <w:pPr>
              <w:tabs>
                <w:tab w:val="left" w:pos="360"/>
                <w:tab w:val="left" w:pos="900"/>
                <w:tab w:val="left" w:pos="1446"/>
              </w:tabs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402819">
            <w:pPr>
              <w:ind w:right="-171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402819">
            <w:pPr>
              <w:ind w:right="-171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402819">
            <w:pPr>
              <w:tabs>
                <w:tab w:val="decimal" w:pos="882"/>
              </w:tabs>
              <w:ind w:right="-171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402819">
            <w:pPr>
              <w:tabs>
                <w:tab w:val="left" w:pos="432"/>
              </w:tabs>
              <w:ind w:right="-171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18</w:t>
            </w:r>
          </w:p>
        </w:tc>
        <w:tc>
          <w:tcPr>
            <w:tcW w:w="193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78939ADC" w:rsidR="00A20F0D" w:rsidRPr="00023EEF" w:rsidRDefault="00A20F0D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4D1743">
              <w:rPr>
                <w:rFonts w:ascii="Angsana New" w:hAnsi="Angsana New" w:cs="Angsana New" w:hint="cs"/>
                <w:cs/>
              </w:rPr>
              <w:t>88</w:t>
            </w:r>
          </w:p>
        </w:tc>
      </w:tr>
      <w:tr w:rsidR="003C579A" w:rsidRPr="00D055F2" w14:paraId="208A5A1E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402819">
            <w:pPr>
              <w:tabs>
                <w:tab w:val="left" w:pos="432"/>
              </w:tabs>
              <w:ind w:right="-171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93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402819">
            <w:pPr>
              <w:tabs>
                <w:tab w:val="decimal" w:pos="907"/>
              </w:tabs>
              <w:ind w:right="-171"/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02819">
        <w:trPr>
          <w:cantSplit/>
          <w:trHeight w:hRule="exact" w:val="397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402819">
            <w:pPr>
              <w:ind w:right="-171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36306D" w:rsidRDefault="00B62367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17</w:t>
            </w:r>
          </w:p>
        </w:tc>
        <w:tc>
          <w:tcPr>
            <w:tcW w:w="193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23BF3213" w:rsidR="00CB2542" w:rsidRPr="00023EEF" w:rsidRDefault="00CB2542" w:rsidP="00402819">
            <w:pPr>
              <w:tabs>
                <w:tab w:val="decimal" w:pos="851"/>
              </w:tabs>
              <w:ind w:right="-17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4D1743">
              <w:rPr>
                <w:rFonts w:ascii="Angsana New" w:hAnsi="Angsana New" w:cs="Angsana New" w:hint="cs"/>
                <w:cs/>
              </w:rPr>
              <w:t>88</w:t>
            </w:r>
          </w:p>
        </w:tc>
      </w:tr>
    </w:tbl>
    <w:p w14:paraId="0173470D" w14:textId="77777777" w:rsidR="00BA2E84" w:rsidRDefault="00BA2E84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71B00B3F" w14:textId="77777777" w:rsidR="00BA2E84" w:rsidRDefault="00BA2E84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28B216DE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29211335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8F32915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5401155E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06B4499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926A37D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5C3D182C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47699F02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0F2079E3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0B9A660E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53922C29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1D8E20C9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56CC46E9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45E9EAF5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01D152FA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1137B2E5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625D13B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3D025E23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A722924" w14:textId="77777777" w:rsidR="00816170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1C7AF70D" w14:textId="77777777" w:rsidR="00816170" w:rsidRPr="00B169E4" w:rsidRDefault="00816170" w:rsidP="000C6C91">
      <w:pPr>
        <w:ind w:right="391"/>
        <w:rPr>
          <w:rFonts w:ascii="Angsana New" w:hAnsi="Angsana New"/>
          <w:spacing w:val="-8"/>
          <w:sz w:val="16"/>
          <w:szCs w:val="16"/>
        </w:rPr>
      </w:pPr>
    </w:p>
    <w:p w14:paraId="67F95C3A" w14:textId="093FB9C3" w:rsidR="008560B2" w:rsidRPr="008F3194" w:rsidRDefault="001B6E66" w:rsidP="000C6C91">
      <w:pPr>
        <w:ind w:left="630" w:right="39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D27317">
        <w:rPr>
          <w:rFonts w:ascii="Angsana New" w:hAnsi="Angsana New" w:hint="cs"/>
          <w:spacing w:val="-8"/>
          <w:cs/>
        </w:rPr>
        <w:t>7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3FE036CA" w:rsidR="00CC6914" w:rsidRPr="00CD157D" w:rsidRDefault="00811A7F" w:rsidP="000C6C91">
      <w:pPr>
        <w:ind w:left="1064" w:right="391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6C216D">
        <w:rPr>
          <w:rFonts w:ascii="Angsana New" w:hAnsi="Angsana New"/>
        </w:rPr>
        <w:t>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533CD">
        <w:rPr>
          <w:rFonts w:ascii="Angsana New" w:hAnsi="Angsana New"/>
        </w:rPr>
        <w:t>9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0C6C91">
      <w:pPr>
        <w:ind w:left="1064" w:right="391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002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2"/>
        <w:gridCol w:w="2250"/>
      </w:tblGrid>
      <w:tr w:rsidR="00811A7F" w:rsidRPr="00CD157D" w14:paraId="31A28A7B" w14:textId="77777777" w:rsidTr="00402819">
        <w:trPr>
          <w:trHeight w:hRule="exact" w:val="397"/>
        </w:trPr>
        <w:tc>
          <w:tcPr>
            <w:tcW w:w="6752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402819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402819">
            <w:pPr>
              <w:tabs>
                <w:tab w:val="left" w:pos="1134"/>
              </w:tabs>
              <w:ind w:left="-109" w:right="-113"/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402819">
        <w:trPr>
          <w:trHeight w:val="521"/>
        </w:trPr>
        <w:tc>
          <w:tcPr>
            <w:tcW w:w="6752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402819">
            <w:pPr>
              <w:tabs>
                <w:tab w:val="left" w:pos="1134"/>
              </w:tabs>
              <w:ind w:right="-113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4F8AEE8B" w14:textId="3D518451" w:rsidR="00CC6914" w:rsidRPr="00B02A42" w:rsidRDefault="00FD2D39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E27B9EF" w14:textId="21AF3F32" w:rsidR="00CC6914" w:rsidRPr="00B02A42" w:rsidRDefault="00BC713E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1</w:t>
            </w:r>
            <w:r w:rsidR="00B02A42">
              <w:rPr>
                <w:rFonts w:ascii="Angsana New" w:hAnsi="Angsana New"/>
              </w:rPr>
              <w:t>1</w:t>
            </w:r>
            <w:r w:rsidRPr="00B02A42">
              <w:rPr>
                <w:rFonts w:ascii="Angsana New" w:hAnsi="Angsana New"/>
              </w:rPr>
              <w:t>.</w:t>
            </w:r>
            <w:r w:rsidR="00B02A42">
              <w:rPr>
                <w:rFonts w:ascii="Angsana New" w:hAnsi="Angsana New"/>
              </w:rPr>
              <w:t>69</w:t>
            </w:r>
          </w:p>
        </w:tc>
      </w:tr>
      <w:tr w:rsidR="00CC6914" w:rsidRPr="007C111B" w14:paraId="7F88E61F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402819">
            <w:pPr>
              <w:tabs>
                <w:tab w:val="left" w:pos="1134"/>
              </w:tabs>
              <w:ind w:right="-113"/>
              <w:rPr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5808C09" w14:textId="24DF739A" w:rsidR="00CC6914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3</w:t>
            </w:r>
            <w:r w:rsidR="00C41211" w:rsidRPr="00B02A42">
              <w:rPr>
                <w:rFonts w:ascii="Angsana New" w:hAnsi="Angsana New" w:hint="cs"/>
                <w:cs/>
              </w:rPr>
              <w:t>54</w:t>
            </w:r>
            <w:r w:rsidR="00BC713E" w:rsidRPr="00B02A42">
              <w:rPr>
                <w:rFonts w:ascii="Angsana New" w:hAnsi="Angsana New"/>
              </w:rPr>
              <w:t>,</w:t>
            </w:r>
            <w:r w:rsidR="00C41211" w:rsidRPr="00B02A42">
              <w:rPr>
                <w:rFonts w:ascii="Angsana New" w:hAnsi="Angsana New" w:hint="cs"/>
                <w:cs/>
              </w:rPr>
              <w:t>4</w:t>
            </w:r>
            <w:r w:rsidR="00BC713E" w:rsidRPr="00B02A42">
              <w:rPr>
                <w:rFonts w:ascii="Angsana New" w:hAnsi="Angsana New"/>
              </w:rPr>
              <w:t>00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5A08D3BD" w14:textId="549F1B3F" w:rsidR="00CC6914" w:rsidRPr="00B02A42" w:rsidRDefault="00BC713E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12.</w:t>
            </w:r>
            <w:r w:rsidR="00650EEC">
              <w:rPr>
                <w:rFonts w:ascii="Angsana New" w:hAnsi="Angsana New"/>
              </w:rPr>
              <w:t>46</w:t>
            </w:r>
          </w:p>
        </w:tc>
      </w:tr>
      <w:tr w:rsidR="006A776C" w:rsidRPr="00335C29" w14:paraId="2F5284DD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402819">
            <w:pPr>
              <w:pStyle w:val="ListParagraph"/>
              <w:tabs>
                <w:tab w:val="left" w:pos="1134"/>
              </w:tabs>
              <w:ind w:right="-113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482ADC4E" w14:textId="54AEF8BC" w:rsidR="006A776C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3</w:t>
            </w:r>
            <w:r w:rsidR="00C41211" w:rsidRPr="00B02A42">
              <w:rPr>
                <w:rFonts w:ascii="Angsana New" w:hAnsi="Angsana New" w:hint="cs"/>
                <w:cs/>
              </w:rPr>
              <w:t>77</w:t>
            </w:r>
            <w:r w:rsidR="00BC713E" w:rsidRPr="00B02A42">
              <w:rPr>
                <w:rFonts w:ascii="Angsana New" w:hAnsi="Angsana New"/>
              </w:rPr>
              <w:t>,</w:t>
            </w:r>
            <w:r w:rsidR="00C41211" w:rsidRPr="00B02A42">
              <w:rPr>
                <w:rFonts w:ascii="Angsana New" w:hAnsi="Angsana New" w:hint="cs"/>
                <w:cs/>
              </w:rPr>
              <w:t>6</w:t>
            </w:r>
            <w:r w:rsidR="00BC713E" w:rsidRPr="00B02A42">
              <w:rPr>
                <w:rFonts w:ascii="Angsana New" w:hAnsi="Angsana New"/>
              </w:rPr>
              <w:t>00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402819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594EA1C6" w14:textId="78BA4ADE" w:rsidR="00CC6914" w:rsidRPr="00B02A42" w:rsidRDefault="00BC713E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5.</w:t>
            </w:r>
            <w:r w:rsidR="00650EEC">
              <w:rPr>
                <w:rFonts w:ascii="Angsana New" w:hAnsi="Angsana New"/>
              </w:rPr>
              <w:t>69</w:t>
            </w:r>
          </w:p>
        </w:tc>
      </w:tr>
      <w:tr w:rsidR="006A776C" w:rsidRPr="00335C29" w14:paraId="482940EA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402819">
            <w:pPr>
              <w:pStyle w:val="ListParagraph"/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695DA253" w14:textId="542333EA" w:rsidR="006A776C" w:rsidRPr="00B02A42" w:rsidRDefault="006A776C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  <w:r w:rsidRPr="00B02A42">
              <w:rPr>
                <w:rFonts w:ascii="Angsana New" w:hAnsi="Angsana New"/>
              </w:rPr>
              <w:t>(USD</w:t>
            </w:r>
            <w:r w:rsidR="00BC713E" w:rsidRPr="00B02A42">
              <w:rPr>
                <w:rFonts w:ascii="Angsana New" w:hAnsi="Angsana New"/>
              </w:rPr>
              <w:t xml:space="preserve"> 172,372</w:t>
            </w:r>
            <w:r w:rsidRPr="00B02A42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402819">
            <w:pPr>
              <w:tabs>
                <w:tab w:val="left" w:pos="1134"/>
              </w:tabs>
              <w:ind w:right="-113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B02A42" w:rsidRDefault="007E3938" w:rsidP="00402819">
            <w:pPr>
              <w:tabs>
                <w:tab w:val="left" w:pos="1134"/>
              </w:tabs>
              <w:ind w:left="-108" w:right="-113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402819">
        <w:trPr>
          <w:trHeight w:val="521"/>
        </w:trPr>
        <w:tc>
          <w:tcPr>
            <w:tcW w:w="6752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402819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-113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250" w:type="dxa"/>
            <w:tcBorders>
              <w:top w:val="nil"/>
              <w:bottom w:val="nil"/>
            </w:tcBorders>
            <w:vAlign w:val="center"/>
          </w:tcPr>
          <w:p w14:paraId="3FD8F178" w14:textId="2698060C" w:rsidR="00F44C7D" w:rsidRPr="00B02A42" w:rsidRDefault="00650EEC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2.62</w:t>
            </w:r>
          </w:p>
        </w:tc>
      </w:tr>
      <w:tr w:rsidR="006A776C" w:rsidRPr="00CD157D" w14:paraId="6E844DE7" w14:textId="77777777" w:rsidTr="00402819">
        <w:trPr>
          <w:trHeight w:val="521"/>
        </w:trPr>
        <w:tc>
          <w:tcPr>
            <w:tcW w:w="6752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402819">
            <w:pPr>
              <w:tabs>
                <w:tab w:val="left" w:pos="1134"/>
              </w:tabs>
              <w:ind w:right="-113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7461FF19" w14:textId="65BEF1B1" w:rsidR="006A776C" w:rsidRPr="00B02A42" w:rsidRDefault="00650EEC" w:rsidP="00402819">
            <w:pPr>
              <w:tabs>
                <w:tab w:val="decimal" w:pos="1008"/>
              </w:tabs>
              <w:ind w:left="-108" w:right="-11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33.72</w:t>
            </w:r>
          </w:p>
        </w:tc>
      </w:tr>
    </w:tbl>
    <w:p w14:paraId="64AD7F71" w14:textId="77777777" w:rsidR="00F045D3" w:rsidRPr="00C13B39" w:rsidRDefault="00F045D3" w:rsidP="000C6C91">
      <w:pPr>
        <w:ind w:right="39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87F4E0C" w14:textId="77777777" w:rsidR="00DC7EE6" w:rsidRPr="00B04BAA" w:rsidRDefault="00DC7EE6" w:rsidP="000C6C91">
      <w:pPr>
        <w:ind w:right="391"/>
        <w:rPr>
          <w:rFonts w:ascii="Angsana New" w:hAnsi="Angsana New"/>
          <w:spacing w:val="-8"/>
        </w:rPr>
      </w:pPr>
    </w:p>
    <w:p w14:paraId="66E1E844" w14:textId="0AFB0DA6" w:rsidR="004F53FA" w:rsidRDefault="001B6E66" w:rsidP="000C6C91">
      <w:pPr>
        <w:ind w:left="630" w:right="39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3C1095">
        <w:rPr>
          <w:rFonts w:ascii="Angsana New" w:hAnsi="Angsana New"/>
          <w:spacing w:val="-8"/>
        </w:rPr>
        <w:t>7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A34A58">
        <w:rPr>
          <w:rFonts w:ascii="Angsana New" w:hAnsi="Angsana New"/>
          <w:spacing w:val="-8"/>
        </w:rPr>
        <w:t>4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</w:t>
      </w:r>
      <w:r w:rsidR="00B26F94"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0398649B" w14:textId="77777777" w:rsidR="001B6A79" w:rsidRPr="001B6A79" w:rsidRDefault="001B6A79" w:rsidP="000C6C91">
      <w:pPr>
        <w:ind w:left="630" w:right="391"/>
        <w:rPr>
          <w:rFonts w:ascii="Angsana New" w:hAnsi="Angsana New"/>
          <w:spacing w:val="-8"/>
          <w:sz w:val="8"/>
          <w:szCs w:val="8"/>
        </w:rPr>
      </w:pPr>
    </w:p>
    <w:p w14:paraId="709BB02A" w14:textId="7940FB7B" w:rsidR="0008655C" w:rsidRPr="00CB754B" w:rsidRDefault="0008655C" w:rsidP="000C6C91">
      <w:pPr>
        <w:ind w:left="1064" w:right="391" w:firstLine="644"/>
        <w:jc w:val="thaiDistribute"/>
        <w:rPr>
          <w:spacing w:val="-8"/>
        </w:rPr>
      </w:pPr>
      <w:r w:rsidRPr="0008655C">
        <w:rPr>
          <w:rFonts w:ascii="Angsana New" w:hAnsi="Angsana New" w:hint="cs"/>
          <w:cs/>
        </w:rPr>
        <w:t xml:space="preserve">ณ </w:t>
      </w:r>
      <w:r w:rsidR="00E508CB">
        <w:rPr>
          <w:rFonts w:ascii="Angsana New" w:hAnsi="Angsana New" w:hint="cs"/>
          <w:cs/>
        </w:rPr>
        <w:t xml:space="preserve">วันที่ </w:t>
      </w:r>
      <w:r w:rsidR="00F56C34">
        <w:rPr>
          <w:rFonts w:ascii="Angsana New" w:hAnsi="Angsana New"/>
        </w:rPr>
        <w:t>31</w:t>
      </w:r>
      <w:r w:rsidR="00E508CB">
        <w:rPr>
          <w:rFonts w:ascii="Angsana New" w:hAnsi="Angsana New" w:hint="cs"/>
          <w:cs/>
        </w:rPr>
        <w:t xml:space="preserve"> มีนาคม </w:t>
      </w:r>
      <w:r w:rsidR="00E508CB">
        <w:rPr>
          <w:rFonts w:ascii="Angsana New" w:hAnsi="Angsana New"/>
        </w:rPr>
        <w:t>25</w:t>
      </w:r>
      <w:r w:rsidR="004D1743">
        <w:rPr>
          <w:rFonts w:ascii="Angsana New" w:hAnsi="Angsana New" w:hint="cs"/>
          <w:cs/>
        </w:rPr>
        <w:t>69</w:t>
      </w:r>
      <w:r w:rsidR="00E508CB">
        <w:rPr>
          <w:rFonts w:ascii="Angsana New" w:hAnsi="Angsana New"/>
        </w:rPr>
        <w:t xml:space="preserve"> </w:t>
      </w:r>
      <w:r w:rsidRPr="0008655C">
        <w:rPr>
          <w:rFonts w:ascii="Angsana New" w:hAnsi="Angsana New" w:hint="cs"/>
          <w:cs/>
        </w:rPr>
        <w:t>บริษัทมีภาระผูกพันเกี่ยวกับรายจ่ายฝ่ายทุนซึ่งยังไม่ได้รับรู้ในงบการเงิน เป็น</w:t>
      </w:r>
      <w:r w:rsidRPr="00150046">
        <w:rPr>
          <w:rFonts w:ascii="Angsana New" w:hAnsi="Angsana New" w:hint="cs"/>
          <w:cs/>
        </w:rPr>
        <w:t xml:space="preserve">จำนวนเงิน </w:t>
      </w:r>
      <w:r w:rsidR="00F56C34">
        <w:rPr>
          <w:rFonts w:ascii="Angsana New" w:hAnsi="Angsana New"/>
        </w:rPr>
        <w:t>4.29</w:t>
      </w:r>
      <w:r w:rsidRPr="00150046">
        <w:rPr>
          <w:rFonts w:ascii="Angsana New" w:hAnsi="Angsana New" w:hint="cs"/>
          <w:cs/>
        </w:rPr>
        <w:t xml:space="preserve"> ล้านบาท</w:t>
      </w:r>
    </w:p>
    <w:p w14:paraId="5022442E" w14:textId="3AFDE67D" w:rsidR="009E4186" w:rsidRDefault="009E4186" w:rsidP="000C6C91">
      <w:pPr>
        <w:ind w:right="391"/>
        <w:jc w:val="thaiDistribute"/>
        <w:rPr>
          <w:rFonts w:ascii="Angsana New" w:hAnsi="Angsana New"/>
        </w:rPr>
      </w:pPr>
    </w:p>
    <w:p w14:paraId="059E2B5D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2B5DBC17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5FE32561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1B10386F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4FE18A84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7F86ED0B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2C2D8246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2ED7E542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585E619D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5016C11C" w14:textId="77777777" w:rsidR="00B27F24" w:rsidRDefault="00B27F24" w:rsidP="000C6C91">
      <w:pPr>
        <w:ind w:right="391"/>
        <w:jc w:val="thaiDistribute"/>
        <w:rPr>
          <w:rFonts w:ascii="Angsana New" w:hAnsi="Angsana New"/>
        </w:rPr>
      </w:pPr>
    </w:p>
    <w:p w14:paraId="273E544C" w14:textId="77777777" w:rsidR="00B27F24" w:rsidRPr="00B04BAA" w:rsidRDefault="00B27F24" w:rsidP="000C6C91">
      <w:pPr>
        <w:ind w:right="391"/>
        <w:jc w:val="thaiDistribute"/>
        <w:rPr>
          <w:rFonts w:ascii="Angsana New" w:hAnsi="Angsana New"/>
        </w:rPr>
      </w:pPr>
    </w:p>
    <w:p w14:paraId="5929A246" w14:textId="77777777" w:rsidR="0004178D" w:rsidRPr="00E85E4B" w:rsidRDefault="0033720A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E85E4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85E4B" w:rsidRDefault="00857744" w:rsidP="000C6C91">
      <w:pPr>
        <w:ind w:left="630" w:right="391"/>
        <w:rPr>
          <w:b/>
          <w:bCs/>
          <w:sz w:val="4"/>
          <w:szCs w:val="4"/>
        </w:rPr>
      </w:pPr>
    </w:p>
    <w:p w14:paraId="02D733EC" w14:textId="738115BB" w:rsidR="004D1743" w:rsidRPr="00E85E4B" w:rsidRDefault="005130CE" w:rsidP="00B27F24">
      <w:pPr>
        <w:ind w:left="1134" w:right="391" w:hanging="510"/>
        <w:jc w:val="thaiDistribute"/>
        <w:rPr>
          <w:spacing w:val="-4"/>
        </w:rPr>
      </w:pPr>
      <w:r w:rsidRPr="00E85E4B">
        <w:rPr>
          <w:spacing w:val="-2"/>
        </w:rPr>
        <w:t>2</w:t>
      </w:r>
      <w:r w:rsidR="004D1743" w:rsidRPr="00E85E4B">
        <w:rPr>
          <w:rFonts w:hint="cs"/>
          <w:spacing w:val="-2"/>
          <w:cs/>
        </w:rPr>
        <w:t>8</w:t>
      </w:r>
      <w:r w:rsidR="000748F5" w:rsidRPr="00E85E4B">
        <w:rPr>
          <w:rFonts w:hint="cs"/>
          <w:spacing w:val="-2"/>
          <w:cs/>
        </w:rPr>
        <w:t>.</w:t>
      </w:r>
      <w:r w:rsidR="000748F5" w:rsidRPr="00E85E4B">
        <w:rPr>
          <w:spacing w:val="-2"/>
        </w:rPr>
        <w:t>1</w:t>
      </w:r>
      <w:r w:rsidR="000748F5" w:rsidRPr="00E85E4B">
        <w:rPr>
          <w:rFonts w:hint="cs"/>
          <w:spacing w:val="-2"/>
          <w:cs/>
        </w:rPr>
        <w:t xml:space="preserve">   </w:t>
      </w:r>
      <w:r w:rsidR="000748F5" w:rsidRPr="00E85E4B">
        <w:rPr>
          <w:spacing w:val="-4"/>
          <w:cs/>
        </w:rPr>
        <w:t>บริษัท</w:t>
      </w:r>
      <w:r w:rsidR="000748F5" w:rsidRPr="00E85E4B">
        <w:rPr>
          <w:rFonts w:hint="cs"/>
          <w:spacing w:val="-4"/>
          <w:cs/>
        </w:rPr>
        <w:t>และบริษัท</w:t>
      </w:r>
      <w:r w:rsidR="000748F5" w:rsidRPr="00E85E4B">
        <w:rPr>
          <w:spacing w:val="-4"/>
          <w:cs/>
        </w:rPr>
        <w:t xml:space="preserve">ย่อยของบริษัทถูกฟ้องเป็นจำเลยร่วม รวม </w:t>
      </w:r>
      <w:r w:rsidR="00751D24">
        <w:rPr>
          <w:spacing w:val="-4"/>
        </w:rPr>
        <w:t>3</w:t>
      </w:r>
      <w:r w:rsidR="000748F5" w:rsidRPr="00E85E4B">
        <w:rPr>
          <w:spacing w:val="-4"/>
          <w:cs/>
        </w:rPr>
        <w:t xml:space="preserve"> คดี</w:t>
      </w:r>
      <w:r w:rsidR="004D1743" w:rsidRPr="00E85E4B">
        <w:rPr>
          <w:rFonts w:hint="cs"/>
          <w:spacing w:val="-4"/>
          <w:cs/>
        </w:rPr>
        <w:t xml:space="preserve"> </w:t>
      </w:r>
      <w:r w:rsidR="004D1743" w:rsidRPr="00E85E4B">
        <w:rPr>
          <w:spacing w:val="-4"/>
          <w:cs/>
        </w:rPr>
        <w:t xml:space="preserve">ในฐานความผิดหมิ่นประมาทด้วยการโฆษณาและละเมิด จำนวนทุนทรัพย์รวม </w:t>
      </w:r>
      <w:r w:rsidR="004D1743" w:rsidRPr="00E85E4B">
        <w:rPr>
          <w:spacing w:val="-4"/>
        </w:rPr>
        <w:t>37.45</w:t>
      </w:r>
      <w:r w:rsidR="004D1743" w:rsidRPr="00E85E4B">
        <w:rPr>
          <w:spacing w:val="-4"/>
          <w:cs/>
        </w:rPr>
        <w:t xml:space="preserve"> ล้านบาท </w:t>
      </w:r>
      <w:r w:rsidR="004D1743" w:rsidRPr="00E85E4B">
        <w:rPr>
          <w:rFonts w:hint="cs"/>
          <w:spacing w:val="-4"/>
          <w:cs/>
        </w:rPr>
        <w:t xml:space="preserve">คดีแรกจำนวนทุนทรัพย์ </w:t>
      </w:r>
      <w:r w:rsidR="004D1743" w:rsidRPr="00E85E4B">
        <w:rPr>
          <w:spacing w:val="-4"/>
        </w:rPr>
        <w:t xml:space="preserve">2.10 </w:t>
      </w:r>
      <w:r w:rsidR="004D1743" w:rsidRPr="00E85E4B">
        <w:rPr>
          <w:rFonts w:hint="cs"/>
          <w:spacing w:val="-4"/>
          <w:cs/>
        </w:rPr>
        <w:t xml:space="preserve">ล้านบาท </w:t>
      </w:r>
      <w:r w:rsidR="00F21A40">
        <w:rPr>
          <w:rFonts w:hint="cs"/>
          <w:spacing w:val="-4"/>
          <w:cs/>
        </w:rPr>
        <w:t xml:space="preserve">ในวันที่ </w:t>
      </w:r>
      <w:r w:rsidR="00C6633B">
        <w:rPr>
          <w:spacing w:val="-4"/>
        </w:rPr>
        <w:br/>
      </w:r>
      <w:r w:rsidR="00F21A40">
        <w:rPr>
          <w:spacing w:val="-4"/>
        </w:rPr>
        <w:t xml:space="preserve">6 </w:t>
      </w:r>
      <w:r w:rsidR="00F21A40">
        <w:rPr>
          <w:rFonts w:hint="cs"/>
          <w:spacing w:val="-4"/>
          <w:cs/>
        </w:rPr>
        <w:t xml:space="preserve">ตุลาคม </w:t>
      </w:r>
      <w:r w:rsidR="00F21A40">
        <w:rPr>
          <w:spacing w:val="-4"/>
        </w:rPr>
        <w:t xml:space="preserve">2568 </w:t>
      </w:r>
      <w:r w:rsidR="00C6633B">
        <w:rPr>
          <w:rFonts w:hint="cs"/>
          <w:spacing w:val="-4"/>
          <w:cs/>
        </w:rPr>
        <w:t>ศาลชั้นต้นมีคำพิพากษายกฟ้อง คดี</w:t>
      </w:r>
      <w:r w:rsidR="00E85E4B">
        <w:rPr>
          <w:rFonts w:hint="cs"/>
          <w:spacing w:val="-4"/>
          <w:cs/>
        </w:rPr>
        <w:t xml:space="preserve">อยู่ระหว่างการพิจารณาของศาลอุทธรณ์ </w:t>
      </w:r>
      <w:r w:rsidR="004D1743" w:rsidRPr="00E85E4B">
        <w:rPr>
          <w:rFonts w:hint="cs"/>
          <w:spacing w:val="-4"/>
          <w:cs/>
        </w:rPr>
        <w:t xml:space="preserve">และอีก </w:t>
      </w:r>
      <w:r w:rsidR="004D1743" w:rsidRPr="00E85E4B">
        <w:rPr>
          <w:spacing w:val="-4"/>
        </w:rPr>
        <w:t xml:space="preserve">2 </w:t>
      </w:r>
      <w:r w:rsidR="004D1743" w:rsidRPr="00E85E4B">
        <w:rPr>
          <w:rFonts w:hint="cs"/>
          <w:spacing w:val="-4"/>
          <w:cs/>
        </w:rPr>
        <w:t xml:space="preserve">คดี จำนวนทุนทรัพย์ </w:t>
      </w:r>
      <w:r w:rsidR="004D1743" w:rsidRPr="00E85E4B">
        <w:rPr>
          <w:spacing w:val="-4"/>
        </w:rPr>
        <w:t xml:space="preserve">35.35 </w:t>
      </w:r>
      <w:r w:rsidR="004D1743" w:rsidRPr="00E85E4B">
        <w:rPr>
          <w:rFonts w:hint="cs"/>
          <w:spacing w:val="-4"/>
          <w:cs/>
        </w:rPr>
        <w:t xml:space="preserve">ล้านบาท ณ วันที่ </w:t>
      </w:r>
      <w:r w:rsidR="00AA2571">
        <w:rPr>
          <w:spacing w:val="-4"/>
        </w:rPr>
        <w:t>31</w:t>
      </w:r>
      <w:r w:rsidR="004D1743" w:rsidRPr="00E85E4B">
        <w:rPr>
          <w:rFonts w:hint="cs"/>
          <w:spacing w:val="-4"/>
          <w:cs/>
        </w:rPr>
        <w:t xml:space="preserve"> </w:t>
      </w:r>
      <w:r w:rsidR="00E85E4B">
        <w:rPr>
          <w:rFonts w:hint="cs"/>
          <w:spacing w:val="-4"/>
          <w:cs/>
        </w:rPr>
        <w:t>มีนาคม</w:t>
      </w:r>
      <w:r w:rsidR="004D1743" w:rsidRPr="00E85E4B">
        <w:rPr>
          <w:rFonts w:hint="cs"/>
          <w:spacing w:val="-4"/>
          <w:cs/>
        </w:rPr>
        <w:t xml:space="preserve"> </w:t>
      </w:r>
      <w:r w:rsidR="004D1743" w:rsidRPr="00E85E4B">
        <w:rPr>
          <w:spacing w:val="-4"/>
        </w:rPr>
        <w:t>25</w:t>
      </w:r>
      <w:r w:rsidR="00E85E4B">
        <w:rPr>
          <w:spacing w:val="-4"/>
        </w:rPr>
        <w:t>69</w:t>
      </w:r>
      <w:r w:rsidR="004D1743" w:rsidRPr="00E85E4B">
        <w:rPr>
          <w:rFonts w:hint="cs"/>
          <w:spacing w:val="-4"/>
          <w:cs/>
        </w:rPr>
        <w:t xml:space="preserve"> อยู่ระหว่างการพิจารณาของศาลชั้นต้น บริษัทและบริษัทย่อยคาดว่าจะไม่ได้รับความเสียหายจากทั้งสองคดีดังกล่าว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6C44EDD6" w14:textId="631C54A7" w:rsidR="002D031F" w:rsidRPr="000748F5" w:rsidRDefault="005130CE" w:rsidP="000C6C91">
      <w:pPr>
        <w:ind w:left="1134" w:right="391" w:hanging="510"/>
        <w:jc w:val="thaiDistribute"/>
        <w:rPr>
          <w:spacing w:val="-2"/>
          <w:cs/>
        </w:rPr>
      </w:pPr>
      <w:r w:rsidRPr="00E85E4B">
        <w:rPr>
          <w:spacing w:val="-2"/>
        </w:rPr>
        <w:t>2</w:t>
      </w:r>
      <w:r w:rsidR="0076152F">
        <w:rPr>
          <w:spacing w:val="-2"/>
        </w:rPr>
        <w:t>8</w:t>
      </w:r>
      <w:r w:rsidR="000748F5" w:rsidRPr="00E85E4B">
        <w:rPr>
          <w:spacing w:val="-2"/>
        </w:rPr>
        <w:t>.2</w:t>
      </w:r>
      <w:r w:rsidR="000748F5" w:rsidRPr="00E85E4B">
        <w:rPr>
          <w:spacing w:val="-2"/>
        </w:rPr>
        <w:tab/>
      </w:r>
      <w:r w:rsidR="000748F5" w:rsidRPr="00E85E4B">
        <w:rPr>
          <w:rFonts w:hint="cs"/>
          <w:spacing w:val="-2"/>
          <w:cs/>
        </w:rPr>
        <w:t>บริษัท</w:t>
      </w:r>
      <w:r w:rsidR="004D1743" w:rsidRPr="00E85E4B">
        <w:rPr>
          <w:rFonts w:hint="cs"/>
          <w:spacing w:val="-2"/>
          <w:cs/>
        </w:rPr>
        <w:t>ย่อยของบริษัท</w:t>
      </w:r>
      <w:r w:rsidR="004D1743" w:rsidRPr="00E85E4B">
        <w:rPr>
          <w:spacing w:val="-2"/>
          <w:cs/>
        </w:rPr>
        <w:t>ถูกฟ้องเป็นจำเลยในคดีแรงงาน</w:t>
      </w:r>
      <w:r w:rsidR="004D1743" w:rsidRPr="00E85E4B">
        <w:rPr>
          <w:spacing w:val="-2"/>
        </w:rPr>
        <w:t xml:space="preserve"> </w:t>
      </w:r>
      <w:r w:rsidR="004D1743" w:rsidRPr="00E85E4B">
        <w:rPr>
          <w:spacing w:val="-2"/>
          <w:cs/>
        </w:rPr>
        <w:t xml:space="preserve">รวม </w:t>
      </w:r>
      <w:r w:rsidR="004D1743" w:rsidRPr="00E85E4B">
        <w:rPr>
          <w:spacing w:val="-2"/>
        </w:rPr>
        <w:t>2</w:t>
      </w:r>
      <w:r w:rsidR="004D1743" w:rsidRPr="00E85E4B">
        <w:rPr>
          <w:spacing w:val="-2"/>
          <w:cs/>
        </w:rPr>
        <w:t xml:space="preserve"> คดี จำนวนทุนทรัพย์รวม </w:t>
      </w:r>
      <w:r w:rsidR="004D1743" w:rsidRPr="00E85E4B">
        <w:rPr>
          <w:spacing w:val="-2"/>
        </w:rPr>
        <w:t>3.77</w:t>
      </w:r>
      <w:r w:rsidR="004D1743" w:rsidRPr="00E85E4B">
        <w:rPr>
          <w:rFonts w:hint="cs"/>
          <w:spacing w:val="-2"/>
          <w:cs/>
        </w:rPr>
        <w:t xml:space="preserve"> ล้านบาท คดีแรกจำนวนทุนทรัพย์ </w:t>
      </w:r>
      <w:r w:rsidR="004D1743" w:rsidRPr="00E85E4B">
        <w:rPr>
          <w:spacing w:val="-2"/>
        </w:rPr>
        <w:t xml:space="preserve">1.09 </w:t>
      </w:r>
      <w:r w:rsidR="004D1743" w:rsidRPr="00E85E4B">
        <w:rPr>
          <w:rFonts w:hint="cs"/>
          <w:spacing w:val="-2"/>
          <w:cs/>
        </w:rPr>
        <w:t xml:space="preserve">ล้านบาท ศาลชั้นต้นมีคำพิพากษายกฟ้อง </w:t>
      </w:r>
      <w:r w:rsidR="000F2430">
        <w:rPr>
          <w:rFonts w:hint="cs"/>
          <w:spacing w:val="-2"/>
          <w:cs/>
        </w:rPr>
        <w:t>เมื่อ</w:t>
      </w:r>
      <w:r w:rsidR="000F2430" w:rsidRPr="00E85E4B">
        <w:rPr>
          <w:rFonts w:hint="cs"/>
          <w:spacing w:val="-2"/>
          <w:cs/>
        </w:rPr>
        <w:t xml:space="preserve">วันที่ </w:t>
      </w:r>
      <w:r w:rsidR="000F2430" w:rsidRPr="00E85E4B">
        <w:rPr>
          <w:spacing w:val="-2"/>
        </w:rPr>
        <w:t xml:space="preserve">29 </w:t>
      </w:r>
      <w:r w:rsidR="000F2430" w:rsidRPr="00E85E4B">
        <w:rPr>
          <w:rFonts w:hint="cs"/>
          <w:spacing w:val="-2"/>
          <w:cs/>
        </w:rPr>
        <w:t xml:space="preserve">มกราคม </w:t>
      </w:r>
      <w:r w:rsidR="000F2430" w:rsidRPr="00E85E4B">
        <w:rPr>
          <w:spacing w:val="-2"/>
        </w:rPr>
        <w:t>2569</w:t>
      </w:r>
      <w:r w:rsidR="000F2430">
        <w:rPr>
          <w:rFonts w:hint="cs"/>
          <w:spacing w:val="-2"/>
          <w:cs/>
        </w:rPr>
        <w:t xml:space="preserve"> </w:t>
      </w:r>
      <w:r w:rsidR="004D1743" w:rsidRPr="00E85E4B">
        <w:rPr>
          <w:rFonts w:hint="cs"/>
          <w:spacing w:val="-2"/>
          <w:cs/>
        </w:rPr>
        <w:t>และคดี</w:t>
      </w:r>
      <w:r w:rsidR="000F2430">
        <w:rPr>
          <w:rFonts w:hint="cs"/>
          <w:spacing w:val="-2"/>
          <w:cs/>
        </w:rPr>
        <w:t>ที่สอง</w:t>
      </w:r>
      <w:r w:rsidR="004D1743" w:rsidRPr="00E85E4B">
        <w:rPr>
          <w:rFonts w:hint="cs"/>
          <w:spacing w:val="-2"/>
          <w:cs/>
        </w:rPr>
        <w:t xml:space="preserve">จำนวนทุนทรัพย์ </w:t>
      </w:r>
      <w:r w:rsidR="004D1743" w:rsidRPr="00E85E4B">
        <w:rPr>
          <w:spacing w:val="-2"/>
        </w:rPr>
        <w:t xml:space="preserve">2.68 </w:t>
      </w:r>
      <w:r w:rsidR="004D1743" w:rsidRPr="00E85E4B">
        <w:rPr>
          <w:rFonts w:hint="cs"/>
          <w:spacing w:val="-2"/>
          <w:cs/>
        </w:rPr>
        <w:t xml:space="preserve">ล้านบาท </w:t>
      </w:r>
      <w:r w:rsidR="00780A0B">
        <w:rPr>
          <w:rFonts w:hint="cs"/>
          <w:spacing w:val="-2"/>
          <w:cs/>
        </w:rPr>
        <w:t>ศาลชั้นต้นมีคำพิพากษายกฟ้อง เมื่อวั</w:t>
      </w:r>
      <w:r w:rsidR="004D1743" w:rsidRPr="00E85E4B">
        <w:rPr>
          <w:rFonts w:hint="cs"/>
          <w:spacing w:val="-2"/>
          <w:cs/>
        </w:rPr>
        <w:t xml:space="preserve">นที่ </w:t>
      </w:r>
      <w:r w:rsidR="00780A0B">
        <w:rPr>
          <w:spacing w:val="-2"/>
        </w:rPr>
        <w:t>27</w:t>
      </w:r>
      <w:r w:rsidR="004D1743" w:rsidRPr="00E85E4B">
        <w:rPr>
          <w:rFonts w:hint="cs"/>
          <w:spacing w:val="-2"/>
          <w:cs/>
        </w:rPr>
        <w:t xml:space="preserve"> </w:t>
      </w:r>
      <w:r w:rsidR="00780A0B">
        <w:rPr>
          <w:rFonts w:hint="cs"/>
          <w:spacing w:val="-2"/>
          <w:cs/>
        </w:rPr>
        <w:t>เมษายน</w:t>
      </w:r>
      <w:r w:rsidR="004D1743" w:rsidRPr="00E85E4B">
        <w:rPr>
          <w:rFonts w:hint="cs"/>
          <w:spacing w:val="-2"/>
          <w:cs/>
        </w:rPr>
        <w:t xml:space="preserve"> </w:t>
      </w:r>
      <w:r w:rsidR="004D1743" w:rsidRPr="00E85E4B">
        <w:rPr>
          <w:spacing w:val="-2"/>
        </w:rPr>
        <w:t>256</w:t>
      </w:r>
      <w:r w:rsidR="00780A0B">
        <w:rPr>
          <w:spacing w:val="-2"/>
        </w:rPr>
        <w:t>9</w:t>
      </w:r>
      <w:r w:rsidR="004D1743" w:rsidRPr="00E85E4B">
        <w:rPr>
          <w:rFonts w:hint="cs"/>
          <w:spacing w:val="-2"/>
          <w:cs/>
        </w:rPr>
        <w:t xml:space="preserve"> </w:t>
      </w:r>
      <w:r w:rsidR="00780A0B">
        <w:rPr>
          <w:rFonts w:hint="cs"/>
          <w:spacing w:val="-2"/>
          <w:cs/>
        </w:rPr>
        <w:t>ปัจจุบันทั้งสองคดี</w:t>
      </w:r>
      <w:r w:rsidR="004D1743" w:rsidRPr="00E85E4B">
        <w:rPr>
          <w:rFonts w:hint="cs"/>
          <w:spacing w:val="-2"/>
          <w:cs/>
        </w:rPr>
        <w:t>อยู่ระหว่างการพิจารณาของศาล</w:t>
      </w:r>
      <w:r w:rsidR="00780A0B">
        <w:rPr>
          <w:rFonts w:hint="cs"/>
          <w:spacing w:val="-2"/>
          <w:cs/>
        </w:rPr>
        <w:t>อุทธรณ์</w:t>
      </w:r>
      <w:r w:rsidR="004D1743" w:rsidRPr="00E85E4B">
        <w:rPr>
          <w:rFonts w:hint="cs"/>
          <w:spacing w:val="-2"/>
          <w:cs/>
        </w:rPr>
        <w:t xml:space="preserve"> บริษัทย่อยคาดว่าจะไม่ได้รับความเสียหายจากทั้งสองคดีดังกล่าว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3E992CA5" w14:textId="77777777" w:rsidR="00B04BAA" w:rsidRPr="000748F5" w:rsidRDefault="00B04BAA" w:rsidP="000C6C91">
      <w:pPr>
        <w:ind w:left="882" w:right="391"/>
        <w:jc w:val="thaiDistribute"/>
        <w:rPr>
          <w:spacing w:val="-2"/>
          <w:highlight w:val="yellow"/>
        </w:rPr>
      </w:pPr>
    </w:p>
    <w:p w14:paraId="4EE48955" w14:textId="77777777" w:rsidR="001E2F92" w:rsidRPr="001E2F92" w:rsidRDefault="001E2F92" w:rsidP="000C6C91">
      <w:pPr>
        <w:ind w:left="709" w:right="391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5FF59C0" w14:textId="63D2DDDB" w:rsidR="00F4496A" w:rsidRDefault="00E96678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14:paraId="078612B4" w14:textId="77777777" w:rsidR="00F44C7D" w:rsidRPr="00F44C7D" w:rsidRDefault="00F44C7D" w:rsidP="000C6C91">
      <w:pPr>
        <w:ind w:left="284" w:right="391"/>
        <w:rPr>
          <w:rFonts w:ascii="Angsana New" w:hAnsi="Angsana New"/>
          <w:b/>
          <w:bCs/>
          <w:sz w:val="4"/>
          <w:szCs w:val="4"/>
        </w:rPr>
      </w:pPr>
    </w:p>
    <w:p w14:paraId="35BEDCD8" w14:textId="71921874" w:rsidR="00E96678" w:rsidRDefault="00E96678" w:rsidP="000C6C91">
      <w:pPr>
        <w:ind w:left="644" w:right="391" w:firstLine="490"/>
        <w:jc w:val="thaiDistribute"/>
        <w:rPr>
          <w:rFonts w:ascii="Angsana New" w:hAnsi="Angsana New"/>
        </w:rPr>
      </w:pPr>
      <w:r w:rsidRPr="00616179">
        <w:rPr>
          <w:rFonts w:ascii="Angsana New" w:hAnsi="Angsana New" w:hint="cs"/>
          <w:spacing w:val="-6"/>
          <w:cs/>
        </w:rPr>
        <w:t xml:space="preserve">เมื่อวันที่ </w:t>
      </w:r>
      <w:r w:rsidRPr="00616179">
        <w:rPr>
          <w:rFonts w:ascii="Angsana New" w:hAnsi="Angsana New"/>
          <w:spacing w:val="-6"/>
        </w:rPr>
        <w:t>2</w:t>
      </w:r>
      <w:r w:rsidR="004D1743" w:rsidRPr="00616179">
        <w:rPr>
          <w:rFonts w:ascii="Angsana New" w:hAnsi="Angsana New" w:hint="cs"/>
          <w:spacing w:val="-6"/>
          <w:cs/>
        </w:rPr>
        <w:t>4</w:t>
      </w:r>
      <w:r w:rsidRPr="00616179">
        <w:rPr>
          <w:rFonts w:ascii="Angsana New" w:hAnsi="Angsana New"/>
          <w:spacing w:val="-6"/>
        </w:rPr>
        <w:t xml:space="preserve"> </w:t>
      </w:r>
      <w:r w:rsidRPr="00616179">
        <w:rPr>
          <w:rFonts w:ascii="Angsana New" w:hAnsi="Angsana New" w:hint="cs"/>
          <w:spacing w:val="-6"/>
          <w:cs/>
        </w:rPr>
        <w:t xml:space="preserve">เมษายน </w:t>
      </w:r>
      <w:r w:rsidRPr="00616179">
        <w:rPr>
          <w:rFonts w:ascii="Angsana New" w:hAnsi="Angsana New"/>
          <w:spacing w:val="-6"/>
        </w:rPr>
        <w:t>256</w:t>
      </w:r>
      <w:r w:rsidR="004D1743" w:rsidRPr="00616179">
        <w:rPr>
          <w:rFonts w:ascii="Angsana New" w:hAnsi="Angsana New" w:hint="cs"/>
          <w:spacing w:val="-6"/>
          <w:cs/>
        </w:rPr>
        <w:t>9</w:t>
      </w:r>
      <w:r w:rsidRPr="00616179">
        <w:rPr>
          <w:rFonts w:ascii="Angsana New" w:hAnsi="Angsana New"/>
          <w:spacing w:val="-6"/>
        </w:rPr>
        <w:t xml:space="preserve"> </w:t>
      </w:r>
      <w:r w:rsidRPr="00616179">
        <w:rPr>
          <w:rFonts w:ascii="Angsana New" w:hAnsi="Angsana New" w:hint="cs"/>
          <w:spacing w:val="-6"/>
          <w:cs/>
        </w:rPr>
        <w:t xml:space="preserve">ที่ประชุมสามัญผู้ถือหุ้นของบริษัทประจำปี </w:t>
      </w:r>
      <w:r w:rsidRPr="00616179">
        <w:rPr>
          <w:rFonts w:ascii="Angsana New" w:hAnsi="Angsana New"/>
          <w:spacing w:val="-6"/>
        </w:rPr>
        <w:t>256</w:t>
      </w:r>
      <w:r w:rsidR="004D1743" w:rsidRPr="00616179">
        <w:rPr>
          <w:rFonts w:ascii="Angsana New" w:hAnsi="Angsana New" w:hint="cs"/>
          <w:spacing w:val="-6"/>
          <w:cs/>
        </w:rPr>
        <w:t>9</w:t>
      </w:r>
      <w:r w:rsidRPr="00616179">
        <w:rPr>
          <w:rFonts w:ascii="Angsana New" w:hAnsi="Angsana New"/>
          <w:spacing w:val="-6"/>
        </w:rPr>
        <w:t xml:space="preserve"> </w:t>
      </w:r>
      <w:r w:rsidRPr="00616179">
        <w:rPr>
          <w:rFonts w:ascii="Angsana New" w:hAnsi="Angsana New" w:hint="cs"/>
          <w:spacing w:val="-6"/>
          <w:cs/>
        </w:rPr>
        <w:t>ได้มีมติให้จ่ายเงินปันผลแก่ผู้ถือหุ้น</w:t>
      </w:r>
      <w:r w:rsidRPr="00616179">
        <w:rPr>
          <w:rFonts w:ascii="Angsana New" w:hAnsi="Angsana New" w:hint="cs"/>
          <w:cs/>
        </w:rPr>
        <w:t xml:space="preserve">จำนวน </w:t>
      </w:r>
      <w:r w:rsidRPr="00616179">
        <w:rPr>
          <w:rFonts w:ascii="Angsana New" w:hAnsi="Angsana New"/>
        </w:rPr>
        <w:t xml:space="preserve">2,000 </w:t>
      </w:r>
      <w:r w:rsidRPr="00616179">
        <w:rPr>
          <w:rFonts w:ascii="Angsana New" w:hAnsi="Angsana New" w:hint="cs"/>
          <w:cs/>
        </w:rPr>
        <w:t xml:space="preserve">ล้านหุ้น ในอัตราหุ้นละ </w:t>
      </w:r>
      <w:r w:rsidRPr="00616179">
        <w:rPr>
          <w:rFonts w:ascii="Angsana New" w:hAnsi="Angsana New"/>
        </w:rPr>
        <w:t>0.</w:t>
      </w:r>
      <w:r w:rsidR="007758A6">
        <w:rPr>
          <w:rFonts w:ascii="Angsana New" w:hAnsi="Angsana New"/>
        </w:rPr>
        <w:t>10</w:t>
      </w:r>
      <w:r w:rsidRPr="00616179">
        <w:rPr>
          <w:rFonts w:ascii="Angsana New" w:hAnsi="Angsana New"/>
        </w:rPr>
        <w:t xml:space="preserve"> </w:t>
      </w:r>
      <w:r w:rsidRPr="00616179">
        <w:rPr>
          <w:rFonts w:ascii="Angsana New" w:hAnsi="Angsana New" w:hint="cs"/>
          <w:cs/>
        </w:rPr>
        <w:t>บาท</w:t>
      </w:r>
      <w:r w:rsidR="00E97ABC" w:rsidRPr="00616179">
        <w:rPr>
          <w:rFonts w:ascii="Angsana New" w:hAnsi="Angsana New" w:hint="cs"/>
          <w:cs/>
        </w:rPr>
        <w:t xml:space="preserve"> </w:t>
      </w:r>
      <w:r w:rsidRPr="00616179">
        <w:rPr>
          <w:rFonts w:ascii="Angsana New" w:hAnsi="Angsana New" w:hint="cs"/>
          <w:cs/>
        </w:rPr>
        <w:t>เป็นจำนวน</w:t>
      </w:r>
      <w:r w:rsidR="00736A83" w:rsidRPr="00616179">
        <w:rPr>
          <w:rFonts w:ascii="Angsana New" w:hAnsi="Angsana New" w:hint="cs"/>
          <w:cs/>
        </w:rPr>
        <w:t>เงิน</w:t>
      </w:r>
      <w:r w:rsidRPr="00616179">
        <w:rPr>
          <w:rFonts w:ascii="Angsana New" w:hAnsi="Angsana New" w:hint="cs"/>
          <w:cs/>
        </w:rPr>
        <w:t xml:space="preserve"> </w:t>
      </w:r>
      <w:r w:rsidR="007758A6">
        <w:rPr>
          <w:rFonts w:ascii="Angsana New" w:hAnsi="Angsana New"/>
        </w:rPr>
        <w:t>200</w:t>
      </w:r>
      <w:r w:rsidRPr="00616179">
        <w:rPr>
          <w:rFonts w:ascii="Angsana New" w:hAnsi="Angsana New" w:hint="cs"/>
          <w:cs/>
        </w:rPr>
        <w:t xml:space="preserve"> ล้านบาท </w:t>
      </w:r>
      <w:r w:rsidR="006C7F23" w:rsidRPr="00616179">
        <w:rPr>
          <w:rFonts w:ascii="Angsana New" w:hAnsi="Angsana New" w:hint="cs"/>
          <w:cs/>
        </w:rPr>
        <w:t>โดยเมื่อวันที่</w:t>
      </w:r>
      <w:r w:rsidR="006C7F23" w:rsidRPr="00616179">
        <w:rPr>
          <w:rFonts w:ascii="Angsana New" w:hAnsi="Angsana New"/>
        </w:rPr>
        <w:t xml:space="preserve"> </w:t>
      </w:r>
      <w:r w:rsidR="00A0720F">
        <w:rPr>
          <w:rFonts w:ascii="Angsana New" w:hAnsi="Angsana New"/>
        </w:rPr>
        <w:t>4</w:t>
      </w:r>
      <w:r w:rsidR="006C7F23" w:rsidRPr="00616179">
        <w:rPr>
          <w:rFonts w:ascii="Angsana New" w:hAnsi="Angsana New" w:hint="cs"/>
          <w:cs/>
        </w:rPr>
        <w:t xml:space="preserve"> </w:t>
      </w:r>
      <w:r w:rsidR="00A0720F">
        <w:rPr>
          <w:rFonts w:ascii="Angsana New" w:hAnsi="Angsana New" w:hint="cs"/>
          <w:cs/>
        </w:rPr>
        <w:t>กันยายน</w:t>
      </w:r>
      <w:r w:rsidR="006C7F23" w:rsidRPr="00616179">
        <w:rPr>
          <w:rFonts w:ascii="Angsana New" w:hAnsi="Angsana New" w:hint="cs"/>
          <w:cs/>
        </w:rPr>
        <w:t xml:space="preserve"> </w:t>
      </w:r>
      <w:r w:rsidR="006C7F23" w:rsidRPr="00616179">
        <w:rPr>
          <w:rFonts w:ascii="Angsana New" w:hAnsi="Angsana New"/>
        </w:rPr>
        <w:t>256</w:t>
      </w:r>
      <w:r w:rsidR="00FC3ECB">
        <w:rPr>
          <w:rFonts w:ascii="Angsana New" w:hAnsi="Angsana New"/>
        </w:rPr>
        <w:t>8</w:t>
      </w:r>
      <w:r w:rsidR="006C7F23" w:rsidRPr="00616179">
        <w:rPr>
          <w:rFonts w:ascii="Angsana New" w:hAnsi="Angsana New" w:hint="cs"/>
          <w:cs/>
        </w:rPr>
        <w:t xml:space="preserve"> บริษัทได้จ่ายเงินปันผลระหว่างกาลในอัตราหุ้นละ </w:t>
      </w:r>
      <w:r w:rsidR="006C7F23" w:rsidRPr="00616179">
        <w:rPr>
          <w:rFonts w:ascii="Angsana New" w:hAnsi="Angsana New"/>
        </w:rPr>
        <w:t>0.04</w:t>
      </w:r>
      <w:r w:rsidR="006C7F23" w:rsidRPr="00616179">
        <w:rPr>
          <w:rFonts w:ascii="Angsana New" w:hAnsi="Angsana New" w:hint="cs"/>
          <w:cs/>
        </w:rPr>
        <w:t xml:space="preserve"> บาท เป็นจำนวนเงิน </w:t>
      </w:r>
      <w:r w:rsidR="006C7F23" w:rsidRPr="00616179">
        <w:rPr>
          <w:rFonts w:ascii="Angsana New" w:hAnsi="Angsana New"/>
        </w:rPr>
        <w:t>80</w:t>
      </w:r>
      <w:r w:rsidR="006C7F23" w:rsidRPr="00616179">
        <w:rPr>
          <w:rFonts w:ascii="Angsana New" w:hAnsi="Angsana New" w:hint="cs"/>
          <w:cs/>
        </w:rPr>
        <w:t xml:space="preserve"> ล้านบาท คงเหลือ</w:t>
      </w:r>
      <w:r w:rsidR="006050DA">
        <w:rPr>
          <w:rFonts w:ascii="Angsana New" w:hAnsi="Angsana New"/>
        </w:rPr>
        <w:br/>
      </w:r>
      <w:r w:rsidR="006C7F23" w:rsidRPr="00616179">
        <w:rPr>
          <w:rFonts w:ascii="Angsana New" w:hAnsi="Angsana New" w:hint="cs"/>
          <w:cs/>
        </w:rPr>
        <w:t>เงินปันผล</w:t>
      </w:r>
      <w:r w:rsidR="000C2234" w:rsidRPr="00616179">
        <w:rPr>
          <w:rFonts w:ascii="Angsana New" w:hAnsi="Angsana New" w:hint="cs"/>
          <w:cs/>
        </w:rPr>
        <w:t>ที่จะจ่ายในอัตราหุ้นละ</w:t>
      </w:r>
      <w:r w:rsidR="000C2234" w:rsidRPr="00616179">
        <w:rPr>
          <w:rFonts w:ascii="Angsana New" w:hAnsi="Angsana New"/>
        </w:rPr>
        <w:t xml:space="preserve"> 0.0</w:t>
      </w:r>
      <w:r w:rsidR="005E128D">
        <w:rPr>
          <w:rFonts w:ascii="Angsana New" w:hAnsi="Angsana New"/>
        </w:rPr>
        <w:t>6</w:t>
      </w:r>
      <w:r w:rsidR="000C2234" w:rsidRPr="00616179">
        <w:rPr>
          <w:rFonts w:ascii="Angsana New" w:hAnsi="Angsana New" w:hint="cs"/>
          <w:cs/>
        </w:rPr>
        <w:t xml:space="preserve"> บาท เป็นจำนวนเงิน</w:t>
      </w:r>
      <w:r w:rsidR="000C2234" w:rsidRPr="00616179">
        <w:rPr>
          <w:rFonts w:ascii="Angsana New" w:hAnsi="Angsana New"/>
        </w:rPr>
        <w:t xml:space="preserve"> </w:t>
      </w:r>
      <w:r w:rsidR="005E128D">
        <w:rPr>
          <w:rFonts w:ascii="Angsana New" w:hAnsi="Angsana New"/>
        </w:rPr>
        <w:t>120</w:t>
      </w:r>
      <w:r w:rsidR="000C2234" w:rsidRPr="00616179">
        <w:rPr>
          <w:rFonts w:ascii="Angsana New" w:hAnsi="Angsana New"/>
        </w:rPr>
        <w:t xml:space="preserve"> </w:t>
      </w:r>
      <w:r w:rsidR="000C2234" w:rsidRPr="00616179">
        <w:rPr>
          <w:rFonts w:ascii="Angsana New" w:hAnsi="Angsana New" w:hint="cs"/>
          <w:cs/>
        </w:rPr>
        <w:t xml:space="preserve">ล้านบาท </w:t>
      </w:r>
      <w:r w:rsidRPr="00616179">
        <w:rPr>
          <w:rFonts w:ascii="Angsana New" w:hAnsi="Angsana New" w:hint="cs"/>
          <w:cs/>
        </w:rPr>
        <w:t xml:space="preserve">ซึ่งเสนอจ่ายเงินปันผลในวันที่ </w:t>
      </w:r>
      <w:r w:rsidR="00FC7127">
        <w:rPr>
          <w:rFonts w:ascii="Angsana New" w:hAnsi="Angsana New"/>
        </w:rPr>
        <w:br/>
      </w:r>
      <w:r w:rsidRPr="00616179">
        <w:rPr>
          <w:rFonts w:ascii="Angsana New" w:hAnsi="Angsana New"/>
        </w:rPr>
        <w:t>2</w:t>
      </w:r>
      <w:r w:rsidR="005E128D">
        <w:rPr>
          <w:rFonts w:ascii="Angsana New" w:hAnsi="Angsana New"/>
        </w:rPr>
        <w:t>1</w:t>
      </w:r>
      <w:r w:rsidR="00E97ABC" w:rsidRPr="00616179">
        <w:rPr>
          <w:rFonts w:ascii="Angsana New" w:hAnsi="Angsana New" w:hint="cs"/>
          <w:cs/>
        </w:rPr>
        <w:t xml:space="preserve"> </w:t>
      </w:r>
      <w:r w:rsidRPr="00616179">
        <w:rPr>
          <w:rFonts w:ascii="Angsana New" w:hAnsi="Angsana New" w:hint="cs"/>
          <w:cs/>
        </w:rPr>
        <w:t xml:space="preserve">พฤษภาคม </w:t>
      </w:r>
      <w:r w:rsidRPr="00616179">
        <w:rPr>
          <w:rFonts w:ascii="Angsana New" w:hAnsi="Angsana New"/>
        </w:rPr>
        <w:t>256</w:t>
      </w:r>
      <w:r w:rsidR="005E128D">
        <w:rPr>
          <w:rFonts w:ascii="Angsana New" w:hAnsi="Angsana New"/>
        </w:rPr>
        <w:t>9</w:t>
      </w:r>
      <w:r w:rsidRPr="00616179">
        <w:rPr>
          <w:rFonts w:ascii="Angsana New" w:hAnsi="Angsana New"/>
        </w:rPr>
        <w:t xml:space="preserve"> </w:t>
      </w:r>
      <w:r w:rsidRPr="00616179">
        <w:rPr>
          <w:rFonts w:ascii="Angsana New" w:hAnsi="Angsana New" w:hint="cs"/>
          <w:cs/>
        </w:rPr>
        <w:t xml:space="preserve">รวมทั้งได้มีการอนุมัติการจ่ายค่าตอบแทนกรรมการประจำปี </w:t>
      </w:r>
      <w:r w:rsidRPr="00616179">
        <w:rPr>
          <w:rFonts w:ascii="Angsana New" w:hAnsi="Angsana New"/>
        </w:rPr>
        <w:t>256</w:t>
      </w:r>
      <w:r w:rsidR="005E128D">
        <w:rPr>
          <w:rFonts w:ascii="Angsana New" w:hAnsi="Angsana New"/>
        </w:rPr>
        <w:t>9</w:t>
      </w:r>
      <w:r w:rsidRPr="00616179">
        <w:rPr>
          <w:rFonts w:ascii="Angsana New" w:hAnsi="Angsana New"/>
        </w:rPr>
        <w:t xml:space="preserve"> </w:t>
      </w:r>
      <w:r w:rsidRPr="00616179">
        <w:rPr>
          <w:rFonts w:ascii="Angsana New" w:hAnsi="Angsana New" w:hint="cs"/>
          <w:cs/>
        </w:rPr>
        <w:t>เป็นเงินบำเหน็จกรรมการจำนวน</w:t>
      </w:r>
      <w:r w:rsidR="00736A83" w:rsidRPr="00616179">
        <w:rPr>
          <w:rFonts w:ascii="Angsana New" w:hAnsi="Angsana New" w:hint="cs"/>
          <w:cs/>
        </w:rPr>
        <w:t>เงิน</w:t>
      </w:r>
      <w:r w:rsidR="00E97ABC" w:rsidRPr="00616179">
        <w:rPr>
          <w:rFonts w:ascii="Angsana New" w:hAnsi="Angsana New" w:hint="cs"/>
          <w:cs/>
        </w:rPr>
        <w:t xml:space="preserve"> </w:t>
      </w:r>
      <w:r w:rsidRPr="00616179">
        <w:rPr>
          <w:rFonts w:ascii="Angsana New" w:hAnsi="Angsana New"/>
        </w:rPr>
        <w:t xml:space="preserve">18 </w:t>
      </w:r>
      <w:r w:rsidRPr="00616179">
        <w:rPr>
          <w:rFonts w:ascii="Angsana New" w:hAnsi="Angsana New" w:hint="cs"/>
          <w:cs/>
        </w:rPr>
        <w:t>ล้านบาท และเบี้ยประชุมกรรมการในอัตราที่กำหนดไว้</w:t>
      </w:r>
    </w:p>
    <w:p w14:paraId="68EE3D7F" w14:textId="77777777" w:rsidR="0099764E" w:rsidRDefault="0099764E" w:rsidP="00433155">
      <w:pPr>
        <w:ind w:right="391"/>
        <w:rPr>
          <w:rFonts w:ascii="Angsana New" w:hAnsi="Angsana New"/>
        </w:rPr>
      </w:pPr>
    </w:p>
    <w:p w14:paraId="5E81BB23" w14:textId="5D1E5F1A" w:rsidR="000070C4" w:rsidRPr="000070C4" w:rsidRDefault="000070C4" w:rsidP="000070C4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070C4">
        <w:rPr>
          <w:rFonts w:ascii="Angsana New" w:hAnsi="Angsana New" w:hint="cs"/>
          <w:b/>
          <w:bCs/>
          <w:cs/>
        </w:rPr>
        <w:t>จัดประเภทรายการบัญชีใหม่</w:t>
      </w:r>
    </w:p>
    <w:p w14:paraId="31F512B8" w14:textId="77777777" w:rsidR="000070C4" w:rsidRDefault="000070C4" w:rsidP="000070C4">
      <w:pPr>
        <w:tabs>
          <w:tab w:val="left" w:pos="360"/>
          <w:tab w:val="left" w:pos="900"/>
          <w:tab w:val="left" w:pos="1440"/>
          <w:tab w:val="left" w:pos="9072"/>
        </w:tabs>
        <w:spacing w:line="120" w:lineRule="auto"/>
        <w:ind w:right="646"/>
        <w:jc w:val="both"/>
        <w:rPr>
          <w:rFonts w:ascii="Angsana New" w:hAnsi="Angsana New"/>
          <w:b/>
          <w:bCs/>
          <w:sz w:val="20"/>
          <w:szCs w:val="20"/>
        </w:rPr>
      </w:pPr>
    </w:p>
    <w:p w14:paraId="21DBF0FE" w14:textId="69E7653D" w:rsidR="000070C4" w:rsidRPr="000070C4" w:rsidRDefault="000070C4" w:rsidP="000070C4">
      <w:pPr>
        <w:tabs>
          <w:tab w:val="left" w:pos="900"/>
          <w:tab w:val="left" w:pos="1440"/>
          <w:tab w:val="left" w:pos="9356"/>
        </w:tabs>
        <w:ind w:left="630" w:right="450" w:firstLine="540"/>
        <w:jc w:val="thaiDistribute"/>
        <w:rPr>
          <w:rFonts w:ascii="Angsana New" w:hAnsi="Angsana New"/>
          <w:spacing w:val="-6"/>
        </w:rPr>
      </w:pPr>
      <w:r w:rsidRPr="000070C4">
        <w:rPr>
          <w:rFonts w:ascii="Angsana New" w:hAnsi="Angsana New" w:hint="cs"/>
          <w:spacing w:val="-6"/>
          <w:cs/>
        </w:rPr>
        <w:t>บริษัท</w:t>
      </w:r>
      <w:r w:rsidR="00695DFF">
        <w:rPr>
          <w:rFonts w:ascii="Angsana New" w:hAnsi="Angsana New" w:hint="cs"/>
          <w:spacing w:val="-6"/>
          <w:cs/>
        </w:rPr>
        <w:t>และบริษัทย่อย</w:t>
      </w:r>
      <w:r w:rsidRPr="000070C4">
        <w:rPr>
          <w:rFonts w:ascii="Angsana New" w:hAnsi="Angsana New" w:hint="cs"/>
          <w:spacing w:val="-6"/>
          <w:cs/>
        </w:rPr>
        <w:t>ได้มีการจัดประเภทบัญชีใหม่ในงบการเงิ</w:t>
      </w:r>
      <w:r w:rsidR="007C1C93">
        <w:rPr>
          <w:rFonts w:ascii="Angsana New" w:hAnsi="Angsana New" w:hint="cs"/>
          <w:spacing w:val="-6"/>
          <w:cs/>
        </w:rPr>
        <w:t xml:space="preserve">นปี </w:t>
      </w:r>
      <w:r w:rsidR="007C1C93">
        <w:rPr>
          <w:rFonts w:ascii="Angsana New" w:hAnsi="Angsana New"/>
          <w:spacing w:val="-6"/>
        </w:rPr>
        <w:t>2568</w:t>
      </w:r>
      <w:r w:rsidRPr="000070C4">
        <w:rPr>
          <w:rFonts w:ascii="Angsana New" w:hAnsi="Angsana New" w:hint="cs"/>
          <w:spacing w:val="-6"/>
          <w:cs/>
        </w:rPr>
        <w:t xml:space="preserve"> เพื่อให้มีความสอดคล้องกับการแสดงงบการเงินสำหรับ</w:t>
      </w:r>
      <w:r>
        <w:rPr>
          <w:rFonts w:ascii="Angsana New" w:hAnsi="Angsana New" w:hint="cs"/>
          <w:spacing w:val="-6"/>
          <w:cs/>
        </w:rPr>
        <w:t>งวด</w:t>
      </w:r>
      <w:r w:rsidRPr="000070C4">
        <w:rPr>
          <w:rFonts w:ascii="Angsana New" w:hAnsi="Angsana New" w:hint="cs"/>
          <w:spacing w:val="-6"/>
          <w:cs/>
        </w:rPr>
        <w:t xml:space="preserve">วันที่ </w:t>
      </w:r>
      <w:r>
        <w:rPr>
          <w:rFonts w:ascii="Angsana New" w:hAnsi="Angsana New"/>
          <w:spacing w:val="-6"/>
        </w:rPr>
        <w:t xml:space="preserve">31 </w:t>
      </w:r>
      <w:r>
        <w:rPr>
          <w:rFonts w:ascii="Angsana New" w:hAnsi="Angsana New" w:hint="cs"/>
          <w:spacing w:val="-6"/>
          <w:cs/>
        </w:rPr>
        <w:t xml:space="preserve">มีนาคม </w:t>
      </w:r>
      <w:r>
        <w:rPr>
          <w:rFonts w:ascii="Angsana New" w:hAnsi="Angsana New"/>
          <w:spacing w:val="-6"/>
        </w:rPr>
        <w:t>2569</w:t>
      </w:r>
      <w:r w:rsidRPr="000070C4">
        <w:rPr>
          <w:rFonts w:ascii="Angsana New" w:hAnsi="Angsana New" w:hint="cs"/>
          <w:spacing w:val="-6"/>
          <w:cs/>
        </w:rPr>
        <w:t xml:space="preserve"> ซึ่งไม่มีผลกระทบต่อ</w:t>
      </w:r>
      <w:r>
        <w:rPr>
          <w:rFonts w:ascii="Angsana New" w:hAnsi="Angsana New" w:hint="cs"/>
          <w:spacing w:val="-6"/>
          <w:cs/>
        </w:rPr>
        <w:t>กำไร</w:t>
      </w:r>
      <w:r w:rsidRPr="000070C4">
        <w:rPr>
          <w:rFonts w:ascii="Angsana New" w:hAnsi="Angsana New" w:hint="cs"/>
          <w:spacing w:val="-6"/>
          <w:cs/>
        </w:rPr>
        <w:t>สำหรับ</w:t>
      </w:r>
      <w:r>
        <w:rPr>
          <w:rFonts w:ascii="Angsana New" w:hAnsi="Angsana New" w:hint="cs"/>
          <w:spacing w:val="-6"/>
          <w:cs/>
        </w:rPr>
        <w:t>งวด</w:t>
      </w:r>
      <w:r w:rsidRPr="000070C4">
        <w:rPr>
          <w:rFonts w:ascii="Angsana New" w:hAnsi="Angsana New" w:hint="cs"/>
          <w:spacing w:val="-6"/>
          <w:cs/>
        </w:rPr>
        <w:t>หรือส่วนของผู้ถือหุ้นตามที่เคยรายงานไว้</w:t>
      </w:r>
    </w:p>
    <w:p w14:paraId="18536E0B" w14:textId="77777777" w:rsidR="000070C4" w:rsidRPr="0099764E" w:rsidRDefault="000070C4" w:rsidP="00433155">
      <w:pPr>
        <w:ind w:right="391"/>
        <w:rPr>
          <w:rFonts w:ascii="Angsana New" w:hAnsi="Angsana New"/>
        </w:rPr>
      </w:pPr>
    </w:p>
    <w:p w14:paraId="58174F01" w14:textId="4CE39386" w:rsidR="0099764E" w:rsidRDefault="0099764E" w:rsidP="000C6C91">
      <w:pPr>
        <w:numPr>
          <w:ilvl w:val="0"/>
          <w:numId w:val="1"/>
        </w:numPr>
        <w:ind w:left="630" w:right="39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0C6C91">
      <w:pPr>
        <w:tabs>
          <w:tab w:val="left" w:pos="360"/>
          <w:tab w:val="left" w:pos="1350"/>
        </w:tabs>
        <w:ind w:right="391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242CA03A" w:rsidR="00842496" w:rsidRDefault="00F4496A" w:rsidP="000C6C91">
      <w:pPr>
        <w:ind w:left="1120" w:right="391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2061AA">
        <w:rPr>
          <w:rFonts w:ascii="Angsana New" w:hAnsi="Angsana New" w:hint="cs"/>
          <w:cs/>
        </w:rPr>
        <w:t xml:space="preserve">วันที่ </w:t>
      </w:r>
      <w:r w:rsidR="00227912">
        <w:rPr>
          <w:rFonts w:ascii="Angsana New" w:hAnsi="Angsana New"/>
        </w:rPr>
        <w:t>7</w:t>
      </w:r>
      <w:r w:rsidR="00D96327" w:rsidRPr="002061AA">
        <w:rPr>
          <w:rFonts w:ascii="Angsana New" w:hAnsi="Angsana New"/>
        </w:rPr>
        <w:t xml:space="preserve"> </w:t>
      </w:r>
      <w:r w:rsidR="00403835" w:rsidRPr="002061AA">
        <w:rPr>
          <w:rFonts w:ascii="Angsana New" w:hAnsi="Angsana New" w:hint="cs"/>
          <w:cs/>
        </w:rPr>
        <w:t>พฤษภาคม</w:t>
      </w:r>
      <w:r w:rsidR="005F489E" w:rsidRPr="002061AA">
        <w:rPr>
          <w:rFonts w:ascii="Angsana New" w:hAnsi="Angsana New" w:hint="cs"/>
          <w:cs/>
        </w:rPr>
        <w:t xml:space="preserve"> </w:t>
      </w:r>
      <w:r w:rsidR="00C74FB0" w:rsidRPr="002061AA">
        <w:rPr>
          <w:rFonts w:ascii="Angsana New" w:hAnsi="Angsana New"/>
        </w:rPr>
        <w:t>256</w:t>
      </w:r>
      <w:r w:rsidR="004D1743">
        <w:rPr>
          <w:rFonts w:ascii="Angsana New" w:hAnsi="Angsana New" w:hint="cs"/>
          <w:cs/>
        </w:rPr>
        <w:t>9</w:t>
      </w:r>
    </w:p>
    <w:sectPr w:rsidR="00842496" w:rsidSect="00395F46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70C9" w14:textId="77777777" w:rsidR="00686301" w:rsidRDefault="00686301" w:rsidP="003A646B">
      <w:r>
        <w:separator/>
      </w:r>
    </w:p>
  </w:endnote>
  <w:endnote w:type="continuationSeparator" w:id="0">
    <w:p w14:paraId="5F118E49" w14:textId="77777777" w:rsidR="00686301" w:rsidRDefault="00686301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DFBF" w14:textId="77777777" w:rsidR="00F84F29" w:rsidRDefault="00F84F29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91F8" w14:textId="77777777" w:rsidR="00686301" w:rsidRDefault="00686301" w:rsidP="003A646B">
      <w:r>
        <w:separator/>
      </w:r>
    </w:p>
  </w:footnote>
  <w:footnote w:type="continuationSeparator" w:id="0">
    <w:p w14:paraId="4F2306CE" w14:textId="77777777" w:rsidR="00686301" w:rsidRDefault="00686301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58B1002"/>
    <w:multiLevelType w:val="hybridMultilevel"/>
    <w:tmpl w:val="68F84BDA"/>
    <w:lvl w:ilvl="0" w:tplc="AC469040">
      <w:start w:val="31"/>
      <w:numFmt w:val="bullet"/>
      <w:lvlText w:val="-"/>
      <w:lvlJc w:val="left"/>
      <w:pPr>
        <w:ind w:left="9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58881ABB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1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2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3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2"/>
  </w:num>
  <w:num w:numId="8" w16cid:durableId="875384392">
    <w:abstractNumId w:val="11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10"/>
  </w:num>
  <w:num w:numId="12" w16cid:durableId="1006859457">
    <w:abstractNumId w:val="8"/>
  </w:num>
  <w:num w:numId="13" w16cid:durableId="666707756">
    <w:abstractNumId w:val="9"/>
  </w:num>
  <w:num w:numId="14" w16cid:durableId="10257477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264"/>
    <w:rsid w:val="000054A1"/>
    <w:rsid w:val="00005628"/>
    <w:rsid w:val="00005922"/>
    <w:rsid w:val="00005D2C"/>
    <w:rsid w:val="00006130"/>
    <w:rsid w:val="00006636"/>
    <w:rsid w:val="00006CE3"/>
    <w:rsid w:val="00006D4D"/>
    <w:rsid w:val="00006F3B"/>
    <w:rsid w:val="000070C4"/>
    <w:rsid w:val="00007107"/>
    <w:rsid w:val="0000742F"/>
    <w:rsid w:val="00007A19"/>
    <w:rsid w:val="00007A1B"/>
    <w:rsid w:val="00007C00"/>
    <w:rsid w:val="00007EB1"/>
    <w:rsid w:val="0001009E"/>
    <w:rsid w:val="0001021E"/>
    <w:rsid w:val="0001087E"/>
    <w:rsid w:val="00010CE9"/>
    <w:rsid w:val="00010CF8"/>
    <w:rsid w:val="00010D7E"/>
    <w:rsid w:val="000116C0"/>
    <w:rsid w:val="00011D27"/>
    <w:rsid w:val="00011E49"/>
    <w:rsid w:val="00011F6E"/>
    <w:rsid w:val="000121D0"/>
    <w:rsid w:val="0001230A"/>
    <w:rsid w:val="0001232D"/>
    <w:rsid w:val="0001262F"/>
    <w:rsid w:val="00012880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6F7F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2ECA"/>
    <w:rsid w:val="00023189"/>
    <w:rsid w:val="000234F3"/>
    <w:rsid w:val="00023934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8D6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27DA3"/>
    <w:rsid w:val="0003001C"/>
    <w:rsid w:val="00030227"/>
    <w:rsid w:val="00030288"/>
    <w:rsid w:val="00030617"/>
    <w:rsid w:val="00030B4C"/>
    <w:rsid w:val="00030BC4"/>
    <w:rsid w:val="0003182D"/>
    <w:rsid w:val="0003183A"/>
    <w:rsid w:val="00031EBD"/>
    <w:rsid w:val="00031FF9"/>
    <w:rsid w:val="000322C1"/>
    <w:rsid w:val="00032697"/>
    <w:rsid w:val="00032CB3"/>
    <w:rsid w:val="0003301B"/>
    <w:rsid w:val="00033042"/>
    <w:rsid w:val="000330C9"/>
    <w:rsid w:val="000331ED"/>
    <w:rsid w:val="000335D0"/>
    <w:rsid w:val="00033700"/>
    <w:rsid w:val="000342A9"/>
    <w:rsid w:val="0003442E"/>
    <w:rsid w:val="00034448"/>
    <w:rsid w:val="00034872"/>
    <w:rsid w:val="00034A7C"/>
    <w:rsid w:val="00034ABD"/>
    <w:rsid w:val="00034B0F"/>
    <w:rsid w:val="00034DEA"/>
    <w:rsid w:val="00034DF0"/>
    <w:rsid w:val="00034F27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0BF"/>
    <w:rsid w:val="000371B3"/>
    <w:rsid w:val="0003730D"/>
    <w:rsid w:val="000373B6"/>
    <w:rsid w:val="0003750B"/>
    <w:rsid w:val="00040772"/>
    <w:rsid w:val="000409C5"/>
    <w:rsid w:val="00040C3D"/>
    <w:rsid w:val="00041165"/>
    <w:rsid w:val="00041651"/>
    <w:rsid w:val="0004166D"/>
    <w:rsid w:val="00041715"/>
    <w:rsid w:val="00041755"/>
    <w:rsid w:val="0004178D"/>
    <w:rsid w:val="0004192B"/>
    <w:rsid w:val="00042156"/>
    <w:rsid w:val="00042157"/>
    <w:rsid w:val="000421E7"/>
    <w:rsid w:val="00042556"/>
    <w:rsid w:val="00042782"/>
    <w:rsid w:val="00042C03"/>
    <w:rsid w:val="00042CE9"/>
    <w:rsid w:val="000430BD"/>
    <w:rsid w:val="00043339"/>
    <w:rsid w:val="00043560"/>
    <w:rsid w:val="000437AD"/>
    <w:rsid w:val="0004386F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47747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001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2DF1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60E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8F5"/>
    <w:rsid w:val="00074932"/>
    <w:rsid w:val="00074B1E"/>
    <w:rsid w:val="0007507B"/>
    <w:rsid w:val="000753E5"/>
    <w:rsid w:val="00075484"/>
    <w:rsid w:val="00075563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3EE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4F06"/>
    <w:rsid w:val="00085604"/>
    <w:rsid w:val="0008588F"/>
    <w:rsid w:val="00085931"/>
    <w:rsid w:val="00086280"/>
    <w:rsid w:val="0008655C"/>
    <w:rsid w:val="0008680C"/>
    <w:rsid w:val="0008697E"/>
    <w:rsid w:val="00086A22"/>
    <w:rsid w:val="00086AAE"/>
    <w:rsid w:val="00086AEF"/>
    <w:rsid w:val="00086BCB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2E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8EB"/>
    <w:rsid w:val="00094A0E"/>
    <w:rsid w:val="00094A7A"/>
    <w:rsid w:val="00094B8E"/>
    <w:rsid w:val="00094C00"/>
    <w:rsid w:val="00094D05"/>
    <w:rsid w:val="00094E0A"/>
    <w:rsid w:val="00094E9E"/>
    <w:rsid w:val="000953A2"/>
    <w:rsid w:val="00095428"/>
    <w:rsid w:val="000955D1"/>
    <w:rsid w:val="0009581D"/>
    <w:rsid w:val="00095D5F"/>
    <w:rsid w:val="00095F78"/>
    <w:rsid w:val="00095FBD"/>
    <w:rsid w:val="0009615B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4C2"/>
    <w:rsid w:val="000A05EC"/>
    <w:rsid w:val="000A067B"/>
    <w:rsid w:val="000A0863"/>
    <w:rsid w:val="000A09DD"/>
    <w:rsid w:val="000A0A0D"/>
    <w:rsid w:val="000A118C"/>
    <w:rsid w:val="000A11DB"/>
    <w:rsid w:val="000A12E1"/>
    <w:rsid w:val="000A1863"/>
    <w:rsid w:val="000A2843"/>
    <w:rsid w:val="000A2C02"/>
    <w:rsid w:val="000A2E03"/>
    <w:rsid w:val="000A2ED4"/>
    <w:rsid w:val="000A357B"/>
    <w:rsid w:val="000A35A4"/>
    <w:rsid w:val="000A390A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6F5E"/>
    <w:rsid w:val="000A7029"/>
    <w:rsid w:val="000A70BD"/>
    <w:rsid w:val="000A71E4"/>
    <w:rsid w:val="000A723E"/>
    <w:rsid w:val="000A77BC"/>
    <w:rsid w:val="000A77DE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886"/>
    <w:rsid w:val="000B3A58"/>
    <w:rsid w:val="000B3F55"/>
    <w:rsid w:val="000B4185"/>
    <w:rsid w:val="000B43A7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34B"/>
    <w:rsid w:val="000B7789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0B3"/>
    <w:rsid w:val="000C2234"/>
    <w:rsid w:val="000C243A"/>
    <w:rsid w:val="000C2530"/>
    <w:rsid w:val="000C2971"/>
    <w:rsid w:val="000C2A47"/>
    <w:rsid w:val="000C2B44"/>
    <w:rsid w:val="000C2C8A"/>
    <w:rsid w:val="000C3013"/>
    <w:rsid w:val="000C3026"/>
    <w:rsid w:val="000C3207"/>
    <w:rsid w:val="000C3B75"/>
    <w:rsid w:val="000C3BF4"/>
    <w:rsid w:val="000C3C9B"/>
    <w:rsid w:val="000C3EF6"/>
    <w:rsid w:val="000C4128"/>
    <w:rsid w:val="000C451B"/>
    <w:rsid w:val="000C48B9"/>
    <w:rsid w:val="000C49B1"/>
    <w:rsid w:val="000C4B3B"/>
    <w:rsid w:val="000C5043"/>
    <w:rsid w:val="000C51D5"/>
    <w:rsid w:val="000C5912"/>
    <w:rsid w:val="000C5F49"/>
    <w:rsid w:val="000C5F92"/>
    <w:rsid w:val="000C60F0"/>
    <w:rsid w:val="000C6563"/>
    <w:rsid w:val="000C6C91"/>
    <w:rsid w:val="000C716E"/>
    <w:rsid w:val="000C71B3"/>
    <w:rsid w:val="000D00C8"/>
    <w:rsid w:val="000D02F7"/>
    <w:rsid w:val="000D0EC2"/>
    <w:rsid w:val="000D0FD1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3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3DC4"/>
    <w:rsid w:val="000E3F1B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CCE"/>
    <w:rsid w:val="000F1E75"/>
    <w:rsid w:val="000F1E92"/>
    <w:rsid w:val="000F2430"/>
    <w:rsid w:val="000F2A0E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594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8D9"/>
    <w:rsid w:val="000F69BE"/>
    <w:rsid w:val="000F6A19"/>
    <w:rsid w:val="000F6AB2"/>
    <w:rsid w:val="000F6B21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2D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809"/>
    <w:rsid w:val="00103A86"/>
    <w:rsid w:val="00103BF5"/>
    <w:rsid w:val="00103F78"/>
    <w:rsid w:val="00104456"/>
    <w:rsid w:val="00104B4E"/>
    <w:rsid w:val="00104D03"/>
    <w:rsid w:val="0010512C"/>
    <w:rsid w:val="00105414"/>
    <w:rsid w:val="0010552D"/>
    <w:rsid w:val="00105760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0B1"/>
    <w:rsid w:val="0011114C"/>
    <w:rsid w:val="0011135F"/>
    <w:rsid w:val="0011143B"/>
    <w:rsid w:val="00111852"/>
    <w:rsid w:val="00111D56"/>
    <w:rsid w:val="00111ED1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559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11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FDD"/>
    <w:rsid w:val="00123740"/>
    <w:rsid w:val="001238CE"/>
    <w:rsid w:val="00123B58"/>
    <w:rsid w:val="00123C75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20B"/>
    <w:rsid w:val="00127376"/>
    <w:rsid w:val="00127D65"/>
    <w:rsid w:val="001300A5"/>
    <w:rsid w:val="00130616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120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1C7"/>
    <w:rsid w:val="00137880"/>
    <w:rsid w:val="00137AA7"/>
    <w:rsid w:val="00137B97"/>
    <w:rsid w:val="00137C2D"/>
    <w:rsid w:val="00137D61"/>
    <w:rsid w:val="00137E2C"/>
    <w:rsid w:val="00137E8B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349"/>
    <w:rsid w:val="0014296B"/>
    <w:rsid w:val="001429CD"/>
    <w:rsid w:val="00142B51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46"/>
    <w:rsid w:val="001500F6"/>
    <w:rsid w:val="00150BCD"/>
    <w:rsid w:val="00150EB4"/>
    <w:rsid w:val="00150F1D"/>
    <w:rsid w:val="00151042"/>
    <w:rsid w:val="00151419"/>
    <w:rsid w:val="00151780"/>
    <w:rsid w:val="00151870"/>
    <w:rsid w:val="00151877"/>
    <w:rsid w:val="00151A68"/>
    <w:rsid w:val="00152A9D"/>
    <w:rsid w:val="00152FF3"/>
    <w:rsid w:val="00153231"/>
    <w:rsid w:val="00153392"/>
    <w:rsid w:val="00153459"/>
    <w:rsid w:val="00154107"/>
    <w:rsid w:val="00154284"/>
    <w:rsid w:val="001545BD"/>
    <w:rsid w:val="001545D4"/>
    <w:rsid w:val="00154821"/>
    <w:rsid w:val="00154A99"/>
    <w:rsid w:val="00154BC9"/>
    <w:rsid w:val="00154BE4"/>
    <w:rsid w:val="00154BFF"/>
    <w:rsid w:val="00154D39"/>
    <w:rsid w:val="001550DA"/>
    <w:rsid w:val="00155132"/>
    <w:rsid w:val="001552C4"/>
    <w:rsid w:val="001555CD"/>
    <w:rsid w:val="001558A6"/>
    <w:rsid w:val="00155C52"/>
    <w:rsid w:val="00155C5A"/>
    <w:rsid w:val="00156A29"/>
    <w:rsid w:val="00156E59"/>
    <w:rsid w:val="00157334"/>
    <w:rsid w:val="0015755F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E89"/>
    <w:rsid w:val="00162FB2"/>
    <w:rsid w:val="001630D0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28B"/>
    <w:rsid w:val="0016745A"/>
    <w:rsid w:val="00167505"/>
    <w:rsid w:val="00167815"/>
    <w:rsid w:val="00167C7D"/>
    <w:rsid w:val="00167DB9"/>
    <w:rsid w:val="00167E08"/>
    <w:rsid w:val="00170396"/>
    <w:rsid w:val="00170448"/>
    <w:rsid w:val="00170567"/>
    <w:rsid w:val="0017087E"/>
    <w:rsid w:val="00170950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8B5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211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43DA"/>
    <w:rsid w:val="00184CF0"/>
    <w:rsid w:val="001850F9"/>
    <w:rsid w:val="00185167"/>
    <w:rsid w:val="0018540C"/>
    <w:rsid w:val="001855FD"/>
    <w:rsid w:val="001857F0"/>
    <w:rsid w:val="00185914"/>
    <w:rsid w:val="00185BB1"/>
    <w:rsid w:val="00185DA4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C74"/>
    <w:rsid w:val="00193D71"/>
    <w:rsid w:val="00193DD5"/>
    <w:rsid w:val="00194584"/>
    <w:rsid w:val="00194A7E"/>
    <w:rsid w:val="00194E6B"/>
    <w:rsid w:val="001952B2"/>
    <w:rsid w:val="00195DA8"/>
    <w:rsid w:val="00195ED5"/>
    <w:rsid w:val="0019607B"/>
    <w:rsid w:val="0019615B"/>
    <w:rsid w:val="001966C8"/>
    <w:rsid w:val="00196A2F"/>
    <w:rsid w:val="00196B65"/>
    <w:rsid w:val="00196C79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705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6AC"/>
    <w:rsid w:val="001A3C24"/>
    <w:rsid w:val="001A4526"/>
    <w:rsid w:val="001A45BF"/>
    <w:rsid w:val="001A4BF0"/>
    <w:rsid w:val="001A4CC2"/>
    <w:rsid w:val="001A4CDF"/>
    <w:rsid w:val="001A566B"/>
    <w:rsid w:val="001A5C03"/>
    <w:rsid w:val="001A5D07"/>
    <w:rsid w:val="001A6004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53F"/>
    <w:rsid w:val="001A7CD4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659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402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75A"/>
    <w:rsid w:val="001C1ADB"/>
    <w:rsid w:val="001C1ECD"/>
    <w:rsid w:val="001C1F33"/>
    <w:rsid w:val="001C207F"/>
    <w:rsid w:val="001C2113"/>
    <w:rsid w:val="001C2342"/>
    <w:rsid w:val="001C26E5"/>
    <w:rsid w:val="001C27EE"/>
    <w:rsid w:val="001C2C36"/>
    <w:rsid w:val="001C2D2E"/>
    <w:rsid w:val="001C3064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BE4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709E"/>
    <w:rsid w:val="001C719D"/>
    <w:rsid w:val="001C727D"/>
    <w:rsid w:val="001C72DB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1ECD"/>
    <w:rsid w:val="001D2232"/>
    <w:rsid w:val="001D2315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3F"/>
    <w:rsid w:val="001D54CE"/>
    <w:rsid w:val="001D5582"/>
    <w:rsid w:val="001D57CE"/>
    <w:rsid w:val="001D58A9"/>
    <w:rsid w:val="001D6104"/>
    <w:rsid w:val="001D6B36"/>
    <w:rsid w:val="001D6BD6"/>
    <w:rsid w:val="001D6E0A"/>
    <w:rsid w:val="001D738C"/>
    <w:rsid w:val="001D7969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1F4C"/>
    <w:rsid w:val="001E2885"/>
    <w:rsid w:val="001E2F92"/>
    <w:rsid w:val="001E31DE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D"/>
    <w:rsid w:val="001F418A"/>
    <w:rsid w:val="001F4338"/>
    <w:rsid w:val="001F4731"/>
    <w:rsid w:val="001F4C2F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422"/>
    <w:rsid w:val="001F763A"/>
    <w:rsid w:val="0020043B"/>
    <w:rsid w:val="00200441"/>
    <w:rsid w:val="00200907"/>
    <w:rsid w:val="00200DB6"/>
    <w:rsid w:val="00200FA5"/>
    <w:rsid w:val="00201242"/>
    <w:rsid w:val="0020168C"/>
    <w:rsid w:val="002017B8"/>
    <w:rsid w:val="002019F8"/>
    <w:rsid w:val="00201C30"/>
    <w:rsid w:val="00201DC6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79E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06"/>
    <w:rsid w:val="00213244"/>
    <w:rsid w:val="0021361C"/>
    <w:rsid w:val="0021369A"/>
    <w:rsid w:val="00213B58"/>
    <w:rsid w:val="00213BBB"/>
    <w:rsid w:val="00213C88"/>
    <w:rsid w:val="00213C8A"/>
    <w:rsid w:val="00213DB3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9F0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4C"/>
    <w:rsid w:val="00221B92"/>
    <w:rsid w:val="00221C07"/>
    <w:rsid w:val="00221D78"/>
    <w:rsid w:val="002224BD"/>
    <w:rsid w:val="002225A2"/>
    <w:rsid w:val="0022288F"/>
    <w:rsid w:val="00222C40"/>
    <w:rsid w:val="00222E2C"/>
    <w:rsid w:val="00222E68"/>
    <w:rsid w:val="002230A6"/>
    <w:rsid w:val="002230C2"/>
    <w:rsid w:val="002231E5"/>
    <w:rsid w:val="00223478"/>
    <w:rsid w:val="002239C6"/>
    <w:rsid w:val="002245CD"/>
    <w:rsid w:val="0022471B"/>
    <w:rsid w:val="00224736"/>
    <w:rsid w:val="00224791"/>
    <w:rsid w:val="002248D2"/>
    <w:rsid w:val="00224D7A"/>
    <w:rsid w:val="0022575D"/>
    <w:rsid w:val="0022576D"/>
    <w:rsid w:val="002257FC"/>
    <w:rsid w:val="00225B82"/>
    <w:rsid w:val="00225F81"/>
    <w:rsid w:val="00226185"/>
    <w:rsid w:val="00226425"/>
    <w:rsid w:val="0022664F"/>
    <w:rsid w:val="00226BC1"/>
    <w:rsid w:val="00226D41"/>
    <w:rsid w:val="00226D44"/>
    <w:rsid w:val="00226DD1"/>
    <w:rsid w:val="00226F7A"/>
    <w:rsid w:val="0022727C"/>
    <w:rsid w:val="00227305"/>
    <w:rsid w:val="0022770C"/>
    <w:rsid w:val="002277AB"/>
    <w:rsid w:val="00227912"/>
    <w:rsid w:val="00227C49"/>
    <w:rsid w:val="00227ED0"/>
    <w:rsid w:val="00227FA4"/>
    <w:rsid w:val="00230266"/>
    <w:rsid w:val="002302D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EB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B84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8B1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051"/>
    <w:rsid w:val="00246133"/>
    <w:rsid w:val="00246179"/>
    <w:rsid w:val="0024651F"/>
    <w:rsid w:val="0024694B"/>
    <w:rsid w:val="00246F24"/>
    <w:rsid w:val="002472A7"/>
    <w:rsid w:val="0024744F"/>
    <w:rsid w:val="00247681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62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20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0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0FBA"/>
    <w:rsid w:val="00271015"/>
    <w:rsid w:val="002710AD"/>
    <w:rsid w:val="00271107"/>
    <w:rsid w:val="002712A6"/>
    <w:rsid w:val="002713B8"/>
    <w:rsid w:val="00271592"/>
    <w:rsid w:val="002716F4"/>
    <w:rsid w:val="002718AF"/>
    <w:rsid w:val="00271CAA"/>
    <w:rsid w:val="00271F31"/>
    <w:rsid w:val="0027213C"/>
    <w:rsid w:val="0027215A"/>
    <w:rsid w:val="002724AF"/>
    <w:rsid w:val="0027255E"/>
    <w:rsid w:val="0027257D"/>
    <w:rsid w:val="00272B7F"/>
    <w:rsid w:val="002733EC"/>
    <w:rsid w:val="002735AC"/>
    <w:rsid w:val="0027364B"/>
    <w:rsid w:val="002738FA"/>
    <w:rsid w:val="0027394B"/>
    <w:rsid w:val="002743F3"/>
    <w:rsid w:val="0027447C"/>
    <w:rsid w:val="00274571"/>
    <w:rsid w:val="00274AFE"/>
    <w:rsid w:val="00274B18"/>
    <w:rsid w:val="002750DE"/>
    <w:rsid w:val="002756C9"/>
    <w:rsid w:val="0027588B"/>
    <w:rsid w:val="002759B4"/>
    <w:rsid w:val="00275C13"/>
    <w:rsid w:val="00275CB5"/>
    <w:rsid w:val="00275CD2"/>
    <w:rsid w:val="00275ED4"/>
    <w:rsid w:val="0027601B"/>
    <w:rsid w:val="0027639B"/>
    <w:rsid w:val="002763B3"/>
    <w:rsid w:val="002763C6"/>
    <w:rsid w:val="0027670E"/>
    <w:rsid w:val="00276925"/>
    <w:rsid w:val="00276A75"/>
    <w:rsid w:val="00276BAC"/>
    <w:rsid w:val="00276F60"/>
    <w:rsid w:val="002770CA"/>
    <w:rsid w:val="00277580"/>
    <w:rsid w:val="00280493"/>
    <w:rsid w:val="002807F4"/>
    <w:rsid w:val="0028082D"/>
    <w:rsid w:val="00280A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87F87"/>
    <w:rsid w:val="0029012C"/>
    <w:rsid w:val="00290362"/>
    <w:rsid w:val="0029088D"/>
    <w:rsid w:val="00290BB5"/>
    <w:rsid w:val="00290C29"/>
    <w:rsid w:val="00290F0D"/>
    <w:rsid w:val="00290FE9"/>
    <w:rsid w:val="002912E1"/>
    <w:rsid w:val="00291731"/>
    <w:rsid w:val="0029181E"/>
    <w:rsid w:val="0029189D"/>
    <w:rsid w:val="00291B06"/>
    <w:rsid w:val="00291B43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C11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753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0E87"/>
    <w:rsid w:val="002B150D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54C"/>
    <w:rsid w:val="002B3CDF"/>
    <w:rsid w:val="002B40AF"/>
    <w:rsid w:val="002B41DD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CA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2EC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D67"/>
    <w:rsid w:val="002D0E92"/>
    <w:rsid w:val="002D0F0D"/>
    <w:rsid w:val="002D0F57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9F9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3021"/>
    <w:rsid w:val="002E33D6"/>
    <w:rsid w:val="002E3907"/>
    <w:rsid w:val="002E3984"/>
    <w:rsid w:val="002E3BCE"/>
    <w:rsid w:val="002E3DA4"/>
    <w:rsid w:val="002E3FB2"/>
    <w:rsid w:val="002E463D"/>
    <w:rsid w:val="002E4968"/>
    <w:rsid w:val="002E4B9B"/>
    <w:rsid w:val="002E4BAD"/>
    <w:rsid w:val="002E4C1E"/>
    <w:rsid w:val="002E4C47"/>
    <w:rsid w:val="002E50F0"/>
    <w:rsid w:val="002E51B2"/>
    <w:rsid w:val="002E5860"/>
    <w:rsid w:val="002E58BD"/>
    <w:rsid w:val="002E5933"/>
    <w:rsid w:val="002E59BE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89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043"/>
    <w:rsid w:val="002F451F"/>
    <w:rsid w:val="002F4AED"/>
    <w:rsid w:val="002F4AF9"/>
    <w:rsid w:val="002F4C79"/>
    <w:rsid w:val="002F4DDD"/>
    <w:rsid w:val="002F51CB"/>
    <w:rsid w:val="002F54A2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CD2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5FC3"/>
    <w:rsid w:val="00306057"/>
    <w:rsid w:val="003061FE"/>
    <w:rsid w:val="003063C6"/>
    <w:rsid w:val="00306411"/>
    <w:rsid w:val="003064CE"/>
    <w:rsid w:val="00306540"/>
    <w:rsid w:val="003069E0"/>
    <w:rsid w:val="00306AA9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9D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1D11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918"/>
    <w:rsid w:val="00321BB2"/>
    <w:rsid w:val="00321CCF"/>
    <w:rsid w:val="00322011"/>
    <w:rsid w:val="0032223F"/>
    <w:rsid w:val="00322408"/>
    <w:rsid w:val="003224AA"/>
    <w:rsid w:val="003225E8"/>
    <w:rsid w:val="003227E2"/>
    <w:rsid w:val="00323253"/>
    <w:rsid w:val="003237E8"/>
    <w:rsid w:val="00323BC0"/>
    <w:rsid w:val="00323DDF"/>
    <w:rsid w:val="00323E9C"/>
    <w:rsid w:val="00323EF2"/>
    <w:rsid w:val="0032426C"/>
    <w:rsid w:val="00324542"/>
    <w:rsid w:val="0032465F"/>
    <w:rsid w:val="0032499D"/>
    <w:rsid w:val="00324A63"/>
    <w:rsid w:val="00324BB1"/>
    <w:rsid w:val="00324D43"/>
    <w:rsid w:val="003250BD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0C5"/>
    <w:rsid w:val="003272CB"/>
    <w:rsid w:val="00327537"/>
    <w:rsid w:val="0032760B"/>
    <w:rsid w:val="003277CF"/>
    <w:rsid w:val="00327853"/>
    <w:rsid w:val="003301C2"/>
    <w:rsid w:val="003303A5"/>
    <w:rsid w:val="0033054F"/>
    <w:rsid w:val="0033060A"/>
    <w:rsid w:val="003308DE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9B4"/>
    <w:rsid w:val="00333EF5"/>
    <w:rsid w:val="00334441"/>
    <w:rsid w:val="00334465"/>
    <w:rsid w:val="00334522"/>
    <w:rsid w:val="00334CBC"/>
    <w:rsid w:val="00334F00"/>
    <w:rsid w:val="00334F0A"/>
    <w:rsid w:val="00334FEC"/>
    <w:rsid w:val="003353B2"/>
    <w:rsid w:val="00335C29"/>
    <w:rsid w:val="003365A8"/>
    <w:rsid w:val="003366C4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A9F"/>
    <w:rsid w:val="00340E42"/>
    <w:rsid w:val="003416C4"/>
    <w:rsid w:val="0034178C"/>
    <w:rsid w:val="0034179B"/>
    <w:rsid w:val="003417AC"/>
    <w:rsid w:val="003417F1"/>
    <w:rsid w:val="00341835"/>
    <w:rsid w:val="00341A73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7ED"/>
    <w:rsid w:val="00361E79"/>
    <w:rsid w:val="00361ED2"/>
    <w:rsid w:val="00362065"/>
    <w:rsid w:val="003622C9"/>
    <w:rsid w:val="00362322"/>
    <w:rsid w:val="003626C5"/>
    <w:rsid w:val="003627C0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A5"/>
    <w:rsid w:val="003654F4"/>
    <w:rsid w:val="0036560E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6D"/>
    <w:rsid w:val="003676B5"/>
    <w:rsid w:val="003676D7"/>
    <w:rsid w:val="00367B45"/>
    <w:rsid w:val="00367DAD"/>
    <w:rsid w:val="00367F05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565B"/>
    <w:rsid w:val="00376553"/>
    <w:rsid w:val="0037696B"/>
    <w:rsid w:val="00376B13"/>
    <w:rsid w:val="00376C20"/>
    <w:rsid w:val="00376F77"/>
    <w:rsid w:val="003770DE"/>
    <w:rsid w:val="003771CC"/>
    <w:rsid w:val="0037734E"/>
    <w:rsid w:val="003773D9"/>
    <w:rsid w:val="0037754F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0F7A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359"/>
    <w:rsid w:val="00382693"/>
    <w:rsid w:val="00382795"/>
    <w:rsid w:val="00382B70"/>
    <w:rsid w:val="00382F46"/>
    <w:rsid w:val="0038301B"/>
    <w:rsid w:val="003834D9"/>
    <w:rsid w:val="0038358C"/>
    <w:rsid w:val="003841F8"/>
    <w:rsid w:val="003843AE"/>
    <w:rsid w:val="0038457E"/>
    <w:rsid w:val="003846C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55"/>
    <w:rsid w:val="0038769A"/>
    <w:rsid w:val="003876D2"/>
    <w:rsid w:val="00387735"/>
    <w:rsid w:val="00387FBD"/>
    <w:rsid w:val="00387FEA"/>
    <w:rsid w:val="0039029A"/>
    <w:rsid w:val="003907FD"/>
    <w:rsid w:val="003909F6"/>
    <w:rsid w:val="00390C37"/>
    <w:rsid w:val="00391366"/>
    <w:rsid w:val="00391712"/>
    <w:rsid w:val="003918A1"/>
    <w:rsid w:val="00391A89"/>
    <w:rsid w:val="00391F08"/>
    <w:rsid w:val="0039205E"/>
    <w:rsid w:val="0039235A"/>
    <w:rsid w:val="0039277B"/>
    <w:rsid w:val="00392901"/>
    <w:rsid w:val="0039332B"/>
    <w:rsid w:val="0039343C"/>
    <w:rsid w:val="003936C0"/>
    <w:rsid w:val="00393AAF"/>
    <w:rsid w:val="00393C52"/>
    <w:rsid w:val="00393D91"/>
    <w:rsid w:val="00393EB9"/>
    <w:rsid w:val="003945F8"/>
    <w:rsid w:val="003946FC"/>
    <w:rsid w:val="00394BD6"/>
    <w:rsid w:val="00394CD4"/>
    <w:rsid w:val="00394D4D"/>
    <w:rsid w:val="00394E2E"/>
    <w:rsid w:val="0039515B"/>
    <w:rsid w:val="003952DA"/>
    <w:rsid w:val="0039574C"/>
    <w:rsid w:val="0039592A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A1E"/>
    <w:rsid w:val="00396B70"/>
    <w:rsid w:val="00396CCB"/>
    <w:rsid w:val="0039752D"/>
    <w:rsid w:val="00397558"/>
    <w:rsid w:val="0039766D"/>
    <w:rsid w:val="003976D7"/>
    <w:rsid w:val="00397991"/>
    <w:rsid w:val="00397BAE"/>
    <w:rsid w:val="003A0363"/>
    <w:rsid w:val="003A0364"/>
    <w:rsid w:val="003A06B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37A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574"/>
    <w:rsid w:val="003A777D"/>
    <w:rsid w:val="003A7AA9"/>
    <w:rsid w:val="003A7F52"/>
    <w:rsid w:val="003B0720"/>
    <w:rsid w:val="003B088B"/>
    <w:rsid w:val="003B09E3"/>
    <w:rsid w:val="003B0A4A"/>
    <w:rsid w:val="003B0B68"/>
    <w:rsid w:val="003B0B76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1DE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B3A"/>
    <w:rsid w:val="003C0C72"/>
    <w:rsid w:val="003C0DBA"/>
    <w:rsid w:val="003C0F3C"/>
    <w:rsid w:val="003C1095"/>
    <w:rsid w:val="003C152F"/>
    <w:rsid w:val="003C1700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B0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1F13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098"/>
    <w:rsid w:val="003E0125"/>
    <w:rsid w:val="003E0153"/>
    <w:rsid w:val="003E05C1"/>
    <w:rsid w:val="003E0694"/>
    <w:rsid w:val="003E0955"/>
    <w:rsid w:val="003E09DB"/>
    <w:rsid w:val="003E0AFF"/>
    <w:rsid w:val="003E14CC"/>
    <w:rsid w:val="003E17EB"/>
    <w:rsid w:val="003E1C1F"/>
    <w:rsid w:val="003E26FA"/>
    <w:rsid w:val="003E2A75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0FF0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B5B"/>
    <w:rsid w:val="003F2F7E"/>
    <w:rsid w:val="003F3388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2E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A5F"/>
    <w:rsid w:val="003F6BE7"/>
    <w:rsid w:val="003F6E34"/>
    <w:rsid w:val="003F742C"/>
    <w:rsid w:val="003F74E0"/>
    <w:rsid w:val="003F74F0"/>
    <w:rsid w:val="003F7659"/>
    <w:rsid w:val="003F7E73"/>
    <w:rsid w:val="004000A2"/>
    <w:rsid w:val="004005D9"/>
    <w:rsid w:val="0040067D"/>
    <w:rsid w:val="00400838"/>
    <w:rsid w:val="00401273"/>
    <w:rsid w:val="004013D9"/>
    <w:rsid w:val="00401CE8"/>
    <w:rsid w:val="00401F2B"/>
    <w:rsid w:val="0040204A"/>
    <w:rsid w:val="0040254C"/>
    <w:rsid w:val="0040271A"/>
    <w:rsid w:val="00402819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642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1A95"/>
    <w:rsid w:val="00412439"/>
    <w:rsid w:val="004124DE"/>
    <w:rsid w:val="00412560"/>
    <w:rsid w:val="004125EE"/>
    <w:rsid w:val="00412967"/>
    <w:rsid w:val="00412EF2"/>
    <w:rsid w:val="00413480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A35"/>
    <w:rsid w:val="00415B4E"/>
    <w:rsid w:val="00415F0F"/>
    <w:rsid w:val="00416811"/>
    <w:rsid w:val="004170D6"/>
    <w:rsid w:val="0041739F"/>
    <w:rsid w:val="004173D5"/>
    <w:rsid w:val="004175E4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185"/>
    <w:rsid w:val="00421389"/>
    <w:rsid w:val="004217B8"/>
    <w:rsid w:val="0042184A"/>
    <w:rsid w:val="00421BF3"/>
    <w:rsid w:val="00421C2C"/>
    <w:rsid w:val="00421C52"/>
    <w:rsid w:val="00421F64"/>
    <w:rsid w:val="00421FD2"/>
    <w:rsid w:val="004221F7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547"/>
    <w:rsid w:val="0043174F"/>
    <w:rsid w:val="0043181B"/>
    <w:rsid w:val="00431FBC"/>
    <w:rsid w:val="00432317"/>
    <w:rsid w:val="00432520"/>
    <w:rsid w:val="004325E8"/>
    <w:rsid w:val="00433155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DAD"/>
    <w:rsid w:val="00436EC1"/>
    <w:rsid w:val="0043709E"/>
    <w:rsid w:val="00437419"/>
    <w:rsid w:val="0043750F"/>
    <w:rsid w:val="0043772B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D3A"/>
    <w:rsid w:val="00443E02"/>
    <w:rsid w:val="00443E87"/>
    <w:rsid w:val="00444050"/>
    <w:rsid w:val="004442B2"/>
    <w:rsid w:val="00444659"/>
    <w:rsid w:val="00444849"/>
    <w:rsid w:val="00445200"/>
    <w:rsid w:val="004452E3"/>
    <w:rsid w:val="00445481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967"/>
    <w:rsid w:val="00450F62"/>
    <w:rsid w:val="00451BC3"/>
    <w:rsid w:val="00451D1B"/>
    <w:rsid w:val="00452704"/>
    <w:rsid w:val="004530C8"/>
    <w:rsid w:val="00453101"/>
    <w:rsid w:val="004535D3"/>
    <w:rsid w:val="0045383E"/>
    <w:rsid w:val="00453A16"/>
    <w:rsid w:val="00453A7D"/>
    <w:rsid w:val="00453B54"/>
    <w:rsid w:val="00453BAB"/>
    <w:rsid w:val="00453F49"/>
    <w:rsid w:val="004540FE"/>
    <w:rsid w:val="004541F3"/>
    <w:rsid w:val="004545C1"/>
    <w:rsid w:val="00454924"/>
    <w:rsid w:val="0045496D"/>
    <w:rsid w:val="00454C70"/>
    <w:rsid w:val="00456003"/>
    <w:rsid w:val="0045624B"/>
    <w:rsid w:val="00456329"/>
    <w:rsid w:val="004566EC"/>
    <w:rsid w:val="00456904"/>
    <w:rsid w:val="00456A0A"/>
    <w:rsid w:val="00456E71"/>
    <w:rsid w:val="00457289"/>
    <w:rsid w:val="00457493"/>
    <w:rsid w:val="00457582"/>
    <w:rsid w:val="00457867"/>
    <w:rsid w:val="00457C89"/>
    <w:rsid w:val="00457CD6"/>
    <w:rsid w:val="00457E27"/>
    <w:rsid w:val="004600B8"/>
    <w:rsid w:val="004604DF"/>
    <w:rsid w:val="00460D31"/>
    <w:rsid w:val="00460FBD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25"/>
    <w:rsid w:val="00462F61"/>
    <w:rsid w:val="00462FEF"/>
    <w:rsid w:val="004630E5"/>
    <w:rsid w:val="00463355"/>
    <w:rsid w:val="00463634"/>
    <w:rsid w:val="0046381B"/>
    <w:rsid w:val="00463844"/>
    <w:rsid w:val="00463946"/>
    <w:rsid w:val="0046410E"/>
    <w:rsid w:val="004646C3"/>
    <w:rsid w:val="004646EF"/>
    <w:rsid w:val="0046481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89E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8A4"/>
    <w:rsid w:val="00471D78"/>
    <w:rsid w:val="00471DA2"/>
    <w:rsid w:val="004722AD"/>
    <w:rsid w:val="00472686"/>
    <w:rsid w:val="004728D2"/>
    <w:rsid w:val="00472931"/>
    <w:rsid w:val="00472CD8"/>
    <w:rsid w:val="00472D0A"/>
    <w:rsid w:val="00473217"/>
    <w:rsid w:val="00473450"/>
    <w:rsid w:val="00473EE7"/>
    <w:rsid w:val="00474990"/>
    <w:rsid w:val="00474CEA"/>
    <w:rsid w:val="004750E0"/>
    <w:rsid w:val="00475240"/>
    <w:rsid w:val="004754BE"/>
    <w:rsid w:val="0047587E"/>
    <w:rsid w:val="00475CF0"/>
    <w:rsid w:val="00476725"/>
    <w:rsid w:val="00476FF6"/>
    <w:rsid w:val="0047723A"/>
    <w:rsid w:val="0047789A"/>
    <w:rsid w:val="004778D1"/>
    <w:rsid w:val="00477B2C"/>
    <w:rsid w:val="00477B59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3DA9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220"/>
    <w:rsid w:val="004863C0"/>
    <w:rsid w:val="0048666F"/>
    <w:rsid w:val="00486937"/>
    <w:rsid w:val="004869A5"/>
    <w:rsid w:val="00486BF6"/>
    <w:rsid w:val="00486E8B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9E2"/>
    <w:rsid w:val="00490F05"/>
    <w:rsid w:val="0049147D"/>
    <w:rsid w:val="00491882"/>
    <w:rsid w:val="0049192E"/>
    <w:rsid w:val="00491A7F"/>
    <w:rsid w:val="00491B1F"/>
    <w:rsid w:val="00491C47"/>
    <w:rsid w:val="00491C7C"/>
    <w:rsid w:val="00491C9C"/>
    <w:rsid w:val="00491DEF"/>
    <w:rsid w:val="00491E18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86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CD5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97F62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000"/>
    <w:rsid w:val="004A31C5"/>
    <w:rsid w:val="004A3585"/>
    <w:rsid w:val="004A3814"/>
    <w:rsid w:val="004A38BB"/>
    <w:rsid w:val="004A3991"/>
    <w:rsid w:val="004A3B2D"/>
    <w:rsid w:val="004A3E4D"/>
    <w:rsid w:val="004A497C"/>
    <w:rsid w:val="004A4C20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ACB"/>
    <w:rsid w:val="004A7CCA"/>
    <w:rsid w:val="004A7E36"/>
    <w:rsid w:val="004B099D"/>
    <w:rsid w:val="004B0DAB"/>
    <w:rsid w:val="004B159E"/>
    <w:rsid w:val="004B17E0"/>
    <w:rsid w:val="004B1890"/>
    <w:rsid w:val="004B213B"/>
    <w:rsid w:val="004B2157"/>
    <w:rsid w:val="004B21DF"/>
    <w:rsid w:val="004B2B7B"/>
    <w:rsid w:val="004B2E37"/>
    <w:rsid w:val="004B2ECD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5D88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B4A"/>
    <w:rsid w:val="004C1DC6"/>
    <w:rsid w:val="004C22DE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5965"/>
    <w:rsid w:val="004C625F"/>
    <w:rsid w:val="004C6330"/>
    <w:rsid w:val="004C6409"/>
    <w:rsid w:val="004C654D"/>
    <w:rsid w:val="004C67E1"/>
    <w:rsid w:val="004C6BDD"/>
    <w:rsid w:val="004C6BF0"/>
    <w:rsid w:val="004C7726"/>
    <w:rsid w:val="004D0012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743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3A0"/>
    <w:rsid w:val="004E4531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E4F"/>
    <w:rsid w:val="004E7FA2"/>
    <w:rsid w:val="004E7FE7"/>
    <w:rsid w:val="004F0095"/>
    <w:rsid w:val="004F020B"/>
    <w:rsid w:val="004F037A"/>
    <w:rsid w:val="004F0AB1"/>
    <w:rsid w:val="004F1604"/>
    <w:rsid w:val="004F1AEE"/>
    <w:rsid w:val="004F1EC4"/>
    <w:rsid w:val="004F26D0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68C8"/>
    <w:rsid w:val="004F70AE"/>
    <w:rsid w:val="004F70B7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E12"/>
    <w:rsid w:val="00502F87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C9D"/>
    <w:rsid w:val="00506D06"/>
    <w:rsid w:val="00506ECC"/>
    <w:rsid w:val="00506EE1"/>
    <w:rsid w:val="00507290"/>
    <w:rsid w:val="00507524"/>
    <w:rsid w:val="005103AF"/>
    <w:rsid w:val="00510741"/>
    <w:rsid w:val="00510933"/>
    <w:rsid w:val="00510BA0"/>
    <w:rsid w:val="00510E96"/>
    <w:rsid w:val="00510ED7"/>
    <w:rsid w:val="00510F3C"/>
    <w:rsid w:val="00510FAF"/>
    <w:rsid w:val="005112C4"/>
    <w:rsid w:val="0051133D"/>
    <w:rsid w:val="005114E7"/>
    <w:rsid w:val="0051155F"/>
    <w:rsid w:val="0051177B"/>
    <w:rsid w:val="005118F1"/>
    <w:rsid w:val="0051193F"/>
    <w:rsid w:val="00512257"/>
    <w:rsid w:val="00512318"/>
    <w:rsid w:val="0051245D"/>
    <w:rsid w:val="005129DF"/>
    <w:rsid w:val="00512F46"/>
    <w:rsid w:val="005130CE"/>
    <w:rsid w:val="00513780"/>
    <w:rsid w:val="0051394B"/>
    <w:rsid w:val="00513A91"/>
    <w:rsid w:val="0051401E"/>
    <w:rsid w:val="00514207"/>
    <w:rsid w:val="00514665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592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8B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0CF6"/>
    <w:rsid w:val="005310B3"/>
    <w:rsid w:val="0053168C"/>
    <w:rsid w:val="00531959"/>
    <w:rsid w:val="00531E4B"/>
    <w:rsid w:val="005322E4"/>
    <w:rsid w:val="005322F4"/>
    <w:rsid w:val="00532810"/>
    <w:rsid w:val="00532958"/>
    <w:rsid w:val="0053297F"/>
    <w:rsid w:val="00532B68"/>
    <w:rsid w:val="00533396"/>
    <w:rsid w:val="0053371C"/>
    <w:rsid w:val="00533807"/>
    <w:rsid w:val="005339C8"/>
    <w:rsid w:val="00533DA0"/>
    <w:rsid w:val="00533E96"/>
    <w:rsid w:val="005340EF"/>
    <w:rsid w:val="005341FB"/>
    <w:rsid w:val="00534570"/>
    <w:rsid w:val="00534616"/>
    <w:rsid w:val="0053465F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638"/>
    <w:rsid w:val="005408E8"/>
    <w:rsid w:val="00540BBC"/>
    <w:rsid w:val="00540CC4"/>
    <w:rsid w:val="00540E81"/>
    <w:rsid w:val="00541435"/>
    <w:rsid w:val="0054153C"/>
    <w:rsid w:val="005415CF"/>
    <w:rsid w:val="005415D4"/>
    <w:rsid w:val="00541757"/>
    <w:rsid w:val="00541A93"/>
    <w:rsid w:val="00541ACB"/>
    <w:rsid w:val="00542126"/>
    <w:rsid w:val="00542552"/>
    <w:rsid w:val="00542812"/>
    <w:rsid w:val="0054310F"/>
    <w:rsid w:val="00543323"/>
    <w:rsid w:val="005435F1"/>
    <w:rsid w:val="005436B9"/>
    <w:rsid w:val="005437FF"/>
    <w:rsid w:val="00543834"/>
    <w:rsid w:val="00543A90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65C"/>
    <w:rsid w:val="00546715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3C14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25B"/>
    <w:rsid w:val="00556341"/>
    <w:rsid w:val="00556725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01E"/>
    <w:rsid w:val="00561111"/>
    <w:rsid w:val="00561290"/>
    <w:rsid w:val="005614CA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822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2FD4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920"/>
    <w:rsid w:val="00576C8F"/>
    <w:rsid w:val="00576CDE"/>
    <w:rsid w:val="00576D10"/>
    <w:rsid w:val="00576EEE"/>
    <w:rsid w:val="0057711D"/>
    <w:rsid w:val="00577127"/>
    <w:rsid w:val="005773D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FB7"/>
    <w:rsid w:val="005840B6"/>
    <w:rsid w:val="0058419C"/>
    <w:rsid w:val="005843B0"/>
    <w:rsid w:val="005845F5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8A1"/>
    <w:rsid w:val="0058790B"/>
    <w:rsid w:val="00587B53"/>
    <w:rsid w:val="00587C7F"/>
    <w:rsid w:val="00587E16"/>
    <w:rsid w:val="0059067D"/>
    <w:rsid w:val="00590BFF"/>
    <w:rsid w:val="00590E90"/>
    <w:rsid w:val="005916D7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593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308"/>
    <w:rsid w:val="005963BD"/>
    <w:rsid w:val="00596991"/>
    <w:rsid w:val="00596CF7"/>
    <w:rsid w:val="00596DC0"/>
    <w:rsid w:val="00596FB6"/>
    <w:rsid w:val="0059720D"/>
    <w:rsid w:val="0059729D"/>
    <w:rsid w:val="0059744E"/>
    <w:rsid w:val="005977B8"/>
    <w:rsid w:val="00597B0A"/>
    <w:rsid w:val="00597BA6"/>
    <w:rsid w:val="00597E9F"/>
    <w:rsid w:val="005A00E2"/>
    <w:rsid w:val="005A05EE"/>
    <w:rsid w:val="005A08E6"/>
    <w:rsid w:val="005A09A6"/>
    <w:rsid w:val="005A0B73"/>
    <w:rsid w:val="005A1023"/>
    <w:rsid w:val="005A13A7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5F7"/>
    <w:rsid w:val="005A58CE"/>
    <w:rsid w:val="005A59F6"/>
    <w:rsid w:val="005A5A0D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B70"/>
    <w:rsid w:val="005A7C03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27E"/>
    <w:rsid w:val="005B24C6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E8F"/>
    <w:rsid w:val="005B5F1B"/>
    <w:rsid w:val="005B6285"/>
    <w:rsid w:val="005B6899"/>
    <w:rsid w:val="005B692A"/>
    <w:rsid w:val="005B692D"/>
    <w:rsid w:val="005B6FF6"/>
    <w:rsid w:val="005B70D8"/>
    <w:rsid w:val="005B7496"/>
    <w:rsid w:val="005B7650"/>
    <w:rsid w:val="005B7C23"/>
    <w:rsid w:val="005B7CA1"/>
    <w:rsid w:val="005B7D59"/>
    <w:rsid w:val="005C05FE"/>
    <w:rsid w:val="005C0776"/>
    <w:rsid w:val="005C0AE0"/>
    <w:rsid w:val="005C0D88"/>
    <w:rsid w:val="005C1067"/>
    <w:rsid w:val="005C1187"/>
    <w:rsid w:val="005C1943"/>
    <w:rsid w:val="005C1A80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9FD"/>
    <w:rsid w:val="005C5AB3"/>
    <w:rsid w:val="005C5D28"/>
    <w:rsid w:val="005C5EB3"/>
    <w:rsid w:val="005C5F2E"/>
    <w:rsid w:val="005C6203"/>
    <w:rsid w:val="005C655A"/>
    <w:rsid w:val="005C6680"/>
    <w:rsid w:val="005C6757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DC5"/>
    <w:rsid w:val="005D0E55"/>
    <w:rsid w:val="005D0EE5"/>
    <w:rsid w:val="005D0F5C"/>
    <w:rsid w:val="005D100B"/>
    <w:rsid w:val="005D155D"/>
    <w:rsid w:val="005D1598"/>
    <w:rsid w:val="005D15AE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548"/>
    <w:rsid w:val="005D37AD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4EA3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28D"/>
    <w:rsid w:val="005E151D"/>
    <w:rsid w:val="005E1540"/>
    <w:rsid w:val="005E15FB"/>
    <w:rsid w:val="005E17D0"/>
    <w:rsid w:val="005E18AA"/>
    <w:rsid w:val="005E1936"/>
    <w:rsid w:val="005E1AFB"/>
    <w:rsid w:val="005E1EC4"/>
    <w:rsid w:val="005E1F00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AE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848"/>
    <w:rsid w:val="005E4E6A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E7C02"/>
    <w:rsid w:val="005F0251"/>
    <w:rsid w:val="005F03DD"/>
    <w:rsid w:val="005F0BCD"/>
    <w:rsid w:val="005F1047"/>
    <w:rsid w:val="005F13C3"/>
    <w:rsid w:val="005F1572"/>
    <w:rsid w:val="005F16E8"/>
    <w:rsid w:val="005F1733"/>
    <w:rsid w:val="005F1795"/>
    <w:rsid w:val="005F210F"/>
    <w:rsid w:val="005F23D3"/>
    <w:rsid w:val="005F25DC"/>
    <w:rsid w:val="005F27E8"/>
    <w:rsid w:val="005F29A6"/>
    <w:rsid w:val="005F2AA9"/>
    <w:rsid w:val="005F2D84"/>
    <w:rsid w:val="005F3421"/>
    <w:rsid w:val="005F3462"/>
    <w:rsid w:val="005F38BA"/>
    <w:rsid w:val="005F39E7"/>
    <w:rsid w:val="005F3DD7"/>
    <w:rsid w:val="005F3F19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671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64"/>
    <w:rsid w:val="006019DE"/>
    <w:rsid w:val="00601C35"/>
    <w:rsid w:val="00601E43"/>
    <w:rsid w:val="00602097"/>
    <w:rsid w:val="00602240"/>
    <w:rsid w:val="00602337"/>
    <w:rsid w:val="006028BF"/>
    <w:rsid w:val="00602DC6"/>
    <w:rsid w:val="00602F45"/>
    <w:rsid w:val="006033AE"/>
    <w:rsid w:val="0060364D"/>
    <w:rsid w:val="006037B7"/>
    <w:rsid w:val="006038FF"/>
    <w:rsid w:val="006039DB"/>
    <w:rsid w:val="00603F8D"/>
    <w:rsid w:val="00603FA5"/>
    <w:rsid w:val="0060486B"/>
    <w:rsid w:val="00604CDF"/>
    <w:rsid w:val="00604D52"/>
    <w:rsid w:val="00604DC3"/>
    <w:rsid w:val="00604DF8"/>
    <w:rsid w:val="006050DA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07D1A"/>
    <w:rsid w:val="006100CE"/>
    <w:rsid w:val="006102AC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7D4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179"/>
    <w:rsid w:val="006162C0"/>
    <w:rsid w:val="00616478"/>
    <w:rsid w:val="006164A3"/>
    <w:rsid w:val="0061651E"/>
    <w:rsid w:val="00616B46"/>
    <w:rsid w:val="00616D63"/>
    <w:rsid w:val="00616E54"/>
    <w:rsid w:val="00616F85"/>
    <w:rsid w:val="0061735B"/>
    <w:rsid w:val="0061749A"/>
    <w:rsid w:val="006175F8"/>
    <w:rsid w:val="00617654"/>
    <w:rsid w:val="0061778D"/>
    <w:rsid w:val="0061793E"/>
    <w:rsid w:val="00617B1D"/>
    <w:rsid w:val="00617D53"/>
    <w:rsid w:val="00620106"/>
    <w:rsid w:val="00620395"/>
    <w:rsid w:val="00620750"/>
    <w:rsid w:val="00620A5C"/>
    <w:rsid w:val="00620BCF"/>
    <w:rsid w:val="00620BE5"/>
    <w:rsid w:val="0062100A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31DC"/>
    <w:rsid w:val="006236A8"/>
    <w:rsid w:val="00623ACE"/>
    <w:rsid w:val="00624402"/>
    <w:rsid w:val="0062440E"/>
    <w:rsid w:val="00624747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6EB1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B9A"/>
    <w:rsid w:val="00632D83"/>
    <w:rsid w:val="006335C5"/>
    <w:rsid w:val="006335C8"/>
    <w:rsid w:val="00633A0C"/>
    <w:rsid w:val="006344A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329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EC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A9B"/>
    <w:rsid w:val="00652FF3"/>
    <w:rsid w:val="00653198"/>
    <w:rsid w:val="00653240"/>
    <w:rsid w:val="00653529"/>
    <w:rsid w:val="006535B4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43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3D6"/>
    <w:rsid w:val="00662535"/>
    <w:rsid w:val="00662CDA"/>
    <w:rsid w:val="00662F33"/>
    <w:rsid w:val="00662FA2"/>
    <w:rsid w:val="006631BF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4F9"/>
    <w:rsid w:val="00670510"/>
    <w:rsid w:val="00670531"/>
    <w:rsid w:val="0067056F"/>
    <w:rsid w:val="00670726"/>
    <w:rsid w:val="00670AA3"/>
    <w:rsid w:val="00670D17"/>
    <w:rsid w:val="00670D36"/>
    <w:rsid w:val="00670F94"/>
    <w:rsid w:val="0067105F"/>
    <w:rsid w:val="00671179"/>
    <w:rsid w:val="00671265"/>
    <w:rsid w:val="00671382"/>
    <w:rsid w:val="006714CD"/>
    <w:rsid w:val="006714D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6A"/>
    <w:rsid w:val="006760E8"/>
    <w:rsid w:val="00676959"/>
    <w:rsid w:val="00676D5D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01"/>
    <w:rsid w:val="006863AF"/>
    <w:rsid w:val="0068641A"/>
    <w:rsid w:val="006864B1"/>
    <w:rsid w:val="006865D2"/>
    <w:rsid w:val="00686970"/>
    <w:rsid w:val="00686FFA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30E8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5DFF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832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39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4A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D5C"/>
    <w:rsid w:val="006B3E29"/>
    <w:rsid w:val="006B4252"/>
    <w:rsid w:val="006B43E8"/>
    <w:rsid w:val="006B43F4"/>
    <w:rsid w:val="006B45F3"/>
    <w:rsid w:val="006B4644"/>
    <w:rsid w:val="006B485D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0D58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17"/>
    <w:rsid w:val="006C216D"/>
    <w:rsid w:val="006C2256"/>
    <w:rsid w:val="006C27C1"/>
    <w:rsid w:val="006C2856"/>
    <w:rsid w:val="006C31C0"/>
    <w:rsid w:val="006C3546"/>
    <w:rsid w:val="006C3BB2"/>
    <w:rsid w:val="006C4555"/>
    <w:rsid w:val="006C46F2"/>
    <w:rsid w:val="006C49D2"/>
    <w:rsid w:val="006C4CB9"/>
    <w:rsid w:val="006C4F35"/>
    <w:rsid w:val="006C4F5F"/>
    <w:rsid w:val="006C5865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3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9EF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1E3C"/>
    <w:rsid w:val="006E21B6"/>
    <w:rsid w:val="006E298C"/>
    <w:rsid w:val="006E29A6"/>
    <w:rsid w:val="006E2C87"/>
    <w:rsid w:val="006E2E8B"/>
    <w:rsid w:val="006E2ECA"/>
    <w:rsid w:val="006E3596"/>
    <w:rsid w:val="006E35AE"/>
    <w:rsid w:val="006E3681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6D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4F37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124"/>
    <w:rsid w:val="0070127F"/>
    <w:rsid w:val="00701595"/>
    <w:rsid w:val="007015F6"/>
    <w:rsid w:val="00701728"/>
    <w:rsid w:val="0070191E"/>
    <w:rsid w:val="00701F3A"/>
    <w:rsid w:val="00702392"/>
    <w:rsid w:val="007024D3"/>
    <w:rsid w:val="007025BF"/>
    <w:rsid w:val="007029EB"/>
    <w:rsid w:val="00702BCE"/>
    <w:rsid w:val="00702D43"/>
    <w:rsid w:val="00702EF3"/>
    <w:rsid w:val="00702FF2"/>
    <w:rsid w:val="00703043"/>
    <w:rsid w:val="00703128"/>
    <w:rsid w:val="007035E9"/>
    <w:rsid w:val="00703952"/>
    <w:rsid w:val="00704AB7"/>
    <w:rsid w:val="00704B27"/>
    <w:rsid w:val="007053AD"/>
    <w:rsid w:val="00705FE6"/>
    <w:rsid w:val="00706139"/>
    <w:rsid w:val="007062FD"/>
    <w:rsid w:val="007065E6"/>
    <w:rsid w:val="00706A69"/>
    <w:rsid w:val="00706EDD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0F7C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9DC"/>
    <w:rsid w:val="00715A3A"/>
    <w:rsid w:val="00715B44"/>
    <w:rsid w:val="00715FB4"/>
    <w:rsid w:val="007160BD"/>
    <w:rsid w:val="0071614A"/>
    <w:rsid w:val="00716472"/>
    <w:rsid w:val="007169A6"/>
    <w:rsid w:val="00716DC2"/>
    <w:rsid w:val="00717249"/>
    <w:rsid w:val="00717661"/>
    <w:rsid w:val="00717675"/>
    <w:rsid w:val="007179EA"/>
    <w:rsid w:val="00717C38"/>
    <w:rsid w:val="00720185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8C6"/>
    <w:rsid w:val="00725F1B"/>
    <w:rsid w:val="00726675"/>
    <w:rsid w:val="00726C0C"/>
    <w:rsid w:val="0072726B"/>
    <w:rsid w:val="0072775F"/>
    <w:rsid w:val="00727BD6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B5"/>
    <w:rsid w:val="007315C7"/>
    <w:rsid w:val="00731A9C"/>
    <w:rsid w:val="00732453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822"/>
    <w:rsid w:val="00734A79"/>
    <w:rsid w:val="00734D08"/>
    <w:rsid w:val="00734DC1"/>
    <w:rsid w:val="00735058"/>
    <w:rsid w:val="0073514F"/>
    <w:rsid w:val="00735314"/>
    <w:rsid w:val="007354BF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600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9E6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34D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A65"/>
    <w:rsid w:val="00751D24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3A87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11E"/>
    <w:rsid w:val="007601C4"/>
    <w:rsid w:val="00760540"/>
    <w:rsid w:val="00760BF6"/>
    <w:rsid w:val="00760CA5"/>
    <w:rsid w:val="00760E4D"/>
    <w:rsid w:val="00761058"/>
    <w:rsid w:val="00761133"/>
    <w:rsid w:val="00761272"/>
    <w:rsid w:val="0076152F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11B"/>
    <w:rsid w:val="00765556"/>
    <w:rsid w:val="00765838"/>
    <w:rsid w:val="0076597A"/>
    <w:rsid w:val="00765994"/>
    <w:rsid w:val="00765CC6"/>
    <w:rsid w:val="00766179"/>
    <w:rsid w:val="00766653"/>
    <w:rsid w:val="00766735"/>
    <w:rsid w:val="00766C5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DAE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B18"/>
    <w:rsid w:val="00772F2E"/>
    <w:rsid w:val="00773340"/>
    <w:rsid w:val="00773437"/>
    <w:rsid w:val="007734EE"/>
    <w:rsid w:val="0077384B"/>
    <w:rsid w:val="00773A05"/>
    <w:rsid w:val="00773B75"/>
    <w:rsid w:val="00773BB8"/>
    <w:rsid w:val="00773BE7"/>
    <w:rsid w:val="00773C85"/>
    <w:rsid w:val="00774190"/>
    <w:rsid w:val="00774644"/>
    <w:rsid w:val="007747D8"/>
    <w:rsid w:val="00774A9F"/>
    <w:rsid w:val="00774BE4"/>
    <w:rsid w:val="00774C1D"/>
    <w:rsid w:val="00774FC4"/>
    <w:rsid w:val="007752EF"/>
    <w:rsid w:val="007758A6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A0B"/>
    <w:rsid w:val="00780D7D"/>
    <w:rsid w:val="00780E26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D3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349"/>
    <w:rsid w:val="007867FE"/>
    <w:rsid w:val="00786878"/>
    <w:rsid w:val="00786952"/>
    <w:rsid w:val="00786E07"/>
    <w:rsid w:val="007874C9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AE9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5E69"/>
    <w:rsid w:val="00795E79"/>
    <w:rsid w:val="007963F4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253"/>
    <w:rsid w:val="007A07AC"/>
    <w:rsid w:val="007A07C2"/>
    <w:rsid w:val="007A0DAA"/>
    <w:rsid w:val="007A0EFF"/>
    <w:rsid w:val="007A0F69"/>
    <w:rsid w:val="007A1076"/>
    <w:rsid w:val="007A149C"/>
    <w:rsid w:val="007A2033"/>
    <w:rsid w:val="007A2254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37"/>
    <w:rsid w:val="007A47BA"/>
    <w:rsid w:val="007A490B"/>
    <w:rsid w:val="007A49D4"/>
    <w:rsid w:val="007A4ABE"/>
    <w:rsid w:val="007A4B60"/>
    <w:rsid w:val="007A4FE0"/>
    <w:rsid w:val="007A52D8"/>
    <w:rsid w:val="007A5355"/>
    <w:rsid w:val="007A5A28"/>
    <w:rsid w:val="007A5E11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B0214"/>
    <w:rsid w:val="007B03CB"/>
    <w:rsid w:val="007B03F1"/>
    <w:rsid w:val="007B04C5"/>
    <w:rsid w:val="007B05AE"/>
    <w:rsid w:val="007B0AA3"/>
    <w:rsid w:val="007B0C20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C0E"/>
    <w:rsid w:val="007B5C5B"/>
    <w:rsid w:val="007B5F3D"/>
    <w:rsid w:val="007B6043"/>
    <w:rsid w:val="007B6112"/>
    <w:rsid w:val="007B6289"/>
    <w:rsid w:val="007B6297"/>
    <w:rsid w:val="007B6349"/>
    <w:rsid w:val="007B64A8"/>
    <w:rsid w:val="007B6675"/>
    <w:rsid w:val="007B7447"/>
    <w:rsid w:val="007B7635"/>
    <w:rsid w:val="007B7CC7"/>
    <w:rsid w:val="007B7E36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C93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923"/>
    <w:rsid w:val="007C5D73"/>
    <w:rsid w:val="007C5D89"/>
    <w:rsid w:val="007C5FDB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3FF8"/>
    <w:rsid w:val="007D42D1"/>
    <w:rsid w:val="007D438C"/>
    <w:rsid w:val="007D46C9"/>
    <w:rsid w:val="007D495A"/>
    <w:rsid w:val="007D59B8"/>
    <w:rsid w:val="007D5B4E"/>
    <w:rsid w:val="007D5EA4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46"/>
    <w:rsid w:val="007E0BB8"/>
    <w:rsid w:val="007E0C2A"/>
    <w:rsid w:val="007E155D"/>
    <w:rsid w:val="007E167C"/>
    <w:rsid w:val="007E1CBB"/>
    <w:rsid w:val="007E204D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412"/>
    <w:rsid w:val="007E3938"/>
    <w:rsid w:val="007E3B82"/>
    <w:rsid w:val="007E3CD8"/>
    <w:rsid w:val="007E47E8"/>
    <w:rsid w:val="007E49BD"/>
    <w:rsid w:val="007E4C35"/>
    <w:rsid w:val="007E4C6F"/>
    <w:rsid w:val="007E4D83"/>
    <w:rsid w:val="007E5538"/>
    <w:rsid w:val="007E57AA"/>
    <w:rsid w:val="007E57ED"/>
    <w:rsid w:val="007E583E"/>
    <w:rsid w:val="007E5881"/>
    <w:rsid w:val="007E5B17"/>
    <w:rsid w:val="007E5C12"/>
    <w:rsid w:val="007E5CFF"/>
    <w:rsid w:val="007E618E"/>
    <w:rsid w:val="007E61CC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86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29D"/>
    <w:rsid w:val="008063B6"/>
    <w:rsid w:val="008063CD"/>
    <w:rsid w:val="008068B9"/>
    <w:rsid w:val="008069C3"/>
    <w:rsid w:val="008074A4"/>
    <w:rsid w:val="00807532"/>
    <w:rsid w:val="00807B94"/>
    <w:rsid w:val="00807E0A"/>
    <w:rsid w:val="00807E17"/>
    <w:rsid w:val="00807E24"/>
    <w:rsid w:val="00807E6E"/>
    <w:rsid w:val="008102A2"/>
    <w:rsid w:val="00810511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51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4D8E"/>
    <w:rsid w:val="00815487"/>
    <w:rsid w:val="00815652"/>
    <w:rsid w:val="0081566A"/>
    <w:rsid w:val="008157D7"/>
    <w:rsid w:val="00815E10"/>
    <w:rsid w:val="00815EF1"/>
    <w:rsid w:val="00816049"/>
    <w:rsid w:val="00816170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805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92"/>
    <w:rsid w:val="00822CB8"/>
    <w:rsid w:val="00823346"/>
    <w:rsid w:val="008234A4"/>
    <w:rsid w:val="00823602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237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C"/>
    <w:rsid w:val="008340EE"/>
    <w:rsid w:val="0083489F"/>
    <w:rsid w:val="00835420"/>
    <w:rsid w:val="00835442"/>
    <w:rsid w:val="00835698"/>
    <w:rsid w:val="008359FD"/>
    <w:rsid w:val="00835B91"/>
    <w:rsid w:val="00835F9E"/>
    <w:rsid w:val="00836045"/>
    <w:rsid w:val="008361A8"/>
    <w:rsid w:val="00836892"/>
    <w:rsid w:val="008368AA"/>
    <w:rsid w:val="00836B87"/>
    <w:rsid w:val="008372B0"/>
    <w:rsid w:val="00837449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B9A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3978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19"/>
    <w:rsid w:val="008459C9"/>
    <w:rsid w:val="008462FA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60E"/>
    <w:rsid w:val="00853734"/>
    <w:rsid w:val="00853744"/>
    <w:rsid w:val="00853793"/>
    <w:rsid w:val="008539E5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6F8E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60A"/>
    <w:rsid w:val="008627E0"/>
    <w:rsid w:val="00862B71"/>
    <w:rsid w:val="00862F5F"/>
    <w:rsid w:val="008636E4"/>
    <w:rsid w:val="0086380C"/>
    <w:rsid w:val="00863AA5"/>
    <w:rsid w:val="00863D33"/>
    <w:rsid w:val="0086401F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396"/>
    <w:rsid w:val="00866420"/>
    <w:rsid w:val="00866458"/>
    <w:rsid w:val="00866686"/>
    <w:rsid w:val="00866907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0B0E"/>
    <w:rsid w:val="0087112D"/>
    <w:rsid w:val="00871339"/>
    <w:rsid w:val="00871928"/>
    <w:rsid w:val="00871C80"/>
    <w:rsid w:val="00871F4F"/>
    <w:rsid w:val="008720E0"/>
    <w:rsid w:val="00872188"/>
    <w:rsid w:val="008723C1"/>
    <w:rsid w:val="00872D57"/>
    <w:rsid w:val="00873048"/>
    <w:rsid w:val="00873067"/>
    <w:rsid w:val="00873098"/>
    <w:rsid w:val="00873221"/>
    <w:rsid w:val="008736D4"/>
    <w:rsid w:val="0087371F"/>
    <w:rsid w:val="00873791"/>
    <w:rsid w:val="00873B33"/>
    <w:rsid w:val="00873CE3"/>
    <w:rsid w:val="00873DA0"/>
    <w:rsid w:val="00873F68"/>
    <w:rsid w:val="00874076"/>
    <w:rsid w:val="008743AF"/>
    <w:rsid w:val="00874D34"/>
    <w:rsid w:val="00874EAB"/>
    <w:rsid w:val="00875049"/>
    <w:rsid w:val="008759DD"/>
    <w:rsid w:val="00875B4E"/>
    <w:rsid w:val="00875FD5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4D2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2F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7A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8B"/>
    <w:rsid w:val="00892897"/>
    <w:rsid w:val="00892AFC"/>
    <w:rsid w:val="00892B1C"/>
    <w:rsid w:val="00892C03"/>
    <w:rsid w:val="00892D37"/>
    <w:rsid w:val="008933AA"/>
    <w:rsid w:val="00893C21"/>
    <w:rsid w:val="00893C51"/>
    <w:rsid w:val="00893F67"/>
    <w:rsid w:val="00894430"/>
    <w:rsid w:val="008949E8"/>
    <w:rsid w:val="00894B11"/>
    <w:rsid w:val="00894D40"/>
    <w:rsid w:val="00894FAB"/>
    <w:rsid w:val="0089580D"/>
    <w:rsid w:val="00895D6B"/>
    <w:rsid w:val="0089602C"/>
    <w:rsid w:val="00896341"/>
    <w:rsid w:val="008968C3"/>
    <w:rsid w:val="00896F66"/>
    <w:rsid w:val="00896FFB"/>
    <w:rsid w:val="00897A45"/>
    <w:rsid w:val="00897A73"/>
    <w:rsid w:val="008A012B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3C1B"/>
    <w:rsid w:val="008A44EF"/>
    <w:rsid w:val="008A4625"/>
    <w:rsid w:val="008A467F"/>
    <w:rsid w:val="008A4779"/>
    <w:rsid w:val="008A4F28"/>
    <w:rsid w:val="008A50D8"/>
    <w:rsid w:val="008A57C6"/>
    <w:rsid w:val="008A58E1"/>
    <w:rsid w:val="008A619B"/>
    <w:rsid w:val="008A63FC"/>
    <w:rsid w:val="008A6829"/>
    <w:rsid w:val="008A6F8D"/>
    <w:rsid w:val="008A703E"/>
    <w:rsid w:val="008A71BB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20A1"/>
    <w:rsid w:val="008B20A6"/>
    <w:rsid w:val="008B2A92"/>
    <w:rsid w:val="008B2AAD"/>
    <w:rsid w:val="008B2B9E"/>
    <w:rsid w:val="008B2D0D"/>
    <w:rsid w:val="008B2DA6"/>
    <w:rsid w:val="008B3420"/>
    <w:rsid w:val="008B345B"/>
    <w:rsid w:val="008B3B97"/>
    <w:rsid w:val="008B3EDB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7D0"/>
    <w:rsid w:val="008B6AFD"/>
    <w:rsid w:val="008B6D0F"/>
    <w:rsid w:val="008B718E"/>
    <w:rsid w:val="008B72DF"/>
    <w:rsid w:val="008B7338"/>
    <w:rsid w:val="008B764D"/>
    <w:rsid w:val="008B768E"/>
    <w:rsid w:val="008C02D6"/>
    <w:rsid w:val="008C05F8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29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0FE6"/>
    <w:rsid w:val="008D111A"/>
    <w:rsid w:val="008D1189"/>
    <w:rsid w:val="008D144C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6CF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989"/>
    <w:rsid w:val="008D4FB4"/>
    <w:rsid w:val="008D4FB5"/>
    <w:rsid w:val="008D4FDC"/>
    <w:rsid w:val="008D5051"/>
    <w:rsid w:val="008D505E"/>
    <w:rsid w:val="008D53EA"/>
    <w:rsid w:val="008D5A01"/>
    <w:rsid w:val="008D5BB7"/>
    <w:rsid w:val="008D663C"/>
    <w:rsid w:val="008D678C"/>
    <w:rsid w:val="008D6C85"/>
    <w:rsid w:val="008D70AC"/>
    <w:rsid w:val="008D7472"/>
    <w:rsid w:val="008D7CB4"/>
    <w:rsid w:val="008E007D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7C7"/>
    <w:rsid w:val="008F181C"/>
    <w:rsid w:val="008F19D8"/>
    <w:rsid w:val="008F1ABC"/>
    <w:rsid w:val="008F1DAC"/>
    <w:rsid w:val="008F202B"/>
    <w:rsid w:val="008F224B"/>
    <w:rsid w:val="008F25A7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5E5"/>
    <w:rsid w:val="008F5895"/>
    <w:rsid w:val="008F58D3"/>
    <w:rsid w:val="008F5FBF"/>
    <w:rsid w:val="008F5FE8"/>
    <w:rsid w:val="008F62D2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65A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182"/>
    <w:rsid w:val="009073FE"/>
    <w:rsid w:val="00907731"/>
    <w:rsid w:val="00907C28"/>
    <w:rsid w:val="00907F3F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EF4"/>
    <w:rsid w:val="009123C8"/>
    <w:rsid w:val="0091255B"/>
    <w:rsid w:val="009129C1"/>
    <w:rsid w:val="00912EAD"/>
    <w:rsid w:val="00912F1E"/>
    <w:rsid w:val="00912FA5"/>
    <w:rsid w:val="009131EA"/>
    <w:rsid w:val="00913342"/>
    <w:rsid w:val="00913735"/>
    <w:rsid w:val="00913B87"/>
    <w:rsid w:val="009141F0"/>
    <w:rsid w:val="009146E5"/>
    <w:rsid w:val="009148E9"/>
    <w:rsid w:val="00915316"/>
    <w:rsid w:val="00915B0F"/>
    <w:rsid w:val="00916714"/>
    <w:rsid w:val="00916CEC"/>
    <w:rsid w:val="00916E58"/>
    <w:rsid w:val="00916F5E"/>
    <w:rsid w:val="00917304"/>
    <w:rsid w:val="0091730F"/>
    <w:rsid w:val="00917342"/>
    <w:rsid w:val="009174C0"/>
    <w:rsid w:val="009178EE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AC0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55"/>
    <w:rsid w:val="009278F2"/>
    <w:rsid w:val="00927AA6"/>
    <w:rsid w:val="00927B63"/>
    <w:rsid w:val="00927B85"/>
    <w:rsid w:val="00927BF4"/>
    <w:rsid w:val="00930003"/>
    <w:rsid w:val="00930087"/>
    <w:rsid w:val="009300C7"/>
    <w:rsid w:val="009300FE"/>
    <w:rsid w:val="00930317"/>
    <w:rsid w:val="00930389"/>
    <w:rsid w:val="009303A9"/>
    <w:rsid w:val="00930412"/>
    <w:rsid w:val="00930507"/>
    <w:rsid w:val="00930BFB"/>
    <w:rsid w:val="00930DF5"/>
    <w:rsid w:val="00931423"/>
    <w:rsid w:val="00931705"/>
    <w:rsid w:val="009325BD"/>
    <w:rsid w:val="0093275B"/>
    <w:rsid w:val="0093289C"/>
    <w:rsid w:val="00932AF0"/>
    <w:rsid w:val="00932BB3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6F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2DAF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971"/>
    <w:rsid w:val="0094637C"/>
    <w:rsid w:val="009466F9"/>
    <w:rsid w:val="0094681B"/>
    <w:rsid w:val="009469BD"/>
    <w:rsid w:val="00946B4A"/>
    <w:rsid w:val="00946D51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0EB7"/>
    <w:rsid w:val="009510CF"/>
    <w:rsid w:val="0095113D"/>
    <w:rsid w:val="0095136A"/>
    <w:rsid w:val="0095171E"/>
    <w:rsid w:val="0095189D"/>
    <w:rsid w:val="00951B2E"/>
    <w:rsid w:val="00951C21"/>
    <w:rsid w:val="00951DE9"/>
    <w:rsid w:val="00951EF9"/>
    <w:rsid w:val="009521BD"/>
    <w:rsid w:val="009521C6"/>
    <w:rsid w:val="0095288F"/>
    <w:rsid w:val="00952B12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2C05"/>
    <w:rsid w:val="0096310D"/>
    <w:rsid w:val="00963296"/>
    <w:rsid w:val="0096341A"/>
    <w:rsid w:val="009637CD"/>
    <w:rsid w:val="00963829"/>
    <w:rsid w:val="00963846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5CEF"/>
    <w:rsid w:val="00966605"/>
    <w:rsid w:val="009666BB"/>
    <w:rsid w:val="00966A25"/>
    <w:rsid w:val="00966A92"/>
    <w:rsid w:val="00966D9F"/>
    <w:rsid w:val="00966F94"/>
    <w:rsid w:val="00967000"/>
    <w:rsid w:val="009671C7"/>
    <w:rsid w:val="00967907"/>
    <w:rsid w:val="00967CEB"/>
    <w:rsid w:val="00970122"/>
    <w:rsid w:val="009701B6"/>
    <w:rsid w:val="009703B3"/>
    <w:rsid w:val="0097043A"/>
    <w:rsid w:val="00970479"/>
    <w:rsid w:val="009706B9"/>
    <w:rsid w:val="00970835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598"/>
    <w:rsid w:val="00974874"/>
    <w:rsid w:val="00974986"/>
    <w:rsid w:val="00974A6F"/>
    <w:rsid w:val="00974D39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4DA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690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5F89"/>
    <w:rsid w:val="0098613B"/>
    <w:rsid w:val="00986146"/>
    <w:rsid w:val="0098622E"/>
    <w:rsid w:val="00986287"/>
    <w:rsid w:val="009865CB"/>
    <w:rsid w:val="009865F9"/>
    <w:rsid w:val="0098687A"/>
    <w:rsid w:val="00987108"/>
    <w:rsid w:val="00987737"/>
    <w:rsid w:val="0098790C"/>
    <w:rsid w:val="00987A6A"/>
    <w:rsid w:val="00987D4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B0D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43B"/>
    <w:rsid w:val="00993785"/>
    <w:rsid w:val="00993A1C"/>
    <w:rsid w:val="0099425A"/>
    <w:rsid w:val="00994359"/>
    <w:rsid w:val="009944F2"/>
    <w:rsid w:val="00994502"/>
    <w:rsid w:val="00994513"/>
    <w:rsid w:val="00994602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6C29"/>
    <w:rsid w:val="009973E2"/>
    <w:rsid w:val="00997558"/>
    <w:rsid w:val="0099758D"/>
    <w:rsid w:val="0099764E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0D"/>
    <w:rsid w:val="009A2C39"/>
    <w:rsid w:val="009A2D3E"/>
    <w:rsid w:val="009A3B8F"/>
    <w:rsid w:val="009A3C4E"/>
    <w:rsid w:val="009A3EC1"/>
    <w:rsid w:val="009A40E7"/>
    <w:rsid w:val="009A434F"/>
    <w:rsid w:val="009A4960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59A"/>
    <w:rsid w:val="009B061F"/>
    <w:rsid w:val="009B080F"/>
    <w:rsid w:val="009B0AC7"/>
    <w:rsid w:val="009B1145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17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0C1"/>
    <w:rsid w:val="009C54C8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5F1"/>
    <w:rsid w:val="009D38C0"/>
    <w:rsid w:val="009D3DDB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507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6"/>
    <w:rsid w:val="009E418A"/>
    <w:rsid w:val="009E4C91"/>
    <w:rsid w:val="009E4F62"/>
    <w:rsid w:val="009E5A04"/>
    <w:rsid w:val="009E6242"/>
    <w:rsid w:val="009E66DD"/>
    <w:rsid w:val="009E67BF"/>
    <w:rsid w:val="009E691D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CB4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2F7E"/>
    <w:rsid w:val="00A03051"/>
    <w:rsid w:val="00A030A2"/>
    <w:rsid w:val="00A03221"/>
    <w:rsid w:val="00A0342B"/>
    <w:rsid w:val="00A03682"/>
    <w:rsid w:val="00A03C05"/>
    <w:rsid w:val="00A03FB9"/>
    <w:rsid w:val="00A04587"/>
    <w:rsid w:val="00A04958"/>
    <w:rsid w:val="00A04E2A"/>
    <w:rsid w:val="00A05038"/>
    <w:rsid w:val="00A050C8"/>
    <w:rsid w:val="00A0536A"/>
    <w:rsid w:val="00A05AAC"/>
    <w:rsid w:val="00A05F52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0F"/>
    <w:rsid w:val="00A072C0"/>
    <w:rsid w:val="00A073C5"/>
    <w:rsid w:val="00A075C1"/>
    <w:rsid w:val="00A075D4"/>
    <w:rsid w:val="00A101E8"/>
    <w:rsid w:val="00A102E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74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4F68"/>
    <w:rsid w:val="00A152EC"/>
    <w:rsid w:val="00A15635"/>
    <w:rsid w:val="00A1573D"/>
    <w:rsid w:val="00A15AA5"/>
    <w:rsid w:val="00A161F4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0D2"/>
    <w:rsid w:val="00A24239"/>
    <w:rsid w:val="00A248A4"/>
    <w:rsid w:val="00A249B3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19C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BFF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6A0"/>
    <w:rsid w:val="00A328D8"/>
    <w:rsid w:val="00A3298F"/>
    <w:rsid w:val="00A32C64"/>
    <w:rsid w:val="00A32EEC"/>
    <w:rsid w:val="00A333B9"/>
    <w:rsid w:val="00A334B6"/>
    <w:rsid w:val="00A33F97"/>
    <w:rsid w:val="00A345B6"/>
    <w:rsid w:val="00A3465A"/>
    <w:rsid w:val="00A3492F"/>
    <w:rsid w:val="00A34A58"/>
    <w:rsid w:val="00A34AA2"/>
    <w:rsid w:val="00A34B9C"/>
    <w:rsid w:val="00A34C69"/>
    <w:rsid w:val="00A34C72"/>
    <w:rsid w:val="00A34DB9"/>
    <w:rsid w:val="00A34EFD"/>
    <w:rsid w:val="00A35244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31E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18"/>
    <w:rsid w:val="00A410C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4FC5"/>
    <w:rsid w:val="00A45318"/>
    <w:rsid w:val="00A45908"/>
    <w:rsid w:val="00A45CB6"/>
    <w:rsid w:val="00A45DFA"/>
    <w:rsid w:val="00A460A6"/>
    <w:rsid w:val="00A461C1"/>
    <w:rsid w:val="00A4621C"/>
    <w:rsid w:val="00A463C5"/>
    <w:rsid w:val="00A46742"/>
    <w:rsid w:val="00A46AB9"/>
    <w:rsid w:val="00A47682"/>
    <w:rsid w:val="00A47918"/>
    <w:rsid w:val="00A479C1"/>
    <w:rsid w:val="00A50948"/>
    <w:rsid w:val="00A50B22"/>
    <w:rsid w:val="00A50E6A"/>
    <w:rsid w:val="00A51056"/>
    <w:rsid w:val="00A51601"/>
    <w:rsid w:val="00A51614"/>
    <w:rsid w:val="00A51C3D"/>
    <w:rsid w:val="00A51D5A"/>
    <w:rsid w:val="00A51E91"/>
    <w:rsid w:val="00A52084"/>
    <w:rsid w:val="00A525C6"/>
    <w:rsid w:val="00A5282A"/>
    <w:rsid w:val="00A52B55"/>
    <w:rsid w:val="00A52B7C"/>
    <w:rsid w:val="00A53280"/>
    <w:rsid w:val="00A53CFB"/>
    <w:rsid w:val="00A53ED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5C3"/>
    <w:rsid w:val="00A60880"/>
    <w:rsid w:val="00A61550"/>
    <w:rsid w:val="00A61605"/>
    <w:rsid w:val="00A61703"/>
    <w:rsid w:val="00A61F5D"/>
    <w:rsid w:val="00A6219F"/>
    <w:rsid w:val="00A6235B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6A3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44F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042"/>
    <w:rsid w:val="00A80107"/>
    <w:rsid w:val="00A8033C"/>
    <w:rsid w:val="00A8050B"/>
    <w:rsid w:val="00A80930"/>
    <w:rsid w:val="00A809F6"/>
    <w:rsid w:val="00A80E1F"/>
    <w:rsid w:val="00A80FBF"/>
    <w:rsid w:val="00A813E9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A4F"/>
    <w:rsid w:val="00A83BBB"/>
    <w:rsid w:val="00A83DCC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0B6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7F2"/>
    <w:rsid w:val="00A92C47"/>
    <w:rsid w:val="00A92C6C"/>
    <w:rsid w:val="00A93368"/>
    <w:rsid w:val="00A93397"/>
    <w:rsid w:val="00A935A3"/>
    <w:rsid w:val="00A93664"/>
    <w:rsid w:val="00A93DC6"/>
    <w:rsid w:val="00A93DC9"/>
    <w:rsid w:val="00A9400D"/>
    <w:rsid w:val="00A942CC"/>
    <w:rsid w:val="00A9438E"/>
    <w:rsid w:val="00A945CB"/>
    <w:rsid w:val="00A94640"/>
    <w:rsid w:val="00A94A2C"/>
    <w:rsid w:val="00A94A7A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4C7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57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4EA"/>
    <w:rsid w:val="00AA46CF"/>
    <w:rsid w:val="00AA484C"/>
    <w:rsid w:val="00AA49C3"/>
    <w:rsid w:val="00AA4A1C"/>
    <w:rsid w:val="00AA4CF4"/>
    <w:rsid w:val="00AA4FFE"/>
    <w:rsid w:val="00AA52CF"/>
    <w:rsid w:val="00AA5380"/>
    <w:rsid w:val="00AA5540"/>
    <w:rsid w:val="00AA5F24"/>
    <w:rsid w:val="00AA5FFE"/>
    <w:rsid w:val="00AA606D"/>
    <w:rsid w:val="00AA6186"/>
    <w:rsid w:val="00AA653D"/>
    <w:rsid w:val="00AA6671"/>
    <w:rsid w:val="00AA6922"/>
    <w:rsid w:val="00AA6ADF"/>
    <w:rsid w:val="00AA6C9E"/>
    <w:rsid w:val="00AA6D56"/>
    <w:rsid w:val="00AA795D"/>
    <w:rsid w:val="00AA7FA8"/>
    <w:rsid w:val="00AB0236"/>
    <w:rsid w:val="00AB02D4"/>
    <w:rsid w:val="00AB03D5"/>
    <w:rsid w:val="00AB05E9"/>
    <w:rsid w:val="00AB0B72"/>
    <w:rsid w:val="00AB0E50"/>
    <w:rsid w:val="00AB0F3A"/>
    <w:rsid w:val="00AB0F89"/>
    <w:rsid w:val="00AB11DB"/>
    <w:rsid w:val="00AB1369"/>
    <w:rsid w:val="00AB149E"/>
    <w:rsid w:val="00AB1A10"/>
    <w:rsid w:val="00AB1D51"/>
    <w:rsid w:val="00AB1EE1"/>
    <w:rsid w:val="00AB23D7"/>
    <w:rsid w:val="00AB250D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A39"/>
    <w:rsid w:val="00AB5B8F"/>
    <w:rsid w:val="00AB5CB2"/>
    <w:rsid w:val="00AB5E58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586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7D9"/>
    <w:rsid w:val="00AD08B8"/>
    <w:rsid w:val="00AD0E77"/>
    <w:rsid w:val="00AD0F72"/>
    <w:rsid w:val="00AD135F"/>
    <w:rsid w:val="00AD1A19"/>
    <w:rsid w:val="00AD1D14"/>
    <w:rsid w:val="00AD1F05"/>
    <w:rsid w:val="00AD20AE"/>
    <w:rsid w:val="00AD251E"/>
    <w:rsid w:val="00AD25A0"/>
    <w:rsid w:val="00AD2B86"/>
    <w:rsid w:val="00AD2EBD"/>
    <w:rsid w:val="00AD2EFA"/>
    <w:rsid w:val="00AD2FD4"/>
    <w:rsid w:val="00AD3217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50F"/>
    <w:rsid w:val="00AD65DE"/>
    <w:rsid w:val="00AD664B"/>
    <w:rsid w:val="00AD6DD5"/>
    <w:rsid w:val="00AD6DF0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88E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A63"/>
    <w:rsid w:val="00AF2C6F"/>
    <w:rsid w:val="00AF2E42"/>
    <w:rsid w:val="00AF3204"/>
    <w:rsid w:val="00AF34DF"/>
    <w:rsid w:val="00AF38A2"/>
    <w:rsid w:val="00AF3E10"/>
    <w:rsid w:val="00AF3EBA"/>
    <w:rsid w:val="00AF4257"/>
    <w:rsid w:val="00AF4424"/>
    <w:rsid w:val="00AF4555"/>
    <w:rsid w:val="00AF460E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5F70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3F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7B7"/>
    <w:rsid w:val="00B0289D"/>
    <w:rsid w:val="00B02924"/>
    <w:rsid w:val="00B02992"/>
    <w:rsid w:val="00B02A4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BAA"/>
    <w:rsid w:val="00B04FC1"/>
    <w:rsid w:val="00B0508D"/>
    <w:rsid w:val="00B05104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E3A"/>
    <w:rsid w:val="00B10F07"/>
    <w:rsid w:val="00B10F6D"/>
    <w:rsid w:val="00B11219"/>
    <w:rsid w:val="00B1151D"/>
    <w:rsid w:val="00B11607"/>
    <w:rsid w:val="00B116ED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3E99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5C8D"/>
    <w:rsid w:val="00B267A6"/>
    <w:rsid w:val="00B26C4A"/>
    <w:rsid w:val="00B26F94"/>
    <w:rsid w:val="00B27C10"/>
    <w:rsid w:val="00B27DA8"/>
    <w:rsid w:val="00B27DFB"/>
    <w:rsid w:val="00B27F24"/>
    <w:rsid w:val="00B30107"/>
    <w:rsid w:val="00B30563"/>
    <w:rsid w:val="00B30D04"/>
    <w:rsid w:val="00B3122B"/>
    <w:rsid w:val="00B31655"/>
    <w:rsid w:val="00B323FC"/>
    <w:rsid w:val="00B32550"/>
    <w:rsid w:val="00B326CA"/>
    <w:rsid w:val="00B327FE"/>
    <w:rsid w:val="00B32AA4"/>
    <w:rsid w:val="00B331AF"/>
    <w:rsid w:val="00B3344B"/>
    <w:rsid w:val="00B33BA1"/>
    <w:rsid w:val="00B33E2E"/>
    <w:rsid w:val="00B33E3D"/>
    <w:rsid w:val="00B340B5"/>
    <w:rsid w:val="00B341EA"/>
    <w:rsid w:val="00B346DC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2D5"/>
    <w:rsid w:val="00B3732F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16F"/>
    <w:rsid w:val="00B41A0F"/>
    <w:rsid w:val="00B41A65"/>
    <w:rsid w:val="00B41C02"/>
    <w:rsid w:val="00B41FDC"/>
    <w:rsid w:val="00B423EF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916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2ED1"/>
    <w:rsid w:val="00B530D4"/>
    <w:rsid w:val="00B53608"/>
    <w:rsid w:val="00B53656"/>
    <w:rsid w:val="00B537FC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330"/>
    <w:rsid w:val="00B56611"/>
    <w:rsid w:val="00B569F3"/>
    <w:rsid w:val="00B56A1F"/>
    <w:rsid w:val="00B56CAA"/>
    <w:rsid w:val="00B56D57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807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850"/>
    <w:rsid w:val="00B64AD9"/>
    <w:rsid w:val="00B6530A"/>
    <w:rsid w:val="00B6533C"/>
    <w:rsid w:val="00B65A81"/>
    <w:rsid w:val="00B65AC1"/>
    <w:rsid w:val="00B65D4C"/>
    <w:rsid w:val="00B65E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1E4"/>
    <w:rsid w:val="00B7049F"/>
    <w:rsid w:val="00B70512"/>
    <w:rsid w:val="00B7061D"/>
    <w:rsid w:val="00B70694"/>
    <w:rsid w:val="00B714BB"/>
    <w:rsid w:val="00B717CE"/>
    <w:rsid w:val="00B71A60"/>
    <w:rsid w:val="00B7226E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6C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56F"/>
    <w:rsid w:val="00B776F9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EF8"/>
    <w:rsid w:val="00B91C42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702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1C"/>
    <w:rsid w:val="00B96F19"/>
    <w:rsid w:val="00B9701A"/>
    <w:rsid w:val="00B97ADE"/>
    <w:rsid w:val="00B97BF0"/>
    <w:rsid w:val="00B97D0D"/>
    <w:rsid w:val="00B97E39"/>
    <w:rsid w:val="00BA0068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CAB"/>
    <w:rsid w:val="00BA2E1E"/>
    <w:rsid w:val="00BA2E84"/>
    <w:rsid w:val="00BA3184"/>
    <w:rsid w:val="00BA38ED"/>
    <w:rsid w:val="00BA3BBA"/>
    <w:rsid w:val="00BA41D8"/>
    <w:rsid w:val="00BA41F1"/>
    <w:rsid w:val="00BA4208"/>
    <w:rsid w:val="00BA4311"/>
    <w:rsid w:val="00BA4484"/>
    <w:rsid w:val="00BA44D5"/>
    <w:rsid w:val="00BA4681"/>
    <w:rsid w:val="00BA4E49"/>
    <w:rsid w:val="00BA4E75"/>
    <w:rsid w:val="00BA4EA2"/>
    <w:rsid w:val="00BA5013"/>
    <w:rsid w:val="00BA5158"/>
    <w:rsid w:val="00BA531D"/>
    <w:rsid w:val="00BA54D8"/>
    <w:rsid w:val="00BA5545"/>
    <w:rsid w:val="00BA5754"/>
    <w:rsid w:val="00BA6203"/>
    <w:rsid w:val="00BA63D8"/>
    <w:rsid w:val="00BA66A5"/>
    <w:rsid w:val="00BA66DB"/>
    <w:rsid w:val="00BA6763"/>
    <w:rsid w:val="00BA7210"/>
    <w:rsid w:val="00BA7219"/>
    <w:rsid w:val="00BA7B0C"/>
    <w:rsid w:val="00BA7BB3"/>
    <w:rsid w:val="00BA7C4A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06F"/>
    <w:rsid w:val="00BB190B"/>
    <w:rsid w:val="00BB1A9C"/>
    <w:rsid w:val="00BB1E84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6F3F"/>
    <w:rsid w:val="00BB75EF"/>
    <w:rsid w:val="00BB78A4"/>
    <w:rsid w:val="00BB7988"/>
    <w:rsid w:val="00BB7CD8"/>
    <w:rsid w:val="00BC10DF"/>
    <w:rsid w:val="00BC110E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1F41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6F9A"/>
    <w:rsid w:val="00BC713E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A8F"/>
    <w:rsid w:val="00BD1B0B"/>
    <w:rsid w:val="00BD219E"/>
    <w:rsid w:val="00BD25F1"/>
    <w:rsid w:val="00BD286F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9C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1D7"/>
    <w:rsid w:val="00BE340F"/>
    <w:rsid w:val="00BE3B0F"/>
    <w:rsid w:val="00BE3CD1"/>
    <w:rsid w:val="00BE3F2D"/>
    <w:rsid w:val="00BE4420"/>
    <w:rsid w:val="00BE451E"/>
    <w:rsid w:val="00BE494B"/>
    <w:rsid w:val="00BE4BFD"/>
    <w:rsid w:val="00BE5002"/>
    <w:rsid w:val="00BE5410"/>
    <w:rsid w:val="00BE59AC"/>
    <w:rsid w:val="00BE5DCD"/>
    <w:rsid w:val="00BE6618"/>
    <w:rsid w:val="00BE6635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3C45"/>
    <w:rsid w:val="00BF40E6"/>
    <w:rsid w:val="00BF43C0"/>
    <w:rsid w:val="00BF448B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BF7F0F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2C2D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24B"/>
    <w:rsid w:val="00C053B8"/>
    <w:rsid w:val="00C058C7"/>
    <w:rsid w:val="00C05BCE"/>
    <w:rsid w:val="00C05CE1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23D"/>
    <w:rsid w:val="00C13429"/>
    <w:rsid w:val="00C13B39"/>
    <w:rsid w:val="00C13EA7"/>
    <w:rsid w:val="00C140C8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B86"/>
    <w:rsid w:val="00C20C1E"/>
    <w:rsid w:val="00C20C68"/>
    <w:rsid w:val="00C21156"/>
    <w:rsid w:val="00C21640"/>
    <w:rsid w:val="00C21C94"/>
    <w:rsid w:val="00C21F98"/>
    <w:rsid w:val="00C2252B"/>
    <w:rsid w:val="00C225AC"/>
    <w:rsid w:val="00C2267D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BFD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6FD1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6ED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DCE"/>
    <w:rsid w:val="00C36F60"/>
    <w:rsid w:val="00C37310"/>
    <w:rsid w:val="00C37691"/>
    <w:rsid w:val="00C37C8C"/>
    <w:rsid w:val="00C37F4B"/>
    <w:rsid w:val="00C40182"/>
    <w:rsid w:val="00C40462"/>
    <w:rsid w:val="00C40715"/>
    <w:rsid w:val="00C4076E"/>
    <w:rsid w:val="00C40BDA"/>
    <w:rsid w:val="00C41211"/>
    <w:rsid w:val="00C41459"/>
    <w:rsid w:val="00C4187F"/>
    <w:rsid w:val="00C41917"/>
    <w:rsid w:val="00C41B1C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4BF7"/>
    <w:rsid w:val="00C451AF"/>
    <w:rsid w:val="00C454A3"/>
    <w:rsid w:val="00C4564B"/>
    <w:rsid w:val="00C456A8"/>
    <w:rsid w:val="00C458F3"/>
    <w:rsid w:val="00C45A40"/>
    <w:rsid w:val="00C462B0"/>
    <w:rsid w:val="00C47230"/>
    <w:rsid w:val="00C47511"/>
    <w:rsid w:val="00C475B1"/>
    <w:rsid w:val="00C476E5"/>
    <w:rsid w:val="00C47DC7"/>
    <w:rsid w:val="00C50101"/>
    <w:rsid w:val="00C50456"/>
    <w:rsid w:val="00C50477"/>
    <w:rsid w:val="00C5062F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3CD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57F7B"/>
    <w:rsid w:val="00C6017B"/>
    <w:rsid w:val="00C60399"/>
    <w:rsid w:val="00C603F7"/>
    <w:rsid w:val="00C604D4"/>
    <w:rsid w:val="00C60544"/>
    <w:rsid w:val="00C60835"/>
    <w:rsid w:val="00C6091A"/>
    <w:rsid w:val="00C60F36"/>
    <w:rsid w:val="00C60F3B"/>
    <w:rsid w:val="00C6144C"/>
    <w:rsid w:val="00C614A7"/>
    <w:rsid w:val="00C616BD"/>
    <w:rsid w:val="00C61767"/>
    <w:rsid w:val="00C61AE4"/>
    <w:rsid w:val="00C61B10"/>
    <w:rsid w:val="00C61B54"/>
    <w:rsid w:val="00C61CC1"/>
    <w:rsid w:val="00C61CF5"/>
    <w:rsid w:val="00C61F3E"/>
    <w:rsid w:val="00C62954"/>
    <w:rsid w:val="00C62C26"/>
    <w:rsid w:val="00C62C7E"/>
    <w:rsid w:val="00C63B58"/>
    <w:rsid w:val="00C63BCA"/>
    <w:rsid w:val="00C63C9D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5F51"/>
    <w:rsid w:val="00C66014"/>
    <w:rsid w:val="00C66129"/>
    <w:rsid w:val="00C66159"/>
    <w:rsid w:val="00C6633B"/>
    <w:rsid w:val="00C6636C"/>
    <w:rsid w:val="00C66508"/>
    <w:rsid w:val="00C66516"/>
    <w:rsid w:val="00C66D4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B41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77A45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0E"/>
    <w:rsid w:val="00C85EE1"/>
    <w:rsid w:val="00C85FF3"/>
    <w:rsid w:val="00C86543"/>
    <w:rsid w:val="00C86E83"/>
    <w:rsid w:val="00C87167"/>
    <w:rsid w:val="00C87219"/>
    <w:rsid w:val="00C8764A"/>
    <w:rsid w:val="00C87774"/>
    <w:rsid w:val="00C87A37"/>
    <w:rsid w:val="00C87F21"/>
    <w:rsid w:val="00C9001A"/>
    <w:rsid w:val="00C90358"/>
    <w:rsid w:val="00C90726"/>
    <w:rsid w:val="00C90A17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268"/>
    <w:rsid w:val="00C93366"/>
    <w:rsid w:val="00C9354C"/>
    <w:rsid w:val="00C939E7"/>
    <w:rsid w:val="00C93BC2"/>
    <w:rsid w:val="00C93CFC"/>
    <w:rsid w:val="00C94310"/>
    <w:rsid w:val="00C94F7D"/>
    <w:rsid w:val="00C9544B"/>
    <w:rsid w:val="00C957D4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6C9"/>
    <w:rsid w:val="00CA3AF2"/>
    <w:rsid w:val="00CA3DA4"/>
    <w:rsid w:val="00CA4B6E"/>
    <w:rsid w:val="00CA4BD8"/>
    <w:rsid w:val="00CA4CCA"/>
    <w:rsid w:val="00CA4E4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99A"/>
    <w:rsid w:val="00CA7D99"/>
    <w:rsid w:val="00CB01FB"/>
    <w:rsid w:val="00CB0CA1"/>
    <w:rsid w:val="00CB0CDD"/>
    <w:rsid w:val="00CB0D3F"/>
    <w:rsid w:val="00CB0E7E"/>
    <w:rsid w:val="00CB0F90"/>
    <w:rsid w:val="00CB119D"/>
    <w:rsid w:val="00CB15D6"/>
    <w:rsid w:val="00CB1A18"/>
    <w:rsid w:val="00CB1AE8"/>
    <w:rsid w:val="00CB1D71"/>
    <w:rsid w:val="00CB2175"/>
    <w:rsid w:val="00CB2180"/>
    <w:rsid w:val="00CB2250"/>
    <w:rsid w:val="00CB22FF"/>
    <w:rsid w:val="00CB2542"/>
    <w:rsid w:val="00CB2B9A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C68"/>
    <w:rsid w:val="00CB6D36"/>
    <w:rsid w:val="00CB7137"/>
    <w:rsid w:val="00CB715B"/>
    <w:rsid w:val="00CB71C9"/>
    <w:rsid w:val="00CB71DB"/>
    <w:rsid w:val="00CB725D"/>
    <w:rsid w:val="00CB75A9"/>
    <w:rsid w:val="00CB7A84"/>
    <w:rsid w:val="00CB7C06"/>
    <w:rsid w:val="00CB7D4B"/>
    <w:rsid w:val="00CB7EC8"/>
    <w:rsid w:val="00CC010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4D13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892"/>
    <w:rsid w:val="00CC6914"/>
    <w:rsid w:val="00CC6CF9"/>
    <w:rsid w:val="00CC6F8D"/>
    <w:rsid w:val="00CC7019"/>
    <w:rsid w:val="00CC70D5"/>
    <w:rsid w:val="00CC713E"/>
    <w:rsid w:val="00CC75BC"/>
    <w:rsid w:val="00CC7775"/>
    <w:rsid w:val="00CC7CB3"/>
    <w:rsid w:val="00CD0110"/>
    <w:rsid w:val="00CD03B2"/>
    <w:rsid w:val="00CD07C2"/>
    <w:rsid w:val="00CD083C"/>
    <w:rsid w:val="00CD0B5F"/>
    <w:rsid w:val="00CD0C35"/>
    <w:rsid w:val="00CD0E5C"/>
    <w:rsid w:val="00CD10A9"/>
    <w:rsid w:val="00CD134F"/>
    <w:rsid w:val="00CD157D"/>
    <w:rsid w:val="00CD1631"/>
    <w:rsid w:val="00CD19E5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AFE"/>
    <w:rsid w:val="00CD3D8F"/>
    <w:rsid w:val="00CD401C"/>
    <w:rsid w:val="00CD40E7"/>
    <w:rsid w:val="00CD451F"/>
    <w:rsid w:val="00CD45B1"/>
    <w:rsid w:val="00CD45FF"/>
    <w:rsid w:val="00CD4A78"/>
    <w:rsid w:val="00CD4D08"/>
    <w:rsid w:val="00CD4DB0"/>
    <w:rsid w:val="00CD54A6"/>
    <w:rsid w:val="00CD5577"/>
    <w:rsid w:val="00CD594D"/>
    <w:rsid w:val="00CD5998"/>
    <w:rsid w:val="00CD5A2F"/>
    <w:rsid w:val="00CD5B09"/>
    <w:rsid w:val="00CD661D"/>
    <w:rsid w:val="00CD694C"/>
    <w:rsid w:val="00CD6A26"/>
    <w:rsid w:val="00CD6A57"/>
    <w:rsid w:val="00CD6FBA"/>
    <w:rsid w:val="00CD732F"/>
    <w:rsid w:val="00CD73C1"/>
    <w:rsid w:val="00CD742F"/>
    <w:rsid w:val="00CD759C"/>
    <w:rsid w:val="00CD79E2"/>
    <w:rsid w:val="00CD7AF0"/>
    <w:rsid w:val="00CD7F75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E777D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642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264"/>
    <w:rsid w:val="00CF6335"/>
    <w:rsid w:val="00CF66CD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CF7CCD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4C0"/>
    <w:rsid w:val="00D01637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5A5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7A"/>
    <w:rsid w:val="00D07415"/>
    <w:rsid w:val="00D103DE"/>
    <w:rsid w:val="00D10400"/>
    <w:rsid w:val="00D1151A"/>
    <w:rsid w:val="00D11B6D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26C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80"/>
    <w:rsid w:val="00D171FA"/>
    <w:rsid w:val="00D17600"/>
    <w:rsid w:val="00D177AC"/>
    <w:rsid w:val="00D179A7"/>
    <w:rsid w:val="00D17D43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29"/>
    <w:rsid w:val="00D244AF"/>
    <w:rsid w:val="00D2498F"/>
    <w:rsid w:val="00D24DE8"/>
    <w:rsid w:val="00D24F5B"/>
    <w:rsid w:val="00D25015"/>
    <w:rsid w:val="00D2508A"/>
    <w:rsid w:val="00D25307"/>
    <w:rsid w:val="00D2596D"/>
    <w:rsid w:val="00D25DCE"/>
    <w:rsid w:val="00D264C9"/>
    <w:rsid w:val="00D26C15"/>
    <w:rsid w:val="00D26CB7"/>
    <w:rsid w:val="00D26DBD"/>
    <w:rsid w:val="00D26F48"/>
    <w:rsid w:val="00D27070"/>
    <w:rsid w:val="00D27317"/>
    <w:rsid w:val="00D276B6"/>
    <w:rsid w:val="00D3020F"/>
    <w:rsid w:val="00D3048F"/>
    <w:rsid w:val="00D304A7"/>
    <w:rsid w:val="00D307B3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997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383"/>
    <w:rsid w:val="00D354BD"/>
    <w:rsid w:val="00D3580F"/>
    <w:rsid w:val="00D35919"/>
    <w:rsid w:val="00D35D6F"/>
    <w:rsid w:val="00D35EEC"/>
    <w:rsid w:val="00D35FD2"/>
    <w:rsid w:val="00D36112"/>
    <w:rsid w:val="00D3613E"/>
    <w:rsid w:val="00D36179"/>
    <w:rsid w:val="00D36331"/>
    <w:rsid w:val="00D36476"/>
    <w:rsid w:val="00D3662C"/>
    <w:rsid w:val="00D36D2E"/>
    <w:rsid w:val="00D3745B"/>
    <w:rsid w:val="00D3752E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31A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3A9C"/>
    <w:rsid w:val="00D54322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512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35"/>
    <w:rsid w:val="00D6318C"/>
    <w:rsid w:val="00D632F9"/>
    <w:rsid w:val="00D633BF"/>
    <w:rsid w:val="00D63468"/>
    <w:rsid w:val="00D63DB9"/>
    <w:rsid w:val="00D64016"/>
    <w:rsid w:val="00D6433D"/>
    <w:rsid w:val="00D64368"/>
    <w:rsid w:val="00D64809"/>
    <w:rsid w:val="00D64C52"/>
    <w:rsid w:val="00D65340"/>
    <w:rsid w:val="00D65452"/>
    <w:rsid w:val="00D655C6"/>
    <w:rsid w:val="00D655EB"/>
    <w:rsid w:val="00D657C9"/>
    <w:rsid w:val="00D657EC"/>
    <w:rsid w:val="00D65CAA"/>
    <w:rsid w:val="00D65EFB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457"/>
    <w:rsid w:val="00D7262F"/>
    <w:rsid w:val="00D7271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33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AC3"/>
    <w:rsid w:val="00D97B16"/>
    <w:rsid w:val="00D97D3E"/>
    <w:rsid w:val="00D97DB9"/>
    <w:rsid w:val="00D97DF4"/>
    <w:rsid w:val="00D97E07"/>
    <w:rsid w:val="00D97F40"/>
    <w:rsid w:val="00DA0598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2F1A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B92"/>
    <w:rsid w:val="00DA4EDD"/>
    <w:rsid w:val="00DA5102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C27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B2C"/>
    <w:rsid w:val="00DB5B5B"/>
    <w:rsid w:val="00DB600A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803"/>
    <w:rsid w:val="00DC19BD"/>
    <w:rsid w:val="00DC1A50"/>
    <w:rsid w:val="00DC1ACE"/>
    <w:rsid w:val="00DC1AF5"/>
    <w:rsid w:val="00DC2206"/>
    <w:rsid w:val="00DC2521"/>
    <w:rsid w:val="00DC26B5"/>
    <w:rsid w:val="00DC2FC9"/>
    <w:rsid w:val="00DC31CB"/>
    <w:rsid w:val="00DC366B"/>
    <w:rsid w:val="00DC394B"/>
    <w:rsid w:val="00DC3A33"/>
    <w:rsid w:val="00DC3B33"/>
    <w:rsid w:val="00DC4273"/>
    <w:rsid w:val="00DC438B"/>
    <w:rsid w:val="00DC4527"/>
    <w:rsid w:val="00DC468D"/>
    <w:rsid w:val="00DC46C9"/>
    <w:rsid w:val="00DC46D9"/>
    <w:rsid w:val="00DC480C"/>
    <w:rsid w:val="00DC5550"/>
    <w:rsid w:val="00DC5BD4"/>
    <w:rsid w:val="00DC5CA1"/>
    <w:rsid w:val="00DC6572"/>
    <w:rsid w:val="00DC6606"/>
    <w:rsid w:val="00DC66ED"/>
    <w:rsid w:val="00DC67DD"/>
    <w:rsid w:val="00DC6A12"/>
    <w:rsid w:val="00DC7645"/>
    <w:rsid w:val="00DC799F"/>
    <w:rsid w:val="00DC7D64"/>
    <w:rsid w:val="00DC7EE6"/>
    <w:rsid w:val="00DC7EFF"/>
    <w:rsid w:val="00DD02AE"/>
    <w:rsid w:val="00DD03D1"/>
    <w:rsid w:val="00DD0836"/>
    <w:rsid w:val="00DD1206"/>
    <w:rsid w:val="00DD1810"/>
    <w:rsid w:val="00DD1813"/>
    <w:rsid w:val="00DD18C5"/>
    <w:rsid w:val="00DD1CEB"/>
    <w:rsid w:val="00DD1D17"/>
    <w:rsid w:val="00DD1E21"/>
    <w:rsid w:val="00DD2083"/>
    <w:rsid w:val="00DD20AF"/>
    <w:rsid w:val="00DD2193"/>
    <w:rsid w:val="00DD250D"/>
    <w:rsid w:val="00DD2DF4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67B"/>
    <w:rsid w:val="00DD5B14"/>
    <w:rsid w:val="00DD5D6A"/>
    <w:rsid w:val="00DD6279"/>
    <w:rsid w:val="00DD629B"/>
    <w:rsid w:val="00DD6343"/>
    <w:rsid w:val="00DD6A68"/>
    <w:rsid w:val="00DD6C04"/>
    <w:rsid w:val="00DD7124"/>
    <w:rsid w:val="00DD71C1"/>
    <w:rsid w:val="00DD729F"/>
    <w:rsid w:val="00DD732F"/>
    <w:rsid w:val="00DE00EA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2A"/>
    <w:rsid w:val="00DE59BF"/>
    <w:rsid w:val="00DE5D55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F031E"/>
    <w:rsid w:val="00DF0658"/>
    <w:rsid w:val="00DF0737"/>
    <w:rsid w:val="00DF13EE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314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470"/>
    <w:rsid w:val="00E00F14"/>
    <w:rsid w:val="00E012D6"/>
    <w:rsid w:val="00E0166B"/>
    <w:rsid w:val="00E017AD"/>
    <w:rsid w:val="00E018B8"/>
    <w:rsid w:val="00E01EBF"/>
    <w:rsid w:val="00E020F2"/>
    <w:rsid w:val="00E022FD"/>
    <w:rsid w:val="00E025AC"/>
    <w:rsid w:val="00E029B4"/>
    <w:rsid w:val="00E02C4B"/>
    <w:rsid w:val="00E02FC6"/>
    <w:rsid w:val="00E031D3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5E87"/>
    <w:rsid w:val="00E0623A"/>
    <w:rsid w:val="00E062EB"/>
    <w:rsid w:val="00E06308"/>
    <w:rsid w:val="00E06662"/>
    <w:rsid w:val="00E0683B"/>
    <w:rsid w:val="00E071FF"/>
    <w:rsid w:val="00E077F7"/>
    <w:rsid w:val="00E07A6E"/>
    <w:rsid w:val="00E1045A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AB"/>
    <w:rsid w:val="00E157F8"/>
    <w:rsid w:val="00E159B7"/>
    <w:rsid w:val="00E15B0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C72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2AC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27E8D"/>
    <w:rsid w:val="00E3037B"/>
    <w:rsid w:val="00E304B3"/>
    <w:rsid w:val="00E30CFA"/>
    <w:rsid w:val="00E30EC5"/>
    <w:rsid w:val="00E31426"/>
    <w:rsid w:val="00E31BBF"/>
    <w:rsid w:val="00E31F31"/>
    <w:rsid w:val="00E32144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5C4D"/>
    <w:rsid w:val="00E363E9"/>
    <w:rsid w:val="00E3642E"/>
    <w:rsid w:val="00E36557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46F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34F"/>
    <w:rsid w:val="00E44549"/>
    <w:rsid w:val="00E4471E"/>
    <w:rsid w:val="00E44833"/>
    <w:rsid w:val="00E4496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73C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8CB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EE1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658"/>
    <w:rsid w:val="00E5484C"/>
    <w:rsid w:val="00E548B2"/>
    <w:rsid w:val="00E548DE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6C7F"/>
    <w:rsid w:val="00E5776E"/>
    <w:rsid w:val="00E57A9E"/>
    <w:rsid w:val="00E57CF0"/>
    <w:rsid w:val="00E6013D"/>
    <w:rsid w:val="00E601DE"/>
    <w:rsid w:val="00E6022F"/>
    <w:rsid w:val="00E604AF"/>
    <w:rsid w:val="00E60521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15B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54A"/>
    <w:rsid w:val="00E837D0"/>
    <w:rsid w:val="00E837F8"/>
    <w:rsid w:val="00E83C79"/>
    <w:rsid w:val="00E83D7E"/>
    <w:rsid w:val="00E83F77"/>
    <w:rsid w:val="00E842AE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4B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8CE"/>
    <w:rsid w:val="00E87C1B"/>
    <w:rsid w:val="00E87D9B"/>
    <w:rsid w:val="00E87FC4"/>
    <w:rsid w:val="00E902FF"/>
    <w:rsid w:val="00E9053C"/>
    <w:rsid w:val="00E908BC"/>
    <w:rsid w:val="00E90B28"/>
    <w:rsid w:val="00E90DEC"/>
    <w:rsid w:val="00E91148"/>
    <w:rsid w:val="00E91786"/>
    <w:rsid w:val="00E91AE4"/>
    <w:rsid w:val="00E91C85"/>
    <w:rsid w:val="00E91F89"/>
    <w:rsid w:val="00E91F9F"/>
    <w:rsid w:val="00E9208B"/>
    <w:rsid w:val="00E92111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32F"/>
    <w:rsid w:val="00E97629"/>
    <w:rsid w:val="00E97784"/>
    <w:rsid w:val="00E979B8"/>
    <w:rsid w:val="00E97ABC"/>
    <w:rsid w:val="00E97DB2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73"/>
    <w:rsid w:val="00EA15D1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6FFC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3FA"/>
    <w:rsid w:val="00EB4586"/>
    <w:rsid w:val="00EB4B7D"/>
    <w:rsid w:val="00EB4D79"/>
    <w:rsid w:val="00EB4E96"/>
    <w:rsid w:val="00EB52F9"/>
    <w:rsid w:val="00EB5401"/>
    <w:rsid w:val="00EB5557"/>
    <w:rsid w:val="00EB5C00"/>
    <w:rsid w:val="00EB5E40"/>
    <w:rsid w:val="00EB5ECA"/>
    <w:rsid w:val="00EB5FF3"/>
    <w:rsid w:val="00EB61FA"/>
    <w:rsid w:val="00EB637A"/>
    <w:rsid w:val="00EB665D"/>
    <w:rsid w:val="00EB6701"/>
    <w:rsid w:val="00EB6818"/>
    <w:rsid w:val="00EB70D0"/>
    <w:rsid w:val="00EB778C"/>
    <w:rsid w:val="00EB7DAF"/>
    <w:rsid w:val="00EB7E6C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DE1"/>
    <w:rsid w:val="00EC6F24"/>
    <w:rsid w:val="00EC70E8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09A0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387"/>
    <w:rsid w:val="00EE68CB"/>
    <w:rsid w:val="00EE6A54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58C"/>
    <w:rsid w:val="00EF28C5"/>
    <w:rsid w:val="00EF2C88"/>
    <w:rsid w:val="00EF3072"/>
    <w:rsid w:val="00EF3378"/>
    <w:rsid w:val="00EF35A2"/>
    <w:rsid w:val="00EF3845"/>
    <w:rsid w:val="00EF39CA"/>
    <w:rsid w:val="00EF3AF3"/>
    <w:rsid w:val="00EF40F1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A2B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9"/>
    <w:rsid w:val="00F031ED"/>
    <w:rsid w:val="00F034D9"/>
    <w:rsid w:val="00F0352E"/>
    <w:rsid w:val="00F03613"/>
    <w:rsid w:val="00F03991"/>
    <w:rsid w:val="00F03B13"/>
    <w:rsid w:val="00F03BB3"/>
    <w:rsid w:val="00F03D23"/>
    <w:rsid w:val="00F03D2D"/>
    <w:rsid w:val="00F04264"/>
    <w:rsid w:val="00F04327"/>
    <w:rsid w:val="00F04441"/>
    <w:rsid w:val="00F045D3"/>
    <w:rsid w:val="00F047A7"/>
    <w:rsid w:val="00F04B68"/>
    <w:rsid w:val="00F04CA9"/>
    <w:rsid w:val="00F0560C"/>
    <w:rsid w:val="00F05996"/>
    <w:rsid w:val="00F05E6A"/>
    <w:rsid w:val="00F05EEC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0A6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85"/>
    <w:rsid w:val="00F122DD"/>
    <w:rsid w:val="00F125B3"/>
    <w:rsid w:val="00F1268C"/>
    <w:rsid w:val="00F1279B"/>
    <w:rsid w:val="00F12C3C"/>
    <w:rsid w:val="00F12E9C"/>
    <w:rsid w:val="00F133A5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17F20"/>
    <w:rsid w:val="00F201F2"/>
    <w:rsid w:val="00F20412"/>
    <w:rsid w:val="00F208D6"/>
    <w:rsid w:val="00F20A14"/>
    <w:rsid w:val="00F20DDF"/>
    <w:rsid w:val="00F20F3E"/>
    <w:rsid w:val="00F210D1"/>
    <w:rsid w:val="00F211D7"/>
    <w:rsid w:val="00F2123E"/>
    <w:rsid w:val="00F2125C"/>
    <w:rsid w:val="00F21326"/>
    <w:rsid w:val="00F21705"/>
    <w:rsid w:val="00F218A5"/>
    <w:rsid w:val="00F21A40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BB2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C54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4E0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61E"/>
    <w:rsid w:val="00F368A3"/>
    <w:rsid w:val="00F36B2B"/>
    <w:rsid w:val="00F36CC1"/>
    <w:rsid w:val="00F37B22"/>
    <w:rsid w:val="00F37B50"/>
    <w:rsid w:val="00F37C31"/>
    <w:rsid w:val="00F37DF8"/>
    <w:rsid w:val="00F40244"/>
    <w:rsid w:val="00F402E7"/>
    <w:rsid w:val="00F40321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5DC2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720"/>
    <w:rsid w:val="00F519B5"/>
    <w:rsid w:val="00F51B3E"/>
    <w:rsid w:val="00F51BA2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002"/>
    <w:rsid w:val="00F5423E"/>
    <w:rsid w:val="00F542ED"/>
    <w:rsid w:val="00F54327"/>
    <w:rsid w:val="00F54F5C"/>
    <w:rsid w:val="00F5506B"/>
    <w:rsid w:val="00F55B18"/>
    <w:rsid w:val="00F55C67"/>
    <w:rsid w:val="00F55DE4"/>
    <w:rsid w:val="00F55E80"/>
    <w:rsid w:val="00F5678E"/>
    <w:rsid w:val="00F56B92"/>
    <w:rsid w:val="00F56C34"/>
    <w:rsid w:val="00F56D04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D44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449"/>
    <w:rsid w:val="00F649FC"/>
    <w:rsid w:val="00F64A0A"/>
    <w:rsid w:val="00F64A60"/>
    <w:rsid w:val="00F64AC7"/>
    <w:rsid w:val="00F64EB2"/>
    <w:rsid w:val="00F651F4"/>
    <w:rsid w:val="00F65269"/>
    <w:rsid w:val="00F65510"/>
    <w:rsid w:val="00F66462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2DAA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9FF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1BE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1EE2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44C"/>
    <w:rsid w:val="00F857D2"/>
    <w:rsid w:val="00F85A09"/>
    <w:rsid w:val="00F85EAB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AC9"/>
    <w:rsid w:val="00F91C20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265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131"/>
    <w:rsid w:val="00FA62CA"/>
    <w:rsid w:val="00FA6470"/>
    <w:rsid w:val="00FA68BF"/>
    <w:rsid w:val="00FA6B5C"/>
    <w:rsid w:val="00FA6BA7"/>
    <w:rsid w:val="00FA6FCF"/>
    <w:rsid w:val="00FA73BD"/>
    <w:rsid w:val="00FA751D"/>
    <w:rsid w:val="00FA7858"/>
    <w:rsid w:val="00FA7AE3"/>
    <w:rsid w:val="00FA7E8D"/>
    <w:rsid w:val="00FB04AB"/>
    <w:rsid w:val="00FB092E"/>
    <w:rsid w:val="00FB0BA2"/>
    <w:rsid w:val="00FB1110"/>
    <w:rsid w:val="00FB115A"/>
    <w:rsid w:val="00FB11C3"/>
    <w:rsid w:val="00FB133E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4D7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2EB9"/>
    <w:rsid w:val="00FC30DD"/>
    <w:rsid w:val="00FC32D3"/>
    <w:rsid w:val="00FC3874"/>
    <w:rsid w:val="00FC3880"/>
    <w:rsid w:val="00FC3BC6"/>
    <w:rsid w:val="00FC3ECB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873"/>
    <w:rsid w:val="00FC5A99"/>
    <w:rsid w:val="00FC5BD5"/>
    <w:rsid w:val="00FC5D92"/>
    <w:rsid w:val="00FC63D9"/>
    <w:rsid w:val="00FC6B8B"/>
    <w:rsid w:val="00FC6EB5"/>
    <w:rsid w:val="00FC7127"/>
    <w:rsid w:val="00FC768F"/>
    <w:rsid w:val="00FC7873"/>
    <w:rsid w:val="00FC7A9F"/>
    <w:rsid w:val="00FC7DD6"/>
    <w:rsid w:val="00FC7E01"/>
    <w:rsid w:val="00FD0381"/>
    <w:rsid w:val="00FD0509"/>
    <w:rsid w:val="00FD0996"/>
    <w:rsid w:val="00FD0B8A"/>
    <w:rsid w:val="00FD134A"/>
    <w:rsid w:val="00FD16E2"/>
    <w:rsid w:val="00FD1870"/>
    <w:rsid w:val="00FD1980"/>
    <w:rsid w:val="00FD1C99"/>
    <w:rsid w:val="00FD1F19"/>
    <w:rsid w:val="00FD2098"/>
    <w:rsid w:val="00FD20F7"/>
    <w:rsid w:val="00FD2103"/>
    <w:rsid w:val="00FD2502"/>
    <w:rsid w:val="00FD28E1"/>
    <w:rsid w:val="00FD2D39"/>
    <w:rsid w:val="00FD2FFE"/>
    <w:rsid w:val="00FD31AE"/>
    <w:rsid w:val="00FD3368"/>
    <w:rsid w:val="00FD344D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2C3"/>
    <w:rsid w:val="00FD5368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1EF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847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0EEC"/>
    <w:rsid w:val="00FF165A"/>
    <w:rsid w:val="00FF22AF"/>
    <w:rsid w:val="00FF23D5"/>
    <w:rsid w:val="00FF25AA"/>
    <w:rsid w:val="00FF287D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3355</TotalTime>
  <Pages>21</Pages>
  <Words>4421</Words>
  <Characters>25205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soingren</cp:lastModifiedBy>
  <cp:revision>2149</cp:revision>
  <cp:lastPrinted>2026-05-02T08:15:00Z</cp:lastPrinted>
  <dcterms:created xsi:type="dcterms:W3CDTF">2023-04-29T13:50:00Z</dcterms:created>
  <dcterms:modified xsi:type="dcterms:W3CDTF">2026-05-07T08:44:00Z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