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52234" w:rsidRPr="00EF18C5" w14:paraId="0F363CC2" w14:textId="77777777" w:rsidTr="00DB3409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208791B" w14:textId="77777777" w:rsidR="00152234" w:rsidRPr="00EF18C5" w:rsidRDefault="00152234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ExtraText"/>
            <w:bookmarkStart w:id="1" w:name="_Hlk68267982"/>
            <w:bookmarkEnd w:id="0"/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1AD57A" w14:textId="77777777" w:rsidR="00152234" w:rsidRPr="00EF18C5" w:rsidRDefault="00152234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27C8CE6" w14:textId="77777777" w:rsidR="00152234" w:rsidRPr="00EF18C5" w:rsidRDefault="00152234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812C9" w:rsidRPr="00EF18C5" w14:paraId="7DBF77DF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EC592DA" w14:textId="77777777" w:rsidR="008812C9" w:rsidRPr="00EF18C5" w:rsidRDefault="008812C9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9F8DC2" w14:textId="77777777" w:rsidR="008812C9" w:rsidRPr="00EF18C5" w:rsidRDefault="008812C9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0E4024" w14:textId="77777777" w:rsidR="008812C9" w:rsidRPr="00EF18C5" w:rsidRDefault="008812C9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72A31" w:rsidRPr="00EF18C5" w14:paraId="418C64DE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669B33" w14:textId="2EEBB048" w:rsidR="00E72A31" w:rsidRPr="00EF18C5" w:rsidRDefault="00E51C1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C5CD0AA" w14:textId="77777777" w:rsidR="00E72A31" w:rsidRPr="00EF18C5" w:rsidRDefault="00E72A3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4FBDDB21" w14:textId="7A37E6D2" w:rsidR="00E72A31" w:rsidRPr="00EF18C5" w:rsidRDefault="00E72A3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466518" w:rsidRPr="00EF18C5" w14:paraId="14B089DC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90E0FC" w14:textId="5C61D49D" w:rsidR="00466518" w:rsidRPr="00EF18C5" w:rsidDel="005765CD" w:rsidRDefault="00905EBC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C1404CD" w14:textId="77777777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0923D5" w14:textId="35F5D765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31620" w:rsidRPr="00EF18C5" w14:paraId="4C4C3B89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0EF808" w14:textId="0D9F3EFD" w:rsidR="00531620" w:rsidRDefault="00531620" w:rsidP="005316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B4E0845" w14:textId="77777777" w:rsidR="00531620" w:rsidRPr="00EF18C5" w:rsidRDefault="00531620" w:rsidP="005316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A03633" w14:textId="3EDB7A99" w:rsidR="00531620" w:rsidRPr="00EF18C5" w:rsidRDefault="00537677" w:rsidP="005316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531620" w:rsidRPr="00EF18C5" w14:paraId="0F70CA13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FC69CA" w14:textId="3AF80A79" w:rsidR="00531620" w:rsidRPr="00EF18C5" w:rsidRDefault="00531620" w:rsidP="005316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C731086" w14:textId="77777777" w:rsidR="00531620" w:rsidRPr="00EF18C5" w:rsidRDefault="00531620" w:rsidP="005316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4DA99E" w14:textId="651457BC" w:rsidR="00531620" w:rsidRPr="00EF18C5" w:rsidRDefault="00531620" w:rsidP="005316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 บริษัทร่วมและการร่วมค้า</w:t>
            </w:r>
          </w:p>
        </w:tc>
      </w:tr>
      <w:tr w:rsidR="00531620" w:rsidRPr="00EF18C5" w14:paraId="4F0DB836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FCD3F5" w14:textId="6F635D34" w:rsidR="00531620" w:rsidRPr="00531620" w:rsidRDefault="00531620" w:rsidP="005316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6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E5C1FB6" w14:textId="77777777" w:rsidR="00531620" w:rsidRPr="00EF18C5" w:rsidRDefault="00531620" w:rsidP="005316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3994C9" w14:textId="175DC1BC" w:rsidR="00531620" w:rsidRPr="00EF18C5" w:rsidRDefault="00531620" w:rsidP="005316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531620" w:rsidRPr="00EF18C5" w14:paraId="60D0D190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684D00" w14:textId="394DE6FC" w:rsidR="00531620" w:rsidRPr="00EF18C5" w:rsidRDefault="00531620" w:rsidP="0053162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45EC487" w14:textId="77777777" w:rsidR="00531620" w:rsidRPr="00EF18C5" w:rsidRDefault="00531620" w:rsidP="005316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A64C7B" w14:textId="1E1C84DA" w:rsidR="00531620" w:rsidRPr="00EF18C5" w:rsidRDefault="00531620" w:rsidP="005316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31620" w:rsidRPr="00EF18C5" w14:paraId="0D9BF1BE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047B12" w14:textId="18C77D88" w:rsidR="00531620" w:rsidRPr="00EF18C5" w:rsidRDefault="00531620" w:rsidP="0053162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4F241BF" w14:textId="77777777" w:rsidR="00531620" w:rsidRPr="00EF18C5" w:rsidRDefault="00531620" w:rsidP="005316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4CD11EEB" w14:textId="67198360" w:rsidR="00531620" w:rsidRPr="00EF18C5" w:rsidRDefault="00531620" w:rsidP="005316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531620" w:rsidRPr="00EF18C5" w14:paraId="2B0271D9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95CDBB" w14:textId="5E1AD883" w:rsidR="00531620" w:rsidRPr="00EF18C5" w:rsidRDefault="00531620" w:rsidP="0053162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8025241" w14:textId="77777777" w:rsidR="00531620" w:rsidRPr="00EF18C5" w:rsidRDefault="00531620" w:rsidP="005316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1A60DA" w14:textId="0720C939" w:rsidR="00531620" w:rsidRPr="00EF18C5" w:rsidRDefault="00531620" w:rsidP="005316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531620" w:rsidRPr="00EF18C5" w14:paraId="451EF3C8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5AE2F7" w14:textId="2929E16C" w:rsidR="00531620" w:rsidRDefault="00531620" w:rsidP="0053162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8C20CA0" w14:textId="77777777" w:rsidR="00531620" w:rsidRPr="00EF18C5" w:rsidRDefault="00531620" w:rsidP="005316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6B295F" w14:textId="5BE601F8" w:rsidR="00531620" w:rsidRPr="00EF18C5" w:rsidRDefault="00531620" w:rsidP="005316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531620" w:rsidRPr="00EF18C5" w14:paraId="7404C5A6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1CD485" w14:textId="5CC5FD0B" w:rsidR="00531620" w:rsidRPr="00EF18C5" w:rsidRDefault="00531620" w:rsidP="0053162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A11A378" w14:textId="77777777" w:rsidR="00531620" w:rsidRPr="00EF18C5" w:rsidRDefault="00531620" w:rsidP="005316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1B9126D" w14:textId="22C1CD37" w:rsidR="00531620" w:rsidRPr="00167DF3" w:rsidRDefault="00531620" w:rsidP="005316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7D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31620" w:rsidRPr="00EF18C5" w14:paraId="4308CFA8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F936F7" w14:textId="5E2598CA" w:rsidR="00531620" w:rsidRDefault="00531620" w:rsidP="0053162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BBE8B3C" w14:textId="77777777" w:rsidR="00531620" w:rsidRPr="00EF18C5" w:rsidRDefault="00531620" w:rsidP="005316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F026AF" w14:textId="6335EBCE" w:rsidR="00531620" w:rsidRPr="00167DF3" w:rsidRDefault="00531620" w:rsidP="005316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7D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531620" w:rsidRPr="00EF18C5" w14:paraId="0CCD2130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3573EF" w14:textId="781294FA" w:rsidR="00531620" w:rsidRPr="00EF18C5" w:rsidRDefault="00531620" w:rsidP="005316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AAD6155" w14:textId="77777777" w:rsidR="00531620" w:rsidRPr="00EF18C5" w:rsidRDefault="00531620" w:rsidP="005316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7BB4A0" w14:textId="04D8E3B9" w:rsidR="00531620" w:rsidRPr="00167DF3" w:rsidRDefault="00531620" w:rsidP="005316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bookmarkEnd w:id="1"/>
    </w:tbl>
    <w:p w14:paraId="06BAB242" w14:textId="17F04981" w:rsidR="00A96A58" w:rsidRPr="00EF18C5" w:rsidRDefault="00A96A58" w:rsidP="003B11D0">
      <w:pPr>
        <w:rPr>
          <w:rFonts w:asciiTheme="majorBidi" w:hAnsiTheme="majorBidi" w:cstheme="majorBidi"/>
        </w:rPr>
      </w:pPr>
    </w:p>
    <w:p w14:paraId="78409AC0" w14:textId="77777777" w:rsidR="00A96A58" w:rsidRPr="00EF18C5" w:rsidRDefault="00A96A58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EF18C5">
        <w:rPr>
          <w:rFonts w:asciiTheme="majorBidi" w:hAnsiTheme="majorBidi"/>
          <w:cs/>
        </w:rPr>
        <w:br w:type="page"/>
      </w:r>
    </w:p>
    <w:p w14:paraId="70BC26D4" w14:textId="02603664" w:rsidR="001F253B" w:rsidRPr="00EF18C5" w:rsidRDefault="001F253B" w:rsidP="003B11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B61EF" w:rsidRPr="00EF18C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EF18C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D2A9756" w14:textId="77777777" w:rsidR="001F253B" w:rsidRPr="00EF18C5" w:rsidRDefault="001F253B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6D8FB1" w14:textId="7FD71FBA" w:rsidR="00FA62FE" w:rsidRPr="008457DC" w:rsidRDefault="001F253B" w:rsidP="00FA6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7B61EF" w:rsidRPr="00EF18C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EF472C" w:rsidRPr="00EF18C5">
        <w:rPr>
          <w:rFonts w:asciiTheme="majorBidi" w:hAnsiTheme="majorBidi" w:cstheme="majorBidi"/>
          <w:sz w:val="30"/>
          <w:szCs w:val="30"/>
          <w:cs/>
        </w:rPr>
        <w:t>นี้</w:t>
      </w:r>
      <w:r w:rsidRPr="00EF18C5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D0597E" w:rsidRPr="00EF18C5">
        <w:rPr>
          <w:rFonts w:asciiTheme="majorBidi" w:hAnsiTheme="majorBidi" w:cstheme="majorBidi"/>
          <w:sz w:val="30"/>
          <w:szCs w:val="30"/>
          <w:cs/>
        </w:rPr>
        <w:t>ติ</w:t>
      </w:r>
      <w:r w:rsidR="000D53D2" w:rsidRPr="00EF18C5">
        <w:rPr>
          <w:rFonts w:asciiTheme="majorBidi" w:hAnsiTheme="majorBidi" w:cstheme="majorBidi"/>
          <w:sz w:val="30"/>
          <w:szCs w:val="30"/>
          <w:cs/>
        </w:rPr>
        <w:t>ให้ออก</w:t>
      </w:r>
      <w:r w:rsidR="00DC1956" w:rsidRPr="00EF18C5">
        <w:rPr>
          <w:rFonts w:asciiTheme="majorBidi" w:hAnsiTheme="majorBidi" w:cstheme="majorBidi"/>
          <w:sz w:val="30"/>
          <w:szCs w:val="30"/>
          <w:cs/>
        </w:rPr>
        <w:t>งบการเงินจากคณะกรรม</w:t>
      </w:r>
      <w:r w:rsidR="006624BE" w:rsidRPr="00EF18C5">
        <w:rPr>
          <w:rFonts w:asciiTheme="majorBidi" w:hAnsiTheme="majorBidi" w:cstheme="majorBidi"/>
          <w:sz w:val="30"/>
          <w:szCs w:val="30"/>
          <w:cs/>
        </w:rPr>
        <w:t>การ</w:t>
      </w:r>
      <w:r w:rsidR="00335D42" w:rsidRPr="00EF18C5">
        <w:rPr>
          <w:rFonts w:asciiTheme="majorBidi" w:hAnsiTheme="majorBidi" w:cstheme="majorBidi"/>
          <w:sz w:val="30"/>
          <w:szCs w:val="30"/>
          <w:cs/>
        </w:rPr>
        <w:t>เมื่อวัน</w:t>
      </w:r>
      <w:r w:rsidR="002A4AA6" w:rsidRPr="00EF18C5">
        <w:rPr>
          <w:rFonts w:asciiTheme="majorBidi" w:hAnsiTheme="majorBidi" w:cstheme="majorBidi"/>
          <w:sz w:val="30"/>
          <w:szCs w:val="30"/>
          <w:cs/>
        </w:rPr>
        <w:t>ที</w:t>
      </w:r>
      <w:r w:rsidR="007A5B62" w:rsidRPr="00EF18C5">
        <w:rPr>
          <w:rFonts w:asciiTheme="majorBidi" w:hAnsiTheme="majorBidi" w:cstheme="majorBidi"/>
          <w:sz w:val="30"/>
          <w:szCs w:val="30"/>
          <w:cs/>
        </w:rPr>
        <w:t>่</w:t>
      </w:r>
      <w:r w:rsidR="00F74DB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74DB1">
        <w:rPr>
          <w:rFonts w:asciiTheme="majorBidi" w:hAnsiTheme="majorBidi" w:cstheme="majorBidi"/>
          <w:sz w:val="30"/>
          <w:szCs w:val="30"/>
        </w:rPr>
        <w:t>1</w:t>
      </w:r>
      <w:r w:rsidR="00AF0DD0">
        <w:rPr>
          <w:rFonts w:asciiTheme="majorBidi" w:hAnsiTheme="majorBidi" w:cstheme="majorBidi"/>
          <w:sz w:val="30"/>
          <w:szCs w:val="30"/>
        </w:rPr>
        <w:t>2</w:t>
      </w:r>
      <w:r w:rsidR="00102731" w:rsidRPr="00D73185">
        <w:rPr>
          <w:rFonts w:asciiTheme="majorBidi" w:hAnsiTheme="majorBidi"/>
          <w:sz w:val="30"/>
          <w:szCs w:val="30"/>
        </w:rPr>
        <w:t xml:space="preserve"> </w:t>
      </w:r>
      <w:r w:rsidR="00102731" w:rsidRPr="00D73185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474A37" w:rsidRPr="00D73185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102731" w:rsidRPr="00D73185">
        <w:rPr>
          <w:rFonts w:asciiTheme="majorBidi" w:hAnsiTheme="majorBidi"/>
          <w:sz w:val="30"/>
          <w:szCs w:val="30"/>
        </w:rPr>
        <w:t xml:space="preserve"> </w:t>
      </w:r>
      <w:r w:rsidR="00FA62FE" w:rsidRPr="00D73185">
        <w:rPr>
          <w:rFonts w:asciiTheme="majorBidi" w:hAnsiTheme="majorBidi" w:cstheme="majorBidi"/>
          <w:sz w:val="30"/>
          <w:szCs w:val="30"/>
        </w:rPr>
        <w:t>256</w:t>
      </w:r>
      <w:r w:rsidR="00474A37" w:rsidRPr="00D73185">
        <w:rPr>
          <w:rFonts w:asciiTheme="majorBidi" w:hAnsiTheme="majorBidi" w:cstheme="majorBidi"/>
          <w:sz w:val="30"/>
          <w:szCs w:val="30"/>
        </w:rPr>
        <w:t>9</w:t>
      </w:r>
    </w:p>
    <w:p w14:paraId="20DCA472" w14:textId="3C2E52C4" w:rsidR="00BA5B80" w:rsidRPr="00B96145" w:rsidRDefault="00BA5B80" w:rsidP="00FA6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firstLine="1"/>
        <w:jc w:val="both"/>
        <w:rPr>
          <w:rFonts w:asciiTheme="majorBidi" w:hAnsiTheme="majorBidi" w:cstheme="majorBidi"/>
          <w:sz w:val="30"/>
          <w:szCs w:val="30"/>
        </w:rPr>
      </w:pPr>
    </w:p>
    <w:p w14:paraId="364CB11D" w14:textId="28CFCDCF" w:rsidR="001F253B" w:rsidRPr="00EF18C5" w:rsidRDefault="00F8482D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EF18C5">
        <w:rPr>
          <w:rFonts w:asciiTheme="majorBidi" w:hAnsiTheme="majorBidi" w:cstheme="majorBidi"/>
          <w:sz w:val="30"/>
          <w:szCs w:val="30"/>
          <w:u w:val="none"/>
        </w:rPr>
        <w:tab/>
      </w:r>
      <w:r w:rsidR="001F253B" w:rsidRPr="00EF18C5">
        <w:rPr>
          <w:rFonts w:asciiTheme="majorBidi" w:hAnsiTheme="majorBidi" w:cstheme="majorBidi"/>
          <w:sz w:val="30"/>
          <w:szCs w:val="30"/>
          <w:u w:val="none"/>
          <w:cs/>
        </w:rPr>
        <w:t>เกณฑ์การจัดทำงบการเงิน</w:t>
      </w:r>
      <w:r w:rsidR="00574C6C" w:rsidRPr="00EF18C5">
        <w:rPr>
          <w:rFonts w:asciiTheme="majorBidi" w:hAnsiTheme="majorBidi" w:cstheme="majorBidi"/>
          <w:sz w:val="30"/>
          <w:szCs w:val="30"/>
          <w:u w:val="none"/>
          <w:cs/>
        </w:rPr>
        <w:t>ระหว่างกาล</w:t>
      </w:r>
    </w:p>
    <w:p w14:paraId="3EDD0FE5" w14:textId="77777777" w:rsidR="007E5536" w:rsidRPr="00EF18C5" w:rsidRDefault="007E5536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B0AFC19" w14:textId="1B539492" w:rsidR="003646E2" w:rsidRPr="00EF18C5" w:rsidRDefault="003646E2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777D7D" w:rsidRPr="00EF18C5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เรื่อง </w:t>
      </w:r>
      <w:r w:rsidRPr="00EF18C5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E20CFF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1F7F58"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F7F58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เบทาโกร จำกัด </w:t>
      </w:r>
      <w:r w:rsidR="001F7F58" w:rsidRPr="00EF18C5">
        <w:rPr>
          <w:rFonts w:asciiTheme="majorBidi" w:hAnsiTheme="majorBidi"/>
          <w:spacing w:val="-4"/>
          <w:sz w:val="30"/>
          <w:szCs w:val="30"/>
          <w:cs/>
        </w:rPr>
        <w:t>(</w:t>
      </w:r>
      <w:r w:rsidR="001F7F58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มหาชน) 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>และบริษัทย่อย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 xml:space="preserve"> (“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>”)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และของบริษัท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เบทาโกร จำกัด 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>(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มหาชน) 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>(“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>”)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>สำหรับปีสิ้นสุดวันที่</w:t>
      </w:r>
      <w:r w:rsidR="008F05BF" w:rsidRPr="00EF18C5">
        <w:rPr>
          <w:rFonts w:asciiTheme="majorBidi" w:hAnsiTheme="majorBidi" w:cstheme="majorBidi"/>
          <w:spacing w:val="-4"/>
          <w:sz w:val="30"/>
          <w:szCs w:val="30"/>
        </w:rPr>
        <w:br/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E73EB3"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8060C">
        <w:rPr>
          <w:rFonts w:asciiTheme="majorBidi" w:hAnsiTheme="majorBidi" w:cstheme="majorBidi"/>
          <w:spacing w:val="-4"/>
          <w:sz w:val="30"/>
          <w:szCs w:val="30"/>
        </w:rPr>
        <w:t>8</w:t>
      </w:r>
    </w:p>
    <w:p w14:paraId="504EF3C3" w14:textId="758F3BCA" w:rsidR="00C72E41" w:rsidRPr="00EF18C5" w:rsidRDefault="00C72E41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F35E8" w14:textId="5B7FF985" w:rsidR="006C69BA" w:rsidRDefault="00AF7909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="001F7F58" w:rsidRPr="00EF18C5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1F7F58"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</w:t>
      </w:r>
      <w:r w:rsidRPr="00EF18C5">
        <w:rPr>
          <w:rFonts w:asciiTheme="majorBidi" w:hAnsiTheme="majorBidi" w:cstheme="majorBidi"/>
          <w:spacing w:val="-6"/>
          <w:sz w:val="30"/>
          <w:szCs w:val="30"/>
          <w:cs/>
        </w:rPr>
        <w:t>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</w:t>
      </w:r>
      <w:r w:rsidR="009F66A6" w:rsidRPr="00EF18C5">
        <w:rPr>
          <w:rFonts w:asciiTheme="majorBidi" w:hAnsiTheme="majorBidi" w:cstheme="majorBidi"/>
          <w:spacing w:val="-6"/>
          <w:sz w:val="30"/>
          <w:szCs w:val="30"/>
          <w:cs/>
        </w:rPr>
        <w:t>บ</w:t>
      </w:r>
      <w:r w:rsidRPr="00EF18C5">
        <w:rPr>
          <w:rFonts w:asciiTheme="majorBidi" w:hAnsiTheme="majorBidi" w:cstheme="majorBidi"/>
          <w:spacing w:val="-6"/>
          <w:sz w:val="30"/>
          <w:szCs w:val="30"/>
          <w:cs/>
        </w:rPr>
        <w:t>ปี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8060C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F06AA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</w:p>
    <w:p w14:paraId="50B9374A" w14:textId="77777777" w:rsidR="002F3998" w:rsidRPr="0052117A" w:rsidRDefault="002F3998" w:rsidP="001B3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highlight w:val="yellow"/>
        </w:rPr>
      </w:pPr>
    </w:p>
    <w:p w14:paraId="754C28AA" w14:textId="7B40F727" w:rsidR="00C70195" w:rsidRPr="00EF18C5" w:rsidRDefault="000026FF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บุคคลหรือกิจการที่เกี่ยวข้องกัน</w:t>
      </w:r>
    </w:p>
    <w:p w14:paraId="632877D2" w14:textId="77777777" w:rsidR="008C3B33" w:rsidRPr="003C6F57" w:rsidRDefault="008C3B3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7434B7B" w14:textId="40655753" w:rsidR="003952B4" w:rsidRPr="00EF18C5" w:rsidRDefault="007A078B" w:rsidP="00EF0A0F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ความสัมพันธ์ที่มีกับบุคคลหรือกิจการที่เกี่ยวข้องกันไม่มีการเปลี่ยนแปลงอย่างมีสาระสำคัญ</w:t>
      </w:r>
      <w:r w:rsidRPr="00EF0A0F">
        <w:rPr>
          <w:rFonts w:ascii="Angsana New" w:hAnsi="Angsana New"/>
          <w:sz w:val="30"/>
          <w:szCs w:val="30"/>
          <w:cs/>
        </w:rPr>
        <w:t>ใน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ระหว่าง</w:t>
      </w:r>
      <w:r w:rsidR="003952B4" w:rsidRPr="00EF18C5">
        <w:rPr>
          <w:rFonts w:asciiTheme="majorBidi" w:hAnsiTheme="majorBidi" w:cstheme="majorBidi"/>
          <w:spacing w:val="-4"/>
          <w:sz w:val="30"/>
          <w:szCs w:val="30"/>
          <w:cs/>
        </w:rPr>
        <w:t>งวด</w:t>
      </w:r>
      <w:r w:rsidR="00474A37">
        <w:rPr>
          <w:rFonts w:asciiTheme="majorBidi" w:hAnsiTheme="majorBidi" w:cstheme="majorBidi" w:hint="cs"/>
          <w:spacing w:val="-4"/>
          <w:sz w:val="30"/>
          <w:szCs w:val="30"/>
          <w:cs/>
        </w:rPr>
        <w:t>สาม</w:t>
      </w:r>
      <w:r w:rsidR="00102731"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102731" w:rsidRPr="008457DC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474A37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102731" w:rsidRPr="008457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74A37">
        <w:rPr>
          <w:rFonts w:asciiTheme="majorBidi" w:hAnsiTheme="majorBidi" w:cstheme="majorBidi" w:hint="cs"/>
          <w:spacing w:val="-4"/>
          <w:sz w:val="30"/>
          <w:szCs w:val="30"/>
          <w:cs/>
        </w:rPr>
        <w:t>มีนาคม</w:t>
      </w:r>
      <w:r w:rsidR="003952B4"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952B4" w:rsidRPr="00EF18C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474A37">
        <w:rPr>
          <w:rFonts w:asciiTheme="majorBidi" w:hAnsiTheme="majorBidi" w:cstheme="majorBidi"/>
          <w:spacing w:val="-4"/>
          <w:sz w:val="30"/>
          <w:szCs w:val="30"/>
        </w:rPr>
        <w:t>9</w:t>
      </w:r>
    </w:p>
    <w:p w14:paraId="3CF5480D" w14:textId="5BB37B28" w:rsidR="00A96A58" w:rsidRPr="005552B0" w:rsidRDefault="00A96A58" w:rsidP="003952B4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3"/>
        <w:gridCol w:w="1116"/>
        <w:gridCol w:w="243"/>
        <w:gridCol w:w="1098"/>
        <w:gridCol w:w="243"/>
        <w:gridCol w:w="1080"/>
        <w:gridCol w:w="236"/>
        <w:gridCol w:w="1080"/>
      </w:tblGrid>
      <w:tr w:rsidR="00FB6C03" w:rsidRPr="00EF18C5" w14:paraId="5029B51E" w14:textId="77777777" w:rsidTr="00B53BE3">
        <w:trPr>
          <w:tblHeader/>
        </w:trPr>
        <w:tc>
          <w:tcPr>
            <w:tcW w:w="4203" w:type="dxa"/>
          </w:tcPr>
          <w:p w14:paraId="561D7452" w14:textId="799CF2E8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57" w:type="dxa"/>
            <w:gridSpan w:val="3"/>
          </w:tcPr>
          <w:p w14:paraId="430451BE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17C0CBB4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6" w:type="dxa"/>
            <w:gridSpan w:val="3"/>
          </w:tcPr>
          <w:p w14:paraId="5A537E86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52B4" w:rsidRPr="00EF18C5" w14:paraId="72149592" w14:textId="77777777" w:rsidTr="00B53BE3">
        <w:trPr>
          <w:trHeight w:val="20"/>
          <w:tblHeader/>
        </w:trPr>
        <w:tc>
          <w:tcPr>
            <w:tcW w:w="4203" w:type="dxa"/>
          </w:tcPr>
          <w:p w14:paraId="6B1622F4" w14:textId="59A1A953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74A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102731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102731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474A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102731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74A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16" w:type="dxa"/>
          </w:tcPr>
          <w:p w14:paraId="4B47C96D" w14:textId="51A530C3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4A3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3" w:type="dxa"/>
          </w:tcPr>
          <w:p w14:paraId="1C072BE6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A2BCD1A" w14:textId="17551DDA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4A3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5D684146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9D0AAD" w14:textId="02903AA0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30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4A3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3AAF4612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1FF55B" w14:textId="2C9ECF59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4A3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7574C" w:rsidRPr="00EF18C5" w14:paraId="1FFDAAEE" w14:textId="77777777" w:rsidTr="00B53BE3">
        <w:trPr>
          <w:tblHeader/>
        </w:trPr>
        <w:tc>
          <w:tcPr>
            <w:tcW w:w="4203" w:type="dxa"/>
          </w:tcPr>
          <w:p w14:paraId="1ABB0970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96" w:type="dxa"/>
            <w:gridSpan w:val="7"/>
          </w:tcPr>
          <w:p w14:paraId="1465C9DC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7574C" w:rsidRPr="00EF18C5" w14:paraId="161773B7" w14:textId="77777777" w:rsidTr="00B53BE3">
        <w:tc>
          <w:tcPr>
            <w:tcW w:w="4203" w:type="dxa"/>
          </w:tcPr>
          <w:p w14:paraId="5A394275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center"/>
          </w:tcPr>
          <w:p w14:paraId="61B77A76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6E1F9A7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36334E0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944BAD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C04CE2" w14:textId="77777777" w:rsidR="0077574C" w:rsidRPr="00F73753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5222DD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104AEF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0029" w:rsidRPr="00EF18C5" w14:paraId="3307F960" w14:textId="77777777" w:rsidTr="00B53BE3">
        <w:tc>
          <w:tcPr>
            <w:tcW w:w="4203" w:type="dxa"/>
          </w:tcPr>
          <w:p w14:paraId="1CBEF27F" w14:textId="22C95A86" w:rsidR="000A0029" w:rsidRPr="00EF18C5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16" w:type="dxa"/>
            <w:vAlign w:val="center"/>
          </w:tcPr>
          <w:p w14:paraId="6469C2C2" w14:textId="41AAD974" w:rsidR="000A0029" w:rsidRPr="00EF18C5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720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48617766" w14:textId="77777777" w:rsidR="000A0029" w:rsidRPr="00EF18C5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5E2E659C" w14:textId="6A658D57" w:rsidR="000A0029" w:rsidRPr="00EF18C5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720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34FCFE8B" w14:textId="77777777" w:rsidR="000A0029" w:rsidRPr="00EF18C5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BDF169" w14:textId="4069AD35" w:rsidR="000A0029" w:rsidRPr="00F73753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7,80</w:t>
            </w:r>
            <w:r w:rsidR="00A019C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9E33DF5" w14:textId="77777777" w:rsidR="000A0029" w:rsidRPr="00EF18C5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CCC0A8" w14:textId="1A91426D" w:rsidR="000A0029" w:rsidRPr="00EF18C5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</w:t>
            </w:r>
            <w:r w:rsidR="00645ECF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0A0029" w:rsidRPr="00EF18C5" w14:paraId="3BDB54A1" w14:textId="77777777" w:rsidTr="0021105D">
        <w:tc>
          <w:tcPr>
            <w:tcW w:w="4203" w:type="dxa"/>
          </w:tcPr>
          <w:p w14:paraId="695626FD" w14:textId="21DB75D3" w:rsidR="000A0029" w:rsidRPr="008457DC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16" w:type="dxa"/>
            <w:vAlign w:val="center"/>
          </w:tcPr>
          <w:p w14:paraId="2922B079" w14:textId="5264FE3F" w:rsidR="000A0029" w:rsidRPr="00EF18C5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2D8CF66" w14:textId="77777777" w:rsidR="000A0029" w:rsidRPr="00EF18C5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429953CC" w14:textId="3C09FBC6" w:rsidR="000A0029" w:rsidRPr="00BF7205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F30877D" w14:textId="77777777" w:rsidR="000A0029" w:rsidRPr="00EF18C5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CA79BC" w14:textId="340D0BE6" w:rsidR="000A0029" w:rsidRDefault="00A019CF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9AD0B66" w14:textId="77777777" w:rsidR="000A0029" w:rsidRPr="00EF18C5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9B0353" w14:textId="20282E7E" w:rsidR="000A0029" w:rsidRDefault="00645ECF" w:rsidP="0064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A0029" w:rsidRPr="00EF18C5" w14:paraId="36FCB957" w14:textId="77777777" w:rsidTr="00B53BE3">
        <w:tc>
          <w:tcPr>
            <w:tcW w:w="4203" w:type="dxa"/>
          </w:tcPr>
          <w:p w14:paraId="030DABEC" w14:textId="76725B4A" w:rsidR="000A0029" w:rsidRPr="00EF18C5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16" w:type="dxa"/>
            <w:vAlign w:val="center"/>
          </w:tcPr>
          <w:p w14:paraId="3E891F6D" w14:textId="077A9F31" w:rsidR="000A0029" w:rsidRPr="00EF18C5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720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2D877643" w14:textId="77777777" w:rsidR="000A0029" w:rsidRPr="00EF18C5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40D0B4C4" w14:textId="54EC32D9" w:rsidR="000A0029" w:rsidRPr="00EF18C5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720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21B3A789" w14:textId="77777777" w:rsidR="000A0029" w:rsidRPr="00EF18C5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042EEE91" w14:textId="59D4BCC6" w:rsidR="000A0029" w:rsidRPr="00F73753" w:rsidRDefault="00706BB5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36" w:type="dxa"/>
          </w:tcPr>
          <w:p w14:paraId="1782E235" w14:textId="77777777" w:rsidR="000A0029" w:rsidRPr="00EF18C5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132CC135" w14:textId="4AFA5386" w:rsidR="000A0029" w:rsidRPr="00EF18C5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</w:tr>
      <w:tr w:rsidR="0030315C" w:rsidRPr="00EF18C5" w14:paraId="33482025" w14:textId="77777777" w:rsidTr="00B53BE3">
        <w:tc>
          <w:tcPr>
            <w:tcW w:w="4203" w:type="dxa"/>
          </w:tcPr>
          <w:p w14:paraId="185F0318" w14:textId="77777777" w:rsidR="0030315C" w:rsidRPr="00EF18C5" w:rsidRDefault="0030315C" w:rsidP="0030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lastRenderedPageBreak/>
              <w:t>รายได้อื่น</w:t>
            </w:r>
          </w:p>
        </w:tc>
        <w:tc>
          <w:tcPr>
            <w:tcW w:w="1116" w:type="dxa"/>
            <w:vAlign w:val="center"/>
          </w:tcPr>
          <w:p w14:paraId="100663F2" w14:textId="549BCD2B" w:rsidR="0030315C" w:rsidRPr="00EF18C5" w:rsidRDefault="0030315C" w:rsidP="0030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720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6035058A" w14:textId="77777777" w:rsidR="0030315C" w:rsidRPr="00EF18C5" w:rsidRDefault="0030315C" w:rsidP="0030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6D227C09" w14:textId="6D1627C8" w:rsidR="0030315C" w:rsidRPr="00EF18C5" w:rsidRDefault="0030315C" w:rsidP="0030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720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5EFD5D9A" w14:textId="77777777" w:rsidR="0030315C" w:rsidRPr="00EF18C5" w:rsidRDefault="0030315C" w:rsidP="0030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FCD25C" w14:textId="6905E27B" w:rsidR="0030315C" w:rsidRPr="00F73753" w:rsidRDefault="0030315C" w:rsidP="00EE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36" w:type="dxa"/>
          </w:tcPr>
          <w:p w14:paraId="561EDF19" w14:textId="77777777" w:rsidR="0030315C" w:rsidRPr="00EF18C5" w:rsidRDefault="0030315C" w:rsidP="0030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61AD73" w14:textId="6D6A6BCA" w:rsidR="0030315C" w:rsidRPr="00EF18C5" w:rsidRDefault="0030315C" w:rsidP="0030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30315C" w:rsidRPr="00EF18C5" w14:paraId="63326E95" w14:textId="77777777" w:rsidTr="00B53BE3">
        <w:tc>
          <w:tcPr>
            <w:tcW w:w="4203" w:type="dxa"/>
          </w:tcPr>
          <w:p w14:paraId="7105FF95" w14:textId="77777777" w:rsidR="0030315C" w:rsidRPr="00EF18C5" w:rsidRDefault="0030315C" w:rsidP="0030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16" w:type="dxa"/>
            <w:vAlign w:val="center"/>
          </w:tcPr>
          <w:p w14:paraId="0E2AF6A9" w14:textId="781ABE9D" w:rsidR="0030315C" w:rsidRPr="00EF18C5" w:rsidRDefault="0030315C" w:rsidP="0030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720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21456ADE" w14:textId="77777777" w:rsidR="0030315C" w:rsidRPr="00EF18C5" w:rsidRDefault="0030315C" w:rsidP="0030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7F218655" w14:textId="06011720" w:rsidR="0030315C" w:rsidRPr="00EF18C5" w:rsidRDefault="0030315C" w:rsidP="0030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720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442B7A38" w14:textId="77777777" w:rsidR="0030315C" w:rsidRPr="00EF18C5" w:rsidRDefault="0030315C" w:rsidP="0030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FC7C40" w14:textId="55BCA65C" w:rsidR="0030315C" w:rsidRPr="00F73753" w:rsidRDefault="0033267A" w:rsidP="0030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  <w:tc>
          <w:tcPr>
            <w:tcW w:w="236" w:type="dxa"/>
          </w:tcPr>
          <w:p w14:paraId="3B378F26" w14:textId="77777777" w:rsidR="0030315C" w:rsidRPr="00EF18C5" w:rsidRDefault="0030315C" w:rsidP="0030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7B6DDC" w14:textId="696DEBF0" w:rsidR="0030315C" w:rsidRPr="00902462" w:rsidRDefault="0030315C" w:rsidP="0030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879</w:t>
            </w:r>
          </w:p>
        </w:tc>
      </w:tr>
      <w:tr w:rsidR="0030315C" w:rsidRPr="00EF18C5" w14:paraId="52CCA8E0" w14:textId="77777777" w:rsidTr="00B53BE3">
        <w:tc>
          <w:tcPr>
            <w:tcW w:w="4203" w:type="dxa"/>
          </w:tcPr>
          <w:p w14:paraId="20C925EB" w14:textId="77777777" w:rsidR="0030315C" w:rsidRPr="00EF18C5" w:rsidRDefault="0030315C" w:rsidP="0030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16" w:type="dxa"/>
            <w:vAlign w:val="center"/>
          </w:tcPr>
          <w:p w14:paraId="5FC06F67" w14:textId="350F7EA1" w:rsidR="0030315C" w:rsidRPr="00EF18C5" w:rsidRDefault="0030315C" w:rsidP="0030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720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747EA3BF" w14:textId="77777777" w:rsidR="0030315C" w:rsidRPr="00EF18C5" w:rsidRDefault="0030315C" w:rsidP="0030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395CD4B7" w14:textId="72E0D6A7" w:rsidR="0030315C" w:rsidRPr="00EF18C5" w:rsidRDefault="0030315C" w:rsidP="00170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720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395953E9" w14:textId="77777777" w:rsidR="0030315C" w:rsidRPr="00EF18C5" w:rsidRDefault="0030315C" w:rsidP="0030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F4ECE9" w14:textId="4146F6E1" w:rsidR="0030315C" w:rsidRPr="00F73753" w:rsidRDefault="0033267A" w:rsidP="0030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9316342" w14:textId="77777777" w:rsidR="0030315C" w:rsidRPr="00EF18C5" w:rsidRDefault="0030315C" w:rsidP="0030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B9D927" w14:textId="026A96DE" w:rsidR="0030315C" w:rsidRPr="00EF18C5" w:rsidRDefault="0030315C" w:rsidP="0030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02731" w:rsidRPr="001C6DD0" w14:paraId="3495B8F9" w14:textId="77777777" w:rsidTr="004A210C">
        <w:trPr>
          <w:trHeight w:val="74"/>
        </w:trPr>
        <w:tc>
          <w:tcPr>
            <w:tcW w:w="4203" w:type="dxa"/>
          </w:tcPr>
          <w:p w14:paraId="7C47AF9B" w14:textId="77777777" w:rsidR="00102731" w:rsidRPr="001C6DD0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center"/>
          </w:tcPr>
          <w:p w14:paraId="6528D4DA" w14:textId="77777777" w:rsidR="00102731" w:rsidRPr="001C6DD0" w:rsidRDefault="00102731" w:rsidP="001C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A7A9FA9" w14:textId="77777777" w:rsidR="00102731" w:rsidRPr="001C6DD0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7D4C08E2" w14:textId="2736F147" w:rsidR="00102731" w:rsidRPr="001C6DD0" w:rsidRDefault="00102731" w:rsidP="001C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8FDB4EB" w14:textId="77777777" w:rsidR="00102731" w:rsidRPr="001C6DD0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128E16" w14:textId="77777777" w:rsidR="00102731" w:rsidRPr="001C6DD0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E1BF5B" w14:textId="77777777" w:rsidR="00102731" w:rsidRPr="001C6DD0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76C5F9" w14:textId="016FCA21" w:rsidR="00102731" w:rsidRPr="001C6DD0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02731" w:rsidRPr="00EF18C5" w14:paraId="341D5C0C" w14:textId="77777777" w:rsidTr="00B53BE3">
        <w:tc>
          <w:tcPr>
            <w:tcW w:w="4203" w:type="dxa"/>
          </w:tcPr>
          <w:p w14:paraId="77D8DBF8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16" w:type="dxa"/>
          </w:tcPr>
          <w:p w14:paraId="557BAA4F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0441843A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07A4B48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EA6FB6C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083825" w14:textId="77777777" w:rsidR="00102731" w:rsidRPr="00F73753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15EE273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2204C3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C4D" w:rsidRPr="00EF18C5" w14:paraId="26106703" w14:textId="77777777" w:rsidTr="00B53BE3">
        <w:tc>
          <w:tcPr>
            <w:tcW w:w="4203" w:type="dxa"/>
          </w:tcPr>
          <w:p w14:paraId="7A3A87A4" w14:textId="7F3A866B" w:rsidR="00A70C4D" w:rsidRPr="00EF18C5" w:rsidRDefault="008E67CE" w:rsidP="00A7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16" w:type="dxa"/>
          </w:tcPr>
          <w:p w14:paraId="327296B0" w14:textId="5464E023" w:rsidR="00A70C4D" w:rsidRDefault="008E67CE" w:rsidP="00A7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  <w:tc>
          <w:tcPr>
            <w:tcW w:w="243" w:type="dxa"/>
            <w:vAlign w:val="center"/>
          </w:tcPr>
          <w:p w14:paraId="710BBE5E" w14:textId="77777777" w:rsidR="00A70C4D" w:rsidRPr="00EF18C5" w:rsidRDefault="00A70C4D" w:rsidP="00A7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A931395" w14:textId="0DBBD0FF" w:rsidR="00A70C4D" w:rsidRDefault="008E67CE" w:rsidP="00A7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243" w:type="dxa"/>
          </w:tcPr>
          <w:p w14:paraId="276329A6" w14:textId="77777777" w:rsidR="00A70C4D" w:rsidRPr="00EF18C5" w:rsidRDefault="00A70C4D" w:rsidP="00A7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419C13" w14:textId="533CED4F" w:rsidR="00A70C4D" w:rsidRPr="00BF7205" w:rsidRDefault="00A70C4D" w:rsidP="00A7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0D456A" w14:textId="77777777" w:rsidR="00A70C4D" w:rsidRPr="00EF18C5" w:rsidRDefault="00A70C4D" w:rsidP="00A7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2CDC67" w14:textId="2466699F" w:rsidR="00A70C4D" w:rsidRPr="00CF07DD" w:rsidRDefault="00A70C4D" w:rsidP="00A7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E67CE" w:rsidRPr="00EF18C5" w14:paraId="0D218BC9" w14:textId="77777777">
        <w:tc>
          <w:tcPr>
            <w:tcW w:w="4203" w:type="dxa"/>
          </w:tcPr>
          <w:p w14:paraId="70755DF6" w14:textId="77777777" w:rsidR="008E67CE" w:rsidRPr="00EF18C5" w:rsidRDefault="008E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</w:tcPr>
          <w:p w14:paraId="61A2AA04" w14:textId="77777777" w:rsidR="008E67CE" w:rsidRDefault="008E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  <w:vAlign w:val="center"/>
          </w:tcPr>
          <w:p w14:paraId="38613AD6" w14:textId="77777777" w:rsidR="008E67CE" w:rsidRPr="00EF18C5" w:rsidRDefault="008E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51B065A" w14:textId="77777777" w:rsidR="008E67CE" w:rsidRDefault="008E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78CF5FAB" w14:textId="77777777" w:rsidR="008E67CE" w:rsidRPr="00EF18C5" w:rsidRDefault="008E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960D12" w14:textId="77777777" w:rsidR="008E67CE" w:rsidRPr="00BF7205" w:rsidRDefault="008E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803F63" w14:textId="77777777" w:rsidR="008E67CE" w:rsidRPr="00EF18C5" w:rsidRDefault="008E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0C7642" w14:textId="77777777" w:rsidR="008E67CE" w:rsidRPr="00CF07DD" w:rsidRDefault="008E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0C4D" w:rsidRPr="00EF18C5" w14:paraId="1F7DA1CF" w14:textId="77777777" w:rsidTr="00B53BE3">
        <w:tc>
          <w:tcPr>
            <w:tcW w:w="4203" w:type="dxa"/>
          </w:tcPr>
          <w:p w14:paraId="417236E4" w14:textId="77777777" w:rsidR="00A70C4D" w:rsidRPr="00EF18C5" w:rsidRDefault="00A70C4D" w:rsidP="00A7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16" w:type="dxa"/>
          </w:tcPr>
          <w:p w14:paraId="55B0B240" w14:textId="62E73603" w:rsidR="00A70C4D" w:rsidRPr="00EF18C5" w:rsidRDefault="00A70C4D" w:rsidP="00A7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8E67C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3" w:type="dxa"/>
            <w:vAlign w:val="center"/>
          </w:tcPr>
          <w:p w14:paraId="76B330E4" w14:textId="77777777" w:rsidR="00A70C4D" w:rsidRPr="00EF18C5" w:rsidRDefault="00A70C4D" w:rsidP="00A7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3678D65" w14:textId="7F3F4606" w:rsidR="00A70C4D" w:rsidRPr="00EF18C5" w:rsidRDefault="00A70C4D" w:rsidP="00A7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264</w:t>
            </w:r>
          </w:p>
        </w:tc>
        <w:tc>
          <w:tcPr>
            <w:tcW w:w="243" w:type="dxa"/>
          </w:tcPr>
          <w:p w14:paraId="46A82B31" w14:textId="77777777" w:rsidR="00A70C4D" w:rsidRPr="00EF18C5" w:rsidRDefault="00A70C4D" w:rsidP="00A7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8DC5ED" w14:textId="6368E363" w:rsidR="00A70C4D" w:rsidRPr="00F73753" w:rsidRDefault="00A70C4D" w:rsidP="00A7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EEE7BF" w14:textId="77777777" w:rsidR="00A70C4D" w:rsidRPr="00EF18C5" w:rsidRDefault="00A70C4D" w:rsidP="00A7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3D4B46" w14:textId="07EEB48F" w:rsidR="00A70C4D" w:rsidRPr="00CF07DD" w:rsidRDefault="00A70C4D" w:rsidP="00A7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0C4D" w:rsidRPr="00EF18C5" w14:paraId="25E01779" w14:textId="77777777" w:rsidTr="00B53BE3">
        <w:tc>
          <w:tcPr>
            <w:tcW w:w="4203" w:type="dxa"/>
          </w:tcPr>
          <w:p w14:paraId="31B552D3" w14:textId="77777777" w:rsidR="00A70C4D" w:rsidRPr="00EF18C5" w:rsidRDefault="00A70C4D" w:rsidP="00A7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16" w:type="dxa"/>
          </w:tcPr>
          <w:p w14:paraId="14372D37" w14:textId="53764CEB" w:rsidR="00A70C4D" w:rsidRPr="00EF18C5" w:rsidRDefault="00B528A8" w:rsidP="00A7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  <w:vAlign w:val="center"/>
          </w:tcPr>
          <w:p w14:paraId="23CE522D" w14:textId="77777777" w:rsidR="00A70C4D" w:rsidRPr="00EF18C5" w:rsidRDefault="00A70C4D" w:rsidP="00A7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D334EDB" w14:textId="5A68712C" w:rsidR="00A70C4D" w:rsidRPr="00EF18C5" w:rsidRDefault="00A70C4D" w:rsidP="00A7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7464FE79" w14:textId="77777777" w:rsidR="00A70C4D" w:rsidRPr="00EF18C5" w:rsidRDefault="00A70C4D" w:rsidP="00A7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835CC5" w14:textId="49E83830" w:rsidR="00A70C4D" w:rsidRPr="00F73753" w:rsidRDefault="00A70C4D" w:rsidP="00A7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8AD24D" w14:textId="77777777" w:rsidR="00A70C4D" w:rsidRPr="00EF18C5" w:rsidRDefault="00A70C4D" w:rsidP="00A7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B29A8D" w14:textId="6B918379" w:rsidR="00A70C4D" w:rsidRPr="00CF07DD" w:rsidRDefault="00A70C4D" w:rsidP="00A7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39CC" w:rsidRPr="00EF18C5" w14:paraId="74E38D16" w14:textId="77777777" w:rsidTr="00B53BE3">
        <w:tc>
          <w:tcPr>
            <w:tcW w:w="4203" w:type="dxa"/>
          </w:tcPr>
          <w:p w14:paraId="4D1E14EF" w14:textId="77777777" w:rsidR="00EA39CC" w:rsidRPr="00EF18C5" w:rsidRDefault="00EA39C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1615E659" w14:textId="77777777" w:rsidR="00EA39CC" w:rsidRDefault="00EA39CC" w:rsidP="00EF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6132AFC8" w14:textId="77777777" w:rsidR="00EA39CC" w:rsidRPr="00EF18C5" w:rsidRDefault="00EA39C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08E887C" w14:textId="77777777" w:rsidR="00EA39CC" w:rsidRPr="00EC35C4" w:rsidRDefault="00EA39C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716EE6A" w14:textId="77777777" w:rsidR="00EA39CC" w:rsidRPr="00EF18C5" w:rsidRDefault="00EA39C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C52B9B" w14:textId="77777777" w:rsidR="00EA39CC" w:rsidRDefault="00EA39C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269DA4" w14:textId="77777777" w:rsidR="00EA39CC" w:rsidRPr="00EF18C5" w:rsidRDefault="00EA39C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7A8F98" w14:textId="77777777" w:rsidR="00EA39CC" w:rsidRDefault="00EA39C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2731" w:rsidRPr="00EF18C5" w14:paraId="38593A32" w14:textId="77777777" w:rsidTr="00B53BE3">
        <w:tc>
          <w:tcPr>
            <w:tcW w:w="4203" w:type="dxa"/>
          </w:tcPr>
          <w:p w14:paraId="0EB729A6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16" w:type="dxa"/>
          </w:tcPr>
          <w:p w14:paraId="23C57C61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A415C1E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877E4A8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A8BE13D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4CC3B1" w14:textId="77777777" w:rsidR="00102731" w:rsidRPr="00F73753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2FC31AB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0A5B31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528A8" w:rsidRPr="00EF18C5" w14:paraId="6A4993DE" w14:textId="77777777" w:rsidTr="00B53BE3">
        <w:tc>
          <w:tcPr>
            <w:tcW w:w="4203" w:type="dxa"/>
          </w:tcPr>
          <w:p w14:paraId="521A705F" w14:textId="77777777" w:rsidR="00B528A8" w:rsidRPr="00EF18C5" w:rsidRDefault="00B528A8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16" w:type="dxa"/>
            <w:vAlign w:val="center"/>
          </w:tcPr>
          <w:p w14:paraId="5B55CF0B" w14:textId="713F108E" w:rsidR="00B528A8" w:rsidRPr="00EF18C5" w:rsidRDefault="0084480C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243" w:type="dxa"/>
            <w:vAlign w:val="center"/>
          </w:tcPr>
          <w:p w14:paraId="05F4AD5F" w14:textId="77777777" w:rsidR="00B528A8" w:rsidRPr="00EF18C5" w:rsidRDefault="00B528A8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16ABB6DC" w14:textId="2EEDA5FD" w:rsidR="00B528A8" w:rsidRPr="00EF18C5" w:rsidRDefault="00B528A8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433</w:t>
            </w:r>
          </w:p>
        </w:tc>
        <w:tc>
          <w:tcPr>
            <w:tcW w:w="243" w:type="dxa"/>
          </w:tcPr>
          <w:p w14:paraId="5492C2E1" w14:textId="77777777" w:rsidR="00B528A8" w:rsidRPr="00EF18C5" w:rsidRDefault="00B528A8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4B0AFB" w14:textId="2E99F9FF" w:rsidR="00B528A8" w:rsidRPr="00F73753" w:rsidRDefault="00B528A8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F0FF78" w14:textId="77777777" w:rsidR="00B528A8" w:rsidRPr="00EF18C5" w:rsidRDefault="00B528A8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8598F3" w14:textId="330821B7" w:rsidR="00B528A8" w:rsidRPr="00CF07DD" w:rsidRDefault="00B528A8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28A8" w:rsidRPr="00EF18C5" w14:paraId="36A7F208" w14:textId="77777777" w:rsidTr="00B53BE3">
        <w:tc>
          <w:tcPr>
            <w:tcW w:w="4203" w:type="dxa"/>
          </w:tcPr>
          <w:p w14:paraId="23BA9393" w14:textId="77777777" w:rsidR="00B528A8" w:rsidRPr="00EF18C5" w:rsidRDefault="00B528A8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16" w:type="dxa"/>
            <w:vAlign w:val="center"/>
          </w:tcPr>
          <w:p w14:paraId="47BC45C5" w14:textId="3EC11422" w:rsidR="00B528A8" w:rsidRPr="008B5F20" w:rsidRDefault="00C97577" w:rsidP="00C9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3" w:type="dxa"/>
            <w:vAlign w:val="center"/>
          </w:tcPr>
          <w:p w14:paraId="1CCD6877" w14:textId="77777777" w:rsidR="00B528A8" w:rsidRPr="00EF18C5" w:rsidRDefault="00B528A8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0F2D652A" w14:textId="6A47AEB0" w:rsidR="00B528A8" w:rsidRPr="00EF18C5" w:rsidRDefault="00B528A8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243" w:type="dxa"/>
          </w:tcPr>
          <w:p w14:paraId="5B8EBE1E" w14:textId="77777777" w:rsidR="00B528A8" w:rsidRPr="00EF18C5" w:rsidRDefault="00B528A8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207824" w14:textId="3AB30FE5" w:rsidR="00B528A8" w:rsidRPr="00F73753" w:rsidRDefault="00BA0235" w:rsidP="00BA0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ADBE7E" w14:textId="77777777" w:rsidR="00B528A8" w:rsidRPr="00EF18C5" w:rsidRDefault="00B528A8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71B134" w14:textId="5143A253" w:rsidR="00B528A8" w:rsidRPr="0012309B" w:rsidRDefault="00EE4A01" w:rsidP="00EE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28A8" w:rsidRPr="00EF18C5" w14:paraId="18AFDC65" w14:textId="77777777">
        <w:tc>
          <w:tcPr>
            <w:tcW w:w="4203" w:type="dxa"/>
          </w:tcPr>
          <w:p w14:paraId="259835CB" w14:textId="2BF5B527" w:rsidR="00B528A8" w:rsidRPr="00EF18C5" w:rsidRDefault="00B528A8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  <w:vAlign w:val="center"/>
          </w:tcPr>
          <w:p w14:paraId="5B54671D" w14:textId="59AC707B" w:rsidR="00B528A8" w:rsidRPr="00EF18C5" w:rsidRDefault="009B4E3B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3" w:type="dxa"/>
            <w:vAlign w:val="center"/>
          </w:tcPr>
          <w:p w14:paraId="5004B07B" w14:textId="77777777" w:rsidR="00B528A8" w:rsidRPr="00EF18C5" w:rsidRDefault="00B528A8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5EF33C91" w14:textId="7C150CBB" w:rsidR="00B528A8" w:rsidRPr="00EF18C5" w:rsidRDefault="00B528A8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243" w:type="dxa"/>
          </w:tcPr>
          <w:p w14:paraId="3467775E" w14:textId="77777777" w:rsidR="00B528A8" w:rsidRPr="00EF18C5" w:rsidRDefault="00B528A8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5B322F" w14:textId="325B6BA9" w:rsidR="00B528A8" w:rsidRPr="00F73753" w:rsidRDefault="00BA0235" w:rsidP="00BA0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5A0F12B" w14:textId="77777777" w:rsidR="00B528A8" w:rsidRPr="00EF18C5" w:rsidRDefault="00B528A8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50CC06" w14:textId="73FD0E47" w:rsidR="00B528A8" w:rsidRPr="002412B2" w:rsidRDefault="00EE4A01" w:rsidP="00EE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528A8" w:rsidRPr="00EF18C5" w14:paraId="14473078" w14:textId="77777777" w:rsidTr="00B53BE3">
        <w:tc>
          <w:tcPr>
            <w:tcW w:w="4203" w:type="dxa"/>
          </w:tcPr>
          <w:p w14:paraId="694C28FD" w14:textId="446C3D18" w:rsidR="00B528A8" w:rsidRPr="00EF18C5" w:rsidRDefault="00B528A8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16" w:type="dxa"/>
          </w:tcPr>
          <w:p w14:paraId="29CD533E" w14:textId="7FE30D0B" w:rsidR="00B528A8" w:rsidRPr="00EF18C5" w:rsidRDefault="009B4E3B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243" w:type="dxa"/>
            <w:vAlign w:val="center"/>
          </w:tcPr>
          <w:p w14:paraId="44FF497D" w14:textId="77777777" w:rsidR="00B528A8" w:rsidRPr="00EF18C5" w:rsidRDefault="00B528A8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0B323B1" w14:textId="78A77CD3" w:rsidR="00B528A8" w:rsidRDefault="00B528A8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323</w:t>
            </w:r>
          </w:p>
        </w:tc>
        <w:tc>
          <w:tcPr>
            <w:tcW w:w="243" w:type="dxa"/>
          </w:tcPr>
          <w:p w14:paraId="436D0AA0" w14:textId="77777777" w:rsidR="00B528A8" w:rsidRPr="00EF18C5" w:rsidRDefault="00B528A8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3D8759" w14:textId="7DFB1D2C" w:rsidR="00B528A8" w:rsidRPr="00F73753" w:rsidRDefault="00B528A8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7E3866" w14:textId="77777777" w:rsidR="00B528A8" w:rsidRPr="00EF18C5" w:rsidRDefault="00B528A8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467D70" w14:textId="7894B6F7" w:rsidR="00B528A8" w:rsidRDefault="00B528A8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28A8" w:rsidRPr="00EF18C5" w14:paraId="0E7BD0EB" w14:textId="77777777" w:rsidTr="00B53BE3">
        <w:tc>
          <w:tcPr>
            <w:tcW w:w="4203" w:type="dxa"/>
          </w:tcPr>
          <w:p w14:paraId="561A58C4" w14:textId="4331FD95" w:rsidR="00B528A8" w:rsidRPr="00EF18C5" w:rsidRDefault="00B528A8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16" w:type="dxa"/>
          </w:tcPr>
          <w:p w14:paraId="4BCC4546" w14:textId="4478644B" w:rsidR="00B528A8" w:rsidRPr="00EF18C5" w:rsidRDefault="009B4E3B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  <w:vAlign w:val="center"/>
          </w:tcPr>
          <w:p w14:paraId="768A61BF" w14:textId="77777777" w:rsidR="00B528A8" w:rsidRPr="00EF18C5" w:rsidRDefault="00B528A8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5D4DBFE" w14:textId="7CDE064B" w:rsidR="00B528A8" w:rsidRDefault="00B528A8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2085FA3" w14:textId="77777777" w:rsidR="00B528A8" w:rsidRPr="00EF18C5" w:rsidRDefault="00B528A8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49CB2D" w14:textId="259B22FD" w:rsidR="00B528A8" w:rsidRPr="00F73753" w:rsidRDefault="00B528A8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046AD1" w14:textId="77777777" w:rsidR="00B528A8" w:rsidRPr="00EF18C5" w:rsidRDefault="00B528A8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82BC3B" w14:textId="6CA4532B" w:rsidR="00B528A8" w:rsidRDefault="00B528A8" w:rsidP="00B5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5C40" w:rsidRPr="0088664C" w14:paraId="7E274010" w14:textId="77777777" w:rsidTr="0023551A">
        <w:trPr>
          <w:trHeight w:val="299"/>
        </w:trPr>
        <w:tc>
          <w:tcPr>
            <w:tcW w:w="4203" w:type="dxa"/>
          </w:tcPr>
          <w:p w14:paraId="004F1979" w14:textId="77777777" w:rsidR="009C5C40" w:rsidRPr="0088664C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7590E602" w14:textId="77777777" w:rsidR="009C5C40" w:rsidRPr="0088664C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  <w:vAlign w:val="center"/>
          </w:tcPr>
          <w:p w14:paraId="52D4DDA0" w14:textId="77777777" w:rsidR="009C5C40" w:rsidRPr="0088664C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B4737F0" w14:textId="77777777" w:rsidR="009C5C40" w:rsidRPr="0088664C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639D2D9" w14:textId="77777777" w:rsidR="009C5C40" w:rsidRPr="0088664C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5A8E71" w14:textId="77777777" w:rsidR="009C5C40" w:rsidRPr="0088664C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4178D6B" w14:textId="77777777" w:rsidR="009C5C40" w:rsidRPr="0088664C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993230" w14:textId="77777777" w:rsidR="009C5C40" w:rsidRPr="0088664C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C5C40" w:rsidRPr="00EF18C5" w14:paraId="6BE10D38" w14:textId="77777777" w:rsidTr="00B53BE3">
        <w:tc>
          <w:tcPr>
            <w:tcW w:w="4203" w:type="dxa"/>
          </w:tcPr>
          <w:p w14:paraId="30C23B58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16" w:type="dxa"/>
          </w:tcPr>
          <w:p w14:paraId="266B6FAB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2A7BEA7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849C3BD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0E716E9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66ACC0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FE463A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8D7F0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02F6" w:rsidRPr="00EF18C5" w14:paraId="170D751D" w14:textId="77777777" w:rsidTr="00B53BE3">
        <w:tc>
          <w:tcPr>
            <w:tcW w:w="4203" w:type="dxa"/>
          </w:tcPr>
          <w:p w14:paraId="33C50113" w14:textId="7FB3396E" w:rsidR="004002F6" w:rsidRPr="00EF18C5" w:rsidRDefault="004002F6" w:rsidP="00400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16" w:type="dxa"/>
          </w:tcPr>
          <w:p w14:paraId="27C706C0" w14:textId="63CC9F5C" w:rsidR="004002F6" w:rsidRPr="00192058" w:rsidRDefault="00170C29" w:rsidP="00400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43" w:type="dxa"/>
          </w:tcPr>
          <w:p w14:paraId="195ACD38" w14:textId="77777777" w:rsidR="004002F6" w:rsidRPr="00192058" w:rsidRDefault="004002F6" w:rsidP="00400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B7F8C2C" w14:textId="6AB1343B" w:rsidR="004002F6" w:rsidRPr="00EF18C5" w:rsidRDefault="004002F6" w:rsidP="00400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20</w:t>
            </w:r>
          </w:p>
        </w:tc>
        <w:tc>
          <w:tcPr>
            <w:tcW w:w="243" w:type="dxa"/>
          </w:tcPr>
          <w:p w14:paraId="773161FA" w14:textId="77777777" w:rsidR="004002F6" w:rsidRPr="00EF18C5" w:rsidRDefault="004002F6" w:rsidP="00400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88A689" w14:textId="3DF3C78B" w:rsidR="004002F6" w:rsidRPr="00EF18C5" w:rsidRDefault="004002F6" w:rsidP="00400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169B334" w14:textId="77777777" w:rsidR="004002F6" w:rsidRPr="00EF18C5" w:rsidRDefault="004002F6" w:rsidP="00400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0CBF23" w14:textId="4AC12478" w:rsidR="004002F6" w:rsidRPr="00902462" w:rsidRDefault="004002F6" w:rsidP="00400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4002F6" w:rsidRPr="00EF18C5" w14:paraId="2EA6CE55" w14:textId="77777777" w:rsidTr="00B53BE3">
        <w:tc>
          <w:tcPr>
            <w:tcW w:w="4203" w:type="dxa"/>
            <w:vAlign w:val="center"/>
          </w:tcPr>
          <w:p w14:paraId="1427FC9E" w14:textId="42BDAF36" w:rsidR="004002F6" w:rsidRPr="00EF18C5" w:rsidRDefault="004002F6" w:rsidP="00400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258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16" w:type="dxa"/>
          </w:tcPr>
          <w:p w14:paraId="5D130407" w14:textId="30A01B2A" w:rsidR="004002F6" w:rsidRDefault="00F3282D" w:rsidP="00400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43" w:type="dxa"/>
          </w:tcPr>
          <w:p w14:paraId="3D8E6296" w14:textId="77777777" w:rsidR="004002F6" w:rsidRPr="00192058" w:rsidRDefault="004002F6" w:rsidP="00400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A68F527" w14:textId="11709153" w:rsidR="004002F6" w:rsidRPr="008B5F20" w:rsidRDefault="004002F6" w:rsidP="00400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20</w:t>
            </w:r>
          </w:p>
        </w:tc>
        <w:tc>
          <w:tcPr>
            <w:tcW w:w="243" w:type="dxa"/>
          </w:tcPr>
          <w:p w14:paraId="479198C8" w14:textId="77777777" w:rsidR="004002F6" w:rsidRPr="00EF18C5" w:rsidRDefault="004002F6" w:rsidP="00400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9F12AA" w14:textId="0AD5C870" w:rsidR="004002F6" w:rsidRPr="00B36401" w:rsidRDefault="004002F6" w:rsidP="00400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C9BCDB6" w14:textId="77777777" w:rsidR="004002F6" w:rsidRPr="00EF18C5" w:rsidRDefault="004002F6" w:rsidP="00400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2FA3AC" w14:textId="1DAA9159" w:rsidR="004002F6" w:rsidRPr="00EF18C5" w:rsidRDefault="004002F6" w:rsidP="00400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9C5C40" w:rsidRPr="00EF18C5" w14:paraId="0FF8E383" w14:textId="77777777" w:rsidTr="004C29C9">
        <w:tc>
          <w:tcPr>
            <w:tcW w:w="4203" w:type="dxa"/>
            <w:vAlign w:val="center"/>
          </w:tcPr>
          <w:p w14:paraId="66F3A319" w14:textId="27495AFA" w:rsidR="009C5C40" w:rsidRPr="00EE2586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16" w:type="dxa"/>
          </w:tcPr>
          <w:p w14:paraId="2BC4E19B" w14:textId="4BB79C54" w:rsidR="009C5C40" w:rsidRDefault="00F3282D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43" w:type="dxa"/>
          </w:tcPr>
          <w:p w14:paraId="3B0FC3E3" w14:textId="77777777" w:rsidR="009C5C40" w:rsidRPr="00192058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6DAA75D" w14:textId="2C54663A" w:rsidR="009C5C40" w:rsidRPr="008B5F20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3" w:type="dxa"/>
          </w:tcPr>
          <w:p w14:paraId="6D539B0F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708D74" w14:textId="4D9DFBD7" w:rsidR="009C5C40" w:rsidRPr="00B36401" w:rsidRDefault="004002F6" w:rsidP="00CE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67EF707B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BB1A9D" w14:textId="565FAE9E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6514C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9C5C40" w:rsidRPr="005B6C72" w14:paraId="547AA451" w14:textId="77777777" w:rsidTr="004C29C9">
        <w:tc>
          <w:tcPr>
            <w:tcW w:w="4203" w:type="dxa"/>
            <w:vAlign w:val="center"/>
          </w:tcPr>
          <w:p w14:paraId="748981C0" w14:textId="77777777" w:rsidR="009C5C40" w:rsidRPr="005B6C72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5A43A99F" w14:textId="77777777" w:rsidR="009C5C40" w:rsidRPr="005B6C72" w:rsidRDefault="009C5C40" w:rsidP="005B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14:paraId="70CF10CD" w14:textId="77777777" w:rsidR="009C5C40" w:rsidRPr="005B6C72" w:rsidRDefault="009C5C40" w:rsidP="005B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2C472B8" w14:textId="77777777" w:rsidR="009C5C40" w:rsidRPr="005B6C72" w:rsidRDefault="009C5C40" w:rsidP="005B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14:paraId="5571EC90" w14:textId="77777777" w:rsidR="009C5C40" w:rsidRPr="005B6C72" w:rsidRDefault="009C5C40" w:rsidP="005B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8D237C" w14:textId="77777777" w:rsidR="009C5C40" w:rsidRPr="005B6C72" w:rsidRDefault="009C5C40" w:rsidP="005B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971759" w14:textId="77777777" w:rsidR="009C5C40" w:rsidRPr="005B6C72" w:rsidRDefault="009C5C40" w:rsidP="005B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67A03A" w14:textId="77777777" w:rsidR="009C5C40" w:rsidRPr="005B6C72" w:rsidRDefault="009C5C40" w:rsidP="005B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C5C40" w:rsidRPr="00EF18C5" w14:paraId="19B379D9" w14:textId="77777777" w:rsidTr="00B53BE3">
        <w:tc>
          <w:tcPr>
            <w:tcW w:w="4203" w:type="dxa"/>
          </w:tcPr>
          <w:p w14:paraId="335EDE03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16" w:type="dxa"/>
          </w:tcPr>
          <w:p w14:paraId="5977DBA0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6316E5A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11635BBF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BC37B31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59C140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575B70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5BB174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5C40" w:rsidRPr="00EF18C5" w14:paraId="0AB6E734" w14:textId="77777777" w:rsidTr="00B53BE3">
        <w:tc>
          <w:tcPr>
            <w:tcW w:w="4203" w:type="dxa"/>
          </w:tcPr>
          <w:p w14:paraId="155630FB" w14:textId="77777777" w:rsidR="009C5C40" w:rsidRPr="00EF18C5" w:rsidRDefault="009C5C40" w:rsidP="009C5C40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EF18C5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16" w:type="dxa"/>
          </w:tcPr>
          <w:p w14:paraId="26A1DB09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A5CB78C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41FA3014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6134E47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AEB98F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116C87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7D5F1E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5C40" w:rsidRPr="00EF18C5" w14:paraId="41685CE7" w14:textId="77777777" w:rsidTr="00B53BE3">
        <w:tc>
          <w:tcPr>
            <w:tcW w:w="4203" w:type="dxa"/>
          </w:tcPr>
          <w:p w14:paraId="25D07F8C" w14:textId="77777777" w:rsidR="009C5C40" w:rsidRPr="001957BC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57B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16" w:type="dxa"/>
            <w:tcBorders>
              <w:bottom w:val="nil"/>
            </w:tcBorders>
          </w:tcPr>
          <w:p w14:paraId="4AB9E68A" w14:textId="1E589F64" w:rsidR="009C5C40" w:rsidRPr="001957BC" w:rsidRDefault="00B3789F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43" w:type="dxa"/>
          </w:tcPr>
          <w:p w14:paraId="58CE1D50" w14:textId="77777777" w:rsidR="009C5C40" w:rsidRPr="001957BC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76477674" w14:textId="1B2C20A7" w:rsidR="009C5C40" w:rsidRPr="001957BC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43" w:type="dxa"/>
          </w:tcPr>
          <w:p w14:paraId="2E982BAA" w14:textId="77777777" w:rsidR="009C5C40" w:rsidRPr="001957BC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ECFE569" w14:textId="7411E4A6" w:rsidR="009C5C40" w:rsidRPr="001957BC" w:rsidRDefault="00B3789F" w:rsidP="00CE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36" w:type="dxa"/>
          </w:tcPr>
          <w:p w14:paraId="28A0C004" w14:textId="77777777" w:rsidR="009C5C40" w:rsidRPr="00D30242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9F32F3F" w14:textId="4A0B414A" w:rsidR="009C5C40" w:rsidRPr="00D30242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</w:tbl>
    <w:p w14:paraId="6523F16A" w14:textId="517A6079" w:rsidR="00CD611B" w:rsidRDefault="00CD611B" w:rsidP="003B11D0">
      <w:pPr>
        <w:tabs>
          <w:tab w:val="clear" w:pos="454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2F673407" w14:textId="77777777" w:rsidR="006F300E" w:rsidRDefault="006F3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D265E6C" w14:textId="0152EB92" w:rsidR="00B47996" w:rsidRPr="00EF18C5" w:rsidRDefault="00B47996" w:rsidP="003B11D0">
      <w:pPr>
        <w:tabs>
          <w:tab w:val="clear" w:pos="454"/>
        </w:tabs>
        <w:ind w:left="540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102731" w:rsidRPr="008457DC">
        <w:rPr>
          <w:rFonts w:asciiTheme="majorBidi" w:hAnsiTheme="majorBidi" w:cstheme="majorBidi"/>
          <w:sz w:val="30"/>
          <w:szCs w:val="30"/>
        </w:rPr>
        <w:t>3</w:t>
      </w:r>
      <w:r w:rsidR="009C5C40">
        <w:rPr>
          <w:rFonts w:asciiTheme="majorBidi" w:hAnsiTheme="majorBidi" w:cstheme="majorBidi"/>
          <w:sz w:val="30"/>
          <w:szCs w:val="30"/>
        </w:rPr>
        <w:t>1</w:t>
      </w:r>
      <w:r w:rsidR="00102731" w:rsidRPr="008457DC">
        <w:rPr>
          <w:rFonts w:asciiTheme="majorBidi" w:hAnsiTheme="majorBidi" w:cstheme="majorBidi"/>
          <w:sz w:val="30"/>
          <w:szCs w:val="30"/>
        </w:rPr>
        <w:t xml:space="preserve"> </w:t>
      </w:r>
      <w:r w:rsidR="009C5C40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8A1A26" w:rsidRPr="008457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 w:rsidR="009C5C40">
        <w:rPr>
          <w:rFonts w:asciiTheme="majorBidi" w:hAnsiTheme="majorBidi" w:cstheme="majorBidi"/>
          <w:sz w:val="30"/>
          <w:szCs w:val="30"/>
        </w:rPr>
        <w:t>9</w:t>
      </w:r>
      <w:r w:rsidRPr="00EF18C5">
        <w:rPr>
          <w:rFonts w:asciiTheme="majorBidi" w:hAnsi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EF18C5">
        <w:rPr>
          <w:rFonts w:asciiTheme="majorBidi" w:hAnsiTheme="majorBidi" w:cstheme="majorBidi"/>
          <w:sz w:val="30"/>
          <w:szCs w:val="30"/>
        </w:rPr>
        <w:t>31</w:t>
      </w:r>
      <w:r w:rsidRPr="00EF18C5">
        <w:rPr>
          <w:rFonts w:asciiTheme="majorBidi" w:hAnsiTheme="majorBidi" w:cstheme="majorBidi"/>
          <w:sz w:val="30"/>
          <w:szCs w:val="30"/>
          <w:rtl/>
          <w:cs/>
        </w:rPr>
        <w:t xml:space="preserve"> ธันวาคม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 w:rsidR="009C5C40">
        <w:rPr>
          <w:rFonts w:asciiTheme="majorBidi" w:hAnsiTheme="majorBidi" w:cstheme="majorBidi"/>
          <w:sz w:val="30"/>
          <w:szCs w:val="30"/>
        </w:rPr>
        <w:t>8</w:t>
      </w:r>
      <w:r w:rsidRPr="00EF18C5">
        <w:rPr>
          <w:rFonts w:asciiTheme="majorBidi" w:hAnsi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781093D" w14:textId="3E716F6B" w:rsidR="008C7563" w:rsidRPr="00B411A1" w:rsidRDefault="008C7563" w:rsidP="00023201">
      <w:pPr>
        <w:tabs>
          <w:tab w:val="clear" w:pos="454"/>
        </w:tabs>
        <w:ind w:left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2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4"/>
        <w:gridCol w:w="1175"/>
        <w:gridCol w:w="270"/>
        <w:gridCol w:w="989"/>
        <w:gridCol w:w="270"/>
        <w:gridCol w:w="1045"/>
        <w:gridCol w:w="15"/>
        <w:gridCol w:w="294"/>
        <w:gridCol w:w="1017"/>
      </w:tblGrid>
      <w:tr w:rsidR="00103DBE" w:rsidRPr="00EF18C5" w14:paraId="6C860FF3" w14:textId="77777777" w:rsidTr="00103DBE">
        <w:trPr>
          <w:tblHeader/>
        </w:trPr>
        <w:tc>
          <w:tcPr>
            <w:tcW w:w="2271" w:type="pct"/>
          </w:tcPr>
          <w:p w14:paraId="4CB65657" w14:textId="77777777" w:rsidR="0077574C" w:rsidRPr="00EF18C5" w:rsidRDefault="0077574C" w:rsidP="00B35C8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09" w:type="pct"/>
            <w:gridSpan w:val="3"/>
          </w:tcPr>
          <w:p w14:paraId="0A1B148F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BF07A54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pct"/>
            <w:gridSpan w:val="4"/>
          </w:tcPr>
          <w:p w14:paraId="6391D430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C5C40" w:rsidRPr="00EF18C5" w14:paraId="39D18FB3" w14:textId="77777777" w:rsidTr="009C5C40">
        <w:trPr>
          <w:tblHeader/>
        </w:trPr>
        <w:tc>
          <w:tcPr>
            <w:tcW w:w="2271" w:type="pct"/>
          </w:tcPr>
          <w:p w14:paraId="6E1EC74C" w14:textId="77777777" w:rsidR="009C5C40" w:rsidRPr="00EF18C5" w:rsidRDefault="009C5C40" w:rsidP="009C5C40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DD0AFB6" w14:textId="7F55CF7E" w:rsidR="009C5C40" w:rsidRPr="00EF18C5" w:rsidRDefault="009C5C40" w:rsidP="009C5C4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39F1B1C2" w14:textId="77777777" w:rsidR="009C5C40" w:rsidRPr="00EF18C5" w:rsidRDefault="009C5C40" w:rsidP="009C5C4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083D34C0" w14:textId="77777777" w:rsidR="009C5C40" w:rsidRPr="00EF18C5" w:rsidRDefault="009C5C40" w:rsidP="009C5C4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2F1D51FD" w14:textId="77777777" w:rsidR="009C5C40" w:rsidRPr="00EF18C5" w:rsidRDefault="009C5C40" w:rsidP="009C5C4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12DF1F25" w14:textId="5C672BC3" w:rsidR="009C5C40" w:rsidRPr="00EF18C5" w:rsidRDefault="009C5C40" w:rsidP="009C5C4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8" w:type="pct"/>
          </w:tcPr>
          <w:p w14:paraId="14BA85D1" w14:textId="77777777" w:rsidR="009C5C40" w:rsidRPr="00EF18C5" w:rsidRDefault="009C5C40" w:rsidP="009C5C4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52AC5F51" w14:textId="77777777" w:rsidR="009C5C40" w:rsidRPr="00EF18C5" w:rsidRDefault="009C5C40" w:rsidP="009C5C4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C5C40" w:rsidRPr="00EF18C5" w14:paraId="70A349B4" w14:textId="77777777" w:rsidTr="009C5C40">
        <w:trPr>
          <w:tblHeader/>
        </w:trPr>
        <w:tc>
          <w:tcPr>
            <w:tcW w:w="2271" w:type="pct"/>
          </w:tcPr>
          <w:p w14:paraId="3782A7BC" w14:textId="77777777" w:rsidR="009C5C40" w:rsidRPr="00EF18C5" w:rsidRDefault="009C5C40" w:rsidP="009C5C40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A69ABBE" w14:textId="7810CE1D" w:rsidR="009C5C40" w:rsidRPr="00EF18C5" w:rsidRDefault="009C5C40" w:rsidP="009C5C4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32EE66B3" w14:textId="77777777" w:rsidR="009C5C40" w:rsidRPr="00EF18C5" w:rsidRDefault="009C5C40" w:rsidP="009C5C4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7EE6B039" w14:textId="5FDF9C3C" w:rsidR="009C5C40" w:rsidRPr="00EF18C5" w:rsidRDefault="009C5C40" w:rsidP="009C5C4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73037AAF" w14:textId="77777777" w:rsidR="009C5C40" w:rsidRPr="00EF18C5" w:rsidRDefault="009C5C40" w:rsidP="009C5C4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67866EB4" w14:textId="051D4EEA" w:rsidR="009C5C40" w:rsidRPr="00EF18C5" w:rsidRDefault="009C5C40" w:rsidP="009C5C4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8" w:type="pct"/>
          </w:tcPr>
          <w:p w14:paraId="2B51D538" w14:textId="77777777" w:rsidR="009C5C40" w:rsidRPr="00EF18C5" w:rsidRDefault="009C5C40" w:rsidP="009C5C4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7D6D9969" w14:textId="6866B888" w:rsidR="009C5C40" w:rsidRPr="00EF18C5" w:rsidRDefault="009C5C40" w:rsidP="009C5C4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02731" w:rsidRPr="00EF18C5" w14:paraId="7727AF6A" w14:textId="77777777" w:rsidTr="00103DBE">
        <w:trPr>
          <w:trHeight w:val="344"/>
          <w:tblHeader/>
        </w:trPr>
        <w:tc>
          <w:tcPr>
            <w:tcW w:w="2271" w:type="pct"/>
          </w:tcPr>
          <w:p w14:paraId="434F6245" w14:textId="77777777" w:rsidR="00102731" w:rsidRPr="00EF18C5" w:rsidRDefault="00102731" w:rsidP="001027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9" w:type="pct"/>
            <w:gridSpan w:val="8"/>
          </w:tcPr>
          <w:p w14:paraId="5779CFD9" w14:textId="77777777" w:rsidR="00102731" w:rsidRPr="00EF18C5" w:rsidRDefault="00102731" w:rsidP="0010273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03DBE" w:rsidRPr="00EF18C5" w14:paraId="113E5B53" w14:textId="77777777" w:rsidTr="009C5C40">
        <w:tc>
          <w:tcPr>
            <w:tcW w:w="2271" w:type="pct"/>
          </w:tcPr>
          <w:p w14:paraId="488171D0" w14:textId="77777777" w:rsidR="00102731" w:rsidRPr="00EF18C5" w:rsidRDefault="00102731" w:rsidP="0010273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2" w:type="pct"/>
          </w:tcPr>
          <w:p w14:paraId="28F81F97" w14:textId="77777777" w:rsidR="00102731" w:rsidRPr="00EF18C5" w:rsidRDefault="00102731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1E0B454" w14:textId="77777777" w:rsidR="00102731" w:rsidRPr="00EF18C5" w:rsidRDefault="00102731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3472D781" w14:textId="77777777" w:rsidR="00102731" w:rsidRPr="00EF18C5" w:rsidRDefault="00102731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4C2334D" w14:textId="77777777" w:rsidR="00102731" w:rsidRPr="00EF18C5" w:rsidRDefault="00102731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1936D6BC" w14:textId="77777777" w:rsidR="00102731" w:rsidRPr="00EF18C5" w:rsidRDefault="00102731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" w:type="pct"/>
          </w:tcPr>
          <w:p w14:paraId="67D8A1E4" w14:textId="77777777" w:rsidR="00102731" w:rsidRPr="00EF18C5" w:rsidRDefault="00102731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7CC79F7C" w14:textId="77777777" w:rsidR="00102731" w:rsidRPr="00EF18C5" w:rsidRDefault="00102731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6238" w:rsidRPr="00EF18C5" w14:paraId="6D44DE94" w14:textId="77777777" w:rsidTr="009C5C40">
        <w:tc>
          <w:tcPr>
            <w:tcW w:w="2271" w:type="pct"/>
          </w:tcPr>
          <w:p w14:paraId="20423B9F" w14:textId="77777777" w:rsidR="00556238" w:rsidRPr="00EF18C5" w:rsidRDefault="00556238" w:rsidP="0055623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2" w:type="pct"/>
          </w:tcPr>
          <w:p w14:paraId="27F60CA5" w14:textId="64908DD5" w:rsidR="00556238" w:rsidRPr="00EF18C5" w:rsidRDefault="00744C8C" w:rsidP="0055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54FCD2A" w14:textId="77777777" w:rsidR="00556238" w:rsidRPr="00EF18C5" w:rsidRDefault="00556238" w:rsidP="00556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017E9915" w14:textId="31002369" w:rsidR="00556238" w:rsidRPr="00EF18C5" w:rsidRDefault="00556238" w:rsidP="0055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0C35F6B" w14:textId="77777777" w:rsidR="00556238" w:rsidRPr="00EF18C5" w:rsidRDefault="00556238" w:rsidP="00556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12306CD5" w14:textId="6758BF51" w:rsidR="00556238" w:rsidRPr="00EF18C5" w:rsidRDefault="00744C8C" w:rsidP="0055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2,668</w:t>
            </w:r>
          </w:p>
        </w:tc>
        <w:tc>
          <w:tcPr>
            <w:tcW w:w="158" w:type="pct"/>
          </w:tcPr>
          <w:p w14:paraId="66CBE80A" w14:textId="77777777" w:rsidR="00556238" w:rsidRPr="00EF18C5" w:rsidRDefault="00556238" w:rsidP="00556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3791BE78" w14:textId="5519B899" w:rsidR="00556238" w:rsidRPr="00EF18C5" w:rsidRDefault="00556238" w:rsidP="0055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2,725</w:t>
            </w:r>
          </w:p>
        </w:tc>
      </w:tr>
      <w:tr w:rsidR="00744C8C" w:rsidRPr="00EF18C5" w14:paraId="15E873A8" w14:textId="77777777" w:rsidTr="009C5C40">
        <w:tc>
          <w:tcPr>
            <w:tcW w:w="2271" w:type="pct"/>
          </w:tcPr>
          <w:p w14:paraId="061BBD91" w14:textId="77777777" w:rsidR="00744C8C" w:rsidRPr="00EF18C5" w:rsidRDefault="00744C8C" w:rsidP="00744C8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632" w:type="pct"/>
          </w:tcPr>
          <w:p w14:paraId="7144296E" w14:textId="50C97B47" w:rsidR="00744C8C" w:rsidRPr="00EF18C5" w:rsidRDefault="00744C8C" w:rsidP="0074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145" w:type="pct"/>
          </w:tcPr>
          <w:p w14:paraId="5EF66548" w14:textId="77777777" w:rsidR="00744C8C" w:rsidRPr="00EF18C5" w:rsidRDefault="00744C8C" w:rsidP="00744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2D9872F8" w14:textId="5F18DA16" w:rsidR="00744C8C" w:rsidRPr="00EF18C5" w:rsidRDefault="00744C8C" w:rsidP="0074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145" w:type="pct"/>
          </w:tcPr>
          <w:p w14:paraId="4C7F5894" w14:textId="77777777" w:rsidR="00744C8C" w:rsidRPr="00EF18C5" w:rsidRDefault="00744C8C" w:rsidP="00744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4C76005A" w14:textId="3DF1A791" w:rsidR="00744C8C" w:rsidRPr="00EF18C5" w:rsidRDefault="00744C8C" w:rsidP="0074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14:paraId="65F86DAF" w14:textId="77777777" w:rsidR="00744C8C" w:rsidRPr="00EF18C5" w:rsidRDefault="00744C8C" w:rsidP="00744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0694CF7C" w14:textId="5D3C9D91" w:rsidR="00744C8C" w:rsidRPr="00EF18C5" w:rsidRDefault="00744C8C" w:rsidP="0074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4C8C" w:rsidRPr="00EF18C5" w14:paraId="7E15572F" w14:textId="77777777" w:rsidTr="009C5C40">
        <w:tc>
          <w:tcPr>
            <w:tcW w:w="2271" w:type="pct"/>
          </w:tcPr>
          <w:p w14:paraId="11A9C2EF" w14:textId="77777777" w:rsidR="00744C8C" w:rsidRPr="00EF18C5" w:rsidRDefault="00744C8C" w:rsidP="00744C8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632" w:type="pct"/>
          </w:tcPr>
          <w:p w14:paraId="38A80891" w14:textId="0303AB21" w:rsidR="00744C8C" w:rsidRPr="00EF18C5" w:rsidRDefault="00744C8C" w:rsidP="0074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145" w:type="pct"/>
          </w:tcPr>
          <w:p w14:paraId="215D6FEE" w14:textId="77777777" w:rsidR="00744C8C" w:rsidRPr="00EF18C5" w:rsidRDefault="00744C8C" w:rsidP="00744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189BBB5B" w14:textId="7EA15C30" w:rsidR="00744C8C" w:rsidRPr="00EF18C5" w:rsidRDefault="00744C8C" w:rsidP="0074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145" w:type="pct"/>
          </w:tcPr>
          <w:p w14:paraId="296F46E2" w14:textId="77777777" w:rsidR="00744C8C" w:rsidRPr="00EF18C5" w:rsidRDefault="00744C8C" w:rsidP="00744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2CFF281D" w14:textId="7AB641FC" w:rsidR="00744C8C" w:rsidRPr="00EF18C5" w:rsidRDefault="00744C8C" w:rsidP="0074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14:paraId="53B2BC79" w14:textId="77777777" w:rsidR="00744C8C" w:rsidRPr="00EF18C5" w:rsidRDefault="00744C8C" w:rsidP="00744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0AF542EE" w14:textId="345312A5" w:rsidR="00744C8C" w:rsidRPr="00EF18C5" w:rsidRDefault="00744C8C" w:rsidP="0074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4C8C" w:rsidRPr="00EF18C5" w14:paraId="2F8087DA" w14:textId="77777777" w:rsidTr="009C5C40">
        <w:tc>
          <w:tcPr>
            <w:tcW w:w="2271" w:type="pct"/>
          </w:tcPr>
          <w:p w14:paraId="13BEA528" w14:textId="77777777" w:rsidR="00744C8C" w:rsidRPr="00EF18C5" w:rsidRDefault="00744C8C" w:rsidP="00744C8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3D2A568" w14:textId="3EC8CB22" w:rsidR="00744C8C" w:rsidRPr="00EF18C5" w:rsidRDefault="00744C8C" w:rsidP="0074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13205143" w14:textId="77777777" w:rsidR="00744C8C" w:rsidRPr="00EF18C5" w:rsidRDefault="00744C8C" w:rsidP="00744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59DA3FF2" w14:textId="1F115459" w:rsidR="00744C8C" w:rsidRPr="00EF18C5" w:rsidRDefault="00744C8C" w:rsidP="0074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5" w:type="pct"/>
          </w:tcPr>
          <w:p w14:paraId="24D40121" w14:textId="77777777" w:rsidR="00744C8C" w:rsidRPr="00EF18C5" w:rsidRDefault="00744C8C" w:rsidP="00744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bottom w:val="single" w:sz="4" w:space="0" w:color="auto"/>
            </w:tcBorders>
          </w:tcPr>
          <w:p w14:paraId="743C1D23" w14:textId="3D0E585C" w:rsidR="00744C8C" w:rsidRPr="00EF18C5" w:rsidRDefault="00744C8C" w:rsidP="0074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14:paraId="4136B2DD" w14:textId="77777777" w:rsidR="00744C8C" w:rsidRPr="00EF18C5" w:rsidRDefault="00744C8C" w:rsidP="00744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6A789888" w14:textId="63EF8A46" w:rsidR="00744C8C" w:rsidRPr="00EF18C5" w:rsidRDefault="00744C8C" w:rsidP="0074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6238" w:rsidRPr="00EF18C5" w14:paraId="1358890D" w14:textId="77777777" w:rsidTr="009C5C40">
        <w:tc>
          <w:tcPr>
            <w:tcW w:w="2271" w:type="pct"/>
          </w:tcPr>
          <w:p w14:paraId="70E885FE" w14:textId="77777777" w:rsidR="00556238" w:rsidRPr="00EF18C5" w:rsidRDefault="00556238" w:rsidP="0055623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3694C46" w14:textId="0FFAFBE6" w:rsidR="00556238" w:rsidRPr="00EF18C5" w:rsidRDefault="00744C8C" w:rsidP="0055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430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5" w:type="pct"/>
          </w:tcPr>
          <w:p w14:paraId="199FDB98" w14:textId="77777777" w:rsidR="00556238" w:rsidRPr="00EF18C5" w:rsidRDefault="00556238" w:rsidP="00556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24B8189B" w14:textId="30E8BE15" w:rsidR="00556238" w:rsidRPr="00EF18C5" w:rsidRDefault="00556238" w:rsidP="0055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461</w:t>
            </w:r>
          </w:p>
        </w:tc>
        <w:tc>
          <w:tcPr>
            <w:tcW w:w="145" w:type="pct"/>
          </w:tcPr>
          <w:p w14:paraId="4594C99A" w14:textId="77777777" w:rsidR="00556238" w:rsidRPr="00EF18C5" w:rsidRDefault="00556238" w:rsidP="00556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06E3DF" w14:textId="3DD30C6D" w:rsidR="00556238" w:rsidRPr="00EF18C5" w:rsidRDefault="00744C8C" w:rsidP="0055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2,668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58" w:type="pct"/>
          </w:tcPr>
          <w:p w14:paraId="3B60D46E" w14:textId="77777777" w:rsidR="00556238" w:rsidRPr="00EF18C5" w:rsidRDefault="00556238" w:rsidP="00556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0CC24187" w14:textId="3222FEB4" w:rsidR="00556238" w:rsidRPr="00EF18C5" w:rsidRDefault="00556238" w:rsidP="0055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2,725</w:t>
            </w:r>
          </w:p>
        </w:tc>
      </w:tr>
      <w:tr w:rsidR="00B411A1" w:rsidRPr="00B0519B" w14:paraId="485B9635" w14:textId="77777777" w:rsidTr="00B411A1">
        <w:tc>
          <w:tcPr>
            <w:tcW w:w="2271" w:type="pct"/>
          </w:tcPr>
          <w:p w14:paraId="7D2A62A5" w14:textId="77777777" w:rsidR="00B411A1" w:rsidRPr="00B0519B" w:rsidRDefault="00B411A1" w:rsidP="0055623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5E1746BB" w14:textId="77777777" w:rsidR="00B411A1" w:rsidRPr="00B0519B" w:rsidRDefault="00B411A1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3E015843" w14:textId="77777777" w:rsidR="00B411A1" w:rsidRPr="00B0519B" w:rsidRDefault="00B411A1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54A3E47F" w14:textId="77777777" w:rsidR="00B411A1" w:rsidRPr="00B0519B" w:rsidRDefault="00B411A1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2E81B407" w14:textId="77777777" w:rsidR="00B411A1" w:rsidRPr="00B0519B" w:rsidRDefault="00B411A1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</w:tcBorders>
          </w:tcPr>
          <w:p w14:paraId="40E44CDB" w14:textId="77777777" w:rsidR="00B411A1" w:rsidRPr="00B0519B" w:rsidRDefault="00B411A1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8" w:type="pct"/>
          </w:tcPr>
          <w:p w14:paraId="11653F02" w14:textId="77777777" w:rsidR="00B411A1" w:rsidRPr="00B0519B" w:rsidRDefault="00B411A1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14:paraId="742EF435" w14:textId="77777777" w:rsidR="00B411A1" w:rsidRPr="00B0519B" w:rsidRDefault="00B411A1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03DBE" w:rsidRPr="008F1315" w14:paraId="7B001860" w14:textId="77777777" w:rsidTr="009C5C40">
        <w:trPr>
          <w:trHeight w:val="21"/>
        </w:trPr>
        <w:tc>
          <w:tcPr>
            <w:tcW w:w="2271" w:type="pct"/>
          </w:tcPr>
          <w:p w14:paraId="375CAE2B" w14:textId="65B2148B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632" w:type="pct"/>
          </w:tcPr>
          <w:p w14:paraId="79928115" w14:textId="77777777" w:rsidR="001F72C7" w:rsidRPr="007B3CFC" w:rsidRDefault="001F72C7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5" w:type="pct"/>
          </w:tcPr>
          <w:p w14:paraId="046EFE31" w14:textId="77777777" w:rsidR="001F72C7" w:rsidRPr="007B3CFC" w:rsidRDefault="001F72C7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32" w:type="pct"/>
          </w:tcPr>
          <w:p w14:paraId="311A3F25" w14:textId="77777777" w:rsidR="001F72C7" w:rsidRPr="007B3CFC" w:rsidRDefault="001F72C7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5" w:type="pct"/>
          </w:tcPr>
          <w:p w14:paraId="56F541C3" w14:textId="77777777" w:rsidR="001F72C7" w:rsidRPr="007B3CFC" w:rsidRDefault="001F72C7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70" w:type="pct"/>
            <w:gridSpan w:val="2"/>
          </w:tcPr>
          <w:p w14:paraId="19E8AF15" w14:textId="77777777" w:rsidR="001F72C7" w:rsidRPr="007B3CFC" w:rsidRDefault="001F72C7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8" w:type="pct"/>
          </w:tcPr>
          <w:p w14:paraId="0E9178EC" w14:textId="77777777" w:rsidR="001F72C7" w:rsidRPr="007B3CFC" w:rsidRDefault="001F72C7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7" w:type="pct"/>
          </w:tcPr>
          <w:p w14:paraId="7DD8A35D" w14:textId="77777777" w:rsidR="001F72C7" w:rsidRPr="007B3CFC" w:rsidRDefault="001F72C7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103DBE" w:rsidRPr="00EF18C5" w14:paraId="21059225" w14:textId="77777777" w:rsidTr="009C5C40">
        <w:tc>
          <w:tcPr>
            <w:tcW w:w="2271" w:type="pct"/>
          </w:tcPr>
          <w:p w14:paraId="34BD4A30" w14:textId="33EABCFA" w:rsidR="001F72C7" w:rsidRPr="00EF18C5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2" w:type="pct"/>
          </w:tcPr>
          <w:p w14:paraId="5CD3D11A" w14:textId="72C601C4" w:rsidR="001F72C7" w:rsidRPr="00EF18C5" w:rsidRDefault="00720D50" w:rsidP="002E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509BF17" w14:textId="77777777" w:rsidR="001F72C7" w:rsidRPr="00EF18C5" w:rsidRDefault="001F72C7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21F4BDBC" w14:textId="44D4BA31" w:rsidR="001F72C7" w:rsidRPr="00EF18C5" w:rsidRDefault="001F72C7" w:rsidP="002E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FB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451F89BF" w14:textId="77777777" w:rsidR="001F72C7" w:rsidRPr="00EF18C5" w:rsidRDefault="001F72C7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65F443EB" w14:textId="086DAE57" w:rsidR="001F72C7" w:rsidRPr="00EF18C5" w:rsidRDefault="00720D50" w:rsidP="002A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58" w:type="pct"/>
          </w:tcPr>
          <w:p w14:paraId="66DE7EE9" w14:textId="77777777" w:rsidR="001F72C7" w:rsidRPr="00EF18C5" w:rsidRDefault="001F72C7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00B7AA1C" w14:textId="6A1EC434" w:rsidR="001F72C7" w:rsidRPr="00EF18C5" w:rsidRDefault="00556238" w:rsidP="002A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103DBE" w:rsidRPr="00B0519B" w14:paraId="38A0E7FE" w14:textId="77777777" w:rsidTr="009C5C40">
        <w:tc>
          <w:tcPr>
            <w:tcW w:w="2271" w:type="pct"/>
          </w:tcPr>
          <w:p w14:paraId="6DC46217" w14:textId="5310AC54" w:rsidR="001F72C7" w:rsidRPr="00B0519B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632" w:type="pct"/>
          </w:tcPr>
          <w:p w14:paraId="21F41118" w14:textId="41AFFD37" w:rsidR="001F72C7" w:rsidRPr="00B0519B" w:rsidRDefault="001F72C7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2B4083D6" w14:textId="77777777" w:rsidR="001F72C7" w:rsidRPr="00B0519B" w:rsidRDefault="001F72C7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2" w:type="pct"/>
          </w:tcPr>
          <w:p w14:paraId="650E7278" w14:textId="1791F3A3" w:rsidR="001F72C7" w:rsidRPr="00B0519B" w:rsidRDefault="001F72C7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764A5B9A" w14:textId="77777777" w:rsidR="001F72C7" w:rsidRPr="00B0519B" w:rsidRDefault="001F72C7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0" w:type="pct"/>
            <w:gridSpan w:val="2"/>
          </w:tcPr>
          <w:p w14:paraId="1DA9265F" w14:textId="553C60B9" w:rsidR="001F72C7" w:rsidRPr="00B0519B" w:rsidRDefault="001F72C7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8" w:type="pct"/>
          </w:tcPr>
          <w:p w14:paraId="7D31D510" w14:textId="77777777" w:rsidR="001F72C7" w:rsidRPr="00B0519B" w:rsidRDefault="001F72C7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7" w:type="pct"/>
          </w:tcPr>
          <w:p w14:paraId="7BC7BCBF" w14:textId="08576F01" w:rsidR="001F72C7" w:rsidRPr="00B0519B" w:rsidRDefault="001F72C7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03DBE" w:rsidRPr="008F1315" w14:paraId="6BBAD9D2" w14:textId="77777777" w:rsidTr="009C5C40">
        <w:tc>
          <w:tcPr>
            <w:tcW w:w="2271" w:type="pct"/>
          </w:tcPr>
          <w:p w14:paraId="1A95A7E2" w14:textId="1D4A2C04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50C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เงินให้กู้ยืมระยะสั้น</w:t>
            </w:r>
          </w:p>
        </w:tc>
        <w:tc>
          <w:tcPr>
            <w:tcW w:w="632" w:type="pct"/>
          </w:tcPr>
          <w:p w14:paraId="7A563E13" w14:textId="77777777" w:rsidR="001F72C7" w:rsidRPr="007B3CFC" w:rsidRDefault="001F72C7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5" w:type="pct"/>
          </w:tcPr>
          <w:p w14:paraId="599848DA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32" w:type="pct"/>
          </w:tcPr>
          <w:p w14:paraId="422FA70A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39280E4A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70" w:type="pct"/>
            <w:gridSpan w:val="2"/>
          </w:tcPr>
          <w:p w14:paraId="50B8F6B0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8" w:type="pct"/>
          </w:tcPr>
          <w:p w14:paraId="62DC948E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7" w:type="pct"/>
          </w:tcPr>
          <w:p w14:paraId="433BE487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103DBE" w:rsidRPr="008B4B5B" w14:paraId="6E5C4223" w14:textId="77777777" w:rsidTr="009C5C40">
        <w:tc>
          <w:tcPr>
            <w:tcW w:w="2271" w:type="pct"/>
          </w:tcPr>
          <w:p w14:paraId="70282519" w14:textId="028EEFE4" w:rsidR="001F72C7" w:rsidRPr="008B4B5B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2" w:type="pct"/>
          </w:tcPr>
          <w:p w14:paraId="4F2434C8" w14:textId="0DDE0BEF" w:rsidR="001F72C7" w:rsidRPr="002F5A7B" w:rsidRDefault="00720D50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B09AA82" w14:textId="77777777" w:rsidR="001F72C7" w:rsidRPr="002F5A7B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2" w:type="pct"/>
          </w:tcPr>
          <w:p w14:paraId="7CDF0C7F" w14:textId="47642A2B" w:rsidR="001F72C7" w:rsidRPr="002F5A7B" w:rsidRDefault="001F72C7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6FB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13EF6B16" w14:textId="77777777" w:rsidR="001F72C7" w:rsidRPr="002F5A7B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gridSpan w:val="2"/>
          </w:tcPr>
          <w:p w14:paraId="62EBE3B6" w14:textId="05B6A250" w:rsidR="001F72C7" w:rsidRPr="002F5A7B" w:rsidRDefault="00720D50" w:rsidP="002A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15,090</w:t>
            </w:r>
          </w:p>
        </w:tc>
        <w:tc>
          <w:tcPr>
            <w:tcW w:w="158" w:type="pct"/>
          </w:tcPr>
          <w:p w14:paraId="0E8BAA37" w14:textId="77777777" w:rsidR="001F72C7" w:rsidRPr="002F5A7B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</w:tcPr>
          <w:p w14:paraId="1F0DC571" w14:textId="371B5D71" w:rsidR="001F72C7" w:rsidRPr="002F5A7B" w:rsidRDefault="001F72C7" w:rsidP="002A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15C1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15C10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</w:tr>
      <w:tr w:rsidR="00215C10" w:rsidRPr="008B4B5B" w14:paraId="4175AC05" w14:textId="77777777" w:rsidTr="009C5C40">
        <w:tc>
          <w:tcPr>
            <w:tcW w:w="2271" w:type="pct"/>
          </w:tcPr>
          <w:p w14:paraId="0B3DA455" w14:textId="7667121C" w:rsidR="00215C10" w:rsidRPr="00EF18C5" w:rsidRDefault="00215C10" w:rsidP="00215C1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15C1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56D5F97D" w14:textId="6CD8C383" w:rsidR="00215C10" w:rsidRDefault="00F73385" w:rsidP="00F7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45" w:type="pct"/>
          </w:tcPr>
          <w:p w14:paraId="69D11B7B" w14:textId="77777777" w:rsidR="00215C10" w:rsidRPr="002F5A7B" w:rsidRDefault="00215C10" w:rsidP="00215C1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2" w:type="pct"/>
          </w:tcPr>
          <w:p w14:paraId="16182D2E" w14:textId="114B11DB" w:rsidR="00215C10" w:rsidRPr="00E96FB4" w:rsidRDefault="00215C10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45" w:type="pct"/>
          </w:tcPr>
          <w:p w14:paraId="3889FBFA" w14:textId="77777777" w:rsidR="00215C10" w:rsidRPr="002F5A7B" w:rsidRDefault="00215C10" w:rsidP="00215C1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gridSpan w:val="2"/>
          </w:tcPr>
          <w:p w14:paraId="20947D7D" w14:textId="36D4267D" w:rsidR="00215C10" w:rsidRDefault="00720D50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14:paraId="7B9EEBD0" w14:textId="77777777" w:rsidR="00215C10" w:rsidRPr="002F5A7B" w:rsidRDefault="00215C10" w:rsidP="00215C1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</w:tcPr>
          <w:p w14:paraId="1AC98EBD" w14:textId="376DBCF0" w:rsidR="00215C10" w:rsidRDefault="00215C10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3DBE" w:rsidRPr="00B0519B" w14:paraId="2B0689AB" w14:textId="77777777" w:rsidTr="009C5C40">
        <w:tc>
          <w:tcPr>
            <w:tcW w:w="2271" w:type="pct"/>
          </w:tcPr>
          <w:p w14:paraId="2EB57DF6" w14:textId="0420C253" w:rsidR="001F72C7" w:rsidRPr="00B0519B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2" w:type="pct"/>
          </w:tcPr>
          <w:p w14:paraId="03AE06F6" w14:textId="77CBAE1C" w:rsidR="001F72C7" w:rsidRPr="00B0519B" w:rsidRDefault="001F72C7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64DAE82" w14:textId="77777777" w:rsidR="001F72C7" w:rsidRPr="00B0519B" w:rsidRDefault="001F72C7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2D2C9256" w14:textId="5BE35EB5" w:rsidR="001F72C7" w:rsidRPr="00B0519B" w:rsidRDefault="001F72C7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1F6B04E" w14:textId="77777777" w:rsidR="001F72C7" w:rsidRPr="00B0519B" w:rsidRDefault="001F72C7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0FD6699E" w14:textId="3CB52D61" w:rsidR="001F72C7" w:rsidRPr="00B0519B" w:rsidRDefault="001F72C7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</w:tcPr>
          <w:p w14:paraId="2F9E9E9A" w14:textId="77777777" w:rsidR="001F72C7" w:rsidRPr="00B0519B" w:rsidRDefault="001F72C7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7337495E" w14:textId="0D9AC419" w:rsidR="001F72C7" w:rsidRPr="00B0519B" w:rsidRDefault="001F72C7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3DBE" w:rsidRPr="008F1315" w14:paraId="663ED6DD" w14:textId="77777777" w:rsidTr="009C5C40">
        <w:tc>
          <w:tcPr>
            <w:tcW w:w="2271" w:type="pct"/>
          </w:tcPr>
          <w:p w14:paraId="03E510E3" w14:textId="0561AF1A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50C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ยาว</w:t>
            </w:r>
          </w:p>
        </w:tc>
        <w:tc>
          <w:tcPr>
            <w:tcW w:w="632" w:type="pct"/>
          </w:tcPr>
          <w:p w14:paraId="05C5864C" w14:textId="77777777" w:rsidR="001F72C7" w:rsidRPr="007B3CFC" w:rsidRDefault="001F72C7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5" w:type="pct"/>
          </w:tcPr>
          <w:p w14:paraId="05BDBD12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32" w:type="pct"/>
          </w:tcPr>
          <w:p w14:paraId="5B0B1C80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5" w:type="pct"/>
          </w:tcPr>
          <w:p w14:paraId="545146D8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70" w:type="pct"/>
            <w:gridSpan w:val="2"/>
          </w:tcPr>
          <w:p w14:paraId="4D17BF55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8" w:type="pct"/>
          </w:tcPr>
          <w:p w14:paraId="23140B2E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7" w:type="pct"/>
          </w:tcPr>
          <w:p w14:paraId="52FD9B62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9E5943" w:rsidRPr="00EF18C5" w14:paraId="7F9B5E7C" w14:textId="77777777" w:rsidTr="009C5C40">
        <w:trPr>
          <w:trHeight w:val="281"/>
        </w:trPr>
        <w:tc>
          <w:tcPr>
            <w:tcW w:w="2271" w:type="pct"/>
          </w:tcPr>
          <w:p w14:paraId="374E6AE9" w14:textId="52840DB0" w:rsidR="009E5943" w:rsidRPr="00EF18C5" w:rsidRDefault="009E5943" w:rsidP="009E594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2" w:type="pct"/>
          </w:tcPr>
          <w:p w14:paraId="56684EBA" w14:textId="36E0ABC3" w:rsidR="009E5943" w:rsidRPr="009E5943" w:rsidRDefault="009E5943" w:rsidP="009E5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9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AA1067D" w14:textId="77777777" w:rsidR="009E5943" w:rsidRPr="009E5943" w:rsidRDefault="009E5943" w:rsidP="009E5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0E82F036" w14:textId="31EACC24" w:rsidR="009E5943" w:rsidRPr="009E5943" w:rsidRDefault="009E5943" w:rsidP="009E5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sz w:val="30"/>
                <w:szCs w:val="30"/>
                <w:cs/>
              </w:rPr>
            </w:pPr>
            <w:r w:rsidRPr="009E5943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045F267" w14:textId="77777777" w:rsidR="009E5943" w:rsidRPr="00EF18C5" w:rsidRDefault="009E5943" w:rsidP="009E5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26712865" w14:textId="1C3C0115" w:rsidR="009E5943" w:rsidRPr="00EF18C5" w:rsidRDefault="009E5943" w:rsidP="009E5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  <w:tc>
          <w:tcPr>
            <w:tcW w:w="158" w:type="pct"/>
          </w:tcPr>
          <w:p w14:paraId="5E276F66" w14:textId="77777777" w:rsidR="009E5943" w:rsidRPr="00EF18C5" w:rsidRDefault="009E5943" w:rsidP="009E5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29E98B8D" w14:textId="74238504" w:rsidR="009E5943" w:rsidRPr="00EF18C5" w:rsidRDefault="009E5943" w:rsidP="009E5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</w:tr>
      <w:tr w:rsidR="009E5943" w:rsidRPr="00EF18C5" w14:paraId="211C8938" w14:textId="77777777" w:rsidTr="009C5C40">
        <w:tc>
          <w:tcPr>
            <w:tcW w:w="2271" w:type="pct"/>
          </w:tcPr>
          <w:p w14:paraId="325BD962" w14:textId="4712814F" w:rsidR="009E5943" w:rsidRPr="00EF18C5" w:rsidRDefault="009E5943" w:rsidP="009E594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6199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08AF64BD" w14:textId="642A2FC4" w:rsidR="009E5943" w:rsidRPr="009E5943" w:rsidRDefault="009E5943" w:rsidP="009E5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9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BB85BDC" w14:textId="77777777" w:rsidR="009E5943" w:rsidRPr="009E5943" w:rsidRDefault="009E5943" w:rsidP="009E5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7AA8DF69" w14:textId="17A657A0" w:rsidR="009E5943" w:rsidRPr="009E5943" w:rsidRDefault="009E5943" w:rsidP="009E5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sz w:val="30"/>
                <w:szCs w:val="30"/>
                <w:cs/>
              </w:rPr>
            </w:pPr>
            <w:r w:rsidRPr="009E5943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B8FACD7" w14:textId="77777777" w:rsidR="009E5943" w:rsidRPr="00EF18C5" w:rsidRDefault="009E5943" w:rsidP="009E5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bottom w:val="single" w:sz="4" w:space="0" w:color="auto"/>
            </w:tcBorders>
          </w:tcPr>
          <w:p w14:paraId="11E68AF3" w14:textId="4502501B" w:rsidR="009E5943" w:rsidRPr="00110ED6" w:rsidRDefault="009E5943" w:rsidP="009E5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(363)</w:t>
            </w:r>
          </w:p>
        </w:tc>
        <w:tc>
          <w:tcPr>
            <w:tcW w:w="158" w:type="pct"/>
          </w:tcPr>
          <w:p w14:paraId="546D53C2" w14:textId="77777777" w:rsidR="009E5943" w:rsidRPr="00C168BF" w:rsidRDefault="009E5943" w:rsidP="009E5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01331E42" w14:textId="37BF0DD5" w:rsidR="009E5943" w:rsidRPr="00CA0A33" w:rsidRDefault="009E5943" w:rsidP="009E5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(363)</w:t>
            </w:r>
          </w:p>
        </w:tc>
      </w:tr>
      <w:tr w:rsidR="00103DBE" w:rsidRPr="00EF18C5" w14:paraId="53D4D397" w14:textId="77777777" w:rsidTr="009C5C40">
        <w:tc>
          <w:tcPr>
            <w:tcW w:w="2271" w:type="pct"/>
          </w:tcPr>
          <w:p w14:paraId="0051DDC6" w14:textId="2F609A22" w:rsidR="001F72C7" w:rsidRPr="00EF18C5" w:rsidRDefault="001F72C7" w:rsidP="00CB32A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36A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FB5A3E8" w14:textId="41776525" w:rsidR="001F72C7" w:rsidRPr="009E5943" w:rsidRDefault="009E5943" w:rsidP="00CB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5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65DF737" w14:textId="77777777" w:rsidR="001F72C7" w:rsidRPr="00EF18C5" w:rsidRDefault="001F72C7" w:rsidP="00CB3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6DE1CB79" w14:textId="798FB7AB" w:rsidR="001F72C7" w:rsidRPr="00EF18C5" w:rsidRDefault="001F72C7" w:rsidP="00CB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D5F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0A47E0A3" w14:textId="77777777" w:rsidR="001F72C7" w:rsidRPr="00EF18C5" w:rsidRDefault="001F72C7" w:rsidP="00CB3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81947A" w14:textId="16257AB2" w:rsidR="001F72C7" w:rsidRPr="009E5943" w:rsidRDefault="009E5943" w:rsidP="002A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14:paraId="4029B5D5" w14:textId="77777777" w:rsidR="001F72C7" w:rsidRPr="00C168BF" w:rsidRDefault="001F72C7" w:rsidP="00CB3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1B3177FD" w14:textId="7BED8625" w:rsidR="001F72C7" w:rsidRPr="00C168BF" w:rsidRDefault="001F72C7" w:rsidP="002A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F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03DBE" w:rsidRPr="00B0519B" w14:paraId="4DB350EF" w14:textId="77777777" w:rsidTr="009C5C40">
        <w:tc>
          <w:tcPr>
            <w:tcW w:w="2271" w:type="pct"/>
          </w:tcPr>
          <w:p w14:paraId="10117FE2" w14:textId="77777777" w:rsidR="00BA4F9B" w:rsidRPr="00B0519B" w:rsidRDefault="00BA4F9B" w:rsidP="00CB32A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0A63BCF9" w14:textId="77777777" w:rsidR="00BA4F9B" w:rsidRPr="00B0519B" w:rsidRDefault="00BA4F9B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F5554F4" w14:textId="77777777" w:rsidR="00BA4F9B" w:rsidRPr="00B0519B" w:rsidRDefault="00BA4F9B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77A8ECD4" w14:textId="77777777" w:rsidR="00BA4F9B" w:rsidRPr="00B0519B" w:rsidRDefault="00BA4F9B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6927934" w14:textId="77777777" w:rsidR="00BA4F9B" w:rsidRPr="00B0519B" w:rsidRDefault="00BA4F9B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</w:tcBorders>
          </w:tcPr>
          <w:p w14:paraId="5C4080DA" w14:textId="77777777" w:rsidR="00BA4F9B" w:rsidRPr="00B0519B" w:rsidRDefault="00BA4F9B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" w:type="pct"/>
          </w:tcPr>
          <w:p w14:paraId="319C178B" w14:textId="77777777" w:rsidR="00BA4F9B" w:rsidRPr="00B0519B" w:rsidRDefault="00BA4F9B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14:paraId="4C3FFBFF" w14:textId="77777777" w:rsidR="00BA4F9B" w:rsidRPr="00B0519B" w:rsidRDefault="00BA4F9B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3DBE" w:rsidRPr="00EF18C5" w14:paraId="0E529C87" w14:textId="77777777" w:rsidTr="009C5C40">
        <w:tc>
          <w:tcPr>
            <w:tcW w:w="2271" w:type="pct"/>
          </w:tcPr>
          <w:p w14:paraId="6660130C" w14:textId="77777777" w:rsidR="003E1DE8" w:rsidRPr="00EF18C5" w:rsidRDefault="003E1DE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2" w:type="pct"/>
          </w:tcPr>
          <w:p w14:paraId="0EC7AA80" w14:textId="77777777" w:rsidR="003E1DE8" w:rsidRPr="00EF18C5" w:rsidRDefault="003E1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CE49CA3" w14:textId="77777777" w:rsidR="003E1DE8" w:rsidRPr="00EF18C5" w:rsidRDefault="003E1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0959CC2B" w14:textId="77777777" w:rsidR="003E1DE8" w:rsidRPr="00EF18C5" w:rsidRDefault="003E1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4FA54E0" w14:textId="77777777" w:rsidR="003E1DE8" w:rsidRPr="00EF18C5" w:rsidRDefault="003E1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22970B9D" w14:textId="77777777" w:rsidR="003E1DE8" w:rsidRPr="00EF18C5" w:rsidRDefault="003E1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" w:type="pct"/>
            <w:gridSpan w:val="2"/>
          </w:tcPr>
          <w:p w14:paraId="17A551A4" w14:textId="77777777" w:rsidR="003E1DE8" w:rsidRPr="00EF18C5" w:rsidRDefault="003E1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3C39BE9F" w14:textId="77777777" w:rsidR="003E1DE8" w:rsidRPr="00EF18C5" w:rsidRDefault="003E1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5C10" w:rsidRPr="00EF18C5" w14:paraId="4C53A2B2" w14:textId="77777777" w:rsidTr="009C5C40">
        <w:tc>
          <w:tcPr>
            <w:tcW w:w="2271" w:type="pct"/>
          </w:tcPr>
          <w:p w14:paraId="124B9474" w14:textId="77777777" w:rsidR="00215C10" w:rsidRPr="00EF18C5" w:rsidRDefault="00215C10" w:rsidP="00215C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788ADC76" w14:textId="565D7A3B" w:rsidR="00215C10" w:rsidRPr="00EF18C5" w:rsidRDefault="00EE05CA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2388F29" w14:textId="77777777" w:rsidR="00215C10" w:rsidRPr="00EF18C5" w:rsidRDefault="00215C10" w:rsidP="00215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4ED8C7C6" w14:textId="025E74F3" w:rsidR="00215C10" w:rsidRPr="00EF18C5" w:rsidRDefault="00215C10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D74D364" w14:textId="77777777" w:rsidR="00215C10" w:rsidRPr="00EF18C5" w:rsidRDefault="00215C10" w:rsidP="00215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35DE99B7" w14:textId="15059BF9" w:rsidR="00215C10" w:rsidRPr="005B2614" w:rsidRDefault="00EE05CA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  <w:tc>
          <w:tcPr>
            <w:tcW w:w="166" w:type="pct"/>
            <w:gridSpan w:val="2"/>
          </w:tcPr>
          <w:p w14:paraId="37BBDB05" w14:textId="77777777" w:rsidR="00215C10" w:rsidRPr="007939A4" w:rsidRDefault="00215C10" w:rsidP="00215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47" w:type="pct"/>
          </w:tcPr>
          <w:p w14:paraId="3CCE2AFB" w14:textId="104017FA" w:rsidR="00215C10" w:rsidRPr="00EF18C5" w:rsidRDefault="00215C10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</w:tr>
      <w:tr w:rsidR="00EE05CA" w:rsidRPr="00EF18C5" w14:paraId="78C136EE" w14:textId="77777777" w:rsidTr="009C5C40">
        <w:tc>
          <w:tcPr>
            <w:tcW w:w="2271" w:type="pct"/>
          </w:tcPr>
          <w:p w14:paraId="3F955364" w14:textId="77777777" w:rsidR="00EE05CA" w:rsidRPr="00EF18C5" w:rsidRDefault="00EE05CA" w:rsidP="00EE05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2" w:type="pct"/>
          </w:tcPr>
          <w:p w14:paraId="5EACFD2A" w14:textId="038A1C89" w:rsidR="00EE05CA" w:rsidRPr="00EF18C5" w:rsidRDefault="00EE05CA" w:rsidP="00EE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45" w:type="pct"/>
          </w:tcPr>
          <w:p w14:paraId="2D792C4B" w14:textId="77777777" w:rsidR="00EE05CA" w:rsidRPr="00EF18C5" w:rsidRDefault="00EE05CA" w:rsidP="00EE0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1CA512A3" w14:textId="69A95FF5" w:rsidR="00EE05CA" w:rsidRPr="00EF18C5" w:rsidRDefault="00EE05CA" w:rsidP="00EE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45" w:type="pct"/>
          </w:tcPr>
          <w:p w14:paraId="03C8C572" w14:textId="77777777" w:rsidR="00EE05CA" w:rsidRPr="00EF18C5" w:rsidRDefault="00EE05CA" w:rsidP="00EE0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484B4BCE" w14:textId="7FD2C988" w:rsidR="00EE05CA" w:rsidRPr="00EF18C5" w:rsidRDefault="00EE05CA" w:rsidP="00EE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" w:type="pct"/>
            <w:gridSpan w:val="2"/>
          </w:tcPr>
          <w:p w14:paraId="0BA7E9D1" w14:textId="77777777" w:rsidR="00EE05CA" w:rsidRPr="00EF18C5" w:rsidRDefault="00EE05CA" w:rsidP="00EE0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43C1B172" w14:textId="2A6A6B54" w:rsidR="00EE05CA" w:rsidRPr="00EF18C5" w:rsidRDefault="00EE05CA" w:rsidP="00EE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05CA" w:rsidRPr="00EF18C5" w14:paraId="6DDE808B" w14:textId="77777777" w:rsidTr="009C5C40">
        <w:trPr>
          <w:trHeight w:val="236"/>
        </w:trPr>
        <w:tc>
          <w:tcPr>
            <w:tcW w:w="2271" w:type="pct"/>
          </w:tcPr>
          <w:p w14:paraId="27654478" w14:textId="77777777" w:rsidR="00EE05CA" w:rsidRPr="00EF18C5" w:rsidRDefault="00EE05CA" w:rsidP="00EE05C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</w:tcPr>
          <w:p w14:paraId="73007ABE" w14:textId="43BD6627" w:rsidR="00EE05CA" w:rsidRPr="00EF18C5" w:rsidRDefault="00EE05CA" w:rsidP="00EE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45" w:type="pct"/>
          </w:tcPr>
          <w:p w14:paraId="7471D257" w14:textId="77777777" w:rsidR="00EE05CA" w:rsidRPr="00EF18C5" w:rsidRDefault="00EE05CA" w:rsidP="00EE0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4D9F559B" w14:textId="3EC61C6D" w:rsidR="00EE05CA" w:rsidRPr="00EF18C5" w:rsidRDefault="00EE05CA" w:rsidP="00EE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45" w:type="pct"/>
          </w:tcPr>
          <w:p w14:paraId="74A3FAD7" w14:textId="77777777" w:rsidR="00EE05CA" w:rsidRPr="00EF18C5" w:rsidRDefault="00EE05CA" w:rsidP="00EE0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51DAFAA6" w14:textId="548A761E" w:rsidR="00EE05CA" w:rsidRPr="00EF18C5" w:rsidRDefault="00EE05CA" w:rsidP="00EE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" w:type="pct"/>
            <w:gridSpan w:val="2"/>
          </w:tcPr>
          <w:p w14:paraId="58CE858D" w14:textId="77777777" w:rsidR="00EE05CA" w:rsidRPr="00EF18C5" w:rsidRDefault="00EE05CA" w:rsidP="00EE0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05E6447F" w14:textId="68CAFE2D" w:rsidR="00EE05CA" w:rsidRPr="00EF18C5" w:rsidRDefault="00EE05CA" w:rsidP="00EE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05CA" w:rsidRPr="001B3F5B" w14:paraId="66FFD53A" w14:textId="77777777" w:rsidTr="009C5C40">
        <w:trPr>
          <w:trHeight w:val="236"/>
        </w:trPr>
        <w:tc>
          <w:tcPr>
            <w:tcW w:w="2271" w:type="pct"/>
          </w:tcPr>
          <w:p w14:paraId="0BF64E7C" w14:textId="77777777" w:rsidR="00EE05CA" w:rsidRPr="00EF18C5" w:rsidRDefault="00EE05CA" w:rsidP="00EE05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032D9370" w14:textId="5404BBE3" w:rsidR="00EE05CA" w:rsidRPr="00EF18C5" w:rsidRDefault="00EE05CA" w:rsidP="00EE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067DDF7F" w14:textId="77777777" w:rsidR="00EE05CA" w:rsidRPr="00EF18C5" w:rsidRDefault="00EE05CA" w:rsidP="00EE0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25F3BA45" w14:textId="3B2B9AE0" w:rsidR="00EE05CA" w:rsidRPr="003A2990" w:rsidRDefault="00EE05CA" w:rsidP="00EE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123DBD34" w14:textId="77777777" w:rsidR="00EE05CA" w:rsidRPr="00EF18C5" w:rsidRDefault="00EE05CA" w:rsidP="00EE0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65903DCE" w14:textId="5EE245B9" w:rsidR="00EE05CA" w:rsidRPr="00EF18C5" w:rsidRDefault="00EE05CA" w:rsidP="00EE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" w:type="pct"/>
            <w:gridSpan w:val="2"/>
          </w:tcPr>
          <w:p w14:paraId="699FFC16" w14:textId="77777777" w:rsidR="00EE05CA" w:rsidRPr="00EF18C5" w:rsidRDefault="00EE05CA" w:rsidP="00EE0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3996BDE5" w14:textId="01E2FB04" w:rsidR="00EE05CA" w:rsidRPr="001B3F5B" w:rsidRDefault="00EE05CA" w:rsidP="00EE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5C10" w:rsidRPr="00EF18C5" w14:paraId="02172459" w14:textId="77777777" w:rsidTr="009C5C40">
        <w:tc>
          <w:tcPr>
            <w:tcW w:w="2271" w:type="pct"/>
          </w:tcPr>
          <w:p w14:paraId="7FA40681" w14:textId="77777777" w:rsidR="00215C10" w:rsidRPr="00EF18C5" w:rsidRDefault="00215C10" w:rsidP="00215C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29A8D68" w14:textId="23E01FF3" w:rsidR="00215C10" w:rsidRPr="00EF18C5" w:rsidRDefault="00EE05CA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5" w:type="pct"/>
          </w:tcPr>
          <w:p w14:paraId="0E2FA314" w14:textId="77777777" w:rsidR="00215C10" w:rsidRPr="00EF18C5" w:rsidRDefault="00215C10" w:rsidP="00215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548FF701" w14:textId="6A829B7F" w:rsidR="00215C10" w:rsidRPr="00EF18C5" w:rsidRDefault="00215C10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5" w:type="pct"/>
          </w:tcPr>
          <w:p w14:paraId="3203B8CE" w14:textId="77777777" w:rsidR="00215C10" w:rsidRPr="00EF18C5" w:rsidRDefault="00215C10" w:rsidP="00215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53D58FB3" w14:textId="657F0E89" w:rsidR="00215C10" w:rsidRPr="005033FE" w:rsidRDefault="00EE05CA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66" w:type="pct"/>
            <w:gridSpan w:val="2"/>
          </w:tcPr>
          <w:p w14:paraId="42F6B033" w14:textId="77777777" w:rsidR="00215C10" w:rsidRPr="00EE0178" w:rsidRDefault="00215C10" w:rsidP="00215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0CD27D21" w14:textId="3D6E38A4" w:rsidR="00215C10" w:rsidRPr="00EF18C5" w:rsidRDefault="00215C10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</w:t>
            </w:r>
          </w:p>
        </w:tc>
      </w:tr>
      <w:tr w:rsidR="00103DBE" w:rsidRPr="003C6F57" w14:paraId="5BEBB72B" w14:textId="77777777" w:rsidTr="00B0519B">
        <w:trPr>
          <w:trHeight w:val="40"/>
        </w:trPr>
        <w:tc>
          <w:tcPr>
            <w:tcW w:w="2271" w:type="pct"/>
          </w:tcPr>
          <w:p w14:paraId="4CDA1724" w14:textId="77777777" w:rsidR="003E1DE8" w:rsidRPr="003C6F57" w:rsidRDefault="003E1DE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65B68B62" w14:textId="77777777" w:rsidR="003E1DE8" w:rsidRPr="003C6F57" w:rsidRDefault="003E1DE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5" w:type="pct"/>
          </w:tcPr>
          <w:p w14:paraId="270E0E23" w14:textId="77777777" w:rsidR="003E1DE8" w:rsidRPr="003C6F57" w:rsidRDefault="003E1DE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61411EE4" w14:textId="77777777" w:rsidR="003E1DE8" w:rsidRPr="003C6F57" w:rsidRDefault="003E1DE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5" w:type="pct"/>
          </w:tcPr>
          <w:p w14:paraId="1A4B0A4A" w14:textId="77777777" w:rsidR="003E1DE8" w:rsidRPr="003C6F57" w:rsidRDefault="003E1DE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4BD67D38" w14:textId="77777777" w:rsidR="003E1DE8" w:rsidRPr="003C6F57" w:rsidRDefault="003E1DE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6" w:type="pct"/>
            <w:gridSpan w:val="2"/>
          </w:tcPr>
          <w:p w14:paraId="7E8E99FE" w14:textId="77777777" w:rsidR="003E1DE8" w:rsidRPr="003C6F57" w:rsidRDefault="003E1DE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14:paraId="3FB69E82" w14:textId="77777777" w:rsidR="003E1DE8" w:rsidRPr="003C6F57" w:rsidRDefault="003E1DE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103DBE" w:rsidRPr="00EF18C5" w14:paraId="5937DB47" w14:textId="77777777" w:rsidTr="009C5C40">
        <w:tc>
          <w:tcPr>
            <w:tcW w:w="2271" w:type="pct"/>
          </w:tcPr>
          <w:p w14:paraId="7CDED392" w14:textId="77777777" w:rsidR="003E1DE8" w:rsidRPr="00EF18C5" w:rsidRDefault="003E1DE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632" w:type="pct"/>
          </w:tcPr>
          <w:p w14:paraId="0B6777E9" w14:textId="77777777" w:rsidR="003E1DE8" w:rsidRPr="00EF18C5" w:rsidRDefault="003E1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B6FE077" w14:textId="77777777" w:rsidR="003E1DE8" w:rsidRPr="00EF18C5" w:rsidRDefault="003E1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2E02FF43" w14:textId="77777777" w:rsidR="003E1DE8" w:rsidRPr="00EF18C5" w:rsidRDefault="003E1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077280" w14:textId="77777777" w:rsidR="003E1DE8" w:rsidRPr="00EF18C5" w:rsidRDefault="003E1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6CC06513" w14:textId="77777777" w:rsidR="003E1DE8" w:rsidRPr="009B4C3F" w:rsidRDefault="003E1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" w:type="pct"/>
            <w:gridSpan w:val="2"/>
          </w:tcPr>
          <w:p w14:paraId="2BF27C2B" w14:textId="77777777" w:rsidR="003E1DE8" w:rsidRPr="00EF18C5" w:rsidRDefault="003E1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1092579D" w14:textId="77777777" w:rsidR="003E1DE8" w:rsidRPr="00EF18C5" w:rsidRDefault="003E1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5C10" w:rsidRPr="00EF18C5" w14:paraId="2824DE40" w14:textId="77777777" w:rsidTr="009C5C40">
        <w:tc>
          <w:tcPr>
            <w:tcW w:w="2271" w:type="pct"/>
          </w:tcPr>
          <w:p w14:paraId="4EE42A4E" w14:textId="77777777" w:rsidR="00215C10" w:rsidRPr="00EF18C5" w:rsidRDefault="00215C10" w:rsidP="00215C1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2" w:type="pct"/>
          </w:tcPr>
          <w:p w14:paraId="2237C150" w14:textId="08EA71B7" w:rsidR="00215C10" w:rsidRPr="00EF18C5" w:rsidRDefault="00404924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FFFDEC5" w14:textId="77777777" w:rsidR="00215C10" w:rsidRPr="00EF18C5" w:rsidRDefault="00215C10" w:rsidP="00215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26121B10" w14:textId="01998FF8" w:rsidR="00215C10" w:rsidRPr="00EF18C5" w:rsidRDefault="00215C10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FA4F315" w14:textId="77777777" w:rsidR="00215C10" w:rsidRPr="00EF18C5" w:rsidRDefault="00215C10" w:rsidP="00215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160E1DEF" w14:textId="683664CC" w:rsidR="00215C10" w:rsidRPr="009B4C3F" w:rsidRDefault="00EE05CA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66" w:type="pct"/>
            <w:gridSpan w:val="2"/>
          </w:tcPr>
          <w:p w14:paraId="369F213B" w14:textId="77777777" w:rsidR="00215C10" w:rsidRPr="00EF18C5" w:rsidRDefault="00215C10" w:rsidP="00215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11CAB23F" w14:textId="2F2081B8" w:rsidR="00215C10" w:rsidRPr="00EF18C5" w:rsidRDefault="00215C10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215C10" w:rsidRPr="00EF18C5" w14:paraId="2D62A4E0" w14:textId="77777777" w:rsidTr="009C5C40">
        <w:tc>
          <w:tcPr>
            <w:tcW w:w="2271" w:type="pct"/>
          </w:tcPr>
          <w:p w14:paraId="296EFC0B" w14:textId="77777777" w:rsidR="00215C10" w:rsidRPr="00EF18C5" w:rsidRDefault="00215C10" w:rsidP="00215C1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1C7EDB7" w14:textId="53D2AE2C" w:rsidR="00215C10" w:rsidRPr="00EF18C5" w:rsidRDefault="00404924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45" w:type="pct"/>
          </w:tcPr>
          <w:p w14:paraId="0DF75668" w14:textId="77777777" w:rsidR="00215C10" w:rsidRPr="00EF18C5" w:rsidRDefault="00215C10" w:rsidP="00215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64BA8DD9" w14:textId="33D0871C" w:rsidR="00215C10" w:rsidRPr="00EF18C5" w:rsidRDefault="00215C10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45" w:type="pct"/>
          </w:tcPr>
          <w:p w14:paraId="63E0B544" w14:textId="77777777" w:rsidR="00215C10" w:rsidRPr="00EF18C5" w:rsidRDefault="00215C10" w:rsidP="00215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3E96E013" w14:textId="09C5D6CE" w:rsidR="00215C10" w:rsidRPr="009B4C3F" w:rsidRDefault="00EE05CA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6" w:type="pct"/>
            <w:gridSpan w:val="2"/>
          </w:tcPr>
          <w:p w14:paraId="3D1F01BC" w14:textId="77777777" w:rsidR="00215C10" w:rsidRPr="00EF18C5" w:rsidRDefault="00215C10" w:rsidP="00215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6992520D" w14:textId="358148B1" w:rsidR="00215C10" w:rsidRPr="00EF18C5" w:rsidRDefault="00215C10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15C10" w:rsidRPr="00EF18C5" w14:paraId="15D4FECC" w14:textId="77777777" w:rsidTr="009C5C40">
        <w:trPr>
          <w:trHeight w:hRule="exact" w:val="403"/>
        </w:trPr>
        <w:tc>
          <w:tcPr>
            <w:tcW w:w="2271" w:type="pct"/>
          </w:tcPr>
          <w:p w14:paraId="3C5BEB49" w14:textId="77777777" w:rsidR="00215C10" w:rsidRPr="00EF18C5" w:rsidRDefault="00215C10" w:rsidP="00215C1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D5E150E" w14:textId="029807AC" w:rsidR="00215C10" w:rsidRPr="00EF18C5" w:rsidRDefault="00404924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145" w:type="pct"/>
          </w:tcPr>
          <w:p w14:paraId="0D5A8325" w14:textId="77777777" w:rsidR="00215C10" w:rsidRPr="00EF18C5" w:rsidRDefault="00215C10" w:rsidP="00215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6465D9BD" w14:textId="531563A4" w:rsidR="00215C10" w:rsidRPr="00EF18C5" w:rsidRDefault="00215C10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45" w:type="pct"/>
          </w:tcPr>
          <w:p w14:paraId="325F0373" w14:textId="77777777" w:rsidR="00215C10" w:rsidRPr="00EF18C5" w:rsidRDefault="00215C10" w:rsidP="00215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021419D0" w14:textId="756042AA" w:rsidR="00215C10" w:rsidRPr="00EF18C5" w:rsidRDefault="00404924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66" w:type="pct"/>
            <w:gridSpan w:val="2"/>
          </w:tcPr>
          <w:p w14:paraId="582EFB88" w14:textId="77777777" w:rsidR="00215C10" w:rsidRPr="00EF18C5" w:rsidRDefault="00215C10" w:rsidP="00215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1D746860" w14:textId="79362DB1" w:rsidR="00215C10" w:rsidRPr="00EF18C5" w:rsidRDefault="00215C10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</w:tr>
      <w:tr w:rsidR="00103DBE" w:rsidRPr="00EF18C5" w14:paraId="66BD17F9" w14:textId="77777777" w:rsidTr="009C5C40">
        <w:trPr>
          <w:trHeight w:val="299"/>
        </w:trPr>
        <w:tc>
          <w:tcPr>
            <w:tcW w:w="2271" w:type="pct"/>
          </w:tcPr>
          <w:p w14:paraId="0BB99498" w14:textId="52AF61AD" w:rsidR="00D82ADD" w:rsidRPr="00EF18C5" w:rsidRDefault="00D82AD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32" w:type="pct"/>
          </w:tcPr>
          <w:p w14:paraId="698650E6" w14:textId="77777777" w:rsidR="00D82ADD" w:rsidRPr="00EF18C5" w:rsidRDefault="00D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0DA84E8" w14:textId="77777777" w:rsidR="00D82ADD" w:rsidRPr="00EF18C5" w:rsidRDefault="00D82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2" w:type="pct"/>
          </w:tcPr>
          <w:p w14:paraId="3A29B410" w14:textId="77777777" w:rsidR="00D82ADD" w:rsidRPr="00EF18C5" w:rsidRDefault="00D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6CEDA659" w14:textId="77777777" w:rsidR="00D82ADD" w:rsidRPr="00EF18C5" w:rsidRDefault="00D82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2" w:type="pct"/>
          </w:tcPr>
          <w:p w14:paraId="74138AAE" w14:textId="77777777" w:rsidR="00D82ADD" w:rsidRPr="00EF18C5" w:rsidRDefault="00D82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6" w:type="pct"/>
            <w:gridSpan w:val="2"/>
          </w:tcPr>
          <w:p w14:paraId="2CBC3A36" w14:textId="77777777" w:rsidR="00D82ADD" w:rsidRPr="00EF18C5" w:rsidRDefault="00D82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47" w:type="pct"/>
          </w:tcPr>
          <w:p w14:paraId="4C11ECFA" w14:textId="77777777" w:rsidR="00D82ADD" w:rsidRPr="00EF18C5" w:rsidRDefault="00D82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B0519B" w:rsidRPr="00EF18C5" w14:paraId="64D01A4F" w14:textId="77777777" w:rsidTr="009C5C40">
        <w:trPr>
          <w:trHeight w:val="299"/>
        </w:trPr>
        <w:tc>
          <w:tcPr>
            <w:tcW w:w="2271" w:type="pct"/>
          </w:tcPr>
          <w:p w14:paraId="6E813631" w14:textId="2D4311C6" w:rsidR="00B0519B" w:rsidRPr="00E5061A" w:rsidRDefault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32" w:type="pct"/>
          </w:tcPr>
          <w:p w14:paraId="6E08E67E" w14:textId="77777777" w:rsidR="00B0519B" w:rsidRPr="00EF18C5" w:rsidRDefault="00B05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67F50CE" w14:textId="77777777" w:rsidR="00B0519B" w:rsidRPr="00EF18C5" w:rsidRDefault="00B05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2" w:type="pct"/>
          </w:tcPr>
          <w:p w14:paraId="3D4BD15E" w14:textId="77777777" w:rsidR="00B0519B" w:rsidRPr="00EF18C5" w:rsidRDefault="00B05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20ABD785" w14:textId="77777777" w:rsidR="00B0519B" w:rsidRPr="00EF18C5" w:rsidRDefault="00B05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2" w:type="pct"/>
          </w:tcPr>
          <w:p w14:paraId="7B77D105" w14:textId="77777777" w:rsidR="00B0519B" w:rsidRPr="00EF18C5" w:rsidRDefault="00B05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6" w:type="pct"/>
            <w:gridSpan w:val="2"/>
          </w:tcPr>
          <w:p w14:paraId="3E9AA680" w14:textId="77777777" w:rsidR="00B0519B" w:rsidRPr="00EF18C5" w:rsidRDefault="00B05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47" w:type="pct"/>
          </w:tcPr>
          <w:p w14:paraId="4DF255BD" w14:textId="77777777" w:rsidR="00B0519B" w:rsidRPr="00EF18C5" w:rsidRDefault="00B05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103DBE" w:rsidRPr="00A5707D" w14:paraId="699A76FB" w14:textId="77777777" w:rsidTr="009C5C40">
        <w:tc>
          <w:tcPr>
            <w:tcW w:w="2271" w:type="pct"/>
          </w:tcPr>
          <w:p w14:paraId="7F4D8D89" w14:textId="77777777" w:rsidR="00D82ADD" w:rsidRPr="00A73CBC" w:rsidRDefault="00D82AD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3CB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5D3BB80E" w14:textId="542A7991" w:rsidR="00D82ADD" w:rsidRPr="00A5707D" w:rsidRDefault="0040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145" w:type="pct"/>
          </w:tcPr>
          <w:p w14:paraId="5710D184" w14:textId="77777777" w:rsidR="00D82ADD" w:rsidRPr="00A5707D" w:rsidRDefault="00D82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3B42AC64" w14:textId="2A538331" w:rsidR="00D82ADD" w:rsidRPr="00A5707D" w:rsidRDefault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5C10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45" w:type="pct"/>
          </w:tcPr>
          <w:p w14:paraId="07DC4057" w14:textId="77777777" w:rsidR="00D82ADD" w:rsidRPr="00A5707D" w:rsidRDefault="00D82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279CEC13" w14:textId="697A796B" w:rsidR="00D82ADD" w:rsidRPr="00A5707D" w:rsidRDefault="0040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66" w:type="pct"/>
            <w:gridSpan w:val="2"/>
          </w:tcPr>
          <w:p w14:paraId="4A195DA8" w14:textId="77777777" w:rsidR="00D82ADD" w:rsidRPr="00A5707D" w:rsidRDefault="00D82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4A2ADE2E" w14:textId="25FC3D8B" w:rsidR="00D82ADD" w:rsidRPr="00A5707D" w:rsidRDefault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5C10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103DBE" w:rsidRPr="00902435" w14:paraId="1107284A" w14:textId="77777777" w:rsidTr="009C5C40">
        <w:trPr>
          <w:trHeight w:val="288"/>
        </w:trPr>
        <w:tc>
          <w:tcPr>
            <w:tcW w:w="2271" w:type="pct"/>
          </w:tcPr>
          <w:p w14:paraId="65D36714" w14:textId="77777777" w:rsidR="00D82ADD" w:rsidRPr="00902435" w:rsidRDefault="00D82AD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A2659AE" w14:textId="77777777" w:rsidR="00D82ADD" w:rsidRPr="00902435" w:rsidRDefault="00D82AD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2C4B6C3C" w14:textId="77777777" w:rsidR="00D82ADD" w:rsidRPr="00902435" w:rsidRDefault="00D82AD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2" w:type="pct"/>
          </w:tcPr>
          <w:p w14:paraId="648415BB" w14:textId="77777777" w:rsidR="00D82ADD" w:rsidRPr="00902435" w:rsidRDefault="00D82AD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3A42A244" w14:textId="77777777" w:rsidR="00D82ADD" w:rsidRPr="00902435" w:rsidRDefault="00D82AD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62" w:type="pct"/>
          </w:tcPr>
          <w:p w14:paraId="2957E3CB" w14:textId="77777777" w:rsidR="00D82ADD" w:rsidRPr="00902435" w:rsidRDefault="00D82AD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" w:type="pct"/>
            <w:gridSpan w:val="2"/>
          </w:tcPr>
          <w:p w14:paraId="2BCABB76" w14:textId="77777777" w:rsidR="00D82ADD" w:rsidRPr="00902435" w:rsidRDefault="00D82AD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7" w:type="pct"/>
          </w:tcPr>
          <w:p w14:paraId="1B867A1B" w14:textId="77777777" w:rsidR="00D82ADD" w:rsidRPr="00902435" w:rsidRDefault="00D82AD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3DBE" w:rsidRPr="00E96FB4" w14:paraId="6493A079" w14:textId="77777777" w:rsidTr="009C5C40">
        <w:trPr>
          <w:trHeight w:hRule="exact" w:val="403"/>
        </w:trPr>
        <w:tc>
          <w:tcPr>
            <w:tcW w:w="2271" w:type="pct"/>
          </w:tcPr>
          <w:p w14:paraId="5AA1677D" w14:textId="77777777" w:rsidR="00D82ADD" w:rsidRPr="00EF18C5" w:rsidRDefault="00D82AD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D24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632" w:type="pct"/>
          </w:tcPr>
          <w:p w14:paraId="7D0C009F" w14:textId="77777777" w:rsidR="00D82ADD" w:rsidRPr="00E96FB4" w:rsidRDefault="00D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080C846" w14:textId="77777777" w:rsidR="00D82ADD" w:rsidRPr="00E96FB4" w:rsidRDefault="00D82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779010A6" w14:textId="77777777" w:rsidR="00D82ADD" w:rsidRPr="00E96FB4" w:rsidRDefault="00D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CDBADBB" w14:textId="77777777" w:rsidR="00D82ADD" w:rsidRPr="00E96FB4" w:rsidRDefault="00D82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42A4E1D5" w14:textId="77777777" w:rsidR="00D82ADD" w:rsidRPr="00E96FB4" w:rsidRDefault="00D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" w:type="pct"/>
            <w:gridSpan w:val="2"/>
          </w:tcPr>
          <w:p w14:paraId="4A788ECE" w14:textId="77777777" w:rsidR="00D82ADD" w:rsidRPr="00E96FB4" w:rsidRDefault="00D82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0E0B5A4B" w14:textId="77777777" w:rsidR="00D82ADD" w:rsidRPr="00E96FB4" w:rsidRDefault="00D82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3DBE" w:rsidRPr="00E96FB4" w14:paraId="670CF481" w14:textId="77777777" w:rsidTr="009C5C40">
        <w:trPr>
          <w:trHeight w:hRule="exact" w:val="403"/>
        </w:trPr>
        <w:tc>
          <w:tcPr>
            <w:tcW w:w="2271" w:type="pct"/>
          </w:tcPr>
          <w:p w14:paraId="0E8028C3" w14:textId="77777777" w:rsidR="00D82ADD" w:rsidRPr="00EF18C5" w:rsidRDefault="00D82AD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D24A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2" w:type="pct"/>
          </w:tcPr>
          <w:p w14:paraId="65A87C68" w14:textId="098F58FE" w:rsidR="00D82ADD" w:rsidRPr="00E96FB4" w:rsidRDefault="0040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BB98B22" w14:textId="77777777" w:rsidR="00D82ADD" w:rsidRPr="00E96FB4" w:rsidRDefault="00D82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681B59A9" w14:textId="77777777" w:rsidR="00D82ADD" w:rsidRPr="00E96FB4" w:rsidRDefault="00D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A5C5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7C4B9F14" w14:textId="77777777" w:rsidR="00D82ADD" w:rsidRPr="00E96FB4" w:rsidRDefault="00D82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7C22B7AD" w14:textId="520AC882" w:rsidR="00D82ADD" w:rsidRPr="00E96FB4" w:rsidRDefault="0040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</w:t>
            </w:r>
            <w:r w:rsidR="0030264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6" w:type="pct"/>
            <w:gridSpan w:val="2"/>
          </w:tcPr>
          <w:p w14:paraId="5AED59F6" w14:textId="77777777" w:rsidR="00D82ADD" w:rsidRPr="00E96FB4" w:rsidRDefault="00D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5EA124C8" w14:textId="5963899A" w:rsidR="00D82ADD" w:rsidRPr="00E96FB4" w:rsidRDefault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1,136</w:t>
            </w:r>
          </w:p>
        </w:tc>
      </w:tr>
    </w:tbl>
    <w:p w14:paraId="593C6EC1" w14:textId="77777777" w:rsidR="00BC5673" w:rsidRPr="00902435" w:rsidRDefault="00BC5673" w:rsidP="00DA0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FEEE4DD" w14:textId="5E1F36DF" w:rsidR="007D178D" w:rsidRDefault="007D178D" w:rsidP="007D178D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7D178D">
        <w:rPr>
          <w:rFonts w:asciiTheme="majorBidi" w:hAnsiTheme="majorBidi" w:cs="Angsana New" w:hint="cs"/>
          <w:sz w:val="30"/>
          <w:szCs w:val="30"/>
          <w:u w:val="none"/>
          <w:cs/>
        </w:rPr>
        <w:t>สินทรัพย์ทางการเงินหมุนเวียนอื่น</w:t>
      </w:r>
    </w:p>
    <w:p w14:paraId="15FD6527" w14:textId="77777777" w:rsidR="007D178D" w:rsidRPr="00902435" w:rsidRDefault="007D178D" w:rsidP="00927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03525B0" w14:textId="4A51F270" w:rsidR="007D178D" w:rsidRPr="005E2DEC" w:rsidRDefault="00E35C95" w:rsidP="007D178D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E35C95">
        <w:rPr>
          <w:rFonts w:asciiTheme="majorBidi" w:hAnsiTheme="majorBidi" w:hint="cs"/>
          <w:sz w:val="30"/>
          <w:szCs w:val="30"/>
          <w:cs/>
        </w:rPr>
        <w:t>ในเดือนกุมภาพันธ์</w:t>
      </w:r>
      <w:r w:rsidRPr="00E35C95">
        <w:rPr>
          <w:rFonts w:asciiTheme="majorBidi" w:hAnsiTheme="majorBidi"/>
          <w:sz w:val="30"/>
          <w:szCs w:val="30"/>
          <w:cs/>
        </w:rPr>
        <w:t xml:space="preserve"> </w:t>
      </w:r>
      <w:r w:rsidR="00982232">
        <w:rPr>
          <w:rFonts w:asciiTheme="majorBidi" w:hAnsiTheme="majorBidi"/>
          <w:sz w:val="30"/>
          <w:szCs w:val="30"/>
        </w:rPr>
        <w:t>2569</w:t>
      </w:r>
      <w:r w:rsidRPr="00E35C95">
        <w:rPr>
          <w:rFonts w:asciiTheme="majorBidi" w:hAnsiTheme="majorBidi"/>
          <w:sz w:val="30"/>
          <w:szCs w:val="30"/>
          <w:cs/>
        </w:rPr>
        <w:t xml:space="preserve"> </w:t>
      </w:r>
      <w:r w:rsidRPr="00E35C95">
        <w:rPr>
          <w:rFonts w:asciiTheme="majorBidi" w:hAnsiTheme="majorBidi" w:hint="cs"/>
          <w:sz w:val="30"/>
          <w:szCs w:val="30"/>
          <w:cs/>
        </w:rPr>
        <w:t>บริษัทซื้อเงินลงทุนในตราสารหนี้ที่มีอนุพันธุ์แฝงระยะสั้นซึ่งเปลี่ยนมือไม่ได้และ</w:t>
      </w:r>
      <w:r>
        <w:rPr>
          <w:rFonts w:asciiTheme="majorBidi" w:hAnsiTheme="majorBidi"/>
          <w:sz w:val="30"/>
          <w:szCs w:val="30"/>
        </w:rPr>
        <w:br/>
      </w:r>
      <w:r w:rsidRPr="00E35C95">
        <w:rPr>
          <w:rFonts w:asciiTheme="majorBidi" w:hAnsiTheme="majorBidi" w:hint="cs"/>
          <w:sz w:val="30"/>
          <w:szCs w:val="30"/>
          <w:cs/>
        </w:rPr>
        <w:t>มีการไถ่ถอนอ้างอิงกับดัชนี</w:t>
      </w:r>
      <w:r w:rsidRPr="00E35C95">
        <w:rPr>
          <w:rFonts w:asciiTheme="majorBidi" w:hAnsiTheme="majorBidi"/>
          <w:sz w:val="30"/>
          <w:szCs w:val="30"/>
          <w:cs/>
        </w:rPr>
        <w:t xml:space="preserve"> </w:t>
      </w:r>
      <w:r w:rsidRPr="00E35C95">
        <w:rPr>
          <w:rFonts w:asciiTheme="majorBidi" w:hAnsiTheme="majorBidi"/>
          <w:sz w:val="30"/>
          <w:szCs w:val="30"/>
        </w:rPr>
        <w:t xml:space="preserve">SET </w:t>
      </w:r>
      <w:r w:rsidR="00982232">
        <w:rPr>
          <w:rFonts w:asciiTheme="majorBidi" w:hAnsiTheme="majorBidi"/>
          <w:sz w:val="30"/>
          <w:szCs w:val="30"/>
        </w:rPr>
        <w:t>50</w:t>
      </w:r>
      <w:r w:rsidRPr="00E35C95">
        <w:rPr>
          <w:rFonts w:asciiTheme="majorBidi" w:hAnsiTheme="majorBidi"/>
          <w:sz w:val="30"/>
          <w:szCs w:val="30"/>
          <w:cs/>
        </w:rPr>
        <w:t xml:space="preserve"> </w:t>
      </w:r>
      <w:r w:rsidRPr="00E35C95">
        <w:rPr>
          <w:rFonts w:asciiTheme="majorBidi" w:hAnsiTheme="majorBidi" w:hint="cs"/>
          <w:sz w:val="30"/>
          <w:szCs w:val="30"/>
          <w:cs/>
        </w:rPr>
        <w:t>ที่ออกโดยบริษัท</w:t>
      </w:r>
      <w:r w:rsidRPr="00E35C95">
        <w:rPr>
          <w:rFonts w:asciiTheme="majorBidi" w:hAnsiTheme="majorBidi"/>
          <w:sz w:val="30"/>
          <w:szCs w:val="30"/>
          <w:cs/>
        </w:rPr>
        <w:t xml:space="preserve"> </w:t>
      </w:r>
      <w:r w:rsidRPr="00E35C95">
        <w:rPr>
          <w:rFonts w:asciiTheme="majorBidi" w:hAnsiTheme="majorBidi" w:hint="cs"/>
          <w:sz w:val="30"/>
          <w:szCs w:val="30"/>
          <w:cs/>
        </w:rPr>
        <w:t>หลักทรัพย์</w:t>
      </w:r>
      <w:r w:rsidRPr="00E35C95">
        <w:rPr>
          <w:rFonts w:asciiTheme="majorBidi" w:hAnsiTheme="majorBidi"/>
          <w:sz w:val="30"/>
          <w:szCs w:val="30"/>
          <w:cs/>
        </w:rPr>
        <w:t xml:space="preserve"> </w:t>
      </w:r>
      <w:r w:rsidRPr="00E35C95">
        <w:rPr>
          <w:rFonts w:asciiTheme="majorBidi" w:hAnsiTheme="majorBidi" w:hint="cs"/>
          <w:sz w:val="30"/>
          <w:szCs w:val="30"/>
          <w:cs/>
        </w:rPr>
        <w:t>เกียรตินาคิ</w:t>
      </w:r>
      <w:r w:rsidR="006B515A">
        <w:rPr>
          <w:rFonts w:asciiTheme="majorBidi" w:hAnsiTheme="majorBidi" w:hint="cs"/>
          <w:sz w:val="30"/>
          <w:szCs w:val="30"/>
          <w:cs/>
        </w:rPr>
        <w:t>น</w:t>
      </w:r>
      <w:r w:rsidRPr="00E35C95">
        <w:rPr>
          <w:rFonts w:asciiTheme="majorBidi" w:hAnsiTheme="majorBidi" w:hint="cs"/>
          <w:sz w:val="30"/>
          <w:szCs w:val="30"/>
          <w:cs/>
        </w:rPr>
        <w:t>ภัทร</w:t>
      </w:r>
      <w:r w:rsidRPr="00E35C95">
        <w:rPr>
          <w:rFonts w:asciiTheme="majorBidi" w:hAnsiTheme="majorBidi"/>
          <w:sz w:val="30"/>
          <w:szCs w:val="30"/>
          <w:cs/>
        </w:rPr>
        <w:t xml:space="preserve"> </w:t>
      </w:r>
      <w:r w:rsidRPr="00E35C95">
        <w:rPr>
          <w:rFonts w:asciiTheme="majorBidi" w:hAnsiTheme="majorBidi" w:hint="cs"/>
          <w:sz w:val="30"/>
          <w:szCs w:val="30"/>
          <w:cs/>
        </w:rPr>
        <w:t>จำกัด</w:t>
      </w:r>
      <w:r w:rsidRPr="00E35C95">
        <w:rPr>
          <w:rFonts w:asciiTheme="majorBidi" w:hAnsiTheme="majorBidi"/>
          <w:sz w:val="30"/>
          <w:szCs w:val="30"/>
          <w:cs/>
        </w:rPr>
        <w:t xml:space="preserve"> (</w:t>
      </w:r>
      <w:r w:rsidRPr="00E35C95">
        <w:rPr>
          <w:rFonts w:asciiTheme="majorBidi" w:hAnsiTheme="majorBidi" w:hint="cs"/>
          <w:sz w:val="30"/>
          <w:szCs w:val="30"/>
          <w:cs/>
        </w:rPr>
        <w:t>มหาชน</w:t>
      </w:r>
      <w:r w:rsidRPr="00E35C95">
        <w:rPr>
          <w:rFonts w:asciiTheme="majorBidi" w:hAnsiTheme="majorBidi"/>
          <w:sz w:val="30"/>
          <w:szCs w:val="30"/>
          <w:cs/>
        </w:rPr>
        <w:t xml:space="preserve">) </w:t>
      </w:r>
      <w:r w:rsidRPr="00E35C95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Pr="00E35C95">
        <w:rPr>
          <w:rFonts w:asciiTheme="majorBidi" w:hAnsiTheme="majorBidi"/>
          <w:sz w:val="30"/>
          <w:szCs w:val="30"/>
          <w:cs/>
        </w:rPr>
        <w:t xml:space="preserve"> </w:t>
      </w:r>
      <w:r w:rsidR="00982232">
        <w:rPr>
          <w:rFonts w:asciiTheme="majorBidi" w:hAnsiTheme="majorBidi"/>
          <w:sz w:val="30"/>
          <w:szCs w:val="30"/>
        </w:rPr>
        <w:t>3</w:t>
      </w:r>
      <w:r w:rsidRPr="00E35C95">
        <w:rPr>
          <w:rFonts w:asciiTheme="majorBidi" w:hAnsiTheme="majorBidi"/>
          <w:sz w:val="30"/>
          <w:szCs w:val="30"/>
        </w:rPr>
        <w:t>,</w:t>
      </w:r>
      <w:r w:rsidR="00982232">
        <w:rPr>
          <w:rFonts w:asciiTheme="majorBidi" w:hAnsiTheme="majorBidi"/>
          <w:sz w:val="30"/>
          <w:szCs w:val="30"/>
        </w:rPr>
        <w:t>000</w:t>
      </w:r>
      <w:r w:rsidRPr="00E35C95">
        <w:rPr>
          <w:rFonts w:asciiTheme="majorBidi" w:hAnsiTheme="majorBidi"/>
          <w:sz w:val="30"/>
          <w:szCs w:val="30"/>
          <w:cs/>
        </w:rPr>
        <w:t xml:space="preserve"> </w:t>
      </w:r>
      <w:r w:rsidRPr="00E35C95">
        <w:rPr>
          <w:rFonts w:asciiTheme="majorBidi" w:hAnsiTheme="majorBidi" w:hint="cs"/>
          <w:sz w:val="30"/>
          <w:szCs w:val="30"/>
          <w:cs/>
        </w:rPr>
        <w:t>ล้านบาท</w:t>
      </w:r>
      <w:r w:rsidRPr="00E35C95">
        <w:rPr>
          <w:rFonts w:asciiTheme="majorBidi" w:hAnsiTheme="majorBidi"/>
          <w:sz w:val="30"/>
          <w:szCs w:val="30"/>
          <w:cs/>
        </w:rPr>
        <w:t xml:space="preserve"> </w:t>
      </w:r>
      <w:r w:rsidRPr="00E35C95">
        <w:rPr>
          <w:rFonts w:asciiTheme="majorBidi" w:hAnsiTheme="majorBidi" w:hint="cs"/>
          <w:sz w:val="30"/>
          <w:szCs w:val="30"/>
          <w:cs/>
        </w:rPr>
        <w:t>และมีกำหนดไถ่ถอนในเดือนพฤษภาคม</w:t>
      </w:r>
      <w:r w:rsidRPr="00E35C95">
        <w:rPr>
          <w:rFonts w:asciiTheme="majorBidi" w:hAnsiTheme="majorBidi"/>
          <w:sz w:val="30"/>
          <w:szCs w:val="30"/>
          <w:cs/>
        </w:rPr>
        <w:t xml:space="preserve"> </w:t>
      </w:r>
      <w:r w:rsidR="00A963FA">
        <w:rPr>
          <w:rFonts w:asciiTheme="majorBidi" w:hAnsiTheme="majorBidi"/>
          <w:sz w:val="30"/>
          <w:szCs w:val="30"/>
        </w:rPr>
        <w:t>2569</w:t>
      </w:r>
      <w:r w:rsidRPr="00E35C95">
        <w:rPr>
          <w:rFonts w:asciiTheme="majorBidi" w:hAnsiTheme="majorBidi"/>
          <w:sz w:val="30"/>
          <w:szCs w:val="30"/>
          <w:cs/>
        </w:rPr>
        <w:t xml:space="preserve"> </w:t>
      </w:r>
      <w:r w:rsidRPr="00E35C95">
        <w:rPr>
          <w:rFonts w:asciiTheme="majorBidi" w:hAnsiTheme="majorBidi" w:hint="cs"/>
          <w:sz w:val="30"/>
          <w:szCs w:val="30"/>
          <w:cs/>
        </w:rPr>
        <w:t>ตราสารหนี้ดังกล่าววัดมูลค่ายุติธรรมผ่านกำไรหรือขาดทุน</w:t>
      </w:r>
      <w:r w:rsidRPr="00E35C95">
        <w:rPr>
          <w:rFonts w:asciiTheme="majorBidi" w:hAnsiTheme="majorBidi"/>
          <w:sz w:val="30"/>
          <w:szCs w:val="30"/>
          <w:cs/>
        </w:rPr>
        <w:t xml:space="preserve"> </w:t>
      </w:r>
      <w:r w:rsidRPr="00E35C95">
        <w:rPr>
          <w:rFonts w:asciiTheme="majorBidi" w:hAnsiTheme="majorBidi" w:hint="cs"/>
          <w:sz w:val="30"/>
          <w:szCs w:val="30"/>
          <w:cs/>
        </w:rPr>
        <w:t>โดยบริษัทได้รับรู้กำไรจากการวัดมูลค่ายุติธรรมของตราสารหนี้ในกำไรหรือขาดทุนสำหรับงวดสิ้นสุด</w:t>
      </w:r>
      <w:r w:rsidR="00982232">
        <w:rPr>
          <w:rFonts w:asciiTheme="majorBidi" w:hAnsiTheme="majorBidi"/>
          <w:sz w:val="30"/>
          <w:szCs w:val="30"/>
        </w:rPr>
        <w:br/>
      </w:r>
      <w:r w:rsidRPr="00E35C95">
        <w:rPr>
          <w:rFonts w:asciiTheme="majorBidi" w:hAnsiTheme="majorBidi" w:hint="cs"/>
          <w:sz w:val="30"/>
          <w:szCs w:val="30"/>
          <w:cs/>
        </w:rPr>
        <w:t>วันที่</w:t>
      </w:r>
      <w:r w:rsidRPr="00E35C95">
        <w:rPr>
          <w:rFonts w:asciiTheme="majorBidi" w:hAnsiTheme="majorBidi"/>
          <w:sz w:val="30"/>
          <w:szCs w:val="30"/>
          <w:cs/>
        </w:rPr>
        <w:t xml:space="preserve"> </w:t>
      </w:r>
      <w:r w:rsidR="00040C90">
        <w:rPr>
          <w:rFonts w:asciiTheme="majorBidi" w:hAnsiTheme="majorBidi"/>
          <w:sz w:val="30"/>
          <w:szCs w:val="30"/>
        </w:rPr>
        <w:t>31</w:t>
      </w:r>
      <w:r w:rsidRPr="00E35C95">
        <w:rPr>
          <w:rFonts w:asciiTheme="majorBidi" w:hAnsiTheme="majorBidi"/>
          <w:sz w:val="30"/>
          <w:szCs w:val="30"/>
          <w:cs/>
        </w:rPr>
        <w:t xml:space="preserve"> </w:t>
      </w:r>
      <w:r w:rsidRPr="00E35C95">
        <w:rPr>
          <w:rFonts w:asciiTheme="majorBidi" w:hAnsiTheme="majorBidi" w:hint="cs"/>
          <w:sz w:val="30"/>
          <w:szCs w:val="30"/>
          <w:cs/>
        </w:rPr>
        <w:t>มีนาคม</w:t>
      </w:r>
      <w:r w:rsidRPr="00E35C95">
        <w:rPr>
          <w:rFonts w:asciiTheme="majorBidi" w:hAnsiTheme="majorBidi"/>
          <w:sz w:val="30"/>
          <w:szCs w:val="30"/>
          <w:cs/>
        </w:rPr>
        <w:t xml:space="preserve"> </w:t>
      </w:r>
      <w:r w:rsidR="00040C90">
        <w:rPr>
          <w:rFonts w:asciiTheme="majorBidi" w:hAnsiTheme="majorBidi"/>
          <w:sz w:val="30"/>
          <w:szCs w:val="30"/>
        </w:rPr>
        <w:t>2569</w:t>
      </w:r>
      <w:r w:rsidRPr="00E35C95">
        <w:rPr>
          <w:rFonts w:asciiTheme="majorBidi" w:hAnsiTheme="majorBidi"/>
          <w:sz w:val="30"/>
          <w:szCs w:val="30"/>
          <w:cs/>
        </w:rPr>
        <w:t xml:space="preserve"> </w:t>
      </w:r>
      <w:r w:rsidRPr="00E35C95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Pr="00E35C95">
        <w:rPr>
          <w:rFonts w:asciiTheme="majorBidi" w:hAnsiTheme="majorBidi"/>
          <w:sz w:val="30"/>
          <w:szCs w:val="30"/>
          <w:cs/>
        </w:rPr>
        <w:t xml:space="preserve"> </w:t>
      </w:r>
      <w:r w:rsidR="00040C90">
        <w:rPr>
          <w:rFonts w:asciiTheme="majorBidi" w:hAnsiTheme="majorBidi"/>
          <w:sz w:val="30"/>
          <w:szCs w:val="30"/>
        </w:rPr>
        <w:t>6</w:t>
      </w:r>
      <w:r w:rsidRPr="00E35C95">
        <w:rPr>
          <w:rFonts w:asciiTheme="majorBidi" w:hAnsiTheme="majorBidi"/>
          <w:sz w:val="30"/>
          <w:szCs w:val="30"/>
          <w:cs/>
        </w:rPr>
        <w:t xml:space="preserve"> </w:t>
      </w:r>
      <w:r w:rsidRPr="00E35C95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73F5DCA8" w14:textId="77777777" w:rsidR="007D178D" w:rsidRPr="00902435" w:rsidRDefault="007D178D" w:rsidP="00B05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9E48FA7" w14:textId="67A2143A" w:rsidR="007071C0" w:rsidRPr="00EF18C5" w:rsidRDefault="007071C0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เงินลงทุนใน</w:t>
      </w:r>
      <w:r w:rsidR="009477AB" w:rsidRPr="00EF18C5">
        <w:rPr>
          <w:rFonts w:asciiTheme="majorBidi" w:hAnsiTheme="majorBidi" w:cstheme="majorBidi"/>
          <w:sz w:val="30"/>
          <w:szCs w:val="30"/>
          <w:u w:val="none"/>
          <w:cs/>
        </w:rPr>
        <w:t xml:space="preserve">บริษัทย่อย </w:t>
      </w: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บริษัทร่วมและการร่วมค้า</w:t>
      </w:r>
    </w:p>
    <w:p w14:paraId="196BB737" w14:textId="370890F3" w:rsidR="009477AB" w:rsidRPr="00902435" w:rsidRDefault="009477AB" w:rsidP="007B3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5067"/>
        <w:gridCol w:w="1953"/>
        <w:gridCol w:w="236"/>
        <w:gridCol w:w="1960"/>
      </w:tblGrid>
      <w:tr w:rsidR="0077574C" w:rsidRPr="004A1074" w14:paraId="72A8E0F0" w14:textId="77777777" w:rsidTr="008C1BA4">
        <w:trPr>
          <w:trHeight w:val="389"/>
          <w:tblHeader/>
        </w:trPr>
        <w:tc>
          <w:tcPr>
            <w:tcW w:w="5067" w:type="dxa"/>
          </w:tcPr>
          <w:p w14:paraId="42D59843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40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953" w:type="dxa"/>
            <w:vAlign w:val="bottom"/>
          </w:tcPr>
          <w:p w14:paraId="173F07A7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81545D1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  <w:vAlign w:val="bottom"/>
          </w:tcPr>
          <w:p w14:paraId="13244CF4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52B4" w:rsidRPr="004A1074" w14:paraId="1A5EA8F4" w14:textId="77777777" w:rsidTr="008C1BA4">
        <w:trPr>
          <w:tblHeader/>
        </w:trPr>
        <w:tc>
          <w:tcPr>
            <w:tcW w:w="5067" w:type="dxa"/>
          </w:tcPr>
          <w:p w14:paraId="53CA4F26" w14:textId="39C7BACB" w:rsidR="003952B4" w:rsidRPr="00B240FB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40F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886ADA" w:rsidRPr="00B240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720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886ADA" w:rsidRPr="00B240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886ADA" w:rsidRPr="00B240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215C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886ADA" w:rsidRPr="00B240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15C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886ADA" w:rsidRPr="00B240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240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15C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953" w:type="dxa"/>
            <w:vAlign w:val="bottom"/>
          </w:tcPr>
          <w:p w14:paraId="134B374E" w14:textId="77777777" w:rsidR="003952B4" w:rsidRPr="00B240FB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0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47955E49" w14:textId="77777777" w:rsidR="003952B4" w:rsidRPr="00B240FB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  <w:vAlign w:val="bottom"/>
          </w:tcPr>
          <w:p w14:paraId="484F0424" w14:textId="77777777" w:rsidR="003952B4" w:rsidRPr="00B240FB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0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77574C" w:rsidRPr="004A1074" w14:paraId="1AD9A73A" w14:textId="77777777" w:rsidTr="008C1BA4">
        <w:trPr>
          <w:trHeight w:val="209"/>
          <w:tblHeader/>
        </w:trPr>
        <w:tc>
          <w:tcPr>
            <w:tcW w:w="5067" w:type="dxa"/>
          </w:tcPr>
          <w:p w14:paraId="3C84643E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49" w:type="dxa"/>
            <w:gridSpan w:val="3"/>
          </w:tcPr>
          <w:p w14:paraId="3E0682EE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0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7574C" w:rsidRPr="004A1074" w14:paraId="4E713042" w14:textId="77777777" w:rsidTr="008C1BA4">
        <w:tc>
          <w:tcPr>
            <w:tcW w:w="5067" w:type="dxa"/>
          </w:tcPr>
          <w:p w14:paraId="20F9BDB9" w14:textId="58BD405B" w:rsidR="0077574C" w:rsidRPr="00B240FB" w:rsidRDefault="003605D9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05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953" w:type="dxa"/>
          </w:tcPr>
          <w:p w14:paraId="27F02199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45B7AF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</w:tcPr>
          <w:p w14:paraId="07A48AE5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65B4" w:rsidRPr="004A1074" w14:paraId="793CE19B" w14:textId="77777777" w:rsidTr="008C1BA4">
        <w:tc>
          <w:tcPr>
            <w:tcW w:w="5067" w:type="dxa"/>
          </w:tcPr>
          <w:p w14:paraId="50BBFE89" w14:textId="418F26F6" w:rsidR="007565B4" w:rsidRPr="00251EA4" w:rsidRDefault="003605D9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EA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ลดลงจากการชำระบัญชี</w:t>
            </w:r>
            <w:r w:rsidR="0067400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251EA4" w:rsidRPr="00251EA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6740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51EA4" w:rsidRPr="00251EA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เบทาโกรภาคใต้ จำกัด</w:t>
            </w:r>
          </w:p>
        </w:tc>
        <w:tc>
          <w:tcPr>
            <w:tcW w:w="1953" w:type="dxa"/>
          </w:tcPr>
          <w:p w14:paraId="57209BC5" w14:textId="647EDE06" w:rsidR="007565B4" w:rsidRPr="00B240FB" w:rsidRDefault="00251EA4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04B1C8" w14:textId="77777777" w:rsidR="007565B4" w:rsidRPr="00B240FB" w:rsidRDefault="007565B4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</w:tcPr>
          <w:p w14:paraId="6424F7A2" w14:textId="3244034E" w:rsidR="007565B4" w:rsidRPr="00B240FB" w:rsidRDefault="008C0016" w:rsidP="008C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4773E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19684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565B4" w:rsidRPr="004A1074" w14:paraId="01892C64" w14:textId="77777777" w:rsidTr="008C1BA4">
        <w:tc>
          <w:tcPr>
            <w:tcW w:w="5067" w:type="dxa"/>
          </w:tcPr>
          <w:p w14:paraId="631F7583" w14:textId="2F65DE5B" w:rsidR="007565B4" w:rsidRPr="00251EA4" w:rsidRDefault="00251EA4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EA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กลับรายการขาดทุนจากด้</w:t>
            </w:r>
            <w:r w:rsidR="007D1E6C">
              <w:rPr>
                <w:rFonts w:asciiTheme="majorBidi" w:hAnsiTheme="majorBidi" w:cstheme="majorBidi" w:hint="cs"/>
                <w:sz w:val="30"/>
                <w:szCs w:val="30"/>
                <w:cs/>
              </w:rPr>
              <w:t>อ</w:t>
            </w:r>
            <w:r w:rsidRPr="00251EA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ยค่า</w:t>
            </w:r>
          </w:p>
        </w:tc>
        <w:tc>
          <w:tcPr>
            <w:tcW w:w="1953" w:type="dxa"/>
          </w:tcPr>
          <w:p w14:paraId="48EBFD67" w14:textId="72186C3C" w:rsidR="007565B4" w:rsidRPr="00B240FB" w:rsidRDefault="00251EA4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6537F4" w14:textId="77777777" w:rsidR="007565B4" w:rsidRPr="00B240FB" w:rsidRDefault="007565B4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</w:tcPr>
          <w:p w14:paraId="662055D1" w14:textId="7D938101" w:rsidR="007565B4" w:rsidRPr="00B240FB" w:rsidRDefault="0084773E" w:rsidP="008C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1968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51EA4" w:rsidRPr="00927EA3" w14:paraId="59203BDD" w14:textId="77777777" w:rsidTr="00902435">
        <w:trPr>
          <w:trHeight w:val="164"/>
        </w:trPr>
        <w:tc>
          <w:tcPr>
            <w:tcW w:w="5067" w:type="dxa"/>
          </w:tcPr>
          <w:p w14:paraId="56DED214" w14:textId="77777777" w:rsidR="00251EA4" w:rsidRPr="00927EA3" w:rsidRDefault="00251EA4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53" w:type="dxa"/>
          </w:tcPr>
          <w:p w14:paraId="3D2E2C3F" w14:textId="77777777" w:rsidR="00251EA4" w:rsidRPr="00927EA3" w:rsidRDefault="00251EA4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F6444B4" w14:textId="77777777" w:rsidR="00251EA4" w:rsidRPr="00927EA3" w:rsidRDefault="00251EA4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960" w:type="dxa"/>
          </w:tcPr>
          <w:p w14:paraId="34AC82BC" w14:textId="77777777" w:rsidR="00251EA4" w:rsidRPr="00927EA3" w:rsidRDefault="00251EA4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</w:rPr>
            </w:pPr>
          </w:p>
        </w:tc>
      </w:tr>
      <w:tr w:rsidR="007565B4" w:rsidRPr="004A1074" w14:paraId="068D66BA" w14:textId="77777777" w:rsidTr="008C1BA4">
        <w:tc>
          <w:tcPr>
            <w:tcW w:w="5067" w:type="dxa"/>
          </w:tcPr>
          <w:p w14:paraId="6629ED7F" w14:textId="23726DF3" w:rsidR="007565B4" w:rsidRPr="00B240FB" w:rsidRDefault="007565B4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40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953" w:type="dxa"/>
          </w:tcPr>
          <w:p w14:paraId="71892010" w14:textId="77777777" w:rsidR="007565B4" w:rsidRPr="00B240FB" w:rsidRDefault="007565B4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9FFA7A" w14:textId="77777777" w:rsidR="007565B4" w:rsidRPr="00B240FB" w:rsidRDefault="007565B4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</w:tcPr>
          <w:p w14:paraId="7858ED1D" w14:textId="77777777" w:rsidR="007565B4" w:rsidRPr="00B240FB" w:rsidRDefault="007565B4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574C" w:rsidRPr="004A1074" w14:paraId="404148F6" w14:textId="77777777" w:rsidTr="008C1BA4">
        <w:tc>
          <w:tcPr>
            <w:tcW w:w="5067" w:type="dxa"/>
          </w:tcPr>
          <w:p w14:paraId="2981D2B8" w14:textId="54A95685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40FB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0F29DC" w:rsidRPr="00B240F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B240FB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953" w:type="dxa"/>
          </w:tcPr>
          <w:p w14:paraId="747D94AA" w14:textId="2B0A1333" w:rsidR="0077574C" w:rsidRPr="00B240FB" w:rsidRDefault="00684E1C" w:rsidP="008C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10BD23F7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</w:tcPr>
          <w:p w14:paraId="431964EA" w14:textId="3C8F5E19" w:rsidR="0077574C" w:rsidRPr="00B240FB" w:rsidRDefault="00684E1C" w:rsidP="0084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5DD5" w:rsidRPr="00902435" w14:paraId="2C4D682D" w14:textId="77777777" w:rsidTr="008C1BA4">
        <w:trPr>
          <w:trHeight w:val="272"/>
        </w:trPr>
        <w:tc>
          <w:tcPr>
            <w:tcW w:w="5067" w:type="dxa"/>
          </w:tcPr>
          <w:p w14:paraId="2FF5EE2A" w14:textId="77777777" w:rsidR="00F85DD5" w:rsidRPr="00902435" w:rsidRDefault="00F85DD5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53" w:type="dxa"/>
          </w:tcPr>
          <w:p w14:paraId="08BE8260" w14:textId="77777777" w:rsidR="00F85DD5" w:rsidRPr="00902435" w:rsidRDefault="00F85DD5" w:rsidP="00E8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9C4A6F" w14:textId="77777777" w:rsidR="00F85DD5" w:rsidRPr="00902435" w:rsidRDefault="00F85DD5" w:rsidP="00E8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</w:tcPr>
          <w:p w14:paraId="79E04895" w14:textId="77777777" w:rsidR="00F85DD5" w:rsidRPr="00902435" w:rsidRDefault="00F85DD5" w:rsidP="00E8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574C" w:rsidRPr="004A1074" w14:paraId="489AD40A" w14:textId="77777777" w:rsidTr="008C1BA4">
        <w:tc>
          <w:tcPr>
            <w:tcW w:w="5067" w:type="dxa"/>
          </w:tcPr>
          <w:p w14:paraId="6FF0D05C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0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953" w:type="dxa"/>
          </w:tcPr>
          <w:p w14:paraId="04765CB3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9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BCEFB7E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</w:tcPr>
          <w:p w14:paraId="5E930104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7286" w:rsidRPr="004A1074" w14:paraId="5C7A7AAB" w14:textId="77777777" w:rsidTr="008C1BA4">
        <w:tc>
          <w:tcPr>
            <w:tcW w:w="5067" w:type="dxa"/>
          </w:tcPr>
          <w:p w14:paraId="0BDA44D4" w14:textId="3C42F8FF" w:rsidR="00507286" w:rsidRPr="00B240FB" w:rsidRDefault="00507286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40FB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953" w:type="dxa"/>
          </w:tcPr>
          <w:p w14:paraId="4F8F2CB7" w14:textId="7D9CB34E" w:rsidR="00507286" w:rsidRPr="00B240FB" w:rsidRDefault="003F525B" w:rsidP="008C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14:paraId="42B34F0F" w14:textId="77777777" w:rsidR="00507286" w:rsidRPr="00B240FB" w:rsidRDefault="00507286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</w:tcPr>
          <w:p w14:paraId="73ECBF79" w14:textId="7F97BD14" w:rsidR="00507286" w:rsidRPr="00B240FB" w:rsidRDefault="003F525B" w:rsidP="008C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945EEAF" w14:textId="6A8E1310" w:rsidR="00631301" w:rsidRPr="006D4B0D" w:rsidRDefault="00631301" w:rsidP="009B70F0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5D16537" w14:textId="1E1EEE93" w:rsidR="00727462" w:rsidRDefault="002C5442" w:rsidP="00727462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2C5442">
        <w:rPr>
          <w:rFonts w:asciiTheme="majorBidi" w:hAnsiTheme="majorBidi" w:hint="cs"/>
          <w:sz w:val="30"/>
          <w:szCs w:val="30"/>
          <w:cs/>
        </w:rPr>
        <w:t>ในเดือนมกราคม</w:t>
      </w:r>
      <w:r w:rsidRPr="002C5442">
        <w:rPr>
          <w:rFonts w:asciiTheme="majorBidi" w:hAnsiTheme="majorBidi"/>
          <w:sz w:val="30"/>
          <w:szCs w:val="30"/>
          <w:cs/>
        </w:rPr>
        <w:t xml:space="preserve"> </w:t>
      </w:r>
      <w:r w:rsidR="004F1217">
        <w:rPr>
          <w:rFonts w:asciiTheme="majorBidi" w:hAnsiTheme="majorBidi"/>
          <w:sz w:val="30"/>
          <w:szCs w:val="30"/>
        </w:rPr>
        <w:t>2569</w:t>
      </w:r>
      <w:r w:rsidRPr="002C5442">
        <w:rPr>
          <w:rFonts w:asciiTheme="majorBidi" w:hAnsiTheme="majorBidi"/>
          <w:sz w:val="30"/>
          <w:szCs w:val="30"/>
          <w:cs/>
        </w:rPr>
        <w:t xml:space="preserve"> </w:t>
      </w:r>
      <w:r w:rsidRPr="002C5442">
        <w:rPr>
          <w:rFonts w:asciiTheme="majorBidi" w:hAnsiTheme="majorBidi" w:hint="cs"/>
          <w:sz w:val="30"/>
          <w:szCs w:val="30"/>
          <w:cs/>
        </w:rPr>
        <w:t>บริษัท</w:t>
      </w:r>
      <w:r w:rsidRPr="002C5442">
        <w:rPr>
          <w:rFonts w:asciiTheme="majorBidi" w:hAnsiTheme="majorBidi"/>
          <w:sz w:val="30"/>
          <w:szCs w:val="30"/>
          <w:cs/>
        </w:rPr>
        <w:t xml:space="preserve"> </w:t>
      </w:r>
      <w:r w:rsidRPr="002C5442">
        <w:rPr>
          <w:rFonts w:asciiTheme="majorBidi" w:hAnsiTheme="majorBidi" w:hint="cs"/>
          <w:sz w:val="30"/>
          <w:szCs w:val="30"/>
          <w:cs/>
        </w:rPr>
        <w:t>เบทาโกรภาคใต้</w:t>
      </w:r>
      <w:r w:rsidRPr="002C5442">
        <w:rPr>
          <w:rFonts w:asciiTheme="majorBidi" w:hAnsiTheme="majorBidi"/>
          <w:sz w:val="30"/>
          <w:szCs w:val="30"/>
          <w:cs/>
        </w:rPr>
        <w:t xml:space="preserve"> </w:t>
      </w:r>
      <w:r w:rsidRPr="002C5442">
        <w:rPr>
          <w:rFonts w:asciiTheme="majorBidi" w:hAnsiTheme="majorBidi" w:hint="cs"/>
          <w:sz w:val="30"/>
          <w:szCs w:val="30"/>
          <w:cs/>
        </w:rPr>
        <w:t>จำกัด</w:t>
      </w:r>
      <w:r w:rsidRPr="002C5442">
        <w:rPr>
          <w:rFonts w:asciiTheme="majorBidi" w:hAnsiTheme="majorBidi"/>
          <w:sz w:val="30"/>
          <w:szCs w:val="30"/>
          <w:cs/>
        </w:rPr>
        <w:t xml:space="preserve"> </w:t>
      </w:r>
      <w:r w:rsidRPr="002C5442">
        <w:rPr>
          <w:rFonts w:asciiTheme="majorBidi" w:hAnsiTheme="majorBidi" w:hint="cs"/>
          <w:sz w:val="30"/>
          <w:szCs w:val="30"/>
          <w:cs/>
        </w:rPr>
        <w:t>ซึ่งเป็นบริษัทย่อย</w:t>
      </w:r>
      <w:r w:rsidRPr="002C5442">
        <w:rPr>
          <w:rFonts w:asciiTheme="majorBidi" w:hAnsiTheme="majorBidi"/>
          <w:sz w:val="30"/>
          <w:szCs w:val="30"/>
          <w:cs/>
        </w:rPr>
        <w:t xml:space="preserve"> </w:t>
      </w:r>
      <w:r w:rsidRPr="002C5442">
        <w:rPr>
          <w:rFonts w:asciiTheme="majorBidi" w:hAnsiTheme="majorBidi" w:hint="cs"/>
          <w:sz w:val="30"/>
          <w:szCs w:val="30"/>
          <w:cs/>
        </w:rPr>
        <w:t>ได้ชำระคืนทุน</w:t>
      </w:r>
      <w:r w:rsidR="004B27FF">
        <w:rPr>
          <w:rFonts w:asciiTheme="majorBidi" w:hAnsiTheme="majorBidi" w:hint="cs"/>
          <w:sz w:val="30"/>
          <w:szCs w:val="30"/>
          <w:cs/>
        </w:rPr>
        <w:t>จดทะเบียนทั้งหมด</w:t>
      </w:r>
      <w:r w:rsidRPr="002C5442">
        <w:rPr>
          <w:rFonts w:asciiTheme="majorBidi" w:hAnsiTheme="majorBidi"/>
          <w:sz w:val="30"/>
          <w:szCs w:val="30"/>
          <w:cs/>
        </w:rPr>
        <w:t xml:space="preserve"> </w:t>
      </w:r>
      <w:r w:rsidRPr="002C5442">
        <w:rPr>
          <w:rFonts w:asciiTheme="majorBidi" w:hAnsiTheme="majorBidi" w:hint="cs"/>
          <w:sz w:val="30"/>
          <w:szCs w:val="30"/>
          <w:cs/>
        </w:rPr>
        <w:t>จำนวน</w:t>
      </w:r>
      <w:r w:rsidR="005E2DEC">
        <w:rPr>
          <w:rFonts w:asciiTheme="majorBidi" w:hAnsiTheme="majorBidi"/>
          <w:sz w:val="30"/>
          <w:szCs w:val="30"/>
          <w:cs/>
        </w:rPr>
        <w:br/>
      </w:r>
      <w:r w:rsidR="000B7821">
        <w:rPr>
          <w:rFonts w:asciiTheme="majorBidi" w:hAnsiTheme="majorBidi"/>
          <w:sz w:val="30"/>
          <w:szCs w:val="30"/>
        </w:rPr>
        <w:t>8</w:t>
      </w:r>
      <w:r w:rsidRPr="002C5442">
        <w:rPr>
          <w:rFonts w:asciiTheme="majorBidi" w:hAnsiTheme="majorBidi"/>
          <w:sz w:val="30"/>
          <w:szCs w:val="30"/>
          <w:cs/>
        </w:rPr>
        <w:t xml:space="preserve"> </w:t>
      </w:r>
      <w:r w:rsidRPr="002C5442">
        <w:rPr>
          <w:rFonts w:asciiTheme="majorBidi" w:hAnsiTheme="majorBidi" w:hint="cs"/>
          <w:sz w:val="30"/>
          <w:szCs w:val="30"/>
          <w:cs/>
        </w:rPr>
        <w:t>ล้าน</w:t>
      </w:r>
      <w:r w:rsidR="001F70EF">
        <w:rPr>
          <w:rFonts w:asciiTheme="majorBidi" w:hAnsiTheme="majorBidi" w:hint="cs"/>
          <w:sz w:val="30"/>
          <w:szCs w:val="30"/>
          <w:cs/>
        </w:rPr>
        <w:t>บาท</w:t>
      </w:r>
      <w:r w:rsidRPr="002C5442">
        <w:rPr>
          <w:rFonts w:asciiTheme="majorBidi" w:hAnsiTheme="majorBidi"/>
          <w:sz w:val="30"/>
          <w:szCs w:val="30"/>
          <w:cs/>
        </w:rPr>
        <w:t xml:space="preserve"> </w:t>
      </w:r>
      <w:r w:rsidR="004B27FF">
        <w:rPr>
          <w:rFonts w:asciiTheme="majorBidi" w:hAnsiTheme="majorBidi" w:hint="cs"/>
          <w:sz w:val="30"/>
          <w:szCs w:val="30"/>
          <w:cs/>
        </w:rPr>
        <w:t xml:space="preserve"> และได้</w:t>
      </w:r>
      <w:r w:rsidR="005E2DEC" w:rsidRPr="005E2DEC">
        <w:rPr>
          <w:rFonts w:asciiTheme="majorBidi" w:hAnsiTheme="majorBidi" w:hint="cs"/>
          <w:sz w:val="30"/>
          <w:szCs w:val="30"/>
          <w:cs/>
        </w:rPr>
        <w:t>จดทะเบียนชำระบัญชีกับกรมพัฒนาธุรกิจการค้า</w:t>
      </w:r>
      <w:r w:rsidR="007B7BBF">
        <w:rPr>
          <w:rFonts w:asciiTheme="majorBidi" w:hAnsiTheme="majorBidi" w:hint="cs"/>
          <w:sz w:val="30"/>
          <w:szCs w:val="30"/>
          <w:cs/>
        </w:rPr>
        <w:t>เรียบร้อยแล้ว</w:t>
      </w:r>
    </w:p>
    <w:p w14:paraId="0F613B92" w14:textId="77777777" w:rsidR="00031C66" w:rsidRDefault="00031C66" w:rsidP="00727462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</w:rPr>
      </w:pPr>
    </w:p>
    <w:p w14:paraId="4BF3EAA1" w14:textId="43A80E8C" w:rsidR="00F60975" w:rsidRDefault="00D46DE4" w:rsidP="00727462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D46DE4">
        <w:rPr>
          <w:rFonts w:asciiTheme="majorBidi" w:hAnsiTheme="majorBidi" w:hint="cs"/>
          <w:sz w:val="30"/>
          <w:szCs w:val="30"/>
          <w:cs/>
        </w:rPr>
        <w:t>ในระหว่างไตรมาสที่</w:t>
      </w:r>
      <w:r w:rsidRPr="00D46DE4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</w:t>
      </w:r>
      <w:r w:rsidRPr="00D46DE4">
        <w:rPr>
          <w:rFonts w:asciiTheme="majorBidi" w:hAnsiTheme="majorBidi"/>
          <w:sz w:val="30"/>
          <w:szCs w:val="30"/>
          <w:cs/>
        </w:rPr>
        <w:t xml:space="preserve"> </w:t>
      </w:r>
      <w:r w:rsidRPr="00D46DE4">
        <w:rPr>
          <w:rFonts w:asciiTheme="majorBidi" w:hAnsiTheme="majorBidi" w:hint="cs"/>
          <w:sz w:val="30"/>
          <w:szCs w:val="30"/>
          <w:cs/>
        </w:rPr>
        <w:t>กลุ่มบริษัทได้รับรู้หนี้สินไม่หมุนเวียนอื่นจำนวน</w:t>
      </w:r>
      <w:r w:rsidRPr="00D46DE4">
        <w:rPr>
          <w:rFonts w:asciiTheme="majorBidi" w:hAnsiTheme="majorBidi"/>
          <w:sz w:val="30"/>
          <w:szCs w:val="30"/>
          <w:cs/>
        </w:rPr>
        <w:t xml:space="preserve"> </w:t>
      </w:r>
      <w:r w:rsidR="001B136F">
        <w:rPr>
          <w:rFonts w:asciiTheme="majorBidi" w:hAnsiTheme="majorBidi"/>
          <w:sz w:val="30"/>
          <w:szCs w:val="30"/>
        </w:rPr>
        <w:t>947</w:t>
      </w:r>
      <w:r w:rsidRPr="00D46DE4">
        <w:rPr>
          <w:rFonts w:asciiTheme="majorBidi" w:hAnsiTheme="majorBidi"/>
          <w:sz w:val="30"/>
          <w:szCs w:val="30"/>
          <w:cs/>
        </w:rPr>
        <w:t xml:space="preserve"> </w:t>
      </w:r>
      <w:r w:rsidRPr="00D46DE4">
        <w:rPr>
          <w:rFonts w:asciiTheme="majorBidi" w:hAnsiTheme="majorBidi" w:hint="cs"/>
          <w:sz w:val="30"/>
          <w:szCs w:val="30"/>
          <w:cs/>
        </w:rPr>
        <w:t>ล้านบาท</w:t>
      </w:r>
      <w:r w:rsidR="001B136F">
        <w:rPr>
          <w:rFonts w:asciiTheme="majorBidi" w:hAnsiTheme="majorBidi" w:hint="cs"/>
          <w:sz w:val="30"/>
          <w:szCs w:val="30"/>
          <w:cs/>
        </w:rPr>
        <w:t xml:space="preserve"> ซึ่งสุทธิจากเงินจ่ายล่วงหน้า </w:t>
      </w:r>
      <w:r w:rsidR="001B136F">
        <w:rPr>
          <w:rFonts w:asciiTheme="majorBidi" w:hAnsiTheme="majorBidi"/>
          <w:sz w:val="30"/>
          <w:szCs w:val="30"/>
        </w:rPr>
        <w:t>5</w:t>
      </w:r>
      <w:r w:rsidR="00B71934">
        <w:rPr>
          <w:rFonts w:asciiTheme="majorBidi" w:hAnsiTheme="majorBidi"/>
          <w:sz w:val="30"/>
          <w:szCs w:val="30"/>
        </w:rPr>
        <w:t>6</w:t>
      </w:r>
      <w:r w:rsidR="001B136F">
        <w:rPr>
          <w:rFonts w:asciiTheme="majorBidi" w:hAnsiTheme="majorBidi"/>
          <w:sz w:val="30"/>
          <w:szCs w:val="30"/>
        </w:rPr>
        <w:t xml:space="preserve"> </w:t>
      </w:r>
      <w:r w:rsidR="001B136F">
        <w:rPr>
          <w:rFonts w:asciiTheme="majorBidi" w:hAnsiTheme="majorBidi" w:hint="cs"/>
          <w:sz w:val="30"/>
          <w:szCs w:val="30"/>
          <w:cs/>
        </w:rPr>
        <w:t>ล้านบา</w:t>
      </w:r>
      <w:r w:rsidR="00F85198">
        <w:rPr>
          <w:rFonts w:asciiTheme="majorBidi" w:hAnsiTheme="majorBidi" w:hint="cs"/>
          <w:sz w:val="30"/>
          <w:szCs w:val="30"/>
          <w:cs/>
        </w:rPr>
        <w:t xml:space="preserve">ท </w:t>
      </w:r>
      <w:r w:rsidRPr="00D46DE4">
        <w:rPr>
          <w:rFonts w:asciiTheme="majorBidi" w:hAnsiTheme="majorBidi" w:hint="cs"/>
          <w:sz w:val="30"/>
          <w:szCs w:val="30"/>
          <w:cs/>
        </w:rPr>
        <w:t>กลับรายการส่วนได้เสียที่ไม่มีอำนาจควบคุมจำนวน</w:t>
      </w:r>
      <w:r w:rsidRPr="00D46DE4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665</w:t>
      </w:r>
      <w:r w:rsidRPr="00D46DE4">
        <w:rPr>
          <w:rFonts w:asciiTheme="majorBidi" w:hAnsiTheme="majorBidi"/>
          <w:sz w:val="30"/>
          <w:szCs w:val="30"/>
          <w:cs/>
        </w:rPr>
        <w:t xml:space="preserve"> </w:t>
      </w:r>
      <w:r w:rsidRPr="00D46DE4">
        <w:rPr>
          <w:rFonts w:asciiTheme="majorBidi" w:hAnsiTheme="majorBidi" w:hint="cs"/>
          <w:sz w:val="30"/>
          <w:szCs w:val="30"/>
          <w:cs/>
        </w:rPr>
        <w:t>ล้านบาท</w:t>
      </w:r>
      <w:r w:rsidRPr="00D46DE4">
        <w:rPr>
          <w:rFonts w:asciiTheme="majorBidi" w:hAnsiTheme="majorBidi"/>
          <w:sz w:val="30"/>
          <w:szCs w:val="30"/>
          <w:cs/>
        </w:rPr>
        <w:t xml:space="preserve"> </w:t>
      </w:r>
      <w:r w:rsidRPr="00D46DE4">
        <w:rPr>
          <w:rFonts w:asciiTheme="majorBidi" w:hAnsiTheme="majorBidi" w:hint="cs"/>
          <w:sz w:val="30"/>
          <w:szCs w:val="30"/>
          <w:cs/>
        </w:rPr>
        <w:t>และรับรู้ส่วนต่างจากการเปลี่ยนแปลงสัดส่วนการถือหุ้นในบริษัทย่อยจำนวน</w:t>
      </w:r>
      <w:r w:rsidRPr="00D46DE4">
        <w:rPr>
          <w:rFonts w:asciiTheme="majorBidi" w:hAnsiTheme="majorBidi"/>
          <w:sz w:val="30"/>
          <w:szCs w:val="30"/>
          <w:cs/>
        </w:rPr>
        <w:t xml:space="preserve"> </w:t>
      </w:r>
      <w:r w:rsidR="0029522C">
        <w:rPr>
          <w:rFonts w:asciiTheme="majorBidi" w:hAnsiTheme="majorBidi"/>
          <w:sz w:val="30"/>
          <w:szCs w:val="30"/>
        </w:rPr>
        <w:t>338</w:t>
      </w:r>
      <w:r w:rsidRPr="00D46DE4">
        <w:rPr>
          <w:rFonts w:asciiTheme="majorBidi" w:hAnsiTheme="majorBidi"/>
          <w:sz w:val="30"/>
          <w:szCs w:val="30"/>
          <w:cs/>
        </w:rPr>
        <w:t xml:space="preserve"> </w:t>
      </w:r>
      <w:r w:rsidRPr="00D46DE4">
        <w:rPr>
          <w:rFonts w:asciiTheme="majorBidi" w:hAnsiTheme="majorBidi" w:hint="cs"/>
          <w:sz w:val="30"/>
          <w:szCs w:val="30"/>
          <w:cs/>
        </w:rPr>
        <w:t>ล้านบาท</w:t>
      </w:r>
      <w:r w:rsidRPr="00D46DE4">
        <w:rPr>
          <w:rFonts w:asciiTheme="majorBidi" w:hAnsiTheme="majorBidi"/>
          <w:sz w:val="30"/>
          <w:szCs w:val="30"/>
          <w:cs/>
        </w:rPr>
        <w:t xml:space="preserve"> </w:t>
      </w:r>
      <w:r w:rsidRPr="00D46DE4">
        <w:rPr>
          <w:rFonts w:asciiTheme="majorBidi" w:hAnsiTheme="majorBidi" w:hint="cs"/>
          <w:sz w:val="30"/>
          <w:szCs w:val="30"/>
          <w:cs/>
        </w:rPr>
        <w:t>เนื่องจากภาระผูกพันที่เกิดขึ้นกับผู้ถือหุ้นรายย่อยของ</w:t>
      </w:r>
      <w:r w:rsidR="005A5630" w:rsidRPr="005A5630">
        <w:rPr>
          <w:rFonts w:asciiTheme="majorBidi" w:hAnsiTheme="majorBidi" w:hint="cs"/>
          <w:sz w:val="30"/>
          <w:szCs w:val="30"/>
          <w:cs/>
        </w:rPr>
        <w:t>บริษัท</w:t>
      </w:r>
      <w:r w:rsidR="005A5630" w:rsidRPr="005A5630">
        <w:rPr>
          <w:rFonts w:asciiTheme="majorBidi" w:hAnsiTheme="majorBidi"/>
          <w:sz w:val="30"/>
          <w:szCs w:val="30"/>
          <w:cs/>
        </w:rPr>
        <w:t xml:space="preserve"> </w:t>
      </w:r>
      <w:r w:rsidR="005A5630" w:rsidRPr="005A5630">
        <w:rPr>
          <w:rFonts w:asciiTheme="majorBidi" w:hAnsiTheme="majorBidi" w:hint="cs"/>
          <w:sz w:val="30"/>
          <w:szCs w:val="30"/>
          <w:cs/>
        </w:rPr>
        <w:t>เบทาโกร</w:t>
      </w:r>
      <w:r w:rsidR="005A5630" w:rsidRPr="005A5630">
        <w:rPr>
          <w:rFonts w:asciiTheme="majorBidi" w:hAnsiTheme="majorBidi"/>
          <w:sz w:val="30"/>
          <w:szCs w:val="30"/>
          <w:cs/>
        </w:rPr>
        <w:t xml:space="preserve"> </w:t>
      </w:r>
      <w:r w:rsidR="005A5630" w:rsidRPr="005A5630">
        <w:rPr>
          <w:rFonts w:asciiTheme="majorBidi" w:hAnsiTheme="majorBidi" w:hint="cs"/>
          <w:sz w:val="30"/>
          <w:szCs w:val="30"/>
          <w:cs/>
        </w:rPr>
        <w:t>ฟู้ดส์</w:t>
      </w:r>
      <w:r w:rsidR="005A5630" w:rsidRPr="005A5630">
        <w:rPr>
          <w:rFonts w:asciiTheme="majorBidi" w:hAnsiTheme="majorBidi"/>
          <w:sz w:val="30"/>
          <w:szCs w:val="30"/>
          <w:cs/>
        </w:rPr>
        <w:t xml:space="preserve"> (</w:t>
      </w:r>
      <w:r w:rsidR="005A5630" w:rsidRPr="005A5630">
        <w:rPr>
          <w:rFonts w:asciiTheme="majorBidi" w:hAnsiTheme="majorBidi" w:hint="cs"/>
          <w:sz w:val="30"/>
          <w:szCs w:val="30"/>
          <w:cs/>
        </w:rPr>
        <w:t>สิงคโปร์</w:t>
      </w:r>
      <w:r w:rsidR="005A5630" w:rsidRPr="005A5630">
        <w:rPr>
          <w:rFonts w:asciiTheme="majorBidi" w:hAnsiTheme="majorBidi"/>
          <w:sz w:val="30"/>
          <w:szCs w:val="30"/>
          <w:cs/>
        </w:rPr>
        <w:t xml:space="preserve">) </w:t>
      </w:r>
      <w:r w:rsidR="005A5630" w:rsidRPr="005A5630">
        <w:rPr>
          <w:rFonts w:asciiTheme="majorBidi" w:hAnsiTheme="majorBidi" w:hint="cs"/>
          <w:sz w:val="30"/>
          <w:szCs w:val="30"/>
          <w:cs/>
        </w:rPr>
        <w:t>จำกัด</w:t>
      </w:r>
      <w:r w:rsidR="005A5630" w:rsidRPr="005A5630">
        <w:rPr>
          <w:rFonts w:asciiTheme="majorBidi" w:hAnsiTheme="majorBidi"/>
          <w:sz w:val="30"/>
          <w:szCs w:val="30"/>
          <w:cs/>
        </w:rPr>
        <w:t xml:space="preserve"> </w:t>
      </w:r>
      <w:r w:rsidRPr="00D46DE4">
        <w:rPr>
          <w:rFonts w:asciiTheme="majorBidi" w:hAnsiTheme="majorBidi" w:hint="cs"/>
          <w:sz w:val="30"/>
          <w:szCs w:val="30"/>
          <w:cs/>
        </w:rPr>
        <w:t>ซึ่งเป็นบริษัทย่อยของกลุ่มกิจการ</w:t>
      </w:r>
    </w:p>
    <w:p w14:paraId="2F86A232" w14:textId="77777777" w:rsidR="00D46DE4" w:rsidRPr="00727462" w:rsidRDefault="00D46DE4" w:rsidP="00727462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</w:rPr>
      </w:pPr>
    </w:p>
    <w:p w14:paraId="7C48EC09" w14:textId="20EE020D" w:rsidR="008021BA" w:rsidRDefault="00783249" w:rsidP="00DA0D10">
      <w:pPr>
        <w:pStyle w:val="Heading1"/>
        <w:numPr>
          <w:ilvl w:val="0"/>
          <w:numId w:val="21"/>
        </w:numPr>
        <w:shd w:val="clear" w:color="auto" w:fill="auto"/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917B84">
        <w:rPr>
          <w:rFonts w:asciiTheme="majorBidi" w:hAnsiTheme="majorBidi" w:cstheme="majorBidi"/>
          <w:sz w:val="30"/>
          <w:szCs w:val="30"/>
          <w:u w:val="none"/>
          <w:cs/>
        </w:rPr>
        <w:t>ที่ดิน อาคารและอุปกรณ์</w:t>
      </w:r>
    </w:p>
    <w:p w14:paraId="3A89AC27" w14:textId="77777777" w:rsidR="00DA0D10" w:rsidRPr="006D4B0D" w:rsidRDefault="00DA0D10" w:rsidP="009B70F0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76"/>
        <w:gridCol w:w="1107"/>
        <w:gridCol w:w="252"/>
        <w:gridCol w:w="1107"/>
        <w:gridCol w:w="243"/>
        <w:gridCol w:w="1107"/>
        <w:gridCol w:w="237"/>
        <w:gridCol w:w="1104"/>
      </w:tblGrid>
      <w:tr w:rsidR="00E410E0" w:rsidRPr="004A1074" w14:paraId="0392D514" w14:textId="77777777" w:rsidTr="00DD0AA9">
        <w:trPr>
          <w:tblHeader/>
        </w:trPr>
        <w:tc>
          <w:tcPr>
            <w:tcW w:w="4176" w:type="dxa"/>
          </w:tcPr>
          <w:p w14:paraId="64A35336" w14:textId="77777777" w:rsidR="00E410E0" w:rsidRPr="001B7CA2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6" w:type="dxa"/>
            <w:gridSpan w:val="3"/>
          </w:tcPr>
          <w:p w14:paraId="68BC38AC" w14:textId="77777777" w:rsidR="00E410E0" w:rsidRPr="001B7CA2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C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17D71A92" w14:textId="77777777" w:rsidR="00E410E0" w:rsidRPr="001B7CA2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3222FEB9" w14:textId="77777777" w:rsidR="00E410E0" w:rsidRPr="001B7CA2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C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52B4" w:rsidRPr="004A1074" w14:paraId="79B41A56" w14:textId="77777777" w:rsidTr="00DD0AA9">
        <w:trPr>
          <w:tblHeader/>
        </w:trPr>
        <w:tc>
          <w:tcPr>
            <w:tcW w:w="4176" w:type="dxa"/>
          </w:tcPr>
          <w:p w14:paraId="330519E3" w14:textId="319F31E4" w:rsidR="003952B4" w:rsidRPr="001B7CA2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B7C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61B6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886ADA" w:rsidRPr="001B7C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86ADA" w:rsidRPr="001B7C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E61B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886ADA" w:rsidRPr="001B7C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61B6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07" w:type="dxa"/>
          </w:tcPr>
          <w:p w14:paraId="65BEE717" w14:textId="2753952D" w:rsidR="003952B4" w:rsidRPr="001B7CA2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1B6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2" w:type="dxa"/>
          </w:tcPr>
          <w:p w14:paraId="67B43E16" w14:textId="77777777" w:rsidR="003952B4" w:rsidRPr="001B7CA2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8BEBEF1" w14:textId="187D6DF8" w:rsidR="003952B4" w:rsidRPr="001B7CA2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1B6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18AFDB13" w14:textId="77777777" w:rsidR="003952B4" w:rsidRPr="001B7CA2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D74323C" w14:textId="0AD36746" w:rsidR="003952B4" w:rsidRPr="001B7CA2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1B6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7" w:type="dxa"/>
          </w:tcPr>
          <w:p w14:paraId="5DB7E277" w14:textId="77777777" w:rsidR="003952B4" w:rsidRPr="001B7CA2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277D1AF" w14:textId="509A7B41" w:rsidR="003952B4" w:rsidRPr="001B7CA2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1B6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952B4" w:rsidRPr="004A1074" w14:paraId="09CFBD98" w14:textId="77777777" w:rsidTr="00DD0AA9">
        <w:trPr>
          <w:tblHeader/>
        </w:trPr>
        <w:tc>
          <w:tcPr>
            <w:tcW w:w="4176" w:type="dxa"/>
          </w:tcPr>
          <w:p w14:paraId="0D634783" w14:textId="77777777" w:rsidR="003952B4" w:rsidRPr="001B7CA2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57" w:type="dxa"/>
            <w:gridSpan w:val="7"/>
          </w:tcPr>
          <w:p w14:paraId="34BB2037" w14:textId="77777777" w:rsidR="003952B4" w:rsidRPr="001B7CA2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C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61B6C" w:rsidRPr="004A1074" w14:paraId="61704381" w14:textId="77777777" w:rsidTr="00CA5C89">
        <w:tc>
          <w:tcPr>
            <w:tcW w:w="4176" w:type="dxa"/>
          </w:tcPr>
          <w:p w14:paraId="01A91B02" w14:textId="1F5DC338" w:rsidR="00E61B6C" w:rsidRPr="001B7CA2" w:rsidRDefault="00E61B6C" w:rsidP="00E6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Pr="001B7CA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B7C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107" w:type="dxa"/>
            <w:vAlign w:val="bottom"/>
          </w:tcPr>
          <w:p w14:paraId="4F7DC456" w14:textId="224419DC" w:rsidR="00E61B6C" w:rsidRPr="001B7CA2" w:rsidRDefault="00776787" w:rsidP="00E6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252" w:type="dxa"/>
            <w:vAlign w:val="bottom"/>
          </w:tcPr>
          <w:p w14:paraId="26E20251" w14:textId="77777777" w:rsidR="00E61B6C" w:rsidRPr="001B7CA2" w:rsidRDefault="00E61B6C" w:rsidP="00E6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477FB205" w14:textId="38FFBD30" w:rsidR="00E61B6C" w:rsidRPr="001B7CA2" w:rsidRDefault="00E61B6C" w:rsidP="00E6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243" w:type="dxa"/>
            <w:vAlign w:val="bottom"/>
          </w:tcPr>
          <w:p w14:paraId="08DD466E" w14:textId="77777777" w:rsidR="00E61B6C" w:rsidRPr="001B7CA2" w:rsidRDefault="00E61B6C" w:rsidP="00E6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2BE3B0EB" w14:textId="15C42B61" w:rsidR="00E61B6C" w:rsidRPr="00B81BF3" w:rsidRDefault="00A31C9B" w:rsidP="00E6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37" w:type="dxa"/>
            <w:vAlign w:val="bottom"/>
          </w:tcPr>
          <w:p w14:paraId="590701BC" w14:textId="77777777" w:rsidR="00E61B6C" w:rsidRPr="001B7CA2" w:rsidRDefault="00E61B6C" w:rsidP="00E6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CDA6561" w14:textId="5EE73659" w:rsidR="00E61B6C" w:rsidRPr="001B7CA2" w:rsidRDefault="00E61B6C" w:rsidP="00E6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</w:tr>
      <w:tr w:rsidR="00E61B6C" w:rsidRPr="004A1074" w14:paraId="581F7B3F" w14:textId="77777777" w:rsidTr="00CA5C89">
        <w:tc>
          <w:tcPr>
            <w:tcW w:w="4176" w:type="dxa"/>
          </w:tcPr>
          <w:p w14:paraId="2ADAA313" w14:textId="6D55979C" w:rsidR="00E61B6C" w:rsidRPr="001B7CA2" w:rsidRDefault="00E61B6C" w:rsidP="00E6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จำหน่ายสินทรัพย์ </w:t>
            </w:r>
            <w:r w:rsidRPr="001B7CA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B7C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1107" w:type="dxa"/>
            <w:vAlign w:val="bottom"/>
          </w:tcPr>
          <w:p w14:paraId="20AEE95E" w14:textId="70DC11F6" w:rsidR="00E61B6C" w:rsidRPr="001B7CA2" w:rsidRDefault="0093533F" w:rsidP="00E6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52" w:type="dxa"/>
            <w:vAlign w:val="bottom"/>
          </w:tcPr>
          <w:p w14:paraId="713B9057" w14:textId="77777777" w:rsidR="00E61B6C" w:rsidRPr="001B7CA2" w:rsidRDefault="00E61B6C" w:rsidP="00E6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151D479A" w14:textId="7D221BCA" w:rsidR="00E61B6C" w:rsidRPr="001B7CA2" w:rsidRDefault="00E61B6C" w:rsidP="00E6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243" w:type="dxa"/>
            <w:vAlign w:val="bottom"/>
          </w:tcPr>
          <w:p w14:paraId="1F50AB4D" w14:textId="77777777" w:rsidR="00E61B6C" w:rsidRPr="001B7CA2" w:rsidRDefault="00E61B6C" w:rsidP="00E6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74C85FF8" w14:textId="4FC5551C" w:rsidR="00E61B6C" w:rsidRPr="001B7CA2" w:rsidRDefault="00EF41DC" w:rsidP="00935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4616935F" w14:textId="77777777" w:rsidR="00E61B6C" w:rsidRPr="001B7CA2" w:rsidRDefault="00E61B6C" w:rsidP="00E6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B207B1A" w14:textId="57F5D5F5" w:rsidR="00E61B6C" w:rsidRPr="001B7CA2" w:rsidRDefault="00E61B6C" w:rsidP="00935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41DC" w:rsidRPr="004A1074" w14:paraId="060B615E" w14:textId="77777777">
        <w:tc>
          <w:tcPr>
            <w:tcW w:w="4176" w:type="dxa"/>
          </w:tcPr>
          <w:p w14:paraId="4AC801D1" w14:textId="35FE0019" w:rsidR="00EF41DC" w:rsidRPr="001B7CA2" w:rsidRDefault="00EF41DC" w:rsidP="00EF4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ผลต่างจากการแปลงค่างบการเงินสุทธิ</w:t>
            </w:r>
          </w:p>
        </w:tc>
        <w:tc>
          <w:tcPr>
            <w:tcW w:w="1107" w:type="dxa"/>
            <w:vAlign w:val="bottom"/>
          </w:tcPr>
          <w:p w14:paraId="75FA9846" w14:textId="26534100" w:rsidR="00EF41DC" w:rsidRPr="001B7CA2" w:rsidRDefault="0093533F" w:rsidP="00EF4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52" w:type="dxa"/>
            <w:vAlign w:val="bottom"/>
          </w:tcPr>
          <w:p w14:paraId="29B09E1B" w14:textId="77777777" w:rsidR="00EF41DC" w:rsidRPr="001B7CA2" w:rsidRDefault="00EF41DC" w:rsidP="00EF4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77AE4234" w14:textId="785C9569" w:rsidR="00EF41DC" w:rsidRPr="001B7CA2" w:rsidRDefault="00EF41DC" w:rsidP="00EF4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(49)</w:t>
            </w:r>
          </w:p>
        </w:tc>
        <w:tc>
          <w:tcPr>
            <w:tcW w:w="243" w:type="dxa"/>
            <w:vAlign w:val="bottom"/>
          </w:tcPr>
          <w:p w14:paraId="732EC145" w14:textId="77777777" w:rsidR="00EF41DC" w:rsidRPr="001B7CA2" w:rsidRDefault="00EF41DC" w:rsidP="00EF4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63B961FC" w14:textId="65D3B6AF" w:rsidR="00EF41DC" w:rsidRPr="001B7CA2" w:rsidRDefault="00EF41DC" w:rsidP="00935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61B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59F0EC5E" w14:textId="77777777" w:rsidR="00EF41DC" w:rsidRPr="001B7CA2" w:rsidRDefault="00EF41DC" w:rsidP="00EF4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AA8BA9A" w14:textId="506F21AB" w:rsidR="00EF41DC" w:rsidRPr="001B7CA2" w:rsidRDefault="00EF41DC" w:rsidP="00935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61B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F41DC" w:rsidRPr="004A1074" w14:paraId="2047EF7D" w14:textId="77777777">
        <w:tc>
          <w:tcPr>
            <w:tcW w:w="4176" w:type="dxa"/>
          </w:tcPr>
          <w:p w14:paraId="14E38C02" w14:textId="48C676A0" w:rsidR="00EF41DC" w:rsidRPr="001B7CA2" w:rsidRDefault="00EF41DC" w:rsidP="00EF4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CA2">
              <w:rPr>
                <w:rFonts w:asciiTheme="majorBidi" w:hAnsiTheme="majorBidi" w:hint="cs"/>
                <w:sz w:val="30"/>
                <w:szCs w:val="30"/>
                <w:cs/>
              </w:rPr>
              <w:t xml:space="preserve">ได้มาจากการซื้อธุรกิจ </w:t>
            </w:r>
          </w:p>
        </w:tc>
        <w:tc>
          <w:tcPr>
            <w:tcW w:w="1107" w:type="dxa"/>
            <w:vAlign w:val="bottom"/>
          </w:tcPr>
          <w:p w14:paraId="787EE018" w14:textId="62F157E4" w:rsidR="00EF41DC" w:rsidRPr="001B7CA2" w:rsidRDefault="0093533F" w:rsidP="00935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366801D7" w14:textId="77777777" w:rsidR="00EF41DC" w:rsidRPr="001B7CA2" w:rsidRDefault="00EF41DC" w:rsidP="00EF4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4F1B582A" w14:textId="3B13B476" w:rsidR="00EF41DC" w:rsidRPr="001B7CA2" w:rsidRDefault="00EF41DC" w:rsidP="00EF4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1,268</w:t>
            </w:r>
          </w:p>
        </w:tc>
        <w:tc>
          <w:tcPr>
            <w:tcW w:w="243" w:type="dxa"/>
            <w:vAlign w:val="bottom"/>
          </w:tcPr>
          <w:p w14:paraId="671232E6" w14:textId="77777777" w:rsidR="00EF41DC" w:rsidRPr="001B7CA2" w:rsidRDefault="00EF41DC" w:rsidP="00EF4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4037941F" w14:textId="06145190" w:rsidR="00EF41DC" w:rsidRPr="001B7CA2" w:rsidRDefault="00EF41DC" w:rsidP="00935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61B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2F3A38B0" w14:textId="77777777" w:rsidR="00EF41DC" w:rsidRPr="001B7CA2" w:rsidRDefault="00EF41DC" w:rsidP="00EF4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79D8017" w14:textId="7E4CBDB8" w:rsidR="00EF41DC" w:rsidRPr="001B7CA2" w:rsidRDefault="00EF41DC" w:rsidP="00935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1B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F41DC" w:rsidRPr="004A1074" w14:paraId="762671AE" w14:textId="77777777">
        <w:tc>
          <w:tcPr>
            <w:tcW w:w="4176" w:type="dxa"/>
          </w:tcPr>
          <w:p w14:paraId="2830D8AE" w14:textId="457BF485" w:rsidR="00EF41DC" w:rsidRPr="001B7CA2" w:rsidRDefault="00EF41DC" w:rsidP="00EF4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hanging="160"/>
              <w:rPr>
                <w:rFonts w:asciiTheme="majorBidi" w:hAnsiTheme="majorBidi"/>
                <w:sz w:val="30"/>
                <w:szCs w:val="30"/>
                <w:cs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  <w:cs/>
              </w:rPr>
              <w:t>โอนไป</w:t>
            </w:r>
            <w:r w:rsidRPr="001B7CA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="00B43AD3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ไม่มีตัวตน</w:t>
            </w:r>
            <w:r w:rsidRPr="001B7C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B7CA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B7CA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B7CA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07" w:type="dxa"/>
            <w:vAlign w:val="bottom"/>
          </w:tcPr>
          <w:p w14:paraId="74F55A08" w14:textId="6C127802" w:rsidR="00EF41DC" w:rsidRPr="001B7CA2" w:rsidRDefault="00F90C53" w:rsidP="00F90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038BE869" w14:textId="77777777" w:rsidR="00EF41DC" w:rsidRPr="001B7CA2" w:rsidRDefault="00EF41DC" w:rsidP="00EF4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295FAF3B" w14:textId="35F162C4" w:rsidR="00EF41DC" w:rsidRPr="001B7CA2" w:rsidRDefault="00EF41DC" w:rsidP="00EF4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43" w:type="dxa"/>
            <w:vAlign w:val="bottom"/>
          </w:tcPr>
          <w:p w14:paraId="56D22EEB" w14:textId="77777777" w:rsidR="00EF41DC" w:rsidRPr="001B7CA2" w:rsidRDefault="00EF41DC" w:rsidP="00EF4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585EC7F5" w14:textId="5489A9B3" w:rsidR="00EF41DC" w:rsidRPr="001B7CA2" w:rsidRDefault="00EF41DC" w:rsidP="00935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61B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4729F2FF" w14:textId="77777777" w:rsidR="00EF41DC" w:rsidRPr="001B7CA2" w:rsidRDefault="00EF41DC" w:rsidP="00EF4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F5BF72E" w14:textId="5284543F" w:rsidR="00EF41DC" w:rsidRPr="001B7CA2" w:rsidRDefault="00EF41DC" w:rsidP="00935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1B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F41DC" w:rsidRPr="004A1074" w14:paraId="0652BFD5" w14:textId="77777777">
        <w:tc>
          <w:tcPr>
            <w:tcW w:w="4176" w:type="dxa"/>
          </w:tcPr>
          <w:p w14:paraId="48462623" w14:textId="71695D44" w:rsidR="00EF41DC" w:rsidRPr="001B7CA2" w:rsidRDefault="00EF41DC" w:rsidP="00EF4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hanging="160"/>
              <w:rPr>
                <w:rFonts w:asciiTheme="majorBidi" w:hAnsiTheme="majorBidi"/>
                <w:sz w:val="30"/>
                <w:szCs w:val="30"/>
                <w:cs/>
              </w:rPr>
            </w:pPr>
            <w:r w:rsidRPr="001B7CA2">
              <w:rPr>
                <w:rFonts w:asciiTheme="majorBidi" w:hAnsiTheme="majorBidi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07" w:type="dxa"/>
            <w:vAlign w:val="bottom"/>
          </w:tcPr>
          <w:p w14:paraId="4631F085" w14:textId="16F7DCA3" w:rsidR="00EF41DC" w:rsidRPr="001B7CA2" w:rsidRDefault="00F90C53" w:rsidP="00EF4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(742)</w:t>
            </w:r>
          </w:p>
        </w:tc>
        <w:tc>
          <w:tcPr>
            <w:tcW w:w="252" w:type="dxa"/>
            <w:vAlign w:val="bottom"/>
          </w:tcPr>
          <w:p w14:paraId="04E4F610" w14:textId="77777777" w:rsidR="00EF41DC" w:rsidRPr="001B7CA2" w:rsidRDefault="00EF41DC" w:rsidP="00EF4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5EC06BD3" w14:textId="6FFC0C16" w:rsidR="00EF41DC" w:rsidRPr="001B7CA2" w:rsidRDefault="00EF41DC" w:rsidP="00EF4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(706)</w:t>
            </w:r>
          </w:p>
        </w:tc>
        <w:tc>
          <w:tcPr>
            <w:tcW w:w="243" w:type="dxa"/>
            <w:vAlign w:val="bottom"/>
          </w:tcPr>
          <w:p w14:paraId="16F55758" w14:textId="77777777" w:rsidR="00EF41DC" w:rsidRPr="001B7CA2" w:rsidRDefault="00EF41DC" w:rsidP="00EF4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5D248EB4" w14:textId="419BFC06" w:rsidR="00EF41DC" w:rsidRPr="001B7CA2" w:rsidRDefault="00EF41DC" w:rsidP="00EF4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(171)</w:t>
            </w:r>
          </w:p>
        </w:tc>
        <w:tc>
          <w:tcPr>
            <w:tcW w:w="237" w:type="dxa"/>
            <w:vAlign w:val="bottom"/>
          </w:tcPr>
          <w:p w14:paraId="5E837105" w14:textId="77777777" w:rsidR="00EF41DC" w:rsidRPr="001B7CA2" w:rsidRDefault="00EF41DC" w:rsidP="00EF4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393C0A7" w14:textId="0FF23026" w:rsidR="00EF41DC" w:rsidRPr="001B7CA2" w:rsidRDefault="00EF41DC" w:rsidP="00EF4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(164)</w:t>
            </w:r>
          </w:p>
        </w:tc>
      </w:tr>
    </w:tbl>
    <w:p w14:paraId="484ED596" w14:textId="44C7CBA8" w:rsidR="00031C66" w:rsidRDefault="00031C66" w:rsidP="00DF2698">
      <w:pPr>
        <w:tabs>
          <w:tab w:val="clear" w:pos="454"/>
          <w:tab w:val="left" w:pos="540"/>
        </w:tabs>
        <w:ind w:right="-27"/>
        <w:jc w:val="thaiDistribute"/>
        <w:rPr>
          <w:rFonts w:asciiTheme="majorBidi" w:hAnsiTheme="majorBidi" w:cstheme="majorBidi"/>
          <w:cs/>
        </w:rPr>
      </w:pPr>
    </w:p>
    <w:p w14:paraId="3FDCC0C7" w14:textId="77777777" w:rsidR="00031C66" w:rsidRDefault="00031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1911AA7" w14:textId="260DF610" w:rsidR="001E5761" w:rsidRDefault="00B9733A" w:rsidP="00211188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ส่วนงานดำเนินงานและการจำแนกรายได้</w:t>
      </w:r>
    </w:p>
    <w:p w14:paraId="24AD873C" w14:textId="77777777" w:rsidR="001B7C34" w:rsidRPr="00261A49" w:rsidRDefault="001B7C34" w:rsidP="00261A49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99BC42" w14:textId="6D494B73" w:rsidR="001B7C34" w:rsidRDefault="001B7C34" w:rsidP="001B7C34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CE1DAB">
        <w:rPr>
          <w:rFonts w:asciiTheme="majorBidi" w:hAnsiTheme="majorBidi" w:hint="cs"/>
          <w:sz w:val="30"/>
          <w:szCs w:val="30"/>
          <w:cs/>
        </w:rPr>
        <w:t>ผลการดำเนินงานของแต่ละส่วนงานวัดโดยใช้</w:t>
      </w:r>
      <w:r w:rsidRPr="00CE1DAB">
        <w:rPr>
          <w:rFonts w:asciiTheme="majorBidi" w:hAnsiTheme="majorBidi"/>
          <w:sz w:val="30"/>
          <w:szCs w:val="30"/>
          <w:cs/>
        </w:rPr>
        <w:t xml:space="preserve"> </w:t>
      </w:r>
      <w:r w:rsidRPr="00CE1DAB">
        <w:rPr>
          <w:rFonts w:asciiTheme="majorBidi" w:hAnsiTheme="majorBidi" w:hint="cs"/>
          <w:sz w:val="30"/>
          <w:szCs w:val="30"/>
          <w:cs/>
        </w:rPr>
        <w:t>กำไร</w:t>
      </w:r>
      <w:r w:rsidRPr="00CE1DAB">
        <w:rPr>
          <w:rFonts w:asciiTheme="majorBidi" w:hAnsiTheme="majorBidi"/>
          <w:sz w:val="30"/>
          <w:szCs w:val="30"/>
          <w:cs/>
        </w:rPr>
        <w:t xml:space="preserve"> (</w:t>
      </w:r>
      <w:r w:rsidRPr="00CE1DAB">
        <w:rPr>
          <w:rFonts w:asciiTheme="majorBidi" w:hAnsiTheme="majorBidi" w:hint="cs"/>
          <w:sz w:val="30"/>
          <w:szCs w:val="30"/>
          <w:cs/>
        </w:rPr>
        <w:t>ขาดทุน</w:t>
      </w:r>
      <w:r w:rsidRPr="00CE1DAB">
        <w:rPr>
          <w:rFonts w:asciiTheme="majorBidi" w:hAnsiTheme="majorBidi"/>
          <w:sz w:val="30"/>
          <w:szCs w:val="30"/>
          <w:cs/>
        </w:rPr>
        <w:t xml:space="preserve">) </w:t>
      </w:r>
      <w:r w:rsidRPr="00CE1DAB">
        <w:rPr>
          <w:rFonts w:asciiTheme="majorBidi" w:hAnsiTheme="majorBidi" w:hint="cs"/>
          <w:sz w:val="30"/>
          <w:szCs w:val="30"/>
          <w:cs/>
        </w:rPr>
        <w:t>ตามส่วนงาน</w:t>
      </w:r>
      <w:r w:rsidRPr="00CE1DAB">
        <w:rPr>
          <w:rFonts w:asciiTheme="majorBidi" w:hAnsiTheme="majorBidi"/>
          <w:sz w:val="30"/>
          <w:szCs w:val="30"/>
          <w:cs/>
        </w:rPr>
        <w:t xml:space="preserve"> </w:t>
      </w:r>
      <w:r w:rsidRPr="00CE1DAB">
        <w:rPr>
          <w:rFonts w:asciiTheme="majorBidi" w:hAnsiTheme="majorBidi" w:hint="cs"/>
          <w:sz w:val="30"/>
          <w:szCs w:val="30"/>
          <w:cs/>
        </w:rPr>
        <w:t>รายได้อื่น</w:t>
      </w:r>
      <w:r w:rsidRPr="00CE1DAB">
        <w:rPr>
          <w:rFonts w:asciiTheme="majorBidi" w:hAnsiTheme="majorBidi"/>
          <w:sz w:val="30"/>
          <w:szCs w:val="30"/>
          <w:cs/>
        </w:rPr>
        <w:t xml:space="preserve"> </w:t>
      </w:r>
      <w:r w:rsidRPr="00CE1DAB">
        <w:rPr>
          <w:rFonts w:asciiTheme="majorBidi" w:hAnsiTheme="majorBidi" w:hint="cs"/>
          <w:sz w:val="30"/>
          <w:szCs w:val="30"/>
          <w:cs/>
        </w:rPr>
        <w:t>ต้นทุนทางการเงิน</w:t>
      </w:r>
      <w:r w:rsidRPr="00CE1DAB">
        <w:rPr>
          <w:rFonts w:asciiTheme="majorBidi" w:hAnsiTheme="majorBidi"/>
          <w:sz w:val="30"/>
          <w:szCs w:val="30"/>
          <w:cs/>
        </w:rPr>
        <w:t xml:space="preserve"> </w:t>
      </w:r>
      <w:r w:rsidR="00B95777">
        <w:rPr>
          <w:rFonts w:asciiTheme="majorBidi" w:hAnsiTheme="majorBidi"/>
          <w:sz w:val="30"/>
          <w:szCs w:val="30"/>
        </w:rPr>
        <w:br/>
      </w:r>
      <w:r w:rsidRPr="00CE1DAB">
        <w:rPr>
          <w:rFonts w:asciiTheme="majorBidi" w:hAnsiTheme="majorBidi" w:hint="cs"/>
          <w:sz w:val="30"/>
          <w:szCs w:val="30"/>
          <w:cs/>
        </w:rPr>
        <w:t>กำไรจากอัตราแลกเปลี่ยนสุทธิ</w:t>
      </w:r>
      <w:r w:rsidRPr="00CE1DAB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ขาดทุน</w:t>
      </w:r>
      <w:r w:rsidRPr="00CE1DAB">
        <w:rPr>
          <w:rFonts w:asciiTheme="majorBidi" w:hAnsiTheme="majorBidi" w:hint="cs"/>
          <w:sz w:val="30"/>
          <w:szCs w:val="30"/>
          <w:cs/>
        </w:rPr>
        <w:t>จากตราสารอนุพันธ์สุทธิ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35680E">
        <w:rPr>
          <w:rFonts w:asciiTheme="majorBidi" w:hAnsiTheme="majorBidi" w:hint="cs"/>
          <w:sz w:val="30"/>
          <w:szCs w:val="30"/>
          <w:cs/>
        </w:rPr>
        <w:t xml:space="preserve">กำไร </w:t>
      </w:r>
      <w:r w:rsidR="0035680E">
        <w:rPr>
          <w:rFonts w:asciiTheme="majorBidi" w:hAnsiTheme="majorBidi"/>
          <w:sz w:val="30"/>
          <w:szCs w:val="30"/>
        </w:rPr>
        <w:t>(</w:t>
      </w:r>
      <w:r w:rsidRPr="00CE1DAB">
        <w:rPr>
          <w:rFonts w:asciiTheme="majorBidi" w:hAnsiTheme="majorBidi" w:hint="cs"/>
          <w:sz w:val="30"/>
          <w:szCs w:val="30"/>
          <w:cs/>
        </w:rPr>
        <w:t>ขาดทุน</w:t>
      </w:r>
      <w:r w:rsidR="0035680E">
        <w:rPr>
          <w:rFonts w:asciiTheme="majorBidi" w:hAnsiTheme="majorBidi"/>
          <w:sz w:val="30"/>
          <w:szCs w:val="30"/>
        </w:rPr>
        <w:t xml:space="preserve">) </w:t>
      </w:r>
      <w:r w:rsidRPr="00CE1DAB">
        <w:rPr>
          <w:rFonts w:asciiTheme="majorBidi" w:hAnsiTheme="majorBidi" w:hint="cs"/>
          <w:sz w:val="30"/>
          <w:szCs w:val="30"/>
          <w:cs/>
        </w:rPr>
        <w:t>จากการเปลี่ยนแปลงมูลค่ายุติธรรมของสินทรัพย์ชีวภาพ</w:t>
      </w:r>
      <w:r w:rsidRPr="00CE1DAB">
        <w:rPr>
          <w:rFonts w:asciiTheme="majorBidi" w:hAnsiTheme="majorBidi"/>
          <w:sz w:val="30"/>
          <w:szCs w:val="30"/>
          <w:cs/>
        </w:rPr>
        <w:t xml:space="preserve"> </w:t>
      </w:r>
      <w:r w:rsidRPr="00CE1DAB">
        <w:rPr>
          <w:rFonts w:asciiTheme="majorBidi" w:hAnsiTheme="majorBidi" w:hint="cs"/>
          <w:sz w:val="30"/>
          <w:szCs w:val="30"/>
          <w:cs/>
        </w:rPr>
        <w:t>ส่วนแบ่งกำไรจากเงินลงทุนในบริษัทร่วมและการร่วมค้า</w:t>
      </w:r>
      <w:r w:rsidRPr="00CE1DAB">
        <w:rPr>
          <w:rFonts w:asciiTheme="majorBidi" w:hAnsiTheme="majorBidi"/>
          <w:sz w:val="30"/>
          <w:szCs w:val="30"/>
          <w:cs/>
        </w:rPr>
        <w:t xml:space="preserve"> </w:t>
      </w:r>
      <w:r w:rsidRPr="00CE1DAB">
        <w:rPr>
          <w:rFonts w:asciiTheme="majorBidi" w:hAnsiTheme="majorBidi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CE1DAB">
        <w:rPr>
          <w:rFonts w:asciiTheme="majorBidi" w:hAnsiTheme="majorBidi"/>
          <w:sz w:val="30"/>
          <w:szCs w:val="30"/>
          <w:cs/>
        </w:rPr>
        <w:t xml:space="preserve"> </w:t>
      </w:r>
      <w:r w:rsidRPr="00CE1DAB">
        <w:rPr>
          <w:rFonts w:asciiTheme="majorBidi" w:hAnsiTheme="majorBidi" w:hint="cs"/>
          <w:sz w:val="30"/>
          <w:szCs w:val="30"/>
          <w:cs/>
        </w:rPr>
        <w:t>ผู้บริหารเชื่อว่าการใช้</w:t>
      </w:r>
      <w:r w:rsidR="00B95777">
        <w:rPr>
          <w:rFonts w:asciiTheme="majorBidi" w:hAnsiTheme="majorBidi"/>
          <w:sz w:val="30"/>
          <w:szCs w:val="30"/>
        </w:rPr>
        <w:br/>
      </w:r>
      <w:r w:rsidRPr="00CE1DAB">
        <w:rPr>
          <w:rFonts w:asciiTheme="majorBidi" w:hAnsiTheme="majorBidi" w:hint="cs"/>
          <w:sz w:val="30"/>
          <w:szCs w:val="30"/>
          <w:cs/>
        </w:rPr>
        <w:t>กำไร</w:t>
      </w:r>
      <w:r w:rsidRPr="00CE1DAB">
        <w:rPr>
          <w:rFonts w:asciiTheme="majorBidi" w:hAnsiTheme="majorBidi"/>
          <w:sz w:val="30"/>
          <w:szCs w:val="30"/>
          <w:cs/>
        </w:rPr>
        <w:t xml:space="preserve"> (</w:t>
      </w:r>
      <w:r w:rsidRPr="00CE1DAB">
        <w:rPr>
          <w:rFonts w:asciiTheme="majorBidi" w:hAnsiTheme="majorBidi" w:hint="cs"/>
          <w:sz w:val="30"/>
          <w:szCs w:val="30"/>
          <w:cs/>
        </w:rPr>
        <w:t>ขาดทุน</w:t>
      </w:r>
      <w:r w:rsidRPr="00CE1DAB">
        <w:rPr>
          <w:rFonts w:asciiTheme="majorBidi" w:hAnsiTheme="majorBidi"/>
          <w:sz w:val="30"/>
          <w:szCs w:val="30"/>
          <w:cs/>
        </w:rPr>
        <w:t xml:space="preserve">) </w:t>
      </w:r>
      <w:r w:rsidRPr="00CE1DAB">
        <w:rPr>
          <w:rFonts w:asciiTheme="majorBidi" w:hAnsiTheme="majorBidi" w:hint="cs"/>
          <w:sz w:val="30"/>
          <w:szCs w:val="30"/>
          <w:cs/>
        </w:rPr>
        <w:t>จากการดำเนินงานตามส่วนงานนั้นเป็นข้อมูลที่เหมาะสมในการประเมิ</w:t>
      </w:r>
      <w:r w:rsidR="00660BD9">
        <w:rPr>
          <w:rFonts w:asciiTheme="majorBidi" w:hAnsiTheme="majorBidi" w:hint="cs"/>
          <w:sz w:val="30"/>
          <w:szCs w:val="30"/>
          <w:cs/>
        </w:rPr>
        <w:t>น</w:t>
      </w:r>
      <w:r w:rsidRPr="00CE1DAB">
        <w:rPr>
          <w:rFonts w:asciiTheme="majorBidi" w:hAnsiTheme="majorBidi" w:hint="cs"/>
          <w:sz w:val="30"/>
          <w:szCs w:val="30"/>
          <w:cs/>
        </w:rPr>
        <w:t>ผลการดำเนินงานของ</w:t>
      </w:r>
      <w:r w:rsidR="00B95777">
        <w:rPr>
          <w:rFonts w:asciiTheme="majorBidi" w:hAnsiTheme="majorBidi"/>
          <w:sz w:val="30"/>
          <w:szCs w:val="30"/>
        </w:rPr>
        <w:br/>
      </w:r>
      <w:r w:rsidRPr="00CE1DAB">
        <w:rPr>
          <w:rFonts w:asciiTheme="majorBidi" w:hAnsiTheme="majorBidi" w:hint="cs"/>
          <w:sz w:val="30"/>
          <w:szCs w:val="30"/>
          <w:cs/>
        </w:rPr>
        <w:t>ส่วนงานและสอดคล้องกับกิจการอื่นที่ดำเนินธุรกิจในอุตสาหกรรมเดียวกัน</w:t>
      </w:r>
      <w:r w:rsidRPr="00CE1DAB">
        <w:rPr>
          <w:rFonts w:asciiTheme="majorBidi" w:hAnsiTheme="majorBidi"/>
          <w:sz w:val="30"/>
          <w:szCs w:val="30"/>
          <w:cs/>
        </w:rPr>
        <w:t xml:space="preserve"> </w:t>
      </w:r>
      <w:r w:rsidRPr="00CE1DAB">
        <w:rPr>
          <w:rFonts w:asciiTheme="majorBidi" w:hAnsiTheme="majorBidi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626FD0C1" w14:textId="77777777" w:rsidR="00D8696C" w:rsidRPr="00261A49" w:rsidRDefault="00D8696C" w:rsidP="009B70F0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CEDB105" w14:textId="1164989C" w:rsidR="00EA5D6D" w:rsidRPr="00EF18C5" w:rsidRDefault="00EA5D6D" w:rsidP="00D86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ข้อมูลเกี่ยวกับส่วนงานที่รายงานสำหรับงวด</w:t>
      </w:r>
      <w:r w:rsidR="006B697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สาม</w:t>
      </w:r>
      <w:r w:rsidRPr="0061602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เดือน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สิ้นสุด</w:t>
      </w:r>
      <w:r w:rsidR="00951A9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วันที่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6B697A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6B697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มีนาคม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>256</w:t>
      </w:r>
      <w:r w:rsidR="006B697A">
        <w:rPr>
          <w:rFonts w:asciiTheme="majorBidi" w:hAnsiTheme="majorBidi" w:cstheme="majorBidi"/>
          <w:b/>
          <w:bCs/>
          <w:i/>
          <w:iCs/>
          <w:sz w:val="30"/>
          <w:szCs w:val="30"/>
        </w:rPr>
        <w:t>9</w:t>
      </w:r>
    </w:p>
    <w:p w14:paraId="45AD1350" w14:textId="77777777" w:rsidR="00EA5D6D" w:rsidRPr="00261A49" w:rsidRDefault="00EA5D6D" w:rsidP="009B70F0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651"/>
        <w:gridCol w:w="180"/>
        <w:gridCol w:w="893"/>
        <w:gridCol w:w="182"/>
        <w:gridCol w:w="864"/>
        <w:gridCol w:w="178"/>
        <w:gridCol w:w="734"/>
        <w:gridCol w:w="180"/>
        <w:gridCol w:w="749"/>
        <w:gridCol w:w="14"/>
      </w:tblGrid>
      <w:tr w:rsidR="0089164B" w:rsidRPr="00F6059F" w14:paraId="4AE22162" w14:textId="77777777" w:rsidTr="00CE4996">
        <w:trPr>
          <w:gridAfter w:val="1"/>
          <w:wAfter w:w="14" w:type="dxa"/>
          <w:cantSplit/>
          <w:trHeight w:val="299"/>
          <w:tblHeader/>
        </w:trPr>
        <w:tc>
          <w:tcPr>
            <w:tcW w:w="4590" w:type="dxa"/>
          </w:tcPr>
          <w:p w14:paraId="17141231" w14:textId="77777777" w:rsidR="0089164B" w:rsidRPr="009B70F0" w:rsidRDefault="0089164B" w:rsidP="001B41DB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11" w:type="dxa"/>
            <w:gridSpan w:val="9"/>
          </w:tcPr>
          <w:p w14:paraId="780AA17D" w14:textId="77777777" w:rsidR="0089164B" w:rsidRPr="009B70F0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0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9164B" w:rsidRPr="00F6059F" w14:paraId="0D0FBA02" w14:textId="77777777" w:rsidTr="00CE4996">
        <w:trPr>
          <w:cantSplit/>
          <w:trHeight w:val="299"/>
          <w:tblHeader/>
        </w:trPr>
        <w:tc>
          <w:tcPr>
            <w:tcW w:w="4590" w:type="dxa"/>
          </w:tcPr>
          <w:p w14:paraId="602798DF" w14:textId="77777777" w:rsidR="0089164B" w:rsidRPr="009B70F0" w:rsidRDefault="0089164B" w:rsidP="001B41DB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1" w:type="dxa"/>
          </w:tcPr>
          <w:p w14:paraId="6A208EE8" w14:textId="77777777" w:rsidR="0089164B" w:rsidRPr="009B70F0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1749B2" w14:textId="77777777" w:rsidR="0089164B" w:rsidRPr="009B70F0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</w:tcPr>
          <w:p w14:paraId="5E7335B0" w14:textId="77777777" w:rsidR="0089164B" w:rsidRPr="009B70F0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0F0">
              <w:rPr>
                <w:rFonts w:asciiTheme="majorBidi" w:hAnsiTheme="majorBidi" w:cstheme="majorBidi"/>
                <w:sz w:val="28"/>
                <w:szCs w:val="28"/>
                <w:cs/>
              </w:rPr>
              <w:t>อาหารเพื่อ</w:t>
            </w:r>
          </w:p>
        </w:tc>
        <w:tc>
          <w:tcPr>
            <w:tcW w:w="182" w:type="dxa"/>
          </w:tcPr>
          <w:p w14:paraId="04DF7CE1" w14:textId="77777777" w:rsidR="0089164B" w:rsidRPr="009B70F0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</w:tcPr>
          <w:p w14:paraId="0CC67259" w14:textId="77777777" w:rsidR="0089164B" w:rsidRPr="009B70F0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341D730F" w14:textId="77777777" w:rsidR="0089164B" w:rsidRPr="009B70F0" w:rsidRDefault="0089164B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</w:tcPr>
          <w:p w14:paraId="68D3DF2A" w14:textId="77777777" w:rsidR="0089164B" w:rsidRPr="009B70F0" w:rsidRDefault="0089164B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252A7F" w14:textId="77777777" w:rsidR="0089164B" w:rsidRPr="009B70F0" w:rsidRDefault="0089164B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3" w:type="dxa"/>
            <w:gridSpan w:val="2"/>
          </w:tcPr>
          <w:p w14:paraId="63DC149D" w14:textId="77777777" w:rsidR="0089164B" w:rsidRPr="009B70F0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164B" w:rsidRPr="00F6059F" w14:paraId="194B75D0" w14:textId="77777777" w:rsidTr="00CE4996">
        <w:trPr>
          <w:cantSplit/>
          <w:trHeight w:val="299"/>
          <w:tblHeader/>
        </w:trPr>
        <w:tc>
          <w:tcPr>
            <w:tcW w:w="4590" w:type="dxa"/>
          </w:tcPr>
          <w:p w14:paraId="2F5F9294" w14:textId="77777777" w:rsidR="0089164B" w:rsidRPr="009B70F0" w:rsidRDefault="0089164B" w:rsidP="001B41DB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1" w:type="dxa"/>
          </w:tcPr>
          <w:p w14:paraId="008705EC" w14:textId="77777777" w:rsidR="0089164B" w:rsidRPr="009B70F0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0F0">
              <w:rPr>
                <w:rFonts w:asciiTheme="majorBidi" w:hAnsiTheme="majorBidi" w:cstheme="majorBidi"/>
                <w:sz w:val="28"/>
                <w:szCs w:val="28"/>
                <w:cs/>
              </w:rPr>
              <w:t>เกษตร</w:t>
            </w:r>
          </w:p>
        </w:tc>
        <w:tc>
          <w:tcPr>
            <w:tcW w:w="180" w:type="dxa"/>
          </w:tcPr>
          <w:p w14:paraId="56FACD27" w14:textId="77777777" w:rsidR="0089164B" w:rsidRPr="009B70F0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</w:tcPr>
          <w:p w14:paraId="6E9D47A1" w14:textId="77777777" w:rsidR="0089164B" w:rsidRPr="009B70F0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0F0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การบริโภค</w:t>
            </w:r>
          </w:p>
        </w:tc>
        <w:tc>
          <w:tcPr>
            <w:tcW w:w="182" w:type="dxa"/>
          </w:tcPr>
          <w:p w14:paraId="22D1D776" w14:textId="77777777" w:rsidR="0089164B" w:rsidRPr="009B70F0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</w:tcPr>
          <w:p w14:paraId="674399F7" w14:textId="77777777" w:rsidR="0089164B" w:rsidRPr="009B70F0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0F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สัตว์เลี้ยง</w:t>
            </w:r>
          </w:p>
        </w:tc>
        <w:tc>
          <w:tcPr>
            <w:tcW w:w="178" w:type="dxa"/>
          </w:tcPr>
          <w:p w14:paraId="2776793D" w14:textId="77777777" w:rsidR="0089164B" w:rsidRPr="009B70F0" w:rsidRDefault="0089164B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</w:tcPr>
          <w:p w14:paraId="0715F134" w14:textId="77777777" w:rsidR="0089164B" w:rsidRPr="009B70F0" w:rsidRDefault="0089164B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B70F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อื่น ๆ</w:t>
            </w:r>
          </w:p>
        </w:tc>
        <w:tc>
          <w:tcPr>
            <w:tcW w:w="180" w:type="dxa"/>
            <w:vAlign w:val="bottom"/>
          </w:tcPr>
          <w:p w14:paraId="6FD31BC6" w14:textId="77777777" w:rsidR="0089164B" w:rsidRPr="009B70F0" w:rsidRDefault="0089164B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3" w:type="dxa"/>
            <w:gridSpan w:val="2"/>
          </w:tcPr>
          <w:p w14:paraId="10DD6A80" w14:textId="77777777" w:rsidR="0089164B" w:rsidRPr="009B70F0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0F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32DB1" w:rsidRPr="00F6059F" w14:paraId="63856FA2" w14:textId="77777777" w:rsidTr="00CE4996">
        <w:trPr>
          <w:cantSplit/>
          <w:trHeight w:val="299"/>
          <w:tblHeader/>
        </w:trPr>
        <w:tc>
          <w:tcPr>
            <w:tcW w:w="4590" w:type="dxa"/>
          </w:tcPr>
          <w:p w14:paraId="22E93851" w14:textId="77777777" w:rsidR="00532DB1" w:rsidRPr="009B70F0" w:rsidRDefault="00532DB1" w:rsidP="001B41DB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25" w:type="dxa"/>
            <w:gridSpan w:val="10"/>
          </w:tcPr>
          <w:p w14:paraId="7F4DB77F" w14:textId="310F858F" w:rsidR="00532DB1" w:rsidRPr="009B70F0" w:rsidRDefault="00532DB1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AB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A2AB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A2AB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89164B" w:rsidRPr="00F6059F" w14:paraId="0A914C48" w14:textId="77777777" w:rsidTr="002C650F">
        <w:trPr>
          <w:cantSplit/>
          <w:trHeight w:val="56"/>
        </w:trPr>
        <w:tc>
          <w:tcPr>
            <w:tcW w:w="4590" w:type="dxa"/>
            <w:vAlign w:val="bottom"/>
          </w:tcPr>
          <w:p w14:paraId="31E59D7E" w14:textId="77777777" w:rsidR="0089164B" w:rsidRPr="009B70F0" w:rsidRDefault="0089164B" w:rsidP="00532DB1">
            <w:pPr>
              <w:spacing w:line="240" w:lineRule="auto"/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0F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651" w:type="dxa"/>
            <w:vAlign w:val="bottom"/>
          </w:tcPr>
          <w:p w14:paraId="50D7B913" w14:textId="2BDFDCEB" w:rsidR="0089164B" w:rsidRPr="009B70F0" w:rsidRDefault="00683895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7,800</w:t>
            </w:r>
          </w:p>
        </w:tc>
        <w:tc>
          <w:tcPr>
            <w:tcW w:w="180" w:type="dxa"/>
            <w:vAlign w:val="bottom"/>
          </w:tcPr>
          <w:p w14:paraId="7EE3E09F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D21FC" w14:textId="63691BAE" w:rsidR="0089164B" w:rsidRPr="009B70F0" w:rsidRDefault="00DD5C8D" w:rsidP="00287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19,776</w:t>
            </w:r>
          </w:p>
        </w:tc>
        <w:tc>
          <w:tcPr>
            <w:tcW w:w="182" w:type="dxa"/>
            <w:vAlign w:val="bottom"/>
          </w:tcPr>
          <w:p w14:paraId="697D7B83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4" w:type="dxa"/>
            <w:vAlign w:val="bottom"/>
          </w:tcPr>
          <w:p w14:paraId="0DF84EEC" w14:textId="19333CD6" w:rsidR="0089164B" w:rsidRPr="009B70F0" w:rsidRDefault="00DD5C8D" w:rsidP="004B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721</w:t>
            </w:r>
          </w:p>
        </w:tc>
        <w:tc>
          <w:tcPr>
            <w:tcW w:w="178" w:type="dxa"/>
            <w:vAlign w:val="bottom"/>
          </w:tcPr>
          <w:p w14:paraId="09F870A8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4" w:type="dxa"/>
            <w:vAlign w:val="bottom"/>
          </w:tcPr>
          <w:p w14:paraId="1B0683FF" w14:textId="02B7C504" w:rsidR="0089164B" w:rsidRPr="009B70F0" w:rsidRDefault="00DD5C8D" w:rsidP="004B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57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80" w:type="dxa"/>
            <w:vAlign w:val="bottom"/>
          </w:tcPr>
          <w:p w14:paraId="6402927E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3" w:type="dxa"/>
            <w:gridSpan w:val="2"/>
            <w:vAlign w:val="bottom"/>
          </w:tcPr>
          <w:p w14:paraId="51BAE934" w14:textId="640A4368" w:rsidR="0089164B" w:rsidRPr="009B70F0" w:rsidRDefault="00DD5C8D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28,366</w:t>
            </w:r>
          </w:p>
        </w:tc>
      </w:tr>
      <w:tr w:rsidR="0089164B" w:rsidRPr="00F6059F" w14:paraId="5997588F" w14:textId="77777777" w:rsidTr="002C650F">
        <w:trPr>
          <w:cantSplit/>
        </w:trPr>
        <w:tc>
          <w:tcPr>
            <w:tcW w:w="4590" w:type="dxa"/>
            <w:vAlign w:val="bottom"/>
          </w:tcPr>
          <w:p w14:paraId="03281836" w14:textId="77777777" w:rsidR="0089164B" w:rsidRPr="009B70F0" w:rsidRDefault="0089164B" w:rsidP="00532DB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0F0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ตามส่วนงาน</w:t>
            </w:r>
          </w:p>
        </w:tc>
        <w:tc>
          <w:tcPr>
            <w:tcW w:w="651" w:type="dxa"/>
            <w:vAlign w:val="bottom"/>
          </w:tcPr>
          <w:p w14:paraId="34358FFB" w14:textId="274185B1" w:rsidR="0089164B" w:rsidRPr="009B70F0" w:rsidRDefault="00DD5C8D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  <w:tc>
          <w:tcPr>
            <w:tcW w:w="180" w:type="dxa"/>
            <w:vAlign w:val="bottom"/>
          </w:tcPr>
          <w:p w14:paraId="05E16B27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86EEA" w14:textId="2E9416CD" w:rsidR="0089164B" w:rsidRPr="009B70F0" w:rsidRDefault="00DD5C8D" w:rsidP="00287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  <w:tc>
          <w:tcPr>
            <w:tcW w:w="182" w:type="dxa"/>
            <w:vAlign w:val="bottom"/>
          </w:tcPr>
          <w:p w14:paraId="1123E63F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944AD32" w14:textId="3FD1B91E" w:rsidR="0089164B" w:rsidRPr="009B70F0" w:rsidRDefault="00DD5C8D" w:rsidP="00287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78" w:type="dxa"/>
            <w:vAlign w:val="bottom"/>
          </w:tcPr>
          <w:p w14:paraId="4AB51461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1FDBB671" w14:textId="1FD1DA89" w:rsidR="0089164B" w:rsidRPr="009B70F0" w:rsidRDefault="00DD5C8D" w:rsidP="004B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(32)</w:t>
            </w:r>
          </w:p>
        </w:tc>
        <w:tc>
          <w:tcPr>
            <w:tcW w:w="180" w:type="dxa"/>
            <w:vAlign w:val="bottom"/>
          </w:tcPr>
          <w:p w14:paraId="4AF2C16D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3" w:type="dxa"/>
            <w:gridSpan w:val="2"/>
            <w:vAlign w:val="bottom"/>
          </w:tcPr>
          <w:p w14:paraId="5DF34B29" w14:textId="70EE55AC" w:rsidR="0089164B" w:rsidRPr="009B70F0" w:rsidRDefault="0093754E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1,162</w:t>
            </w:r>
          </w:p>
        </w:tc>
      </w:tr>
      <w:tr w:rsidR="0089164B" w:rsidRPr="00F6059F" w14:paraId="6AA12B1A" w14:textId="77777777" w:rsidTr="002C650F">
        <w:trPr>
          <w:cantSplit/>
        </w:trPr>
        <w:tc>
          <w:tcPr>
            <w:tcW w:w="4590" w:type="dxa"/>
            <w:vAlign w:val="bottom"/>
          </w:tcPr>
          <w:p w14:paraId="1E2D38AC" w14:textId="77777777" w:rsidR="0089164B" w:rsidRPr="009B70F0" w:rsidRDefault="0089164B" w:rsidP="00532DB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0F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51" w:type="dxa"/>
            <w:vAlign w:val="bottom"/>
          </w:tcPr>
          <w:p w14:paraId="47E3E657" w14:textId="348DCEBB" w:rsidR="0089164B" w:rsidRPr="009B70F0" w:rsidRDefault="0089164B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0878DE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18749" w14:textId="77777777" w:rsidR="0089164B" w:rsidRPr="009B70F0" w:rsidRDefault="0089164B" w:rsidP="00287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07FBC8E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F7186E6" w14:textId="77777777" w:rsidR="0089164B" w:rsidRPr="009B70F0" w:rsidRDefault="0089164B" w:rsidP="00287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151144C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2E849348" w14:textId="77777777" w:rsidR="0089164B" w:rsidRPr="009B70F0" w:rsidRDefault="0089164B" w:rsidP="00532DB1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F130BAC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3" w:type="dxa"/>
            <w:gridSpan w:val="2"/>
            <w:vAlign w:val="bottom"/>
          </w:tcPr>
          <w:p w14:paraId="08B38926" w14:textId="79CA15ED" w:rsidR="0089164B" w:rsidRPr="009B70F0" w:rsidRDefault="0093754E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661A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9164B" w:rsidRPr="00F6059F" w14:paraId="28404928" w14:textId="77777777" w:rsidTr="002C650F">
        <w:trPr>
          <w:cantSplit/>
        </w:trPr>
        <w:tc>
          <w:tcPr>
            <w:tcW w:w="4590" w:type="dxa"/>
            <w:vAlign w:val="bottom"/>
          </w:tcPr>
          <w:p w14:paraId="43FF7C68" w14:textId="77777777" w:rsidR="0089164B" w:rsidRPr="009B70F0" w:rsidRDefault="0089164B" w:rsidP="00532DB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0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ต้นทุนทางการเงิน </w:t>
            </w:r>
          </w:p>
        </w:tc>
        <w:tc>
          <w:tcPr>
            <w:tcW w:w="651" w:type="dxa"/>
            <w:vAlign w:val="bottom"/>
          </w:tcPr>
          <w:p w14:paraId="3B547434" w14:textId="77777777" w:rsidR="0089164B" w:rsidRPr="009B70F0" w:rsidRDefault="0089164B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1FAC13D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40C89" w14:textId="77777777" w:rsidR="0089164B" w:rsidRPr="009B70F0" w:rsidRDefault="0089164B" w:rsidP="00287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0F1D9A3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936EB0D" w14:textId="77777777" w:rsidR="0089164B" w:rsidRPr="009B70F0" w:rsidRDefault="0089164B" w:rsidP="00287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AE42B56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5E5F655F" w14:textId="77777777" w:rsidR="0089164B" w:rsidRPr="009B70F0" w:rsidRDefault="0089164B" w:rsidP="00532DB1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CC0D345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3" w:type="dxa"/>
            <w:gridSpan w:val="2"/>
            <w:vAlign w:val="bottom"/>
          </w:tcPr>
          <w:p w14:paraId="5C75A4CE" w14:textId="0990F101" w:rsidR="0089164B" w:rsidRPr="009B70F0" w:rsidRDefault="004A3909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3754E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9164B" w:rsidRPr="00F6059F" w14:paraId="469491A5" w14:textId="77777777" w:rsidTr="002C650F">
        <w:trPr>
          <w:cantSplit/>
        </w:trPr>
        <w:tc>
          <w:tcPr>
            <w:tcW w:w="4590" w:type="dxa"/>
            <w:vAlign w:val="bottom"/>
          </w:tcPr>
          <w:p w14:paraId="45434099" w14:textId="77777777" w:rsidR="0089164B" w:rsidRPr="009B70F0" w:rsidRDefault="0089164B" w:rsidP="00532DB1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0F0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กำไร</w:t>
            </w:r>
            <w:r w:rsidRPr="009B70F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จากอัตราแลกเปลี่ยนสุทธิ</w:t>
            </w:r>
          </w:p>
        </w:tc>
        <w:tc>
          <w:tcPr>
            <w:tcW w:w="651" w:type="dxa"/>
            <w:vAlign w:val="bottom"/>
          </w:tcPr>
          <w:p w14:paraId="401208D8" w14:textId="77777777" w:rsidR="0089164B" w:rsidRPr="009B70F0" w:rsidRDefault="0089164B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EEA2974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4F898" w14:textId="77777777" w:rsidR="0089164B" w:rsidRPr="009B70F0" w:rsidRDefault="0089164B" w:rsidP="00532DB1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901B491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178CDE1" w14:textId="77777777" w:rsidR="0089164B" w:rsidRPr="009B70F0" w:rsidRDefault="0089164B" w:rsidP="00532DB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27F1B36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2143C4CE" w14:textId="77777777" w:rsidR="0089164B" w:rsidRPr="009B70F0" w:rsidRDefault="0089164B" w:rsidP="00532DB1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FE1D2AD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3" w:type="dxa"/>
            <w:gridSpan w:val="2"/>
            <w:vAlign w:val="bottom"/>
          </w:tcPr>
          <w:p w14:paraId="555C0765" w14:textId="5921B95E" w:rsidR="0089164B" w:rsidRPr="009B70F0" w:rsidRDefault="00956FB5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5475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20543" w:rsidRPr="00F6059F" w14:paraId="1E56F23F" w14:textId="77777777" w:rsidTr="002C650F">
        <w:trPr>
          <w:cantSplit/>
        </w:trPr>
        <w:tc>
          <w:tcPr>
            <w:tcW w:w="4590" w:type="dxa"/>
            <w:vAlign w:val="bottom"/>
          </w:tcPr>
          <w:p w14:paraId="4CA44C9E" w14:textId="47CECD1D" w:rsidR="00220543" w:rsidRPr="009B70F0" w:rsidRDefault="00220543" w:rsidP="00532DB1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B70F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ขาดทุนจากตราสารอนุพันธ์สุทธิ</w:t>
            </w:r>
          </w:p>
        </w:tc>
        <w:tc>
          <w:tcPr>
            <w:tcW w:w="651" w:type="dxa"/>
            <w:vAlign w:val="bottom"/>
          </w:tcPr>
          <w:p w14:paraId="561C35E5" w14:textId="77777777" w:rsidR="00220543" w:rsidRPr="009B70F0" w:rsidRDefault="00220543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34C6CA2" w14:textId="77777777" w:rsidR="00220543" w:rsidRPr="009B70F0" w:rsidRDefault="00220543" w:rsidP="00532D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03F8A" w14:textId="77777777" w:rsidR="00220543" w:rsidRPr="009B70F0" w:rsidRDefault="00220543" w:rsidP="00532DB1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CC29648" w14:textId="77777777" w:rsidR="00220543" w:rsidRPr="009B70F0" w:rsidRDefault="00220543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00C1973" w14:textId="77777777" w:rsidR="00220543" w:rsidRPr="009B70F0" w:rsidRDefault="00220543" w:rsidP="00532DB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B39540E" w14:textId="77777777" w:rsidR="00220543" w:rsidRPr="009B70F0" w:rsidRDefault="00220543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015A598F" w14:textId="77777777" w:rsidR="00220543" w:rsidRPr="009B70F0" w:rsidRDefault="00220543" w:rsidP="00532DB1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22A6678" w14:textId="77777777" w:rsidR="00220543" w:rsidRPr="009B70F0" w:rsidRDefault="00220543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3" w:type="dxa"/>
            <w:gridSpan w:val="2"/>
            <w:vAlign w:val="bottom"/>
          </w:tcPr>
          <w:p w14:paraId="2FA9C0D2" w14:textId="6E708FCF" w:rsidR="00220543" w:rsidRPr="009B70F0" w:rsidRDefault="0067427A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80959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20543" w:rsidRPr="00F6059F" w14:paraId="1F4E09CA" w14:textId="77777777" w:rsidTr="002C650F">
        <w:trPr>
          <w:cantSplit/>
        </w:trPr>
        <w:tc>
          <w:tcPr>
            <w:tcW w:w="4590" w:type="dxa"/>
            <w:vAlign w:val="bottom"/>
          </w:tcPr>
          <w:p w14:paraId="08981DB0" w14:textId="72DBCBCA" w:rsidR="00220543" w:rsidRPr="002C650F" w:rsidRDefault="002B7C58" w:rsidP="00532DB1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2C650F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ขาดทุน</w:t>
            </w:r>
            <w:r w:rsidR="00220543" w:rsidRPr="002C650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จากการเปลี่ยนแปลงมูลค่ายุติธรรมของสินทรัพย์ชีวภาพ</w:t>
            </w:r>
          </w:p>
        </w:tc>
        <w:tc>
          <w:tcPr>
            <w:tcW w:w="651" w:type="dxa"/>
            <w:vAlign w:val="bottom"/>
          </w:tcPr>
          <w:p w14:paraId="4EB7AD02" w14:textId="77777777" w:rsidR="00220543" w:rsidRPr="009B70F0" w:rsidRDefault="00220543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7751388" w14:textId="77777777" w:rsidR="00220543" w:rsidRPr="009B70F0" w:rsidRDefault="00220543" w:rsidP="00532D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B3CD8" w14:textId="77777777" w:rsidR="00220543" w:rsidRPr="009B70F0" w:rsidRDefault="00220543" w:rsidP="00532DB1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FDA0ECC" w14:textId="77777777" w:rsidR="00220543" w:rsidRPr="009B70F0" w:rsidRDefault="00220543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B768A43" w14:textId="77777777" w:rsidR="00220543" w:rsidRPr="009B70F0" w:rsidRDefault="00220543" w:rsidP="00532DB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DA32A99" w14:textId="77777777" w:rsidR="00220543" w:rsidRPr="009B70F0" w:rsidRDefault="00220543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47A5E59B" w14:textId="77777777" w:rsidR="00220543" w:rsidRPr="009B70F0" w:rsidRDefault="00220543" w:rsidP="00532DB1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26643B9" w14:textId="77777777" w:rsidR="00220543" w:rsidRPr="009B70F0" w:rsidRDefault="00220543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3" w:type="dxa"/>
            <w:gridSpan w:val="2"/>
            <w:vAlign w:val="bottom"/>
          </w:tcPr>
          <w:p w14:paraId="6840F6EE" w14:textId="197D105B" w:rsidR="00220543" w:rsidRPr="009B70F0" w:rsidRDefault="007536AF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B7C5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9164B" w:rsidRPr="00F6059F" w14:paraId="7F9B4954" w14:textId="77777777" w:rsidTr="002C650F">
        <w:trPr>
          <w:cantSplit/>
          <w:trHeight w:val="299"/>
        </w:trPr>
        <w:tc>
          <w:tcPr>
            <w:tcW w:w="4590" w:type="dxa"/>
            <w:vAlign w:val="bottom"/>
          </w:tcPr>
          <w:p w14:paraId="0FDA517E" w14:textId="77777777" w:rsidR="0089164B" w:rsidRPr="009B70F0" w:rsidRDefault="0089164B" w:rsidP="00532DB1">
            <w:pPr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B70F0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651" w:type="dxa"/>
            <w:vAlign w:val="bottom"/>
          </w:tcPr>
          <w:p w14:paraId="457510B6" w14:textId="77777777" w:rsidR="0089164B" w:rsidRPr="009B70F0" w:rsidRDefault="0089164B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0EE9F6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52326605" w14:textId="77777777" w:rsidR="0089164B" w:rsidRPr="009B70F0" w:rsidRDefault="0089164B" w:rsidP="00532DB1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280BDFB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005432A" w14:textId="77777777" w:rsidR="0089164B" w:rsidRPr="009B70F0" w:rsidRDefault="0089164B" w:rsidP="00532DB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4EE7B32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7BF91E4D" w14:textId="77777777" w:rsidR="0089164B" w:rsidRPr="009B70F0" w:rsidRDefault="0089164B" w:rsidP="00532DB1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0C7AF8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3" w:type="dxa"/>
            <w:gridSpan w:val="2"/>
            <w:vAlign w:val="bottom"/>
          </w:tcPr>
          <w:p w14:paraId="3CD62D79" w14:textId="7E1051A7" w:rsidR="0089164B" w:rsidRPr="009B70F0" w:rsidRDefault="00B72BDB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  <w:tr w:rsidR="0089164B" w:rsidRPr="00F6059F" w14:paraId="24346BC5" w14:textId="77777777" w:rsidTr="002C650F">
        <w:trPr>
          <w:cantSplit/>
          <w:trHeight w:val="299"/>
        </w:trPr>
        <w:tc>
          <w:tcPr>
            <w:tcW w:w="4590" w:type="dxa"/>
            <w:vAlign w:val="bottom"/>
          </w:tcPr>
          <w:p w14:paraId="03591B92" w14:textId="77777777" w:rsidR="0089164B" w:rsidRPr="009B70F0" w:rsidRDefault="0089164B" w:rsidP="00532DB1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0F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51" w:type="dxa"/>
            <w:vAlign w:val="bottom"/>
          </w:tcPr>
          <w:p w14:paraId="0C8373DA" w14:textId="77777777" w:rsidR="0089164B" w:rsidRPr="009B70F0" w:rsidRDefault="0089164B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A00346F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64E84FAD" w14:textId="77777777" w:rsidR="0089164B" w:rsidRPr="009B70F0" w:rsidRDefault="0089164B" w:rsidP="00532DB1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F459962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C1A0FE7" w14:textId="77777777" w:rsidR="0089164B" w:rsidRPr="009B70F0" w:rsidRDefault="0089164B" w:rsidP="00532DB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EE0FFD0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58C2A1CF" w14:textId="77777777" w:rsidR="0089164B" w:rsidRPr="009B70F0" w:rsidRDefault="0089164B" w:rsidP="00532DB1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C65479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3" w:type="dxa"/>
            <w:gridSpan w:val="2"/>
            <w:tcBorders>
              <w:bottom w:val="single" w:sz="4" w:space="0" w:color="auto"/>
            </w:tcBorders>
            <w:vAlign w:val="bottom"/>
          </w:tcPr>
          <w:p w14:paraId="7CA36A5D" w14:textId="79942989" w:rsidR="0089164B" w:rsidRPr="009B70F0" w:rsidRDefault="00670EF9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72B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5475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9164B" w:rsidRPr="00F6059F" w14:paraId="4C792695" w14:textId="77777777" w:rsidTr="002C650F">
        <w:trPr>
          <w:cantSplit/>
          <w:trHeight w:val="299"/>
        </w:trPr>
        <w:tc>
          <w:tcPr>
            <w:tcW w:w="4590" w:type="dxa"/>
            <w:vAlign w:val="bottom"/>
          </w:tcPr>
          <w:p w14:paraId="0A173352" w14:textId="77777777" w:rsidR="0089164B" w:rsidRPr="009B70F0" w:rsidRDefault="0089164B" w:rsidP="00532DB1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9B70F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9B70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51" w:type="dxa"/>
            <w:vAlign w:val="bottom"/>
          </w:tcPr>
          <w:p w14:paraId="37188098" w14:textId="77777777" w:rsidR="0089164B" w:rsidRPr="009B70F0" w:rsidRDefault="0089164B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0A1CB6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18FC55A0" w14:textId="77777777" w:rsidR="0089164B" w:rsidRPr="009B70F0" w:rsidRDefault="0089164B" w:rsidP="00532DB1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36D96FF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E466D22" w14:textId="77777777" w:rsidR="0089164B" w:rsidRPr="009B70F0" w:rsidRDefault="0089164B" w:rsidP="00532DB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ED5898B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510A6B51" w14:textId="77777777" w:rsidR="0089164B" w:rsidRPr="009B70F0" w:rsidRDefault="0089164B" w:rsidP="00532DB1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C3E9C1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B5718" w14:textId="1D9AF2C8" w:rsidR="0089164B" w:rsidRPr="006113F7" w:rsidRDefault="00354756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1,008</w:t>
            </w:r>
          </w:p>
        </w:tc>
      </w:tr>
      <w:tr w:rsidR="0089164B" w:rsidRPr="00261A49" w14:paraId="08A40DFD" w14:textId="77777777" w:rsidTr="002C650F">
        <w:trPr>
          <w:cantSplit/>
          <w:trHeight w:val="20"/>
        </w:trPr>
        <w:tc>
          <w:tcPr>
            <w:tcW w:w="4590" w:type="dxa"/>
            <w:vAlign w:val="bottom"/>
          </w:tcPr>
          <w:p w14:paraId="5ECA0D6D" w14:textId="77777777" w:rsidR="0089164B" w:rsidRPr="00261A49" w:rsidRDefault="0089164B" w:rsidP="001333D8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dxa"/>
            <w:vAlign w:val="bottom"/>
          </w:tcPr>
          <w:p w14:paraId="0871ECA3" w14:textId="77777777" w:rsidR="0089164B" w:rsidRPr="00261A49" w:rsidRDefault="0089164B" w:rsidP="001333D8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8FDB1F" w14:textId="77777777" w:rsidR="0089164B" w:rsidRPr="00261A49" w:rsidRDefault="0089164B" w:rsidP="001333D8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4AD5E6B0" w14:textId="77777777" w:rsidR="0089164B" w:rsidRPr="00261A49" w:rsidRDefault="0089164B" w:rsidP="001333D8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AFFD125" w14:textId="77777777" w:rsidR="0089164B" w:rsidRPr="00261A49" w:rsidRDefault="0089164B" w:rsidP="001333D8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13073ECD" w14:textId="77777777" w:rsidR="0089164B" w:rsidRPr="00261A49" w:rsidRDefault="0089164B" w:rsidP="001333D8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8010775" w14:textId="77777777" w:rsidR="0089164B" w:rsidRPr="00261A49" w:rsidRDefault="0089164B" w:rsidP="001333D8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dxa"/>
            <w:vAlign w:val="bottom"/>
          </w:tcPr>
          <w:p w14:paraId="7A87C3D4" w14:textId="77777777" w:rsidR="0089164B" w:rsidRPr="00261A49" w:rsidRDefault="0089164B" w:rsidP="001333D8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70A24A" w14:textId="77777777" w:rsidR="0089164B" w:rsidRPr="00261A49" w:rsidRDefault="0089164B" w:rsidP="001333D8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</w:tcBorders>
            <w:vAlign w:val="bottom"/>
          </w:tcPr>
          <w:p w14:paraId="0D0EB78B" w14:textId="77777777" w:rsidR="0089164B" w:rsidRPr="00261A49" w:rsidRDefault="0089164B" w:rsidP="001333D8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164B" w:rsidRPr="00F6059F" w14:paraId="45977DD9" w14:textId="77777777" w:rsidTr="002C650F">
        <w:trPr>
          <w:cantSplit/>
        </w:trPr>
        <w:tc>
          <w:tcPr>
            <w:tcW w:w="4590" w:type="dxa"/>
            <w:vAlign w:val="bottom"/>
          </w:tcPr>
          <w:p w14:paraId="18B9691F" w14:textId="77777777" w:rsidR="0089164B" w:rsidRPr="009B70F0" w:rsidRDefault="0089164B" w:rsidP="00532DB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0F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651" w:type="dxa"/>
            <w:vAlign w:val="bottom"/>
          </w:tcPr>
          <w:p w14:paraId="1C02854F" w14:textId="0ACC0E02" w:rsidR="0089164B" w:rsidRPr="009B70F0" w:rsidRDefault="00B72BDB" w:rsidP="00287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180" w:type="dxa"/>
            <w:vAlign w:val="bottom"/>
          </w:tcPr>
          <w:p w14:paraId="27C0E046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8963A" w14:textId="0647B165" w:rsidR="0089164B" w:rsidRPr="009B70F0" w:rsidRDefault="00B72BDB" w:rsidP="00287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1,048</w:t>
            </w:r>
          </w:p>
        </w:tc>
        <w:tc>
          <w:tcPr>
            <w:tcW w:w="182" w:type="dxa"/>
            <w:vAlign w:val="bottom"/>
          </w:tcPr>
          <w:p w14:paraId="2057FCC6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A88F944" w14:textId="17BD3A3F" w:rsidR="0089164B" w:rsidRPr="009B70F0" w:rsidRDefault="00FA21D6" w:rsidP="00287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78" w:type="dxa"/>
            <w:vAlign w:val="bottom"/>
          </w:tcPr>
          <w:p w14:paraId="23CF8E88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6C9BAF4D" w14:textId="517053E2" w:rsidR="0089164B" w:rsidRPr="009B70F0" w:rsidRDefault="00FA21D6" w:rsidP="00FA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57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2BA10A25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3" w:type="dxa"/>
            <w:gridSpan w:val="2"/>
            <w:vAlign w:val="bottom"/>
          </w:tcPr>
          <w:p w14:paraId="5C0EF9F1" w14:textId="27C38E3E" w:rsidR="0089164B" w:rsidRPr="009B70F0" w:rsidRDefault="00FA21D6" w:rsidP="00287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1,335</w:t>
            </w:r>
          </w:p>
        </w:tc>
      </w:tr>
    </w:tbl>
    <w:p w14:paraId="30537F56" w14:textId="417037CF" w:rsidR="001B7C34" w:rsidRDefault="001B7C34" w:rsidP="00D86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cs/>
        </w:rPr>
      </w:pPr>
    </w:p>
    <w:p w14:paraId="0919CE21" w14:textId="77777777" w:rsidR="001B7C34" w:rsidRDefault="001B7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04F28F23" w14:textId="437F5020" w:rsidR="00EA5D6D" w:rsidRPr="006B697A" w:rsidRDefault="00EA5D6D" w:rsidP="00D86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ข้อมูลเกี่ยวกับส่วนงานที่รายงานสำหรับงวด</w:t>
      </w:r>
      <w:r w:rsidR="00BB2B7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สาม</w:t>
      </w:r>
      <w:r w:rsidRPr="0061602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เดือน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สิ้นสุด</w:t>
      </w:r>
      <w:r w:rsidR="00951A9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วันที่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6B697A" w:rsidRPr="0061602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6B697A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6B697A"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6B697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มีนาคม</w:t>
      </w:r>
      <w:r w:rsidR="006B697A"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6B697A"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>256</w:t>
      </w:r>
      <w:r w:rsidR="00F17AEE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</w:p>
    <w:p w14:paraId="6869D7A0" w14:textId="77777777" w:rsidR="00EA5D6D" w:rsidRPr="00261A49" w:rsidRDefault="00EA5D6D" w:rsidP="00B654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 w:firstLine="25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78"/>
        <w:gridCol w:w="763"/>
        <w:gridCol w:w="180"/>
        <w:gridCol w:w="893"/>
        <w:gridCol w:w="182"/>
        <w:gridCol w:w="864"/>
        <w:gridCol w:w="178"/>
        <w:gridCol w:w="734"/>
        <w:gridCol w:w="178"/>
        <w:gridCol w:w="766"/>
      </w:tblGrid>
      <w:tr w:rsidR="004B3E64" w:rsidRPr="00EF18C5" w14:paraId="4C6BC816" w14:textId="77777777" w:rsidTr="00794792">
        <w:trPr>
          <w:cantSplit/>
          <w:trHeight w:val="299"/>
        </w:trPr>
        <w:tc>
          <w:tcPr>
            <w:tcW w:w="4478" w:type="dxa"/>
          </w:tcPr>
          <w:p w14:paraId="5EFDDCC0" w14:textId="77777777" w:rsidR="004B3E64" w:rsidRPr="00794792" w:rsidRDefault="004B3E64" w:rsidP="001B41DB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38" w:type="dxa"/>
            <w:gridSpan w:val="9"/>
          </w:tcPr>
          <w:p w14:paraId="4C0A910F" w14:textId="77777777" w:rsidR="004B3E64" w:rsidRPr="00794792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47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B3E64" w:rsidRPr="00EF18C5" w14:paraId="5E9AF9A9" w14:textId="77777777" w:rsidTr="00EE55E4">
        <w:trPr>
          <w:cantSplit/>
          <w:trHeight w:val="299"/>
        </w:trPr>
        <w:tc>
          <w:tcPr>
            <w:tcW w:w="4478" w:type="dxa"/>
          </w:tcPr>
          <w:p w14:paraId="5DE7D373" w14:textId="77777777" w:rsidR="004B3E64" w:rsidRPr="00794792" w:rsidRDefault="004B3E64" w:rsidP="001B41DB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3" w:type="dxa"/>
          </w:tcPr>
          <w:p w14:paraId="21A7CC5A" w14:textId="77777777" w:rsidR="004B3E64" w:rsidRPr="00794792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576FEA" w14:textId="77777777" w:rsidR="004B3E64" w:rsidRPr="00794792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</w:tcPr>
          <w:p w14:paraId="5E6D27F7" w14:textId="77777777" w:rsidR="004B3E64" w:rsidRPr="00794792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  <w:cs/>
              </w:rPr>
              <w:t>อาหารเพื่อ</w:t>
            </w:r>
          </w:p>
        </w:tc>
        <w:tc>
          <w:tcPr>
            <w:tcW w:w="182" w:type="dxa"/>
          </w:tcPr>
          <w:p w14:paraId="1CA32545" w14:textId="77777777" w:rsidR="004B3E64" w:rsidRPr="00794792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</w:tcPr>
          <w:p w14:paraId="39D9892E" w14:textId="77777777" w:rsidR="004B3E64" w:rsidRPr="00794792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69707DA1" w14:textId="77777777" w:rsidR="004B3E64" w:rsidRPr="00794792" w:rsidRDefault="004B3E64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</w:tcPr>
          <w:p w14:paraId="1B90741D" w14:textId="77777777" w:rsidR="004B3E64" w:rsidRPr="00794792" w:rsidRDefault="004B3E64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FC34239" w14:textId="77777777" w:rsidR="004B3E64" w:rsidRPr="00794792" w:rsidRDefault="004B3E64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</w:tcPr>
          <w:p w14:paraId="50D03556" w14:textId="77777777" w:rsidR="004B3E64" w:rsidRPr="00794792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3E64" w:rsidRPr="00EF18C5" w14:paraId="1E291369" w14:textId="77777777" w:rsidTr="00EE55E4">
        <w:trPr>
          <w:cantSplit/>
          <w:trHeight w:val="299"/>
        </w:trPr>
        <w:tc>
          <w:tcPr>
            <w:tcW w:w="4478" w:type="dxa"/>
          </w:tcPr>
          <w:p w14:paraId="7A68A4ED" w14:textId="77777777" w:rsidR="004B3E64" w:rsidRPr="00794792" w:rsidRDefault="004B3E64" w:rsidP="001B41DB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3" w:type="dxa"/>
          </w:tcPr>
          <w:p w14:paraId="1B8C24D1" w14:textId="77777777" w:rsidR="004B3E64" w:rsidRPr="00794792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  <w:cs/>
              </w:rPr>
              <w:t>เกษตร</w:t>
            </w:r>
          </w:p>
        </w:tc>
        <w:tc>
          <w:tcPr>
            <w:tcW w:w="180" w:type="dxa"/>
          </w:tcPr>
          <w:p w14:paraId="6A6D1E32" w14:textId="77777777" w:rsidR="004B3E64" w:rsidRPr="00794792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</w:tcPr>
          <w:p w14:paraId="772C4DCF" w14:textId="77777777" w:rsidR="004B3E64" w:rsidRPr="00794792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การบริโภค</w:t>
            </w:r>
          </w:p>
        </w:tc>
        <w:tc>
          <w:tcPr>
            <w:tcW w:w="182" w:type="dxa"/>
          </w:tcPr>
          <w:p w14:paraId="79B202BF" w14:textId="77777777" w:rsidR="004B3E64" w:rsidRPr="00794792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</w:tcPr>
          <w:p w14:paraId="3D203FAA" w14:textId="77777777" w:rsidR="004B3E64" w:rsidRPr="00794792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479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สัตว์เลี้ยง</w:t>
            </w:r>
          </w:p>
        </w:tc>
        <w:tc>
          <w:tcPr>
            <w:tcW w:w="178" w:type="dxa"/>
          </w:tcPr>
          <w:p w14:paraId="1937345A" w14:textId="77777777" w:rsidR="004B3E64" w:rsidRPr="00794792" w:rsidRDefault="004B3E64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</w:tcPr>
          <w:p w14:paraId="75E02121" w14:textId="77777777" w:rsidR="004B3E64" w:rsidRPr="00794792" w:rsidRDefault="004B3E64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9479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อื่น ๆ</w:t>
            </w:r>
          </w:p>
        </w:tc>
        <w:tc>
          <w:tcPr>
            <w:tcW w:w="178" w:type="dxa"/>
            <w:vAlign w:val="bottom"/>
          </w:tcPr>
          <w:p w14:paraId="3263F749" w14:textId="77777777" w:rsidR="004B3E64" w:rsidRPr="00794792" w:rsidRDefault="004B3E64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</w:tcPr>
          <w:p w14:paraId="40126E95" w14:textId="77777777" w:rsidR="004B3E64" w:rsidRPr="00794792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E55E4" w:rsidRPr="00EF18C5" w14:paraId="6417D7B2" w14:textId="77777777">
        <w:trPr>
          <w:cantSplit/>
          <w:trHeight w:val="299"/>
        </w:trPr>
        <w:tc>
          <w:tcPr>
            <w:tcW w:w="4478" w:type="dxa"/>
          </w:tcPr>
          <w:p w14:paraId="118EA76F" w14:textId="77777777" w:rsidR="00EE55E4" w:rsidRPr="00794792" w:rsidRDefault="00EE55E4" w:rsidP="001B41DB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38" w:type="dxa"/>
            <w:gridSpan w:val="9"/>
          </w:tcPr>
          <w:p w14:paraId="05AD4AB6" w14:textId="00318631" w:rsidR="00EE55E4" w:rsidRPr="00794792" w:rsidRDefault="00EE55E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AB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A2AB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A2AB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F17AEE" w:rsidRPr="00EF18C5" w14:paraId="6B498822" w14:textId="77777777" w:rsidTr="00EE55E4">
        <w:trPr>
          <w:cantSplit/>
        </w:trPr>
        <w:tc>
          <w:tcPr>
            <w:tcW w:w="4478" w:type="dxa"/>
          </w:tcPr>
          <w:p w14:paraId="4F89879E" w14:textId="77777777" w:rsidR="00F17AEE" w:rsidRPr="00794792" w:rsidRDefault="00F17AEE" w:rsidP="00F17AEE">
            <w:pPr>
              <w:spacing w:line="240" w:lineRule="auto"/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763" w:type="dxa"/>
            <w:vAlign w:val="bottom"/>
          </w:tcPr>
          <w:p w14:paraId="6A249F6C" w14:textId="392DA729" w:rsidR="00F17AEE" w:rsidRPr="00794792" w:rsidRDefault="00F17AEE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</w:rPr>
              <w:t>8,068</w:t>
            </w:r>
          </w:p>
        </w:tc>
        <w:tc>
          <w:tcPr>
            <w:tcW w:w="180" w:type="dxa"/>
            <w:vAlign w:val="bottom"/>
          </w:tcPr>
          <w:p w14:paraId="1A04E913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E3486" w14:textId="75875BB9" w:rsidR="00F17AEE" w:rsidRPr="00794792" w:rsidRDefault="00F17AEE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</w:rPr>
              <w:t>21,649</w:t>
            </w:r>
          </w:p>
        </w:tc>
        <w:tc>
          <w:tcPr>
            <w:tcW w:w="182" w:type="dxa"/>
            <w:vAlign w:val="bottom"/>
          </w:tcPr>
          <w:p w14:paraId="23E1E27B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4" w:type="dxa"/>
            <w:vAlign w:val="bottom"/>
          </w:tcPr>
          <w:p w14:paraId="2BBA4E72" w14:textId="1EAAF7B4" w:rsidR="00F17AEE" w:rsidRPr="00794792" w:rsidRDefault="00F17AEE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178" w:type="dxa"/>
            <w:vAlign w:val="bottom"/>
          </w:tcPr>
          <w:p w14:paraId="25602303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4" w:type="dxa"/>
            <w:vAlign w:val="bottom"/>
          </w:tcPr>
          <w:p w14:paraId="742BFB62" w14:textId="759634B3" w:rsidR="00F17AEE" w:rsidRPr="00794792" w:rsidRDefault="00F17AEE" w:rsidP="0042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657E1E0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6" w:type="dxa"/>
            <w:vAlign w:val="bottom"/>
          </w:tcPr>
          <w:p w14:paraId="04813136" w14:textId="64C7C90A" w:rsidR="00F17AEE" w:rsidRPr="00794792" w:rsidRDefault="00F17AEE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</w:rPr>
              <w:t>30,308</w:t>
            </w:r>
          </w:p>
        </w:tc>
      </w:tr>
      <w:tr w:rsidR="00F17AEE" w:rsidRPr="00EF18C5" w14:paraId="2674E084" w14:textId="77777777" w:rsidTr="00EE55E4">
        <w:trPr>
          <w:cantSplit/>
        </w:trPr>
        <w:tc>
          <w:tcPr>
            <w:tcW w:w="4478" w:type="dxa"/>
          </w:tcPr>
          <w:p w14:paraId="7EF85DEF" w14:textId="77777777" w:rsidR="00F17AEE" w:rsidRPr="00794792" w:rsidRDefault="00F17AEE" w:rsidP="00F17A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ตามส่วนงาน</w:t>
            </w:r>
          </w:p>
        </w:tc>
        <w:tc>
          <w:tcPr>
            <w:tcW w:w="763" w:type="dxa"/>
            <w:vAlign w:val="bottom"/>
          </w:tcPr>
          <w:p w14:paraId="19389515" w14:textId="29AD2408" w:rsidR="00F17AEE" w:rsidRPr="00794792" w:rsidRDefault="00F17AEE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180" w:type="dxa"/>
            <w:vAlign w:val="bottom"/>
          </w:tcPr>
          <w:p w14:paraId="2ABC18D4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13A76" w14:textId="6DD8EDD3" w:rsidR="00F17AEE" w:rsidRPr="00794792" w:rsidRDefault="00F17AEE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</w:rPr>
              <w:t>1,829</w:t>
            </w:r>
          </w:p>
        </w:tc>
        <w:tc>
          <w:tcPr>
            <w:tcW w:w="182" w:type="dxa"/>
            <w:vAlign w:val="bottom"/>
          </w:tcPr>
          <w:p w14:paraId="68FC723E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7B7A943" w14:textId="4F22CC58" w:rsidR="00F17AEE" w:rsidRPr="00794792" w:rsidRDefault="00F17AEE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78" w:type="dxa"/>
            <w:vAlign w:val="bottom"/>
          </w:tcPr>
          <w:p w14:paraId="1BE54908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462F7BA4" w14:textId="5A43CC95" w:rsidR="00F17AEE" w:rsidRPr="00794792" w:rsidRDefault="00F17AEE" w:rsidP="0042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178" w:type="dxa"/>
            <w:vAlign w:val="bottom"/>
          </w:tcPr>
          <w:p w14:paraId="26A72436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7524F917" w14:textId="5258CB6D" w:rsidR="00F17AEE" w:rsidRPr="00794792" w:rsidRDefault="00F17AEE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</w:rPr>
              <w:t>2,241</w:t>
            </w:r>
          </w:p>
        </w:tc>
      </w:tr>
      <w:tr w:rsidR="00F17AEE" w:rsidRPr="00EF18C5" w14:paraId="765FD512" w14:textId="77777777" w:rsidTr="00EE55E4">
        <w:trPr>
          <w:cantSplit/>
        </w:trPr>
        <w:tc>
          <w:tcPr>
            <w:tcW w:w="4478" w:type="dxa"/>
          </w:tcPr>
          <w:p w14:paraId="6CD5F6DA" w14:textId="77777777" w:rsidR="00F17AEE" w:rsidRPr="00794792" w:rsidRDefault="00F17AEE" w:rsidP="00F17A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63" w:type="dxa"/>
            <w:vAlign w:val="bottom"/>
          </w:tcPr>
          <w:p w14:paraId="676BED4C" w14:textId="77777777" w:rsidR="00F17AEE" w:rsidRPr="00794792" w:rsidRDefault="00F17AEE" w:rsidP="00F17AE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7B703A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D1EF6" w14:textId="77777777" w:rsidR="00F17AEE" w:rsidRPr="00794792" w:rsidRDefault="00F17AEE" w:rsidP="00F17AEE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4E99E8D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1748999" w14:textId="77777777" w:rsidR="00F17AEE" w:rsidRPr="00794792" w:rsidRDefault="00F17AEE" w:rsidP="00F17AEE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ECF8E85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6B9B5948" w14:textId="77777777" w:rsidR="00F17AEE" w:rsidRPr="00794792" w:rsidRDefault="00F17AEE" w:rsidP="00F17AE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1BD1E9C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0F4C1F77" w14:textId="75CEFEC5" w:rsidR="00F17AEE" w:rsidRPr="00794792" w:rsidRDefault="00F17AEE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F17AEE" w:rsidRPr="00EF18C5" w14:paraId="73B0E4CC" w14:textId="77777777" w:rsidTr="00EE55E4">
        <w:trPr>
          <w:cantSplit/>
        </w:trPr>
        <w:tc>
          <w:tcPr>
            <w:tcW w:w="4478" w:type="dxa"/>
          </w:tcPr>
          <w:p w14:paraId="557E0042" w14:textId="77777777" w:rsidR="00F17AEE" w:rsidRPr="00794792" w:rsidRDefault="00F17AEE" w:rsidP="00F17A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ต้นทุนทางการเงิน </w:t>
            </w:r>
          </w:p>
        </w:tc>
        <w:tc>
          <w:tcPr>
            <w:tcW w:w="763" w:type="dxa"/>
            <w:vAlign w:val="bottom"/>
          </w:tcPr>
          <w:p w14:paraId="5DDCD365" w14:textId="77777777" w:rsidR="00F17AEE" w:rsidRPr="00794792" w:rsidRDefault="00F17AEE" w:rsidP="00F17AE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A6A759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F037C" w14:textId="77777777" w:rsidR="00F17AEE" w:rsidRPr="00794792" w:rsidRDefault="00F17AEE" w:rsidP="00F17AEE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4E57328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17F8778" w14:textId="77777777" w:rsidR="00F17AEE" w:rsidRPr="00794792" w:rsidRDefault="00F17AEE" w:rsidP="00F17AEE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47CDA70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54D4DE57" w14:textId="77777777" w:rsidR="00F17AEE" w:rsidRPr="00794792" w:rsidRDefault="00F17AEE" w:rsidP="00F17AE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5629FC7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3398458C" w14:textId="18D3FF71" w:rsidR="00F17AEE" w:rsidRPr="00794792" w:rsidRDefault="00F17AEE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</w:rPr>
              <w:t>(202)</w:t>
            </w:r>
          </w:p>
        </w:tc>
      </w:tr>
      <w:tr w:rsidR="00F17AEE" w:rsidRPr="00EF18C5" w14:paraId="56A74236" w14:textId="77777777" w:rsidTr="00EE55E4">
        <w:trPr>
          <w:cantSplit/>
        </w:trPr>
        <w:tc>
          <w:tcPr>
            <w:tcW w:w="4478" w:type="dxa"/>
          </w:tcPr>
          <w:p w14:paraId="64465740" w14:textId="77777777" w:rsidR="00F17AEE" w:rsidRPr="00794792" w:rsidRDefault="00F17AEE" w:rsidP="00F17AEE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4792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กำไร</w:t>
            </w:r>
            <w:r w:rsidRPr="0079479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จากอัตราแลกเปลี่ยนสุทธิ</w:t>
            </w:r>
          </w:p>
        </w:tc>
        <w:tc>
          <w:tcPr>
            <w:tcW w:w="763" w:type="dxa"/>
            <w:vAlign w:val="bottom"/>
          </w:tcPr>
          <w:p w14:paraId="798E16E0" w14:textId="77777777" w:rsidR="00F17AEE" w:rsidRPr="00794792" w:rsidRDefault="00F17AEE" w:rsidP="00F17AE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108D67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D9657" w14:textId="77777777" w:rsidR="00F17AEE" w:rsidRPr="00794792" w:rsidRDefault="00F17AEE" w:rsidP="00F17AEE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54D4CFE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18F6764" w14:textId="77777777" w:rsidR="00F17AEE" w:rsidRPr="00794792" w:rsidRDefault="00F17AEE" w:rsidP="00F17AE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57E4D3C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5965AB78" w14:textId="77777777" w:rsidR="00F17AEE" w:rsidRPr="00794792" w:rsidRDefault="00F17AEE" w:rsidP="00F17AE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C700F09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61FD8A15" w14:textId="1F8CE7DC" w:rsidR="00F17AEE" w:rsidRPr="00794792" w:rsidRDefault="00F17AEE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F17AEE" w:rsidRPr="00EF18C5" w14:paraId="16B02158" w14:textId="77777777" w:rsidTr="00EE55E4">
        <w:trPr>
          <w:cantSplit/>
        </w:trPr>
        <w:tc>
          <w:tcPr>
            <w:tcW w:w="4478" w:type="dxa"/>
          </w:tcPr>
          <w:p w14:paraId="69A3F1BF" w14:textId="77777777" w:rsidR="00F17AEE" w:rsidRPr="00794792" w:rsidRDefault="00F17AEE" w:rsidP="00F17AEE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9479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ขาดทุนจากตราสารอนุพันธ์สุทธิ</w:t>
            </w:r>
          </w:p>
        </w:tc>
        <w:tc>
          <w:tcPr>
            <w:tcW w:w="763" w:type="dxa"/>
            <w:vAlign w:val="bottom"/>
          </w:tcPr>
          <w:p w14:paraId="517E2E50" w14:textId="77777777" w:rsidR="00F17AEE" w:rsidRPr="00794792" w:rsidRDefault="00F17AEE" w:rsidP="00F17AE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C38B8D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D8DEC" w14:textId="77777777" w:rsidR="00F17AEE" w:rsidRPr="00794792" w:rsidRDefault="00F17AEE" w:rsidP="00F17AEE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0CA4737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0B1AD077" w14:textId="77777777" w:rsidR="00F17AEE" w:rsidRPr="00794792" w:rsidRDefault="00F17AEE" w:rsidP="00F17AE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EBC23A6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32B0568C" w14:textId="77777777" w:rsidR="00F17AEE" w:rsidRPr="00794792" w:rsidRDefault="00F17AEE" w:rsidP="00F17AE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1F4F806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1DDBDCBE" w14:textId="6C0D0181" w:rsidR="00F17AEE" w:rsidRPr="00794792" w:rsidRDefault="00F17AEE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</w:rPr>
              <w:t>(18)</w:t>
            </w:r>
          </w:p>
        </w:tc>
      </w:tr>
      <w:tr w:rsidR="00F17AEE" w:rsidRPr="00EF18C5" w14:paraId="3848792E" w14:textId="77777777" w:rsidTr="00EE55E4">
        <w:trPr>
          <w:cantSplit/>
        </w:trPr>
        <w:tc>
          <w:tcPr>
            <w:tcW w:w="4478" w:type="dxa"/>
          </w:tcPr>
          <w:p w14:paraId="7DFBE8E8" w14:textId="77777777" w:rsidR="00F17AEE" w:rsidRPr="00794792" w:rsidRDefault="00F17AEE" w:rsidP="00F17AEE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94792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กำไร</w:t>
            </w:r>
            <w:r w:rsidRPr="0079479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จากการเปลี่ยนแปลงมูลค่ายุติธรรมของสินทรัพย์ชีวภาพ</w:t>
            </w:r>
          </w:p>
        </w:tc>
        <w:tc>
          <w:tcPr>
            <w:tcW w:w="763" w:type="dxa"/>
            <w:vAlign w:val="bottom"/>
          </w:tcPr>
          <w:p w14:paraId="44231879" w14:textId="77777777" w:rsidR="00F17AEE" w:rsidRPr="00794792" w:rsidRDefault="00F17AEE" w:rsidP="00F17AE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6EAE1B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9F49C" w14:textId="77777777" w:rsidR="00F17AEE" w:rsidRPr="00794792" w:rsidRDefault="00F17AEE" w:rsidP="00F17AEE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4C9E45B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04A4F2C" w14:textId="77777777" w:rsidR="00F17AEE" w:rsidRPr="00794792" w:rsidRDefault="00F17AEE" w:rsidP="00F17AE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DCC3C33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4F2E5C0D" w14:textId="77777777" w:rsidR="00F17AEE" w:rsidRPr="00794792" w:rsidRDefault="00F17AEE" w:rsidP="00F17AE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08E2B60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2922D4BF" w14:textId="6C51821E" w:rsidR="00F17AEE" w:rsidRPr="00794792" w:rsidRDefault="00F17AEE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F17AEE" w:rsidRPr="00EF18C5" w14:paraId="1303F39B" w14:textId="77777777" w:rsidTr="00EE55E4">
        <w:trPr>
          <w:cantSplit/>
          <w:trHeight w:val="299"/>
        </w:trPr>
        <w:tc>
          <w:tcPr>
            <w:tcW w:w="4478" w:type="dxa"/>
          </w:tcPr>
          <w:p w14:paraId="4F5DB2BA" w14:textId="77777777" w:rsidR="00F17AEE" w:rsidRPr="00794792" w:rsidRDefault="00F17AEE" w:rsidP="00F17AEE">
            <w:pPr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763" w:type="dxa"/>
            <w:vAlign w:val="bottom"/>
          </w:tcPr>
          <w:p w14:paraId="589E5B51" w14:textId="77777777" w:rsidR="00F17AEE" w:rsidRPr="00794792" w:rsidRDefault="00F17AEE" w:rsidP="00F17AE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2212C8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0C377321" w14:textId="77777777" w:rsidR="00F17AEE" w:rsidRPr="00794792" w:rsidRDefault="00F17AEE" w:rsidP="00F17AEE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6485EC1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167DA91" w14:textId="77777777" w:rsidR="00F17AEE" w:rsidRPr="00794792" w:rsidRDefault="00F17AEE" w:rsidP="00F17AE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838DF50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68DBFCD1" w14:textId="77777777" w:rsidR="00F17AEE" w:rsidRPr="00794792" w:rsidRDefault="00F17AEE" w:rsidP="00F17AE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A7EC853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4CD7EF4B" w14:textId="3D6D6C94" w:rsidR="00F17AEE" w:rsidRPr="00794792" w:rsidRDefault="00F17AEE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F17AEE" w:rsidRPr="00EF18C5" w14:paraId="35B1861E" w14:textId="77777777" w:rsidTr="00EE55E4">
        <w:trPr>
          <w:cantSplit/>
          <w:trHeight w:val="299"/>
        </w:trPr>
        <w:tc>
          <w:tcPr>
            <w:tcW w:w="4478" w:type="dxa"/>
          </w:tcPr>
          <w:p w14:paraId="19A52F3E" w14:textId="77777777" w:rsidR="00F17AEE" w:rsidRPr="00794792" w:rsidRDefault="00F17AEE" w:rsidP="00F17AEE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763" w:type="dxa"/>
            <w:vAlign w:val="bottom"/>
          </w:tcPr>
          <w:p w14:paraId="71121E42" w14:textId="77777777" w:rsidR="00F17AEE" w:rsidRPr="00794792" w:rsidRDefault="00F17AEE" w:rsidP="00F17AE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F1FC7C8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61401C98" w14:textId="77777777" w:rsidR="00F17AEE" w:rsidRPr="00794792" w:rsidRDefault="00F17AEE" w:rsidP="00F17AEE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395E45C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86681E6" w14:textId="77777777" w:rsidR="00F17AEE" w:rsidRPr="00794792" w:rsidRDefault="00F17AEE" w:rsidP="00F17AE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F9244B8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596343D3" w14:textId="77777777" w:rsidR="00F17AEE" w:rsidRPr="00794792" w:rsidRDefault="00F17AEE" w:rsidP="00F17AE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02DCE97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vAlign w:val="bottom"/>
          </w:tcPr>
          <w:p w14:paraId="085B6800" w14:textId="41458637" w:rsidR="00F17AEE" w:rsidRPr="00794792" w:rsidRDefault="00F17AEE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</w:rPr>
              <w:t>(329)</w:t>
            </w:r>
          </w:p>
        </w:tc>
      </w:tr>
      <w:tr w:rsidR="00F17AEE" w:rsidRPr="00EF18C5" w14:paraId="453B4E7C" w14:textId="77777777" w:rsidTr="00EE55E4">
        <w:trPr>
          <w:cantSplit/>
          <w:trHeight w:val="299"/>
        </w:trPr>
        <w:tc>
          <w:tcPr>
            <w:tcW w:w="4478" w:type="dxa"/>
          </w:tcPr>
          <w:p w14:paraId="7672F6A0" w14:textId="77777777" w:rsidR="00F17AEE" w:rsidRPr="00794792" w:rsidRDefault="00F17AEE" w:rsidP="00F17AEE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7947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7947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763" w:type="dxa"/>
            <w:vAlign w:val="bottom"/>
          </w:tcPr>
          <w:p w14:paraId="336C4E23" w14:textId="77777777" w:rsidR="00F17AEE" w:rsidRPr="00794792" w:rsidRDefault="00F17AEE" w:rsidP="00F17AE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FE71D9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28628992" w14:textId="77777777" w:rsidR="00F17AEE" w:rsidRPr="00794792" w:rsidRDefault="00F17AEE" w:rsidP="00F17AEE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744638E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5AC1D4C" w14:textId="77777777" w:rsidR="00F17AEE" w:rsidRPr="00794792" w:rsidRDefault="00F17AEE" w:rsidP="00F17AE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6ECB6DC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72301659" w14:textId="77777777" w:rsidR="00F17AEE" w:rsidRPr="00794792" w:rsidRDefault="00F17AEE" w:rsidP="00F17AE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9D63B0F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4897C" w14:textId="1EE3D090" w:rsidR="00F17AEE" w:rsidRPr="00794792" w:rsidRDefault="00F17AEE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47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1,924</w:t>
            </w:r>
          </w:p>
        </w:tc>
      </w:tr>
      <w:tr w:rsidR="00F17AEE" w:rsidRPr="00B0519B" w14:paraId="492C3D12" w14:textId="77777777" w:rsidTr="00EE55E4">
        <w:trPr>
          <w:cantSplit/>
          <w:trHeight w:val="40"/>
        </w:trPr>
        <w:tc>
          <w:tcPr>
            <w:tcW w:w="4478" w:type="dxa"/>
          </w:tcPr>
          <w:p w14:paraId="0F3ECF3B" w14:textId="77777777" w:rsidR="00F17AEE" w:rsidRPr="00B0519B" w:rsidRDefault="00F17AEE" w:rsidP="00F17AEE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3" w:type="dxa"/>
          </w:tcPr>
          <w:p w14:paraId="77A0B849" w14:textId="77777777" w:rsidR="00F17AEE" w:rsidRPr="00B0519B" w:rsidRDefault="00F17AEE" w:rsidP="00F17AEE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CACF03" w14:textId="77777777" w:rsidR="00F17AEE" w:rsidRPr="00B0519B" w:rsidRDefault="00F17AEE" w:rsidP="00F17AEE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</w:tcPr>
          <w:p w14:paraId="5E74A817" w14:textId="77777777" w:rsidR="00F17AEE" w:rsidRPr="00B0519B" w:rsidRDefault="00F17AEE" w:rsidP="00F17AEE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3C6159E4" w14:textId="77777777" w:rsidR="00F17AEE" w:rsidRPr="00B0519B" w:rsidRDefault="00F17AEE" w:rsidP="00F17AEE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</w:tcPr>
          <w:p w14:paraId="7DC24A01" w14:textId="77777777" w:rsidR="00F17AEE" w:rsidRPr="00B0519B" w:rsidRDefault="00F17AEE" w:rsidP="00F17AEE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19E01D3" w14:textId="77777777" w:rsidR="00F17AEE" w:rsidRPr="00B0519B" w:rsidRDefault="00F17AEE" w:rsidP="00F17AEE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dxa"/>
          </w:tcPr>
          <w:p w14:paraId="45B8C010" w14:textId="77777777" w:rsidR="00F17AEE" w:rsidRPr="00B0519B" w:rsidRDefault="00F17AEE" w:rsidP="00F17AEE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BACF96E" w14:textId="77777777" w:rsidR="00F17AEE" w:rsidRPr="00B0519B" w:rsidRDefault="00F17AEE" w:rsidP="00F17AEE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</w:tcPr>
          <w:p w14:paraId="15E9E614" w14:textId="77777777" w:rsidR="00F17AEE" w:rsidRPr="00B0519B" w:rsidRDefault="00F17AEE" w:rsidP="00F17AEE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7AEE" w:rsidRPr="00EF18C5" w14:paraId="0CC0C751" w14:textId="77777777" w:rsidTr="00EE55E4">
        <w:trPr>
          <w:cantSplit/>
        </w:trPr>
        <w:tc>
          <w:tcPr>
            <w:tcW w:w="4478" w:type="dxa"/>
          </w:tcPr>
          <w:p w14:paraId="412FB108" w14:textId="64817160" w:rsidR="00F17AEE" w:rsidRPr="00794792" w:rsidRDefault="00F17AEE" w:rsidP="00072A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  <w:r w:rsidR="00072A6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763" w:type="dxa"/>
            <w:vAlign w:val="bottom"/>
          </w:tcPr>
          <w:p w14:paraId="5DA76369" w14:textId="2E2CD6D7" w:rsidR="00F17AEE" w:rsidRPr="00794792" w:rsidRDefault="00F17AEE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  <w:tc>
          <w:tcPr>
            <w:tcW w:w="180" w:type="dxa"/>
            <w:vAlign w:val="bottom"/>
          </w:tcPr>
          <w:p w14:paraId="799D955F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862BC" w14:textId="3011AB0B" w:rsidR="00F17AEE" w:rsidRPr="00794792" w:rsidRDefault="00F17AEE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</w:rPr>
              <w:t>1,025</w:t>
            </w:r>
          </w:p>
        </w:tc>
        <w:tc>
          <w:tcPr>
            <w:tcW w:w="182" w:type="dxa"/>
            <w:vAlign w:val="bottom"/>
          </w:tcPr>
          <w:p w14:paraId="7E709EA2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182B2F9" w14:textId="74946779" w:rsidR="00F17AEE" w:rsidRPr="00794792" w:rsidRDefault="00F17AEE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78" w:type="dxa"/>
            <w:vAlign w:val="bottom"/>
          </w:tcPr>
          <w:p w14:paraId="4E18D9B1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2A642FF9" w14:textId="026938D3" w:rsidR="00F17AEE" w:rsidRPr="00794792" w:rsidRDefault="00F17AEE" w:rsidP="0042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609120AC" w14:textId="77777777" w:rsidR="00F17AEE" w:rsidRPr="00794792" w:rsidRDefault="00F17AEE" w:rsidP="00F17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3A9F4FAF" w14:textId="6AC7F497" w:rsidR="00F17AEE" w:rsidRPr="00794792" w:rsidRDefault="00F17AEE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</w:rPr>
              <w:t>1,312</w:t>
            </w:r>
          </w:p>
        </w:tc>
      </w:tr>
    </w:tbl>
    <w:p w14:paraId="46CD3EFE" w14:textId="77777777" w:rsidR="00E50ACE" w:rsidRDefault="00E50ACE" w:rsidP="006F6B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 w:firstLine="25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E2E7C2C" w14:textId="56F9C37C" w:rsidR="006F6B4E" w:rsidRPr="00EF18C5" w:rsidRDefault="006F6B4E" w:rsidP="006F6B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 w:firstLine="25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จังหวะเวลาในการรับรู้รายได้</w:t>
      </w:r>
    </w:p>
    <w:p w14:paraId="185E6A0C" w14:textId="77777777" w:rsidR="006F6B4E" w:rsidRPr="00261A49" w:rsidRDefault="006F6B4E" w:rsidP="007B3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7916FB77" w14:textId="69AD9494" w:rsidR="006F6B4E" w:rsidRDefault="006F6B4E" w:rsidP="006F6B4E">
      <w:pPr>
        <w:tabs>
          <w:tab w:val="clear" w:pos="227"/>
          <w:tab w:val="clear" w:pos="454"/>
          <w:tab w:val="clear" w:pos="680"/>
          <w:tab w:val="left" w:pos="720"/>
        </w:tabs>
        <w:ind w:left="540" w:right="-16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40777A">
        <w:rPr>
          <w:rFonts w:asciiTheme="majorBidi" w:hAnsiTheme="majorBidi" w:cstheme="majorBidi" w:hint="cs"/>
          <w:sz w:val="30"/>
          <w:szCs w:val="30"/>
          <w:cs/>
        </w:rPr>
        <w:t>สาม</w:t>
      </w:r>
      <w:r>
        <w:rPr>
          <w:rFonts w:asciiTheme="majorBidi" w:hAnsiTheme="majorBidi" w:cstheme="majorBidi" w:hint="cs"/>
          <w:sz w:val="30"/>
          <w:szCs w:val="30"/>
          <w:cs/>
        </w:rPr>
        <w:t>เดือนสิ้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นสุดวันที่ </w:t>
      </w:r>
      <w:r w:rsidRPr="00B20F02">
        <w:rPr>
          <w:rFonts w:asciiTheme="majorBidi" w:hAnsiTheme="majorBidi" w:cstheme="majorBidi"/>
          <w:sz w:val="30"/>
          <w:szCs w:val="30"/>
        </w:rPr>
        <w:t>3</w:t>
      </w:r>
      <w:r w:rsidR="00F17AEE">
        <w:rPr>
          <w:rFonts w:asciiTheme="majorBidi" w:hAnsiTheme="majorBidi" w:cstheme="majorBidi"/>
          <w:sz w:val="30"/>
          <w:szCs w:val="30"/>
        </w:rPr>
        <w:t>1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17AEE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 w:rsidR="00F17AEE">
        <w:rPr>
          <w:rFonts w:asciiTheme="majorBidi" w:hAnsiTheme="majorBidi" w:cstheme="majorBidi"/>
          <w:sz w:val="30"/>
          <w:szCs w:val="30"/>
        </w:rPr>
        <w:t>9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 w:rsidR="00F17AEE">
        <w:rPr>
          <w:rFonts w:asciiTheme="majorBidi" w:hAnsiTheme="majorBidi" w:cstheme="majorBidi"/>
          <w:sz w:val="30"/>
          <w:szCs w:val="30"/>
        </w:rPr>
        <w:t>8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6BD2">
        <w:rPr>
          <w:rFonts w:asciiTheme="majorBidi" w:hAnsiTheme="majorBidi" w:cstheme="majorBidi"/>
          <w:sz w:val="30"/>
          <w:szCs w:val="30"/>
          <w:cs/>
        </w:rPr>
        <w:t>รายได้ส่วนใหญ่ของกลุ่มบริษัทและบริษัทมีจังหวะเวลาในการรับรู้รายได้เป็น ณ เวลาใดเวลาหนึ่ง</w:t>
      </w:r>
    </w:p>
    <w:p w14:paraId="1EF620BB" w14:textId="77777777" w:rsidR="0079322F" w:rsidRPr="00261A49" w:rsidRDefault="0079322F" w:rsidP="00072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EEE72A8" w14:textId="77777777" w:rsidR="00D3165A" w:rsidRPr="00EF18C5" w:rsidRDefault="00B01419" w:rsidP="00D3165A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="00D3165A" w:rsidRPr="00EF18C5">
        <w:rPr>
          <w:rFonts w:asciiTheme="majorBidi" w:hAnsiTheme="majorBidi" w:cstheme="majorBidi"/>
          <w:sz w:val="30"/>
          <w:szCs w:val="30"/>
          <w:u w:val="none"/>
        </w:rPr>
        <w:tab/>
      </w:r>
      <w:r w:rsidR="00D3165A" w:rsidRPr="00EF18C5">
        <w:rPr>
          <w:rFonts w:asciiTheme="majorBidi" w:hAnsiTheme="majorBidi" w:cstheme="majorBidi"/>
          <w:sz w:val="30"/>
          <w:szCs w:val="30"/>
          <w:u w:val="none"/>
          <w:cs/>
        </w:rPr>
        <w:t>ภาษีเงินได้</w:t>
      </w:r>
    </w:p>
    <w:p w14:paraId="0CB15FCA" w14:textId="77777777" w:rsidR="00D3165A" w:rsidRPr="00261A49" w:rsidRDefault="00D3165A" w:rsidP="00D31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DBB5D9F" w14:textId="66CA8644" w:rsidR="00D3165A" w:rsidRDefault="00D3165A" w:rsidP="00441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</w:t>
      </w:r>
      <w:r w:rsidR="000858E3">
        <w:rPr>
          <w:rFonts w:asciiTheme="majorBidi" w:hAnsiTheme="majorBidi" w:cstheme="majorBidi" w:hint="cs"/>
          <w:sz w:val="30"/>
          <w:szCs w:val="30"/>
          <w:cs/>
        </w:rPr>
        <w:t>เวลา</w:t>
      </w:r>
      <w:r w:rsidR="00B56837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EA5D6D">
        <w:rPr>
          <w:rFonts w:asciiTheme="majorBidi" w:hAnsiTheme="majorBidi" w:cstheme="majorBidi" w:hint="cs"/>
          <w:sz w:val="30"/>
          <w:szCs w:val="30"/>
          <w:cs/>
        </w:rPr>
        <w:t>เดือนสิ้</w:t>
      </w:r>
      <w:r w:rsidR="00EA5D6D" w:rsidRPr="00B20F02">
        <w:rPr>
          <w:rFonts w:asciiTheme="majorBidi" w:hAnsiTheme="majorBidi" w:cstheme="majorBidi"/>
          <w:sz w:val="30"/>
          <w:szCs w:val="30"/>
          <w:cs/>
        </w:rPr>
        <w:t>นสุ</w:t>
      </w:r>
      <w:r w:rsidR="00441C4D">
        <w:rPr>
          <w:rFonts w:asciiTheme="majorBidi" w:hAnsiTheme="majorBidi" w:cstheme="majorBidi" w:hint="cs"/>
          <w:sz w:val="30"/>
          <w:szCs w:val="30"/>
          <w:cs/>
        </w:rPr>
        <w:t>ด</w:t>
      </w:r>
      <w:r w:rsidR="00EA5D6D" w:rsidRPr="00B20F02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F17AEE" w:rsidRPr="00F17AEE">
        <w:rPr>
          <w:rFonts w:asciiTheme="majorBidi" w:hAnsiTheme="majorBidi" w:cstheme="majorBidi"/>
          <w:sz w:val="30"/>
          <w:szCs w:val="30"/>
        </w:rPr>
        <w:t xml:space="preserve">31 </w:t>
      </w:r>
      <w:r w:rsidR="00F17AEE" w:rsidRPr="00F17AEE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F17AEE" w:rsidRPr="00F17AEE">
        <w:rPr>
          <w:rFonts w:asciiTheme="majorBidi" w:hAnsiTheme="majorBidi" w:cstheme="majorBidi"/>
          <w:sz w:val="30"/>
          <w:szCs w:val="30"/>
        </w:rPr>
        <w:t>256</w:t>
      </w:r>
      <w:r w:rsidR="00385C3E">
        <w:rPr>
          <w:rFonts w:asciiTheme="majorBidi" w:hAnsiTheme="majorBidi" w:cstheme="majorBidi"/>
          <w:sz w:val="30"/>
          <w:szCs w:val="30"/>
        </w:rPr>
        <w:t>9</w:t>
      </w:r>
      <w:r w:rsidR="00F17AEE" w:rsidRPr="00F17AE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  <w:cs/>
        </w:rPr>
        <w:t>คือร้อยละ</w:t>
      </w:r>
      <w:r w:rsidR="00933B49">
        <w:rPr>
          <w:rFonts w:asciiTheme="majorBidi" w:hAnsiTheme="majorBidi" w:cstheme="majorBidi"/>
          <w:sz w:val="30"/>
          <w:szCs w:val="30"/>
        </w:rPr>
        <w:t xml:space="preserve"> 17.</w:t>
      </w:r>
      <w:r w:rsidR="007505F7">
        <w:rPr>
          <w:rFonts w:asciiTheme="majorBidi" w:hAnsiTheme="majorBidi" w:cstheme="majorBidi"/>
          <w:sz w:val="30"/>
          <w:szCs w:val="30"/>
        </w:rPr>
        <w:t>39</w:t>
      </w:r>
      <w:r w:rsidR="00256703">
        <w:rPr>
          <w:rFonts w:asciiTheme="majorBidi" w:hAnsiTheme="majorBidi" w:cstheme="majorBidi"/>
          <w:sz w:val="30"/>
          <w:szCs w:val="30"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  <w:cs/>
        </w:rPr>
        <w:t>และ ร้อยละ</w:t>
      </w:r>
      <w:r w:rsidR="007505F7">
        <w:rPr>
          <w:rFonts w:asciiTheme="majorBidi" w:hAnsiTheme="majorBidi" w:cstheme="majorBidi"/>
          <w:sz w:val="30"/>
          <w:szCs w:val="30"/>
        </w:rPr>
        <w:t xml:space="preserve"> 14.91</w:t>
      </w:r>
      <w:r w:rsidR="00EA5D6D">
        <w:rPr>
          <w:rFonts w:asciiTheme="majorBidi" w:hAnsiTheme="majorBidi" w:cstheme="majorBidi"/>
          <w:sz w:val="30"/>
          <w:szCs w:val="30"/>
        </w:rPr>
        <w:t xml:space="preserve"> </w:t>
      </w:r>
      <w:r w:rsidRPr="00EF541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EF18C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17AEE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EF18C5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Pr="00EF18C5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761C54" w:rsidRPr="001C4F7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C4F7D" w:rsidRPr="001C4F7D">
        <w:rPr>
          <w:rFonts w:asciiTheme="majorBidi" w:hAnsiTheme="majorBidi" w:cstheme="majorBidi"/>
          <w:i/>
          <w:iCs/>
          <w:sz w:val="30"/>
          <w:szCs w:val="30"/>
        </w:rPr>
        <w:t>14.60</w:t>
      </w:r>
      <w:r w:rsidR="00F17AEE">
        <w:rPr>
          <w:rFonts w:asciiTheme="majorBidi" w:hAnsiTheme="majorBidi" w:cstheme="majorBidi"/>
          <w:sz w:val="30"/>
          <w:szCs w:val="30"/>
        </w:rPr>
        <w:t xml:space="preserve"> </w:t>
      </w:r>
      <w:r w:rsidRPr="00EA5D6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ร้อยละ </w:t>
      </w:r>
      <w:r w:rsidR="00EA5D6D" w:rsidRPr="00EA5D6D">
        <w:rPr>
          <w:rFonts w:asciiTheme="majorBidi" w:hAnsiTheme="majorBidi"/>
          <w:i/>
          <w:iCs/>
          <w:sz w:val="30"/>
          <w:szCs w:val="30"/>
        </w:rPr>
        <w:t>1</w:t>
      </w:r>
      <w:r w:rsidR="00F17AEE">
        <w:rPr>
          <w:rFonts w:asciiTheme="majorBidi" w:hAnsiTheme="majorBidi"/>
          <w:i/>
          <w:iCs/>
          <w:sz w:val="30"/>
          <w:szCs w:val="30"/>
        </w:rPr>
        <w:t>3</w:t>
      </w:r>
      <w:r w:rsidR="00EA5D6D" w:rsidRPr="00EA5D6D">
        <w:rPr>
          <w:rFonts w:asciiTheme="majorBidi" w:hAnsiTheme="majorBidi"/>
          <w:i/>
          <w:iCs/>
          <w:sz w:val="30"/>
          <w:szCs w:val="30"/>
        </w:rPr>
        <w:t>.</w:t>
      </w:r>
      <w:r w:rsidR="00F17AEE">
        <w:rPr>
          <w:rFonts w:asciiTheme="majorBidi" w:hAnsiTheme="majorBidi"/>
          <w:i/>
          <w:iCs/>
          <w:sz w:val="30"/>
          <w:szCs w:val="30"/>
        </w:rPr>
        <w:t>8</w:t>
      </w:r>
      <w:r w:rsidR="00EA5D6D" w:rsidRPr="00EA5D6D">
        <w:rPr>
          <w:rFonts w:asciiTheme="majorBidi" w:hAnsiTheme="majorBidi"/>
          <w:i/>
          <w:iCs/>
          <w:sz w:val="30"/>
          <w:szCs w:val="30"/>
        </w:rPr>
        <w:t>7</w:t>
      </w:r>
      <w:r w:rsidR="00EA5D6D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EF18C5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EF18C5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EF18C5">
        <w:rPr>
          <w:rFonts w:asciiTheme="majorBidi" w:hAnsiTheme="majorBidi"/>
          <w:sz w:val="30"/>
          <w:szCs w:val="30"/>
          <w:cs/>
        </w:rPr>
        <w:t xml:space="preserve"> </w:t>
      </w:r>
      <w:r w:rsidR="009E6E12" w:rsidRPr="009E6E12">
        <w:rPr>
          <w:rFonts w:asciiTheme="majorBidi" w:hAnsiTheme="majorBidi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มาจากการสิ้นสุดของสิทธิยกเว้นภาษีเงินได้จากกิจการที่ได้รับการส่งเสริมการลงทุน</w:t>
      </w:r>
    </w:p>
    <w:p w14:paraId="227DD855" w14:textId="0106FD38" w:rsidR="00261A49" w:rsidRDefault="00261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65D91B89" w14:textId="4EE27C9D" w:rsidR="00FE38D3" w:rsidRPr="000F6D07" w:rsidRDefault="00761C54" w:rsidP="00761C54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761C54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2C54E7" w:rsidRPr="000F6D07">
        <w:rPr>
          <w:rFonts w:asciiTheme="majorBidi" w:hAnsiTheme="majorBidi" w:cstheme="majorBidi" w:hint="cs"/>
          <w:sz w:val="30"/>
          <w:szCs w:val="30"/>
          <w:u w:val="none"/>
          <w:cs/>
        </w:rPr>
        <w:t>ทุนเรือนหุ้น</w:t>
      </w:r>
    </w:p>
    <w:p w14:paraId="08803F0F" w14:textId="77777777" w:rsidR="00634ABF" w:rsidRPr="00261A49" w:rsidRDefault="00634ABF" w:rsidP="00FE3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7CAEBDF" w14:textId="219733B8" w:rsidR="003E1965" w:rsidRPr="000C1383" w:rsidRDefault="003E1965" w:rsidP="00FE3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C1383">
        <w:rPr>
          <w:rFonts w:asciiTheme="majorBidi" w:hAnsiTheme="majorBidi" w:hint="cs"/>
          <w:sz w:val="30"/>
          <w:szCs w:val="30"/>
          <w:cs/>
        </w:rPr>
        <w:t>ในการประชุมคณะกรรมการของบริษัท</w:t>
      </w:r>
      <w:r w:rsidRPr="000C1383">
        <w:rPr>
          <w:rFonts w:asciiTheme="majorBidi" w:hAnsiTheme="majorBidi"/>
          <w:sz w:val="30"/>
          <w:szCs w:val="30"/>
          <w:cs/>
        </w:rPr>
        <w:t xml:space="preserve"> </w:t>
      </w:r>
      <w:r w:rsidRPr="000C1383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0C1383">
        <w:rPr>
          <w:rFonts w:asciiTheme="majorBidi" w:hAnsiTheme="majorBidi"/>
          <w:sz w:val="30"/>
          <w:szCs w:val="30"/>
          <w:cs/>
        </w:rPr>
        <w:t xml:space="preserve"> </w:t>
      </w:r>
      <w:r w:rsidRPr="000C1383">
        <w:rPr>
          <w:rFonts w:asciiTheme="majorBidi" w:hAnsiTheme="majorBidi" w:cstheme="majorBidi"/>
          <w:sz w:val="30"/>
          <w:szCs w:val="30"/>
        </w:rPr>
        <w:t>2</w:t>
      </w:r>
      <w:r w:rsidR="00871B72" w:rsidRPr="000C1383">
        <w:rPr>
          <w:rFonts w:asciiTheme="majorBidi" w:hAnsiTheme="majorBidi" w:cstheme="majorBidi"/>
          <w:sz w:val="30"/>
          <w:szCs w:val="30"/>
        </w:rPr>
        <w:t>3</w:t>
      </w:r>
      <w:r w:rsidRPr="000C1383">
        <w:rPr>
          <w:rFonts w:asciiTheme="majorBidi" w:hAnsiTheme="majorBidi" w:cstheme="majorBidi"/>
          <w:sz w:val="30"/>
          <w:szCs w:val="30"/>
        </w:rPr>
        <w:t xml:space="preserve"> </w:t>
      </w:r>
      <w:r w:rsidR="00871B72" w:rsidRPr="000C1383"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Pr="000C1383">
        <w:rPr>
          <w:rFonts w:asciiTheme="majorBidi" w:hAnsiTheme="majorBidi" w:cstheme="majorBidi"/>
          <w:sz w:val="30"/>
          <w:szCs w:val="30"/>
        </w:rPr>
        <w:t xml:space="preserve">2568 </w:t>
      </w:r>
      <w:r w:rsidRPr="000C1383">
        <w:rPr>
          <w:rFonts w:asciiTheme="majorBidi" w:hAnsiTheme="majorBidi" w:hint="cs"/>
          <w:sz w:val="30"/>
          <w:szCs w:val="30"/>
          <w:cs/>
        </w:rPr>
        <w:t>คณะกรรมการบริษัท</w:t>
      </w:r>
      <w:r w:rsidRPr="000C1383">
        <w:rPr>
          <w:rFonts w:asciiTheme="majorBidi" w:hAnsiTheme="majorBidi"/>
          <w:sz w:val="30"/>
          <w:szCs w:val="30"/>
          <w:cs/>
        </w:rPr>
        <w:t xml:space="preserve"> </w:t>
      </w:r>
      <w:r w:rsidRPr="000C1383">
        <w:rPr>
          <w:rFonts w:asciiTheme="majorBidi" w:hAnsiTheme="majorBidi" w:hint="cs"/>
          <w:sz w:val="30"/>
          <w:szCs w:val="30"/>
          <w:cs/>
        </w:rPr>
        <w:t>มีมติอนุมัติโครงการ</w:t>
      </w:r>
      <w:r w:rsidR="00AB3391" w:rsidRPr="000C1383">
        <w:rPr>
          <w:rFonts w:asciiTheme="majorBidi" w:hAnsiTheme="majorBidi"/>
          <w:sz w:val="30"/>
          <w:szCs w:val="30"/>
        </w:rPr>
        <w:br/>
      </w:r>
      <w:r w:rsidRPr="000C1383">
        <w:rPr>
          <w:rFonts w:asciiTheme="majorBidi" w:hAnsiTheme="majorBidi" w:hint="cs"/>
          <w:spacing w:val="-6"/>
          <w:sz w:val="30"/>
          <w:szCs w:val="30"/>
          <w:cs/>
        </w:rPr>
        <w:t>หุ้นทุนซื้อคืนเพื่อการบริหารทางการเงิน</w:t>
      </w:r>
      <w:r w:rsidR="00D6492E" w:rsidRPr="000C1383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Pr="000C1383">
        <w:rPr>
          <w:rFonts w:asciiTheme="majorBidi" w:hAnsiTheme="majorBidi" w:hint="cs"/>
          <w:spacing w:val="-6"/>
          <w:sz w:val="30"/>
          <w:szCs w:val="30"/>
          <w:cs/>
        </w:rPr>
        <w:t>จำนวนไม่เกิน</w:t>
      </w:r>
      <w:r w:rsidRPr="000C138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D6492E" w:rsidRPr="000C1383">
        <w:rPr>
          <w:rFonts w:asciiTheme="majorBidi" w:hAnsiTheme="majorBidi" w:cstheme="majorBidi"/>
          <w:spacing w:val="-6"/>
          <w:sz w:val="30"/>
          <w:szCs w:val="30"/>
        </w:rPr>
        <w:t>85</w:t>
      </w:r>
      <w:r w:rsidRPr="000C138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0C1383">
        <w:rPr>
          <w:rFonts w:asciiTheme="majorBidi" w:hAnsiTheme="majorBidi" w:hint="cs"/>
          <w:spacing w:val="-6"/>
          <w:sz w:val="30"/>
          <w:szCs w:val="30"/>
          <w:cs/>
        </w:rPr>
        <w:t>ล้านหุ้น</w:t>
      </w:r>
      <w:r w:rsidRPr="000C138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0C1383">
        <w:rPr>
          <w:rFonts w:asciiTheme="majorBidi" w:hAnsiTheme="majorBidi" w:hint="cs"/>
          <w:spacing w:val="-6"/>
          <w:sz w:val="30"/>
          <w:szCs w:val="30"/>
          <w:cs/>
        </w:rPr>
        <w:t>หรือ</w:t>
      </w:r>
      <w:r w:rsidR="00115DAC" w:rsidRPr="000C1383">
        <w:rPr>
          <w:rFonts w:asciiTheme="majorBidi" w:hAnsiTheme="majorBidi" w:hint="cs"/>
          <w:spacing w:val="-6"/>
          <w:sz w:val="30"/>
          <w:szCs w:val="30"/>
          <w:cs/>
        </w:rPr>
        <w:t>คิดเป็น</w:t>
      </w:r>
      <w:r w:rsidRPr="000C1383">
        <w:rPr>
          <w:rFonts w:asciiTheme="majorBidi" w:hAnsiTheme="majorBidi" w:hint="cs"/>
          <w:spacing w:val="-6"/>
          <w:sz w:val="30"/>
          <w:szCs w:val="30"/>
          <w:cs/>
        </w:rPr>
        <w:t>ร้อยละ</w:t>
      </w:r>
      <w:r w:rsidRPr="000C138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A67A2B" w:rsidRPr="000C1383">
        <w:rPr>
          <w:rFonts w:asciiTheme="majorBidi" w:hAnsiTheme="majorBidi" w:cstheme="majorBidi"/>
          <w:spacing w:val="-6"/>
          <w:sz w:val="30"/>
          <w:szCs w:val="30"/>
        </w:rPr>
        <w:t>4.39</w:t>
      </w:r>
      <w:r w:rsidRPr="000C138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0C1383">
        <w:rPr>
          <w:rFonts w:asciiTheme="majorBidi" w:hAnsiTheme="majorBidi" w:hint="cs"/>
          <w:spacing w:val="-6"/>
          <w:sz w:val="30"/>
          <w:szCs w:val="30"/>
          <w:cs/>
        </w:rPr>
        <w:t>ของหุ้นที่ออกและชำระแล้ว</w:t>
      </w:r>
      <w:r w:rsidRPr="000C1383">
        <w:rPr>
          <w:rFonts w:asciiTheme="majorBidi" w:hAnsiTheme="majorBidi" w:hint="cs"/>
          <w:sz w:val="30"/>
          <w:szCs w:val="30"/>
          <w:cs/>
        </w:rPr>
        <w:t>ทั้งหมด</w:t>
      </w:r>
      <w:r w:rsidRPr="000C1383">
        <w:rPr>
          <w:rFonts w:asciiTheme="majorBidi" w:hAnsiTheme="majorBidi"/>
          <w:sz w:val="30"/>
          <w:szCs w:val="30"/>
          <w:cs/>
        </w:rPr>
        <w:t xml:space="preserve"> </w:t>
      </w:r>
      <w:r w:rsidRPr="000C1383">
        <w:rPr>
          <w:rFonts w:asciiTheme="majorBidi" w:hAnsiTheme="majorBidi" w:hint="cs"/>
          <w:sz w:val="30"/>
          <w:szCs w:val="30"/>
          <w:cs/>
        </w:rPr>
        <w:t>และมีวงเงินสูงสุดที่จะใช้ในการซื้อหุ้นคืนไม่เกิน</w:t>
      </w:r>
      <w:r w:rsidRPr="000C1383">
        <w:rPr>
          <w:rFonts w:asciiTheme="majorBidi" w:hAnsiTheme="majorBidi"/>
          <w:sz w:val="30"/>
          <w:szCs w:val="30"/>
          <w:cs/>
        </w:rPr>
        <w:t xml:space="preserve"> </w:t>
      </w:r>
      <w:r w:rsidR="00CC1B34" w:rsidRPr="000C1383">
        <w:rPr>
          <w:rFonts w:asciiTheme="majorBidi" w:hAnsiTheme="majorBidi" w:cstheme="majorBidi"/>
          <w:sz w:val="30"/>
          <w:szCs w:val="30"/>
        </w:rPr>
        <w:t>2</w:t>
      </w:r>
      <w:r w:rsidRPr="000C1383">
        <w:rPr>
          <w:rFonts w:asciiTheme="majorBidi" w:hAnsiTheme="majorBidi" w:cstheme="majorBidi"/>
          <w:sz w:val="30"/>
          <w:szCs w:val="30"/>
        </w:rPr>
        <w:t xml:space="preserve">,000 </w:t>
      </w:r>
      <w:r w:rsidRPr="000C1383">
        <w:rPr>
          <w:rFonts w:asciiTheme="majorBidi" w:hAnsiTheme="majorBidi" w:hint="cs"/>
          <w:sz w:val="30"/>
          <w:szCs w:val="30"/>
          <w:cs/>
        </w:rPr>
        <w:t>ล้านบาท</w:t>
      </w:r>
      <w:r w:rsidRPr="000C1383">
        <w:rPr>
          <w:rFonts w:asciiTheme="majorBidi" w:hAnsiTheme="majorBidi"/>
          <w:sz w:val="30"/>
          <w:szCs w:val="30"/>
          <w:cs/>
        </w:rPr>
        <w:t xml:space="preserve"> </w:t>
      </w:r>
      <w:r w:rsidRPr="000C1383">
        <w:rPr>
          <w:rFonts w:asciiTheme="majorBidi" w:hAnsiTheme="majorBidi" w:hint="cs"/>
          <w:sz w:val="30"/>
          <w:szCs w:val="30"/>
          <w:cs/>
        </w:rPr>
        <w:t>โดย</w:t>
      </w:r>
      <w:r w:rsidR="002454AA" w:rsidRPr="000C1383">
        <w:rPr>
          <w:rFonts w:asciiTheme="majorBidi" w:hAnsiTheme="majorBidi" w:hint="cs"/>
          <w:sz w:val="30"/>
          <w:szCs w:val="30"/>
          <w:cs/>
        </w:rPr>
        <w:t>วิธีการจับคู่อัตโนมัติผ่านระบบ</w:t>
      </w:r>
      <w:r w:rsidR="00AB3391" w:rsidRPr="000C1383">
        <w:rPr>
          <w:rFonts w:asciiTheme="majorBidi" w:hAnsiTheme="majorBidi"/>
          <w:sz w:val="30"/>
          <w:szCs w:val="30"/>
        </w:rPr>
        <w:br/>
      </w:r>
      <w:r w:rsidR="002454AA" w:rsidRPr="000C1383">
        <w:rPr>
          <w:rFonts w:asciiTheme="majorBidi" w:hAnsiTheme="majorBidi" w:hint="cs"/>
          <w:sz w:val="30"/>
          <w:szCs w:val="30"/>
          <w:cs/>
        </w:rPr>
        <w:t>ซื้อขายของ</w:t>
      </w:r>
      <w:r w:rsidRPr="000C1383">
        <w:rPr>
          <w:rFonts w:asciiTheme="majorBidi" w:hAnsiTheme="majorBidi" w:hint="cs"/>
          <w:sz w:val="30"/>
          <w:szCs w:val="30"/>
          <w:cs/>
        </w:rPr>
        <w:t>ตลาดหลักทรัพย์แห่งประเทศไทย</w:t>
      </w:r>
      <w:r w:rsidRPr="000C1383">
        <w:rPr>
          <w:rFonts w:asciiTheme="majorBidi" w:hAnsiTheme="majorBidi"/>
          <w:sz w:val="30"/>
          <w:szCs w:val="30"/>
          <w:cs/>
        </w:rPr>
        <w:t xml:space="preserve"> </w:t>
      </w:r>
      <w:r w:rsidRPr="000C1383">
        <w:rPr>
          <w:rFonts w:asciiTheme="majorBidi" w:hAnsiTheme="majorBidi" w:hint="cs"/>
          <w:sz w:val="30"/>
          <w:szCs w:val="30"/>
          <w:cs/>
        </w:rPr>
        <w:t>ภายในระยะเวลา</w:t>
      </w:r>
      <w:r w:rsidRPr="000C1383">
        <w:rPr>
          <w:rFonts w:asciiTheme="majorBidi" w:hAnsiTheme="majorBidi"/>
          <w:sz w:val="30"/>
          <w:szCs w:val="30"/>
          <w:cs/>
        </w:rPr>
        <w:t xml:space="preserve"> </w:t>
      </w:r>
      <w:r w:rsidRPr="000C1383">
        <w:rPr>
          <w:rFonts w:asciiTheme="majorBidi" w:hAnsiTheme="majorBidi" w:cstheme="majorBidi"/>
          <w:sz w:val="30"/>
          <w:szCs w:val="30"/>
        </w:rPr>
        <w:t xml:space="preserve">6 </w:t>
      </w:r>
      <w:r w:rsidRPr="000C1383">
        <w:rPr>
          <w:rFonts w:asciiTheme="majorBidi" w:hAnsiTheme="majorBidi" w:hint="cs"/>
          <w:sz w:val="30"/>
          <w:szCs w:val="30"/>
          <w:cs/>
        </w:rPr>
        <w:t>เดือน</w:t>
      </w:r>
      <w:r w:rsidRPr="000C1383">
        <w:rPr>
          <w:rFonts w:asciiTheme="majorBidi" w:hAnsiTheme="majorBidi"/>
          <w:sz w:val="30"/>
          <w:szCs w:val="30"/>
          <w:cs/>
        </w:rPr>
        <w:t xml:space="preserve"> </w:t>
      </w:r>
      <w:r w:rsidRPr="000C1383">
        <w:rPr>
          <w:rFonts w:asciiTheme="majorBidi" w:hAnsiTheme="majorBidi" w:hint="cs"/>
          <w:sz w:val="30"/>
          <w:szCs w:val="30"/>
          <w:cs/>
        </w:rPr>
        <w:t>นับตั้งแต่วันที่</w:t>
      </w:r>
      <w:r w:rsidRPr="000C1383">
        <w:rPr>
          <w:rFonts w:asciiTheme="majorBidi" w:hAnsiTheme="majorBidi"/>
          <w:sz w:val="30"/>
          <w:szCs w:val="30"/>
          <w:cs/>
        </w:rPr>
        <w:t xml:space="preserve"> </w:t>
      </w:r>
      <w:r w:rsidRPr="000C1383">
        <w:rPr>
          <w:rFonts w:asciiTheme="majorBidi" w:hAnsiTheme="majorBidi" w:cstheme="majorBidi"/>
          <w:sz w:val="30"/>
          <w:szCs w:val="30"/>
        </w:rPr>
        <w:t>2</w:t>
      </w:r>
      <w:r w:rsidR="002454AA" w:rsidRPr="000C1383">
        <w:rPr>
          <w:rFonts w:asciiTheme="majorBidi" w:hAnsiTheme="majorBidi" w:cstheme="majorBidi"/>
          <w:sz w:val="30"/>
          <w:szCs w:val="30"/>
        </w:rPr>
        <w:t>9</w:t>
      </w:r>
      <w:r w:rsidRPr="000C1383">
        <w:rPr>
          <w:rFonts w:asciiTheme="majorBidi" w:hAnsiTheme="majorBidi" w:cstheme="majorBidi"/>
          <w:sz w:val="30"/>
          <w:szCs w:val="30"/>
        </w:rPr>
        <w:t xml:space="preserve"> </w:t>
      </w:r>
      <w:r w:rsidR="002454AA" w:rsidRPr="000C1383"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Pr="000C1383">
        <w:rPr>
          <w:rFonts w:asciiTheme="majorBidi" w:hAnsiTheme="majorBidi" w:cstheme="majorBidi"/>
          <w:sz w:val="30"/>
          <w:szCs w:val="30"/>
        </w:rPr>
        <w:t xml:space="preserve">2568 </w:t>
      </w:r>
      <w:r w:rsidRPr="000C1383">
        <w:rPr>
          <w:rFonts w:asciiTheme="majorBidi" w:hAnsiTheme="majorBidi" w:hint="cs"/>
          <w:sz w:val="30"/>
          <w:szCs w:val="30"/>
          <w:cs/>
        </w:rPr>
        <w:t>ถึงวันที่</w:t>
      </w:r>
      <w:r w:rsidRPr="000C1383">
        <w:rPr>
          <w:rFonts w:asciiTheme="majorBidi" w:hAnsiTheme="majorBidi"/>
          <w:sz w:val="30"/>
          <w:szCs w:val="30"/>
          <w:cs/>
        </w:rPr>
        <w:t xml:space="preserve"> </w:t>
      </w:r>
      <w:r w:rsidR="00F40E83" w:rsidRPr="000C1383">
        <w:rPr>
          <w:rFonts w:asciiTheme="majorBidi" w:hAnsiTheme="majorBidi"/>
          <w:sz w:val="30"/>
          <w:szCs w:val="30"/>
        </w:rPr>
        <w:br/>
      </w:r>
      <w:r w:rsidRPr="000C1383">
        <w:rPr>
          <w:rFonts w:asciiTheme="majorBidi" w:hAnsiTheme="majorBidi" w:cstheme="majorBidi"/>
          <w:sz w:val="30"/>
          <w:szCs w:val="30"/>
        </w:rPr>
        <w:t>2</w:t>
      </w:r>
      <w:r w:rsidR="002454AA" w:rsidRPr="000C1383">
        <w:rPr>
          <w:rFonts w:asciiTheme="majorBidi" w:hAnsiTheme="majorBidi" w:cstheme="majorBidi"/>
          <w:sz w:val="30"/>
          <w:szCs w:val="30"/>
        </w:rPr>
        <w:t>7</w:t>
      </w:r>
      <w:r w:rsidRPr="000C1383">
        <w:rPr>
          <w:rFonts w:asciiTheme="majorBidi" w:hAnsiTheme="majorBidi" w:cstheme="majorBidi"/>
          <w:sz w:val="30"/>
          <w:szCs w:val="30"/>
        </w:rPr>
        <w:t xml:space="preserve"> </w:t>
      </w:r>
      <w:r w:rsidR="002454AA" w:rsidRPr="000C1383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Pr="000C1383">
        <w:rPr>
          <w:rFonts w:asciiTheme="majorBidi" w:hAnsiTheme="majorBidi" w:cstheme="majorBidi"/>
          <w:sz w:val="30"/>
          <w:szCs w:val="30"/>
        </w:rPr>
        <w:t>256</w:t>
      </w:r>
      <w:r w:rsidR="002454AA" w:rsidRPr="000C1383">
        <w:rPr>
          <w:rFonts w:asciiTheme="majorBidi" w:hAnsiTheme="majorBidi" w:cstheme="majorBidi"/>
          <w:sz w:val="30"/>
          <w:szCs w:val="30"/>
        </w:rPr>
        <w:t>9</w:t>
      </w:r>
      <w:r w:rsidRPr="000C1383">
        <w:rPr>
          <w:rFonts w:asciiTheme="majorBidi" w:hAnsiTheme="majorBidi" w:cstheme="majorBidi"/>
          <w:sz w:val="30"/>
          <w:szCs w:val="30"/>
        </w:rPr>
        <w:t xml:space="preserve"> </w:t>
      </w:r>
      <w:r w:rsidRPr="000C1383">
        <w:rPr>
          <w:rFonts w:asciiTheme="majorBidi" w:hAnsiTheme="majorBidi" w:hint="cs"/>
          <w:sz w:val="30"/>
          <w:szCs w:val="30"/>
          <w:cs/>
        </w:rPr>
        <w:t>โดยหุ้นทุนซื้อคืนต้องจำหน่ายออกไปภายหลัง</w:t>
      </w:r>
      <w:r w:rsidRPr="000C1383">
        <w:rPr>
          <w:rFonts w:asciiTheme="majorBidi" w:hAnsiTheme="majorBidi"/>
          <w:sz w:val="30"/>
          <w:szCs w:val="30"/>
          <w:cs/>
        </w:rPr>
        <w:t xml:space="preserve"> </w:t>
      </w:r>
      <w:r w:rsidR="00980252" w:rsidRPr="000C1383">
        <w:rPr>
          <w:rFonts w:asciiTheme="majorBidi" w:hAnsiTheme="majorBidi"/>
          <w:sz w:val="30"/>
          <w:szCs w:val="30"/>
        </w:rPr>
        <w:t>3</w:t>
      </w:r>
      <w:r w:rsidRPr="000C1383">
        <w:rPr>
          <w:rFonts w:asciiTheme="majorBidi" w:hAnsiTheme="majorBidi" w:cstheme="majorBidi"/>
          <w:sz w:val="30"/>
          <w:szCs w:val="30"/>
        </w:rPr>
        <w:t xml:space="preserve"> </w:t>
      </w:r>
      <w:r w:rsidRPr="000C1383">
        <w:rPr>
          <w:rFonts w:asciiTheme="majorBidi" w:hAnsiTheme="majorBidi" w:hint="cs"/>
          <w:sz w:val="30"/>
          <w:szCs w:val="30"/>
          <w:cs/>
        </w:rPr>
        <w:t>เดือน</w:t>
      </w:r>
      <w:r w:rsidRPr="000C1383">
        <w:rPr>
          <w:rFonts w:asciiTheme="majorBidi" w:hAnsiTheme="majorBidi"/>
          <w:sz w:val="30"/>
          <w:szCs w:val="30"/>
          <w:cs/>
        </w:rPr>
        <w:t xml:space="preserve"> </w:t>
      </w:r>
      <w:r w:rsidRPr="000C1383">
        <w:rPr>
          <w:rFonts w:asciiTheme="majorBidi" w:hAnsiTheme="majorBidi" w:hint="cs"/>
          <w:sz w:val="30"/>
          <w:szCs w:val="30"/>
          <w:cs/>
        </w:rPr>
        <w:t>แต่ไม่เกิน</w:t>
      </w:r>
      <w:r w:rsidRPr="000C1383">
        <w:rPr>
          <w:rFonts w:asciiTheme="majorBidi" w:hAnsiTheme="majorBidi"/>
          <w:sz w:val="30"/>
          <w:szCs w:val="30"/>
          <w:cs/>
        </w:rPr>
        <w:t xml:space="preserve"> </w:t>
      </w:r>
      <w:r w:rsidRPr="000C1383">
        <w:rPr>
          <w:rFonts w:asciiTheme="majorBidi" w:hAnsiTheme="majorBidi" w:cstheme="majorBidi"/>
          <w:sz w:val="30"/>
          <w:szCs w:val="30"/>
        </w:rPr>
        <w:t xml:space="preserve">3 </w:t>
      </w:r>
      <w:r w:rsidRPr="000C1383">
        <w:rPr>
          <w:rFonts w:asciiTheme="majorBidi" w:hAnsiTheme="majorBidi" w:hint="cs"/>
          <w:sz w:val="30"/>
          <w:szCs w:val="30"/>
          <w:cs/>
        </w:rPr>
        <w:t>ปี</w:t>
      </w:r>
      <w:r w:rsidRPr="000C1383">
        <w:rPr>
          <w:rFonts w:asciiTheme="majorBidi" w:hAnsiTheme="majorBidi"/>
          <w:sz w:val="30"/>
          <w:szCs w:val="30"/>
          <w:cs/>
        </w:rPr>
        <w:t xml:space="preserve"> </w:t>
      </w:r>
      <w:r w:rsidRPr="000C1383">
        <w:rPr>
          <w:rFonts w:asciiTheme="majorBidi" w:hAnsiTheme="majorBidi" w:hint="cs"/>
          <w:sz w:val="30"/>
          <w:szCs w:val="30"/>
          <w:cs/>
        </w:rPr>
        <w:t>นับจากวันซื้อหุ้นคืนเสร็จสิ้น</w:t>
      </w:r>
    </w:p>
    <w:p w14:paraId="27FF75B7" w14:textId="77777777" w:rsidR="00CF248B" w:rsidRPr="00261A49" w:rsidRDefault="00CF248B" w:rsidP="000B1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BCD4F8F" w14:textId="1FC3A204" w:rsidR="00DF233C" w:rsidRPr="005D65D2" w:rsidRDefault="00EC6350" w:rsidP="000B1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6D07">
        <w:rPr>
          <w:rFonts w:asciiTheme="majorBidi" w:hAnsiTheme="majorBidi" w:hint="cs"/>
          <w:sz w:val="30"/>
          <w:szCs w:val="30"/>
          <w:cs/>
        </w:rPr>
        <w:t>ณ</w:t>
      </w:r>
      <w:r w:rsidRPr="000F6D07">
        <w:rPr>
          <w:rFonts w:asciiTheme="majorBidi" w:hAnsiTheme="majorBidi"/>
          <w:sz w:val="30"/>
          <w:szCs w:val="30"/>
          <w:cs/>
        </w:rPr>
        <w:t xml:space="preserve"> </w:t>
      </w:r>
      <w:r w:rsidRPr="000F6D07">
        <w:rPr>
          <w:rFonts w:asciiTheme="majorBidi" w:hAnsiTheme="majorBidi" w:hint="cs"/>
          <w:sz w:val="30"/>
          <w:szCs w:val="30"/>
          <w:cs/>
        </w:rPr>
        <w:t>วันที่</w:t>
      </w:r>
      <w:r w:rsidRPr="000F6D07">
        <w:rPr>
          <w:rFonts w:asciiTheme="majorBidi" w:hAnsiTheme="majorBidi"/>
          <w:sz w:val="30"/>
          <w:szCs w:val="30"/>
          <w:cs/>
        </w:rPr>
        <w:t xml:space="preserve"> </w:t>
      </w:r>
      <w:r w:rsidR="000D6EDD">
        <w:rPr>
          <w:rFonts w:asciiTheme="majorBidi" w:hAnsiTheme="majorBidi" w:cstheme="majorBidi"/>
          <w:sz w:val="30"/>
          <w:szCs w:val="30"/>
        </w:rPr>
        <w:t>27</w:t>
      </w:r>
      <w:r w:rsidRPr="000F6D07">
        <w:rPr>
          <w:rFonts w:asciiTheme="majorBidi" w:hAnsiTheme="majorBidi" w:cstheme="majorBidi"/>
          <w:sz w:val="30"/>
          <w:szCs w:val="30"/>
        </w:rPr>
        <w:t xml:space="preserve"> </w:t>
      </w:r>
      <w:r w:rsidR="000C1383" w:rsidRPr="000F6D07">
        <w:rPr>
          <w:rFonts w:asciiTheme="majorBidi" w:hAnsiTheme="majorBidi" w:hint="cs"/>
          <w:sz w:val="30"/>
          <w:szCs w:val="30"/>
          <w:cs/>
        </w:rPr>
        <w:t>มีนาคม</w:t>
      </w:r>
      <w:r w:rsidRPr="000F6D07">
        <w:rPr>
          <w:rFonts w:asciiTheme="majorBidi" w:hAnsiTheme="majorBidi"/>
          <w:sz w:val="30"/>
          <w:szCs w:val="30"/>
          <w:cs/>
        </w:rPr>
        <w:t xml:space="preserve"> </w:t>
      </w:r>
      <w:r w:rsidRPr="000F6D07">
        <w:rPr>
          <w:rFonts w:asciiTheme="majorBidi" w:hAnsiTheme="majorBidi" w:cstheme="majorBidi"/>
          <w:sz w:val="30"/>
          <w:szCs w:val="30"/>
        </w:rPr>
        <w:t>256</w:t>
      </w:r>
      <w:r w:rsidR="000C1383" w:rsidRPr="000F6D07">
        <w:rPr>
          <w:rFonts w:asciiTheme="majorBidi" w:hAnsiTheme="majorBidi" w:cstheme="majorBidi"/>
          <w:sz w:val="30"/>
          <w:szCs w:val="30"/>
        </w:rPr>
        <w:t>9</w:t>
      </w:r>
      <w:r w:rsidRPr="000F6D07">
        <w:rPr>
          <w:rFonts w:asciiTheme="majorBidi" w:hAnsiTheme="majorBidi" w:cstheme="majorBidi"/>
          <w:sz w:val="30"/>
          <w:szCs w:val="30"/>
        </w:rPr>
        <w:t xml:space="preserve"> </w:t>
      </w:r>
      <w:r w:rsidR="00604588">
        <w:rPr>
          <w:rFonts w:asciiTheme="majorBidi" w:hAnsiTheme="majorBidi" w:cstheme="majorBidi" w:hint="cs"/>
          <w:sz w:val="30"/>
          <w:szCs w:val="30"/>
          <w:cs/>
        </w:rPr>
        <w:t xml:space="preserve">โครงการหุ้นทุนซื้อคืนได้เสร็จสิ้นแล้ว </w:t>
      </w:r>
      <w:r w:rsidRPr="000F6D07">
        <w:rPr>
          <w:rFonts w:asciiTheme="majorBidi" w:hAnsiTheme="majorBidi" w:hint="cs"/>
          <w:sz w:val="30"/>
          <w:szCs w:val="30"/>
          <w:cs/>
        </w:rPr>
        <w:t>บริษัทได้ซื้อคืนหุ้นสามัญภายใต้โครงการดังกล่าวเป็นจำนวนรวมทั้งสิ้น</w:t>
      </w:r>
      <w:r w:rsidRPr="000F6D07">
        <w:rPr>
          <w:rFonts w:asciiTheme="majorBidi" w:hAnsiTheme="majorBidi"/>
          <w:sz w:val="30"/>
          <w:szCs w:val="30"/>
          <w:cs/>
        </w:rPr>
        <w:t xml:space="preserve"> </w:t>
      </w:r>
      <w:r w:rsidR="00CE47F3" w:rsidRPr="00D14118">
        <w:rPr>
          <w:rFonts w:asciiTheme="majorBidi" w:hAnsiTheme="majorBidi" w:cstheme="majorBidi"/>
          <w:sz w:val="30"/>
          <w:szCs w:val="30"/>
        </w:rPr>
        <w:t>28</w:t>
      </w:r>
      <w:r w:rsidR="00EA3364" w:rsidRPr="00D14118">
        <w:rPr>
          <w:rFonts w:asciiTheme="majorBidi" w:hAnsiTheme="majorBidi" w:cstheme="majorBidi"/>
          <w:sz w:val="30"/>
          <w:szCs w:val="30"/>
        </w:rPr>
        <w:t>.</w:t>
      </w:r>
      <w:r w:rsidR="00D14118" w:rsidRPr="00D14118">
        <w:rPr>
          <w:rFonts w:asciiTheme="majorBidi" w:hAnsiTheme="majorBidi" w:cstheme="majorBidi"/>
          <w:sz w:val="30"/>
          <w:szCs w:val="30"/>
        </w:rPr>
        <w:t>75</w:t>
      </w:r>
      <w:r w:rsidRPr="000F6D07">
        <w:rPr>
          <w:rFonts w:asciiTheme="majorBidi" w:hAnsiTheme="majorBidi" w:cstheme="majorBidi"/>
          <w:sz w:val="30"/>
          <w:szCs w:val="30"/>
        </w:rPr>
        <w:t xml:space="preserve"> </w:t>
      </w:r>
      <w:r w:rsidRPr="000F6D07">
        <w:rPr>
          <w:rFonts w:asciiTheme="majorBidi" w:hAnsiTheme="majorBidi" w:hint="cs"/>
          <w:sz w:val="30"/>
          <w:szCs w:val="30"/>
          <w:cs/>
        </w:rPr>
        <w:t>ล้านหุ้น</w:t>
      </w:r>
      <w:r w:rsidRPr="000F6D07">
        <w:rPr>
          <w:rFonts w:asciiTheme="majorBidi" w:hAnsiTheme="majorBidi"/>
          <w:sz w:val="30"/>
          <w:szCs w:val="30"/>
          <w:cs/>
        </w:rPr>
        <w:t xml:space="preserve"> </w:t>
      </w:r>
      <w:r w:rsidRPr="000F6D07">
        <w:rPr>
          <w:rFonts w:asciiTheme="majorBidi" w:hAnsiTheme="majorBidi" w:hint="cs"/>
          <w:sz w:val="30"/>
          <w:szCs w:val="30"/>
          <w:cs/>
        </w:rPr>
        <w:t>ซึ่งคิดเป็นร้อยละ</w:t>
      </w:r>
      <w:r w:rsidRPr="000F6D07">
        <w:rPr>
          <w:rFonts w:asciiTheme="majorBidi" w:hAnsiTheme="majorBidi"/>
          <w:sz w:val="30"/>
          <w:szCs w:val="30"/>
          <w:cs/>
        </w:rPr>
        <w:t xml:space="preserve"> </w:t>
      </w:r>
      <w:r w:rsidR="00B07647" w:rsidRPr="00B07647">
        <w:rPr>
          <w:rFonts w:asciiTheme="majorBidi" w:hAnsiTheme="majorBidi" w:cstheme="majorBidi"/>
          <w:sz w:val="30"/>
          <w:szCs w:val="30"/>
        </w:rPr>
        <w:t>1</w:t>
      </w:r>
      <w:r w:rsidR="00075EDD" w:rsidRPr="00B07647">
        <w:rPr>
          <w:rFonts w:asciiTheme="majorBidi" w:hAnsiTheme="majorBidi" w:cstheme="majorBidi"/>
          <w:sz w:val="30"/>
          <w:szCs w:val="30"/>
        </w:rPr>
        <w:t>.</w:t>
      </w:r>
      <w:r w:rsidR="00B07647" w:rsidRPr="00B07647">
        <w:rPr>
          <w:rFonts w:asciiTheme="majorBidi" w:hAnsiTheme="majorBidi" w:cstheme="majorBidi"/>
          <w:sz w:val="30"/>
          <w:szCs w:val="30"/>
        </w:rPr>
        <w:t>49</w:t>
      </w:r>
      <w:r w:rsidRPr="000F6D07">
        <w:rPr>
          <w:rFonts w:asciiTheme="majorBidi" w:hAnsiTheme="majorBidi" w:cstheme="majorBidi"/>
          <w:sz w:val="30"/>
          <w:szCs w:val="30"/>
        </w:rPr>
        <w:t xml:space="preserve"> </w:t>
      </w:r>
      <w:r w:rsidRPr="000F6D07">
        <w:rPr>
          <w:rFonts w:asciiTheme="majorBidi" w:hAnsiTheme="majorBidi" w:hint="cs"/>
          <w:sz w:val="30"/>
          <w:szCs w:val="30"/>
          <w:cs/>
        </w:rPr>
        <w:t>ของหุ้นที่ออกและชำระแล้ว</w:t>
      </w:r>
      <w:r w:rsidRPr="000F6D07">
        <w:rPr>
          <w:rFonts w:asciiTheme="majorBidi" w:hAnsiTheme="majorBidi"/>
          <w:sz w:val="30"/>
          <w:szCs w:val="30"/>
          <w:cs/>
        </w:rPr>
        <w:t xml:space="preserve"> </w:t>
      </w:r>
      <w:r w:rsidRPr="000F6D07">
        <w:rPr>
          <w:rFonts w:asciiTheme="majorBidi" w:hAnsiTheme="majorBidi" w:hint="cs"/>
          <w:sz w:val="30"/>
          <w:szCs w:val="30"/>
          <w:cs/>
        </w:rPr>
        <w:t>รวมเป็นมูลค่า</w:t>
      </w:r>
      <w:r w:rsidR="00B07647">
        <w:rPr>
          <w:rFonts w:asciiTheme="majorBidi" w:hAnsiTheme="majorBidi"/>
          <w:sz w:val="30"/>
          <w:szCs w:val="30"/>
        </w:rPr>
        <w:t xml:space="preserve"> </w:t>
      </w:r>
      <w:r w:rsidR="00AF4BB2">
        <w:rPr>
          <w:rFonts w:asciiTheme="majorBidi" w:hAnsiTheme="majorBidi"/>
          <w:sz w:val="30"/>
          <w:szCs w:val="30"/>
          <w:cs/>
        </w:rPr>
        <w:br/>
      </w:r>
      <w:r w:rsidR="00B07647" w:rsidRPr="006A0F17">
        <w:rPr>
          <w:rFonts w:asciiTheme="majorBidi" w:hAnsiTheme="majorBidi"/>
          <w:spacing w:val="2"/>
          <w:sz w:val="30"/>
          <w:szCs w:val="30"/>
        </w:rPr>
        <w:t>521</w:t>
      </w:r>
      <w:r w:rsidR="00A25577" w:rsidRPr="006A0F17">
        <w:rPr>
          <w:rFonts w:asciiTheme="majorBidi" w:hAnsiTheme="majorBidi" w:cstheme="majorBidi"/>
          <w:spacing w:val="2"/>
          <w:sz w:val="30"/>
          <w:szCs w:val="30"/>
        </w:rPr>
        <w:t>.</w:t>
      </w:r>
      <w:r w:rsidR="00383F18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DB2C1E" w:rsidRPr="006A0F17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A0F17">
        <w:rPr>
          <w:rFonts w:asciiTheme="majorBidi" w:hAnsiTheme="majorBidi" w:hint="cs"/>
          <w:spacing w:val="2"/>
          <w:sz w:val="30"/>
          <w:szCs w:val="30"/>
          <w:cs/>
        </w:rPr>
        <w:t>ล้านบาท</w:t>
      </w:r>
      <w:r w:rsidRPr="006A0F17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6A0F17">
        <w:rPr>
          <w:rFonts w:asciiTheme="majorBidi" w:hAnsiTheme="majorBidi" w:hint="cs"/>
          <w:spacing w:val="2"/>
          <w:sz w:val="30"/>
          <w:szCs w:val="30"/>
          <w:cs/>
        </w:rPr>
        <w:t>พร้อมกันนี้ได้จัดสรรกำไรสะสมไว้เป็นสำรองหุ้นทุนซื้อคืนในจำนวนเดียวกัน</w:t>
      </w:r>
    </w:p>
    <w:p w14:paraId="4FEFCE99" w14:textId="4886218E" w:rsidR="00220543" w:rsidRPr="00261A49" w:rsidRDefault="00220543" w:rsidP="00287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B3FFCD8" w14:textId="2111D0E3" w:rsidR="00660DAE" w:rsidRDefault="00660DAE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831244">
        <w:rPr>
          <w:rFonts w:asciiTheme="majorBidi" w:hAnsiTheme="majorBidi" w:cstheme="majorBidi"/>
          <w:sz w:val="30"/>
          <w:szCs w:val="30"/>
          <w:u w:val="none"/>
          <w:cs/>
        </w:rPr>
        <w:t>กำไรต่อหุ้น</w:t>
      </w:r>
    </w:p>
    <w:p w14:paraId="20C3D34C" w14:textId="77777777" w:rsidR="0047596D" w:rsidRPr="00261A49" w:rsidRDefault="0047596D" w:rsidP="00F62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48"/>
        <w:gridCol w:w="976"/>
        <w:gridCol w:w="237"/>
        <w:gridCol w:w="988"/>
        <w:gridCol w:w="242"/>
        <w:gridCol w:w="975"/>
        <w:gridCol w:w="239"/>
        <w:gridCol w:w="973"/>
      </w:tblGrid>
      <w:tr w:rsidR="0047596D" w:rsidRPr="00B95DF1" w14:paraId="15C37216" w14:textId="77777777">
        <w:trPr>
          <w:trHeight w:val="393"/>
        </w:trPr>
        <w:tc>
          <w:tcPr>
            <w:tcW w:w="2478" w:type="pct"/>
            <w:vAlign w:val="bottom"/>
          </w:tcPr>
          <w:p w14:paraId="52D06D9D" w14:textId="77777777" w:rsidR="0047596D" w:rsidRPr="00B95DF1" w:rsidRDefault="0047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95DF1">
              <w:rPr>
                <w:rFonts w:asciiTheme="majorBidi" w:hAnsi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199" w:type="pct"/>
            <w:gridSpan w:val="3"/>
          </w:tcPr>
          <w:p w14:paraId="210A0797" w14:textId="77777777" w:rsidR="0047596D" w:rsidRPr="00B95DF1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18D1E062" w14:textId="77777777" w:rsidR="0047596D" w:rsidRPr="00B95DF1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pct"/>
            <w:gridSpan w:val="3"/>
          </w:tcPr>
          <w:p w14:paraId="4699CFBD" w14:textId="77777777" w:rsidR="0047596D" w:rsidRPr="00B95DF1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47596D" w:rsidRPr="00B95DF1" w14:paraId="46A60C14" w14:textId="77777777">
        <w:trPr>
          <w:trHeight w:val="402"/>
        </w:trPr>
        <w:tc>
          <w:tcPr>
            <w:tcW w:w="2478" w:type="pct"/>
            <w:vAlign w:val="bottom"/>
          </w:tcPr>
          <w:p w14:paraId="05FC631A" w14:textId="3BAE6ED9" w:rsidR="0047596D" w:rsidRPr="00B95DF1" w:rsidRDefault="0047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95D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BB5E8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งวดสามเดือน</w:t>
            </w:r>
            <w:r w:rsidRPr="00B95D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B95D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9B287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32" w:type="pct"/>
          </w:tcPr>
          <w:p w14:paraId="3E729D42" w14:textId="5084FC9C" w:rsidR="0047596D" w:rsidRPr="00B95DF1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5342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9" w:type="pct"/>
          </w:tcPr>
          <w:p w14:paraId="4E07CB63" w14:textId="77777777" w:rsidR="0047596D" w:rsidRPr="00B95DF1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1C1269B6" w14:textId="4127CF1A" w:rsidR="0047596D" w:rsidRPr="00B95DF1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5342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2" w:type="pct"/>
          </w:tcPr>
          <w:p w14:paraId="096E2F4E" w14:textId="77777777" w:rsidR="0047596D" w:rsidRPr="00B95DF1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" w:type="pct"/>
          </w:tcPr>
          <w:p w14:paraId="6319820D" w14:textId="66A1EE76" w:rsidR="0047596D" w:rsidRPr="00B95DF1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5342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0" w:type="pct"/>
          </w:tcPr>
          <w:p w14:paraId="649F07D5" w14:textId="77777777" w:rsidR="0047596D" w:rsidRPr="00B95DF1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</w:tcPr>
          <w:p w14:paraId="43FC71C9" w14:textId="33E6F94B" w:rsidR="0047596D" w:rsidRPr="00B95DF1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5D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5342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47596D" w:rsidRPr="00B95DF1" w14:paraId="221139BB" w14:textId="77777777">
        <w:trPr>
          <w:trHeight w:val="393"/>
        </w:trPr>
        <w:tc>
          <w:tcPr>
            <w:tcW w:w="2478" w:type="pct"/>
            <w:vAlign w:val="bottom"/>
          </w:tcPr>
          <w:p w14:paraId="6B2A2FDB" w14:textId="77777777" w:rsidR="0047596D" w:rsidRPr="00B95DF1" w:rsidRDefault="0047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22" w:type="pct"/>
            <w:gridSpan w:val="7"/>
          </w:tcPr>
          <w:p w14:paraId="4C7AE788" w14:textId="77777777" w:rsidR="0047596D" w:rsidRPr="00B95DF1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95D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</w:t>
            </w:r>
            <w:r w:rsidRPr="00B95DF1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B95D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/</w:t>
            </w:r>
            <w:r w:rsidRPr="00B95DF1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B95D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ล้านหุ้น)</w:t>
            </w:r>
          </w:p>
        </w:tc>
      </w:tr>
      <w:tr w:rsidR="0047596D" w:rsidRPr="00B95DF1" w14:paraId="38465B54" w14:textId="77777777">
        <w:trPr>
          <w:trHeight w:val="393"/>
        </w:trPr>
        <w:tc>
          <w:tcPr>
            <w:tcW w:w="2478" w:type="pct"/>
            <w:vAlign w:val="bottom"/>
          </w:tcPr>
          <w:p w14:paraId="09E06EF0" w14:textId="77777777" w:rsidR="0047596D" w:rsidRPr="00B95DF1" w:rsidRDefault="0047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</w:t>
            </w:r>
            <w:r w:rsidRPr="00B95DF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(</w:t>
            </w: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ขั้นพื้นฐาน</w:t>
            </w:r>
            <w:r w:rsidRPr="00B95DF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532" w:type="pct"/>
            <w:tcBorders>
              <w:bottom w:val="double" w:sz="4" w:space="0" w:color="auto"/>
            </w:tcBorders>
            <w:vAlign w:val="bottom"/>
          </w:tcPr>
          <w:p w14:paraId="020CA2EA" w14:textId="753F51A9" w:rsidR="0047596D" w:rsidRPr="00B95DF1" w:rsidRDefault="002A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1,003</w:t>
            </w:r>
          </w:p>
        </w:tc>
        <w:tc>
          <w:tcPr>
            <w:tcW w:w="129" w:type="pct"/>
            <w:vAlign w:val="bottom"/>
          </w:tcPr>
          <w:p w14:paraId="39D2A78D" w14:textId="77777777" w:rsidR="0047596D" w:rsidRPr="00B95DF1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vAlign w:val="bottom"/>
          </w:tcPr>
          <w:p w14:paraId="61729D12" w14:textId="710BEABE" w:rsidR="0047596D" w:rsidRPr="00B95DF1" w:rsidRDefault="0094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1,898</w:t>
            </w:r>
          </w:p>
        </w:tc>
        <w:tc>
          <w:tcPr>
            <w:tcW w:w="132" w:type="pct"/>
            <w:vAlign w:val="bottom"/>
          </w:tcPr>
          <w:p w14:paraId="0500AC03" w14:textId="77777777" w:rsidR="0047596D" w:rsidRPr="00B95DF1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  <w:vAlign w:val="bottom"/>
          </w:tcPr>
          <w:p w14:paraId="05D394DC" w14:textId="41F7AB16" w:rsidR="0047596D" w:rsidRPr="00B95DF1" w:rsidRDefault="003D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538</w:t>
            </w:r>
          </w:p>
        </w:tc>
        <w:tc>
          <w:tcPr>
            <w:tcW w:w="130" w:type="pct"/>
            <w:vAlign w:val="bottom"/>
          </w:tcPr>
          <w:p w14:paraId="21025E04" w14:textId="77777777" w:rsidR="0047596D" w:rsidRPr="00B95DF1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0" w:type="pct"/>
            <w:tcBorders>
              <w:bottom w:val="double" w:sz="4" w:space="0" w:color="auto"/>
            </w:tcBorders>
            <w:vAlign w:val="bottom"/>
          </w:tcPr>
          <w:p w14:paraId="72DD8BBA" w14:textId="24212245" w:rsidR="0047596D" w:rsidRPr="00B95DF1" w:rsidRDefault="00947417" w:rsidP="006D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466</w:t>
            </w:r>
          </w:p>
        </w:tc>
      </w:tr>
      <w:tr w:rsidR="0047596D" w:rsidRPr="00261A49" w14:paraId="3AAF9B63" w14:textId="77777777" w:rsidTr="000719EE">
        <w:trPr>
          <w:trHeight w:val="215"/>
        </w:trPr>
        <w:tc>
          <w:tcPr>
            <w:tcW w:w="2478" w:type="pct"/>
            <w:vAlign w:val="bottom"/>
          </w:tcPr>
          <w:p w14:paraId="7E2A699F" w14:textId="77777777" w:rsidR="0047596D" w:rsidRPr="00261A49" w:rsidRDefault="0047596D" w:rsidP="000719EE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2" w:type="pct"/>
            <w:vAlign w:val="bottom"/>
          </w:tcPr>
          <w:p w14:paraId="3C22FD3C" w14:textId="77777777" w:rsidR="0047596D" w:rsidRPr="00261A49" w:rsidRDefault="0047596D" w:rsidP="000719EE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2559C608" w14:textId="77777777" w:rsidR="0047596D" w:rsidRPr="00261A49" w:rsidRDefault="0047596D" w:rsidP="000719EE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000EF594" w14:textId="77777777" w:rsidR="0047596D" w:rsidRPr="00261A49" w:rsidRDefault="0047596D" w:rsidP="000719EE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58EFEBFB" w14:textId="77777777" w:rsidR="0047596D" w:rsidRPr="00261A49" w:rsidRDefault="0047596D" w:rsidP="000719EE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vAlign w:val="bottom"/>
          </w:tcPr>
          <w:p w14:paraId="073CE563" w14:textId="77777777" w:rsidR="0047596D" w:rsidRPr="00261A49" w:rsidRDefault="0047596D" w:rsidP="000719EE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4638C8FA" w14:textId="77777777" w:rsidR="0047596D" w:rsidRPr="00261A49" w:rsidRDefault="0047596D" w:rsidP="000719EE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vAlign w:val="bottom"/>
          </w:tcPr>
          <w:p w14:paraId="0B82F9A3" w14:textId="77777777" w:rsidR="0047596D" w:rsidRPr="00261A49" w:rsidRDefault="0047596D" w:rsidP="000719EE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596D" w:rsidRPr="00B95DF1" w14:paraId="1BD23B4C" w14:textId="77777777">
        <w:trPr>
          <w:trHeight w:val="393"/>
        </w:trPr>
        <w:tc>
          <w:tcPr>
            <w:tcW w:w="2478" w:type="pct"/>
            <w:vAlign w:val="bottom"/>
          </w:tcPr>
          <w:p w14:paraId="7DE8EF24" w14:textId="77777777" w:rsidR="0047596D" w:rsidRPr="00B95DF1" w:rsidRDefault="0047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5DF1">
              <w:rPr>
                <w:rFonts w:asciiTheme="majorBidi" w:hAnsiTheme="majorBidi" w:hint="cs"/>
                <w:sz w:val="28"/>
                <w:szCs w:val="28"/>
                <w:cs/>
              </w:rPr>
              <w:t>จำนวนหุ้นสามัญที่ออก</w:t>
            </w:r>
            <w:r w:rsidRPr="00B95DF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95DF1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B95DF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95DF1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  <w:r w:rsidRPr="00B95DF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95DF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95DF1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532" w:type="pct"/>
            <w:vAlign w:val="bottom"/>
          </w:tcPr>
          <w:p w14:paraId="6C2B3189" w14:textId="04F05BB0" w:rsidR="0047596D" w:rsidRPr="00B95DF1" w:rsidRDefault="0047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sz w:val="28"/>
                <w:szCs w:val="28"/>
              </w:rPr>
              <w:t>1,93</w:t>
            </w:r>
            <w:r w:rsidR="00747C3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9" w:type="pct"/>
            <w:vAlign w:val="bottom"/>
          </w:tcPr>
          <w:p w14:paraId="50183F8B" w14:textId="77777777" w:rsidR="0047596D" w:rsidRPr="00B95DF1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  <w:vAlign w:val="bottom"/>
          </w:tcPr>
          <w:p w14:paraId="4D4A8B31" w14:textId="77777777" w:rsidR="0047596D" w:rsidRPr="00B95DF1" w:rsidRDefault="0047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sz w:val="28"/>
                <w:szCs w:val="28"/>
              </w:rPr>
              <w:t>1,935</w:t>
            </w:r>
          </w:p>
        </w:tc>
        <w:tc>
          <w:tcPr>
            <w:tcW w:w="132" w:type="pct"/>
            <w:vAlign w:val="bottom"/>
          </w:tcPr>
          <w:p w14:paraId="3FCAAC85" w14:textId="77777777" w:rsidR="0047596D" w:rsidRPr="00B95DF1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" w:type="pct"/>
            <w:vAlign w:val="bottom"/>
          </w:tcPr>
          <w:p w14:paraId="5D493C5D" w14:textId="7B524D58" w:rsidR="0047596D" w:rsidRPr="00B95DF1" w:rsidRDefault="0047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sz w:val="28"/>
                <w:szCs w:val="28"/>
              </w:rPr>
              <w:t>1,93</w:t>
            </w:r>
            <w:r w:rsidR="00747C3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0" w:type="pct"/>
            <w:vAlign w:val="bottom"/>
          </w:tcPr>
          <w:p w14:paraId="5D9D91A7" w14:textId="77777777" w:rsidR="0047596D" w:rsidRPr="00B95DF1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  <w:vAlign w:val="bottom"/>
          </w:tcPr>
          <w:p w14:paraId="00E993A8" w14:textId="77777777" w:rsidR="0047596D" w:rsidRPr="00B95DF1" w:rsidRDefault="0047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sz w:val="28"/>
                <w:szCs w:val="28"/>
              </w:rPr>
              <w:t>1,935</w:t>
            </w:r>
          </w:p>
        </w:tc>
      </w:tr>
      <w:tr w:rsidR="0047596D" w:rsidRPr="00B95DF1" w14:paraId="70FBB49A" w14:textId="77777777">
        <w:trPr>
          <w:trHeight w:val="393"/>
        </w:trPr>
        <w:tc>
          <w:tcPr>
            <w:tcW w:w="2478" w:type="pct"/>
            <w:vAlign w:val="bottom"/>
          </w:tcPr>
          <w:p w14:paraId="6B398CFA" w14:textId="77777777" w:rsidR="0047596D" w:rsidRPr="00B95DF1" w:rsidRDefault="0047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  <w:cs/>
              </w:rPr>
            </w:pPr>
            <w:r w:rsidRPr="00B95DF1">
              <w:rPr>
                <w:rFonts w:asciiTheme="majorBidi" w:hAnsiTheme="majorBidi" w:hint="cs"/>
                <w:sz w:val="28"/>
                <w:szCs w:val="28"/>
                <w:cs/>
              </w:rPr>
              <w:t>ผลกระทบจากการซื้อคืนหุ้นทุน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bottom"/>
          </w:tcPr>
          <w:p w14:paraId="19E24B45" w14:textId="5F7936CD" w:rsidR="0047596D" w:rsidRPr="00B95DF1" w:rsidRDefault="0047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251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47C3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95D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" w:type="pct"/>
            <w:vAlign w:val="bottom"/>
          </w:tcPr>
          <w:p w14:paraId="196E5C47" w14:textId="77777777" w:rsidR="0047596D" w:rsidRPr="00B95DF1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bottom"/>
          </w:tcPr>
          <w:p w14:paraId="39D6CAD6" w14:textId="77777777" w:rsidR="0047596D" w:rsidRPr="00B95DF1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  <w:vAlign w:val="bottom"/>
          </w:tcPr>
          <w:p w14:paraId="003052AE" w14:textId="77777777" w:rsidR="0047596D" w:rsidRPr="00B95DF1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vAlign w:val="bottom"/>
          </w:tcPr>
          <w:p w14:paraId="58E09601" w14:textId="32FAACB0" w:rsidR="0047596D" w:rsidRPr="00B95DF1" w:rsidRDefault="0047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251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47C3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95D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" w:type="pct"/>
            <w:vAlign w:val="bottom"/>
          </w:tcPr>
          <w:p w14:paraId="3AE7986E" w14:textId="77777777" w:rsidR="0047596D" w:rsidRPr="00B95DF1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vAlign w:val="bottom"/>
          </w:tcPr>
          <w:p w14:paraId="61CF83AF" w14:textId="77777777" w:rsidR="0047596D" w:rsidRPr="00B95DF1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7596D" w:rsidRPr="00B95DF1" w14:paraId="7B10016A" w14:textId="77777777">
        <w:trPr>
          <w:trHeight w:val="393"/>
        </w:trPr>
        <w:tc>
          <w:tcPr>
            <w:tcW w:w="2478" w:type="pct"/>
            <w:vAlign w:val="bottom"/>
          </w:tcPr>
          <w:p w14:paraId="5E8F6479" w14:textId="77777777" w:rsidR="002E7352" w:rsidRDefault="0047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ำ</w:t>
            </w: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หนัก </w:t>
            </w:r>
            <w:r w:rsidRPr="00B95DF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ขั้นพื้นฐาน</w:t>
            </w:r>
            <w:r w:rsidRPr="00B95DF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  <w:p w14:paraId="034C6498" w14:textId="5A2B07FE" w:rsidR="0047596D" w:rsidRPr="00B95DF1" w:rsidRDefault="002E7352" w:rsidP="0051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8" w:hanging="1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735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 w:rsidRPr="002E73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E735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2E73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E73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="0047596D" w:rsidRPr="00B95DF1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BDD62" w14:textId="4D8EC367" w:rsidR="0047596D" w:rsidRPr="00B95DF1" w:rsidRDefault="0047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</w:t>
            </w:r>
            <w:r w:rsidR="00B1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129" w:type="pct"/>
            <w:vAlign w:val="bottom"/>
          </w:tcPr>
          <w:p w14:paraId="5628BAFD" w14:textId="77777777" w:rsidR="0047596D" w:rsidRPr="00B95DF1" w:rsidRDefault="0047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A6A34" w14:textId="77777777" w:rsidR="0047596D" w:rsidRPr="00B95DF1" w:rsidRDefault="0047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935</w:t>
            </w:r>
          </w:p>
        </w:tc>
        <w:tc>
          <w:tcPr>
            <w:tcW w:w="132" w:type="pct"/>
            <w:vAlign w:val="bottom"/>
          </w:tcPr>
          <w:p w14:paraId="05E9351F" w14:textId="77777777" w:rsidR="0047596D" w:rsidRPr="00B95DF1" w:rsidRDefault="0047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78CD9" w14:textId="028113DD" w:rsidR="0047596D" w:rsidRPr="00B95DF1" w:rsidRDefault="0047596D" w:rsidP="006D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</w:t>
            </w:r>
            <w:r w:rsidR="00B1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130" w:type="pct"/>
            <w:vAlign w:val="bottom"/>
          </w:tcPr>
          <w:p w14:paraId="5CD34F93" w14:textId="77777777" w:rsidR="0047596D" w:rsidRPr="00B95DF1" w:rsidRDefault="0047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A0A613" w14:textId="77777777" w:rsidR="0047596D" w:rsidRPr="00B95DF1" w:rsidRDefault="0047596D" w:rsidP="006D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1,935</w:t>
            </w:r>
          </w:p>
        </w:tc>
      </w:tr>
      <w:tr w:rsidR="000851FA" w:rsidRPr="00261A49" w14:paraId="75EEF390" w14:textId="77777777">
        <w:trPr>
          <w:trHeight w:val="215"/>
        </w:trPr>
        <w:tc>
          <w:tcPr>
            <w:tcW w:w="2478" w:type="pct"/>
            <w:vAlign w:val="bottom"/>
          </w:tcPr>
          <w:p w14:paraId="03BDF0C4" w14:textId="77777777" w:rsidR="000851FA" w:rsidRPr="00261A49" w:rsidRDefault="000851FA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2" w:type="pct"/>
            <w:vAlign w:val="bottom"/>
          </w:tcPr>
          <w:p w14:paraId="28CA2E86" w14:textId="77777777" w:rsidR="000851FA" w:rsidRPr="00261A49" w:rsidRDefault="000851FA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6F67A1AB" w14:textId="77777777" w:rsidR="000851FA" w:rsidRPr="00261A49" w:rsidRDefault="000851FA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75B218E6" w14:textId="77777777" w:rsidR="000851FA" w:rsidRPr="00261A49" w:rsidRDefault="000851FA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4C723274" w14:textId="77777777" w:rsidR="000851FA" w:rsidRPr="00261A49" w:rsidRDefault="000851FA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vAlign w:val="bottom"/>
          </w:tcPr>
          <w:p w14:paraId="54067291" w14:textId="77777777" w:rsidR="000851FA" w:rsidRPr="00261A49" w:rsidRDefault="000851FA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16660A22" w14:textId="77777777" w:rsidR="000851FA" w:rsidRPr="00261A49" w:rsidRDefault="000851FA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vAlign w:val="bottom"/>
          </w:tcPr>
          <w:p w14:paraId="639F6B94" w14:textId="77777777" w:rsidR="000851FA" w:rsidRPr="00261A49" w:rsidRDefault="000851FA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596D" w:rsidRPr="00B95DF1" w14:paraId="2F1726F5" w14:textId="77777777">
        <w:trPr>
          <w:trHeight w:val="393"/>
        </w:trPr>
        <w:tc>
          <w:tcPr>
            <w:tcW w:w="2478" w:type="pct"/>
            <w:vAlign w:val="bottom"/>
          </w:tcPr>
          <w:p w14:paraId="42E2F99F" w14:textId="77777777" w:rsidR="0047596D" w:rsidRPr="00B95DF1" w:rsidRDefault="0047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</w:t>
            </w:r>
            <w:r w:rsidRPr="00B95DF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ขั้นพื้นฐาน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และปรับลด</w:t>
            </w:r>
            <w:r w:rsidRPr="00B95DF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95DF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Pr="00B95D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บาท</w:t>
            </w:r>
            <w:r w:rsidRPr="00B95DF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532" w:type="pct"/>
            <w:tcBorders>
              <w:bottom w:val="double" w:sz="4" w:space="0" w:color="auto"/>
            </w:tcBorders>
            <w:vAlign w:val="bottom"/>
          </w:tcPr>
          <w:p w14:paraId="188F1125" w14:textId="63CBCC00" w:rsidR="0047596D" w:rsidRPr="00B95DF1" w:rsidRDefault="001A1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0.5</w:t>
            </w:r>
            <w:r w:rsidR="002A31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9" w:type="pct"/>
            <w:vAlign w:val="bottom"/>
          </w:tcPr>
          <w:p w14:paraId="43917DC0" w14:textId="77777777" w:rsidR="0047596D" w:rsidRPr="00B95DF1" w:rsidRDefault="0047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vAlign w:val="bottom"/>
          </w:tcPr>
          <w:p w14:paraId="3F920944" w14:textId="53A1FDF3" w:rsidR="0047596D" w:rsidRPr="00B95DF1" w:rsidRDefault="001A1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0.98</w:t>
            </w:r>
          </w:p>
        </w:tc>
        <w:tc>
          <w:tcPr>
            <w:tcW w:w="132" w:type="pct"/>
            <w:vAlign w:val="bottom"/>
          </w:tcPr>
          <w:p w14:paraId="607A395D" w14:textId="77777777" w:rsidR="0047596D" w:rsidRPr="00B95DF1" w:rsidRDefault="0047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  <w:vAlign w:val="bottom"/>
          </w:tcPr>
          <w:p w14:paraId="4BF77F73" w14:textId="3B96D338" w:rsidR="0047596D" w:rsidRPr="00B95DF1" w:rsidRDefault="001A11A6" w:rsidP="006D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0.28</w:t>
            </w:r>
          </w:p>
        </w:tc>
        <w:tc>
          <w:tcPr>
            <w:tcW w:w="130" w:type="pct"/>
            <w:vAlign w:val="bottom"/>
          </w:tcPr>
          <w:p w14:paraId="70E1305F" w14:textId="77777777" w:rsidR="0047596D" w:rsidRPr="00B95DF1" w:rsidRDefault="0047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0" w:type="pct"/>
            <w:tcBorders>
              <w:bottom w:val="double" w:sz="4" w:space="0" w:color="auto"/>
            </w:tcBorders>
            <w:vAlign w:val="bottom"/>
          </w:tcPr>
          <w:p w14:paraId="0A09A54D" w14:textId="7762EA41" w:rsidR="0047596D" w:rsidRPr="00B95DF1" w:rsidRDefault="001A11A6" w:rsidP="006D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0.24</w:t>
            </w:r>
          </w:p>
        </w:tc>
      </w:tr>
    </w:tbl>
    <w:p w14:paraId="0D3FF4D6" w14:textId="561818AA" w:rsidR="00261A49" w:rsidRDefault="00261A49" w:rsidP="001B7C34">
      <w:pPr>
        <w:pStyle w:val="Heading1"/>
        <w:shd w:val="clear" w:color="auto" w:fill="auto"/>
        <w:ind w:left="540"/>
        <w:rPr>
          <w:rFonts w:asciiTheme="majorBidi" w:hAnsiTheme="majorBidi" w:cstheme="majorBidi"/>
          <w:sz w:val="30"/>
          <w:szCs w:val="30"/>
          <w:u w:val="none"/>
        </w:rPr>
      </w:pPr>
    </w:p>
    <w:p w14:paraId="757710FD" w14:textId="77777777" w:rsidR="00261A49" w:rsidRDefault="00261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449F7BC" w14:textId="374C82BA" w:rsidR="008C68FD" w:rsidRPr="005D65D2" w:rsidRDefault="003B2C5F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5D65D2">
        <w:rPr>
          <w:rFonts w:asciiTheme="majorBidi" w:hAnsiTheme="majorBidi" w:cs="Angsana New" w:hint="cs"/>
          <w:sz w:val="30"/>
          <w:szCs w:val="30"/>
          <w:u w:val="none"/>
          <w:cs/>
        </w:rPr>
        <w:lastRenderedPageBreak/>
        <w:t>เครื่องมือทางการเงิน</w:t>
      </w:r>
    </w:p>
    <w:p w14:paraId="6601237A" w14:textId="491F74D6" w:rsidR="00B76AD3" w:rsidRPr="00E0522C" w:rsidRDefault="00B76AD3" w:rsidP="00AA3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630" w:hanging="9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6FFEBD36" w14:textId="57402CBC" w:rsidR="00D40951" w:rsidRPr="005D65D2" w:rsidRDefault="00D40951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630" w:hanging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D65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2ACF5C6" w14:textId="77777777" w:rsidR="00682D2E" w:rsidRPr="00E0522C" w:rsidRDefault="00682D2E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630" w:hanging="90"/>
        <w:jc w:val="thaiDistribute"/>
        <w:rPr>
          <w:rFonts w:asciiTheme="majorBidi" w:hAnsiTheme="majorBidi" w:cstheme="majorBidi"/>
          <w:sz w:val="22"/>
          <w:szCs w:val="22"/>
        </w:rPr>
      </w:pPr>
    </w:p>
    <w:p w14:paraId="22F9438B" w14:textId="2BD227C9" w:rsidR="00142B03" w:rsidRDefault="00142B0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D65D2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</w:t>
      </w:r>
      <w:r w:rsidRPr="005D65D2">
        <w:rPr>
          <w:rFonts w:asciiTheme="majorBidi" w:hAnsiTheme="majorBidi"/>
          <w:sz w:val="30"/>
          <w:szCs w:val="30"/>
          <w:cs/>
        </w:rPr>
        <w:t>หนี้สิน</w:t>
      </w:r>
      <w:r w:rsidRPr="005D65D2">
        <w:rPr>
          <w:rFonts w:asciiTheme="majorBidi" w:hAnsiTheme="majorBidi" w:cstheme="majorBidi"/>
          <w:sz w:val="30"/>
          <w:szCs w:val="30"/>
          <w:cs/>
        </w:rPr>
        <w:t>ทางการเงินรวมถึง</w:t>
      </w:r>
      <w:r w:rsidRPr="005D65D2">
        <w:rPr>
          <w:rFonts w:asciiTheme="majorBidi" w:hAnsiTheme="majorBidi" w:cstheme="majorBidi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5D65D2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D62F81A" w14:textId="77777777" w:rsidR="00F04CBE" w:rsidRPr="00E0522C" w:rsidRDefault="00F04CBE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80"/>
        <w:gridCol w:w="676"/>
        <w:gridCol w:w="236"/>
        <w:gridCol w:w="973"/>
        <w:gridCol w:w="236"/>
        <w:gridCol w:w="979"/>
        <w:gridCol w:w="236"/>
        <w:gridCol w:w="813"/>
        <w:gridCol w:w="236"/>
        <w:gridCol w:w="654"/>
        <w:gridCol w:w="243"/>
        <w:gridCol w:w="648"/>
        <w:gridCol w:w="238"/>
        <w:gridCol w:w="648"/>
        <w:gridCol w:w="236"/>
        <w:gridCol w:w="652"/>
      </w:tblGrid>
      <w:tr w:rsidR="00F04CBE" w:rsidRPr="00161E24" w14:paraId="07F836F9" w14:textId="77777777" w:rsidTr="005F3948">
        <w:trPr>
          <w:trHeight w:val="261"/>
          <w:tblHeader/>
        </w:trPr>
        <w:tc>
          <w:tcPr>
            <w:tcW w:w="1580" w:type="dxa"/>
            <w:vAlign w:val="bottom"/>
          </w:tcPr>
          <w:p w14:paraId="458B2670" w14:textId="77777777" w:rsidR="00F04CBE" w:rsidRPr="00161E24" w:rsidRDefault="00F04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704" w:type="dxa"/>
            <w:gridSpan w:val="15"/>
          </w:tcPr>
          <w:p w14:paraId="064E6152" w14:textId="77777777" w:rsidR="00F04CBE" w:rsidRPr="00F337CF" w:rsidRDefault="00F04CBE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F337CF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F04CBE" w:rsidRPr="00161E24" w14:paraId="284837FB" w14:textId="77777777" w:rsidTr="005F3948">
        <w:trPr>
          <w:trHeight w:val="261"/>
          <w:tblHeader/>
        </w:trPr>
        <w:tc>
          <w:tcPr>
            <w:tcW w:w="1580" w:type="dxa"/>
            <w:vAlign w:val="bottom"/>
          </w:tcPr>
          <w:p w14:paraId="58619A10" w14:textId="77777777" w:rsidR="00F04CBE" w:rsidRPr="00161E24" w:rsidRDefault="00F04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039" w:type="dxa"/>
            <w:gridSpan w:val="9"/>
          </w:tcPr>
          <w:p w14:paraId="33604D14" w14:textId="77777777" w:rsidR="00F04CBE" w:rsidRPr="00161E24" w:rsidRDefault="00F04CBE">
            <w:pPr>
              <w:pStyle w:val="acctfourfigures"/>
              <w:tabs>
                <w:tab w:val="clear" w:pos="765"/>
              </w:tabs>
              <w:spacing w:line="240" w:lineRule="atLeast"/>
              <w:ind w:left="-99" w:right="-120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2665" w:type="dxa"/>
            <w:gridSpan w:val="6"/>
            <w:vAlign w:val="bottom"/>
          </w:tcPr>
          <w:p w14:paraId="1079B603" w14:textId="77777777" w:rsidR="00F04CBE" w:rsidRPr="00161E24" w:rsidRDefault="00F04CBE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7807EE" w:rsidRPr="00161E24" w14:paraId="6AFDB50C" w14:textId="77777777" w:rsidTr="005F3948">
        <w:trPr>
          <w:trHeight w:val="261"/>
          <w:tblHeader/>
        </w:trPr>
        <w:tc>
          <w:tcPr>
            <w:tcW w:w="1580" w:type="dxa"/>
            <w:vAlign w:val="bottom"/>
            <w:hideMark/>
          </w:tcPr>
          <w:p w14:paraId="75985612" w14:textId="77777777" w:rsidR="007807EE" w:rsidRPr="00161E24" w:rsidRDefault="007807EE" w:rsidP="0078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76" w:type="dxa"/>
            <w:vAlign w:val="bottom"/>
          </w:tcPr>
          <w:p w14:paraId="702AF216" w14:textId="6929AA56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118" w:right="-107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ที่ใช้ใน</w:t>
            </w:r>
            <w:r w:rsidR="00A564DE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การป้องกัน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vAlign w:val="bottom"/>
          </w:tcPr>
          <w:p w14:paraId="3A963871" w14:textId="77777777" w:rsidR="007807EE" w:rsidRPr="00161E24" w:rsidRDefault="007807EE" w:rsidP="007807E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973" w:type="dxa"/>
            <w:vAlign w:val="bottom"/>
          </w:tcPr>
          <w:p w14:paraId="30002A08" w14:textId="77777777" w:rsidR="007807EE" w:rsidRPr="00161E24" w:rsidRDefault="007807EE" w:rsidP="007807E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161E24">
              <w:rPr>
                <w:rFonts w:asciiTheme="majorBidi" w:hAnsiTheme="majorBidi" w:cstheme="majorBidi"/>
                <w:sz w:val="20"/>
                <w:cs/>
              </w:rPr>
              <w:t>เครื่องมือทาง</w:t>
            </w:r>
            <w:r>
              <w:rPr>
                <w:rFonts w:asciiTheme="majorBidi" w:hAnsiTheme="majorBidi" w:cstheme="majorBidi"/>
                <w:sz w:val="20"/>
              </w:rPr>
              <w:br/>
            </w:r>
            <w:r w:rsidRPr="00161E24">
              <w:rPr>
                <w:rFonts w:asciiTheme="majorBidi" w:hAnsiTheme="majorBidi" w:cstheme="majorBidi"/>
                <w:sz w:val="20"/>
                <w:cs/>
              </w:rPr>
              <w:t>การเงินที่วัดมูลค่าด้วยมูลค่ายุติธรรม</w:t>
            </w:r>
            <w:r>
              <w:rPr>
                <w:rFonts w:asciiTheme="majorBidi" w:hAnsiTheme="majorBidi" w:cstheme="majorBidi"/>
                <w:sz w:val="20"/>
              </w:rPr>
              <w:br/>
            </w:r>
            <w:r w:rsidRPr="00161E24">
              <w:rPr>
                <w:rFonts w:asciiTheme="majorBidi" w:hAnsiTheme="majorBidi" w:cstheme="majorBidi"/>
                <w:sz w:val="20"/>
                <w:cs/>
              </w:rPr>
              <w:t>ผ่านกำไรหรือขาดทุน</w:t>
            </w:r>
          </w:p>
        </w:tc>
        <w:tc>
          <w:tcPr>
            <w:tcW w:w="236" w:type="dxa"/>
          </w:tcPr>
          <w:p w14:paraId="11594CBA" w14:textId="77777777" w:rsidR="007807EE" w:rsidRPr="00161E24" w:rsidRDefault="007807EE" w:rsidP="007807E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979" w:type="dxa"/>
            <w:vAlign w:val="bottom"/>
          </w:tcPr>
          <w:p w14:paraId="29E12A8D" w14:textId="5C84B71F" w:rsidR="007807EE" w:rsidRPr="00161E24" w:rsidRDefault="007807EE" w:rsidP="007807E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161E24">
              <w:rPr>
                <w:rFonts w:asciiTheme="majorBidi" w:hAnsiTheme="majorBidi" w:cstheme="majorBidi"/>
                <w:cs/>
              </w:rPr>
              <w:t>เครื่องมือ</w:t>
            </w:r>
            <w:r>
              <w:rPr>
                <w:rFonts w:asciiTheme="majorBidi" w:hAnsiTheme="majorBidi" w:cstheme="majorBidi"/>
              </w:rPr>
              <w:br/>
            </w:r>
            <w:r w:rsidRPr="00161E24">
              <w:rPr>
                <w:rFonts w:asciiTheme="majorBidi" w:hAnsiTheme="majorBidi" w:cstheme="majorBidi"/>
                <w:cs/>
              </w:rPr>
              <w:t>ทางการเงินที่</w:t>
            </w:r>
            <w:r>
              <w:rPr>
                <w:rFonts w:asciiTheme="majorBidi" w:hAnsiTheme="majorBidi" w:cstheme="majorBidi"/>
              </w:rPr>
              <w:br/>
            </w:r>
            <w:r w:rsidRPr="00161E24">
              <w:rPr>
                <w:rFonts w:asciiTheme="majorBidi" w:hAnsiTheme="majorBidi" w:cstheme="majorBidi"/>
                <w:cs/>
              </w:rPr>
              <w:t>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3E2A38CB" w14:textId="77777777" w:rsidR="007807EE" w:rsidRPr="00161E24" w:rsidRDefault="007807EE" w:rsidP="007807E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813" w:type="dxa"/>
            <w:vAlign w:val="bottom"/>
            <w:hideMark/>
          </w:tcPr>
          <w:p w14:paraId="6068FA0C" w14:textId="77777777" w:rsidR="002D488C" w:rsidRDefault="002D488C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110" w:right="-104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เครื่องมือ</w:t>
            </w:r>
          </w:p>
          <w:p w14:paraId="74D187DA" w14:textId="557764F5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110" w:right="-104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ทางการ</w:t>
            </w:r>
            <w:r w:rsidR="00812349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เงิน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อื่น</w:t>
            </w:r>
          </w:p>
        </w:tc>
        <w:tc>
          <w:tcPr>
            <w:tcW w:w="236" w:type="dxa"/>
            <w:vAlign w:val="bottom"/>
          </w:tcPr>
          <w:p w14:paraId="2555BAAC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4" w:type="dxa"/>
            <w:vAlign w:val="bottom"/>
          </w:tcPr>
          <w:p w14:paraId="64E7115A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99" w:right="-12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43" w:type="dxa"/>
            <w:vAlign w:val="bottom"/>
          </w:tcPr>
          <w:p w14:paraId="0F91A4BB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48" w:type="dxa"/>
            <w:vAlign w:val="bottom"/>
            <w:hideMark/>
          </w:tcPr>
          <w:p w14:paraId="61695726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161E24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38" w:type="dxa"/>
            <w:vAlign w:val="bottom"/>
          </w:tcPr>
          <w:p w14:paraId="21413602" w14:textId="77777777" w:rsidR="007807EE" w:rsidRPr="00161E24" w:rsidRDefault="007807EE" w:rsidP="0078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8" w:type="dxa"/>
            <w:vAlign w:val="bottom"/>
            <w:hideMark/>
          </w:tcPr>
          <w:p w14:paraId="5DC19F1A" w14:textId="77777777" w:rsidR="007807EE" w:rsidRPr="00161E24" w:rsidRDefault="007807EE" w:rsidP="0078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161E24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68018102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2" w:type="dxa"/>
            <w:vAlign w:val="bottom"/>
            <w:hideMark/>
          </w:tcPr>
          <w:p w14:paraId="1CBF1E64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AD22C3" w:rsidRPr="00161E24" w14:paraId="7A8E3FA0" w14:textId="77777777">
        <w:trPr>
          <w:trHeight w:val="261"/>
          <w:tblHeader/>
        </w:trPr>
        <w:tc>
          <w:tcPr>
            <w:tcW w:w="1580" w:type="dxa"/>
            <w:vAlign w:val="bottom"/>
          </w:tcPr>
          <w:p w14:paraId="218F81A7" w14:textId="77777777" w:rsidR="00AD22C3" w:rsidRPr="00161E24" w:rsidRDefault="00AD22C3" w:rsidP="0078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704" w:type="dxa"/>
            <w:gridSpan w:val="15"/>
            <w:vAlign w:val="bottom"/>
          </w:tcPr>
          <w:p w14:paraId="7F299D8E" w14:textId="3CEA015D" w:rsidR="00AD22C3" w:rsidRPr="00AD22C3" w:rsidRDefault="00AD22C3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F18C5">
              <w:rPr>
                <w:rFonts w:asciiTheme="majorBidi" w:hAnsiTheme="majorBidi"/>
                <w:i/>
                <w:iCs/>
                <w:szCs w:val="22"/>
                <w:cs/>
                <w:lang w:bidi="th-TH"/>
              </w:rPr>
              <w:t>(</w:t>
            </w:r>
            <w:r w:rsidRPr="00EF18C5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ล้านบาท</w:t>
            </w:r>
            <w:r w:rsidRPr="00EF18C5">
              <w:rPr>
                <w:rFonts w:asciiTheme="majorBidi" w:hAnsiTheme="majorBidi"/>
                <w:i/>
                <w:iCs/>
                <w:szCs w:val="22"/>
                <w:cs/>
                <w:lang w:val="en-US" w:bidi="th-TH"/>
              </w:rPr>
              <w:t>)</w:t>
            </w:r>
          </w:p>
        </w:tc>
      </w:tr>
      <w:tr w:rsidR="007807EE" w:rsidRPr="00161E24" w14:paraId="0456885C" w14:textId="77777777" w:rsidTr="005F3948">
        <w:trPr>
          <w:trHeight w:val="261"/>
        </w:trPr>
        <w:tc>
          <w:tcPr>
            <w:tcW w:w="1580" w:type="dxa"/>
            <w:vAlign w:val="bottom"/>
          </w:tcPr>
          <w:p w14:paraId="2BA6B8CA" w14:textId="77777777" w:rsidR="007807EE" w:rsidRPr="00A91260" w:rsidRDefault="007807EE" w:rsidP="0078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A9126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A9126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 xml:space="preserve">31 </w:t>
            </w:r>
            <w:r w:rsidRPr="00A91260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มีนาคม</w:t>
            </w:r>
            <w:r w:rsidRPr="00A9126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 xml:space="preserve"> 2569</w:t>
            </w:r>
          </w:p>
        </w:tc>
        <w:tc>
          <w:tcPr>
            <w:tcW w:w="676" w:type="dxa"/>
            <w:vAlign w:val="bottom"/>
          </w:tcPr>
          <w:p w14:paraId="360BF8A5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44EB4ED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5A7F998D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6C328B90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</w:tcPr>
          <w:p w14:paraId="6A210F3E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152A826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2B097F7D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66CB567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337805D6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E84BF48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5AAED25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vAlign w:val="bottom"/>
          </w:tcPr>
          <w:p w14:paraId="695882EC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3A399D0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65080A1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49635F94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7807EE" w:rsidRPr="00161E24" w14:paraId="19DD5E8C" w14:textId="77777777" w:rsidTr="005F3948">
        <w:trPr>
          <w:trHeight w:val="261"/>
        </w:trPr>
        <w:tc>
          <w:tcPr>
            <w:tcW w:w="1580" w:type="dxa"/>
            <w:vAlign w:val="bottom"/>
          </w:tcPr>
          <w:p w14:paraId="06B9F1DD" w14:textId="77777777" w:rsidR="007807EE" w:rsidRPr="00161E24" w:rsidRDefault="007807EE" w:rsidP="0078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676" w:type="dxa"/>
            <w:vAlign w:val="bottom"/>
          </w:tcPr>
          <w:p w14:paraId="268066DB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F6A28C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5EC6972B" w14:textId="77777777" w:rsidR="007807EE" w:rsidRPr="00F04B41" w:rsidRDefault="007807EE" w:rsidP="007807E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03A24350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</w:tcPr>
          <w:p w14:paraId="02FCFCC1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E791D6E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476AC9F9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6D32B19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4E294F86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1DCA1AC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832FCBB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vAlign w:val="bottom"/>
          </w:tcPr>
          <w:p w14:paraId="47166315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40E3EB9B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2D25E06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5B6DAEF2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7E7F01" w:rsidRPr="00161E24" w14:paraId="1492859F" w14:textId="77777777" w:rsidTr="005F3948">
        <w:trPr>
          <w:trHeight w:val="261"/>
        </w:trPr>
        <w:tc>
          <w:tcPr>
            <w:tcW w:w="1580" w:type="dxa"/>
            <w:vAlign w:val="bottom"/>
          </w:tcPr>
          <w:p w14:paraId="5C80E92A" w14:textId="77777777" w:rsidR="007E7F01" w:rsidRPr="00161E24" w:rsidRDefault="007E7F01" w:rsidP="007E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676" w:type="dxa"/>
            <w:vAlign w:val="bottom"/>
          </w:tcPr>
          <w:p w14:paraId="587DD4F6" w14:textId="77777777" w:rsidR="007E7F01" w:rsidRPr="00161E24" w:rsidRDefault="007E7F01" w:rsidP="007E7F0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E5FC000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6A55A9A6" w14:textId="77777777" w:rsidR="007E7F01" w:rsidRPr="00B0452C" w:rsidRDefault="007E7F01" w:rsidP="007E7F01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735A23A3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6416185A" w14:textId="20B7DF58" w:rsidR="007E7F01" w:rsidRPr="00C028F5" w:rsidRDefault="007E7F01" w:rsidP="007E7F01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EB12384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2CAC4B3B" w14:textId="03435E17" w:rsidR="007E7F01" w:rsidRPr="00B54B5E" w:rsidRDefault="007E7F01" w:rsidP="003A02B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8CEECD3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6560450C" w14:textId="77777777" w:rsidR="007E7F01" w:rsidRPr="001536F9" w:rsidRDefault="007E7F01" w:rsidP="007E7F0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243" w:type="dxa"/>
            <w:vAlign w:val="bottom"/>
          </w:tcPr>
          <w:p w14:paraId="3945DADD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47EA33A4" w14:textId="77777777" w:rsidR="007E7F01" w:rsidRPr="00161E24" w:rsidRDefault="007E7F01" w:rsidP="007E7F0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238" w:type="dxa"/>
            <w:vAlign w:val="bottom"/>
          </w:tcPr>
          <w:p w14:paraId="7ECBEEDE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7097C81C" w14:textId="77777777" w:rsidR="007E7F01" w:rsidRPr="00161E24" w:rsidRDefault="007E7F01" w:rsidP="007E7F01">
            <w:pPr>
              <w:pStyle w:val="acctfourfigures"/>
              <w:tabs>
                <w:tab w:val="clear" w:pos="765"/>
                <w:tab w:val="decimal" w:pos="256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E4D7FB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2B3E6AC3" w14:textId="77777777" w:rsidR="007E7F01" w:rsidRPr="00161E24" w:rsidRDefault="007E7F01" w:rsidP="007E7F0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</w:t>
            </w:r>
          </w:p>
        </w:tc>
      </w:tr>
      <w:tr w:rsidR="007E7F01" w:rsidRPr="00161E24" w14:paraId="5FA06D05" w14:textId="77777777" w:rsidTr="005F3948">
        <w:trPr>
          <w:trHeight w:val="261"/>
        </w:trPr>
        <w:tc>
          <w:tcPr>
            <w:tcW w:w="1580" w:type="dxa"/>
            <w:vAlign w:val="bottom"/>
          </w:tcPr>
          <w:p w14:paraId="541CE2E0" w14:textId="77777777" w:rsidR="007E7F01" w:rsidRPr="00161E24" w:rsidRDefault="007E7F01" w:rsidP="007E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37084">
              <w:rPr>
                <w:rFonts w:asciiTheme="majorBidi" w:hAnsiTheme="majorBidi" w:hint="cs"/>
                <w:sz w:val="22"/>
                <w:szCs w:val="22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676" w:type="dxa"/>
            <w:vAlign w:val="bottom"/>
          </w:tcPr>
          <w:p w14:paraId="73389B77" w14:textId="77777777" w:rsidR="007E7F01" w:rsidRDefault="007E7F01" w:rsidP="007E7F0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DB11A3E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6E4899A8" w14:textId="77777777" w:rsidR="007E7F01" w:rsidRDefault="007E7F01" w:rsidP="007E7F01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</w:t>
            </w:r>
            <w:r w:rsidRPr="003B401B">
              <w:rPr>
                <w:rFonts w:asciiTheme="majorBidi" w:hAnsiTheme="majorBidi" w:cstheme="majorBidi"/>
                <w:szCs w:val="22"/>
                <w:lang w:bidi="th-TH"/>
              </w:rPr>
              <w:t>006</w:t>
            </w:r>
          </w:p>
        </w:tc>
        <w:tc>
          <w:tcPr>
            <w:tcW w:w="236" w:type="dxa"/>
          </w:tcPr>
          <w:p w14:paraId="723BB9C4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7852783B" w14:textId="48FFFA9A" w:rsidR="007E7F01" w:rsidRPr="00C028F5" w:rsidRDefault="007E7F01" w:rsidP="007E7F01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EDB5C28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106B3397" w14:textId="4A7D4EAE" w:rsidR="007E7F01" w:rsidRDefault="007E7F01" w:rsidP="003A02B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BA6DF26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4BCBB6F4" w14:textId="77777777" w:rsidR="007E7F01" w:rsidRDefault="007E7F01" w:rsidP="007E7F0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3,006</w:t>
            </w:r>
          </w:p>
        </w:tc>
        <w:tc>
          <w:tcPr>
            <w:tcW w:w="243" w:type="dxa"/>
            <w:vAlign w:val="bottom"/>
          </w:tcPr>
          <w:p w14:paraId="61369C1C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70FC67A" w14:textId="77777777" w:rsidR="007E7F01" w:rsidRDefault="007E7F01" w:rsidP="007E7F0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3,006</w:t>
            </w:r>
          </w:p>
        </w:tc>
        <w:tc>
          <w:tcPr>
            <w:tcW w:w="238" w:type="dxa"/>
            <w:vAlign w:val="bottom"/>
          </w:tcPr>
          <w:p w14:paraId="033DE3CE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78591320" w14:textId="77777777" w:rsidR="007E7F01" w:rsidRDefault="007E7F01" w:rsidP="007E7F01">
            <w:pPr>
              <w:pStyle w:val="acctfourfigures"/>
              <w:tabs>
                <w:tab w:val="clear" w:pos="765"/>
                <w:tab w:val="decimal" w:pos="256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C3FA2CC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0055335F" w14:textId="77777777" w:rsidR="007E7F01" w:rsidRDefault="007E7F01" w:rsidP="007E7F0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3,006</w:t>
            </w:r>
          </w:p>
        </w:tc>
      </w:tr>
      <w:tr w:rsidR="007E7F01" w:rsidRPr="00161E24" w14:paraId="5B6272E8" w14:textId="77777777" w:rsidTr="005F3948">
        <w:trPr>
          <w:trHeight w:val="261"/>
        </w:trPr>
        <w:tc>
          <w:tcPr>
            <w:tcW w:w="1580" w:type="dxa"/>
            <w:vAlign w:val="bottom"/>
          </w:tcPr>
          <w:p w14:paraId="28834AC9" w14:textId="77777777" w:rsidR="007E7F01" w:rsidRPr="00E37084" w:rsidRDefault="007E7F01" w:rsidP="007E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/>
                <w:sz w:val="22"/>
                <w:szCs w:val="22"/>
                <w:cs/>
                <w:lang w:val="en-GB"/>
              </w:rPr>
            </w:pPr>
            <w:r w:rsidRPr="00E37084">
              <w:rPr>
                <w:rFonts w:asciiTheme="majorBidi" w:hAnsiTheme="majorBidi" w:hint="cs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/>
                <w:sz w:val="22"/>
                <w:szCs w:val="22"/>
                <w:cs/>
                <w:lang w:val="en-GB"/>
              </w:rPr>
              <w:br/>
            </w:r>
            <w:r>
              <w:rPr>
                <w:rFonts w:asciiTheme="majorBidi" w:hAnsiTheme="majorBidi" w:hint="cs"/>
                <w:sz w:val="22"/>
                <w:szCs w:val="22"/>
                <w:cs/>
                <w:lang w:val="en-GB"/>
              </w:rPr>
              <w:t>ไม่</w:t>
            </w:r>
            <w:r w:rsidRPr="00E37084">
              <w:rPr>
                <w:rFonts w:asciiTheme="majorBidi" w:hAnsiTheme="majorBidi" w:hint="cs"/>
                <w:sz w:val="22"/>
                <w:szCs w:val="22"/>
                <w:cs/>
                <w:lang w:val="en-GB"/>
              </w:rPr>
              <w:t>หมุนเวียนอื่น</w:t>
            </w:r>
          </w:p>
        </w:tc>
        <w:tc>
          <w:tcPr>
            <w:tcW w:w="676" w:type="dxa"/>
            <w:vAlign w:val="bottom"/>
          </w:tcPr>
          <w:p w14:paraId="4FD8CD72" w14:textId="77777777" w:rsidR="007E7F01" w:rsidRDefault="007E7F01" w:rsidP="007E7F0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B4E72BE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1B94C52F" w14:textId="330CE37D" w:rsidR="007E7F01" w:rsidRDefault="007E7F01" w:rsidP="007E7F01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273</w:t>
            </w:r>
          </w:p>
        </w:tc>
        <w:tc>
          <w:tcPr>
            <w:tcW w:w="236" w:type="dxa"/>
          </w:tcPr>
          <w:p w14:paraId="355D4D9A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5776E942" w14:textId="1F3DB24D" w:rsidR="007E7F01" w:rsidRPr="00C028F5" w:rsidRDefault="007E7F01" w:rsidP="007E7F01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7DF5A6D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1E9CCC16" w14:textId="44403724" w:rsidR="007E7F01" w:rsidRDefault="007E7F01" w:rsidP="003A02B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04E1C39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4F9D5AF9" w14:textId="77777777" w:rsidR="007E7F01" w:rsidRDefault="007E7F01" w:rsidP="007E7F0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273</w:t>
            </w:r>
          </w:p>
        </w:tc>
        <w:tc>
          <w:tcPr>
            <w:tcW w:w="243" w:type="dxa"/>
            <w:vAlign w:val="bottom"/>
          </w:tcPr>
          <w:p w14:paraId="62B7D900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420CB55C" w14:textId="77777777" w:rsidR="007E7F01" w:rsidRDefault="007E7F01" w:rsidP="007E7F01">
            <w:pPr>
              <w:pStyle w:val="acctfourfigures"/>
              <w:tabs>
                <w:tab w:val="clear" w:pos="765"/>
                <w:tab w:val="decimal" w:pos="3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  <w:vAlign w:val="bottom"/>
          </w:tcPr>
          <w:p w14:paraId="7C965486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E358B2C" w14:textId="77777777" w:rsidR="007E7F01" w:rsidRDefault="007E7F01" w:rsidP="007E7F0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273</w:t>
            </w:r>
          </w:p>
        </w:tc>
        <w:tc>
          <w:tcPr>
            <w:tcW w:w="236" w:type="dxa"/>
            <w:vAlign w:val="bottom"/>
          </w:tcPr>
          <w:p w14:paraId="5728DF70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5610BE54" w14:textId="77777777" w:rsidR="007E7F01" w:rsidRDefault="007E7F01" w:rsidP="007E7F0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273</w:t>
            </w:r>
          </w:p>
        </w:tc>
      </w:tr>
      <w:tr w:rsidR="007807EE" w:rsidRPr="00161E24" w14:paraId="34CBF2A8" w14:textId="77777777" w:rsidTr="005F3948">
        <w:trPr>
          <w:trHeight w:val="80"/>
        </w:trPr>
        <w:tc>
          <w:tcPr>
            <w:tcW w:w="1580" w:type="dxa"/>
            <w:vAlign w:val="bottom"/>
          </w:tcPr>
          <w:p w14:paraId="6ADF18AD" w14:textId="77777777" w:rsidR="007807EE" w:rsidRPr="00161E24" w:rsidRDefault="007807EE" w:rsidP="0078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676" w:type="dxa"/>
            <w:vAlign w:val="bottom"/>
          </w:tcPr>
          <w:p w14:paraId="0BC2A25B" w14:textId="77777777" w:rsidR="007807EE" w:rsidRPr="003B401B" w:rsidRDefault="007807EE" w:rsidP="007807E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4DB3A20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2951B8E4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3F2EBF72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7F73503A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5D9BCC8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vAlign w:val="bottom"/>
          </w:tcPr>
          <w:p w14:paraId="0D2BF3F0" w14:textId="77777777" w:rsidR="007807EE" w:rsidRPr="00161E24" w:rsidRDefault="007807EE" w:rsidP="003A02B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A3A0943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4F824FB1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53818E9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42073CA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vAlign w:val="bottom"/>
          </w:tcPr>
          <w:p w14:paraId="4C0701B8" w14:textId="77777777" w:rsidR="007807EE" w:rsidRPr="00161E24" w:rsidRDefault="007807EE" w:rsidP="0078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43D9DAEB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7B03281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5D8E3D21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7807EE" w:rsidRPr="00161E24" w14:paraId="4FC4BDF7" w14:textId="77777777" w:rsidTr="005F3948">
        <w:trPr>
          <w:trHeight w:val="261"/>
        </w:trPr>
        <w:tc>
          <w:tcPr>
            <w:tcW w:w="1580" w:type="dxa"/>
            <w:vAlign w:val="bottom"/>
          </w:tcPr>
          <w:p w14:paraId="0F28DE71" w14:textId="77777777" w:rsidR="007807EE" w:rsidRPr="00161E24" w:rsidRDefault="007807EE" w:rsidP="0078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676" w:type="dxa"/>
            <w:vAlign w:val="bottom"/>
          </w:tcPr>
          <w:p w14:paraId="2DEA4C80" w14:textId="77777777" w:rsidR="007807EE" w:rsidRPr="003B401B" w:rsidRDefault="007807EE" w:rsidP="007807E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0858DDD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6EA01613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E7BB8FD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3B746C8C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C74F7E5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2E56FF82" w14:textId="77777777" w:rsidR="007807EE" w:rsidRPr="00161E24" w:rsidRDefault="007807EE" w:rsidP="003A02B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A94E6AE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1D6293DB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9CEE896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41BDACE4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vAlign w:val="bottom"/>
          </w:tcPr>
          <w:p w14:paraId="249E7DF9" w14:textId="77777777" w:rsidR="007807EE" w:rsidRPr="00161E24" w:rsidRDefault="007807EE" w:rsidP="0078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F537672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FF3EE12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7C010FB6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7E7F01" w:rsidRPr="00161E24" w14:paraId="18F4A20C" w14:textId="77777777" w:rsidTr="005F3948">
        <w:trPr>
          <w:trHeight w:val="261"/>
        </w:trPr>
        <w:tc>
          <w:tcPr>
            <w:tcW w:w="1580" w:type="dxa"/>
            <w:vAlign w:val="bottom"/>
          </w:tcPr>
          <w:p w14:paraId="49B88884" w14:textId="77777777" w:rsidR="007E7F01" w:rsidRPr="00693905" w:rsidRDefault="007E7F01" w:rsidP="007E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676" w:type="dxa"/>
            <w:vAlign w:val="bottom"/>
          </w:tcPr>
          <w:p w14:paraId="475A1D59" w14:textId="77777777" w:rsidR="007E7F01" w:rsidRPr="003B401B" w:rsidRDefault="007E7F01" w:rsidP="007E7F0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B401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724C0A9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080011BA" w14:textId="77777777" w:rsidR="007E7F01" w:rsidRDefault="007E7F01" w:rsidP="007E7F0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05B4C97E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03A28DBD" w14:textId="1CEDEAF9" w:rsidR="007E7F01" w:rsidRPr="007807EE" w:rsidRDefault="007E7F01" w:rsidP="007E7F0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5,178</w:t>
            </w:r>
          </w:p>
        </w:tc>
        <w:tc>
          <w:tcPr>
            <w:tcW w:w="236" w:type="dxa"/>
            <w:vAlign w:val="bottom"/>
          </w:tcPr>
          <w:p w14:paraId="0E245086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2231D563" w14:textId="6BAF7BD7" w:rsidR="007E7F01" w:rsidRPr="00245B7A" w:rsidRDefault="007E7F01" w:rsidP="003A02B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D3ECFC" w14:textId="77777777" w:rsidR="007E7F01" w:rsidRPr="00592F5B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4" w:type="dxa"/>
            <w:vAlign w:val="bottom"/>
          </w:tcPr>
          <w:p w14:paraId="19377E54" w14:textId="77777777" w:rsidR="007E7F01" w:rsidRPr="00245B7A" w:rsidRDefault="007E7F01" w:rsidP="007E7F0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5,178</w:t>
            </w:r>
          </w:p>
        </w:tc>
        <w:tc>
          <w:tcPr>
            <w:tcW w:w="243" w:type="dxa"/>
            <w:vAlign w:val="bottom"/>
          </w:tcPr>
          <w:p w14:paraId="00F61CE2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7CBEBEB3" w14:textId="77777777" w:rsidR="007E7F01" w:rsidRDefault="007E7F01" w:rsidP="007E7F01">
            <w:pPr>
              <w:pStyle w:val="acctfourfigures"/>
              <w:tabs>
                <w:tab w:val="clear" w:pos="765"/>
                <w:tab w:val="decimal" w:pos="3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  <w:vAlign w:val="bottom"/>
          </w:tcPr>
          <w:p w14:paraId="3CA6C680" w14:textId="77777777" w:rsidR="007E7F01" w:rsidRPr="00161E24" w:rsidRDefault="007E7F01" w:rsidP="007E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519EA0D" w14:textId="77777777" w:rsidR="007E7F01" w:rsidRPr="00245B7A" w:rsidRDefault="007E7F01" w:rsidP="007E7F0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5,174</w:t>
            </w:r>
          </w:p>
        </w:tc>
        <w:tc>
          <w:tcPr>
            <w:tcW w:w="236" w:type="dxa"/>
            <w:vAlign w:val="bottom"/>
          </w:tcPr>
          <w:p w14:paraId="2E34CE7D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3AE25C1D" w14:textId="77777777" w:rsidR="007E7F01" w:rsidRDefault="007E7F01" w:rsidP="007E7F0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5,174</w:t>
            </w:r>
          </w:p>
        </w:tc>
      </w:tr>
      <w:tr w:rsidR="007E7F01" w:rsidRPr="00161E24" w14:paraId="2A92A7E9" w14:textId="77777777" w:rsidTr="005F3948">
        <w:trPr>
          <w:trHeight w:val="261"/>
        </w:trPr>
        <w:tc>
          <w:tcPr>
            <w:tcW w:w="1580" w:type="dxa"/>
            <w:vAlign w:val="bottom"/>
          </w:tcPr>
          <w:p w14:paraId="7BF97435" w14:textId="77777777" w:rsidR="007E7F01" w:rsidRPr="00161E24" w:rsidRDefault="007E7F01" w:rsidP="007E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676" w:type="dxa"/>
            <w:vAlign w:val="bottom"/>
          </w:tcPr>
          <w:p w14:paraId="2BEC0AE5" w14:textId="77777777" w:rsidR="007E7F01" w:rsidRPr="003B401B" w:rsidRDefault="007E7F01" w:rsidP="007E7F0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B401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96AAD90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2C9133E5" w14:textId="77777777" w:rsidR="007E7F01" w:rsidRPr="00B0452C" w:rsidRDefault="007E7F01" w:rsidP="007E7F0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5980B613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39D5E798" w14:textId="6E5C125E" w:rsidR="007E7F01" w:rsidRPr="007807EE" w:rsidRDefault="007E7F01" w:rsidP="007E7F0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6,851</w:t>
            </w:r>
          </w:p>
        </w:tc>
        <w:tc>
          <w:tcPr>
            <w:tcW w:w="236" w:type="dxa"/>
            <w:vAlign w:val="bottom"/>
          </w:tcPr>
          <w:p w14:paraId="5E229340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  <w:vAlign w:val="bottom"/>
          </w:tcPr>
          <w:p w14:paraId="6F77E0B4" w14:textId="462EE91B" w:rsidR="007E7F01" w:rsidRPr="00B54B5E" w:rsidRDefault="007E7F01" w:rsidP="003A02B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4F44D27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0B40C370" w14:textId="77777777" w:rsidR="007E7F01" w:rsidRPr="001536F9" w:rsidRDefault="007E7F01" w:rsidP="007E7F0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6,851</w:t>
            </w:r>
          </w:p>
        </w:tc>
        <w:tc>
          <w:tcPr>
            <w:tcW w:w="243" w:type="dxa"/>
            <w:vAlign w:val="bottom"/>
          </w:tcPr>
          <w:p w14:paraId="4E96533D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780423CC" w14:textId="4F1C62DB" w:rsidR="007E7F01" w:rsidRPr="00E36966" w:rsidRDefault="007E7F01" w:rsidP="007E7F0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6,824</w:t>
            </w:r>
          </w:p>
        </w:tc>
        <w:tc>
          <w:tcPr>
            <w:tcW w:w="238" w:type="dxa"/>
            <w:vAlign w:val="bottom"/>
          </w:tcPr>
          <w:p w14:paraId="51DE44BE" w14:textId="77777777" w:rsidR="007E7F01" w:rsidRPr="00161E24" w:rsidRDefault="007E7F01" w:rsidP="007E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56FFFBC6" w14:textId="77777777" w:rsidR="007E7F01" w:rsidRPr="00161E24" w:rsidRDefault="007E7F01" w:rsidP="007E7F01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56AB119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5918E193" w14:textId="39BA9350" w:rsidR="007E7F01" w:rsidRPr="001536F9" w:rsidRDefault="007E7F01" w:rsidP="007E7F0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6,824</w:t>
            </w:r>
          </w:p>
        </w:tc>
      </w:tr>
      <w:tr w:rsidR="007E7F01" w:rsidRPr="00161E24" w14:paraId="3361736D" w14:textId="77777777" w:rsidTr="005F3948">
        <w:trPr>
          <w:trHeight w:val="261"/>
        </w:trPr>
        <w:tc>
          <w:tcPr>
            <w:tcW w:w="1580" w:type="dxa"/>
            <w:vAlign w:val="bottom"/>
          </w:tcPr>
          <w:p w14:paraId="57405183" w14:textId="77777777" w:rsidR="007E7F01" w:rsidRPr="00161E24" w:rsidRDefault="007E7F01" w:rsidP="007E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สกุลเงิน</w:t>
            </w:r>
          </w:p>
        </w:tc>
        <w:tc>
          <w:tcPr>
            <w:tcW w:w="676" w:type="dxa"/>
            <w:vAlign w:val="bottom"/>
          </w:tcPr>
          <w:p w14:paraId="5983ED73" w14:textId="77777777" w:rsidR="007E7F01" w:rsidRDefault="007E7F01" w:rsidP="007E7F0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35392CF8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6D7EF7EA" w14:textId="77777777" w:rsidR="007E7F01" w:rsidRDefault="007E7F01" w:rsidP="007E7F0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3AF9B356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1861B04E" w14:textId="5D399E07" w:rsidR="007E7F01" w:rsidRPr="003368FC" w:rsidRDefault="007E7F01" w:rsidP="007E7F01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807E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6B54D71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  <w:vAlign w:val="bottom"/>
          </w:tcPr>
          <w:p w14:paraId="2468CF3B" w14:textId="10B19058" w:rsidR="007E7F01" w:rsidRPr="00245B7A" w:rsidRDefault="007E7F01" w:rsidP="003A02B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3E2C28E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0D4E9D4D" w14:textId="77777777" w:rsidR="007E7F01" w:rsidRDefault="007E7F01" w:rsidP="007E7F0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</w:p>
        </w:tc>
        <w:tc>
          <w:tcPr>
            <w:tcW w:w="243" w:type="dxa"/>
            <w:vAlign w:val="bottom"/>
          </w:tcPr>
          <w:p w14:paraId="1BF5530A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D7F65B9" w14:textId="77777777" w:rsidR="007E7F01" w:rsidRDefault="007E7F01" w:rsidP="007E7F0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38" w:type="dxa"/>
            <w:vAlign w:val="bottom"/>
          </w:tcPr>
          <w:p w14:paraId="0B6E41CD" w14:textId="77777777" w:rsidR="007E7F01" w:rsidRPr="00161E24" w:rsidRDefault="007E7F01" w:rsidP="007E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1FDF15EA" w14:textId="77777777" w:rsidR="007E7F01" w:rsidRDefault="007E7F01" w:rsidP="007E7F01">
            <w:pPr>
              <w:pStyle w:val="acctfourfigures"/>
              <w:tabs>
                <w:tab w:val="clear" w:pos="765"/>
                <w:tab w:val="decimal" w:pos="254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C586D93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777089C0" w14:textId="77777777" w:rsidR="007E7F01" w:rsidRPr="001536F9" w:rsidRDefault="007E7F01" w:rsidP="007E7F0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</w:tr>
      <w:tr w:rsidR="007E7F01" w:rsidRPr="00161E24" w14:paraId="2777B074" w14:textId="77777777" w:rsidTr="005F3948">
        <w:trPr>
          <w:trHeight w:val="261"/>
        </w:trPr>
        <w:tc>
          <w:tcPr>
            <w:tcW w:w="1580" w:type="dxa"/>
            <w:vAlign w:val="bottom"/>
          </w:tcPr>
          <w:p w14:paraId="3C95ECFF" w14:textId="77777777" w:rsidR="007E7F01" w:rsidRPr="00161E24" w:rsidRDefault="007E7F01" w:rsidP="007E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676" w:type="dxa"/>
            <w:vAlign w:val="bottom"/>
          </w:tcPr>
          <w:p w14:paraId="5EB1C8A7" w14:textId="77777777" w:rsidR="007E7F01" w:rsidRPr="003B401B" w:rsidRDefault="007E7F01" w:rsidP="007E7F0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B401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56B9C96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6C63123D" w14:textId="77777777" w:rsidR="007E7F01" w:rsidRPr="00161E24" w:rsidRDefault="007E7F01" w:rsidP="00AE13E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26</w:t>
            </w:r>
          </w:p>
        </w:tc>
        <w:tc>
          <w:tcPr>
            <w:tcW w:w="236" w:type="dxa"/>
          </w:tcPr>
          <w:p w14:paraId="2FBF8FA5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62F66C8E" w14:textId="06705261" w:rsidR="007E7F01" w:rsidRPr="003368FC" w:rsidRDefault="007E7F01" w:rsidP="007E7F01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807E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2AF6598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3DD9422C" w14:textId="06FB4A27" w:rsidR="007E7F01" w:rsidRPr="00B54B5E" w:rsidRDefault="007E7F01" w:rsidP="003A02B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2CC768A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08EC5CD6" w14:textId="77777777" w:rsidR="007E7F01" w:rsidRPr="001536F9" w:rsidRDefault="007E7F01" w:rsidP="007E7F0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26</w:t>
            </w:r>
          </w:p>
        </w:tc>
        <w:tc>
          <w:tcPr>
            <w:tcW w:w="243" w:type="dxa"/>
            <w:vAlign w:val="bottom"/>
          </w:tcPr>
          <w:p w14:paraId="6EB222E7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42F1FBB8" w14:textId="77777777" w:rsidR="007E7F01" w:rsidRPr="001536F9" w:rsidRDefault="007E7F01" w:rsidP="007E7F0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26</w:t>
            </w:r>
          </w:p>
        </w:tc>
        <w:tc>
          <w:tcPr>
            <w:tcW w:w="238" w:type="dxa"/>
            <w:vAlign w:val="bottom"/>
          </w:tcPr>
          <w:p w14:paraId="585288CD" w14:textId="77777777" w:rsidR="007E7F01" w:rsidRPr="00161E24" w:rsidRDefault="007E7F01" w:rsidP="007E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7156FAD5" w14:textId="77777777" w:rsidR="007E7F01" w:rsidRPr="00161E24" w:rsidRDefault="007E7F01" w:rsidP="007E7F01">
            <w:pPr>
              <w:pStyle w:val="acctfourfigures"/>
              <w:tabs>
                <w:tab w:val="clear" w:pos="765"/>
                <w:tab w:val="decimal" w:pos="254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0E1BFD5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5F890AFF" w14:textId="77777777" w:rsidR="007E7F01" w:rsidRPr="001536F9" w:rsidRDefault="007E7F01" w:rsidP="007E7F0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26</w:t>
            </w:r>
          </w:p>
        </w:tc>
      </w:tr>
      <w:tr w:rsidR="007E7F01" w:rsidRPr="00161E24" w14:paraId="16651B53" w14:textId="77777777" w:rsidTr="005F3948">
        <w:trPr>
          <w:trHeight w:val="261"/>
        </w:trPr>
        <w:tc>
          <w:tcPr>
            <w:tcW w:w="1580" w:type="dxa"/>
            <w:vAlign w:val="bottom"/>
          </w:tcPr>
          <w:p w14:paraId="35B9277C" w14:textId="77777777" w:rsidR="007E7F01" w:rsidRPr="004A598F" w:rsidRDefault="007E7F01" w:rsidP="007E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4A598F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676" w:type="dxa"/>
            <w:vAlign w:val="bottom"/>
          </w:tcPr>
          <w:p w14:paraId="1B2C959E" w14:textId="77777777" w:rsidR="007E7F01" w:rsidRPr="003B401B" w:rsidDel="00634405" w:rsidRDefault="007E7F01" w:rsidP="007E7F0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B401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8749283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4B256356" w14:textId="77777777" w:rsidR="007E7F01" w:rsidRPr="00161E24" w:rsidRDefault="007E7F01" w:rsidP="007E7F0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7460B979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3DB851FD" w14:textId="1E1512EE" w:rsidR="007E7F01" w:rsidRPr="003368FC" w:rsidRDefault="007E7F01" w:rsidP="007E7F0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1,526</w:t>
            </w:r>
          </w:p>
        </w:tc>
        <w:tc>
          <w:tcPr>
            <w:tcW w:w="236" w:type="dxa"/>
            <w:vAlign w:val="bottom"/>
          </w:tcPr>
          <w:p w14:paraId="632E3AA3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7F8C7659" w14:textId="27989B76" w:rsidR="007E7F01" w:rsidRPr="001F7517" w:rsidRDefault="00F147D7" w:rsidP="003A02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94</w:t>
            </w:r>
            <w:r w:rsidR="00D127A0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4AA52D31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3DC38A31" w14:textId="5FD8F8A7" w:rsidR="007E7F01" w:rsidRPr="001536F9" w:rsidRDefault="001F7517" w:rsidP="007E7F0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2,</w:t>
            </w:r>
            <w:r w:rsidR="00A73A88">
              <w:rPr>
                <w:rFonts w:asciiTheme="majorBidi" w:hAnsiTheme="majorBidi" w:cstheme="majorBidi"/>
                <w:szCs w:val="22"/>
                <w:lang w:bidi="th-TH"/>
              </w:rPr>
              <w:t>47</w:t>
            </w:r>
            <w:r w:rsidR="00D127A0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  <w:tc>
          <w:tcPr>
            <w:tcW w:w="243" w:type="dxa"/>
            <w:vAlign w:val="bottom"/>
          </w:tcPr>
          <w:p w14:paraId="11994807" w14:textId="77777777" w:rsidR="007E7F01" w:rsidRPr="00161E24" w:rsidRDefault="007E7F01" w:rsidP="007E7F0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406D004C" w14:textId="77777777" w:rsidR="007E7F01" w:rsidRPr="00161E24" w:rsidRDefault="007E7F01" w:rsidP="007E7F01">
            <w:pPr>
              <w:pStyle w:val="acctfourfigures"/>
              <w:tabs>
                <w:tab w:val="clear" w:pos="765"/>
                <w:tab w:val="decimal" w:pos="3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30B12F97" w14:textId="77777777" w:rsidR="007E7F01" w:rsidRPr="00161E24" w:rsidRDefault="007E7F01" w:rsidP="007E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187B6E61" w14:textId="19AF9ABC" w:rsidR="007E7F01" w:rsidRPr="00161E24" w:rsidRDefault="004B7D95" w:rsidP="007E7F0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7E7F01">
              <w:rPr>
                <w:rFonts w:asciiTheme="majorBidi" w:hAnsiTheme="majorBidi" w:cstheme="majorBidi"/>
                <w:szCs w:val="22"/>
              </w:rPr>
              <w:t>,</w:t>
            </w:r>
            <w:r w:rsidR="00F147D7">
              <w:rPr>
                <w:rFonts w:asciiTheme="majorBidi" w:hAnsiTheme="majorBidi" w:cstheme="majorBidi"/>
                <w:szCs w:val="22"/>
              </w:rPr>
              <w:t>368</w:t>
            </w:r>
          </w:p>
        </w:tc>
        <w:tc>
          <w:tcPr>
            <w:tcW w:w="236" w:type="dxa"/>
            <w:vAlign w:val="bottom"/>
          </w:tcPr>
          <w:p w14:paraId="52462D65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69485155" w14:textId="086C11B5" w:rsidR="007E7F01" w:rsidRPr="001536F9" w:rsidRDefault="00702992" w:rsidP="007E7F0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</w:t>
            </w:r>
            <w:r w:rsidR="007E7F01">
              <w:rPr>
                <w:rFonts w:asciiTheme="majorBidi" w:hAnsiTheme="majorBidi" w:cstheme="majorBidi"/>
                <w:szCs w:val="22"/>
              </w:rPr>
              <w:t>,</w:t>
            </w:r>
            <w:r w:rsidR="00F147D7">
              <w:rPr>
                <w:rFonts w:asciiTheme="majorBidi" w:hAnsiTheme="majorBidi" w:cstheme="majorBidi"/>
                <w:szCs w:val="22"/>
              </w:rPr>
              <w:t>368</w:t>
            </w:r>
          </w:p>
        </w:tc>
      </w:tr>
      <w:tr w:rsidR="007807EE" w:rsidRPr="00161E24" w14:paraId="768D4B40" w14:textId="77777777" w:rsidTr="005F3948">
        <w:trPr>
          <w:trHeight w:val="261"/>
        </w:trPr>
        <w:tc>
          <w:tcPr>
            <w:tcW w:w="1580" w:type="dxa"/>
            <w:vAlign w:val="bottom"/>
          </w:tcPr>
          <w:p w14:paraId="3FD5F2C7" w14:textId="77777777" w:rsidR="007807EE" w:rsidRDefault="007807EE" w:rsidP="0078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76" w:type="dxa"/>
            <w:vAlign w:val="bottom"/>
          </w:tcPr>
          <w:p w14:paraId="0DCF9BE8" w14:textId="77777777" w:rsidR="007807EE" w:rsidRPr="003B401B" w:rsidRDefault="007807EE" w:rsidP="007807E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09CBE10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48346126" w14:textId="77777777" w:rsidR="007807EE" w:rsidRDefault="007807EE" w:rsidP="007807E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1C7FDA08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6FDC159B" w14:textId="77777777" w:rsidR="007807EE" w:rsidRPr="003368FC" w:rsidRDefault="007807EE" w:rsidP="007807EE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935DE0E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5294BDF0" w14:textId="77777777" w:rsidR="007807EE" w:rsidRPr="00B54B5E" w:rsidRDefault="007807EE" w:rsidP="007807E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F478DE2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671AEDF1" w14:textId="77777777" w:rsidR="007807EE" w:rsidRPr="001536F9" w:rsidRDefault="007807EE" w:rsidP="007807EE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0F272466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BAC1B78" w14:textId="77777777" w:rsidR="007807EE" w:rsidRDefault="007807EE" w:rsidP="007807EE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44A6B032" w14:textId="77777777" w:rsidR="007807EE" w:rsidRPr="00161E24" w:rsidRDefault="007807EE" w:rsidP="0078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49C253B1" w14:textId="77777777" w:rsidR="007807EE" w:rsidRDefault="007807EE" w:rsidP="007807E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F118BDC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1F2F599B" w14:textId="77777777" w:rsidR="007807EE" w:rsidRPr="001536F9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7807EE" w:rsidRPr="00161E24" w14:paraId="76AB2C27" w14:textId="77777777" w:rsidTr="005F3948">
        <w:trPr>
          <w:trHeight w:val="261"/>
        </w:trPr>
        <w:tc>
          <w:tcPr>
            <w:tcW w:w="1580" w:type="dxa"/>
            <w:vAlign w:val="bottom"/>
          </w:tcPr>
          <w:p w14:paraId="258CBC14" w14:textId="77777777" w:rsidR="007807EE" w:rsidRPr="00A91260" w:rsidRDefault="007807EE" w:rsidP="0078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A91260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A91260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2"/>
                <w:szCs w:val="22"/>
                <w:lang w:val="en-GB"/>
              </w:rPr>
              <w:t xml:space="preserve">31 </w:t>
            </w:r>
            <w:r w:rsidRPr="00A91260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2"/>
                <w:szCs w:val="22"/>
                <w:cs/>
                <w:lang w:val="en-GB"/>
              </w:rPr>
              <w:t>ธันวาคม</w:t>
            </w:r>
            <w:r w:rsidRPr="00A91260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22"/>
                <w:szCs w:val="22"/>
                <w:cs/>
                <w:lang w:val="en-GB"/>
              </w:rPr>
              <w:t xml:space="preserve"> </w:t>
            </w:r>
            <w:r w:rsidRPr="00A91260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2"/>
                <w:szCs w:val="22"/>
                <w:lang w:val="en-GB"/>
              </w:rPr>
              <w:t>2568</w:t>
            </w:r>
          </w:p>
        </w:tc>
        <w:tc>
          <w:tcPr>
            <w:tcW w:w="676" w:type="dxa"/>
            <w:vAlign w:val="bottom"/>
          </w:tcPr>
          <w:p w14:paraId="23181F6A" w14:textId="77777777" w:rsidR="007807EE" w:rsidRPr="003B401B" w:rsidDel="00634405" w:rsidRDefault="007807EE" w:rsidP="007807E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F79D84E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306C2E62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413C3DCB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3F1B6691" w14:textId="77777777" w:rsidR="007807EE" w:rsidRPr="003368FC" w:rsidRDefault="007807EE" w:rsidP="007807EE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93AB001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7B7EDC58" w14:textId="77777777" w:rsidR="007807EE" w:rsidRPr="00B54B5E" w:rsidRDefault="007807EE" w:rsidP="007807E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CD80ED5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17BDECC1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6C3066C0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17E2CE43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730F9337" w14:textId="77777777" w:rsidR="007807EE" w:rsidRPr="00161E24" w:rsidRDefault="007807EE" w:rsidP="0078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78F8BA2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18EC9A00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47DCA4CD" w14:textId="77777777" w:rsidR="007807EE" w:rsidRPr="000D7840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7807EE" w:rsidRPr="00161E24" w14:paraId="5013FF4D" w14:textId="77777777" w:rsidTr="005F3948">
        <w:trPr>
          <w:trHeight w:val="261"/>
        </w:trPr>
        <w:tc>
          <w:tcPr>
            <w:tcW w:w="1580" w:type="dxa"/>
            <w:vAlign w:val="bottom"/>
          </w:tcPr>
          <w:p w14:paraId="1FC9D2A6" w14:textId="77777777" w:rsidR="007807EE" w:rsidRPr="00161E24" w:rsidRDefault="007807EE" w:rsidP="0078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676" w:type="dxa"/>
            <w:vAlign w:val="bottom"/>
          </w:tcPr>
          <w:p w14:paraId="1CA2F529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2A3EAFB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557A64CA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53798FC5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798D521A" w14:textId="77777777" w:rsidR="007807EE" w:rsidRPr="003368FC" w:rsidRDefault="007807EE" w:rsidP="007807EE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D93B1F9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661F611E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CDD968F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3BE5E3E9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7D653410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E8B4286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2F83DA22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705420D1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67BE34A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39CB8758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7807EE" w:rsidRPr="00161E24" w14:paraId="31E45300" w14:textId="77777777" w:rsidTr="005F3948">
        <w:trPr>
          <w:trHeight w:val="261"/>
        </w:trPr>
        <w:tc>
          <w:tcPr>
            <w:tcW w:w="1580" w:type="dxa"/>
            <w:vAlign w:val="bottom"/>
          </w:tcPr>
          <w:p w14:paraId="2A361FFD" w14:textId="77777777" w:rsidR="007807EE" w:rsidRPr="00161E24" w:rsidRDefault="007807EE" w:rsidP="0078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676" w:type="dxa"/>
            <w:vAlign w:val="bottom"/>
          </w:tcPr>
          <w:p w14:paraId="7975FFC7" w14:textId="77777777" w:rsidR="007807EE" w:rsidRPr="003B401B" w:rsidRDefault="007807EE" w:rsidP="007807E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EE27173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102721DF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12</w:t>
            </w:r>
          </w:p>
        </w:tc>
        <w:tc>
          <w:tcPr>
            <w:tcW w:w="236" w:type="dxa"/>
          </w:tcPr>
          <w:p w14:paraId="484B1A5D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043F3E07" w14:textId="2983F713" w:rsidR="007807EE" w:rsidRPr="003368FC" w:rsidRDefault="007807EE" w:rsidP="007807EE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807E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3B36A9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3FACBA00" w14:textId="77777777" w:rsidR="007807EE" w:rsidRPr="00161E24" w:rsidRDefault="007807EE" w:rsidP="003A02B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0686C36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210C4822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12</w:t>
            </w:r>
          </w:p>
        </w:tc>
        <w:tc>
          <w:tcPr>
            <w:tcW w:w="243" w:type="dxa"/>
            <w:vAlign w:val="bottom"/>
          </w:tcPr>
          <w:p w14:paraId="6F380522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5329DFD0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12</w:t>
            </w:r>
          </w:p>
        </w:tc>
        <w:tc>
          <w:tcPr>
            <w:tcW w:w="238" w:type="dxa"/>
            <w:vAlign w:val="bottom"/>
          </w:tcPr>
          <w:p w14:paraId="087C0F26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1A5DDD74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254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E056AE8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50E30FDC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12</w:t>
            </w:r>
          </w:p>
        </w:tc>
      </w:tr>
      <w:tr w:rsidR="007807EE" w:rsidRPr="00161E24" w14:paraId="7D2D1988" w14:textId="77777777" w:rsidTr="005F3948">
        <w:trPr>
          <w:trHeight w:val="261"/>
        </w:trPr>
        <w:tc>
          <w:tcPr>
            <w:tcW w:w="1580" w:type="dxa"/>
            <w:vAlign w:val="bottom"/>
          </w:tcPr>
          <w:p w14:paraId="1F50E5F1" w14:textId="77777777" w:rsidR="007807EE" w:rsidRPr="00161E24" w:rsidRDefault="007807EE" w:rsidP="0078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37084">
              <w:rPr>
                <w:rFonts w:asciiTheme="majorBidi" w:hAnsiTheme="majorBidi" w:hint="cs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/>
                <w:sz w:val="22"/>
                <w:szCs w:val="22"/>
                <w:cs/>
                <w:lang w:val="en-GB"/>
              </w:rPr>
              <w:br/>
            </w:r>
            <w:r>
              <w:rPr>
                <w:rFonts w:asciiTheme="majorBidi" w:hAnsiTheme="majorBidi" w:hint="cs"/>
                <w:sz w:val="22"/>
                <w:szCs w:val="22"/>
                <w:cs/>
                <w:lang w:val="en-GB"/>
              </w:rPr>
              <w:t>ไม่</w:t>
            </w:r>
            <w:r w:rsidRPr="00E37084">
              <w:rPr>
                <w:rFonts w:asciiTheme="majorBidi" w:hAnsiTheme="majorBidi" w:hint="cs"/>
                <w:sz w:val="22"/>
                <w:szCs w:val="22"/>
                <w:cs/>
                <w:lang w:val="en-GB"/>
              </w:rPr>
              <w:t>หมุนเวียนอื่น</w:t>
            </w:r>
          </w:p>
        </w:tc>
        <w:tc>
          <w:tcPr>
            <w:tcW w:w="676" w:type="dxa"/>
            <w:vAlign w:val="bottom"/>
          </w:tcPr>
          <w:p w14:paraId="7D921834" w14:textId="77777777" w:rsidR="007807EE" w:rsidRDefault="007807EE" w:rsidP="007807E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8B771EF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609ABF28" w14:textId="319D1750" w:rsidR="007807EE" w:rsidRPr="00CC224E" w:rsidRDefault="007807EE" w:rsidP="007807E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  <w:r w:rsidR="00CC224E">
              <w:rPr>
                <w:rFonts w:asciiTheme="majorBidi" w:hAnsiTheme="majorBidi" w:cstheme="majorBidi"/>
                <w:szCs w:val="22"/>
                <w:lang w:val="en-US" w:bidi="th-TH"/>
              </w:rPr>
              <w:t>56</w:t>
            </w:r>
          </w:p>
        </w:tc>
        <w:tc>
          <w:tcPr>
            <w:tcW w:w="236" w:type="dxa"/>
          </w:tcPr>
          <w:p w14:paraId="2BA43980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563EA06A" w14:textId="46AA59BC" w:rsidR="007807EE" w:rsidRPr="00C028F5" w:rsidRDefault="007807EE" w:rsidP="007807EE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807E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9CF633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0F9DC764" w14:textId="77777777" w:rsidR="007807EE" w:rsidRDefault="007807EE" w:rsidP="003A02B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2F6F808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4796274B" w14:textId="77777777" w:rsidR="007807EE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</w:p>
        </w:tc>
        <w:tc>
          <w:tcPr>
            <w:tcW w:w="243" w:type="dxa"/>
            <w:vAlign w:val="bottom"/>
          </w:tcPr>
          <w:p w14:paraId="666E40A9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EB37A1F" w14:textId="77777777" w:rsidR="007807EE" w:rsidRDefault="007807EE" w:rsidP="007807EE">
            <w:pPr>
              <w:pStyle w:val="acctfourfigures"/>
              <w:tabs>
                <w:tab w:val="clear" w:pos="765"/>
                <w:tab w:val="decimal" w:pos="3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3660D23A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B6DC22E" w14:textId="77777777" w:rsidR="007807EE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</w:p>
        </w:tc>
        <w:tc>
          <w:tcPr>
            <w:tcW w:w="236" w:type="dxa"/>
            <w:vAlign w:val="bottom"/>
          </w:tcPr>
          <w:p w14:paraId="7CBF20A5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4B545426" w14:textId="77777777" w:rsidR="007807EE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256</w:t>
            </w:r>
          </w:p>
        </w:tc>
      </w:tr>
      <w:tr w:rsidR="007807EE" w:rsidRPr="00161E24" w14:paraId="311F3893" w14:textId="77777777" w:rsidTr="005F3948">
        <w:trPr>
          <w:trHeight w:val="1154"/>
        </w:trPr>
        <w:tc>
          <w:tcPr>
            <w:tcW w:w="1580" w:type="dxa"/>
            <w:vAlign w:val="bottom"/>
          </w:tcPr>
          <w:p w14:paraId="46396D8B" w14:textId="77777777" w:rsidR="007807EE" w:rsidRPr="00161E24" w:rsidRDefault="007807EE" w:rsidP="00AD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76" w:type="dxa"/>
            <w:vAlign w:val="bottom"/>
          </w:tcPr>
          <w:p w14:paraId="242C4025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0A58C54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7A0557E4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3A09BCD1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229D627D" w14:textId="77777777" w:rsidR="007807EE" w:rsidRPr="003368FC" w:rsidRDefault="007807EE" w:rsidP="007807EE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AD8109B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vAlign w:val="bottom"/>
          </w:tcPr>
          <w:p w14:paraId="1E01D0D2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6B4B8D8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1E2404EC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66DD8C07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5C51CE85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496CA653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835881B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8B3585C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4351B87C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7807EE" w:rsidRPr="00161E24" w14:paraId="34FC4E90" w14:textId="77777777" w:rsidTr="005F3948">
        <w:trPr>
          <w:trHeight w:val="261"/>
        </w:trPr>
        <w:tc>
          <w:tcPr>
            <w:tcW w:w="1580" w:type="dxa"/>
            <w:vAlign w:val="bottom"/>
          </w:tcPr>
          <w:p w14:paraId="15CA3CD7" w14:textId="77777777" w:rsidR="007807EE" w:rsidRPr="00161E24" w:rsidRDefault="007807EE" w:rsidP="0078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676" w:type="dxa"/>
            <w:vAlign w:val="bottom"/>
          </w:tcPr>
          <w:p w14:paraId="0A8CCAFE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6541F4E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7441D38A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1C5D5E08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44ED06FD" w14:textId="77777777" w:rsidR="007807EE" w:rsidRPr="003368FC" w:rsidRDefault="007807EE" w:rsidP="007807EE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431E695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1967D7B2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FCA7AEA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55DA4623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31C19278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A1CD2B1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6ECBCCFB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1B839C9E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31C0E60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06603C77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7E7F01" w:rsidRPr="00161E24" w14:paraId="6A4262FB" w14:textId="77777777" w:rsidTr="005F3948">
        <w:trPr>
          <w:trHeight w:val="261"/>
        </w:trPr>
        <w:tc>
          <w:tcPr>
            <w:tcW w:w="1580" w:type="dxa"/>
            <w:vAlign w:val="bottom"/>
          </w:tcPr>
          <w:p w14:paraId="4E5EC008" w14:textId="77777777" w:rsidR="007E7F01" w:rsidRPr="00161E24" w:rsidRDefault="007E7F01" w:rsidP="007E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676" w:type="dxa"/>
            <w:vAlign w:val="bottom"/>
          </w:tcPr>
          <w:p w14:paraId="23F9C4F4" w14:textId="77777777" w:rsidR="007E7F01" w:rsidRPr="003B401B" w:rsidRDefault="007E7F01" w:rsidP="007E7F0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B401B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0059A82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32054D36" w14:textId="77777777" w:rsidR="007E7F01" w:rsidRPr="00161E24" w:rsidRDefault="007E7F01" w:rsidP="007E7F0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06FDE3F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2EADD142" w14:textId="1041663B" w:rsidR="007E7F01" w:rsidRPr="003368FC" w:rsidRDefault="007E7F01" w:rsidP="007E7F0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4,706</w:t>
            </w:r>
          </w:p>
        </w:tc>
        <w:tc>
          <w:tcPr>
            <w:tcW w:w="236" w:type="dxa"/>
            <w:vAlign w:val="bottom"/>
          </w:tcPr>
          <w:p w14:paraId="5D41978F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386026D6" w14:textId="5226E9D2" w:rsidR="007E7F01" w:rsidRPr="00161E24" w:rsidRDefault="007E7F01" w:rsidP="003A02B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BBEAA12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3C8F5592" w14:textId="77777777" w:rsidR="007E7F01" w:rsidRPr="001C6C13" w:rsidRDefault="007E7F01" w:rsidP="007E7F0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  <w:r w:rsidRPr="00EC1D7C">
              <w:rPr>
                <w:rFonts w:asciiTheme="majorBidi" w:hAnsiTheme="majorBidi" w:cstheme="majorBidi"/>
                <w:szCs w:val="22"/>
                <w:lang w:bidi="th-TH"/>
              </w:rPr>
              <w:t>,706</w:t>
            </w:r>
          </w:p>
        </w:tc>
        <w:tc>
          <w:tcPr>
            <w:tcW w:w="243" w:type="dxa"/>
            <w:vAlign w:val="bottom"/>
          </w:tcPr>
          <w:p w14:paraId="61D2A47E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8FD6989" w14:textId="77777777" w:rsidR="007E7F01" w:rsidRPr="00161E24" w:rsidRDefault="007E7F01" w:rsidP="007E7F01">
            <w:pPr>
              <w:pStyle w:val="acctfourfigures"/>
              <w:tabs>
                <w:tab w:val="clear" w:pos="765"/>
                <w:tab w:val="decimal" w:pos="3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5CC69EF5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4ACD1650" w14:textId="77777777" w:rsidR="007E7F01" w:rsidRPr="00161E24" w:rsidRDefault="007E7F01" w:rsidP="007E7F0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4328B4">
              <w:rPr>
                <w:rFonts w:asciiTheme="majorBidi" w:hAnsiTheme="majorBidi" w:cstheme="majorBidi"/>
                <w:szCs w:val="22"/>
              </w:rPr>
              <w:t>707</w:t>
            </w:r>
          </w:p>
        </w:tc>
        <w:tc>
          <w:tcPr>
            <w:tcW w:w="236" w:type="dxa"/>
            <w:vAlign w:val="bottom"/>
          </w:tcPr>
          <w:p w14:paraId="38DDD7D3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31AD8E8C" w14:textId="77777777" w:rsidR="007E7F01" w:rsidRPr="00161E24" w:rsidRDefault="007E7F01" w:rsidP="007E7F0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4,707</w:t>
            </w:r>
          </w:p>
        </w:tc>
      </w:tr>
      <w:tr w:rsidR="007E7F01" w:rsidRPr="00161E24" w14:paraId="5182DFA8" w14:textId="77777777" w:rsidTr="005F3948">
        <w:trPr>
          <w:trHeight w:val="261"/>
        </w:trPr>
        <w:tc>
          <w:tcPr>
            <w:tcW w:w="1580" w:type="dxa"/>
            <w:vAlign w:val="bottom"/>
          </w:tcPr>
          <w:p w14:paraId="0FDC1406" w14:textId="77777777" w:rsidR="007E7F01" w:rsidRPr="00161E24" w:rsidRDefault="007E7F01" w:rsidP="007E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676" w:type="dxa"/>
            <w:vAlign w:val="bottom"/>
          </w:tcPr>
          <w:p w14:paraId="08F8DFAF" w14:textId="77777777" w:rsidR="007E7F01" w:rsidRPr="003B401B" w:rsidRDefault="007E7F01" w:rsidP="007E7F0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B401B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EA9E436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66A4C8D3" w14:textId="77777777" w:rsidR="007E7F01" w:rsidRPr="00B0452C" w:rsidRDefault="007E7F01" w:rsidP="007E7F0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AB9455B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10A693D2" w14:textId="37FB8C3F" w:rsidR="007E7F01" w:rsidRPr="003368FC" w:rsidRDefault="007E7F01" w:rsidP="007E7F0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836</w:t>
            </w:r>
          </w:p>
        </w:tc>
        <w:tc>
          <w:tcPr>
            <w:tcW w:w="236" w:type="dxa"/>
            <w:vAlign w:val="bottom"/>
          </w:tcPr>
          <w:p w14:paraId="61819802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43B171D2" w14:textId="21762CD1" w:rsidR="007E7F01" w:rsidRDefault="007E7F01" w:rsidP="003A02B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68711D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06C827A0" w14:textId="77777777" w:rsidR="007E7F01" w:rsidRPr="001536F9" w:rsidRDefault="007E7F01" w:rsidP="007E7F0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6</w:t>
            </w:r>
            <w:r w:rsidRPr="00EC1D7C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EC1D7C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836</w:t>
            </w:r>
          </w:p>
        </w:tc>
        <w:tc>
          <w:tcPr>
            <w:tcW w:w="243" w:type="dxa"/>
            <w:vAlign w:val="bottom"/>
          </w:tcPr>
          <w:p w14:paraId="47A4E08B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1B470FE9" w14:textId="77777777" w:rsidR="007E7F01" w:rsidRPr="001536F9" w:rsidRDefault="007E7F01" w:rsidP="007E7F0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5052">
              <w:rPr>
                <w:rFonts w:asciiTheme="majorBidi" w:hAnsiTheme="majorBidi" w:cstheme="majorBidi"/>
                <w:szCs w:val="22"/>
                <w:lang w:bidi="th-TH"/>
              </w:rPr>
              <w:t>6,863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103A2834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224FC1A" w14:textId="77777777" w:rsidR="007E7F01" w:rsidRDefault="007E7F01" w:rsidP="007E7F01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FE84789" w14:textId="77777777" w:rsidR="007E7F01" w:rsidRPr="00161E24" w:rsidRDefault="007E7F01" w:rsidP="007E7F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0D0D47A9" w14:textId="77777777" w:rsidR="007E7F01" w:rsidRPr="001536F9" w:rsidRDefault="007E7F01" w:rsidP="007E7F0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6,863</w:t>
            </w:r>
          </w:p>
        </w:tc>
      </w:tr>
      <w:tr w:rsidR="007807EE" w:rsidRPr="00161E24" w14:paraId="6BB3616F" w14:textId="77777777" w:rsidTr="005F3948">
        <w:trPr>
          <w:trHeight w:val="261"/>
        </w:trPr>
        <w:tc>
          <w:tcPr>
            <w:tcW w:w="1580" w:type="dxa"/>
            <w:vAlign w:val="bottom"/>
          </w:tcPr>
          <w:p w14:paraId="24CB11E4" w14:textId="77777777" w:rsidR="007807EE" w:rsidRPr="00161E24" w:rsidRDefault="007807EE" w:rsidP="0078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สกุลเงิน</w:t>
            </w:r>
          </w:p>
        </w:tc>
        <w:tc>
          <w:tcPr>
            <w:tcW w:w="676" w:type="dxa"/>
            <w:vAlign w:val="bottom"/>
          </w:tcPr>
          <w:p w14:paraId="1D7A13D9" w14:textId="77777777" w:rsidR="007807EE" w:rsidRDefault="007807EE" w:rsidP="007807E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18</w:t>
            </w:r>
          </w:p>
        </w:tc>
        <w:tc>
          <w:tcPr>
            <w:tcW w:w="236" w:type="dxa"/>
            <w:vAlign w:val="bottom"/>
          </w:tcPr>
          <w:p w14:paraId="6F583243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258D2AA7" w14:textId="77777777" w:rsidR="007807EE" w:rsidRDefault="007807EE" w:rsidP="007807EE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3AA1B51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1FE6B351" w14:textId="48402A2C" w:rsidR="007807EE" w:rsidRPr="003368FC" w:rsidRDefault="007807EE" w:rsidP="007807EE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807E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079E970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0FFD64AD" w14:textId="77777777" w:rsidR="007807EE" w:rsidRPr="00AE13E9" w:rsidRDefault="007807EE" w:rsidP="003A02B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E13E9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70C0569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73384856" w14:textId="77777777" w:rsidR="007807EE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18</w:t>
            </w:r>
          </w:p>
        </w:tc>
        <w:tc>
          <w:tcPr>
            <w:tcW w:w="243" w:type="dxa"/>
            <w:vAlign w:val="bottom"/>
          </w:tcPr>
          <w:p w14:paraId="513BF81D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4AA4788" w14:textId="77777777" w:rsidR="007807EE" w:rsidRPr="007E5052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18</w:t>
            </w:r>
          </w:p>
        </w:tc>
        <w:tc>
          <w:tcPr>
            <w:tcW w:w="238" w:type="dxa"/>
            <w:vAlign w:val="bottom"/>
          </w:tcPr>
          <w:p w14:paraId="1386DB77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79E1A68" w14:textId="77777777" w:rsidR="007807EE" w:rsidRDefault="007807EE" w:rsidP="007807EE">
            <w:pPr>
              <w:pStyle w:val="acctfourfigures"/>
              <w:tabs>
                <w:tab w:val="clear" w:pos="765"/>
                <w:tab w:val="decimal" w:pos="254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767C7C5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7367AF0C" w14:textId="77777777" w:rsidR="007807EE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18</w:t>
            </w:r>
          </w:p>
        </w:tc>
      </w:tr>
      <w:tr w:rsidR="007807EE" w:rsidRPr="00161E24" w14:paraId="71E36370" w14:textId="77777777" w:rsidTr="005F3948">
        <w:trPr>
          <w:trHeight w:val="79"/>
        </w:trPr>
        <w:tc>
          <w:tcPr>
            <w:tcW w:w="1580" w:type="dxa"/>
            <w:vAlign w:val="bottom"/>
            <w:hideMark/>
          </w:tcPr>
          <w:p w14:paraId="5BADC5C0" w14:textId="77777777" w:rsidR="007807EE" w:rsidRPr="00161E24" w:rsidRDefault="007807EE" w:rsidP="0078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676" w:type="dxa"/>
            <w:vAlign w:val="bottom"/>
          </w:tcPr>
          <w:p w14:paraId="34883C47" w14:textId="77777777" w:rsidR="007807EE" w:rsidRPr="003B401B" w:rsidRDefault="007807EE" w:rsidP="007807E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B401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97D4E5A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0733B561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  <w:tc>
          <w:tcPr>
            <w:tcW w:w="236" w:type="dxa"/>
          </w:tcPr>
          <w:p w14:paraId="65C2062E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5F73F889" w14:textId="609EB94B" w:rsidR="007807EE" w:rsidRPr="003368FC" w:rsidRDefault="007807EE" w:rsidP="007807EE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807E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F129A33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07B28F17" w14:textId="77777777" w:rsidR="007807EE" w:rsidRPr="00161E24" w:rsidRDefault="007807EE" w:rsidP="003A02B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82822DF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66CEA3B8" w14:textId="77777777" w:rsidR="007807EE" w:rsidRPr="00EC1D7C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  <w:tc>
          <w:tcPr>
            <w:tcW w:w="243" w:type="dxa"/>
            <w:vAlign w:val="bottom"/>
          </w:tcPr>
          <w:p w14:paraId="206BBA77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5FDD1AEE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  <w:tc>
          <w:tcPr>
            <w:tcW w:w="238" w:type="dxa"/>
            <w:vAlign w:val="bottom"/>
          </w:tcPr>
          <w:p w14:paraId="405F030A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180463A9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254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B7019BE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16987594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2</w:t>
            </w:r>
          </w:p>
        </w:tc>
      </w:tr>
      <w:tr w:rsidR="007807EE" w:rsidRPr="00161E24" w14:paraId="222892F2" w14:textId="77777777" w:rsidTr="005F3948">
        <w:trPr>
          <w:trHeight w:val="261"/>
        </w:trPr>
        <w:tc>
          <w:tcPr>
            <w:tcW w:w="1580" w:type="dxa"/>
            <w:vAlign w:val="bottom"/>
          </w:tcPr>
          <w:p w14:paraId="3B6AB420" w14:textId="77777777" w:rsidR="007807EE" w:rsidRPr="00161E24" w:rsidRDefault="007807EE" w:rsidP="0078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4A598F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676" w:type="dxa"/>
            <w:vAlign w:val="bottom"/>
          </w:tcPr>
          <w:p w14:paraId="078D13F5" w14:textId="77777777" w:rsidR="007807EE" w:rsidRPr="003B401B" w:rsidRDefault="007807EE" w:rsidP="007807E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B401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A4359CC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14D8BF01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5A243F4F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3B9DB183" w14:textId="0CF73B9F" w:rsidR="007807EE" w:rsidRPr="003368FC" w:rsidRDefault="00AE13E9" w:rsidP="00AE13E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1,502</w:t>
            </w:r>
          </w:p>
        </w:tc>
        <w:tc>
          <w:tcPr>
            <w:tcW w:w="236" w:type="dxa"/>
            <w:vAlign w:val="bottom"/>
          </w:tcPr>
          <w:p w14:paraId="2BAFB313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0E75BA7E" w14:textId="3422EC94" w:rsidR="007807EE" w:rsidRPr="00AE13E9" w:rsidRDefault="00AE13E9" w:rsidP="003A02B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5803E67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33E6CBF6" w14:textId="77777777" w:rsidR="007807EE" w:rsidRPr="00EC1D7C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1,502</w:t>
            </w:r>
          </w:p>
        </w:tc>
        <w:tc>
          <w:tcPr>
            <w:tcW w:w="243" w:type="dxa"/>
            <w:vAlign w:val="bottom"/>
          </w:tcPr>
          <w:p w14:paraId="382B6E57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7534CE81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3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05E30EF9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72C20D58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1,403</w:t>
            </w:r>
          </w:p>
        </w:tc>
        <w:tc>
          <w:tcPr>
            <w:tcW w:w="236" w:type="dxa"/>
            <w:vAlign w:val="bottom"/>
          </w:tcPr>
          <w:p w14:paraId="1986CD3A" w14:textId="77777777" w:rsidR="007807EE" w:rsidRPr="00161E24" w:rsidRDefault="007807EE" w:rsidP="007807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637BDF0B" w14:textId="77777777" w:rsidR="007807EE" w:rsidRPr="00161E24" w:rsidRDefault="007807EE" w:rsidP="007807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1,403</w:t>
            </w:r>
          </w:p>
        </w:tc>
      </w:tr>
    </w:tbl>
    <w:p w14:paraId="3711EBAD" w14:textId="77777777" w:rsidR="00F04CBE" w:rsidRPr="00E0522C" w:rsidRDefault="00F04CBE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184"/>
        <w:gridCol w:w="236"/>
        <w:gridCol w:w="1152"/>
        <w:gridCol w:w="236"/>
        <w:gridCol w:w="810"/>
        <w:gridCol w:w="11"/>
        <w:gridCol w:w="236"/>
        <w:gridCol w:w="821"/>
        <w:gridCol w:w="236"/>
        <w:gridCol w:w="821"/>
        <w:gridCol w:w="236"/>
        <w:gridCol w:w="933"/>
      </w:tblGrid>
      <w:tr w:rsidR="0077463D" w:rsidRPr="00EF18C5" w14:paraId="395EAEC4" w14:textId="77777777" w:rsidTr="00E0522C">
        <w:trPr>
          <w:trHeight w:val="261"/>
        </w:trPr>
        <w:tc>
          <w:tcPr>
            <w:tcW w:w="2358" w:type="dxa"/>
            <w:vAlign w:val="bottom"/>
          </w:tcPr>
          <w:p w14:paraId="492F975F" w14:textId="4E24B3B4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912" w:type="dxa"/>
            <w:gridSpan w:val="12"/>
          </w:tcPr>
          <w:p w14:paraId="41CEE61D" w14:textId="570C2E9F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77463D" w:rsidRPr="00EF18C5" w14:paraId="3C7057BC" w14:textId="77777777" w:rsidTr="00E0522C">
        <w:trPr>
          <w:trHeight w:val="261"/>
        </w:trPr>
        <w:tc>
          <w:tcPr>
            <w:tcW w:w="2358" w:type="dxa"/>
            <w:vAlign w:val="bottom"/>
          </w:tcPr>
          <w:p w14:paraId="006372F1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618" w:type="dxa"/>
            <w:gridSpan w:val="5"/>
          </w:tcPr>
          <w:p w14:paraId="023D43F2" w14:textId="445F2C23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3294" w:type="dxa"/>
            <w:gridSpan w:val="7"/>
            <w:vAlign w:val="bottom"/>
          </w:tcPr>
          <w:p w14:paraId="03645DD5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77463D" w:rsidRPr="00EF18C5" w14:paraId="3C3E8C52" w14:textId="77777777" w:rsidTr="00E0522C">
        <w:trPr>
          <w:trHeight w:val="261"/>
        </w:trPr>
        <w:tc>
          <w:tcPr>
            <w:tcW w:w="2358" w:type="dxa"/>
            <w:vAlign w:val="bottom"/>
            <w:hideMark/>
          </w:tcPr>
          <w:p w14:paraId="3CE2970F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84" w:type="dxa"/>
            <w:vAlign w:val="bottom"/>
          </w:tcPr>
          <w:p w14:paraId="3DC861E6" w14:textId="60BBC1FA" w:rsidR="0077463D" w:rsidRPr="005D2166" w:rsidRDefault="0077463D" w:rsidP="005D21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EF18C5">
              <w:rPr>
                <w:rFonts w:asciiTheme="majorBidi" w:hAnsiTheme="majorBidi" w:cstheme="majorBidi"/>
                <w:sz w:val="20"/>
                <w:cs/>
              </w:rPr>
              <w:t>เครื่องมือทาง</w:t>
            </w:r>
            <w:r w:rsidRPr="00EF18C5">
              <w:rPr>
                <w:rFonts w:asciiTheme="majorBidi" w:hAnsiTheme="majorBidi" w:cstheme="majorBidi"/>
                <w:sz w:val="20"/>
              </w:rPr>
              <w:br/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t>การเงินที่วัดมูลค่า</w:t>
            </w:r>
            <w:r w:rsidR="005D2166">
              <w:rPr>
                <w:rFonts w:asciiTheme="majorBidi" w:hAnsiTheme="majorBidi" w:cstheme="majorBidi"/>
                <w:sz w:val="20"/>
                <w:cs/>
              </w:rPr>
              <w:br/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t>ด้วยมูลค่ายุติธรรม</w:t>
            </w:r>
            <w:r w:rsidRPr="00EF18C5">
              <w:rPr>
                <w:rFonts w:asciiTheme="majorBidi" w:hAnsiTheme="majorBidi" w:cstheme="majorBidi"/>
                <w:sz w:val="20"/>
              </w:rPr>
              <w:br/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t>ผ่านกำไรหรือ</w:t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br/>
              <w:t>ขาดทุน</w:t>
            </w:r>
          </w:p>
        </w:tc>
        <w:tc>
          <w:tcPr>
            <w:tcW w:w="236" w:type="dxa"/>
            <w:vAlign w:val="bottom"/>
          </w:tcPr>
          <w:p w14:paraId="6CDBB5FE" w14:textId="2C4AF959" w:rsidR="0077463D" w:rsidRPr="00EF18C5" w:rsidRDefault="0077463D" w:rsidP="0077463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43E1CAF5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5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4833F23E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0BE11B2E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55DC6157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vAlign w:val="bottom"/>
            <w:hideMark/>
          </w:tcPr>
          <w:p w14:paraId="028F3833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 xml:space="preserve"> </w:t>
            </w:r>
            <w:r w:rsidRPr="00EF18C5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4B6BBE17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  <w:hideMark/>
          </w:tcPr>
          <w:p w14:paraId="7F684FB8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EF18C5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5FC7551B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33" w:type="dxa"/>
            <w:vAlign w:val="bottom"/>
            <w:hideMark/>
          </w:tcPr>
          <w:p w14:paraId="7D18D209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77463D" w:rsidRPr="00EF18C5" w14:paraId="04B2EA93" w14:textId="77777777" w:rsidTr="00E0522C">
        <w:trPr>
          <w:trHeight w:val="261"/>
        </w:trPr>
        <w:tc>
          <w:tcPr>
            <w:tcW w:w="2358" w:type="dxa"/>
            <w:vAlign w:val="bottom"/>
          </w:tcPr>
          <w:p w14:paraId="322AF2C3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912" w:type="dxa"/>
            <w:gridSpan w:val="12"/>
            <w:vAlign w:val="bottom"/>
          </w:tcPr>
          <w:p w14:paraId="2E72C9C2" w14:textId="2D3DF1F1" w:rsidR="0077463D" w:rsidRPr="00EF18C5" w:rsidRDefault="0077463D" w:rsidP="0077463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50" w:right="-103"/>
              <w:jc w:val="center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/>
                <w:i/>
                <w:iCs/>
                <w:szCs w:val="22"/>
                <w:cs/>
                <w:lang w:bidi="th-TH"/>
              </w:rPr>
              <w:t>(</w:t>
            </w:r>
            <w:r w:rsidRPr="00EF18C5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ล้านบาท</w:t>
            </w:r>
            <w:r w:rsidRPr="00EF18C5">
              <w:rPr>
                <w:rFonts w:asciiTheme="majorBidi" w:hAnsiTheme="majorBidi"/>
                <w:i/>
                <w:iCs/>
                <w:szCs w:val="22"/>
                <w:cs/>
                <w:lang w:val="en-US" w:bidi="th-TH"/>
              </w:rPr>
              <w:t>)</w:t>
            </w:r>
          </w:p>
        </w:tc>
      </w:tr>
      <w:tr w:rsidR="0077463D" w:rsidRPr="00EF18C5" w14:paraId="29505929" w14:textId="77777777" w:rsidTr="00E0522C">
        <w:trPr>
          <w:trHeight w:val="261"/>
        </w:trPr>
        <w:tc>
          <w:tcPr>
            <w:tcW w:w="2358" w:type="dxa"/>
            <w:vAlign w:val="bottom"/>
          </w:tcPr>
          <w:p w14:paraId="0D521EDF" w14:textId="1C62CB26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</w:t>
            </w:r>
            <w:r w:rsidR="006524E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1</w:t>
            </w:r>
            <w:r w:rsidR="00761C5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6524EF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มีนาคม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</w:t>
            </w:r>
            <w:r w:rsidR="00B5683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9</w:t>
            </w:r>
          </w:p>
        </w:tc>
        <w:tc>
          <w:tcPr>
            <w:tcW w:w="1184" w:type="dxa"/>
          </w:tcPr>
          <w:p w14:paraId="07D4E0E6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D60E526" w14:textId="60ACBEF4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943B467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56CA5D7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4422FB74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D155C86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078B29D2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0D0060E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4784F35E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213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2794466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1141EDE6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4770A5" w:rsidRPr="00EF18C5" w14:paraId="2BD72D94" w14:textId="77777777" w:rsidTr="00E0522C">
        <w:trPr>
          <w:trHeight w:val="261"/>
        </w:trPr>
        <w:tc>
          <w:tcPr>
            <w:tcW w:w="2358" w:type="dxa"/>
            <w:vAlign w:val="bottom"/>
          </w:tcPr>
          <w:p w14:paraId="5888E9F5" w14:textId="12F052AF" w:rsidR="004770A5" w:rsidRPr="00EF18C5" w:rsidRDefault="004770A5" w:rsidP="00477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84" w:type="dxa"/>
            <w:vAlign w:val="bottom"/>
          </w:tcPr>
          <w:p w14:paraId="17843D57" w14:textId="77777777" w:rsidR="004770A5" w:rsidRPr="00EF18C5" w:rsidRDefault="004770A5" w:rsidP="004770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731E435" w14:textId="77777777" w:rsidR="004770A5" w:rsidRPr="00EF18C5" w:rsidRDefault="004770A5" w:rsidP="004770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00CA888" w14:textId="77777777" w:rsidR="004770A5" w:rsidRPr="00EF18C5" w:rsidRDefault="004770A5" w:rsidP="004770A5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0AA5D18" w14:textId="77777777" w:rsidR="004770A5" w:rsidRPr="00EF18C5" w:rsidRDefault="004770A5" w:rsidP="004770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02C24CF2" w14:textId="77777777" w:rsidR="004770A5" w:rsidRPr="00EF18C5" w:rsidRDefault="004770A5" w:rsidP="004770A5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30E909D" w14:textId="77777777" w:rsidR="004770A5" w:rsidRPr="00EF18C5" w:rsidRDefault="004770A5" w:rsidP="004770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10CED9CA" w14:textId="77777777" w:rsidR="004770A5" w:rsidRPr="00EF18C5" w:rsidRDefault="004770A5" w:rsidP="004770A5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A85E370" w14:textId="77777777" w:rsidR="004770A5" w:rsidRPr="00EF18C5" w:rsidRDefault="004770A5" w:rsidP="004770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D731D59" w14:textId="77777777" w:rsidR="004770A5" w:rsidRPr="00EF18C5" w:rsidRDefault="004770A5" w:rsidP="004770A5">
            <w:pPr>
              <w:pStyle w:val="acctfourfigures"/>
              <w:tabs>
                <w:tab w:val="clear" w:pos="765"/>
                <w:tab w:val="decimal" w:pos="213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439BB1F" w14:textId="77777777" w:rsidR="004770A5" w:rsidRPr="00EF18C5" w:rsidRDefault="004770A5" w:rsidP="004770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25CC5B4C" w14:textId="77777777" w:rsidR="004770A5" w:rsidRPr="00EF18C5" w:rsidRDefault="004770A5" w:rsidP="004770A5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4770A5" w:rsidRPr="00EF18C5" w14:paraId="0683BF67" w14:textId="77777777" w:rsidTr="00E0522C">
        <w:trPr>
          <w:trHeight w:val="261"/>
        </w:trPr>
        <w:tc>
          <w:tcPr>
            <w:tcW w:w="2358" w:type="dxa"/>
            <w:vAlign w:val="bottom"/>
          </w:tcPr>
          <w:p w14:paraId="53C6C6C3" w14:textId="3D9FD909" w:rsidR="004770A5" w:rsidRPr="00EF18C5" w:rsidRDefault="004770A5" w:rsidP="00477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E37084">
              <w:rPr>
                <w:rFonts w:asciiTheme="majorBidi" w:hAnsiTheme="majorBidi" w:hint="cs"/>
                <w:sz w:val="22"/>
                <w:szCs w:val="22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184" w:type="dxa"/>
            <w:vAlign w:val="bottom"/>
          </w:tcPr>
          <w:p w14:paraId="0BC41B95" w14:textId="09617B3D" w:rsidR="004770A5" w:rsidRPr="00EF18C5" w:rsidRDefault="00145D97" w:rsidP="00145D9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3,00</w:t>
            </w:r>
            <w:r w:rsidR="00DC022E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7D62D674" w14:textId="77777777" w:rsidR="004770A5" w:rsidRPr="00EF18C5" w:rsidRDefault="004770A5" w:rsidP="004770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3CA0A3D" w14:textId="6AD2E305" w:rsidR="004770A5" w:rsidRPr="00EF18C5" w:rsidRDefault="00145D97" w:rsidP="00145D9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8F7A7CC" w14:textId="77777777" w:rsidR="004770A5" w:rsidRPr="00EF18C5" w:rsidRDefault="004770A5" w:rsidP="004770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1FECE439" w14:textId="49F81127" w:rsidR="004770A5" w:rsidRPr="005661AE" w:rsidRDefault="007910C2" w:rsidP="007910C2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3,00</w:t>
            </w:r>
            <w:r w:rsidR="00DC022E"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5DFC3180" w14:textId="77777777" w:rsidR="004770A5" w:rsidRPr="00EF18C5" w:rsidRDefault="004770A5" w:rsidP="004770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F03F0B0" w14:textId="59492189" w:rsidR="004770A5" w:rsidRPr="00570DF6" w:rsidRDefault="004770A5" w:rsidP="0085464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3,00</w:t>
            </w:r>
            <w:r w:rsidR="00570DF6"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36" w:type="dxa"/>
            <w:vAlign w:val="bottom"/>
          </w:tcPr>
          <w:p w14:paraId="45356D13" w14:textId="77777777" w:rsidR="004770A5" w:rsidRPr="00EF18C5" w:rsidRDefault="004770A5" w:rsidP="004770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DA64347" w14:textId="36780EAB" w:rsidR="004770A5" w:rsidRPr="00EF18C5" w:rsidRDefault="00D427EA" w:rsidP="00D427EA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E6FB84F" w14:textId="77777777" w:rsidR="004770A5" w:rsidRPr="00EF18C5" w:rsidRDefault="004770A5" w:rsidP="004770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7EFE8D68" w14:textId="6BDD008D" w:rsidR="004770A5" w:rsidRPr="00B320B4" w:rsidRDefault="00B320B4" w:rsidP="00B320B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3,00</w:t>
            </w:r>
            <w:r w:rsidR="00570DF6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</w:tr>
      <w:tr w:rsidR="00C85CA4" w:rsidRPr="00EF18C5" w14:paraId="25902648" w14:textId="77777777" w:rsidTr="00E0522C">
        <w:trPr>
          <w:trHeight w:val="261"/>
        </w:trPr>
        <w:tc>
          <w:tcPr>
            <w:tcW w:w="2358" w:type="dxa"/>
            <w:vAlign w:val="bottom"/>
          </w:tcPr>
          <w:p w14:paraId="6FD0538F" w14:textId="1FDBA4D6" w:rsidR="00C85CA4" w:rsidRPr="00E37084" w:rsidRDefault="00DA448C" w:rsidP="00477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/>
                <w:sz w:val="22"/>
                <w:szCs w:val="22"/>
                <w:cs/>
                <w:lang w:val="en-GB"/>
              </w:rPr>
            </w:pPr>
            <w:r w:rsidRPr="00E37084">
              <w:rPr>
                <w:rFonts w:asciiTheme="majorBidi" w:hAnsiTheme="majorBidi" w:hint="cs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hint="cs"/>
                <w:sz w:val="22"/>
                <w:szCs w:val="22"/>
                <w:cs/>
                <w:lang w:val="en-GB"/>
              </w:rPr>
              <w:t>ไม่</w:t>
            </w:r>
            <w:r w:rsidRPr="00E37084">
              <w:rPr>
                <w:rFonts w:asciiTheme="majorBidi" w:hAnsiTheme="majorBidi" w:hint="cs"/>
                <w:sz w:val="22"/>
                <w:szCs w:val="22"/>
                <w:cs/>
                <w:lang w:val="en-GB"/>
              </w:rPr>
              <w:t>หมุนเวียนอื่น</w:t>
            </w:r>
          </w:p>
        </w:tc>
        <w:tc>
          <w:tcPr>
            <w:tcW w:w="1184" w:type="dxa"/>
            <w:vAlign w:val="bottom"/>
          </w:tcPr>
          <w:p w14:paraId="26229035" w14:textId="0F518D40" w:rsidR="00C85CA4" w:rsidRDefault="00666867" w:rsidP="00145D9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17031374" w14:textId="77777777" w:rsidR="00C85CA4" w:rsidRPr="00EF18C5" w:rsidRDefault="00C85CA4" w:rsidP="004770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C0E0694" w14:textId="03DB2296" w:rsidR="00C85CA4" w:rsidRDefault="009B7E73" w:rsidP="00145D9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11F59DE" w14:textId="77777777" w:rsidR="00C85CA4" w:rsidRPr="00EF18C5" w:rsidRDefault="00C85CA4" w:rsidP="004770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5AC78E76" w14:textId="46A494E2" w:rsidR="00C85CA4" w:rsidRDefault="00666867" w:rsidP="007910C2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34B1259A" w14:textId="77777777" w:rsidR="00C85CA4" w:rsidRPr="00EF18C5" w:rsidRDefault="00C85CA4" w:rsidP="004770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0AFC4B88" w14:textId="4F301D26" w:rsidR="00C85CA4" w:rsidRDefault="009B7E73" w:rsidP="009B7E73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BEA57EE" w14:textId="77777777" w:rsidR="00C85CA4" w:rsidRPr="00EF18C5" w:rsidRDefault="00C85CA4" w:rsidP="004770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383C0FCA" w14:textId="32F08AA1" w:rsidR="00C85CA4" w:rsidRDefault="00666867" w:rsidP="009B7E73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36" w:type="dxa"/>
            <w:vAlign w:val="bottom"/>
          </w:tcPr>
          <w:p w14:paraId="7336996A" w14:textId="77777777" w:rsidR="00C85CA4" w:rsidRPr="00EF18C5" w:rsidRDefault="00C85CA4" w:rsidP="004770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10A859F8" w14:textId="510304E0" w:rsidR="00C85CA4" w:rsidRDefault="00666867" w:rsidP="00B320B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</w:tr>
      <w:tr w:rsidR="004770A5" w:rsidRPr="00E0522C" w14:paraId="11BB76AD" w14:textId="77777777" w:rsidTr="00E0522C">
        <w:trPr>
          <w:trHeight w:val="261"/>
        </w:trPr>
        <w:tc>
          <w:tcPr>
            <w:tcW w:w="2358" w:type="dxa"/>
            <w:vAlign w:val="bottom"/>
          </w:tcPr>
          <w:p w14:paraId="1123E560" w14:textId="77777777" w:rsidR="004770A5" w:rsidRPr="00E0522C" w:rsidRDefault="004770A5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4" w:type="dxa"/>
          </w:tcPr>
          <w:p w14:paraId="29234481" w14:textId="77777777" w:rsidR="004770A5" w:rsidRPr="00E0522C" w:rsidRDefault="004770A5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907DE48" w14:textId="77777777" w:rsidR="004770A5" w:rsidRPr="00E0522C" w:rsidRDefault="004770A5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DE74CB1" w14:textId="77777777" w:rsidR="004770A5" w:rsidRPr="00E0522C" w:rsidRDefault="004770A5" w:rsidP="0077463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D7608A7" w14:textId="77777777" w:rsidR="004770A5" w:rsidRPr="00E0522C" w:rsidRDefault="004770A5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7436CD26" w14:textId="77777777" w:rsidR="004770A5" w:rsidRPr="00E0522C" w:rsidRDefault="004770A5" w:rsidP="0077463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5692CE1" w14:textId="77777777" w:rsidR="004770A5" w:rsidRPr="00E0522C" w:rsidRDefault="004770A5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5EEB9A2A" w14:textId="77777777" w:rsidR="004770A5" w:rsidRPr="00E0522C" w:rsidRDefault="004770A5" w:rsidP="0077463D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F8622CA" w14:textId="77777777" w:rsidR="004770A5" w:rsidRPr="00E0522C" w:rsidRDefault="004770A5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7F15795" w14:textId="77777777" w:rsidR="004770A5" w:rsidRPr="00E0522C" w:rsidRDefault="004770A5" w:rsidP="0077463D">
            <w:pPr>
              <w:pStyle w:val="acctfourfigures"/>
              <w:tabs>
                <w:tab w:val="clear" w:pos="765"/>
                <w:tab w:val="decimal" w:pos="213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0B9AB72" w14:textId="77777777" w:rsidR="004770A5" w:rsidRPr="00E0522C" w:rsidRDefault="004770A5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1DF316B9" w14:textId="77777777" w:rsidR="004770A5" w:rsidRPr="00E0522C" w:rsidRDefault="004770A5" w:rsidP="0077463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77463D" w:rsidRPr="00EF18C5" w14:paraId="7FF19E09" w14:textId="77777777" w:rsidTr="00E0522C">
        <w:trPr>
          <w:trHeight w:val="261"/>
        </w:trPr>
        <w:tc>
          <w:tcPr>
            <w:tcW w:w="2358" w:type="dxa"/>
            <w:vAlign w:val="bottom"/>
            <w:hideMark/>
          </w:tcPr>
          <w:p w14:paraId="0A79541D" w14:textId="76365B86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84" w:type="dxa"/>
          </w:tcPr>
          <w:p w14:paraId="7F9E6CF1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E8D28EF" w14:textId="4A6C6089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8684F70" w14:textId="77777777" w:rsidR="0077463D" w:rsidRPr="00EF18C5" w:rsidRDefault="0077463D" w:rsidP="00C01561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4BC43D9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15838C3D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2A7C0AC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8976F63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498E7D4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09029912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213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3B6EDFA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5BD470A0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E03C06" w:rsidRPr="00EF18C5" w14:paraId="3A3CAB20" w14:textId="77777777" w:rsidTr="00E0522C">
        <w:trPr>
          <w:trHeight w:val="70"/>
        </w:trPr>
        <w:tc>
          <w:tcPr>
            <w:tcW w:w="2358" w:type="dxa"/>
            <w:vAlign w:val="bottom"/>
          </w:tcPr>
          <w:p w14:paraId="781A5D0C" w14:textId="3BA2EDE0" w:rsidR="00E03C06" w:rsidRPr="000F7F2D" w:rsidRDefault="00E03C06" w:rsidP="00E0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6"/>
                <w:szCs w:val="6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1184" w:type="dxa"/>
          </w:tcPr>
          <w:p w14:paraId="0ADD11E6" w14:textId="42B587B9" w:rsidR="00E03C06" w:rsidRPr="00D956C9" w:rsidRDefault="00E03C06" w:rsidP="00E03C0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E044BE4" w14:textId="77777777" w:rsidR="00E03C06" w:rsidRPr="00D956C9" w:rsidRDefault="00E03C06" w:rsidP="00E03C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65E05187" w14:textId="44C2EE9B" w:rsidR="00E03C06" w:rsidRPr="00C01561" w:rsidRDefault="00E03C06" w:rsidP="00E03C0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4,300</w:t>
            </w:r>
          </w:p>
        </w:tc>
        <w:tc>
          <w:tcPr>
            <w:tcW w:w="236" w:type="dxa"/>
            <w:vAlign w:val="bottom"/>
          </w:tcPr>
          <w:p w14:paraId="69A490DE" w14:textId="77777777" w:rsidR="00E03C06" w:rsidRPr="00D956C9" w:rsidRDefault="00E03C06" w:rsidP="00E03C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695672E8" w14:textId="71AF3F8B" w:rsidR="00E03C06" w:rsidRPr="00D956C9" w:rsidRDefault="00E03C06" w:rsidP="00E03C06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4,300</w:t>
            </w:r>
          </w:p>
        </w:tc>
        <w:tc>
          <w:tcPr>
            <w:tcW w:w="236" w:type="dxa"/>
            <w:vAlign w:val="bottom"/>
          </w:tcPr>
          <w:p w14:paraId="34831B74" w14:textId="77777777" w:rsidR="00E03C06" w:rsidRPr="00D956C9" w:rsidRDefault="00E03C06" w:rsidP="00E03C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24C0FD92" w14:textId="47E3D145" w:rsidR="00E03C06" w:rsidRPr="00D956C9" w:rsidRDefault="00E03C06" w:rsidP="00E03C0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ACC8802" w14:textId="77777777" w:rsidR="00E03C06" w:rsidRPr="00D956C9" w:rsidRDefault="00E03C06" w:rsidP="00E03C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338A7085" w14:textId="42FAB780" w:rsidR="00E03C06" w:rsidRPr="00D956C9" w:rsidRDefault="00E03C06" w:rsidP="00E03C0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4,296</w:t>
            </w:r>
          </w:p>
        </w:tc>
        <w:tc>
          <w:tcPr>
            <w:tcW w:w="236" w:type="dxa"/>
            <w:vAlign w:val="bottom"/>
          </w:tcPr>
          <w:p w14:paraId="610B7635" w14:textId="77777777" w:rsidR="00E03C06" w:rsidRPr="00D956C9" w:rsidRDefault="00E03C06" w:rsidP="00E03C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33" w:type="dxa"/>
            <w:vAlign w:val="bottom"/>
          </w:tcPr>
          <w:p w14:paraId="0FC2AB92" w14:textId="1B2961DB" w:rsidR="00E03C06" w:rsidRPr="00D956C9" w:rsidRDefault="00E03C06" w:rsidP="00E03C06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4,296</w:t>
            </w:r>
          </w:p>
        </w:tc>
      </w:tr>
      <w:tr w:rsidR="00CE5BCE" w:rsidRPr="00EF18C5" w14:paraId="5BA6A83A" w14:textId="77777777" w:rsidTr="00E0522C">
        <w:trPr>
          <w:trHeight w:val="261"/>
        </w:trPr>
        <w:tc>
          <w:tcPr>
            <w:tcW w:w="2358" w:type="dxa"/>
            <w:vAlign w:val="bottom"/>
          </w:tcPr>
          <w:p w14:paraId="2A52F0D1" w14:textId="507A67CE" w:rsidR="00CE5BCE" w:rsidRPr="00EF18C5" w:rsidRDefault="00CE5BCE" w:rsidP="00CE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184" w:type="dxa"/>
          </w:tcPr>
          <w:p w14:paraId="3B73CCD6" w14:textId="492490A2" w:rsidR="00CE5BCE" w:rsidRPr="00EF18C5" w:rsidRDefault="00CE5BCE" w:rsidP="00CE5BCE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CBB78D7" w14:textId="402A18B4" w:rsidR="00CE5BCE" w:rsidRPr="00EF18C5" w:rsidRDefault="00CE5BCE" w:rsidP="00CE5BCE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0F1778DF" w14:textId="3FB6C272" w:rsidR="00CE5BCE" w:rsidRPr="00EF18C5" w:rsidRDefault="00CE5BCE" w:rsidP="00CE5BCE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6,851</w:t>
            </w:r>
          </w:p>
        </w:tc>
        <w:tc>
          <w:tcPr>
            <w:tcW w:w="236" w:type="dxa"/>
            <w:vAlign w:val="bottom"/>
          </w:tcPr>
          <w:p w14:paraId="1284AF4C" w14:textId="77777777" w:rsidR="00CE5BCE" w:rsidRPr="00EF18C5" w:rsidRDefault="00CE5BCE" w:rsidP="00CE5B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0745B780" w14:textId="6B259D79" w:rsidR="00CE5BCE" w:rsidRPr="00D956C9" w:rsidRDefault="00CE5BCE" w:rsidP="00CE5BC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6,851</w:t>
            </w:r>
          </w:p>
        </w:tc>
        <w:tc>
          <w:tcPr>
            <w:tcW w:w="236" w:type="dxa"/>
            <w:vAlign w:val="bottom"/>
          </w:tcPr>
          <w:p w14:paraId="189D6884" w14:textId="77777777" w:rsidR="00CE5BCE" w:rsidRPr="00EF18C5" w:rsidRDefault="00CE5BCE" w:rsidP="00CE5B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69BF6093" w14:textId="2928AD36" w:rsidR="00CE5BCE" w:rsidRPr="00CA58A3" w:rsidRDefault="00CE5BCE" w:rsidP="00CE5BCE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6,824</w:t>
            </w:r>
          </w:p>
        </w:tc>
        <w:tc>
          <w:tcPr>
            <w:tcW w:w="236" w:type="dxa"/>
            <w:vAlign w:val="bottom"/>
          </w:tcPr>
          <w:p w14:paraId="6DE8D253" w14:textId="77777777" w:rsidR="00CE5BCE" w:rsidRPr="00D956C9" w:rsidRDefault="00CE5BCE" w:rsidP="00CE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21" w:type="dxa"/>
            <w:vAlign w:val="bottom"/>
          </w:tcPr>
          <w:p w14:paraId="17D99BB6" w14:textId="78CCC050" w:rsidR="00CE5BCE" w:rsidRPr="00D956C9" w:rsidRDefault="00CE5BCE" w:rsidP="00CE5BC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2375BC7" w14:textId="77777777" w:rsidR="00CE5BCE" w:rsidRPr="00EF18C5" w:rsidRDefault="00CE5BCE" w:rsidP="00CE5B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33" w:type="dxa"/>
            <w:vAlign w:val="bottom"/>
          </w:tcPr>
          <w:p w14:paraId="70C89FC8" w14:textId="61FAA73C" w:rsidR="00CE5BCE" w:rsidRPr="00D956C9" w:rsidRDefault="00CE5BCE" w:rsidP="00CE5BCE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6,824</w:t>
            </w:r>
          </w:p>
        </w:tc>
      </w:tr>
      <w:tr w:rsidR="00E03C06" w:rsidRPr="00EF18C5" w14:paraId="0AE5B90A" w14:textId="77777777" w:rsidTr="00E0522C">
        <w:trPr>
          <w:trHeight w:val="261"/>
        </w:trPr>
        <w:tc>
          <w:tcPr>
            <w:tcW w:w="2358" w:type="dxa"/>
            <w:vAlign w:val="bottom"/>
          </w:tcPr>
          <w:p w14:paraId="2A5C0A40" w14:textId="6982C9A6" w:rsidR="00E03C06" w:rsidRPr="00C745FD" w:rsidRDefault="00E03C06" w:rsidP="00E0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1184" w:type="dxa"/>
          </w:tcPr>
          <w:p w14:paraId="14AD3E01" w14:textId="1ACD7B2F" w:rsidR="00E03C06" w:rsidRDefault="00E03C06" w:rsidP="00E03C0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530786A" w14:textId="77777777" w:rsidR="00E03C06" w:rsidRPr="00EF18C5" w:rsidRDefault="00E03C06" w:rsidP="00E03C0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3F88625C" w14:textId="195C4673" w:rsidR="00E03C06" w:rsidRDefault="00E03C06" w:rsidP="00E03C0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34</w:t>
            </w:r>
          </w:p>
        </w:tc>
        <w:tc>
          <w:tcPr>
            <w:tcW w:w="236" w:type="dxa"/>
            <w:vAlign w:val="bottom"/>
          </w:tcPr>
          <w:p w14:paraId="6E3233D1" w14:textId="77777777" w:rsidR="00E03C06" w:rsidRPr="00EF18C5" w:rsidRDefault="00E03C06" w:rsidP="00E03C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16FAD54F" w14:textId="1D170D0A" w:rsidR="00E03C06" w:rsidRPr="00D956C9" w:rsidRDefault="00E03C06" w:rsidP="00E03C06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34</w:t>
            </w:r>
          </w:p>
        </w:tc>
        <w:tc>
          <w:tcPr>
            <w:tcW w:w="236" w:type="dxa"/>
            <w:vAlign w:val="bottom"/>
          </w:tcPr>
          <w:p w14:paraId="2FD5FF42" w14:textId="77777777" w:rsidR="00E03C06" w:rsidRPr="00EF18C5" w:rsidRDefault="00E03C06" w:rsidP="00E03C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3FAE4C5C" w14:textId="09E00FE6" w:rsidR="00E03C06" w:rsidRPr="00D956C9" w:rsidRDefault="00E03C06" w:rsidP="00E03C0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CB446E8" w14:textId="77777777" w:rsidR="00E03C06" w:rsidRPr="00D956C9" w:rsidRDefault="00E03C06" w:rsidP="00E0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21" w:type="dxa"/>
            <w:vAlign w:val="bottom"/>
          </w:tcPr>
          <w:p w14:paraId="4B10F1D2" w14:textId="6E1866D6" w:rsidR="00E03C06" w:rsidRPr="00D956C9" w:rsidRDefault="00E03C06" w:rsidP="00E03C0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33</w:t>
            </w:r>
          </w:p>
        </w:tc>
        <w:tc>
          <w:tcPr>
            <w:tcW w:w="236" w:type="dxa"/>
            <w:vAlign w:val="bottom"/>
          </w:tcPr>
          <w:p w14:paraId="6419E053" w14:textId="77777777" w:rsidR="00E03C06" w:rsidRPr="00EF18C5" w:rsidRDefault="00E03C06" w:rsidP="00E03C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33" w:type="dxa"/>
            <w:vAlign w:val="bottom"/>
          </w:tcPr>
          <w:p w14:paraId="4FBFC497" w14:textId="39F0F436" w:rsidR="00E03C06" w:rsidRPr="00D956C9" w:rsidRDefault="00E03C06" w:rsidP="00E03C06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33</w:t>
            </w:r>
          </w:p>
        </w:tc>
      </w:tr>
      <w:tr w:rsidR="00E0522C" w:rsidRPr="00EF18C5" w14:paraId="4357FAE5" w14:textId="77777777" w:rsidTr="00E0522C">
        <w:trPr>
          <w:trHeight w:val="261"/>
        </w:trPr>
        <w:tc>
          <w:tcPr>
            <w:tcW w:w="2358" w:type="dxa"/>
            <w:vAlign w:val="bottom"/>
          </w:tcPr>
          <w:p w14:paraId="5B850EB0" w14:textId="77777777" w:rsidR="00E0522C" w:rsidRDefault="00E0522C" w:rsidP="00E0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4" w:type="dxa"/>
          </w:tcPr>
          <w:p w14:paraId="1A914A16" w14:textId="77777777" w:rsidR="00E0522C" w:rsidRDefault="00E0522C" w:rsidP="00E03C0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2D3E0CB" w14:textId="77777777" w:rsidR="00E0522C" w:rsidRPr="00EF18C5" w:rsidRDefault="00E0522C" w:rsidP="00E03C0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2563AB6E" w14:textId="77777777" w:rsidR="00E0522C" w:rsidRDefault="00E0522C" w:rsidP="00E03C0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BB47313" w14:textId="77777777" w:rsidR="00E0522C" w:rsidRPr="00EF18C5" w:rsidRDefault="00E0522C" w:rsidP="00E03C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54AF911E" w14:textId="77777777" w:rsidR="00E0522C" w:rsidRDefault="00E0522C" w:rsidP="00E03C06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E5F176B" w14:textId="77777777" w:rsidR="00E0522C" w:rsidRPr="00EF18C5" w:rsidRDefault="00E0522C" w:rsidP="00E03C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511256CF" w14:textId="77777777" w:rsidR="00E0522C" w:rsidRDefault="00E0522C" w:rsidP="00E03C0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799359D" w14:textId="77777777" w:rsidR="00E0522C" w:rsidRPr="00D956C9" w:rsidRDefault="00E0522C" w:rsidP="00E0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21" w:type="dxa"/>
            <w:vAlign w:val="bottom"/>
          </w:tcPr>
          <w:p w14:paraId="5BAAAFE2" w14:textId="77777777" w:rsidR="00E0522C" w:rsidRDefault="00E0522C" w:rsidP="00E03C0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E2A67DD" w14:textId="77777777" w:rsidR="00E0522C" w:rsidRPr="00EF18C5" w:rsidRDefault="00E0522C" w:rsidP="00E03C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33" w:type="dxa"/>
            <w:vAlign w:val="bottom"/>
          </w:tcPr>
          <w:p w14:paraId="7BDF5F4D" w14:textId="77777777" w:rsidR="00E0522C" w:rsidRDefault="00E0522C" w:rsidP="00E03C06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77463D" w:rsidRPr="00FD72CB" w14:paraId="1AF1D744" w14:textId="77777777" w:rsidTr="00E0522C">
        <w:trPr>
          <w:trHeight w:val="261"/>
        </w:trPr>
        <w:tc>
          <w:tcPr>
            <w:tcW w:w="2358" w:type="dxa"/>
            <w:vAlign w:val="bottom"/>
          </w:tcPr>
          <w:p w14:paraId="4B7779A2" w14:textId="5B404F24" w:rsidR="0077463D" w:rsidRPr="00FD72CB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</w:t>
            </w:r>
            <w:r w:rsidR="006524E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1184" w:type="dxa"/>
          </w:tcPr>
          <w:p w14:paraId="3755AA0D" w14:textId="4D5AC960" w:rsidR="0077463D" w:rsidRPr="00FD72CB" w:rsidRDefault="0077463D" w:rsidP="00FD7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5D4C0FE" w14:textId="6B7DAFB7" w:rsidR="0077463D" w:rsidRPr="00FD72CB" w:rsidRDefault="0077463D" w:rsidP="00FD7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DFC9CA0" w14:textId="1719A1A4" w:rsidR="0077463D" w:rsidRPr="00FD72CB" w:rsidRDefault="0077463D" w:rsidP="00FD7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F11837D" w14:textId="77777777" w:rsidR="0077463D" w:rsidRPr="00FD72CB" w:rsidRDefault="0077463D" w:rsidP="00FD7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7DEE1252" w14:textId="387FBA44" w:rsidR="0077463D" w:rsidRPr="00FD72CB" w:rsidRDefault="0077463D" w:rsidP="00FD7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141D1AB" w14:textId="77777777" w:rsidR="0077463D" w:rsidRPr="00FD72CB" w:rsidRDefault="0077463D" w:rsidP="00FD7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45156CF4" w14:textId="7B2794AD" w:rsidR="0077463D" w:rsidRPr="00FD72CB" w:rsidRDefault="0077463D" w:rsidP="00FD7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6201B2B1" w14:textId="4E1ECAD1" w:rsidR="0077463D" w:rsidRPr="00FD72CB" w:rsidRDefault="0077463D" w:rsidP="00FD7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76311946" w14:textId="56D9C356" w:rsidR="0077463D" w:rsidRPr="00FD72CB" w:rsidRDefault="0077463D" w:rsidP="00FD7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4A37EA0" w14:textId="77777777" w:rsidR="0077463D" w:rsidRPr="00FD72CB" w:rsidRDefault="0077463D" w:rsidP="00FD7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1F3DA50E" w14:textId="187836C4" w:rsidR="0077463D" w:rsidRPr="00FD72CB" w:rsidRDefault="0077463D" w:rsidP="00FD7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B272E3" w:rsidRPr="00FD72CB" w14:paraId="653C84F3" w14:textId="77777777" w:rsidTr="00E0522C">
        <w:trPr>
          <w:trHeight w:val="261"/>
        </w:trPr>
        <w:tc>
          <w:tcPr>
            <w:tcW w:w="2358" w:type="dxa"/>
            <w:vAlign w:val="bottom"/>
          </w:tcPr>
          <w:p w14:paraId="12920304" w14:textId="05FF61CA" w:rsidR="00B272E3" w:rsidRPr="00EF18C5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84" w:type="dxa"/>
          </w:tcPr>
          <w:p w14:paraId="068A661B" w14:textId="77777777" w:rsidR="00B272E3" w:rsidRPr="00FD72CB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67BCF63" w14:textId="77777777" w:rsidR="00B272E3" w:rsidRPr="00FD72CB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6CFB792" w14:textId="77777777" w:rsidR="00B272E3" w:rsidRPr="00FD72CB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9C23520" w14:textId="77777777" w:rsidR="00B272E3" w:rsidRPr="00FD72CB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2A7D0BB4" w14:textId="77777777" w:rsidR="00B272E3" w:rsidRPr="00FD72CB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A36D4A1" w14:textId="77777777" w:rsidR="00B272E3" w:rsidRPr="00FD72CB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4487EEF8" w14:textId="77777777" w:rsidR="00B272E3" w:rsidRPr="00FD72CB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2DE768B3" w14:textId="77777777" w:rsidR="00B272E3" w:rsidRPr="00FD72CB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1A8753E" w14:textId="77777777" w:rsidR="00B272E3" w:rsidRPr="00FD72CB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6A699AC" w14:textId="77777777" w:rsidR="00B272E3" w:rsidRPr="00FD72CB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506246A2" w14:textId="77777777" w:rsidR="00B272E3" w:rsidRPr="00FD72CB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B272E3" w:rsidRPr="00FD72CB" w14:paraId="4BCBE939" w14:textId="77777777" w:rsidTr="00E0522C">
        <w:trPr>
          <w:trHeight w:val="261"/>
        </w:trPr>
        <w:tc>
          <w:tcPr>
            <w:tcW w:w="2358" w:type="dxa"/>
            <w:vAlign w:val="bottom"/>
          </w:tcPr>
          <w:p w14:paraId="47D18DA6" w14:textId="2523F8EB" w:rsidR="00B272E3" w:rsidRPr="00EF18C5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E37084">
              <w:rPr>
                <w:rFonts w:asciiTheme="majorBidi" w:hAnsiTheme="majorBidi" w:hint="cs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hint="cs"/>
                <w:sz w:val="22"/>
                <w:szCs w:val="22"/>
                <w:cs/>
                <w:lang w:val="en-GB"/>
              </w:rPr>
              <w:t>ไม่</w:t>
            </w:r>
            <w:r w:rsidRPr="00E37084">
              <w:rPr>
                <w:rFonts w:asciiTheme="majorBidi" w:hAnsiTheme="majorBidi" w:hint="cs"/>
                <w:sz w:val="22"/>
                <w:szCs w:val="22"/>
                <w:cs/>
                <w:lang w:val="en-GB"/>
              </w:rPr>
              <w:t>หมุนเวียนอื่น</w:t>
            </w:r>
          </w:p>
        </w:tc>
        <w:tc>
          <w:tcPr>
            <w:tcW w:w="1184" w:type="dxa"/>
            <w:vAlign w:val="bottom"/>
          </w:tcPr>
          <w:p w14:paraId="4D33FB76" w14:textId="4AD62046" w:rsidR="00B272E3" w:rsidRPr="00FD72CB" w:rsidRDefault="00B272E3" w:rsidP="00B272E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5E42B5C2" w14:textId="77777777" w:rsidR="00B272E3" w:rsidRPr="00FD72CB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043AFCA" w14:textId="13A0FA1E" w:rsidR="00B272E3" w:rsidRPr="00FD72CB" w:rsidRDefault="00B272E3" w:rsidP="00B272E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FBBA9D4" w14:textId="77777777" w:rsidR="00B272E3" w:rsidRPr="00FD72CB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5D6F14DD" w14:textId="21A81ED3" w:rsidR="00B272E3" w:rsidRPr="00FD72CB" w:rsidRDefault="00B272E3" w:rsidP="00B272E3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09803D07" w14:textId="77777777" w:rsidR="00B272E3" w:rsidRPr="00FD72CB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17B1E7BF" w14:textId="49B35AE5" w:rsidR="00B272E3" w:rsidRPr="00FD72CB" w:rsidRDefault="00B272E3" w:rsidP="00B272E3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F1458B0" w14:textId="77777777" w:rsidR="00B272E3" w:rsidRPr="00FD72CB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6A9B2AA8" w14:textId="00B2DFA8" w:rsidR="00B272E3" w:rsidRPr="00FD72CB" w:rsidRDefault="00B272E3" w:rsidP="00B272E3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36" w:type="dxa"/>
            <w:vAlign w:val="bottom"/>
          </w:tcPr>
          <w:p w14:paraId="5DC05D40" w14:textId="77777777" w:rsidR="00B272E3" w:rsidRPr="00FD72CB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37C64182" w14:textId="693AE90D" w:rsidR="00B272E3" w:rsidRPr="00FD72CB" w:rsidRDefault="00B272E3" w:rsidP="00B272E3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</w:tr>
      <w:tr w:rsidR="00B272E3" w:rsidRPr="00E0522C" w14:paraId="1497F377" w14:textId="77777777" w:rsidTr="00E0522C">
        <w:trPr>
          <w:trHeight w:val="261"/>
        </w:trPr>
        <w:tc>
          <w:tcPr>
            <w:tcW w:w="2358" w:type="dxa"/>
            <w:vAlign w:val="bottom"/>
          </w:tcPr>
          <w:p w14:paraId="5303E49F" w14:textId="77777777" w:rsidR="00B272E3" w:rsidRPr="00E0522C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4" w:type="dxa"/>
          </w:tcPr>
          <w:p w14:paraId="57668CEA" w14:textId="77777777" w:rsidR="00B272E3" w:rsidRPr="00E0522C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438CF18" w14:textId="77777777" w:rsidR="00B272E3" w:rsidRPr="00E0522C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26D7647" w14:textId="77777777" w:rsidR="00B272E3" w:rsidRPr="00E0522C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C5F623A" w14:textId="77777777" w:rsidR="00B272E3" w:rsidRPr="00E0522C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12481C25" w14:textId="77777777" w:rsidR="00B272E3" w:rsidRPr="00E0522C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36C7F72" w14:textId="77777777" w:rsidR="00B272E3" w:rsidRPr="00E0522C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462279C" w14:textId="77777777" w:rsidR="00B272E3" w:rsidRPr="00E0522C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6496546D" w14:textId="77777777" w:rsidR="00B272E3" w:rsidRPr="00E0522C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7631C1BF" w14:textId="77777777" w:rsidR="00B272E3" w:rsidRPr="00E0522C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DE2A8A8" w14:textId="77777777" w:rsidR="00B272E3" w:rsidRPr="00E0522C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2B6D2101" w14:textId="77777777" w:rsidR="00B272E3" w:rsidRPr="00E0522C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272E3" w:rsidRPr="00EF18C5" w14:paraId="4D7279AF" w14:textId="77777777" w:rsidTr="00E0522C">
        <w:trPr>
          <w:trHeight w:val="261"/>
        </w:trPr>
        <w:tc>
          <w:tcPr>
            <w:tcW w:w="2358" w:type="dxa"/>
            <w:vAlign w:val="bottom"/>
          </w:tcPr>
          <w:p w14:paraId="4ADC02A0" w14:textId="5795B461" w:rsidR="00B272E3" w:rsidRPr="00EF18C5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483ED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84" w:type="dxa"/>
          </w:tcPr>
          <w:p w14:paraId="40283905" w14:textId="27CB3DC0" w:rsidR="00B272E3" w:rsidRPr="00EF18C5" w:rsidRDefault="00B272E3" w:rsidP="00B272E3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1EDE4F7" w14:textId="16399550" w:rsidR="00B272E3" w:rsidRPr="00EF18C5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E7590E7" w14:textId="1F089866" w:rsidR="00B272E3" w:rsidRPr="00EF18C5" w:rsidRDefault="00B272E3" w:rsidP="00B272E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F44B819" w14:textId="77777777" w:rsidR="00B272E3" w:rsidRPr="00EF18C5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4A576A2D" w14:textId="063E4C7A" w:rsidR="00B272E3" w:rsidRPr="007D14AC" w:rsidRDefault="00B272E3" w:rsidP="00B272E3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6912B0C" w14:textId="77777777" w:rsidR="00B272E3" w:rsidRPr="00EF18C5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5A2D3802" w14:textId="7BABBB53" w:rsidR="00B272E3" w:rsidRPr="002316FE" w:rsidRDefault="00B272E3" w:rsidP="00B272E3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3CA9DF7" w14:textId="33932EB5" w:rsidR="00B272E3" w:rsidRPr="002316FE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99" w:right="-86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21" w:type="dxa"/>
            <w:vAlign w:val="bottom"/>
          </w:tcPr>
          <w:p w14:paraId="5F1ABC29" w14:textId="6BD23E45" w:rsidR="00B272E3" w:rsidRPr="0078572B" w:rsidRDefault="00B272E3" w:rsidP="00B272E3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FB149E9" w14:textId="77777777" w:rsidR="00B272E3" w:rsidRPr="0078572B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6F6D4164" w14:textId="36D0301B" w:rsidR="00B272E3" w:rsidRPr="0078572B" w:rsidRDefault="00B272E3" w:rsidP="00B272E3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</w:p>
        </w:tc>
      </w:tr>
      <w:tr w:rsidR="00B272E3" w:rsidRPr="00EF18C5" w14:paraId="5DF52809" w14:textId="77777777" w:rsidTr="00E0522C">
        <w:trPr>
          <w:trHeight w:val="261"/>
        </w:trPr>
        <w:tc>
          <w:tcPr>
            <w:tcW w:w="2358" w:type="dxa"/>
            <w:vAlign w:val="bottom"/>
          </w:tcPr>
          <w:p w14:paraId="7D3BF5AF" w14:textId="2ACE814D" w:rsidR="00B272E3" w:rsidRPr="00EF18C5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F23FBD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1184" w:type="dxa"/>
          </w:tcPr>
          <w:p w14:paraId="3779765B" w14:textId="1A4E1E7A" w:rsidR="00B272E3" w:rsidRPr="00EF18C5" w:rsidRDefault="00B272E3" w:rsidP="00B272E3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2EE8A9A0" w14:textId="0D9F9DD2" w:rsidR="00B272E3" w:rsidRPr="00EF18C5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EC0337F" w14:textId="47FE54AE" w:rsidR="00B272E3" w:rsidRPr="00FB6824" w:rsidRDefault="00B272E3" w:rsidP="00B272E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3,799</w:t>
            </w:r>
          </w:p>
        </w:tc>
        <w:tc>
          <w:tcPr>
            <w:tcW w:w="236" w:type="dxa"/>
            <w:vAlign w:val="bottom"/>
          </w:tcPr>
          <w:p w14:paraId="1E84653B" w14:textId="77777777" w:rsidR="00B272E3" w:rsidRPr="00EF18C5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582C56F5" w14:textId="3822D9BB" w:rsidR="00B272E3" w:rsidRPr="007D14AC" w:rsidRDefault="00B272E3" w:rsidP="00B272E3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3,799</w:t>
            </w:r>
          </w:p>
        </w:tc>
        <w:tc>
          <w:tcPr>
            <w:tcW w:w="236" w:type="dxa"/>
            <w:vAlign w:val="bottom"/>
          </w:tcPr>
          <w:p w14:paraId="3810DCA1" w14:textId="77777777" w:rsidR="00B272E3" w:rsidRPr="00EF18C5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79ECEE57" w14:textId="3AD504F7" w:rsidR="00B272E3" w:rsidRPr="0078572B" w:rsidRDefault="00B272E3" w:rsidP="00B272E3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180885A" w14:textId="77777777" w:rsidR="00B272E3" w:rsidRPr="0078572B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0AFBAB35" w14:textId="51F1FA5A" w:rsidR="00B272E3" w:rsidRPr="0078572B" w:rsidRDefault="00B272E3" w:rsidP="00B272E3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3,801</w:t>
            </w:r>
          </w:p>
        </w:tc>
        <w:tc>
          <w:tcPr>
            <w:tcW w:w="236" w:type="dxa"/>
            <w:vAlign w:val="bottom"/>
          </w:tcPr>
          <w:p w14:paraId="73E3C0CE" w14:textId="77777777" w:rsidR="00B272E3" w:rsidRPr="0078572B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036893A7" w14:textId="5FB259AE" w:rsidR="00B272E3" w:rsidRPr="007D14AC" w:rsidRDefault="00B272E3" w:rsidP="00B272E3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3,801</w:t>
            </w:r>
          </w:p>
        </w:tc>
      </w:tr>
      <w:tr w:rsidR="00B272E3" w:rsidRPr="00EF18C5" w14:paraId="6F085791" w14:textId="77777777" w:rsidTr="00E0522C">
        <w:trPr>
          <w:trHeight w:val="261"/>
        </w:trPr>
        <w:tc>
          <w:tcPr>
            <w:tcW w:w="2358" w:type="dxa"/>
            <w:vAlign w:val="bottom"/>
          </w:tcPr>
          <w:p w14:paraId="24B85E7C" w14:textId="6D3C2094" w:rsidR="00B272E3" w:rsidRPr="00EF18C5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F23FBD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84" w:type="dxa"/>
          </w:tcPr>
          <w:p w14:paraId="2232B76C" w14:textId="783CDA70" w:rsidR="00B272E3" w:rsidRPr="00EF18C5" w:rsidRDefault="00B272E3" w:rsidP="00B272E3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33F31BB1" w14:textId="18903543" w:rsidR="00B272E3" w:rsidRPr="00EF18C5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07A136B" w14:textId="5C21C64C" w:rsidR="00B272E3" w:rsidRPr="00EF18C5" w:rsidRDefault="00B272E3" w:rsidP="00B272E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6,836</w:t>
            </w:r>
          </w:p>
        </w:tc>
        <w:tc>
          <w:tcPr>
            <w:tcW w:w="236" w:type="dxa"/>
            <w:vAlign w:val="bottom"/>
          </w:tcPr>
          <w:p w14:paraId="3647B99A" w14:textId="77777777" w:rsidR="00B272E3" w:rsidRPr="00EF18C5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78A81897" w14:textId="0D5EB8ED" w:rsidR="00B272E3" w:rsidRPr="007D14AC" w:rsidRDefault="00B272E3" w:rsidP="00B272E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6,836</w:t>
            </w:r>
          </w:p>
        </w:tc>
        <w:tc>
          <w:tcPr>
            <w:tcW w:w="236" w:type="dxa"/>
            <w:vAlign w:val="bottom"/>
          </w:tcPr>
          <w:p w14:paraId="63C45C47" w14:textId="77777777" w:rsidR="00B272E3" w:rsidRPr="00EF18C5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7F1500B5" w14:textId="57B13B76" w:rsidR="00B272E3" w:rsidRPr="003B3297" w:rsidRDefault="00B272E3" w:rsidP="00B272E3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6,863</w:t>
            </w:r>
          </w:p>
        </w:tc>
        <w:tc>
          <w:tcPr>
            <w:tcW w:w="236" w:type="dxa"/>
            <w:vAlign w:val="bottom"/>
          </w:tcPr>
          <w:p w14:paraId="63C915B0" w14:textId="77777777" w:rsidR="00B272E3" w:rsidRPr="00EF18C5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3451FD8B" w14:textId="39951958" w:rsidR="00B272E3" w:rsidRPr="00EF18C5" w:rsidRDefault="00B272E3" w:rsidP="00B272E3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87899F5" w14:textId="77777777" w:rsidR="00B272E3" w:rsidRPr="00EF18C5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55B72B63" w14:textId="3EF03A3A" w:rsidR="00B272E3" w:rsidRPr="00EF18C5" w:rsidRDefault="00B272E3" w:rsidP="00B272E3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6,863</w:t>
            </w:r>
          </w:p>
        </w:tc>
      </w:tr>
      <w:tr w:rsidR="00B272E3" w:rsidRPr="00EF18C5" w14:paraId="164EAF20" w14:textId="77777777" w:rsidTr="00E0522C">
        <w:trPr>
          <w:trHeight w:val="261"/>
        </w:trPr>
        <w:tc>
          <w:tcPr>
            <w:tcW w:w="2358" w:type="dxa"/>
            <w:vAlign w:val="bottom"/>
          </w:tcPr>
          <w:p w14:paraId="616A0A63" w14:textId="36A42387" w:rsidR="00B272E3" w:rsidRPr="00F23FBD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1184" w:type="dxa"/>
          </w:tcPr>
          <w:p w14:paraId="417B0441" w14:textId="32136F9E" w:rsidR="00B272E3" w:rsidRPr="00EF18C5" w:rsidRDefault="00B272E3" w:rsidP="00B272E3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CA71432" w14:textId="0A4E5747" w:rsidR="00B272E3" w:rsidRPr="00EF18C5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0BEA5BE" w14:textId="5B8F2AE1" w:rsidR="00B272E3" w:rsidRPr="00EF18C5" w:rsidRDefault="00B272E3" w:rsidP="00B272E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34</w:t>
            </w:r>
          </w:p>
        </w:tc>
        <w:tc>
          <w:tcPr>
            <w:tcW w:w="236" w:type="dxa"/>
            <w:vAlign w:val="bottom"/>
          </w:tcPr>
          <w:p w14:paraId="6CE95338" w14:textId="77777777" w:rsidR="00B272E3" w:rsidRPr="00EF18C5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4E2A8C72" w14:textId="50903FD7" w:rsidR="00B272E3" w:rsidRPr="007D14AC" w:rsidRDefault="00B272E3" w:rsidP="00B272E3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34</w:t>
            </w:r>
          </w:p>
        </w:tc>
        <w:tc>
          <w:tcPr>
            <w:tcW w:w="236" w:type="dxa"/>
            <w:vAlign w:val="bottom"/>
          </w:tcPr>
          <w:p w14:paraId="515ACA0E" w14:textId="091E9544" w:rsidR="00B272E3" w:rsidRPr="00EF18C5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306505B" w14:textId="6EC8F7D4" w:rsidR="00B272E3" w:rsidRPr="00EF18C5" w:rsidRDefault="00B272E3" w:rsidP="00B272E3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44581A9" w14:textId="77777777" w:rsidR="00B272E3" w:rsidRPr="00EF18C5" w:rsidRDefault="00B272E3" w:rsidP="00B272E3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398BF8A0" w14:textId="4273D966" w:rsidR="00B272E3" w:rsidRPr="00EF18C5" w:rsidRDefault="00B272E3" w:rsidP="00B272E3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33</w:t>
            </w:r>
          </w:p>
        </w:tc>
        <w:tc>
          <w:tcPr>
            <w:tcW w:w="236" w:type="dxa"/>
            <w:vAlign w:val="bottom"/>
          </w:tcPr>
          <w:p w14:paraId="49CDEFDC" w14:textId="77777777" w:rsidR="00B272E3" w:rsidRPr="00EF18C5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7C77ADAD" w14:textId="3CD47B68" w:rsidR="00B272E3" w:rsidRPr="00EF18C5" w:rsidRDefault="00B272E3" w:rsidP="00B272E3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33</w:t>
            </w:r>
          </w:p>
        </w:tc>
      </w:tr>
    </w:tbl>
    <w:p w14:paraId="1ED16594" w14:textId="5892886A" w:rsidR="003D323F" w:rsidRPr="00EF18C5" w:rsidRDefault="002F69E4" w:rsidP="003B11D0">
      <w:pPr>
        <w:tabs>
          <w:tab w:val="clear" w:pos="227"/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 w:eastAsia="en-GB"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lastRenderedPageBreak/>
        <w:t>ตารางดังต่อไปนี้แสดงเทคนิคการประเมินมูลค่าของเครื่องมือทางการเงิน</w:t>
      </w:r>
      <w:r w:rsidR="00E57F2E" w:rsidRPr="00EF18C5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ที่วัดมูลค่าด้วยราคายุติธรรม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t>ใน</w:t>
      </w:r>
      <w:r w:rsidR="00A45400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br/>
      </w:r>
      <w:r w:rsidRPr="00A45400">
        <w:rPr>
          <w:rFonts w:asciiTheme="majorBidi" w:hAnsiTheme="majorBidi" w:cstheme="majorBidi"/>
          <w:spacing w:val="4"/>
          <w:sz w:val="30"/>
          <w:szCs w:val="30"/>
          <w:cs/>
          <w:lang w:val="en-GB" w:eastAsia="en-GB"/>
        </w:rPr>
        <w:t>งบฐานะการเงินในระหว่างงวด</w:t>
      </w:r>
    </w:p>
    <w:p w14:paraId="2B55D9E9" w14:textId="0CCC0B68" w:rsidR="00194BCB" w:rsidRPr="00A815AE" w:rsidRDefault="00194BCB" w:rsidP="003B11D0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5539FD" w:rsidRPr="00EF18C5" w14:paraId="0356125A" w14:textId="77777777" w:rsidTr="00DB3409">
        <w:trPr>
          <w:tblHeader/>
        </w:trPr>
        <w:tc>
          <w:tcPr>
            <w:tcW w:w="2520" w:type="dxa"/>
            <w:hideMark/>
          </w:tcPr>
          <w:p w14:paraId="507FBB12" w14:textId="77777777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</w:tcPr>
          <w:p w14:paraId="4F387A7A" w14:textId="77777777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6514" w:type="dxa"/>
            <w:hideMark/>
          </w:tcPr>
          <w:p w14:paraId="44BF8B76" w14:textId="77777777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4726C6" w:rsidRPr="00EF18C5" w14:paraId="03E5CCD6" w14:textId="77777777">
        <w:tc>
          <w:tcPr>
            <w:tcW w:w="2520" w:type="dxa"/>
          </w:tcPr>
          <w:p w14:paraId="60EC6582" w14:textId="77777777" w:rsidR="004726C6" w:rsidRPr="00161E24" w:rsidRDefault="004726C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E4220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67FF247C" w14:textId="77777777" w:rsidR="004726C6" w:rsidRPr="006033DE" w:rsidRDefault="004726C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42279757" w14:textId="77777777" w:rsidR="004726C6" w:rsidRPr="006033DE" w:rsidRDefault="004726C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6033DE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การคำนวณโดยใช้วิธีคิดลดกระแสเงินสดด้วยอัตราดอกเบี้ยในตลาด</w:t>
            </w:r>
          </w:p>
        </w:tc>
      </w:tr>
      <w:tr w:rsidR="005539FD" w:rsidRPr="00EF18C5" w14:paraId="4BD34426" w14:textId="77777777" w:rsidTr="00DB3409">
        <w:tc>
          <w:tcPr>
            <w:tcW w:w="2520" w:type="dxa"/>
          </w:tcPr>
          <w:p w14:paraId="3269C227" w14:textId="747C1F28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อนุพันธ์</w:t>
            </w:r>
          </w:p>
        </w:tc>
        <w:tc>
          <w:tcPr>
            <w:tcW w:w="236" w:type="dxa"/>
          </w:tcPr>
          <w:p w14:paraId="1E4A2D95" w14:textId="77777777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1EC377AF" w14:textId="14624D7D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 xml:space="preserve">การกำหนดราคาสัญญาซื้อขายล่วงหน้า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342C4D" w:rsidRPr="00EF18C5" w14:paraId="73A09404" w14:textId="77777777" w:rsidTr="00DB3409">
        <w:tc>
          <w:tcPr>
            <w:tcW w:w="2520" w:type="dxa"/>
          </w:tcPr>
          <w:p w14:paraId="00407C56" w14:textId="4E30B5D7" w:rsidR="00342C4D" w:rsidRPr="00EF18C5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หุ้นกู้</w:t>
            </w:r>
          </w:p>
        </w:tc>
        <w:tc>
          <w:tcPr>
            <w:tcW w:w="236" w:type="dxa"/>
          </w:tcPr>
          <w:p w14:paraId="44EE978E" w14:textId="77777777" w:rsidR="00342C4D" w:rsidRPr="00EF18C5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1038F1CA" w14:textId="3DBCE2AE" w:rsidR="00342C4D" w:rsidRPr="00EF18C5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อ้างอิงจากราคาซื้อขายที่ประกาศอยู่ในตลาดหุ้นกู้ที่มีการซื้อขายในประเทศไทย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โดยใช้ราคาปิด ณ วันสิ้นรอบระยะเวลารายงาน</w:t>
            </w:r>
          </w:p>
        </w:tc>
      </w:tr>
      <w:tr w:rsidR="0071185A" w:rsidRPr="00EF18C5" w14:paraId="4072838A" w14:textId="77777777" w:rsidTr="00DB3409">
        <w:tc>
          <w:tcPr>
            <w:tcW w:w="2520" w:type="dxa"/>
          </w:tcPr>
          <w:p w14:paraId="03565337" w14:textId="15BE8B37" w:rsidR="0071185A" w:rsidRPr="00161E24" w:rsidRDefault="00061A95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สัญญาแลกเปลี่ยนสกุลเงิน</w:t>
            </w:r>
          </w:p>
        </w:tc>
        <w:tc>
          <w:tcPr>
            <w:tcW w:w="236" w:type="dxa"/>
          </w:tcPr>
          <w:p w14:paraId="21C306C6" w14:textId="77777777" w:rsidR="0071185A" w:rsidRPr="00EF18C5" w:rsidRDefault="0071185A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51E7B0B2" w14:textId="7EAF8872" w:rsidR="0071185A" w:rsidRPr="00161E24" w:rsidRDefault="00413430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การคิดลดกระแสเงินสด โดยใช้แบบจำลองโดยใช้ข้อมูลที่หาได้จากตลาด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(Observable Market Data)</w:t>
            </w:r>
          </w:p>
        </w:tc>
      </w:tr>
      <w:tr w:rsidR="000F7F2D" w:rsidRPr="00EF18C5" w14:paraId="75F6A81B" w14:textId="77777777" w:rsidTr="00DB3409">
        <w:tc>
          <w:tcPr>
            <w:tcW w:w="2520" w:type="dxa"/>
          </w:tcPr>
          <w:p w14:paraId="5ED657AB" w14:textId="43E4B813" w:rsidR="000F7F2D" w:rsidRPr="00EF18C5" w:rsidRDefault="000F7F2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หนี้สินไม่หมุนเวียนอื่น</w:t>
            </w:r>
          </w:p>
        </w:tc>
        <w:tc>
          <w:tcPr>
            <w:tcW w:w="236" w:type="dxa"/>
          </w:tcPr>
          <w:p w14:paraId="5FEE26B7" w14:textId="77777777" w:rsidR="000F7F2D" w:rsidRPr="00EF18C5" w:rsidRDefault="000F7F2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4E503463" w14:textId="35A43A86" w:rsidR="000F7F2D" w:rsidRPr="00EF18C5" w:rsidRDefault="000F7F2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92FCB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การคำนวณโดยใช้วิธีคิดลดกระแสเงินสดด้วยอัตราดอกเบี้ย</w:t>
            </w:r>
            <w:r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เงินกู้ยืมส่วนเพิ่ม</w:t>
            </w:r>
          </w:p>
        </w:tc>
      </w:tr>
    </w:tbl>
    <w:p w14:paraId="15401F43" w14:textId="77777777" w:rsidR="00EA5D6D" w:rsidRPr="00EC451F" w:rsidRDefault="00EA5D6D" w:rsidP="00A815AE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29506A4A" w14:textId="26696ECA" w:rsidR="00382697" w:rsidRPr="00382697" w:rsidRDefault="00382697" w:rsidP="00382697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 w:eastAsia="en-GB"/>
        </w:rPr>
      </w:pPr>
      <w:r w:rsidRPr="00382697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t>มูลค่ายุติธรรมของเงินกู้</w:t>
      </w:r>
      <w:r w:rsidRPr="00382697">
        <w:rPr>
          <w:rFonts w:asciiTheme="majorBidi" w:hAnsiTheme="majorBidi" w:cstheme="majorBidi" w:hint="cs"/>
          <w:spacing w:val="-4"/>
          <w:sz w:val="30"/>
          <w:szCs w:val="30"/>
          <w:cs/>
          <w:lang w:val="en-GB" w:eastAsia="en-GB"/>
        </w:rPr>
        <w:t>ยืม</w:t>
      </w:r>
      <w:r w:rsidRPr="00382697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t>ระยะยาวจากสถาบันทางการเงิน วัดมูลค่าด้วยราคาทุนตัดจำหน่ายคำนวณโดยใช้</w:t>
      </w:r>
      <w:r>
        <w:rPr>
          <w:rFonts w:asciiTheme="majorBidi" w:hAnsiTheme="majorBidi" w:cstheme="majorBidi"/>
          <w:spacing w:val="-4"/>
          <w:sz w:val="30"/>
          <w:szCs w:val="30"/>
          <w:lang w:val="en-GB" w:eastAsia="en-GB"/>
        </w:rPr>
        <w:br/>
      </w:r>
      <w:r w:rsidRPr="00A45400">
        <w:rPr>
          <w:rFonts w:asciiTheme="majorBidi" w:hAnsiTheme="majorBidi" w:cstheme="majorBidi"/>
          <w:spacing w:val="6"/>
          <w:sz w:val="30"/>
          <w:szCs w:val="30"/>
          <w:cs/>
          <w:lang w:val="en-GB" w:eastAsia="en-GB"/>
        </w:rPr>
        <w:t>วิธีคิดลดกระแสเงินสด</w:t>
      </w:r>
    </w:p>
    <w:p w14:paraId="0BB2749A" w14:textId="77777777" w:rsidR="0099563D" w:rsidRPr="00EC451F" w:rsidRDefault="0099563D" w:rsidP="00A815AE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18"/>
          <w:szCs w:val="18"/>
          <w:cs/>
          <w:lang w:val="en-US" w:bidi="th-TH"/>
        </w:rPr>
      </w:pPr>
    </w:p>
    <w:tbl>
      <w:tblPr>
        <w:tblW w:w="92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2070"/>
        <w:gridCol w:w="180"/>
        <w:gridCol w:w="1940"/>
      </w:tblGrid>
      <w:tr w:rsidR="00BF6F17" w:rsidRPr="00EF18C5" w14:paraId="6FADA8BA" w14:textId="77777777" w:rsidTr="005C5B5A">
        <w:trPr>
          <w:cantSplit/>
          <w:trHeight w:val="344"/>
          <w:tblHeader/>
        </w:trPr>
        <w:tc>
          <w:tcPr>
            <w:tcW w:w="5040" w:type="dxa"/>
            <w:vAlign w:val="bottom"/>
          </w:tcPr>
          <w:p w14:paraId="35E983ED" w14:textId="03F9CD4A" w:rsidR="00267C2B" w:rsidRPr="005C5B5A" w:rsidRDefault="00BF6F17" w:rsidP="005C5B5A">
            <w:pP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5C5B5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5C5B5A" w:rsidRPr="005C5B5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5C5B5A" w:rsidRPr="005C5B5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="005C5B5A" w:rsidRPr="005C5B5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5C5B5A" w:rsidRPr="00EA1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5C5B5A" w:rsidRPr="00EA1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="005C5B5A" w:rsidRPr="005C5B5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5C5B5A" w:rsidRPr="005C5B5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31 </w:t>
            </w:r>
            <w:r w:rsidR="005C5B5A" w:rsidRPr="005C5B5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5C5B5A" w:rsidRPr="000D48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070" w:type="dxa"/>
          </w:tcPr>
          <w:p w14:paraId="5A76F0AA" w14:textId="77777777" w:rsidR="00BF6F17" w:rsidRPr="00260A9B" w:rsidRDefault="00BF6F17" w:rsidP="005C5B5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FFB943C" w14:textId="77777777" w:rsidR="00BF6F17" w:rsidRPr="00EF18C5" w:rsidRDefault="00BF6F17" w:rsidP="005C5B5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40" w:type="dxa"/>
          </w:tcPr>
          <w:p w14:paraId="1172798C" w14:textId="77777777" w:rsidR="00BF6F17" w:rsidRPr="00EF18C5" w:rsidRDefault="00BF6F17" w:rsidP="005C5B5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527E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6F17" w:rsidRPr="00EF18C5" w14:paraId="418AEAB2" w14:textId="77777777" w:rsidTr="001B41DB">
        <w:trPr>
          <w:cantSplit/>
          <w:trHeight w:val="344"/>
          <w:tblHeader/>
        </w:trPr>
        <w:tc>
          <w:tcPr>
            <w:tcW w:w="5040" w:type="dxa"/>
            <w:vAlign w:val="bottom"/>
          </w:tcPr>
          <w:p w14:paraId="742EE29A" w14:textId="43E1DA62" w:rsidR="00BF6F17" w:rsidRPr="00EF18C5" w:rsidRDefault="00BF6F17" w:rsidP="00BF6F1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190" w:type="dxa"/>
            <w:gridSpan w:val="3"/>
            <w:vAlign w:val="bottom"/>
          </w:tcPr>
          <w:p w14:paraId="45B811AD" w14:textId="77777777" w:rsidR="00BF6F17" w:rsidRPr="00EF18C5" w:rsidRDefault="00BF6F17" w:rsidP="00BF6F1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F6F17" w:rsidRPr="00EF18C5" w14:paraId="77A5722B" w14:textId="77777777" w:rsidTr="009D64E8">
        <w:trPr>
          <w:cantSplit/>
          <w:trHeight w:val="364"/>
        </w:trPr>
        <w:tc>
          <w:tcPr>
            <w:tcW w:w="5040" w:type="dxa"/>
            <w:vAlign w:val="center"/>
          </w:tcPr>
          <w:p w14:paraId="095A8822" w14:textId="6BAE4466" w:rsidR="00BF6F17" w:rsidRPr="00EF18C5" w:rsidRDefault="000D48DB" w:rsidP="00BF6F17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D48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2569</w:t>
            </w:r>
          </w:p>
        </w:tc>
        <w:tc>
          <w:tcPr>
            <w:tcW w:w="2070" w:type="dxa"/>
            <w:vAlign w:val="center"/>
          </w:tcPr>
          <w:p w14:paraId="71252F2E" w14:textId="5AFC1B48" w:rsidR="00BF6F17" w:rsidRPr="00EF18C5" w:rsidRDefault="00BF6F17" w:rsidP="00BF6F17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A8FE5B5" w14:textId="77777777" w:rsidR="00BF6F17" w:rsidRDefault="00BF6F17" w:rsidP="00BF6F17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40" w:type="dxa"/>
          </w:tcPr>
          <w:p w14:paraId="3D6C1D1B" w14:textId="3B021C15" w:rsidR="00BF6F17" w:rsidRDefault="00BF6F17" w:rsidP="00BF6F17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D48DB" w:rsidRPr="00EF18C5" w14:paraId="449248DD" w14:textId="77777777" w:rsidTr="00AB5595">
        <w:trPr>
          <w:cantSplit/>
          <w:trHeight w:val="364"/>
        </w:trPr>
        <w:tc>
          <w:tcPr>
            <w:tcW w:w="5040" w:type="dxa"/>
            <w:vAlign w:val="center"/>
          </w:tcPr>
          <w:p w14:paraId="11E0F7DA" w14:textId="77777777" w:rsidR="000D48DB" w:rsidRPr="00EF18C5" w:rsidRDefault="000D48DB" w:rsidP="00AB5595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070" w:type="dxa"/>
            <w:vAlign w:val="center"/>
          </w:tcPr>
          <w:p w14:paraId="7E913039" w14:textId="4A9DECD2" w:rsidR="000D48DB" w:rsidRPr="00EF18C5" w:rsidRDefault="000D48DB" w:rsidP="00AB5595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F23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2F3E63B" w14:textId="77777777" w:rsidR="000D48DB" w:rsidRDefault="000D48DB" w:rsidP="00AB5595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40" w:type="dxa"/>
          </w:tcPr>
          <w:p w14:paraId="01D43217" w14:textId="4F7ADAB2" w:rsidR="000D48DB" w:rsidRDefault="000D48DB" w:rsidP="00AB5595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F23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F6F17" w:rsidRPr="00EC451F" w14:paraId="7EEE6A2F" w14:textId="77777777" w:rsidTr="009D64E8">
        <w:trPr>
          <w:cantSplit/>
          <w:trHeight w:val="364"/>
        </w:trPr>
        <w:tc>
          <w:tcPr>
            <w:tcW w:w="5040" w:type="dxa"/>
            <w:vAlign w:val="center"/>
          </w:tcPr>
          <w:p w14:paraId="62E69A45" w14:textId="77777777" w:rsidR="00BF6F17" w:rsidRPr="00EC451F" w:rsidRDefault="00BF6F17" w:rsidP="00BF6F17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  <w:vAlign w:val="center"/>
          </w:tcPr>
          <w:p w14:paraId="43B934AA" w14:textId="77777777" w:rsidR="00BF6F17" w:rsidRPr="00EC451F" w:rsidRDefault="00BF6F17" w:rsidP="00BF6F17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3326314E" w14:textId="77777777" w:rsidR="00BF6F17" w:rsidRPr="00EC451F" w:rsidRDefault="00BF6F17" w:rsidP="00BF6F17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</w:tcPr>
          <w:p w14:paraId="5B3E451E" w14:textId="77777777" w:rsidR="00BF6F17" w:rsidRPr="00EC451F" w:rsidRDefault="00BF6F17" w:rsidP="00BF6F17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BF6F17" w:rsidRPr="00EF18C5" w14:paraId="7C55F8CF" w14:textId="77777777" w:rsidTr="009D64E8">
        <w:trPr>
          <w:cantSplit/>
          <w:trHeight w:val="364"/>
        </w:trPr>
        <w:tc>
          <w:tcPr>
            <w:tcW w:w="5040" w:type="dxa"/>
            <w:vAlign w:val="center"/>
          </w:tcPr>
          <w:p w14:paraId="0396366C" w14:textId="1782E954" w:rsidR="00BF6F17" w:rsidRPr="00EF18C5" w:rsidRDefault="00BF6F17" w:rsidP="00BF6F17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070" w:type="dxa"/>
            <w:vAlign w:val="center"/>
          </w:tcPr>
          <w:p w14:paraId="34B26CA1" w14:textId="77777777" w:rsidR="00BF6F17" w:rsidRDefault="00BF6F17" w:rsidP="00BF6F17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BFE3A73" w14:textId="77777777" w:rsidR="00BF6F17" w:rsidRDefault="00BF6F17" w:rsidP="00BF6F17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40" w:type="dxa"/>
          </w:tcPr>
          <w:p w14:paraId="23151F14" w14:textId="77777777" w:rsidR="00BF6F17" w:rsidRDefault="00BF6F17" w:rsidP="00BF6F17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F6F17" w:rsidRPr="00EF18C5" w14:paraId="6B070B94" w14:textId="77777777" w:rsidTr="009D64E8">
        <w:trPr>
          <w:cantSplit/>
          <w:trHeight w:val="364"/>
        </w:trPr>
        <w:tc>
          <w:tcPr>
            <w:tcW w:w="5040" w:type="dxa"/>
            <w:vAlign w:val="center"/>
          </w:tcPr>
          <w:p w14:paraId="1136D8A1" w14:textId="683B14D9" w:rsidR="00BF6F17" w:rsidRPr="00EF18C5" w:rsidRDefault="00BF6F17" w:rsidP="00BF6F17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070" w:type="dxa"/>
            <w:vAlign w:val="center"/>
          </w:tcPr>
          <w:p w14:paraId="00215110" w14:textId="3D9BB122" w:rsidR="00BF6F17" w:rsidRDefault="00BF6F17" w:rsidP="00BF6F17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10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(9)</w:t>
            </w:r>
          </w:p>
        </w:tc>
        <w:tc>
          <w:tcPr>
            <w:tcW w:w="180" w:type="dxa"/>
          </w:tcPr>
          <w:p w14:paraId="192F8B9C" w14:textId="77777777" w:rsidR="00BF6F17" w:rsidRDefault="00BF6F17" w:rsidP="00BF6F17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40" w:type="dxa"/>
          </w:tcPr>
          <w:p w14:paraId="500BAD60" w14:textId="18E73933" w:rsidR="00BF6F17" w:rsidRDefault="00BF6F17" w:rsidP="00BF6F17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10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(14)</w:t>
            </w:r>
          </w:p>
        </w:tc>
      </w:tr>
    </w:tbl>
    <w:p w14:paraId="44430094" w14:textId="4A3713D4" w:rsidR="00E0522C" w:rsidRDefault="00E0522C" w:rsidP="00BF6F17">
      <w:pPr>
        <w:pStyle w:val="Heading1"/>
        <w:shd w:val="clear" w:color="auto" w:fill="auto"/>
        <w:rPr>
          <w:rFonts w:asciiTheme="majorBidi" w:hAnsiTheme="majorBidi" w:cstheme="majorBidi"/>
          <w:b w:val="0"/>
          <w:bCs w:val="0"/>
          <w:u w:val="none"/>
          <w:cs/>
        </w:rPr>
      </w:pPr>
      <w:r>
        <w:rPr>
          <w:rFonts w:asciiTheme="majorBidi" w:hAnsiTheme="majorBidi" w:cstheme="majorBidi"/>
          <w:b w:val="0"/>
          <w:bCs w:val="0"/>
          <w:u w:val="none"/>
          <w:cs/>
        </w:rPr>
        <w:br/>
      </w:r>
    </w:p>
    <w:p w14:paraId="3E008E2C" w14:textId="77777777" w:rsidR="00E0522C" w:rsidRDefault="00E05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52F12A1F" w14:textId="0FDA4984" w:rsidR="00B06AC9" w:rsidRPr="00EF18C5" w:rsidRDefault="00B06AC9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ภาระผูกพัน</w:t>
      </w:r>
      <w:r w:rsidR="00001FBB" w:rsidRPr="00EF18C5">
        <w:rPr>
          <w:rFonts w:asciiTheme="majorBidi" w:hAnsiTheme="majorBidi" w:cstheme="majorBidi"/>
          <w:sz w:val="30"/>
          <w:szCs w:val="30"/>
          <w:u w:val="none"/>
          <w:cs/>
        </w:rPr>
        <w:t>กับบุคคลหรือกิจการที่ไม่เกี่ยวข้องกัน</w:t>
      </w:r>
    </w:p>
    <w:p w14:paraId="1C480DA4" w14:textId="20CC1778" w:rsidR="00890F47" w:rsidRPr="00AA6D35" w:rsidRDefault="00890F47" w:rsidP="007B3CF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980"/>
        <w:gridCol w:w="261"/>
        <w:gridCol w:w="1971"/>
      </w:tblGrid>
      <w:tr w:rsidR="0033527E" w:rsidRPr="00233C9E" w14:paraId="4B7C2763" w14:textId="77777777" w:rsidTr="006D5A89">
        <w:trPr>
          <w:trHeight w:val="282"/>
          <w:tblHeader/>
        </w:trPr>
        <w:tc>
          <w:tcPr>
            <w:tcW w:w="2724" w:type="pct"/>
            <w:vAlign w:val="bottom"/>
          </w:tcPr>
          <w:p w14:paraId="093345CF" w14:textId="69391961" w:rsidR="00D019A8" w:rsidRPr="00EA1831" w:rsidRDefault="003F10BB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10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F10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F10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3F10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96F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70" w:type="pct"/>
            <w:vAlign w:val="bottom"/>
          </w:tcPr>
          <w:p w14:paraId="0F09BF1D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vAlign w:val="bottom"/>
          </w:tcPr>
          <w:p w14:paraId="03F575C2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pct"/>
            <w:vAlign w:val="bottom"/>
          </w:tcPr>
          <w:p w14:paraId="7AB34C1E" w14:textId="3F3BDFA5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A1831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9A8" w:rsidRPr="00233C9E" w14:paraId="5E5DDE67" w14:textId="77777777" w:rsidTr="006D5A89">
        <w:trPr>
          <w:trHeight w:val="282"/>
          <w:tblHeader/>
        </w:trPr>
        <w:tc>
          <w:tcPr>
            <w:tcW w:w="2724" w:type="pct"/>
          </w:tcPr>
          <w:p w14:paraId="74FFF0FB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76" w:type="pct"/>
            <w:gridSpan w:val="3"/>
          </w:tcPr>
          <w:p w14:paraId="19CCBC3B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83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EA18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33527E" w:rsidRPr="00233C9E" w14:paraId="275F295C" w14:textId="77777777" w:rsidTr="006D5A89">
        <w:trPr>
          <w:trHeight w:val="352"/>
        </w:trPr>
        <w:tc>
          <w:tcPr>
            <w:tcW w:w="2724" w:type="pct"/>
            <w:vAlign w:val="bottom"/>
          </w:tcPr>
          <w:p w14:paraId="5229ED62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70" w:type="pct"/>
            <w:vAlign w:val="bottom"/>
          </w:tcPr>
          <w:p w14:paraId="2D84ABE2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55C2CA6D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pct"/>
            <w:vAlign w:val="bottom"/>
          </w:tcPr>
          <w:p w14:paraId="2CDCA2D2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3527E" w:rsidRPr="00233C9E" w14:paraId="1D866005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08C26473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70" w:type="pct"/>
            <w:vAlign w:val="bottom"/>
          </w:tcPr>
          <w:p w14:paraId="249441D5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66AE48BE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47297BFC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527E" w:rsidRPr="00233C9E" w14:paraId="2B058090" w14:textId="77777777" w:rsidTr="006D5A89">
        <w:trPr>
          <w:trHeight w:val="329"/>
        </w:trPr>
        <w:tc>
          <w:tcPr>
            <w:tcW w:w="2724" w:type="pct"/>
            <w:vAlign w:val="bottom"/>
          </w:tcPr>
          <w:p w14:paraId="13396A2A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อาคารโรงงานและส่วนปรับปรุง</w:t>
            </w:r>
          </w:p>
        </w:tc>
        <w:tc>
          <w:tcPr>
            <w:tcW w:w="1070" w:type="pct"/>
            <w:vAlign w:val="bottom"/>
          </w:tcPr>
          <w:p w14:paraId="1CAA98DD" w14:textId="091D4138" w:rsidR="00D019A8" w:rsidRPr="00EB7A9C" w:rsidRDefault="008A0AD0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41" w:type="pct"/>
            <w:vAlign w:val="bottom"/>
          </w:tcPr>
          <w:p w14:paraId="57B71453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25939D47" w14:textId="51799994" w:rsidR="00D019A8" w:rsidRPr="00EA1831" w:rsidRDefault="008A0AD0" w:rsidP="00B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527E" w:rsidRPr="00233C9E" w14:paraId="7C19658F" w14:textId="77777777" w:rsidTr="006D5A89">
        <w:trPr>
          <w:trHeight w:val="329"/>
        </w:trPr>
        <w:tc>
          <w:tcPr>
            <w:tcW w:w="2724" w:type="pct"/>
            <w:vAlign w:val="bottom"/>
          </w:tcPr>
          <w:p w14:paraId="0D21F101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70" w:type="pct"/>
            <w:vAlign w:val="bottom"/>
          </w:tcPr>
          <w:p w14:paraId="6A275AEC" w14:textId="7239A852" w:rsidR="00D019A8" w:rsidRPr="00EA1831" w:rsidRDefault="00F35B61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41" w:type="pct"/>
            <w:vAlign w:val="bottom"/>
          </w:tcPr>
          <w:p w14:paraId="02D80C58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355E4211" w14:textId="1C06F1DE" w:rsidR="00D019A8" w:rsidRPr="008A0AD0" w:rsidRDefault="008A0AD0" w:rsidP="008A0AD0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33527E" w:rsidRPr="00233C9E" w14:paraId="7C192028" w14:textId="77777777" w:rsidTr="006D5A89">
        <w:trPr>
          <w:trHeight w:val="329"/>
        </w:trPr>
        <w:tc>
          <w:tcPr>
            <w:tcW w:w="2724" w:type="pct"/>
            <w:vAlign w:val="bottom"/>
          </w:tcPr>
          <w:p w14:paraId="755A188E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070" w:type="pct"/>
            <w:vAlign w:val="bottom"/>
          </w:tcPr>
          <w:p w14:paraId="1C6CF84C" w14:textId="28FB40E9" w:rsidR="00D019A8" w:rsidRPr="00EA1831" w:rsidRDefault="00F35B61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1" w:type="pct"/>
            <w:vAlign w:val="bottom"/>
          </w:tcPr>
          <w:p w14:paraId="1B7E4711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56790747" w14:textId="4105AAFE" w:rsidR="00D019A8" w:rsidRPr="00EA1831" w:rsidRDefault="008A0AD0" w:rsidP="00B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527E" w:rsidRPr="00233C9E" w14:paraId="5EB0657E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6AF397EA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7CFBD" w14:textId="7826D380" w:rsidR="00D019A8" w:rsidRPr="00EA1831" w:rsidRDefault="00F35B61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1" w:type="pct"/>
            <w:vAlign w:val="bottom"/>
          </w:tcPr>
          <w:p w14:paraId="12895683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892B1" w14:textId="117D9F27" w:rsidR="00D019A8" w:rsidRPr="00EA1831" w:rsidRDefault="008A0AD0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33527E" w:rsidRPr="00AA6D35" w14:paraId="6AAF7138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46F81C2F" w14:textId="56B0D1A0" w:rsidR="00D019A8" w:rsidRPr="00AA6D35" w:rsidRDefault="00D019A8" w:rsidP="005E2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0" w:type="pct"/>
            <w:vAlign w:val="bottom"/>
          </w:tcPr>
          <w:p w14:paraId="375E1D21" w14:textId="0CDF0A03" w:rsidR="00D019A8" w:rsidRPr="00AA6D35" w:rsidRDefault="00D019A8" w:rsidP="005E2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30903D9A" w14:textId="77777777" w:rsidR="00D019A8" w:rsidRPr="00AA6D35" w:rsidRDefault="00D019A8" w:rsidP="005E2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289802C8" w14:textId="77777777" w:rsidR="00D019A8" w:rsidRPr="00AA6D35" w:rsidRDefault="00D019A8" w:rsidP="005E2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6592F" w:rsidRPr="00233C9E" w14:paraId="69008C4E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5866D9B0" w14:textId="77777777" w:rsidR="0026592F" w:rsidRPr="00EA1831" w:rsidRDefault="0026592F" w:rsidP="0026592F">
            <w:pP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EA1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ภาระผูกพันตามสัญญาบริการคลาวด์</w:t>
            </w:r>
            <w:r w:rsidRPr="00EA1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A1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EA1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สัญญาค่าลิขสิทธ์ สัญญาบริการดูแลระบบ</w:t>
            </w:r>
            <w:r w:rsidRPr="00EA1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1C0D8374" w14:textId="7CBA2AB9" w:rsidR="0026592F" w:rsidRPr="00EA1831" w:rsidRDefault="0026592F" w:rsidP="00265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และสัญญาบริการวงจรสื่อสารความเร็วสูง</w:t>
            </w:r>
          </w:p>
        </w:tc>
        <w:tc>
          <w:tcPr>
            <w:tcW w:w="1070" w:type="pct"/>
            <w:tcBorders>
              <w:bottom w:val="nil"/>
            </w:tcBorders>
            <w:vAlign w:val="bottom"/>
          </w:tcPr>
          <w:p w14:paraId="4D78AD37" w14:textId="77777777" w:rsidR="0026592F" w:rsidRDefault="0026592F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2999FA0A" w14:textId="77777777" w:rsidR="0026592F" w:rsidRPr="00EA1831" w:rsidRDefault="0026592F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pct"/>
            <w:tcBorders>
              <w:bottom w:val="nil"/>
            </w:tcBorders>
            <w:vAlign w:val="bottom"/>
          </w:tcPr>
          <w:p w14:paraId="131A0A0F" w14:textId="77777777" w:rsidR="0026592F" w:rsidRDefault="0026592F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527E" w:rsidRPr="00233C9E" w14:paraId="58F928A2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679764E2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EA18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070" w:type="pct"/>
            <w:tcBorders>
              <w:bottom w:val="nil"/>
            </w:tcBorders>
            <w:vAlign w:val="bottom"/>
          </w:tcPr>
          <w:p w14:paraId="36060F63" w14:textId="26D5CFD5" w:rsidR="00D019A8" w:rsidRPr="00EA1831" w:rsidRDefault="00F35B61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41" w:type="pct"/>
            <w:vAlign w:val="bottom"/>
          </w:tcPr>
          <w:p w14:paraId="21892847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pct"/>
            <w:tcBorders>
              <w:bottom w:val="nil"/>
            </w:tcBorders>
            <w:vAlign w:val="bottom"/>
          </w:tcPr>
          <w:p w14:paraId="25DAE112" w14:textId="4345CC4E" w:rsidR="00D019A8" w:rsidRPr="00EA1831" w:rsidRDefault="00F35B61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33527E" w:rsidRPr="00233C9E" w14:paraId="3865E9B1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6998B86C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EA18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ปีแต่ไม่เกิน </w:t>
            </w:r>
            <w:r w:rsidRPr="00EA183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070" w:type="pct"/>
            <w:tcBorders>
              <w:bottom w:val="single" w:sz="4" w:space="0" w:color="auto"/>
            </w:tcBorders>
            <w:vAlign w:val="bottom"/>
          </w:tcPr>
          <w:p w14:paraId="22E804D1" w14:textId="6D6991B4" w:rsidR="00D019A8" w:rsidRPr="00EA1831" w:rsidRDefault="00F35B61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41" w:type="pct"/>
            <w:vAlign w:val="bottom"/>
          </w:tcPr>
          <w:p w14:paraId="3A0D89E3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pct"/>
            <w:tcBorders>
              <w:bottom w:val="single" w:sz="4" w:space="0" w:color="auto"/>
            </w:tcBorders>
            <w:vAlign w:val="bottom"/>
          </w:tcPr>
          <w:p w14:paraId="346F99A4" w14:textId="67BBB648" w:rsidR="00D019A8" w:rsidRPr="00EA1831" w:rsidRDefault="00F35B61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3527E" w:rsidRPr="00233C9E" w14:paraId="797A86EF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38C2FF39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5F1F8" w14:textId="540ED7E1" w:rsidR="00D019A8" w:rsidRPr="00EA1831" w:rsidRDefault="00F35B61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1" w:type="pct"/>
            <w:vAlign w:val="bottom"/>
          </w:tcPr>
          <w:p w14:paraId="63E07CC6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FB549" w14:textId="4B8F2DB3" w:rsidR="00D019A8" w:rsidRPr="00EA1831" w:rsidRDefault="00F35B61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</w:tr>
      <w:tr w:rsidR="0033527E" w:rsidRPr="00AA6D35" w14:paraId="4DAC40F8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7CF642AF" w14:textId="79D60EB0" w:rsidR="00D019A8" w:rsidRPr="00AA6D3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0" w:type="pct"/>
            <w:vAlign w:val="bottom"/>
          </w:tcPr>
          <w:p w14:paraId="0E693FC5" w14:textId="77777777" w:rsidR="00D019A8" w:rsidRPr="00AA6D3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76C01658" w14:textId="77777777" w:rsidR="00D019A8" w:rsidRPr="00AA6D3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42262D7F" w14:textId="77777777" w:rsidR="00D019A8" w:rsidRPr="00AA6D3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5061A" w:rsidRPr="00233C9E" w14:paraId="5E2B2242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4D060DDE" w14:textId="23FE6D86" w:rsidR="00E5061A" w:rsidRPr="00EA1831" w:rsidRDefault="00E5061A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070" w:type="pct"/>
            <w:vAlign w:val="bottom"/>
          </w:tcPr>
          <w:p w14:paraId="7C4EC92C" w14:textId="77777777" w:rsidR="00E5061A" w:rsidRPr="00EA1831" w:rsidRDefault="00E5061A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7588A0C8" w14:textId="77777777" w:rsidR="00E5061A" w:rsidRPr="00EA1831" w:rsidRDefault="00E5061A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158D05FB" w14:textId="77777777" w:rsidR="00E5061A" w:rsidRPr="00EA1831" w:rsidRDefault="00E5061A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527E" w:rsidRPr="00233C9E" w14:paraId="70FF0EF6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64455025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2" w:name="_Hlk117587793"/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  <w:bookmarkEnd w:id="2"/>
          </w:p>
        </w:tc>
        <w:tc>
          <w:tcPr>
            <w:tcW w:w="1070" w:type="pct"/>
            <w:vAlign w:val="bottom"/>
          </w:tcPr>
          <w:p w14:paraId="5220846A" w14:textId="1E50260E" w:rsidR="00D019A8" w:rsidRPr="00EA1831" w:rsidRDefault="002D0C37" w:rsidP="002539CA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BD384E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41" w:type="pct"/>
            <w:vAlign w:val="bottom"/>
          </w:tcPr>
          <w:p w14:paraId="4484C2B4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342E5852" w14:textId="7FAEE579" w:rsidR="00D019A8" w:rsidRPr="00EA1831" w:rsidRDefault="00AE1971" w:rsidP="00AE1971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</w:tr>
      <w:tr w:rsidR="0033527E" w:rsidRPr="00233C9E" w14:paraId="320AEA25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03EDF705" w14:textId="727E4B2D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</w:t>
            </w:r>
            <w:r w:rsidR="00C04136" w:rsidRPr="00EA18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4136" w:rsidRPr="00EA18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(ขาย) </w:t>
            </w: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070" w:type="pct"/>
            <w:vAlign w:val="bottom"/>
          </w:tcPr>
          <w:p w14:paraId="5B2A33D6" w14:textId="2D56FA44" w:rsidR="00D019A8" w:rsidRPr="00EA1831" w:rsidRDefault="00BD384E" w:rsidP="002539CA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832</w:t>
            </w:r>
          </w:p>
        </w:tc>
        <w:tc>
          <w:tcPr>
            <w:tcW w:w="141" w:type="pct"/>
            <w:vAlign w:val="bottom"/>
          </w:tcPr>
          <w:p w14:paraId="7D137B58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6F6FE0AB" w14:textId="31F5A7E5" w:rsidR="00D019A8" w:rsidRPr="00EA1831" w:rsidRDefault="00BD384E" w:rsidP="00B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527E" w:rsidRPr="00233C9E" w14:paraId="6195B0E8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67C5682D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70" w:type="pct"/>
            <w:vAlign w:val="bottom"/>
          </w:tcPr>
          <w:p w14:paraId="1B3A8547" w14:textId="444829DD" w:rsidR="00D019A8" w:rsidRPr="00EA1831" w:rsidRDefault="00AE34F5" w:rsidP="002539CA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  <w:tc>
          <w:tcPr>
            <w:tcW w:w="141" w:type="pct"/>
            <w:vAlign w:val="bottom"/>
          </w:tcPr>
          <w:p w14:paraId="2F17C318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3DA44271" w14:textId="73134657" w:rsidR="00D019A8" w:rsidRPr="00EA1831" w:rsidRDefault="00AE34F5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</w:tr>
      <w:tr w:rsidR="0033527E" w:rsidRPr="00233C9E" w14:paraId="2B3A189D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46B0958A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ภาระผูกพันตามสัญญาเช่าระยะสั้นและที่มีมูลค่าต่ำ</w:t>
            </w:r>
          </w:p>
        </w:tc>
        <w:tc>
          <w:tcPr>
            <w:tcW w:w="1070" w:type="pct"/>
            <w:vAlign w:val="bottom"/>
          </w:tcPr>
          <w:p w14:paraId="7F65A020" w14:textId="5ED8ACA4" w:rsidR="00D019A8" w:rsidRPr="00EA1831" w:rsidRDefault="00AE34F5" w:rsidP="002539CA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141" w:type="pct"/>
            <w:vAlign w:val="bottom"/>
          </w:tcPr>
          <w:p w14:paraId="78BCF963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04B83E49" w14:textId="4B740338" w:rsidR="00D019A8" w:rsidRPr="00EA1831" w:rsidRDefault="00AE34F5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</w:tbl>
    <w:p w14:paraId="22A30CDD" w14:textId="0D14CE28" w:rsidR="00384B5E" w:rsidRPr="00AA6D35" w:rsidRDefault="00384B5E" w:rsidP="00091DE5">
      <w:pPr>
        <w:pStyle w:val="Heading1"/>
        <w:shd w:val="clear" w:color="auto" w:fill="auto"/>
        <w:ind w:left="540"/>
        <w:rPr>
          <w:rFonts w:asciiTheme="majorBidi" w:hAnsiTheme="majorBidi" w:cstheme="majorBidi"/>
          <w:sz w:val="30"/>
          <w:szCs w:val="30"/>
          <w:u w:val="none"/>
          <w:cs/>
        </w:rPr>
      </w:pPr>
    </w:p>
    <w:p w14:paraId="300CA20A" w14:textId="5373F5A1" w:rsidR="00E576BA" w:rsidRPr="00EF18C5" w:rsidRDefault="00E576BA" w:rsidP="00E576BA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576BA">
        <w:rPr>
          <w:rFonts w:asciiTheme="majorBidi" w:hAnsiTheme="majorBidi" w:cs="Angsana New" w:hint="cs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762A0E50" w14:textId="77777777" w:rsidR="00FB1801" w:rsidRPr="00AA6D35" w:rsidRDefault="00FB1801" w:rsidP="00FB1801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D1807D9" w14:textId="1F49B78B" w:rsidR="00E576BA" w:rsidRDefault="00FB1801" w:rsidP="00142716">
      <w:pPr>
        <w:pStyle w:val="ListParagraph"/>
        <w:spacing w:line="240" w:lineRule="auto"/>
        <w:ind w:left="547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C30265">
        <w:rPr>
          <w:rFonts w:asciiTheme="majorBidi" w:hAnsiTheme="majorBidi" w:cstheme="majorBidi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C3026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A61F2" w:rsidRPr="00A73CCA">
        <w:rPr>
          <w:rFonts w:asciiTheme="majorBidi" w:eastAsia="MS Mincho" w:hAnsiTheme="majorBidi" w:cstheme="majorBidi"/>
          <w:sz w:val="30"/>
          <w:szCs w:val="30"/>
          <w:lang w:val="en-GB" w:bidi="ar-SA"/>
        </w:rPr>
        <w:t>2</w:t>
      </w:r>
      <w:r w:rsidR="00DA61F2" w:rsidRPr="00C30265">
        <w:rPr>
          <w:rFonts w:asciiTheme="majorBidi" w:hAnsiTheme="majorBidi" w:cstheme="majorBidi"/>
          <w:sz w:val="30"/>
          <w:szCs w:val="30"/>
        </w:rPr>
        <w:t>1</w:t>
      </w:r>
      <w:r w:rsidRPr="00C30265">
        <w:rPr>
          <w:rFonts w:asciiTheme="majorBidi" w:hAnsiTheme="majorBidi" w:cstheme="majorBidi"/>
          <w:sz w:val="30"/>
          <w:szCs w:val="30"/>
        </w:rPr>
        <w:t xml:space="preserve"> </w:t>
      </w:r>
      <w:r w:rsidRPr="00C30265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EB5283" w:rsidRPr="00A73CCA">
        <w:rPr>
          <w:rFonts w:asciiTheme="majorBidi" w:eastAsia="MS Mincho" w:hAnsiTheme="majorBidi" w:cstheme="majorBidi"/>
          <w:sz w:val="30"/>
          <w:szCs w:val="30"/>
          <w:lang w:val="en-GB" w:bidi="ar-SA"/>
        </w:rPr>
        <w:t>2569</w:t>
      </w:r>
      <w:r w:rsidRPr="00C30265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ผู้ถือหุ้นมีมติอนุมัติการจัดสรร</w:t>
      </w:r>
      <w:r w:rsidRPr="00C30265">
        <w:rPr>
          <w:rFonts w:asciiTheme="majorBidi" w:hAnsiTheme="majorBidi" w:cstheme="majorBidi" w:hint="cs"/>
          <w:sz w:val="30"/>
          <w:szCs w:val="30"/>
          <w:cs/>
        </w:rPr>
        <w:t xml:space="preserve">กำไรเป็นทุนสำรองตามกฎหมายเป็นจำนวนเงิน </w:t>
      </w:r>
      <w:r w:rsidR="00F22F4F" w:rsidRPr="00A73CCA">
        <w:rPr>
          <w:rFonts w:asciiTheme="majorBidi" w:eastAsia="MS Mincho" w:hAnsiTheme="majorBidi" w:cstheme="majorBidi"/>
          <w:sz w:val="30"/>
          <w:szCs w:val="30"/>
          <w:lang w:val="en-GB" w:bidi="ar-SA"/>
        </w:rPr>
        <w:t>9</w:t>
      </w:r>
      <w:r w:rsidR="00EB5283" w:rsidRPr="00A73CCA">
        <w:rPr>
          <w:rFonts w:asciiTheme="majorBidi" w:eastAsia="MS Mincho" w:hAnsiTheme="majorBidi" w:cstheme="majorBidi"/>
          <w:sz w:val="30"/>
          <w:szCs w:val="30"/>
          <w:lang w:val="en-GB" w:bidi="ar-SA"/>
        </w:rPr>
        <w:t>5</w:t>
      </w:r>
      <w:r w:rsidRPr="00C30265">
        <w:rPr>
          <w:rFonts w:asciiTheme="majorBidi" w:hAnsiTheme="majorBidi" w:cstheme="majorBidi" w:hint="cs"/>
          <w:sz w:val="30"/>
          <w:szCs w:val="30"/>
          <w:cs/>
        </w:rPr>
        <w:t xml:space="preserve"> ล้านบาทและอนุมัติการจ่ายเงินปันผลในอัตราหุ้นละ </w:t>
      </w:r>
      <w:r w:rsidR="00EB5283" w:rsidRPr="00A73CCA">
        <w:rPr>
          <w:rFonts w:asciiTheme="majorBidi" w:eastAsia="MS Mincho" w:hAnsiTheme="majorBidi" w:cstheme="majorBidi"/>
          <w:sz w:val="30"/>
          <w:szCs w:val="30"/>
          <w:lang w:val="en-GB" w:bidi="ar-SA"/>
        </w:rPr>
        <w:t>1</w:t>
      </w:r>
      <w:r w:rsidR="008117B9" w:rsidRPr="00A73CCA">
        <w:rPr>
          <w:rFonts w:asciiTheme="majorBidi" w:eastAsia="MS Mincho" w:hAnsiTheme="majorBidi" w:cstheme="majorBidi"/>
          <w:sz w:val="30"/>
          <w:szCs w:val="30"/>
          <w:lang w:val="en-GB" w:bidi="ar-SA"/>
        </w:rPr>
        <w:t>.</w:t>
      </w:r>
      <w:r w:rsidR="00EB5283" w:rsidRPr="00A73CCA">
        <w:rPr>
          <w:rFonts w:asciiTheme="majorBidi" w:eastAsia="MS Mincho" w:hAnsiTheme="majorBidi" w:cstheme="majorBidi"/>
          <w:sz w:val="30"/>
          <w:szCs w:val="30"/>
          <w:lang w:val="en-GB" w:bidi="ar-SA"/>
        </w:rPr>
        <w:t>5</w:t>
      </w:r>
      <w:r w:rsidRPr="00C30265">
        <w:rPr>
          <w:rFonts w:asciiTheme="majorBidi" w:hAnsiTheme="majorBidi" w:cstheme="majorBidi"/>
          <w:sz w:val="30"/>
          <w:szCs w:val="30"/>
        </w:rPr>
        <w:t xml:space="preserve"> </w:t>
      </w:r>
      <w:r w:rsidRPr="00C30265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Pr="00C30265">
        <w:rPr>
          <w:rFonts w:asciiTheme="majorBidi" w:hAnsiTheme="majorBidi" w:cstheme="majorBidi"/>
          <w:sz w:val="30"/>
          <w:szCs w:val="30"/>
          <w:cs/>
        </w:rPr>
        <w:br/>
      </w:r>
      <w:r w:rsidRPr="00C30265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EB5283" w:rsidRPr="00A73CCA">
        <w:rPr>
          <w:rFonts w:asciiTheme="majorBidi" w:eastAsia="MS Mincho" w:hAnsiTheme="majorBidi" w:cstheme="majorBidi"/>
          <w:sz w:val="30"/>
          <w:szCs w:val="30"/>
          <w:lang w:val="en-GB" w:bidi="ar-SA"/>
        </w:rPr>
        <w:t>2</w:t>
      </w:r>
      <w:r w:rsidR="008117B9" w:rsidRPr="00A73CCA">
        <w:rPr>
          <w:rFonts w:asciiTheme="majorBidi" w:eastAsia="MS Mincho" w:hAnsiTheme="majorBidi" w:cstheme="majorBidi"/>
          <w:sz w:val="30"/>
          <w:szCs w:val="30"/>
          <w:lang w:val="en-GB" w:bidi="ar-SA"/>
        </w:rPr>
        <w:t>,</w:t>
      </w:r>
      <w:r w:rsidR="00EB5283" w:rsidRPr="00A73CCA">
        <w:rPr>
          <w:rFonts w:asciiTheme="majorBidi" w:eastAsia="MS Mincho" w:hAnsiTheme="majorBidi" w:cstheme="majorBidi"/>
          <w:sz w:val="30"/>
          <w:szCs w:val="30"/>
          <w:lang w:val="en-GB" w:bidi="ar-SA"/>
        </w:rPr>
        <w:t>85</w:t>
      </w:r>
      <w:r w:rsidR="008117B9" w:rsidRPr="00A73CCA">
        <w:rPr>
          <w:rFonts w:asciiTheme="majorBidi" w:eastAsia="MS Mincho" w:hAnsiTheme="majorBidi" w:cstheme="majorBidi"/>
          <w:sz w:val="30"/>
          <w:szCs w:val="30"/>
          <w:lang w:val="en-GB" w:bidi="ar-SA"/>
        </w:rPr>
        <w:t>9</w:t>
      </w:r>
      <w:r w:rsidRPr="00C30265">
        <w:rPr>
          <w:rFonts w:asciiTheme="majorBidi" w:hAnsiTheme="majorBidi" w:cstheme="majorBidi"/>
          <w:sz w:val="30"/>
          <w:szCs w:val="30"/>
        </w:rPr>
        <w:t xml:space="preserve"> </w:t>
      </w:r>
      <w:r w:rsidRPr="00C30265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เงินปันผลดังกล่าวจะจ่ายให้แก่ผู้ถือหุ้นในเดือนพฤษภาคม </w:t>
      </w:r>
      <w:r w:rsidR="00E11573" w:rsidRPr="00A73CCA">
        <w:rPr>
          <w:rFonts w:asciiTheme="majorBidi" w:eastAsia="MS Mincho" w:hAnsiTheme="majorBidi" w:cstheme="majorBidi"/>
          <w:sz w:val="30"/>
          <w:szCs w:val="30"/>
          <w:lang w:val="en-GB" w:bidi="ar-SA"/>
        </w:rPr>
        <w:t>25</w:t>
      </w:r>
      <w:r w:rsidRPr="00A73CCA">
        <w:rPr>
          <w:rFonts w:asciiTheme="majorBidi" w:eastAsia="MS Mincho" w:hAnsiTheme="majorBidi" w:cstheme="majorBidi"/>
          <w:sz w:val="30"/>
          <w:szCs w:val="30"/>
          <w:lang w:val="en-GB" w:bidi="ar-SA"/>
        </w:rPr>
        <w:t>69</w:t>
      </w:r>
    </w:p>
    <w:p w14:paraId="113CAA60" w14:textId="77777777" w:rsidR="00B80F4B" w:rsidRPr="00AA6D35" w:rsidRDefault="00B80F4B" w:rsidP="00142716">
      <w:pPr>
        <w:pStyle w:val="ListParagraph"/>
        <w:spacing w:line="240" w:lineRule="auto"/>
        <w:ind w:left="547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</w:p>
    <w:p w14:paraId="250D9DF4" w14:textId="2A26B904" w:rsidR="00851FE9" w:rsidRPr="00CF2866" w:rsidRDefault="00301F6B" w:rsidP="00CF2866">
      <w:pPr>
        <w:pStyle w:val="ListParagraph"/>
        <w:spacing w:line="240" w:lineRule="auto"/>
        <w:ind w:left="547"/>
        <w:jc w:val="thaiDistribute"/>
        <w:rPr>
          <w:rFonts w:asciiTheme="majorBidi" w:hAnsiTheme="majorBidi"/>
          <w:sz w:val="30"/>
          <w:szCs w:val="30"/>
          <w:cs/>
          <w:lang w:val="en-GB"/>
        </w:rPr>
      </w:pPr>
      <w:r w:rsidRPr="00301F6B">
        <w:rPr>
          <w:rFonts w:asciiTheme="majorBidi" w:hAnsiTheme="majorBidi" w:hint="cs"/>
          <w:sz w:val="30"/>
          <w:szCs w:val="30"/>
          <w:cs/>
          <w:lang w:val="en-GB"/>
        </w:rPr>
        <w:t>ในการประชุมคณะกรรมการของบริษัทเมื่อวันที่</w:t>
      </w:r>
      <w:r w:rsidRPr="00301F6B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C94191">
        <w:rPr>
          <w:rFonts w:asciiTheme="majorBidi" w:hAnsiTheme="majorBidi"/>
          <w:sz w:val="30"/>
          <w:szCs w:val="30"/>
        </w:rPr>
        <w:t>12</w:t>
      </w:r>
      <w:r w:rsidRPr="00301F6B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301F6B">
        <w:rPr>
          <w:rFonts w:asciiTheme="majorBidi" w:hAnsiTheme="majorBidi" w:hint="cs"/>
          <w:sz w:val="30"/>
          <w:szCs w:val="30"/>
          <w:cs/>
          <w:lang w:val="en-GB"/>
        </w:rPr>
        <w:t>พฤษภาคม</w:t>
      </w:r>
      <w:r w:rsidRPr="00301F6B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C94191">
        <w:rPr>
          <w:rFonts w:asciiTheme="majorBidi" w:hAnsiTheme="majorBidi"/>
          <w:sz w:val="30"/>
          <w:szCs w:val="30"/>
          <w:lang w:val="en-GB"/>
        </w:rPr>
        <w:t>2569</w:t>
      </w:r>
      <w:r w:rsidRPr="00301F6B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301F6B">
        <w:rPr>
          <w:rFonts w:asciiTheme="majorBidi" w:hAnsiTheme="majorBidi" w:hint="cs"/>
          <w:sz w:val="30"/>
          <w:szCs w:val="30"/>
          <w:cs/>
          <w:lang w:val="en-GB"/>
        </w:rPr>
        <w:t>คณะกรรมการมีมติอนุมัติ</w:t>
      </w:r>
      <w:r w:rsidR="00957FFD">
        <w:rPr>
          <w:rFonts w:asciiTheme="majorBidi" w:hAnsiTheme="majorBidi" w:hint="cs"/>
          <w:sz w:val="30"/>
          <w:szCs w:val="30"/>
          <w:cs/>
          <w:lang w:val="en-GB"/>
        </w:rPr>
        <w:t>การควบรวม</w:t>
      </w:r>
      <w:r w:rsidR="00AA6D35">
        <w:rPr>
          <w:rFonts w:asciiTheme="majorBidi" w:hAnsiTheme="majorBidi"/>
          <w:sz w:val="30"/>
          <w:szCs w:val="30"/>
          <w:cs/>
          <w:lang w:val="en-GB"/>
        </w:rPr>
        <w:br/>
      </w:r>
      <w:r w:rsidR="00957FFD">
        <w:rPr>
          <w:rFonts w:asciiTheme="majorBidi" w:hAnsiTheme="majorBidi" w:hint="cs"/>
          <w:sz w:val="30"/>
          <w:szCs w:val="30"/>
          <w:cs/>
          <w:lang w:val="en-GB"/>
        </w:rPr>
        <w:t>บริษัท บี.ฟู้ดส์ โปรดักส์ อินเตอร์เนชั่นแนล จำกัด เข้ากับบริษัท เบทาโกรเกษตรอุตสาหกรรม จำกัด</w:t>
      </w:r>
    </w:p>
    <w:sectPr w:rsidR="00851FE9" w:rsidRPr="00CF2866" w:rsidSect="00B56837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5C372" w14:textId="77777777" w:rsidR="004C3BF8" w:rsidRDefault="004C3BF8">
      <w:r>
        <w:separator/>
      </w:r>
    </w:p>
  </w:endnote>
  <w:endnote w:type="continuationSeparator" w:id="0">
    <w:p w14:paraId="28A1C7E4" w14:textId="77777777" w:rsidR="004C3BF8" w:rsidRDefault="004C3BF8">
      <w:r>
        <w:continuationSeparator/>
      </w:r>
    </w:p>
  </w:endnote>
  <w:endnote w:type="continuationNotice" w:id="1">
    <w:p w14:paraId="4498323E" w14:textId="77777777" w:rsidR="004C3BF8" w:rsidRDefault="004C3BF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Ans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A6A35" w14:textId="77777777" w:rsidR="00D17468" w:rsidRPr="00B725EC" w:rsidRDefault="00D17468" w:rsidP="00D1746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sz w:val="30"/>
        <w:szCs w:val="30"/>
      </w:rPr>
      <w:t>14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744F6867" w14:textId="77777777" w:rsidR="00241765" w:rsidRPr="000B0902" w:rsidRDefault="00241765" w:rsidP="000B0902">
    <w:pPr>
      <w:pStyle w:val="Footer"/>
      <w:rPr>
        <w:rFonts w:ascii="Ans" w:hAnsi="Ans"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861783832"/>
      <w:docPartObj>
        <w:docPartGallery w:val="Page Numbers (Bottom of Page)"/>
        <w:docPartUnique/>
      </w:docPartObj>
    </w:sdtPr>
    <w:sdtEndPr>
      <w:rPr>
        <w:rFonts w:ascii="Arial" w:hAnsi="Arial" w:cs="Angsana New"/>
        <w:noProof/>
        <w:sz w:val="18"/>
        <w:szCs w:val="18"/>
      </w:rPr>
    </w:sdtEndPr>
    <w:sdtContent>
      <w:p w14:paraId="70FE4C93" w14:textId="484EFF8E" w:rsidR="006F7CE3" w:rsidRDefault="006F7C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EB480" w14:textId="77777777" w:rsidR="004C3BF8" w:rsidRDefault="004C3BF8">
      <w:r>
        <w:separator/>
      </w:r>
    </w:p>
  </w:footnote>
  <w:footnote w:type="continuationSeparator" w:id="0">
    <w:p w14:paraId="3D1564EE" w14:textId="77777777" w:rsidR="004C3BF8" w:rsidRDefault="004C3BF8">
      <w:r>
        <w:continuationSeparator/>
      </w:r>
    </w:p>
  </w:footnote>
  <w:footnote w:type="continuationNotice" w:id="1">
    <w:p w14:paraId="0B68B9BA" w14:textId="77777777" w:rsidR="004C3BF8" w:rsidRDefault="004C3BF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0D7AF" w14:textId="77777777" w:rsidR="00B35C8D" w:rsidRPr="008E10A7" w:rsidRDefault="00B35C8D" w:rsidP="00D46D35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125F2619" w14:textId="77777777" w:rsidR="00B35C8D" w:rsidRDefault="00B35C8D" w:rsidP="00D46D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570DBAC" w14:textId="534C86E6" w:rsidR="003952B4" w:rsidRDefault="003952B4" w:rsidP="003952B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102731"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="00102731" w:rsidRPr="0002045B">
      <w:rPr>
        <w:rFonts w:ascii="Angsana New" w:hAnsi="Angsana New"/>
        <w:b/>
        <w:bCs/>
        <w:sz w:val="32"/>
        <w:szCs w:val="32"/>
        <w:cs/>
      </w:rPr>
      <w:t xml:space="preserve"> </w:t>
    </w:r>
    <w:r w:rsidR="00474A37">
      <w:rPr>
        <w:rFonts w:ascii="Angsana New" w:hAnsi="Angsana New"/>
        <w:b/>
        <w:bCs/>
        <w:sz w:val="32"/>
        <w:szCs w:val="32"/>
      </w:rPr>
      <w:t>31</w:t>
    </w:r>
    <w:r w:rsidR="00102731">
      <w:rPr>
        <w:rFonts w:ascii="Angsana New" w:hAnsi="Angsana New"/>
        <w:b/>
        <w:bCs/>
        <w:sz w:val="32"/>
        <w:szCs w:val="32"/>
      </w:rPr>
      <w:t xml:space="preserve"> </w:t>
    </w:r>
    <w:r w:rsidR="00474A37">
      <w:rPr>
        <w:rFonts w:ascii="Angsana New" w:hAnsi="Angsana New" w:hint="cs"/>
        <w:b/>
        <w:bCs/>
        <w:sz w:val="32"/>
        <w:szCs w:val="32"/>
        <w:cs/>
      </w:rPr>
      <w:t>มีนาคม</w:t>
    </w:r>
    <w:r w:rsidR="00102731">
      <w:rPr>
        <w:rFonts w:ascii="Angsana New" w:hAnsi="Angsana New"/>
        <w:b/>
        <w:bCs/>
        <w:sz w:val="32"/>
        <w:szCs w:val="32"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256</w:t>
    </w:r>
    <w:r w:rsidR="00474A37">
      <w:rPr>
        <w:rFonts w:ascii="Angsana New" w:hAnsi="Angsana New"/>
        <w:b/>
        <w:bCs/>
        <w:sz w:val="32"/>
        <w:szCs w:val="32"/>
      </w:rPr>
      <w:t>9</w:t>
    </w:r>
    <w:r w:rsidRPr="0002045B">
      <w:rPr>
        <w:rFonts w:ascii="Angsana New" w:hAnsi="Angsana New"/>
        <w:b/>
        <w:bCs/>
        <w:sz w:val="32"/>
        <w:szCs w:val="32"/>
        <w:cs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7BF8EB63" w14:textId="77777777" w:rsidR="00B35C8D" w:rsidRPr="002115BA" w:rsidRDefault="00B35C8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24142" w14:textId="77777777" w:rsidR="00B35C8D" w:rsidRPr="008E10A7" w:rsidRDefault="00B35C8D" w:rsidP="00375744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591E7AE2" w14:textId="77777777" w:rsidR="00B35C8D" w:rsidRDefault="00B35C8D" w:rsidP="003757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15D1E53" w14:textId="6048B8BD" w:rsidR="00B35C8D" w:rsidRDefault="005E1397" w:rsidP="003757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</w:t>
    </w:r>
    <w:r w:rsidRPr="0002045B">
      <w:rPr>
        <w:rFonts w:ascii="Angsana New" w:hAnsi="Angsana New" w:hint="cs"/>
        <w:b/>
        <w:bCs/>
        <w:sz w:val="32"/>
        <w:szCs w:val="32"/>
        <w:cs/>
      </w:rPr>
      <w:t>เดือนสิ้นสุดวันที่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8 </w:t>
    </w:r>
    <w:r w:rsidR="00B35C8D" w:rsidRPr="0002045B">
      <w:rPr>
        <w:rFonts w:ascii="Angsana New" w:hAnsi="Angsana New"/>
        <w:b/>
        <w:bCs/>
        <w:sz w:val="32"/>
        <w:szCs w:val="32"/>
        <w:cs/>
      </w:rPr>
      <w:t>(</w:t>
    </w:r>
    <w:r w:rsidR="00B35C8D"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B35C8D" w:rsidRPr="0002045B">
      <w:rPr>
        <w:rFonts w:ascii="Angsana New" w:hAnsi="Angsana New"/>
        <w:b/>
        <w:bCs/>
        <w:sz w:val="32"/>
        <w:szCs w:val="32"/>
        <w:cs/>
      </w:rPr>
      <w:t>)</w:t>
    </w:r>
  </w:p>
  <w:p w14:paraId="7040A44B" w14:textId="77777777" w:rsidR="00B35C8D" w:rsidRPr="00AD2B97" w:rsidRDefault="00B35C8D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86C7E"/>
    <w:multiLevelType w:val="hybridMultilevel"/>
    <w:tmpl w:val="CE4E31F6"/>
    <w:name w:val="KIDS"/>
    <w:lvl w:ilvl="0" w:tplc="7C44DD36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6865"/>
    <w:multiLevelType w:val="multilevel"/>
    <w:tmpl w:val="E53CDF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E54D8F"/>
    <w:multiLevelType w:val="hybridMultilevel"/>
    <w:tmpl w:val="343EB6EE"/>
    <w:lvl w:ilvl="0" w:tplc="FEEC647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209065A"/>
    <w:multiLevelType w:val="hybridMultilevel"/>
    <w:tmpl w:val="31EA6A02"/>
    <w:lvl w:ilvl="0" w:tplc="4EDEFDD4">
      <w:numFmt w:val="bullet"/>
      <w:lvlText w:val="-"/>
      <w:lvlJc w:val="left"/>
      <w:pPr>
        <w:ind w:left="90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10" w15:restartNumberingAfterBreak="0">
    <w:nsid w:val="145B1803"/>
    <w:multiLevelType w:val="hybridMultilevel"/>
    <w:tmpl w:val="48D22AF2"/>
    <w:lvl w:ilvl="0" w:tplc="5DAAB834">
      <w:start w:val="1"/>
      <w:numFmt w:val="thaiLetters"/>
      <w:lvlText w:val="%1.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20F57C16"/>
    <w:multiLevelType w:val="hybridMultilevel"/>
    <w:tmpl w:val="77022A14"/>
    <w:lvl w:ilvl="0" w:tplc="483ECDAA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4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7C22CA"/>
    <w:multiLevelType w:val="multilevel"/>
    <w:tmpl w:val="9A400A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27C02AEF"/>
    <w:multiLevelType w:val="multilevel"/>
    <w:tmpl w:val="EA16E5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28853B35"/>
    <w:multiLevelType w:val="singleLevel"/>
    <w:tmpl w:val="D06652F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8" w15:restartNumberingAfterBreak="0">
    <w:nsid w:val="2D3C0914"/>
    <w:multiLevelType w:val="multilevel"/>
    <w:tmpl w:val="ABECF32A"/>
    <w:lvl w:ilvl="0">
      <w:start w:val="1"/>
      <w:numFmt w:val="decimal"/>
      <w:lvlText w:val="%1"/>
      <w:lvlJc w:val="left"/>
      <w:pPr>
        <w:tabs>
          <w:tab w:val="num" w:pos="343"/>
        </w:tabs>
        <w:ind w:left="343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3"/>
        </w:tabs>
        <w:ind w:left="683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3"/>
        </w:tabs>
        <w:ind w:left="1023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4"/>
        </w:tabs>
        <w:ind w:left="1364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4"/>
        </w:tabs>
        <w:ind w:left="1704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4"/>
        </w:tabs>
        <w:ind w:left="2044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4"/>
        </w:tabs>
        <w:ind w:left="2384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4"/>
        </w:tabs>
        <w:ind w:left="2724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4"/>
        </w:tabs>
        <w:ind w:left="3064" w:hanging="340"/>
      </w:pPr>
      <w:rPr>
        <w:rFonts w:ascii="9999999" w:hAnsi="9999999"/>
      </w:rPr>
    </w:lvl>
  </w:abstractNum>
  <w:abstractNum w:abstractNumId="19" w15:restartNumberingAfterBreak="0">
    <w:nsid w:val="33631B17"/>
    <w:multiLevelType w:val="hybridMultilevel"/>
    <w:tmpl w:val="279CCE4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640D6B"/>
    <w:multiLevelType w:val="hybridMultilevel"/>
    <w:tmpl w:val="78C4553C"/>
    <w:lvl w:ilvl="0" w:tplc="8F60EEE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3" w15:restartNumberingAfterBreak="0">
    <w:nsid w:val="42FE57E5"/>
    <w:multiLevelType w:val="hybridMultilevel"/>
    <w:tmpl w:val="279CCE4E"/>
    <w:lvl w:ilvl="0" w:tplc="FEEC64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83067E"/>
    <w:multiLevelType w:val="hybridMultilevel"/>
    <w:tmpl w:val="962475CE"/>
    <w:lvl w:ilvl="0" w:tplc="D06652FE">
      <w:start w:val="1"/>
      <w:numFmt w:val="bullet"/>
      <w:lvlText w:val="•"/>
      <w:lvlJc w:val="left"/>
      <w:pPr>
        <w:ind w:left="612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9EB0113"/>
    <w:multiLevelType w:val="singleLevel"/>
    <w:tmpl w:val="4EDEFDD4"/>
    <w:lvl w:ilvl="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color w:val="auto"/>
        <w:sz w:val="24"/>
      </w:rPr>
    </w:lvl>
  </w:abstractNum>
  <w:abstractNum w:abstractNumId="28" w15:restartNumberingAfterBreak="0">
    <w:nsid w:val="4AAC7093"/>
    <w:multiLevelType w:val="hybridMultilevel"/>
    <w:tmpl w:val="B2CCD778"/>
    <w:lvl w:ilvl="0" w:tplc="BC26958C">
      <w:start w:val="16"/>
      <w:numFmt w:val="bullet"/>
      <w:lvlText w:val="-"/>
      <w:lvlJc w:val="left"/>
      <w:pPr>
        <w:ind w:left="341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29" w15:restartNumberingAfterBreak="0">
    <w:nsid w:val="4EF54182"/>
    <w:multiLevelType w:val="hybridMultilevel"/>
    <w:tmpl w:val="C16CF4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8D93423"/>
    <w:multiLevelType w:val="multilevel"/>
    <w:tmpl w:val="D4CAC3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64FF5EE3"/>
    <w:multiLevelType w:val="hybridMultilevel"/>
    <w:tmpl w:val="D8C0E814"/>
    <w:lvl w:ilvl="0" w:tplc="76A8AE78">
      <w:start w:val="19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B864865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8" w15:restartNumberingAfterBreak="0">
    <w:nsid w:val="6BF5680E"/>
    <w:multiLevelType w:val="hybridMultilevel"/>
    <w:tmpl w:val="DC507264"/>
    <w:lvl w:ilvl="0" w:tplc="4D2CF8B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9C4587"/>
    <w:multiLevelType w:val="multilevel"/>
    <w:tmpl w:val="085E57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2" w15:restartNumberingAfterBreak="0">
    <w:nsid w:val="761D05AC"/>
    <w:multiLevelType w:val="hybridMultilevel"/>
    <w:tmpl w:val="F050EC9A"/>
    <w:lvl w:ilvl="0" w:tplc="D8DC16D2">
      <w:start w:val="1"/>
      <w:numFmt w:val="bullet"/>
      <w:lvlText w:val="-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6B24F91"/>
    <w:multiLevelType w:val="hybridMultilevel"/>
    <w:tmpl w:val="B1743ECC"/>
    <w:lvl w:ilvl="0" w:tplc="B7E4311E">
      <w:start w:val="1"/>
      <w:numFmt w:val="bullet"/>
      <w:lvlText w:val="-"/>
      <w:lvlJc w:val="left"/>
      <w:pPr>
        <w:ind w:left="123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92288066">
    <w:abstractNumId w:val="1"/>
  </w:num>
  <w:num w:numId="2" w16cid:durableId="268313797">
    <w:abstractNumId w:val="22"/>
  </w:num>
  <w:num w:numId="3" w16cid:durableId="1748264490">
    <w:abstractNumId w:val="14"/>
  </w:num>
  <w:num w:numId="4" w16cid:durableId="1752660563">
    <w:abstractNumId w:val="6"/>
  </w:num>
  <w:num w:numId="5" w16cid:durableId="687485171">
    <w:abstractNumId w:val="40"/>
  </w:num>
  <w:num w:numId="6" w16cid:durableId="47261830">
    <w:abstractNumId w:val="11"/>
  </w:num>
  <w:num w:numId="7" w16cid:durableId="1082988828">
    <w:abstractNumId w:val="12"/>
  </w:num>
  <w:num w:numId="8" w16cid:durableId="992830959">
    <w:abstractNumId w:val="33"/>
  </w:num>
  <w:num w:numId="9" w16cid:durableId="1137068363">
    <w:abstractNumId w:val="32"/>
  </w:num>
  <w:num w:numId="10" w16cid:durableId="1564489392">
    <w:abstractNumId w:val="30"/>
  </w:num>
  <w:num w:numId="11" w16cid:durableId="404105878">
    <w:abstractNumId w:val="24"/>
  </w:num>
  <w:num w:numId="12" w16cid:durableId="2093043541">
    <w:abstractNumId w:val="8"/>
  </w:num>
  <w:num w:numId="13" w16cid:durableId="300234165">
    <w:abstractNumId w:val="39"/>
  </w:num>
  <w:num w:numId="14" w16cid:durableId="1053887990">
    <w:abstractNumId w:val="46"/>
  </w:num>
  <w:num w:numId="15" w16cid:durableId="1889605270">
    <w:abstractNumId w:val="45"/>
  </w:num>
  <w:num w:numId="16" w16cid:durableId="1962564932">
    <w:abstractNumId w:val="44"/>
  </w:num>
  <w:num w:numId="17" w16cid:durableId="2142651256">
    <w:abstractNumId w:val="0"/>
  </w:num>
  <w:num w:numId="18" w16cid:durableId="1763331947">
    <w:abstractNumId w:val="21"/>
  </w:num>
  <w:num w:numId="19" w16cid:durableId="537470604">
    <w:abstractNumId w:val="34"/>
  </w:num>
  <w:num w:numId="20" w16cid:durableId="1010062370">
    <w:abstractNumId w:val="4"/>
  </w:num>
  <w:num w:numId="21" w16cid:durableId="523137421">
    <w:abstractNumId w:val="23"/>
  </w:num>
  <w:num w:numId="22" w16cid:durableId="1053626038">
    <w:abstractNumId w:val="38"/>
  </w:num>
  <w:num w:numId="23" w16cid:durableId="471294019">
    <w:abstractNumId w:val="2"/>
  </w:num>
  <w:num w:numId="24" w16cid:durableId="1808667791">
    <w:abstractNumId w:val="7"/>
  </w:num>
  <w:num w:numId="25" w16cid:durableId="796532426">
    <w:abstractNumId w:val="31"/>
  </w:num>
  <w:num w:numId="26" w16cid:durableId="1308783606">
    <w:abstractNumId w:val="16"/>
  </w:num>
  <w:num w:numId="27" w16cid:durableId="266543055">
    <w:abstractNumId w:val="15"/>
  </w:num>
  <w:num w:numId="28" w16cid:durableId="895774955">
    <w:abstractNumId w:val="41"/>
  </w:num>
  <w:num w:numId="29" w16cid:durableId="1346175034">
    <w:abstractNumId w:val="3"/>
  </w:num>
  <w:num w:numId="30" w16cid:durableId="378822320">
    <w:abstractNumId w:val="18"/>
  </w:num>
  <w:num w:numId="31" w16cid:durableId="1907643320">
    <w:abstractNumId w:val="20"/>
  </w:num>
  <w:num w:numId="32" w16cid:durableId="1179394656">
    <w:abstractNumId w:val="5"/>
  </w:num>
  <w:num w:numId="33" w16cid:durableId="1359311666">
    <w:abstractNumId w:val="17"/>
  </w:num>
  <w:num w:numId="34" w16cid:durableId="1152409406">
    <w:abstractNumId w:val="25"/>
  </w:num>
  <w:num w:numId="35" w16cid:durableId="825515561">
    <w:abstractNumId w:val="10"/>
  </w:num>
  <w:num w:numId="36" w16cid:durableId="1901358173">
    <w:abstractNumId w:val="35"/>
  </w:num>
  <w:num w:numId="37" w16cid:durableId="1785423896">
    <w:abstractNumId w:val="13"/>
  </w:num>
  <w:num w:numId="38" w16cid:durableId="1982612852">
    <w:abstractNumId w:val="19"/>
  </w:num>
  <w:num w:numId="39" w16cid:durableId="35273784">
    <w:abstractNumId w:val="37"/>
  </w:num>
  <w:num w:numId="40" w16cid:durableId="23214169">
    <w:abstractNumId w:val="36"/>
  </w:num>
  <w:num w:numId="41" w16cid:durableId="1532840719">
    <w:abstractNumId w:val="26"/>
  </w:num>
  <w:num w:numId="42" w16cid:durableId="1254166760">
    <w:abstractNumId w:val="29"/>
  </w:num>
  <w:num w:numId="43" w16cid:durableId="1346906397">
    <w:abstractNumId w:val="42"/>
  </w:num>
  <w:num w:numId="44" w16cid:durableId="591469471">
    <w:abstractNumId w:val="43"/>
  </w:num>
  <w:num w:numId="45" w16cid:durableId="2118133971">
    <w:abstractNumId w:val="28"/>
  </w:num>
  <w:num w:numId="46" w16cid:durableId="1709336677">
    <w:abstractNumId w:val="9"/>
  </w:num>
  <w:num w:numId="47" w16cid:durableId="495852203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0"/>
  <w:hyphenationZone w:val="425"/>
  <w:drawingGridHorizontalSpacing w:val="144"/>
  <w:drawingGridVerticalSpacing w:val="144"/>
  <w:displayHorizontalDrawingGridEvery w:val="3"/>
  <w:displayVerticalDrawingGridEvery w:val="3"/>
  <w:doNotUseMarginsForDrawingGridOrigin/>
  <w:drawingGridHorizontalOrigin w:val="1152"/>
  <w:drawingGridVerticalOrigin w:val="691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D25"/>
    <w:rsid w:val="00000106"/>
    <w:rsid w:val="00000113"/>
    <w:rsid w:val="00000170"/>
    <w:rsid w:val="000002C1"/>
    <w:rsid w:val="000002D6"/>
    <w:rsid w:val="000005EA"/>
    <w:rsid w:val="000006E9"/>
    <w:rsid w:val="0000081F"/>
    <w:rsid w:val="0000082A"/>
    <w:rsid w:val="00000863"/>
    <w:rsid w:val="00000D32"/>
    <w:rsid w:val="0000117D"/>
    <w:rsid w:val="00001209"/>
    <w:rsid w:val="00001337"/>
    <w:rsid w:val="00001449"/>
    <w:rsid w:val="0000171C"/>
    <w:rsid w:val="0000177C"/>
    <w:rsid w:val="000017C8"/>
    <w:rsid w:val="0000196A"/>
    <w:rsid w:val="00001ACE"/>
    <w:rsid w:val="00001C03"/>
    <w:rsid w:val="00001D90"/>
    <w:rsid w:val="00001D96"/>
    <w:rsid w:val="00001DCB"/>
    <w:rsid w:val="00001EC2"/>
    <w:rsid w:val="00001EF7"/>
    <w:rsid w:val="00001FA4"/>
    <w:rsid w:val="00001FBB"/>
    <w:rsid w:val="00002021"/>
    <w:rsid w:val="00002076"/>
    <w:rsid w:val="00002273"/>
    <w:rsid w:val="00002500"/>
    <w:rsid w:val="00002668"/>
    <w:rsid w:val="000026EB"/>
    <w:rsid w:val="000026FF"/>
    <w:rsid w:val="00002710"/>
    <w:rsid w:val="00002778"/>
    <w:rsid w:val="00002C9B"/>
    <w:rsid w:val="00002FDD"/>
    <w:rsid w:val="000031C2"/>
    <w:rsid w:val="0000322C"/>
    <w:rsid w:val="0000326B"/>
    <w:rsid w:val="00003358"/>
    <w:rsid w:val="000034EC"/>
    <w:rsid w:val="000035C3"/>
    <w:rsid w:val="000035FD"/>
    <w:rsid w:val="0000362C"/>
    <w:rsid w:val="00003640"/>
    <w:rsid w:val="000037F9"/>
    <w:rsid w:val="000038C6"/>
    <w:rsid w:val="000038F7"/>
    <w:rsid w:val="00003992"/>
    <w:rsid w:val="00003ABF"/>
    <w:rsid w:val="00003BA5"/>
    <w:rsid w:val="00003CC7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85"/>
    <w:rsid w:val="000051E2"/>
    <w:rsid w:val="00005450"/>
    <w:rsid w:val="00005586"/>
    <w:rsid w:val="000055B4"/>
    <w:rsid w:val="00005629"/>
    <w:rsid w:val="0000562C"/>
    <w:rsid w:val="0000569C"/>
    <w:rsid w:val="00005801"/>
    <w:rsid w:val="00005888"/>
    <w:rsid w:val="000059EB"/>
    <w:rsid w:val="00005C54"/>
    <w:rsid w:val="00005DE6"/>
    <w:rsid w:val="00005E82"/>
    <w:rsid w:val="00006194"/>
    <w:rsid w:val="0000678C"/>
    <w:rsid w:val="000068F7"/>
    <w:rsid w:val="000069D1"/>
    <w:rsid w:val="00006B36"/>
    <w:rsid w:val="00006CC7"/>
    <w:rsid w:val="00006CC9"/>
    <w:rsid w:val="00006DD2"/>
    <w:rsid w:val="000073FE"/>
    <w:rsid w:val="000076AD"/>
    <w:rsid w:val="000078C1"/>
    <w:rsid w:val="000079A2"/>
    <w:rsid w:val="000079ED"/>
    <w:rsid w:val="00007BA8"/>
    <w:rsid w:val="00007C1A"/>
    <w:rsid w:val="00007C63"/>
    <w:rsid w:val="00007E43"/>
    <w:rsid w:val="00007FE1"/>
    <w:rsid w:val="00010256"/>
    <w:rsid w:val="0001030C"/>
    <w:rsid w:val="00010389"/>
    <w:rsid w:val="000103CE"/>
    <w:rsid w:val="00010586"/>
    <w:rsid w:val="00010A79"/>
    <w:rsid w:val="00010B46"/>
    <w:rsid w:val="00010BAB"/>
    <w:rsid w:val="00010BB3"/>
    <w:rsid w:val="00010C17"/>
    <w:rsid w:val="00010F26"/>
    <w:rsid w:val="0001109D"/>
    <w:rsid w:val="000110A4"/>
    <w:rsid w:val="00011138"/>
    <w:rsid w:val="0001116D"/>
    <w:rsid w:val="00011183"/>
    <w:rsid w:val="00011212"/>
    <w:rsid w:val="000114D2"/>
    <w:rsid w:val="0001156C"/>
    <w:rsid w:val="00011614"/>
    <w:rsid w:val="000117D9"/>
    <w:rsid w:val="000119CC"/>
    <w:rsid w:val="000119F6"/>
    <w:rsid w:val="00011B53"/>
    <w:rsid w:val="00011ED7"/>
    <w:rsid w:val="0001206B"/>
    <w:rsid w:val="000120B0"/>
    <w:rsid w:val="00012195"/>
    <w:rsid w:val="0001223C"/>
    <w:rsid w:val="0001225B"/>
    <w:rsid w:val="00012288"/>
    <w:rsid w:val="00012297"/>
    <w:rsid w:val="0001250B"/>
    <w:rsid w:val="00012547"/>
    <w:rsid w:val="0001255C"/>
    <w:rsid w:val="0001262C"/>
    <w:rsid w:val="00012814"/>
    <w:rsid w:val="000128A2"/>
    <w:rsid w:val="00012A1B"/>
    <w:rsid w:val="00012B18"/>
    <w:rsid w:val="00012B66"/>
    <w:rsid w:val="00012BC0"/>
    <w:rsid w:val="00012C09"/>
    <w:rsid w:val="000132CB"/>
    <w:rsid w:val="0001332E"/>
    <w:rsid w:val="0001352D"/>
    <w:rsid w:val="0001354F"/>
    <w:rsid w:val="00013574"/>
    <w:rsid w:val="0001367D"/>
    <w:rsid w:val="000139F7"/>
    <w:rsid w:val="00013AD5"/>
    <w:rsid w:val="00013BB2"/>
    <w:rsid w:val="00013CAD"/>
    <w:rsid w:val="00013CB2"/>
    <w:rsid w:val="00013F9E"/>
    <w:rsid w:val="00014099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99"/>
    <w:rsid w:val="00015ADE"/>
    <w:rsid w:val="00015B26"/>
    <w:rsid w:val="00015CAC"/>
    <w:rsid w:val="00015CC9"/>
    <w:rsid w:val="00015D76"/>
    <w:rsid w:val="00015E1C"/>
    <w:rsid w:val="00015E6C"/>
    <w:rsid w:val="00015E8C"/>
    <w:rsid w:val="00015F13"/>
    <w:rsid w:val="00015F4F"/>
    <w:rsid w:val="00016078"/>
    <w:rsid w:val="000160CA"/>
    <w:rsid w:val="0001628C"/>
    <w:rsid w:val="0001658C"/>
    <w:rsid w:val="00016590"/>
    <w:rsid w:val="000165F8"/>
    <w:rsid w:val="00016693"/>
    <w:rsid w:val="00016761"/>
    <w:rsid w:val="000169B5"/>
    <w:rsid w:val="00016A47"/>
    <w:rsid w:val="00016AE6"/>
    <w:rsid w:val="00016B3D"/>
    <w:rsid w:val="00016D61"/>
    <w:rsid w:val="00017025"/>
    <w:rsid w:val="00017066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63"/>
    <w:rsid w:val="000202EF"/>
    <w:rsid w:val="0002045B"/>
    <w:rsid w:val="0002077C"/>
    <w:rsid w:val="00020A85"/>
    <w:rsid w:val="00020B55"/>
    <w:rsid w:val="00020C5F"/>
    <w:rsid w:val="00020CEB"/>
    <w:rsid w:val="00020D04"/>
    <w:rsid w:val="00020F28"/>
    <w:rsid w:val="0002104B"/>
    <w:rsid w:val="0002125D"/>
    <w:rsid w:val="0002128A"/>
    <w:rsid w:val="00021299"/>
    <w:rsid w:val="00021695"/>
    <w:rsid w:val="0002184B"/>
    <w:rsid w:val="000219EA"/>
    <w:rsid w:val="00021C98"/>
    <w:rsid w:val="00021F0B"/>
    <w:rsid w:val="000225AA"/>
    <w:rsid w:val="00022803"/>
    <w:rsid w:val="00022839"/>
    <w:rsid w:val="000229FA"/>
    <w:rsid w:val="00022A6D"/>
    <w:rsid w:val="00022B12"/>
    <w:rsid w:val="00022C4E"/>
    <w:rsid w:val="00022E3A"/>
    <w:rsid w:val="00022ECF"/>
    <w:rsid w:val="0002315F"/>
    <w:rsid w:val="00023201"/>
    <w:rsid w:val="000232AE"/>
    <w:rsid w:val="00023515"/>
    <w:rsid w:val="000235C6"/>
    <w:rsid w:val="000235C7"/>
    <w:rsid w:val="000235FF"/>
    <w:rsid w:val="00023750"/>
    <w:rsid w:val="000238CF"/>
    <w:rsid w:val="000238D1"/>
    <w:rsid w:val="00023B8A"/>
    <w:rsid w:val="00023BD0"/>
    <w:rsid w:val="00023CAA"/>
    <w:rsid w:val="00024258"/>
    <w:rsid w:val="00024376"/>
    <w:rsid w:val="0002445B"/>
    <w:rsid w:val="000244E9"/>
    <w:rsid w:val="000247BB"/>
    <w:rsid w:val="0002480F"/>
    <w:rsid w:val="00024880"/>
    <w:rsid w:val="00024A4C"/>
    <w:rsid w:val="00024AC7"/>
    <w:rsid w:val="00024F23"/>
    <w:rsid w:val="000251B4"/>
    <w:rsid w:val="000255E9"/>
    <w:rsid w:val="000257DB"/>
    <w:rsid w:val="00026234"/>
    <w:rsid w:val="00026362"/>
    <w:rsid w:val="000264A3"/>
    <w:rsid w:val="000265A7"/>
    <w:rsid w:val="000268C6"/>
    <w:rsid w:val="0002691F"/>
    <w:rsid w:val="00026D14"/>
    <w:rsid w:val="00026D3A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27EAA"/>
    <w:rsid w:val="00030014"/>
    <w:rsid w:val="00030026"/>
    <w:rsid w:val="000301DA"/>
    <w:rsid w:val="000301EB"/>
    <w:rsid w:val="0003031D"/>
    <w:rsid w:val="00030408"/>
    <w:rsid w:val="00030760"/>
    <w:rsid w:val="00030A7F"/>
    <w:rsid w:val="00030AAB"/>
    <w:rsid w:val="00030BE8"/>
    <w:rsid w:val="00030C9F"/>
    <w:rsid w:val="00030D1F"/>
    <w:rsid w:val="00030D9D"/>
    <w:rsid w:val="00030DCA"/>
    <w:rsid w:val="00030E78"/>
    <w:rsid w:val="00030F2D"/>
    <w:rsid w:val="00030FCD"/>
    <w:rsid w:val="00031009"/>
    <w:rsid w:val="00031019"/>
    <w:rsid w:val="00031185"/>
    <w:rsid w:val="0003134A"/>
    <w:rsid w:val="0003162A"/>
    <w:rsid w:val="0003175D"/>
    <w:rsid w:val="00031BE8"/>
    <w:rsid w:val="00031C66"/>
    <w:rsid w:val="00031CFD"/>
    <w:rsid w:val="00031F4C"/>
    <w:rsid w:val="00032008"/>
    <w:rsid w:val="00032072"/>
    <w:rsid w:val="0003208B"/>
    <w:rsid w:val="00032183"/>
    <w:rsid w:val="000321B7"/>
    <w:rsid w:val="000322AC"/>
    <w:rsid w:val="0003247F"/>
    <w:rsid w:val="0003263A"/>
    <w:rsid w:val="00032728"/>
    <w:rsid w:val="00032A02"/>
    <w:rsid w:val="00032AAB"/>
    <w:rsid w:val="00032C96"/>
    <w:rsid w:val="00032CD6"/>
    <w:rsid w:val="00033426"/>
    <w:rsid w:val="000336D0"/>
    <w:rsid w:val="00033734"/>
    <w:rsid w:val="0003379C"/>
    <w:rsid w:val="00033A4B"/>
    <w:rsid w:val="00033B77"/>
    <w:rsid w:val="00033C57"/>
    <w:rsid w:val="00033E0F"/>
    <w:rsid w:val="00033ED0"/>
    <w:rsid w:val="00033FCA"/>
    <w:rsid w:val="0003405C"/>
    <w:rsid w:val="000340A4"/>
    <w:rsid w:val="000342EF"/>
    <w:rsid w:val="000343D8"/>
    <w:rsid w:val="000343E9"/>
    <w:rsid w:val="00034416"/>
    <w:rsid w:val="00034608"/>
    <w:rsid w:val="0003475C"/>
    <w:rsid w:val="00034859"/>
    <w:rsid w:val="00034A82"/>
    <w:rsid w:val="00034B90"/>
    <w:rsid w:val="00034E6F"/>
    <w:rsid w:val="00034FA3"/>
    <w:rsid w:val="000350F4"/>
    <w:rsid w:val="000356E6"/>
    <w:rsid w:val="00035996"/>
    <w:rsid w:val="000359A5"/>
    <w:rsid w:val="00035AC5"/>
    <w:rsid w:val="00035D19"/>
    <w:rsid w:val="00035E99"/>
    <w:rsid w:val="0003604B"/>
    <w:rsid w:val="000361C3"/>
    <w:rsid w:val="00036594"/>
    <w:rsid w:val="0003664B"/>
    <w:rsid w:val="00036655"/>
    <w:rsid w:val="0003665C"/>
    <w:rsid w:val="00036681"/>
    <w:rsid w:val="000366A6"/>
    <w:rsid w:val="000366F4"/>
    <w:rsid w:val="00036775"/>
    <w:rsid w:val="00036996"/>
    <w:rsid w:val="00036BE3"/>
    <w:rsid w:val="00036C82"/>
    <w:rsid w:val="00036CBE"/>
    <w:rsid w:val="00037092"/>
    <w:rsid w:val="0003717A"/>
    <w:rsid w:val="0003718E"/>
    <w:rsid w:val="000372FB"/>
    <w:rsid w:val="00037585"/>
    <w:rsid w:val="000375B6"/>
    <w:rsid w:val="00037660"/>
    <w:rsid w:val="0003767B"/>
    <w:rsid w:val="0003776F"/>
    <w:rsid w:val="000377C7"/>
    <w:rsid w:val="00037A39"/>
    <w:rsid w:val="00037B24"/>
    <w:rsid w:val="00037C77"/>
    <w:rsid w:val="00037D3D"/>
    <w:rsid w:val="00037DAA"/>
    <w:rsid w:val="00037E54"/>
    <w:rsid w:val="00037F57"/>
    <w:rsid w:val="000400A2"/>
    <w:rsid w:val="000401EB"/>
    <w:rsid w:val="000402BF"/>
    <w:rsid w:val="00040B5A"/>
    <w:rsid w:val="00040C90"/>
    <w:rsid w:val="00040CC1"/>
    <w:rsid w:val="00040CD5"/>
    <w:rsid w:val="00040D8A"/>
    <w:rsid w:val="00040DAF"/>
    <w:rsid w:val="00040DCA"/>
    <w:rsid w:val="00040E81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980"/>
    <w:rsid w:val="00041BE6"/>
    <w:rsid w:val="00041BF1"/>
    <w:rsid w:val="00041D56"/>
    <w:rsid w:val="00041F6B"/>
    <w:rsid w:val="00042604"/>
    <w:rsid w:val="00042878"/>
    <w:rsid w:val="00042998"/>
    <w:rsid w:val="00042ADD"/>
    <w:rsid w:val="00043078"/>
    <w:rsid w:val="000432F2"/>
    <w:rsid w:val="00043380"/>
    <w:rsid w:val="000433C7"/>
    <w:rsid w:val="000437E8"/>
    <w:rsid w:val="000437F5"/>
    <w:rsid w:val="00043806"/>
    <w:rsid w:val="00043965"/>
    <w:rsid w:val="00043DB1"/>
    <w:rsid w:val="000440C9"/>
    <w:rsid w:val="000442B9"/>
    <w:rsid w:val="0004454C"/>
    <w:rsid w:val="0004470B"/>
    <w:rsid w:val="0004478F"/>
    <w:rsid w:val="000448ED"/>
    <w:rsid w:val="00044959"/>
    <w:rsid w:val="00044B8E"/>
    <w:rsid w:val="000450C4"/>
    <w:rsid w:val="000454E5"/>
    <w:rsid w:val="0004565B"/>
    <w:rsid w:val="000459FC"/>
    <w:rsid w:val="00045B37"/>
    <w:rsid w:val="00045BE1"/>
    <w:rsid w:val="00045EF4"/>
    <w:rsid w:val="000461C0"/>
    <w:rsid w:val="00046744"/>
    <w:rsid w:val="00046923"/>
    <w:rsid w:val="00046C2E"/>
    <w:rsid w:val="00046F0C"/>
    <w:rsid w:val="000472F5"/>
    <w:rsid w:val="00047384"/>
    <w:rsid w:val="000475CF"/>
    <w:rsid w:val="00047ADE"/>
    <w:rsid w:val="00047B0C"/>
    <w:rsid w:val="00047BE9"/>
    <w:rsid w:val="00047FFE"/>
    <w:rsid w:val="0005008B"/>
    <w:rsid w:val="000504EA"/>
    <w:rsid w:val="000506FD"/>
    <w:rsid w:val="00050AA4"/>
    <w:rsid w:val="0005106E"/>
    <w:rsid w:val="000512F8"/>
    <w:rsid w:val="00051451"/>
    <w:rsid w:val="00051650"/>
    <w:rsid w:val="00051667"/>
    <w:rsid w:val="000516FD"/>
    <w:rsid w:val="00051778"/>
    <w:rsid w:val="000518F2"/>
    <w:rsid w:val="00051941"/>
    <w:rsid w:val="00051CD3"/>
    <w:rsid w:val="00051D5D"/>
    <w:rsid w:val="00052216"/>
    <w:rsid w:val="00052285"/>
    <w:rsid w:val="00052459"/>
    <w:rsid w:val="000526D9"/>
    <w:rsid w:val="000526DF"/>
    <w:rsid w:val="0005299A"/>
    <w:rsid w:val="000529DD"/>
    <w:rsid w:val="00052F98"/>
    <w:rsid w:val="000531CB"/>
    <w:rsid w:val="0005321C"/>
    <w:rsid w:val="00053297"/>
    <w:rsid w:val="00053320"/>
    <w:rsid w:val="00053324"/>
    <w:rsid w:val="0005332E"/>
    <w:rsid w:val="0005337E"/>
    <w:rsid w:val="000534B9"/>
    <w:rsid w:val="000535E9"/>
    <w:rsid w:val="000536E5"/>
    <w:rsid w:val="00053B70"/>
    <w:rsid w:val="00053BA1"/>
    <w:rsid w:val="00053BA3"/>
    <w:rsid w:val="00053D0F"/>
    <w:rsid w:val="00053D90"/>
    <w:rsid w:val="00054348"/>
    <w:rsid w:val="00054377"/>
    <w:rsid w:val="00054393"/>
    <w:rsid w:val="0005447B"/>
    <w:rsid w:val="00054646"/>
    <w:rsid w:val="000546AC"/>
    <w:rsid w:val="00054735"/>
    <w:rsid w:val="0005475F"/>
    <w:rsid w:val="0005493B"/>
    <w:rsid w:val="00054A28"/>
    <w:rsid w:val="00054F27"/>
    <w:rsid w:val="00054F36"/>
    <w:rsid w:val="00054F83"/>
    <w:rsid w:val="000552E5"/>
    <w:rsid w:val="000554D4"/>
    <w:rsid w:val="00055955"/>
    <w:rsid w:val="00055A11"/>
    <w:rsid w:val="00055D37"/>
    <w:rsid w:val="0005610F"/>
    <w:rsid w:val="00056115"/>
    <w:rsid w:val="00056146"/>
    <w:rsid w:val="000561BA"/>
    <w:rsid w:val="0005624B"/>
    <w:rsid w:val="000566EF"/>
    <w:rsid w:val="00056750"/>
    <w:rsid w:val="000568D6"/>
    <w:rsid w:val="00056AA4"/>
    <w:rsid w:val="00056C42"/>
    <w:rsid w:val="00056D4F"/>
    <w:rsid w:val="00056E74"/>
    <w:rsid w:val="0005776A"/>
    <w:rsid w:val="000579A8"/>
    <w:rsid w:val="00057A4F"/>
    <w:rsid w:val="00057AEE"/>
    <w:rsid w:val="00057B36"/>
    <w:rsid w:val="00057B8D"/>
    <w:rsid w:val="00057BE4"/>
    <w:rsid w:val="00057BF7"/>
    <w:rsid w:val="00057E11"/>
    <w:rsid w:val="00057EA1"/>
    <w:rsid w:val="000600FA"/>
    <w:rsid w:val="00060257"/>
    <w:rsid w:val="00060269"/>
    <w:rsid w:val="000608D2"/>
    <w:rsid w:val="00060A13"/>
    <w:rsid w:val="00060B19"/>
    <w:rsid w:val="00060BD5"/>
    <w:rsid w:val="00060D48"/>
    <w:rsid w:val="00060E36"/>
    <w:rsid w:val="00060F65"/>
    <w:rsid w:val="00061436"/>
    <w:rsid w:val="000615B6"/>
    <w:rsid w:val="0006180F"/>
    <w:rsid w:val="00061886"/>
    <w:rsid w:val="0006199E"/>
    <w:rsid w:val="00061A95"/>
    <w:rsid w:val="00061C56"/>
    <w:rsid w:val="000623BB"/>
    <w:rsid w:val="00062513"/>
    <w:rsid w:val="00062561"/>
    <w:rsid w:val="00062612"/>
    <w:rsid w:val="00062665"/>
    <w:rsid w:val="00062728"/>
    <w:rsid w:val="00062785"/>
    <w:rsid w:val="0006280B"/>
    <w:rsid w:val="000628FA"/>
    <w:rsid w:val="00062A59"/>
    <w:rsid w:val="00062B0A"/>
    <w:rsid w:val="00062B9B"/>
    <w:rsid w:val="00062C3D"/>
    <w:rsid w:val="00062CBA"/>
    <w:rsid w:val="00063851"/>
    <w:rsid w:val="00063C8C"/>
    <w:rsid w:val="00063C9A"/>
    <w:rsid w:val="00063CA6"/>
    <w:rsid w:val="00063E92"/>
    <w:rsid w:val="00063EB9"/>
    <w:rsid w:val="000641F4"/>
    <w:rsid w:val="0006427F"/>
    <w:rsid w:val="000643D2"/>
    <w:rsid w:val="0006440A"/>
    <w:rsid w:val="000645F1"/>
    <w:rsid w:val="00064668"/>
    <w:rsid w:val="000647D8"/>
    <w:rsid w:val="0006491F"/>
    <w:rsid w:val="00064F3E"/>
    <w:rsid w:val="00064F56"/>
    <w:rsid w:val="0006529D"/>
    <w:rsid w:val="000652E0"/>
    <w:rsid w:val="00065371"/>
    <w:rsid w:val="0006545C"/>
    <w:rsid w:val="00065611"/>
    <w:rsid w:val="00065738"/>
    <w:rsid w:val="000657BD"/>
    <w:rsid w:val="00065A1E"/>
    <w:rsid w:val="00065F38"/>
    <w:rsid w:val="00065FBB"/>
    <w:rsid w:val="000660AC"/>
    <w:rsid w:val="00066117"/>
    <w:rsid w:val="00066211"/>
    <w:rsid w:val="000663C4"/>
    <w:rsid w:val="0006641E"/>
    <w:rsid w:val="0006671A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0AD"/>
    <w:rsid w:val="00067144"/>
    <w:rsid w:val="000672D0"/>
    <w:rsid w:val="00067310"/>
    <w:rsid w:val="0006732E"/>
    <w:rsid w:val="0006744E"/>
    <w:rsid w:val="000675FF"/>
    <w:rsid w:val="0006763C"/>
    <w:rsid w:val="00067647"/>
    <w:rsid w:val="00067751"/>
    <w:rsid w:val="000679D6"/>
    <w:rsid w:val="00067A39"/>
    <w:rsid w:val="00067A62"/>
    <w:rsid w:val="00067AC8"/>
    <w:rsid w:val="00067F5E"/>
    <w:rsid w:val="00070030"/>
    <w:rsid w:val="000702D9"/>
    <w:rsid w:val="000706A1"/>
    <w:rsid w:val="000707E4"/>
    <w:rsid w:val="00070E16"/>
    <w:rsid w:val="00070F45"/>
    <w:rsid w:val="00070FA0"/>
    <w:rsid w:val="00070FD0"/>
    <w:rsid w:val="0007157B"/>
    <w:rsid w:val="0007177F"/>
    <w:rsid w:val="000717D1"/>
    <w:rsid w:val="000718E7"/>
    <w:rsid w:val="000719EE"/>
    <w:rsid w:val="00071B8F"/>
    <w:rsid w:val="00071D82"/>
    <w:rsid w:val="00071DFE"/>
    <w:rsid w:val="00071E98"/>
    <w:rsid w:val="00071F6D"/>
    <w:rsid w:val="0007210E"/>
    <w:rsid w:val="0007218C"/>
    <w:rsid w:val="000726E8"/>
    <w:rsid w:val="000727BD"/>
    <w:rsid w:val="00072A60"/>
    <w:rsid w:val="00072A72"/>
    <w:rsid w:val="00072B3A"/>
    <w:rsid w:val="00072D31"/>
    <w:rsid w:val="00072EE7"/>
    <w:rsid w:val="000730DC"/>
    <w:rsid w:val="000730F9"/>
    <w:rsid w:val="0007321A"/>
    <w:rsid w:val="00073240"/>
    <w:rsid w:val="00073314"/>
    <w:rsid w:val="00073490"/>
    <w:rsid w:val="000737E6"/>
    <w:rsid w:val="00073998"/>
    <w:rsid w:val="00073AF8"/>
    <w:rsid w:val="00073DD0"/>
    <w:rsid w:val="00073F89"/>
    <w:rsid w:val="00074614"/>
    <w:rsid w:val="000747EB"/>
    <w:rsid w:val="000748AF"/>
    <w:rsid w:val="000749FE"/>
    <w:rsid w:val="00074C81"/>
    <w:rsid w:val="00074D2E"/>
    <w:rsid w:val="00075047"/>
    <w:rsid w:val="00075689"/>
    <w:rsid w:val="00075A6B"/>
    <w:rsid w:val="00075B74"/>
    <w:rsid w:val="00075BE3"/>
    <w:rsid w:val="00075D93"/>
    <w:rsid w:val="00075E27"/>
    <w:rsid w:val="00075E63"/>
    <w:rsid w:val="00075EDD"/>
    <w:rsid w:val="000762CE"/>
    <w:rsid w:val="000763D9"/>
    <w:rsid w:val="0007640C"/>
    <w:rsid w:val="00076664"/>
    <w:rsid w:val="000766AA"/>
    <w:rsid w:val="000768E2"/>
    <w:rsid w:val="00076A08"/>
    <w:rsid w:val="00076A1F"/>
    <w:rsid w:val="00076FBB"/>
    <w:rsid w:val="0007703A"/>
    <w:rsid w:val="000770DE"/>
    <w:rsid w:val="00077109"/>
    <w:rsid w:val="0007712A"/>
    <w:rsid w:val="0007719C"/>
    <w:rsid w:val="00077201"/>
    <w:rsid w:val="0007730D"/>
    <w:rsid w:val="00077343"/>
    <w:rsid w:val="000774A0"/>
    <w:rsid w:val="00077573"/>
    <w:rsid w:val="00077911"/>
    <w:rsid w:val="000779EB"/>
    <w:rsid w:val="00077CCD"/>
    <w:rsid w:val="00077D7F"/>
    <w:rsid w:val="00077DBD"/>
    <w:rsid w:val="00077FDB"/>
    <w:rsid w:val="00080097"/>
    <w:rsid w:val="0008017B"/>
    <w:rsid w:val="000801D5"/>
    <w:rsid w:val="0008036F"/>
    <w:rsid w:val="000804FA"/>
    <w:rsid w:val="000805A4"/>
    <w:rsid w:val="0008060C"/>
    <w:rsid w:val="00080875"/>
    <w:rsid w:val="00080959"/>
    <w:rsid w:val="00080A0B"/>
    <w:rsid w:val="00080A0F"/>
    <w:rsid w:val="00080E2E"/>
    <w:rsid w:val="00080F4F"/>
    <w:rsid w:val="00080FE4"/>
    <w:rsid w:val="00081056"/>
    <w:rsid w:val="000813CC"/>
    <w:rsid w:val="000814EA"/>
    <w:rsid w:val="000815D9"/>
    <w:rsid w:val="000818AB"/>
    <w:rsid w:val="000818CB"/>
    <w:rsid w:val="000819C1"/>
    <w:rsid w:val="00081B79"/>
    <w:rsid w:val="0008204B"/>
    <w:rsid w:val="00082106"/>
    <w:rsid w:val="00082110"/>
    <w:rsid w:val="0008221D"/>
    <w:rsid w:val="00082B70"/>
    <w:rsid w:val="00082BC3"/>
    <w:rsid w:val="00082CA6"/>
    <w:rsid w:val="00082D2F"/>
    <w:rsid w:val="00082DF0"/>
    <w:rsid w:val="00083029"/>
    <w:rsid w:val="00083227"/>
    <w:rsid w:val="00083262"/>
    <w:rsid w:val="00083269"/>
    <w:rsid w:val="00083301"/>
    <w:rsid w:val="000834B6"/>
    <w:rsid w:val="00083642"/>
    <w:rsid w:val="000837FC"/>
    <w:rsid w:val="00083878"/>
    <w:rsid w:val="000839EC"/>
    <w:rsid w:val="00083BFE"/>
    <w:rsid w:val="0008402F"/>
    <w:rsid w:val="00084363"/>
    <w:rsid w:val="00084483"/>
    <w:rsid w:val="000844C4"/>
    <w:rsid w:val="00084835"/>
    <w:rsid w:val="000848B6"/>
    <w:rsid w:val="0008492A"/>
    <w:rsid w:val="00084A67"/>
    <w:rsid w:val="00084C93"/>
    <w:rsid w:val="00084CCD"/>
    <w:rsid w:val="00084FE4"/>
    <w:rsid w:val="000851B0"/>
    <w:rsid w:val="000851FA"/>
    <w:rsid w:val="000853FD"/>
    <w:rsid w:val="00085572"/>
    <w:rsid w:val="000858E3"/>
    <w:rsid w:val="00085C8D"/>
    <w:rsid w:val="00085D36"/>
    <w:rsid w:val="00085D91"/>
    <w:rsid w:val="00085EA8"/>
    <w:rsid w:val="00085F24"/>
    <w:rsid w:val="00085F3E"/>
    <w:rsid w:val="00085F64"/>
    <w:rsid w:val="000862E8"/>
    <w:rsid w:val="000864D5"/>
    <w:rsid w:val="00086793"/>
    <w:rsid w:val="000868C5"/>
    <w:rsid w:val="000869D1"/>
    <w:rsid w:val="000869DF"/>
    <w:rsid w:val="00086A32"/>
    <w:rsid w:val="00086AB0"/>
    <w:rsid w:val="00086D58"/>
    <w:rsid w:val="00086DAF"/>
    <w:rsid w:val="00087153"/>
    <w:rsid w:val="000873AA"/>
    <w:rsid w:val="00087A79"/>
    <w:rsid w:val="00087B39"/>
    <w:rsid w:val="00087B80"/>
    <w:rsid w:val="00087C02"/>
    <w:rsid w:val="00087F54"/>
    <w:rsid w:val="00087F72"/>
    <w:rsid w:val="00090051"/>
    <w:rsid w:val="00090396"/>
    <w:rsid w:val="000904CA"/>
    <w:rsid w:val="00090561"/>
    <w:rsid w:val="00090605"/>
    <w:rsid w:val="000908DB"/>
    <w:rsid w:val="00090B56"/>
    <w:rsid w:val="00090E2F"/>
    <w:rsid w:val="00090F19"/>
    <w:rsid w:val="00090F9B"/>
    <w:rsid w:val="000912FF"/>
    <w:rsid w:val="00091587"/>
    <w:rsid w:val="00091623"/>
    <w:rsid w:val="0009173F"/>
    <w:rsid w:val="00091CFB"/>
    <w:rsid w:val="00091DE5"/>
    <w:rsid w:val="0009202B"/>
    <w:rsid w:val="00092044"/>
    <w:rsid w:val="0009238E"/>
    <w:rsid w:val="000923AB"/>
    <w:rsid w:val="000925BC"/>
    <w:rsid w:val="000925F4"/>
    <w:rsid w:val="000927A8"/>
    <w:rsid w:val="0009298C"/>
    <w:rsid w:val="000929F0"/>
    <w:rsid w:val="00092C62"/>
    <w:rsid w:val="00092DCF"/>
    <w:rsid w:val="00092E3B"/>
    <w:rsid w:val="00092EDC"/>
    <w:rsid w:val="0009305F"/>
    <w:rsid w:val="00093717"/>
    <w:rsid w:val="0009379A"/>
    <w:rsid w:val="000937CD"/>
    <w:rsid w:val="000938EB"/>
    <w:rsid w:val="00093A78"/>
    <w:rsid w:val="00093D09"/>
    <w:rsid w:val="00093D6D"/>
    <w:rsid w:val="00093E59"/>
    <w:rsid w:val="00093F27"/>
    <w:rsid w:val="000940CD"/>
    <w:rsid w:val="00094113"/>
    <w:rsid w:val="0009478A"/>
    <w:rsid w:val="00094C03"/>
    <w:rsid w:val="00094C0B"/>
    <w:rsid w:val="00095010"/>
    <w:rsid w:val="000950EC"/>
    <w:rsid w:val="00095439"/>
    <w:rsid w:val="000954CC"/>
    <w:rsid w:val="00095549"/>
    <w:rsid w:val="000959AE"/>
    <w:rsid w:val="000959C9"/>
    <w:rsid w:val="00095A01"/>
    <w:rsid w:val="00095B54"/>
    <w:rsid w:val="00095B5B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8BB"/>
    <w:rsid w:val="00096935"/>
    <w:rsid w:val="0009694C"/>
    <w:rsid w:val="00096F77"/>
    <w:rsid w:val="0009717A"/>
    <w:rsid w:val="000973A3"/>
    <w:rsid w:val="0009744D"/>
    <w:rsid w:val="0009745F"/>
    <w:rsid w:val="00097688"/>
    <w:rsid w:val="0009777D"/>
    <w:rsid w:val="00097780"/>
    <w:rsid w:val="00097791"/>
    <w:rsid w:val="0009779B"/>
    <w:rsid w:val="00097816"/>
    <w:rsid w:val="00097A18"/>
    <w:rsid w:val="00097B5C"/>
    <w:rsid w:val="00097BE0"/>
    <w:rsid w:val="00097C87"/>
    <w:rsid w:val="00097E14"/>
    <w:rsid w:val="00097E15"/>
    <w:rsid w:val="000A0029"/>
    <w:rsid w:val="000A00A2"/>
    <w:rsid w:val="000A0333"/>
    <w:rsid w:val="000A03A4"/>
    <w:rsid w:val="000A042B"/>
    <w:rsid w:val="000A047E"/>
    <w:rsid w:val="000A04A8"/>
    <w:rsid w:val="000A0869"/>
    <w:rsid w:val="000A0884"/>
    <w:rsid w:val="000A0AC4"/>
    <w:rsid w:val="000A0DAC"/>
    <w:rsid w:val="000A129E"/>
    <w:rsid w:val="000A1348"/>
    <w:rsid w:val="000A13BE"/>
    <w:rsid w:val="000A1538"/>
    <w:rsid w:val="000A1565"/>
    <w:rsid w:val="000A16FB"/>
    <w:rsid w:val="000A1AA0"/>
    <w:rsid w:val="000A1D9B"/>
    <w:rsid w:val="000A1E35"/>
    <w:rsid w:val="000A2137"/>
    <w:rsid w:val="000A21C0"/>
    <w:rsid w:val="000A23A1"/>
    <w:rsid w:val="000A2456"/>
    <w:rsid w:val="000A2555"/>
    <w:rsid w:val="000A2A88"/>
    <w:rsid w:val="000A2EE1"/>
    <w:rsid w:val="000A2F81"/>
    <w:rsid w:val="000A2FD3"/>
    <w:rsid w:val="000A2FF0"/>
    <w:rsid w:val="000A31C0"/>
    <w:rsid w:val="000A352D"/>
    <w:rsid w:val="000A3824"/>
    <w:rsid w:val="000A38B6"/>
    <w:rsid w:val="000A38BB"/>
    <w:rsid w:val="000A3A4B"/>
    <w:rsid w:val="000A3C52"/>
    <w:rsid w:val="000A3CFE"/>
    <w:rsid w:val="000A3E5D"/>
    <w:rsid w:val="000A3F77"/>
    <w:rsid w:val="000A3FC0"/>
    <w:rsid w:val="000A3FE4"/>
    <w:rsid w:val="000A3FFD"/>
    <w:rsid w:val="000A4088"/>
    <w:rsid w:val="000A42E1"/>
    <w:rsid w:val="000A43D0"/>
    <w:rsid w:val="000A44AA"/>
    <w:rsid w:val="000A46C1"/>
    <w:rsid w:val="000A4872"/>
    <w:rsid w:val="000A49FB"/>
    <w:rsid w:val="000A4B06"/>
    <w:rsid w:val="000A4BC0"/>
    <w:rsid w:val="000A4CD5"/>
    <w:rsid w:val="000A4CDF"/>
    <w:rsid w:val="000A4E1A"/>
    <w:rsid w:val="000A5143"/>
    <w:rsid w:val="000A5291"/>
    <w:rsid w:val="000A5328"/>
    <w:rsid w:val="000A5402"/>
    <w:rsid w:val="000A55E2"/>
    <w:rsid w:val="000A5658"/>
    <w:rsid w:val="000A5660"/>
    <w:rsid w:val="000A5664"/>
    <w:rsid w:val="000A57D3"/>
    <w:rsid w:val="000A5951"/>
    <w:rsid w:val="000A5966"/>
    <w:rsid w:val="000A5974"/>
    <w:rsid w:val="000A5C93"/>
    <w:rsid w:val="000A5D07"/>
    <w:rsid w:val="000A606C"/>
    <w:rsid w:val="000A6147"/>
    <w:rsid w:val="000A6151"/>
    <w:rsid w:val="000A61FB"/>
    <w:rsid w:val="000A6341"/>
    <w:rsid w:val="000A6439"/>
    <w:rsid w:val="000A64C5"/>
    <w:rsid w:val="000A6508"/>
    <w:rsid w:val="000A6530"/>
    <w:rsid w:val="000A688B"/>
    <w:rsid w:val="000A6957"/>
    <w:rsid w:val="000A6C4C"/>
    <w:rsid w:val="000A6EE1"/>
    <w:rsid w:val="000A6F44"/>
    <w:rsid w:val="000A72ED"/>
    <w:rsid w:val="000A7302"/>
    <w:rsid w:val="000A77A5"/>
    <w:rsid w:val="000A77B4"/>
    <w:rsid w:val="000A782C"/>
    <w:rsid w:val="000A78D8"/>
    <w:rsid w:val="000A7B01"/>
    <w:rsid w:val="000A7CA0"/>
    <w:rsid w:val="000A7FA4"/>
    <w:rsid w:val="000B0084"/>
    <w:rsid w:val="000B00CE"/>
    <w:rsid w:val="000B03AA"/>
    <w:rsid w:val="000B041C"/>
    <w:rsid w:val="000B05A8"/>
    <w:rsid w:val="000B0671"/>
    <w:rsid w:val="000B06DD"/>
    <w:rsid w:val="000B0760"/>
    <w:rsid w:val="000B07F2"/>
    <w:rsid w:val="000B0902"/>
    <w:rsid w:val="000B09CD"/>
    <w:rsid w:val="000B0FDC"/>
    <w:rsid w:val="000B0FFF"/>
    <w:rsid w:val="000B1096"/>
    <w:rsid w:val="000B10DF"/>
    <w:rsid w:val="000B181B"/>
    <w:rsid w:val="000B18BF"/>
    <w:rsid w:val="000B18E2"/>
    <w:rsid w:val="000B1A97"/>
    <w:rsid w:val="000B1B0A"/>
    <w:rsid w:val="000B1BD9"/>
    <w:rsid w:val="000B1BE4"/>
    <w:rsid w:val="000B1CC7"/>
    <w:rsid w:val="000B1CE6"/>
    <w:rsid w:val="000B1DD9"/>
    <w:rsid w:val="000B22ED"/>
    <w:rsid w:val="000B246E"/>
    <w:rsid w:val="000B2750"/>
    <w:rsid w:val="000B2801"/>
    <w:rsid w:val="000B2A3B"/>
    <w:rsid w:val="000B2AE2"/>
    <w:rsid w:val="000B2BA5"/>
    <w:rsid w:val="000B301E"/>
    <w:rsid w:val="000B307C"/>
    <w:rsid w:val="000B338C"/>
    <w:rsid w:val="000B34CB"/>
    <w:rsid w:val="000B371E"/>
    <w:rsid w:val="000B3815"/>
    <w:rsid w:val="000B38BC"/>
    <w:rsid w:val="000B39CA"/>
    <w:rsid w:val="000B3AE2"/>
    <w:rsid w:val="000B3C85"/>
    <w:rsid w:val="000B4067"/>
    <w:rsid w:val="000B419C"/>
    <w:rsid w:val="000B4457"/>
    <w:rsid w:val="000B45B3"/>
    <w:rsid w:val="000B48BF"/>
    <w:rsid w:val="000B4B0E"/>
    <w:rsid w:val="000B4BB9"/>
    <w:rsid w:val="000B4BDA"/>
    <w:rsid w:val="000B4C52"/>
    <w:rsid w:val="000B4C5A"/>
    <w:rsid w:val="000B4D2B"/>
    <w:rsid w:val="000B4E53"/>
    <w:rsid w:val="000B507D"/>
    <w:rsid w:val="000B510F"/>
    <w:rsid w:val="000B516E"/>
    <w:rsid w:val="000B529C"/>
    <w:rsid w:val="000B548E"/>
    <w:rsid w:val="000B5604"/>
    <w:rsid w:val="000B595B"/>
    <w:rsid w:val="000B5AA0"/>
    <w:rsid w:val="000B5B1F"/>
    <w:rsid w:val="000B5B80"/>
    <w:rsid w:val="000B5CFE"/>
    <w:rsid w:val="000B6157"/>
    <w:rsid w:val="000B61E7"/>
    <w:rsid w:val="000B69C5"/>
    <w:rsid w:val="000B6AB7"/>
    <w:rsid w:val="000B6C8A"/>
    <w:rsid w:val="000B6CB0"/>
    <w:rsid w:val="000B6E9B"/>
    <w:rsid w:val="000B6FF4"/>
    <w:rsid w:val="000B7059"/>
    <w:rsid w:val="000B705E"/>
    <w:rsid w:val="000B73F7"/>
    <w:rsid w:val="000B748D"/>
    <w:rsid w:val="000B7785"/>
    <w:rsid w:val="000B7821"/>
    <w:rsid w:val="000B78B7"/>
    <w:rsid w:val="000B78C9"/>
    <w:rsid w:val="000B792B"/>
    <w:rsid w:val="000B7ADA"/>
    <w:rsid w:val="000B7CD4"/>
    <w:rsid w:val="000B7D77"/>
    <w:rsid w:val="000B7F22"/>
    <w:rsid w:val="000C01A3"/>
    <w:rsid w:val="000C02AE"/>
    <w:rsid w:val="000C0341"/>
    <w:rsid w:val="000C048F"/>
    <w:rsid w:val="000C0745"/>
    <w:rsid w:val="000C09C9"/>
    <w:rsid w:val="000C0C74"/>
    <w:rsid w:val="000C0E71"/>
    <w:rsid w:val="000C0F12"/>
    <w:rsid w:val="000C1301"/>
    <w:rsid w:val="000C1342"/>
    <w:rsid w:val="000C1383"/>
    <w:rsid w:val="000C1394"/>
    <w:rsid w:val="000C1593"/>
    <w:rsid w:val="000C17AD"/>
    <w:rsid w:val="000C17F0"/>
    <w:rsid w:val="000C1E17"/>
    <w:rsid w:val="000C204E"/>
    <w:rsid w:val="000C213B"/>
    <w:rsid w:val="000C21E7"/>
    <w:rsid w:val="000C255B"/>
    <w:rsid w:val="000C2766"/>
    <w:rsid w:val="000C2A87"/>
    <w:rsid w:val="000C2C30"/>
    <w:rsid w:val="000C3561"/>
    <w:rsid w:val="000C3AA2"/>
    <w:rsid w:val="000C3DAF"/>
    <w:rsid w:val="000C3DD7"/>
    <w:rsid w:val="000C3E3A"/>
    <w:rsid w:val="000C40D7"/>
    <w:rsid w:val="000C41F3"/>
    <w:rsid w:val="000C4323"/>
    <w:rsid w:val="000C448C"/>
    <w:rsid w:val="000C467E"/>
    <w:rsid w:val="000C495F"/>
    <w:rsid w:val="000C4F88"/>
    <w:rsid w:val="000C5077"/>
    <w:rsid w:val="000C5197"/>
    <w:rsid w:val="000C55EB"/>
    <w:rsid w:val="000C5671"/>
    <w:rsid w:val="000C571E"/>
    <w:rsid w:val="000C5BAF"/>
    <w:rsid w:val="000C5D6D"/>
    <w:rsid w:val="000C617F"/>
    <w:rsid w:val="000C6322"/>
    <w:rsid w:val="000C6360"/>
    <w:rsid w:val="000C63D1"/>
    <w:rsid w:val="000C64B6"/>
    <w:rsid w:val="000C6662"/>
    <w:rsid w:val="000C66D9"/>
    <w:rsid w:val="000C69C7"/>
    <w:rsid w:val="000C6B12"/>
    <w:rsid w:val="000C6E9A"/>
    <w:rsid w:val="000C6FC3"/>
    <w:rsid w:val="000C70BD"/>
    <w:rsid w:val="000C7187"/>
    <w:rsid w:val="000C71D8"/>
    <w:rsid w:val="000C728A"/>
    <w:rsid w:val="000C7370"/>
    <w:rsid w:val="000C74B5"/>
    <w:rsid w:val="000C7715"/>
    <w:rsid w:val="000C78C3"/>
    <w:rsid w:val="000C7A26"/>
    <w:rsid w:val="000C7D06"/>
    <w:rsid w:val="000C7D28"/>
    <w:rsid w:val="000C7E64"/>
    <w:rsid w:val="000C7E9F"/>
    <w:rsid w:val="000C7EDE"/>
    <w:rsid w:val="000C7FB7"/>
    <w:rsid w:val="000D0139"/>
    <w:rsid w:val="000D0177"/>
    <w:rsid w:val="000D028B"/>
    <w:rsid w:val="000D03DF"/>
    <w:rsid w:val="000D0654"/>
    <w:rsid w:val="000D0CC9"/>
    <w:rsid w:val="000D0EEB"/>
    <w:rsid w:val="000D0FC4"/>
    <w:rsid w:val="000D10B1"/>
    <w:rsid w:val="000D10E5"/>
    <w:rsid w:val="000D1240"/>
    <w:rsid w:val="000D137E"/>
    <w:rsid w:val="000D1522"/>
    <w:rsid w:val="000D152B"/>
    <w:rsid w:val="000D1659"/>
    <w:rsid w:val="000D17E5"/>
    <w:rsid w:val="000D1900"/>
    <w:rsid w:val="000D1A30"/>
    <w:rsid w:val="000D1AF5"/>
    <w:rsid w:val="000D1CB1"/>
    <w:rsid w:val="000D1CD0"/>
    <w:rsid w:val="000D1F6F"/>
    <w:rsid w:val="000D2067"/>
    <w:rsid w:val="000D2195"/>
    <w:rsid w:val="000D2299"/>
    <w:rsid w:val="000D2308"/>
    <w:rsid w:val="000D23E6"/>
    <w:rsid w:val="000D242D"/>
    <w:rsid w:val="000D2552"/>
    <w:rsid w:val="000D2624"/>
    <w:rsid w:val="000D2753"/>
    <w:rsid w:val="000D278D"/>
    <w:rsid w:val="000D286D"/>
    <w:rsid w:val="000D296F"/>
    <w:rsid w:val="000D2973"/>
    <w:rsid w:val="000D29D8"/>
    <w:rsid w:val="000D2C3B"/>
    <w:rsid w:val="000D2CD3"/>
    <w:rsid w:val="000D2E2C"/>
    <w:rsid w:val="000D2E78"/>
    <w:rsid w:val="000D3174"/>
    <w:rsid w:val="000D3374"/>
    <w:rsid w:val="000D33D8"/>
    <w:rsid w:val="000D3A6E"/>
    <w:rsid w:val="000D3B21"/>
    <w:rsid w:val="000D3C7F"/>
    <w:rsid w:val="000D3D8F"/>
    <w:rsid w:val="000D40E2"/>
    <w:rsid w:val="000D419F"/>
    <w:rsid w:val="000D44A5"/>
    <w:rsid w:val="000D4695"/>
    <w:rsid w:val="000D486A"/>
    <w:rsid w:val="000D48DB"/>
    <w:rsid w:val="000D4BD1"/>
    <w:rsid w:val="000D4CBB"/>
    <w:rsid w:val="000D4F25"/>
    <w:rsid w:val="000D4FC5"/>
    <w:rsid w:val="000D500C"/>
    <w:rsid w:val="000D5140"/>
    <w:rsid w:val="000D53CC"/>
    <w:rsid w:val="000D53D2"/>
    <w:rsid w:val="000D544E"/>
    <w:rsid w:val="000D5720"/>
    <w:rsid w:val="000D573F"/>
    <w:rsid w:val="000D57EF"/>
    <w:rsid w:val="000D59F5"/>
    <w:rsid w:val="000D5A50"/>
    <w:rsid w:val="000D5E91"/>
    <w:rsid w:val="000D5FAB"/>
    <w:rsid w:val="000D60A2"/>
    <w:rsid w:val="000D61AE"/>
    <w:rsid w:val="000D61D3"/>
    <w:rsid w:val="000D6601"/>
    <w:rsid w:val="000D66B1"/>
    <w:rsid w:val="000D674E"/>
    <w:rsid w:val="000D6D09"/>
    <w:rsid w:val="000D6EDD"/>
    <w:rsid w:val="000D6EF9"/>
    <w:rsid w:val="000D6F41"/>
    <w:rsid w:val="000D7127"/>
    <w:rsid w:val="000D71F4"/>
    <w:rsid w:val="000D7348"/>
    <w:rsid w:val="000D7840"/>
    <w:rsid w:val="000D7936"/>
    <w:rsid w:val="000D7943"/>
    <w:rsid w:val="000D7AD0"/>
    <w:rsid w:val="000D7B29"/>
    <w:rsid w:val="000D7C4E"/>
    <w:rsid w:val="000D7D7A"/>
    <w:rsid w:val="000E006D"/>
    <w:rsid w:val="000E01C2"/>
    <w:rsid w:val="000E01E9"/>
    <w:rsid w:val="000E0206"/>
    <w:rsid w:val="000E0265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233"/>
    <w:rsid w:val="000E13B8"/>
    <w:rsid w:val="000E1795"/>
    <w:rsid w:val="000E17D6"/>
    <w:rsid w:val="000E1B9E"/>
    <w:rsid w:val="000E1CBC"/>
    <w:rsid w:val="000E1CE3"/>
    <w:rsid w:val="000E1DDF"/>
    <w:rsid w:val="000E1E36"/>
    <w:rsid w:val="000E1E84"/>
    <w:rsid w:val="000E1F5F"/>
    <w:rsid w:val="000E1FA2"/>
    <w:rsid w:val="000E21B9"/>
    <w:rsid w:val="000E21FF"/>
    <w:rsid w:val="000E241D"/>
    <w:rsid w:val="000E2581"/>
    <w:rsid w:val="000E25AC"/>
    <w:rsid w:val="000E25CC"/>
    <w:rsid w:val="000E2962"/>
    <w:rsid w:val="000E3062"/>
    <w:rsid w:val="000E3287"/>
    <w:rsid w:val="000E386D"/>
    <w:rsid w:val="000E3A28"/>
    <w:rsid w:val="000E3E80"/>
    <w:rsid w:val="000E3ECC"/>
    <w:rsid w:val="000E4035"/>
    <w:rsid w:val="000E40F1"/>
    <w:rsid w:val="000E40FB"/>
    <w:rsid w:val="000E4127"/>
    <w:rsid w:val="000E4293"/>
    <w:rsid w:val="000E439E"/>
    <w:rsid w:val="000E4709"/>
    <w:rsid w:val="000E4BA5"/>
    <w:rsid w:val="000E4BC2"/>
    <w:rsid w:val="000E4CD5"/>
    <w:rsid w:val="000E4EF3"/>
    <w:rsid w:val="000E4F52"/>
    <w:rsid w:val="000E4FB9"/>
    <w:rsid w:val="000E556F"/>
    <w:rsid w:val="000E59B9"/>
    <w:rsid w:val="000E5DB2"/>
    <w:rsid w:val="000E5EE8"/>
    <w:rsid w:val="000E5F05"/>
    <w:rsid w:val="000E5F6B"/>
    <w:rsid w:val="000E5FA9"/>
    <w:rsid w:val="000E611D"/>
    <w:rsid w:val="000E62D7"/>
    <w:rsid w:val="000E645E"/>
    <w:rsid w:val="000E654C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8F3"/>
    <w:rsid w:val="000E799F"/>
    <w:rsid w:val="000E7A10"/>
    <w:rsid w:val="000E7D64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DEE"/>
    <w:rsid w:val="000F0E37"/>
    <w:rsid w:val="000F13A8"/>
    <w:rsid w:val="000F19E7"/>
    <w:rsid w:val="000F19FE"/>
    <w:rsid w:val="000F1BED"/>
    <w:rsid w:val="000F1C4B"/>
    <w:rsid w:val="000F1D15"/>
    <w:rsid w:val="000F1E05"/>
    <w:rsid w:val="000F1E9A"/>
    <w:rsid w:val="000F1ED4"/>
    <w:rsid w:val="000F214D"/>
    <w:rsid w:val="000F221D"/>
    <w:rsid w:val="000F2346"/>
    <w:rsid w:val="000F23A4"/>
    <w:rsid w:val="000F23D2"/>
    <w:rsid w:val="000F247A"/>
    <w:rsid w:val="000F2505"/>
    <w:rsid w:val="000F2708"/>
    <w:rsid w:val="000F27AD"/>
    <w:rsid w:val="000F29DC"/>
    <w:rsid w:val="000F2A4E"/>
    <w:rsid w:val="000F2ADA"/>
    <w:rsid w:val="000F2B9B"/>
    <w:rsid w:val="000F2C8F"/>
    <w:rsid w:val="000F2CD4"/>
    <w:rsid w:val="000F2DA8"/>
    <w:rsid w:val="000F3169"/>
    <w:rsid w:val="000F31EF"/>
    <w:rsid w:val="000F32E2"/>
    <w:rsid w:val="000F33E7"/>
    <w:rsid w:val="000F361C"/>
    <w:rsid w:val="000F3731"/>
    <w:rsid w:val="000F37E0"/>
    <w:rsid w:val="000F3B2C"/>
    <w:rsid w:val="000F3D53"/>
    <w:rsid w:val="000F3F60"/>
    <w:rsid w:val="000F3FFA"/>
    <w:rsid w:val="000F411F"/>
    <w:rsid w:val="000F426E"/>
    <w:rsid w:val="000F4407"/>
    <w:rsid w:val="000F4EE3"/>
    <w:rsid w:val="000F4F01"/>
    <w:rsid w:val="000F5353"/>
    <w:rsid w:val="000F53C4"/>
    <w:rsid w:val="000F5910"/>
    <w:rsid w:val="000F5AC3"/>
    <w:rsid w:val="000F5B38"/>
    <w:rsid w:val="000F5BA4"/>
    <w:rsid w:val="000F5C9D"/>
    <w:rsid w:val="000F5F0E"/>
    <w:rsid w:val="000F6369"/>
    <w:rsid w:val="000F6568"/>
    <w:rsid w:val="000F65EB"/>
    <w:rsid w:val="000F6639"/>
    <w:rsid w:val="000F66F2"/>
    <w:rsid w:val="000F6822"/>
    <w:rsid w:val="000F691B"/>
    <w:rsid w:val="000F6941"/>
    <w:rsid w:val="000F69C3"/>
    <w:rsid w:val="000F6D07"/>
    <w:rsid w:val="000F7141"/>
    <w:rsid w:val="000F733E"/>
    <w:rsid w:val="000F7355"/>
    <w:rsid w:val="000F74ED"/>
    <w:rsid w:val="000F755F"/>
    <w:rsid w:val="000F7635"/>
    <w:rsid w:val="000F7874"/>
    <w:rsid w:val="000F79DE"/>
    <w:rsid w:val="000F7C1F"/>
    <w:rsid w:val="000F7C76"/>
    <w:rsid w:val="000F7CDD"/>
    <w:rsid w:val="000F7D27"/>
    <w:rsid w:val="000F7DF0"/>
    <w:rsid w:val="000F7E69"/>
    <w:rsid w:val="000F7F2D"/>
    <w:rsid w:val="000F7F60"/>
    <w:rsid w:val="00100265"/>
    <w:rsid w:val="00100459"/>
    <w:rsid w:val="00100550"/>
    <w:rsid w:val="001009C0"/>
    <w:rsid w:val="00100D3E"/>
    <w:rsid w:val="00100E40"/>
    <w:rsid w:val="00100FE9"/>
    <w:rsid w:val="001013E7"/>
    <w:rsid w:val="00101666"/>
    <w:rsid w:val="0010172D"/>
    <w:rsid w:val="00101A13"/>
    <w:rsid w:val="00101AD9"/>
    <w:rsid w:val="00101C7F"/>
    <w:rsid w:val="00101D10"/>
    <w:rsid w:val="00101D80"/>
    <w:rsid w:val="001022BC"/>
    <w:rsid w:val="00102343"/>
    <w:rsid w:val="001023F7"/>
    <w:rsid w:val="00102623"/>
    <w:rsid w:val="001026A5"/>
    <w:rsid w:val="00102731"/>
    <w:rsid w:val="00102734"/>
    <w:rsid w:val="00102763"/>
    <w:rsid w:val="001029B8"/>
    <w:rsid w:val="001029D9"/>
    <w:rsid w:val="00102CD1"/>
    <w:rsid w:val="00102D9B"/>
    <w:rsid w:val="00102E1C"/>
    <w:rsid w:val="00102F2A"/>
    <w:rsid w:val="00102F7A"/>
    <w:rsid w:val="00102FD1"/>
    <w:rsid w:val="00103041"/>
    <w:rsid w:val="00103211"/>
    <w:rsid w:val="00103397"/>
    <w:rsid w:val="0010345D"/>
    <w:rsid w:val="00103536"/>
    <w:rsid w:val="00103564"/>
    <w:rsid w:val="001036B3"/>
    <w:rsid w:val="00103876"/>
    <w:rsid w:val="0010394F"/>
    <w:rsid w:val="00103C2D"/>
    <w:rsid w:val="00103CF0"/>
    <w:rsid w:val="00103D3D"/>
    <w:rsid w:val="00103D3F"/>
    <w:rsid w:val="00103DBE"/>
    <w:rsid w:val="00103EBC"/>
    <w:rsid w:val="00104000"/>
    <w:rsid w:val="001040E9"/>
    <w:rsid w:val="001040F1"/>
    <w:rsid w:val="00104354"/>
    <w:rsid w:val="0010467B"/>
    <w:rsid w:val="0010496B"/>
    <w:rsid w:val="00104A3F"/>
    <w:rsid w:val="00104A7A"/>
    <w:rsid w:val="00104AB5"/>
    <w:rsid w:val="00104CE7"/>
    <w:rsid w:val="0010515C"/>
    <w:rsid w:val="00105333"/>
    <w:rsid w:val="00105362"/>
    <w:rsid w:val="00105607"/>
    <w:rsid w:val="00105908"/>
    <w:rsid w:val="00105B9B"/>
    <w:rsid w:val="00105C2E"/>
    <w:rsid w:val="00105E34"/>
    <w:rsid w:val="00106738"/>
    <w:rsid w:val="00106739"/>
    <w:rsid w:val="0010677E"/>
    <w:rsid w:val="0010683B"/>
    <w:rsid w:val="00106922"/>
    <w:rsid w:val="001069E4"/>
    <w:rsid w:val="00106AD1"/>
    <w:rsid w:val="001070C2"/>
    <w:rsid w:val="00107304"/>
    <w:rsid w:val="0010743A"/>
    <w:rsid w:val="00107487"/>
    <w:rsid w:val="001074D0"/>
    <w:rsid w:val="00107583"/>
    <w:rsid w:val="001076EB"/>
    <w:rsid w:val="0010792F"/>
    <w:rsid w:val="001079BC"/>
    <w:rsid w:val="00107A62"/>
    <w:rsid w:val="00110146"/>
    <w:rsid w:val="001101D8"/>
    <w:rsid w:val="00110948"/>
    <w:rsid w:val="00110A92"/>
    <w:rsid w:val="00110AC1"/>
    <w:rsid w:val="00110ED6"/>
    <w:rsid w:val="00110FEC"/>
    <w:rsid w:val="001110B9"/>
    <w:rsid w:val="001112FA"/>
    <w:rsid w:val="0011163A"/>
    <w:rsid w:val="00111835"/>
    <w:rsid w:val="00111AFB"/>
    <w:rsid w:val="00111D31"/>
    <w:rsid w:val="001120EE"/>
    <w:rsid w:val="00112126"/>
    <w:rsid w:val="001122CE"/>
    <w:rsid w:val="0011245F"/>
    <w:rsid w:val="00112716"/>
    <w:rsid w:val="001127F4"/>
    <w:rsid w:val="00112820"/>
    <w:rsid w:val="00112910"/>
    <w:rsid w:val="00112B6E"/>
    <w:rsid w:val="00112B8E"/>
    <w:rsid w:val="00112BD4"/>
    <w:rsid w:val="00112C18"/>
    <w:rsid w:val="00112DE5"/>
    <w:rsid w:val="00112E2B"/>
    <w:rsid w:val="001130F3"/>
    <w:rsid w:val="0011331E"/>
    <w:rsid w:val="0011336F"/>
    <w:rsid w:val="00113393"/>
    <w:rsid w:val="001135A6"/>
    <w:rsid w:val="001138C7"/>
    <w:rsid w:val="0011391A"/>
    <w:rsid w:val="00113BC3"/>
    <w:rsid w:val="00113BF6"/>
    <w:rsid w:val="00113DFF"/>
    <w:rsid w:val="00114283"/>
    <w:rsid w:val="001143C9"/>
    <w:rsid w:val="001143FD"/>
    <w:rsid w:val="001144DA"/>
    <w:rsid w:val="00114A70"/>
    <w:rsid w:val="00114C04"/>
    <w:rsid w:val="00114D64"/>
    <w:rsid w:val="0011518B"/>
    <w:rsid w:val="001152D2"/>
    <w:rsid w:val="001153C0"/>
    <w:rsid w:val="0011544C"/>
    <w:rsid w:val="001155CD"/>
    <w:rsid w:val="001156CE"/>
    <w:rsid w:val="001159D3"/>
    <w:rsid w:val="00115B2C"/>
    <w:rsid w:val="00115B42"/>
    <w:rsid w:val="00115DAC"/>
    <w:rsid w:val="00115F3F"/>
    <w:rsid w:val="00115FE0"/>
    <w:rsid w:val="00116027"/>
    <w:rsid w:val="001161A9"/>
    <w:rsid w:val="00116642"/>
    <w:rsid w:val="0011669D"/>
    <w:rsid w:val="001167FB"/>
    <w:rsid w:val="00116B61"/>
    <w:rsid w:val="00116B87"/>
    <w:rsid w:val="00116B92"/>
    <w:rsid w:val="00116F09"/>
    <w:rsid w:val="00117051"/>
    <w:rsid w:val="00117454"/>
    <w:rsid w:val="001174DF"/>
    <w:rsid w:val="00117596"/>
    <w:rsid w:val="001177C2"/>
    <w:rsid w:val="001179FB"/>
    <w:rsid w:val="00117AD3"/>
    <w:rsid w:val="00117B16"/>
    <w:rsid w:val="00117C7C"/>
    <w:rsid w:val="00117CB1"/>
    <w:rsid w:val="00117CC8"/>
    <w:rsid w:val="00117E15"/>
    <w:rsid w:val="00117E5A"/>
    <w:rsid w:val="0012018B"/>
    <w:rsid w:val="001204C7"/>
    <w:rsid w:val="0012053D"/>
    <w:rsid w:val="001206FF"/>
    <w:rsid w:val="00120A0C"/>
    <w:rsid w:val="00120B26"/>
    <w:rsid w:val="00120D34"/>
    <w:rsid w:val="00120EAD"/>
    <w:rsid w:val="00120FB9"/>
    <w:rsid w:val="0012142E"/>
    <w:rsid w:val="001214B5"/>
    <w:rsid w:val="0012172B"/>
    <w:rsid w:val="00121AC4"/>
    <w:rsid w:val="00121D5B"/>
    <w:rsid w:val="001220E9"/>
    <w:rsid w:val="001221C7"/>
    <w:rsid w:val="0012224A"/>
    <w:rsid w:val="001223A7"/>
    <w:rsid w:val="001227A4"/>
    <w:rsid w:val="0012284D"/>
    <w:rsid w:val="00122B8D"/>
    <w:rsid w:val="00122D24"/>
    <w:rsid w:val="00122E50"/>
    <w:rsid w:val="00122EB6"/>
    <w:rsid w:val="00122EF5"/>
    <w:rsid w:val="00122FD1"/>
    <w:rsid w:val="0012309B"/>
    <w:rsid w:val="00123148"/>
    <w:rsid w:val="001231F6"/>
    <w:rsid w:val="0012361E"/>
    <w:rsid w:val="001237CA"/>
    <w:rsid w:val="00123B32"/>
    <w:rsid w:val="00123D9E"/>
    <w:rsid w:val="001241CD"/>
    <w:rsid w:val="00124345"/>
    <w:rsid w:val="00124365"/>
    <w:rsid w:val="001243D4"/>
    <w:rsid w:val="00124580"/>
    <w:rsid w:val="001245DA"/>
    <w:rsid w:val="00124AFC"/>
    <w:rsid w:val="00124F71"/>
    <w:rsid w:val="00125247"/>
    <w:rsid w:val="0012532F"/>
    <w:rsid w:val="001255B7"/>
    <w:rsid w:val="00125923"/>
    <w:rsid w:val="00125978"/>
    <w:rsid w:val="00125A9F"/>
    <w:rsid w:val="00125D6E"/>
    <w:rsid w:val="00125E6A"/>
    <w:rsid w:val="00125F5F"/>
    <w:rsid w:val="00126085"/>
    <w:rsid w:val="001264F5"/>
    <w:rsid w:val="001265A5"/>
    <w:rsid w:val="00126626"/>
    <w:rsid w:val="00126679"/>
    <w:rsid w:val="001266EA"/>
    <w:rsid w:val="0012678C"/>
    <w:rsid w:val="00126846"/>
    <w:rsid w:val="00126E1C"/>
    <w:rsid w:val="00126EEE"/>
    <w:rsid w:val="00126F67"/>
    <w:rsid w:val="00126F9D"/>
    <w:rsid w:val="001270C9"/>
    <w:rsid w:val="00127635"/>
    <w:rsid w:val="001277B8"/>
    <w:rsid w:val="001277D8"/>
    <w:rsid w:val="00127969"/>
    <w:rsid w:val="001279F6"/>
    <w:rsid w:val="00127BAE"/>
    <w:rsid w:val="00127C53"/>
    <w:rsid w:val="00127E32"/>
    <w:rsid w:val="00127E9E"/>
    <w:rsid w:val="00127EA4"/>
    <w:rsid w:val="00127F02"/>
    <w:rsid w:val="001301B4"/>
    <w:rsid w:val="001305C0"/>
    <w:rsid w:val="001305CB"/>
    <w:rsid w:val="0013092D"/>
    <w:rsid w:val="00130A4F"/>
    <w:rsid w:val="00130BBD"/>
    <w:rsid w:val="00130D95"/>
    <w:rsid w:val="00130E05"/>
    <w:rsid w:val="001311DB"/>
    <w:rsid w:val="0013137D"/>
    <w:rsid w:val="001313E3"/>
    <w:rsid w:val="0013150A"/>
    <w:rsid w:val="0013150E"/>
    <w:rsid w:val="0013165A"/>
    <w:rsid w:val="001319BD"/>
    <w:rsid w:val="00131A36"/>
    <w:rsid w:val="00131AFA"/>
    <w:rsid w:val="00131C65"/>
    <w:rsid w:val="00131F3A"/>
    <w:rsid w:val="0013222C"/>
    <w:rsid w:val="00132259"/>
    <w:rsid w:val="0013225E"/>
    <w:rsid w:val="00132264"/>
    <w:rsid w:val="00132526"/>
    <w:rsid w:val="0013254F"/>
    <w:rsid w:val="0013261D"/>
    <w:rsid w:val="00132832"/>
    <w:rsid w:val="00132941"/>
    <w:rsid w:val="00132ACC"/>
    <w:rsid w:val="00132DB8"/>
    <w:rsid w:val="00132EFA"/>
    <w:rsid w:val="00132F94"/>
    <w:rsid w:val="00133061"/>
    <w:rsid w:val="00133087"/>
    <w:rsid w:val="001333D8"/>
    <w:rsid w:val="00133407"/>
    <w:rsid w:val="00133476"/>
    <w:rsid w:val="001334B5"/>
    <w:rsid w:val="001334BB"/>
    <w:rsid w:val="00133534"/>
    <w:rsid w:val="00133634"/>
    <w:rsid w:val="001336A0"/>
    <w:rsid w:val="00133707"/>
    <w:rsid w:val="00133731"/>
    <w:rsid w:val="001338E5"/>
    <w:rsid w:val="00133B62"/>
    <w:rsid w:val="00133FF7"/>
    <w:rsid w:val="001340F5"/>
    <w:rsid w:val="0013456E"/>
    <w:rsid w:val="001348F0"/>
    <w:rsid w:val="00134A45"/>
    <w:rsid w:val="00134C0C"/>
    <w:rsid w:val="00134C45"/>
    <w:rsid w:val="00134D05"/>
    <w:rsid w:val="00134D81"/>
    <w:rsid w:val="00134E29"/>
    <w:rsid w:val="001352E5"/>
    <w:rsid w:val="00135876"/>
    <w:rsid w:val="00135A5D"/>
    <w:rsid w:val="00135ACB"/>
    <w:rsid w:val="00135D7F"/>
    <w:rsid w:val="00135E26"/>
    <w:rsid w:val="00135F3E"/>
    <w:rsid w:val="00136109"/>
    <w:rsid w:val="00136224"/>
    <w:rsid w:val="001362DE"/>
    <w:rsid w:val="001365A4"/>
    <w:rsid w:val="0013664B"/>
    <w:rsid w:val="001366F4"/>
    <w:rsid w:val="0013699C"/>
    <w:rsid w:val="00136A19"/>
    <w:rsid w:val="00136A2E"/>
    <w:rsid w:val="00136E08"/>
    <w:rsid w:val="00136EB7"/>
    <w:rsid w:val="00137022"/>
    <w:rsid w:val="001371EB"/>
    <w:rsid w:val="001374FF"/>
    <w:rsid w:val="001375D4"/>
    <w:rsid w:val="00137684"/>
    <w:rsid w:val="001377DF"/>
    <w:rsid w:val="00137865"/>
    <w:rsid w:val="00137FB8"/>
    <w:rsid w:val="00140354"/>
    <w:rsid w:val="001406AC"/>
    <w:rsid w:val="001407B0"/>
    <w:rsid w:val="001408C5"/>
    <w:rsid w:val="001409A3"/>
    <w:rsid w:val="00140A24"/>
    <w:rsid w:val="00140C3E"/>
    <w:rsid w:val="0014111F"/>
    <w:rsid w:val="001411DC"/>
    <w:rsid w:val="00141202"/>
    <w:rsid w:val="001413B0"/>
    <w:rsid w:val="00141494"/>
    <w:rsid w:val="001415DD"/>
    <w:rsid w:val="001416DB"/>
    <w:rsid w:val="00141B89"/>
    <w:rsid w:val="00141CEF"/>
    <w:rsid w:val="00141D69"/>
    <w:rsid w:val="00141E18"/>
    <w:rsid w:val="00142041"/>
    <w:rsid w:val="0014232F"/>
    <w:rsid w:val="00142373"/>
    <w:rsid w:val="001423B5"/>
    <w:rsid w:val="001424F5"/>
    <w:rsid w:val="00142716"/>
    <w:rsid w:val="00142863"/>
    <w:rsid w:val="00142868"/>
    <w:rsid w:val="001428B7"/>
    <w:rsid w:val="00142AC6"/>
    <w:rsid w:val="00142ACA"/>
    <w:rsid w:val="00142B03"/>
    <w:rsid w:val="00142E2E"/>
    <w:rsid w:val="00143089"/>
    <w:rsid w:val="001430B7"/>
    <w:rsid w:val="001432BD"/>
    <w:rsid w:val="001433ED"/>
    <w:rsid w:val="00143570"/>
    <w:rsid w:val="0014396A"/>
    <w:rsid w:val="00143DA4"/>
    <w:rsid w:val="001443E7"/>
    <w:rsid w:val="00144821"/>
    <w:rsid w:val="0014484D"/>
    <w:rsid w:val="001448A6"/>
    <w:rsid w:val="001449CC"/>
    <w:rsid w:val="00144A85"/>
    <w:rsid w:val="00144AB7"/>
    <w:rsid w:val="00144C86"/>
    <w:rsid w:val="00144D38"/>
    <w:rsid w:val="00145380"/>
    <w:rsid w:val="0014542C"/>
    <w:rsid w:val="0014573D"/>
    <w:rsid w:val="00145D09"/>
    <w:rsid w:val="00145D26"/>
    <w:rsid w:val="00145D97"/>
    <w:rsid w:val="00145E23"/>
    <w:rsid w:val="00145F17"/>
    <w:rsid w:val="0014605C"/>
    <w:rsid w:val="00146090"/>
    <w:rsid w:val="00146119"/>
    <w:rsid w:val="0014624C"/>
    <w:rsid w:val="0014637C"/>
    <w:rsid w:val="00146B18"/>
    <w:rsid w:val="00146BF6"/>
    <w:rsid w:val="00146C34"/>
    <w:rsid w:val="00146F1F"/>
    <w:rsid w:val="00147021"/>
    <w:rsid w:val="001470AD"/>
    <w:rsid w:val="0014710A"/>
    <w:rsid w:val="00147309"/>
    <w:rsid w:val="00147406"/>
    <w:rsid w:val="001476BC"/>
    <w:rsid w:val="001476F0"/>
    <w:rsid w:val="00147985"/>
    <w:rsid w:val="00147B6E"/>
    <w:rsid w:val="00147B9B"/>
    <w:rsid w:val="00147FC7"/>
    <w:rsid w:val="00147FE6"/>
    <w:rsid w:val="00150199"/>
    <w:rsid w:val="0015036F"/>
    <w:rsid w:val="00150617"/>
    <w:rsid w:val="0015078D"/>
    <w:rsid w:val="00150942"/>
    <w:rsid w:val="00150A4A"/>
    <w:rsid w:val="00150B95"/>
    <w:rsid w:val="00150F6B"/>
    <w:rsid w:val="00151049"/>
    <w:rsid w:val="00151094"/>
    <w:rsid w:val="001511FC"/>
    <w:rsid w:val="0015179F"/>
    <w:rsid w:val="00151D5F"/>
    <w:rsid w:val="001520FF"/>
    <w:rsid w:val="00152234"/>
    <w:rsid w:val="00152278"/>
    <w:rsid w:val="001523FE"/>
    <w:rsid w:val="0015245A"/>
    <w:rsid w:val="00152620"/>
    <w:rsid w:val="001527B6"/>
    <w:rsid w:val="0015287C"/>
    <w:rsid w:val="00152E06"/>
    <w:rsid w:val="00152F0A"/>
    <w:rsid w:val="00153611"/>
    <w:rsid w:val="00153640"/>
    <w:rsid w:val="00153744"/>
    <w:rsid w:val="0015376C"/>
    <w:rsid w:val="00153994"/>
    <w:rsid w:val="00153A37"/>
    <w:rsid w:val="00153AA5"/>
    <w:rsid w:val="00153F8A"/>
    <w:rsid w:val="00153FB8"/>
    <w:rsid w:val="00154317"/>
    <w:rsid w:val="00154355"/>
    <w:rsid w:val="0015446E"/>
    <w:rsid w:val="001549AD"/>
    <w:rsid w:val="00154D2F"/>
    <w:rsid w:val="00154EF7"/>
    <w:rsid w:val="0015520C"/>
    <w:rsid w:val="00155940"/>
    <w:rsid w:val="00155A51"/>
    <w:rsid w:val="00155BEB"/>
    <w:rsid w:val="00155E46"/>
    <w:rsid w:val="001569BE"/>
    <w:rsid w:val="001569C4"/>
    <w:rsid w:val="00156E14"/>
    <w:rsid w:val="00156E17"/>
    <w:rsid w:val="001570EF"/>
    <w:rsid w:val="0015719B"/>
    <w:rsid w:val="001575CF"/>
    <w:rsid w:val="0015763A"/>
    <w:rsid w:val="00157656"/>
    <w:rsid w:val="0015788A"/>
    <w:rsid w:val="001578CE"/>
    <w:rsid w:val="00157A51"/>
    <w:rsid w:val="00157F78"/>
    <w:rsid w:val="00157FE0"/>
    <w:rsid w:val="001600D3"/>
    <w:rsid w:val="001601C0"/>
    <w:rsid w:val="001602DF"/>
    <w:rsid w:val="0016062C"/>
    <w:rsid w:val="0016065F"/>
    <w:rsid w:val="00160A5F"/>
    <w:rsid w:val="00160C95"/>
    <w:rsid w:val="00160CA9"/>
    <w:rsid w:val="00160F9D"/>
    <w:rsid w:val="00160FD4"/>
    <w:rsid w:val="00161215"/>
    <w:rsid w:val="001613D4"/>
    <w:rsid w:val="0016148D"/>
    <w:rsid w:val="001614A5"/>
    <w:rsid w:val="001614A8"/>
    <w:rsid w:val="00161AC1"/>
    <w:rsid w:val="00161B6C"/>
    <w:rsid w:val="00161D37"/>
    <w:rsid w:val="00161EBA"/>
    <w:rsid w:val="00161F9B"/>
    <w:rsid w:val="00162003"/>
    <w:rsid w:val="00162375"/>
    <w:rsid w:val="0016253B"/>
    <w:rsid w:val="00162628"/>
    <w:rsid w:val="001626AB"/>
    <w:rsid w:val="00162738"/>
    <w:rsid w:val="00162758"/>
    <w:rsid w:val="001628A2"/>
    <w:rsid w:val="00162ADE"/>
    <w:rsid w:val="00162E1D"/>
    <w:rsid w:val="00162F4E"/>
    <w:rsid w:val="00162FBE"/>
    <w:rsid w:val="001631FB"/>
    <w:rsid w:val="00163207"/>
    <w:rsid w:val="001633BA"/>
    <w:rsid w:val="00163698"/>
    <w:rsid w:val="0016373A"/>
    <w:rsid w:val="0016397A"/>
    <w:rsid w:val="001639DA"/>
    <w:rsid w:val="00163A9F"/>
    <w:rsid w:val="00163B62"/>
    <w:rsid w:val="00163D97"/>
    <w:rsid w:val="00163F98"/>
    <w:rsid w:val="0016441C"/>
    <w:rsid w:val="00164A2D"/>
    <w:rsid w:val="00164C2A"/>
    <w:rsid w:val="00164F77"/>
    <w:rsid w:val="00164FB6"/>
    <w:rsid w:val="0016525D"/>
    <w:rsid w:val="0016593C"/>
    <w:rsid w:val="00165E9F"/>
    <w:rsid w:val="00166300"/>
    <w:rsid w:val="001664F2"/>
    <w:rsid w:val="00166B17"/>
    <w:rsid w:val="0016716A"/>
    <w:rsid w:val="001671A7"/>
    <w:rsid w:val="00167450"/>
    <w:rsid w:val="00167487"/>
    <w:rsid w:val="0016769D"/>
    <w:rsid w:val="00167714"/>
    <w:rsid w:val="001677E3"/>
    <w:rsid w:val="00167AAA"/>
    <w:rsid w:val="00167ADB"/>
    <w:rsid w:val="00167C40"/>
    <w:rsid w:val="00167D36"/>
    <w:rsid w:val="00167D63"/>
    <w:rsid w:val="00167DF3"/>
    <w:rsid w:val="00167EC1"/>
    <w:rsid w:val="00167F50"/>
    <w:rsid w:val="00167F97"/>
    <w:rsid w:val="00170020"/>
    <w:rsid w:val="00170035"/>
    <w:rsid w:val="001701D1"/>
    <w:rsid w:val="001701EC"/>
    <w:rsid w:val="00170253"/>
    <w:rsid w:val="0017040E"/>
    <w:rsid w:val="0017042E"/>
    <w:rsid w:val="00170512"/>
    <w:rsid w:val="0017054E"/>
    <w:rsid w:val="001706F4"/>
    <w:rsid w:val="001707FE"/>
    <w:rsid w:val="0017091D"/>
    <w:rsid w:val="00170A46"/>
    <w:rsid w:val="00170ACD"/>
    <w:rsid w:val="00170B87"/>
    <w:rsid w:val="00170C29"/>
    <w:rsid w:val="00170E41"/>
    <w:rsid w:val="001710B3"/>
    <w:rsid w:val="0017119D"/>
    <w:rsid w:val="001711C9"/>
    <w:rsid w:val="00171226"/>
    <w:rsid w:val="00171250"/>
    <w:rsid w:val="0017134C"/>
    <w:rsid w:val="00171468"/>
    <w:rsid w:val="00171581"/>
    <w:rsid w:val="001715A1"/>
    <w:rsid w:val="00171ACC"/>
    <w:rsid w:val="00171C01"/>
    <w:rsid w:val="00171D11"/>
    <w:rsid w:val="00171F97"/>
    <w:rsid w:val="001722BD"/>
    <w:rsid w:val="00172406"/>
    <w:rsid w:val="00172527"/>
    <w:rsid w:val="00172888"/>
    <w:rsid w:val="0017300E"/>
    <w:rsid w:val="001730B4"/>
    <w:rsid w:val="0017316C"/>
    <w:rsid w:val="00173212"/>
    <w:rsid w:val="0017325B"/>
    <w:rsid w:val="00173401"/>
    <w:rsid w:val="0017353E"/>
    <w:rsid w:val="0017367B"/>
    <w:rsid w:val="001736BE"/>
    <w:rsid w:val="00173C88"/>
    <w:rsid w:val="00173CEB"/>
    <w:rsid w:val="00173EA4"/>
    <w:rsid w:val="00173F96"/>
    <w:rsid w:val="0017412D"/>
    <w:rsid w:val="001744A7"/>
    <w:rsid w:val="0017472C"/>
    <w:rsid w:val="0017473D"/>
    <w:rsid w:val="00174978"/>
    <w:rsid w:val="00174B35"/>
    <w:rsid w:val="00174B9F"/>
    <w:rsid w:val="00174D26"/>
    <w:rsid w:val="00174DDE"/>
    <w:rsid w:val="00174EA4"/>
    <w:rsid w:val="00175033"/>
    <w:rsid w:val="0017509B"/>
    <w:rsid w:val="00175162"/>
    <w:rsid w:val="001751A4"/>
    <w:rsid w:val="0017539C"/>
    <w:rsid w:val="001753EF"/>
    <w:rsid w:val="001758C0"/>
    <w:rsid w:val="00175A2E"/>
    <w:rsid w:val="00175BE1"/>
    <w:rsid w:val="00175EBD"/>
    <w:rsid w:val="001760B9"/>
    <w:rsid w:val="001760D5"/>
    <w:rsid w:val="00176292"/>
    <w:rsid w:val="0017637E"/>
    <w:rsid w:val="001763E8"/>
    <w:rsid w:val="00176406"/>
    <w:rsid w:val="00176688"/>
    <w:rsid w:val="00176712"/>
    <w:rsid w:val="0017701D"/>
    <w:rsid w:val="00177184"/>
    <w:rsid w:val="00177417"/>
    <w:rsid w:val="001776A7"/>
    <w:rsid w:val="0017775F"/>
    <w:rsid w:val="001777AC"/>
    <w:rsid w:val="00177991"/>
    <w:rsid w:val="00177C21"/>
    <w:rsid w:val="00177D84"/>
    <w:rsid w:val="00177DDF"/>
    <w:rsid w:val="00177E26"/>
    <w:rsid w:val="00177F59"/>
    <w:rsid w:val="0018029C"/>
    <w:rsid w:val="0018035A"/>
    <w:rsid w:val="0018055B"/>
    <w:rsid w:val="0018068D"/>
    <w:rsid w:val="00180A67"/>
    <w:rsid w:val="00180AC1"/>
    <w:rsid w:val="00180B45"/>
    <w:rsid w:val="00180CC1"/>
    <w:rsid w:val="00180D1C"/>
    <w:rsid w:val="00180D7A"/>
    <w:rsid w:val="00180E08"/>
    <w:rsid w:val="00180E27"/>
    <w:rsid w:val="00180EEE"/>
    <w:rsid w:val="00180F91"/>
    <w:rsid w:val="00181075"/>
    <w:rsid w:val="00181081"/>
    <w:rsid w:val="001810BA"/>
    <w:rsid w:val="0018132A"/>
    <w:rsid w:val="00181426"/>
    <w:rsid w:val="001815E0"/>
    <w:rsid w:val="00181708"/>
    <w:rsid w:val="0018174E"/>
    <w:rsid w:val="001817F9"/>
    <w:rsid w:val="00181A9A"/>
    <w:rsid w:val="00181BA4"/>
    <w:rsid w:val="00181CD9"/>
    <w:rsid w:val="00181D87"/>
    <w:rsid w:val="00181F8F"/>
    <w:rsid w:val="0018200F"/>
    <w:rsid w:val="00182113"/>
    <w:rsid w:val="00182142"/>
    <w:rsid w:val="001823DB"/>
    <w:rsid w:val="00182425"/>
    <w:rsid w:val="0018251E"/>
    <w:rsid w:val="0018264B"/>
    <w:rsid w:val="001826AE"/>
    <w:rsid w:val="0018271B"/>
    <w:rsid w:val="0018275E"/>
    <w:rsid w:val="001829BC"/>
    <w:rsid w:val="00182A5F"/>
    <w:rsid w:val="00182AE3"/>
    <w:rsid w:val="00182D1F"/>
    <w:rsid w:val="00182D46"/>
    <w:rsid w:val="00182D88"/>
    <w:rsid w:val="00182E2B"/>
    <w:rsid w:val="00182F92"/>
    <w:rsid w:val="00182FA3"/>
    <w:rsid w:val="001831AD"/>
    <w:rsid w:val="00183272"/>
    <w:rsid w:val="001837CB"/>
    <w:rsid w:val="00183800"/>
    <w:rsid w:val="00183852"/>
    <w:rsid w:val="00183CF7"/>
    <w:rsid w:val="00183EDE"/>
    <w:rsid w:val="001841C9"/>
    <w:rsid w:val="001841E5"/>
    <w:rsid w:val="001841EB"/>
    <w:rsid w:val="0018422C"/>
    <w:rsid w:val="001843F8"/>
    <w:rsid w:val="00184567"/>
    <w:rsid w:val="00184679"/>
    <w:rsid w:val="0018489A"/>
    <w:rsid w:val="0018496F"/>
    <w:rsid w:val="001849E0"/>
    <w:rsid w:val="00184A5F"/>
    <w:rsid w:val="00184BAF"/>
    <w:rsid w:val="00184C15"/>
    <w:rsid w:val="00184C2A"/>
    <w:rsid w:val="00184CBE"/>
    <w:rsid w:val="00184EE3"/>
    <w:rsid w:val="00185032"/>
    <w:rsid w:val="00185043"/>
    <w:rsid w:val="001851A1"/>
    <w:rsid w:val="001853D3"/>
    <w:rsid w:val="00185506"/>
    <w:rsid w:val="0018577A"/>
    <w:rsid w:val="001857E3"/>
    <w:rsid w:val="001859CC"/>
    <w:rsid w:val="0018616F"/>
    <w:rsid w:val="0018620E"/>
    <w:rsid w:val="00186449"/>
    <w:rsid w:val="001864C8"/>
    <w:rsid w:val="00186796"/>
    <w:rsid w:val="0018695E"/>
    <w:rsid w:val="00186C34"/>
    <w:rsid w:val="00186C9F"/>
    <w:rsid w:val="00186CC4"/>
    <w:rsid w:val="00186CFA"/>
    <w:rsid w:val="00186E56"/>
    <w:rsid w:val="00186E62"/>
    <w:rsid w:val="00186F93"/>
    <w:rsid w:val="001870AC"/>
    <w:rsid w:val="001871E4"/>
    <w:rsid w:val="00187272"/>
    <w:rsid w:val="001872A9"/>
    <w:rsid w:val="00187358"/>
    <w:rsid w:val="001873E9"/>
    <w:rsid w:val="001874F3"/>
    <w:rsid w:val="0018752A"/>
    <w:rsid w:val="0018763E"/>
    <w:rsid w:val="001878C8"/>
    <w:rsid w:val="00187A1D"/>
    <w:rsid w:val="00187A8D"/>
    <w:rsid w:val="00187B1A"/>
    <w:rsid w:val="00187B9D"/>
    <w:rsid w:val="00187BF8"/>
    <w:rsid w:val="00187CB8"/>
    <w:rsid w:val="00187D70"/>
    <w:rsid w:val="00187FC7"/>
    <w:rsid w:val="001902CB"/>
    <w:rsid w:val="00190346"/>
    <w:rsid w:val="0019034F"/>
    <w:rsid w:val="00190365"/>
    <w:rsid w:val="0019053B"/>
    <w:rsid w:val="00190622"/>
    <w:rsid w:val="0019092B"/>
    <w:rsid w:val="00190986"/>
    <w:rsid w:val="001909FD"/>
    <w:rsid w:val="00190BF4"/>
    <w:rsid w:val="00190C0B"/>
    <w:rsid w:val="00190DCC"/>
    <w:rsid w:val="00191184"/>
    <w:rsid w:val="0019130A"/>
    <w:rsid w:val="0019143A"/>
    <w:rsid w:val="001914D6"/>
    <w:rsid w:val="0019151F"/>
    <w:rsid w:val="00191610"/>
    <w:rsid w:val="00191A2A"/>
    <w:rsid w:val="00191CA4"/>
    <w:rsid w:val="00191E4E"/>
    <w:rsid w:val="00191F7A"/>
    <w:rsid w:val="00192058"/>
    <w:rsid w:val="00192108"/>
    <w:rsid w:val="001921E9"/>
    <w:rsid w:val="00192370"/>
    <w:rsid w:val="00192573"/>
    <w:rsid w:val="00192588"/>
    <w:rsid w:val="00192611"/>
    <w:rsid w:val="00192669"/>
    <w:rsid w:val="001928B7"/>
    <w:rsid w:val="001929CF"/>
    <w:rsid w:val="00192D05"/>
    <w:rsid w:val="00192D48"/>
    <w:rsid w:val="00193038"/>
    <w:rsid w:val="00193055"/>
    <w:rsid w:val="001934BB"/>
    <w:rsid w:val="00193698"/>
    <w:rsid w:val="001937F8"/>
    <w:rsid w:val="00193969"/>
    <w:rsid w:val="00193A2B"/>
    <w:rsid w:val="00193AD7"/>
    <w:rsid w:val="00193D42"/>
    <w:rsid w:val="00193F3E"/>
    <w:rsid w:val="00193FB8"/>
    <w:rsid w:val="00193FCB"/>
    <w:rsid w:val="00193FF5"/>
    <w:rsid w:val="00194234"/>
    <w:rsid w:val="00194363"/>
    <w:rsid w:val="001943DB"/>
    <w:rsid w:val="00194564"/>
    <w:rsid w:val="00194617"/>
    <w:rsid w:val="00194625"/>
    <w:rsid w:val="00194844"/>
    <w:rsid w:val="00194A31"/>
    <w:rsid w:val="00194BCB"/>
    <w:rsid w:val="00194C7C"/>
    <w:rsid w:val="00194DB8"/>
    <w:rsid w:val="00194DC2"/>
    <w:rsid w:val="0019515B"/>
    <w:rsid w:val="001954FB"/>
    <w:rsid w:val="00195674"/>
    <w:rsid w:val="0019567B"/>
    <w:rsid w:val="001956CE"/>
    <w:rsid w:val="00195768"/>
    <w:rsid w:val="001957BC"/>
    <w:rsid w:val="0019594C"/>
    <w:rsid w:val="0019596F"/>
    <w:rsid w:val="00195B39"/>
    <w:rsid w:val="00195C13"/>
    <w:rsid w:val="00195C7A"/>
    <w:rsid w:val="00195C95"/>
    <w:rsid w:val="00195CBE"/>
    <w:rsid w:val="00195EB5"/>
    <w:rsid w:val="00195F1F"/>
    <w:rsid w:val="001960C9"/>
    <w:rsid w:val="001966B3"/>
    <w:rsid w:val="001967C2"/>
    <w:rsid w:val="00196830"/>
    <w:rsid w:val="0019683D"/>
    <w:rsid w:val="00196847"/>
    <w:rsid w:val="00196852"/>
    <w:rsid w:val="00196ABF"/>
    <w:rsid w:val="00196CF8"/>
    <w:rsid w:val="00196D06"/>
    <w:rsid w:val="001970B2"/>
    <w:rsid w:val="001971AC"/>
    <w:rsid w:val="0019778F"/>
    <w:rsid w:val="0019785A"/>
    <w:rsid w:val="001978AD"/>
    <w:rsid w:val="00197924"/>
    <w:rsid w:val="00197B32"/>
    <w:rsid w:val="00197DAE"/>
    <w:rsid w:val="00197F85"/>
    <w:rsid w:val="001A02BC"/>
    <w:rsid w:val="001A0442"/>
    <w:rsid w:val="001A0540"/>
    <w:rsid w:val="001A0600"/>
    <w:rsid w:val="001A069B"/>
    <w:rsid w:val="001A0752"/>
    <w:rsid w:val="001A09E9"/>
    <w:rsid w:val="001A0A4E"/>
    <w:rsid w:val="001A0D01"/>
    <w:rsid w:val="001A0D82"/>
    <w:rsid w:val="001A0DB6"/>
    <w:rsid w:val="001A0E84"/>
    <w:rsid w:val="001A0ED4"/>
    <w:rsid w:val="001A0F34"/>
    <w:rsid w:val="001A11A6"/>
    <w:rsid w:val="001A12C4"/>
    <w:rsid w:val="001A137C"/>
    <w:rsid w:val="001A151E"/>
    <w:rsid w:val="001A177E"/>
    <w:rsid w:val="001A185A"/>
    <w:rsid w:val="001A1958"/>
    <w:rsid w:val="001A1B50"/>
    <w:rsid w:val="001A1B70"/>
    <w:rsid w:val="001A1F1B"/>
    <w:rsid w:val="001A215F"/>
    <w:rsid w:val="001A22F6"/>
    <w:rsid w:val="001A2447"/>
    <w:rsid w:val="001A24DA"/>
    <w:rsid w:val="001A24FB"/>
    <w:rsid w:val="001A2534"/>
    <w:rsid w:val="001A2616"/>
    <w:rsid w:val="001A276D"/>
    <w:rsid w:val="001A279F"/>
    <w:rsid w:val="001A2894"/>
    <w:rsid w:val="001A2A70"/>
    <w:rsid w:val="001A330F"/>
    <w:rsid w:val="001A3409"/>
    <w:rsid w:val="001A358A"/>
    <w:rsid w:val="001A35FC"/>
    <w:rsid w:val="001A364C"/>
    <w:rsid w:val="001A3AEC"/>
    <w:rsid w:val="001A3EDE"/>
    <w:rsid w:val="001A3FC9"/>
    <w:rsid w:val="001A4025"/>
    <w:rsid w:val="001A4045"/>
    <w:rsid w:val="001A40B8"/>
    <w:rsid w:val="001A411A"/>
    <w:rsid w:val="001A42C7"/>
    <w:rsid w:val="001A442A"/>
    <w:rsid w:val="001A445E"/>
    <w:rsid w:val="001A45DB"/>
    <w:rsid w:val="001A4632"/>
    <w:rsid w:val="001A46F9"/>
    <w:rsid w:val="001A4A48"/>
    <w:rsid w:val="001A4C28"/>
    <w:rsid w:val="001A4D1C"/>
    <w:rsid w:val="001A4F0C"/>
    <w:rsid w:val="001A5084"/>
    <w:rsid w:val="001A5149"/>
    <w:rsid w:val="001A5284"/>
    <w:rsid w:val="001A557B"/>
    <w:rsid w:val="001A5879"/>
    <w:rsid w:val="001A5D64"/>
    <w:rsid w:val="001A5DCC"/>
    <w:rsid w:val="001A5EAF"/>
    <w:rsid w:val="001A5F18"/>
    <w:rsid w:val="001A608A"/>
    <w:rsid w:val="001A60CE"/>
    <w:rsid w:val="001A6386"/>
    <w:rsid w:val="001A66CD"/>
    <w:rsid w:val="001A673B"/>
    <w:rsid w:val="001A67BF"/>
    <w:rsid w:val="001A68CC"/>
    <w:rsid w:val="001A68E2"/>
    <w:rsid w:val="001A6C6D"/>
    <w:rsid w:val="001A726A"/>
    <w:rsid w:val="001A731A"/>
    <w:rsid w:val="001A7401"/>
    <w:rsid w:val="001A7610"/>
    <w:rsid w:val="001A7B3D"/>
    <w:rsid w:val="001A7C00"/>
    <w:rsid w:val="001A7C76"/>
    <w:rsid w:val="001A7D66"/>
    <w:rsid w:val="001A7DF6"/>
    <w:rsid w:val="001B0005"/>
    <w:rsid w:val="001B0581"/>
    <w:rsid w:val="001B05C6"/>
    <w:rsid w:val="001B066E"/>
    <w:rsid w:val="001B08D4"/>
    <w:rsid w:val="001B09F3"/>
    <w:rsid w:val="001B0B67"/>
    <w:rsid w:val="001B1228"/>
    <w:rsid w:val="001B124D"/>
    <w:rsid w:val="001B1364"/>
    <w:rsid w:val="001B136F"/>
    <w:rsid w:val="001B13EB"/>
    <w:rsid w:val="001B14C1"/>
    <w:rsid w:val="001B162E"/>
    <w:rsid w:val="001B1891"/>
    <w:rsid w:val="001B1AF4"/>
    <w:rsid w:val="001B1B7A"/>
    <w:rsid w:val="001B1BF6"/>
    <w:rsid w:val="001B1C05"/>
    <w:rsid w:val="001B1DEC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F87"/>
    <w:rsid w:val="001B310F"/>
    <w:rsid w:val="001B3228"/>
    <w:rsid w:val="001B33E3"/>
    <w:rsid w:val="001B394A"/>
    <w:rsid w:val="001B3A57"/>
    <w:rsid w:val="001B3CBE"/>
    <w:rsid w:val="001B3DAA"/>
    <w:rsid w:val="001B3DFC"/>
    <w:rsid w:val="001B3E1E"/>
    <w:rsid w:val="001B3FA5"/>
    <w:rsid w:val="001B402E"/>
    <w:rsid w:val="001B410E"/>
    <w:rsid w:val="001B41DB"/>
    <w:rsid w:val="001B435D"/>
    <w:rsid w:val="001B4561"/>
    <w:rsid w:val="001B4579"/>
    <w:rsid w:val="001B4BAF"/>
    <w:rsid w:val="001B4C3D"/>
    <w:rsid w:val="001B4CB8"/>
    <w:rsid w:val="001B4D6B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B6"/>
    <w:rsid w:val="001B59E3"/>
    <w:rsid w:val="001B5B21"/>
    <w:rsid w:val="001B5C27"/>
    <w:rsid w:val="001B60CE"/>
    <w:rsid w:val="001B6130"/>
    <w:rsid w:val="001B61F0"/>
    <w:rsid w:val="001B629E"/>
    <w:rsid w:val="001B637A"/>
    <w:rsid w:val="001B64A9"/>
    <w:rsid w:val="001B6587"/>
    <w:rsid w:val="001B696F"/>
    <w:rsid w:val="001B6BA4"/>
    <w:rsid w:val="001B6E55"/>
    <w:rsid w:val="001B6F45"/>
    <w:rsid w:val="001B7078"/>
    <w:rsid w:val="001B71C7"/>
    <w:rsid w:val="001B72BA"/>
    <w:rsid w:val="001B7338"/>
    <w:rsid w:val="001B747A"/>
    <w:rsid w:val="001B747C"/>
    <w:rsid w:val="001B76FE"/>
    <w:rsid w:val="001B7AF6"/>
    <w:rsid w:val="001B7C34"/>
    <w:rsid w:val="001B7C5B"/>
    <w:rsid w:val="001B7CA2"/>
    <w:rsid w:val="001B7CC8"/>
    <w:rsid w:val="001C03A4"/>
    <w:rsid w:val="001C0536"/>
    <w:rsid w:val="001C054F"/>
    <w:rsid w:val="001C0562"/>
    <w:rsid w:val="001C06E7"/>
    <w:rsid w:val="001C06F0"/>
    <w:rsid w:val="001C089E"/>
    <w:rsid w:val="001C08E8"/>
    <w:rsid w:val="001C0A20"/>
    <w:rsid w:val="001C0A8A"/>
    <w:rsid w:val="001C0B3B"/>
    <w:rsid w:val="001C0E92"/>
    <w:rsid w:val="001C10BE"/>
    <w:rsid w:val="001C1267"/>
    <w:rsid w:val="001C1453"/>
    <w:rsid w:val="001C14DA"/>
    <w:rsid w:val="001C16DC"/>
    <w:rsid w:val="001C18E4"/>
    <w:rsid w:val="001C1A9E"/>
    <w:rsid w:val="001C1BB9"/>
    <w:rsid w:val="001C212A"/>
    <w:rsid w:val="001C2277"/>
    <w:rsid w:val="001C2366"/>
    <w:rsid w:val="001C2754"/>
    <w:rsid w:val="001C2AA3"/>
    <w:rsid w:val="001C2AEB"/>
    <w:rsid w:val="001C2DA2"/>
    <w:rsid w:val="001C2F19"/>
    <w:rsid w:val="001C3078"/>
    <w:rsid w:val="001C3973"/>
    <w:rsid w:val="001C3A4F"/>
    <w:rsid w:val="001C3ABC"/>
    <w:rsid w:val="001C3BF5"/>
    <w:rsid w:val="001C3D12"/>
    <w:rsid w:val="001C3E69"/>
    <w:rsid w:val="001C3F41"/>
    <w:rsid w:val="001C401F"/>
    <w:rsid w:val="001C404B"/>
    <w:rsid w:val="001C427D"/>
    <w:rsid w:val="001C440C"/>
    <w:rsid w:val="001C4B5D"/>
    <w:rsid w:val="001C4C7C"/>
    <w:rsid w:val="001C4D05"/>
    <w:rsid w:val="001C4E5B"/>
    <w:rsid w:val="001C4F6C"/>
    <w:rsid w:val="001C4F7D"/>
    <w:rsid w:val="001C50F7"/>
    <w:rsid w:val="001C51F3"/>
    <w:rsid w:val="001C537E"/>
    <w:rsid w:val="001C5483"/>
    <w:rsid w:val="001C5788"/>
    <w:rsid w:val="001C59C5"/>
    <w:rsid w:val="001C5A90"/>
    <w:rsid w:val="001C5F01"/>
    <w:rsid w:val="001C60E5"/>
    <w:rsid w:val="001C6328"/>
    <w:rsid w:val="001C6461"/>
    <w:rsid w:val="001C6661"/>
    <w:rsid w:val="001C66D7"/>
    <w:rsid w:val="001C6883"/>
    <w:rsid w:val="001C6918"/>
    <w:rsid w:val="001C6A29"/>
    <w:rsid w:val="001C6B40"/>
    <w:rsid w:val="001C6DD0"/>
    <w:rsid w:val="001C6F50"/>
    <w:rsid w:val="001C6FC4"/>
    <w:rsid w:val="001C70B7"/>
    <w:rsid w:val="001C70D3"/>
    <w:rsid w:val="001C7162"/>
    <w:rsid w:val="001C716E"/>
    <w:rsid w:val="001C7196"/>
    <w:rsid w:val="001C7285"/>
    <w:rsid w:val="001C73B4"/>
    <w:rsid w:val="001C775A"/>
    <w:rsid w:val="001C7787"/>
    <w:rsid w:val="001C783D"/>
    <w:rsid w:val="001C7975"/>
    <w:rsid w:val="001C7A4B"/>
    <w:rsid w:val="001C7E95"/>
    <w:rsid w:val="001C7F4B"/>
    <w:rsid w:val="001D00E5"/>
    <w:rsid w:val="001D01D6"/>
    <w:rsid w:val="001D0250"/>
    <w:rsid w:val="001D0268"/>
    <w:rsid w:val="001D0280"/>
    <w:rsid w:val="001D0430"/>
    <w:rsid w:val="001D07E5"/>
    <w:rsid w:val="001D0B3D"/>
    <w:rsid w:val="001D0F13"/>
    <w:rsid w:val="001D0F9F"/>
    <w:rsid w:val="001D12B1"/>
    <w:rsid w:val="001D154B"/>
    <w:rsid w:val="001D1A1B"/>
    <w:rsid w:val="001D1AA5"/>
    <w:rsid w:val="001D1AAF"/>
    <w:rsid w:val="001D1D98"/>
    <w:rsid w:val="001D1DEE"/>
    <w:rsid w:val="001D2055"/>
    <w:rsid w:val="001D215E"/>
    <w:rsid w:val="001D217B"/>
    <w:rsid w:val="001D21FD"/>
    <w:rsid w:val="001D23C3"/>
    <w:rsid w:val="001D242D"/>
    <w:rsid w:val="001D25D6"/>
    <w:rsid w:val="001D2826"/>
    <w:rsid w:val="001D288F"/>
    <w:rsid w:val="001D2970"/>
    <w:rsid w:val="001D29A8"/>
    <w:rsid w:val="001D2A68"/>
    <w:rsid w:val="001D2E7B"/>
    <w:rsid w:val="001D2EBA"/>
    <w:rsid w:val="001D3533"/>
    <w:rsid w:val="001D3600"/>
    <w:rsid w:val="001D361A"/>
    <w:rsid w:val="001D36E6"/>
    <w:rsid w:val="001D3BCE"/>
    <w:rsid w:val="001D3BD7"/>
    <w:rsid w:val="001D3CB0"/>
    <w:rsid w:val="001D3CF3"/>
    <w:rsid w:val="001D3E30"/>
    <w:rsid w:val="001D3EFF"/>
    <w:rsid w:val="001D3F43"/>
    <w:rsid w:val="001D3FC8"/>
    <w:rsid w:val="001D401D"/>
    <w:rsid w:val="001D40BE"/>
    <w:rsid w:val="001D4144"/>
    <w:rsid w:val="001D4176"/>
    <w:rsid w:val="001D4389"/>
    <w:rsid w:val="001D4791"/>
    <w:rsid w:val="001D47F3"/>
    <w:rsid w:val="001D4898"/>
    <w:rsid w:val="001D4950"/>
    <w:rsid w:val="001D4AB3"/>
    <w:rsid w:val="001D4B80"/>
    <w:rsid w:val="001D4C2D"/>
    <w:rsid w:val="001D4D3C"/>
    <w:rsid w:val="001D4DDB"/>
    <w:rsid w:val="001D4E6E"/>
    <w:rsid w:val="001D4E8D"/>
    <w:rsid w:val="001D503C"/>
    <w:rsid w:val="001D5051"/>
    <w:rsid w:val="001D57DB"/>
    <w:rsid w:val="001D590E"/>
    <w:rsid w:val="001D5C1D"/>
    <w:rsid w:val="001D5D1C"/>
    <w:rsid w:val="001D5FA5"/>
    <w:rsid w:val="001D628F"/>
    <w:rsid w:val="001D6324"/>
    <w:rsid w:val="001D634F"/>
    <w:rsid w:val="001D644C"/>
    <w:rsid w:val="001D64E3"/>
    <w:rsid w:val="001D66FD"/>
    <w:rsid w:val="001D670A"/>
    <w:rsid w:val="001D6818"/>
    <w:rsid w:val="001D6842"/>
    <w:rsid w:val="001D6879"/>
    <w:rsid w:val="001D6930"/>
    <w:rsid w:val="001D6977"/>
    <w:rsid w:val="001D6A41"/>
    <w:rsid w:val="001D6BD0"/>
    <w:rsid w:val="001D6D43"/>
    <w:rsid w:val="001D6DA1"/>
    <w:rsid w:val="001D6F59"/>
    <w:rsid w:val="001D7090"/>
    <w:rsid w:val="001D7105"/>
    <w:rsid w:val="001D7527"/>
    <w:rsid w:val="001D76E9"/>
    <w:rsid w:val="001D78EB"/>
    <w:rsid w:val="001D7D6C"/>
    <w:rsid w:val="001D7D76"/>
    <w:rsid w:val="001E0038"/>
    <w:rsid w:val="001E0043"/>
    <w:rsid w:val="001E0132"/>
    <w:rsid w:val="001E0310"/>
    <w:rsid w:val="001E047B"/>
    <w:rsid w:val="001E0601"/>
    <w:rsid w:val="001E0D29"/>
    <w:rsid w:val="001E1018"/>
    <w:rsid w:val="001E10B2"/>
    <w:rsid w:val="001E1260"/>
    <w:rsid w:val="001E1360"/>
    <w:rsid w:val="001E13A6"/>
    <w:rsid w:val="001E140E"/>
    <w:rsid w:val="001E1530"/>
    <w:rsid w:val="001E15D1"/>
    <w:rsid w:val="001E185A"/>
    <w:rsid w:val="001E197F"/>
    <w:rsid w:val="001E1C3A"/>
    <w:rsid w:val="001E1E7E"/>
    <w:rsid w:val="001E1EF1"/>
    <w:rsid w:val="001E1F87"/>
    <w:rsid w:val="001E209A"/>
    <w:rsid w:val="001E229D"/>
    <w:rsid w:val="001E2465"/>
    <w:rsid w:val="001E2503"/>
    <w:rsid w:val="001E269E"/>
    <w:rsid w:val="001E2755"/>
    <w:rsid w:val="001E28F2"/>
    <w:rsid w:val="001E2B2A"/>
    <w:rsid w:val="001E2BDB"/>
    <w:rsid w:val="001E2C61"/>
    <w:rsid w:val="001E2EE3"/>
    <w:rsid w:val="001E2F35"/>
    <w:rsid w:val="001E2F60"/>
    <w:rsid w:val="001E2FA2"/>
    <w:rsid w:val="001E3163"/>
    <w:rsid w:val="001E334D"/>
    <w:rsid w:val="001E3375"/>
    <w:rsid w:val="001E3389"/>
    <w:rsid w:val="001E33FB"/>
    <w:rsid w:val="001E364A"/>
    <w:rsid w:val="001E392A"/>
    <w:rsid w:val="001E3951"/>
    <w:rsid w:val="001E3D74"/>
    <w:rsid w:val="001E3DDF"/>
    <w:rsid w:val="001E4050"/>
    <w:rsid w:val="001E42E1"/>
    <w:rsid w:val="001E4492"/>
    <w:rsid w:val="001E44C9"/>
    <w:rsid w:val="001E4564"/>
    <w:rsid w:val="001E45C1"/>
    <w:rsid w:val="001E4757"/>
    <w:rsid w:val="001E4B19"/>
    <w:rsid w:val="001E4B32"/>
    <w:rsid w:val="001E4CDB"/>
    <w:rsid w:val="001E4D69"/>
    <w:rsid w:val="001E4DE4"/>
    <w:rsid w:val="001E4E95"/>
    <w:rsid w:val="001E4F6F"/>
    <w:rsid w:val="001E5109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761"/>
    <w:rsid w:val="001E589F"/>
    <w:rsid w:val="001E5A2E"/>
    <w:rsid w:val="001E5FB1"/>
    <w:rsid w:val="001E6314"/>
    <w:rsid w:val="001E64A3"/>
    <w:rsid w:val="001E65A9"/>
    <w:rsid w:val="001E65BE"/>
    <w:rsid w:val="001E6786"/>
    <w:rsid w:val="001E6885"/>
    <w:rsid w:val="001E69D2"/>
    <w:rsid w:val="001E6A6F"/>
    <w:rsid w:val="001E6AC8"/>
    <w:rsid w:val="001E6BB5"/>
    <w:rsid w:val="001E6D2C"/>
    <w:rsid w:val="001E6DD4"/>
    <w:rsid w:val="001E6E32"/>
    <w:rsid w:val="001E7189"/>
    <w:rsid w:val="001E7352"/>
    <w:rsid w:val="001E756E"/>
    <w:rsid w:val="001E7620"/>
    <w:rsid w:val="001E77CC"/>
    <w:rsid w:val="001E7ACF"/>
    <w:rsid w:val="001E7D24"/>
    <w:rsid w:val="001E7E3A"/>
    <w:rsid w:val="001E7FE1"/>
    <w:rsid w:val="001F0021"/>
    <w:rsid w:val="001F00A5"/>
    <w:rsid w:val="001F02B0"/>
    <w:rsid w:val="001F03C6"/>
    <w:rsid w:val="001F04CC"/>
    <w:rsid w:val="001F05E9"/>
    <w:rsid w:val="001F076D"/>
    <w:rsid w:val="001F0833"/>
    <w:rsid w:val="001F09A8"/>
    <w:rsid w:val="001F0A7A"/>
    <w:rsid w:val="001F0AA5"/>
    <w:rsid w:val="001F0ABF"/>
    <w:rsid w:val="001F0BEE"/>
    <w:rsid w:val="001F0C52"/>
    <w:rsid w:val="001F0CDC"/>
    <w:rsid w:val="001F11D7"/>
    <w:rsid w:val="001F11F6"/>
    <w:rsid w:val="001F1243"/>
    <w:rsid w:val="001F13AE"/>
    <w:rsid w:val="001F141F"/>
    <w:rsid w:val="001F196D"/>
    <w:rsid w:val="001F1BFF"/>
    <w:rsid w:val="001F1EEE"/>
    <w:rsid w:val="001F208E"/>
    <w:rsid w:val="001F214E"/>
    <w:rsid w:val="001F21B7"/>
    <w:rsid w:val="001F2330"/>
    <w:rsid w:val="001F253B"/>
    <w:rsid w:val="001F2551"/>
    <w:rsid w:val="001F278D"/>
    <w:rsid w:val="001F29FE"/>
    <w:rsid w:val="001F2A85"/>
    <w:rsid w:val="001F304F"/>
    <w:rsid w:val="001F3180"/>
    <w:rsid w:val="001F3234"/>
    <w:rsid w:val="001F32B0"/>
    <w:rsid w:val="001F33FD"/>
    <w:rsid w:val="001F37CA"/>
    <w:rsid w:val="001F3833"/>
    <w:rsid w:val="001F38D7"/>
    <w:rsid w:val="001F38F0"/>
    <w:rsid w:val="001F3908"/>
    <w:rsid w:val="001F3912"/>
    <w:rsid w:val="001F3A8C"/>
    <w:rsid w:val="001F3B8E"/>
    <w:rsid w:val="001F3D88"/>
    <w:rsid w:val="001F3F75"/>
    <w:rsid w:val="001F40BC"/>
    <w:rsid w:val="001F40BF"/>
    <w:rsid w:val="001F4111"/>
    <w:rsid w:val="001F41F1"/>
    <w:rsid w:val="001F4343"/>
    <w:rsid w:val="001F4398"/>
    <w:rsid w:val="001F44E2"/>
    <w:rsid w:val="001F47B3"/>
    <w:rsid w:val="001F48A0"/>
    <w:rsid w:val="001F492E"/>
    <w:rsid w:val="001F4A15"/>
    <w:rsid w:val="001F4A66"/>
    <w:rsid w:val="001F4A9F"/>
    <w:rsid w:val="001F4CD5"/>
    <w:rsid w:val="001F4D84"/>
    <w:rsid w:val="001F4E16"/>
    <w:rsid w:val="001F4E1B"/>
    <w:rsid w:val="001F5082"/>
    <w:rsid w:val="001F5157"/>
    <w:rsid w:val="001F5189"/>
    <w:rsid w:val="001F538A"/>
    <w:rsid w:val="001F54D5"/>
    <w:rsid w:val="001F5623"/>
    <w:rsid w:val="001F56C2"/>
    <w:rsid w:val="001F56F8"/>
    <w:rsid w:val="001F5861"/>
    <w:rsid w:val="001F5B7F"/>
    <w:rsid w:val="001F5B97"/>
    <w:rsid w:val="001F5CA5"/>
    <w:rsid w:val="001F5D7E"/>
    <w:rsid w:val="001F5E76"/>
    <w:rsid w:val="001F5ED1"/>
    <w:rsid w:val="001F6067"/>
    <w:rsid w:val="001F6122"/>
    <w:rsid w:val="001F6293"/>
    <w:rsid w:val="001F629D"/>
    <w:rsid w:val="001F64A5"/>
    <w:rsid w:val="001F64E5"/>
    <w:rsid w:val="001F6594"/>
    <w:rsid w:val="001F6778"/>
    <w:rsid w:val="001F69B1"/>
    <w:rsid w:val="001F6B57"/>
    <w:rsid w:val="001F6D1C"/>
    <w:rsid w:val="001F6D3C"/>
    <w:rsid w:val="001F6DA2"/>
    <w:rsid w:val="001F6FC1"/>
    <w:rsid w:val="001F70B3"/>
    <w:rsid w:val="001F70EF"/>
    <w:rsid w:val="001F7133"/>
    <w:rsid w:val="001F7198"/>
    <w:rsid w:val="001F72C7"/>
    <w:rsid w:val="001F73A0"/>
    <w:rsid w:val="001F7517"/>
    <w:rsid w:val="001F7572"/>
    <w:rsid w:val="001F79FC"/>
    <w:rsid w:val="001F7F58"/>
    <w:rsid w:val="0020003F"/>
    <w:rsid w:val="002001E0"/>
    <w:rsid w:val="00200308"/>
    <w:rsid w:val="00200422"/>
    <w:rsid w:val="002004EA"/>
    <w:rsid w:val="00200584"/>
    <w:rsid w:val="00200595"/>
    <w:rsid w:val="002005AA"/>
    <w:rsid w:val="0020061F"/>
    <w:rsid w:val="00200779"/>
    <w:rsid w:val="0020095F"/>
    <w:rsid w:val="00200A1F"/>
    <w:rsid w:val="00200A4B"/>
    <w:rsid w:val="00200D64"/>
    <w:rsid w:val="00200DEB"/>
    <w:rsid w:val="00200DF2"/>
    <w:rsid w:val="00200EA6"/>
    <w:rsid w:val="00200EE9"/>
    <w:rsid w:val="00200FCC"/>
    <w:rsid w:val="002010A0"/>
    <w:rsid w:val="0020118A"/>
    <w:rsid w:val="002011A6"/>
    <w:rsid w:val="002013AD"/>
    <w:rsid w:val="00201608"/>
    <w:rsid w:val="00201662"/>
    <w:rsid w:val="002016E6"/>
    <w:rsid w:val="00201715"/>
    <w:rsid w:val="0020192D"/>
    <w:rsid w:val="00201949"/>
    <w:rsid w:val="00201986"/>
    <w:rsid w:val="00201A8F"/>
    <w:rsid w:val="00201C18"/>
    <w:rsid w:val="00201D0C"/>
    <w:rsid w:val="00201D31"/>
    <w:rsid w:val="00201EF3"/>
    <w:rsid w:val="00202008"/>
    <w:rsid w:val="002020BB"/>
    <w:rsid w:val="002020F1"/>
    <w:rsid w:val="002020F8"/>
    <w:rsid w:val="002022C0"/>
    <w:rsid w:val="0020240F"/>
    <w:rsid w:val="00202444"/>
    <w:rsid w:val="00202501"/>
    <w:rsid w:val="00202A0D"/>
    <w:rsid w:val="00202A16"/>
    <w:rsid w:val="00202CD1"/>
    <w:rsid w:val="00202DD2"/>
    <w:rsid w:val="00202E46"/>
    <w:rsid w:val="00202F42"/>
    <w:rsid w:val="00203089"/>
    <w:rsid w:val="00203316"/>
    <w:rsid w:val="0020338C"/>
    <w:rsid w:val="002033AF"/>
    <w:rsid w:val="002035F2"/>
    <w:rsid w:val="0020381C"/>
    <w:rsid w:val="00203846"/>
    <w:rsid w:val="00203946"/>
    <w:rsid w:val="00203A25"/>
    <w:rsid w:val="00203B2F"/>
    <w:rsid w:val="00203EA7"/>
    <w:rsid w:val="00203FEE"/>
    <w:rsid w:val="00204633"/>
    <w:rsid w:val="0020482C"/>
    <w:rsid w:val="002048E3"/>
    <w:rsid w:val="0020496D"/>
    <w:rsid w:val="00204C52"/>
    <w:rsid w:val="002050B2"/>
    <w:rsid w:val="00205139"/>
    <w:rsid w:val="00205201"/>
    <w:rsid w:val="00205305"/>
    <w:rsid w:val="0020534B"/>
    <w:rsid w:val="00205564"/>
    <w:rsid w:val="00205617"/>
    <w:rsid w:val="002056BE"/>
    <w:rsid w:val="002056C8"/>
    <w:rsid w:val="002058B0"/>
    <w:rsid w:val="00205ABF"/>
    <w:rsid w:val="00205B66"/>
    <w:rsid w:val="00205BD4"/>
    <w:rsid w:val="00205C05"/>
    <w:rsid w:val="002061E8"/>
    <w:rsid w:val="002063D8"/>
    <w:rsid w:val="002064BA"/>
    <w:rsid w:val="002067D0"/>
    <w:rsid w:val="00206A0E"/>
    <w:rsid w:val="00206A3B"/>
    <w:rsid w:val="00206C62"/>
    <w:rsid w:val="00206D6A"/>
    <w:rsid w:val="00206FBF"/>
    <w:rsid w:val="00206FF4"/>
    <w:rsid w:val="0020753C"/>
    <w:rsid w:val="0020778C"/>
    <w:rsid w:val="002078D3"/>
    <w:rsid w:val="00207C14"/>
    <w:rsid w:val="00207E47"/>
    <w:rsid w:val="00210107"/>
    <w:rsid w:val="00210297"/>
    <w:rsid w:val="0021032C"/>
    <w:rsid w:val="002103CD"/>
    <w:rsid w:val="002106C3"/>
    <w:rsid w:val="00210798"/>
    <w:rsid w:val="00210838"/>
    <w:rsid w:val="00210AF8"/>
    <w:rsid w:val="00210C34"/>
    <w:rsid w:val="00210DD8"/>
    <w:rsid w:val="00210EFC"/>
    <w:rsid w:val="00211027"/>
    <w:rsid w:val="0021105D"/>
    <w:rsid w:val="00211188"/>
    <w:rsid w:val="0021145F"/>
    <w:rsid w:val="002115BA"/>
    <w:rsid w:val="00211697"/>
    <w:rsid w:val="00211714"/>
    <w:rsid w:val="00211A5C"/>
    <w:rsid w:val="00211C30"/>
    <w:rsid w:val="00211D6B"/>
    <w:rsid w:val="00211FD0"/>
    <w:rsid w:val="00212218"/>
    <w:rsid w:val="0021239B"/>
    <w:rsid w:val="0021257F"/>
    <w:rsid w:val="00212837"/>
    <w:rsid w:val="002129A2"/>
    <w:rsid w:val="002129AC"/>
    <w:rsid w:val="002129DF"/>
    <w:rsid w:val="00212A30"/>
    <w:rsid w:val="00212ABD"/>
    <w:rsid w:val="00212B31"/>
    <w:rsid w:val="00212B9D"/>
    <w:rsid w:val="00212E47"/>
    <w:rsid w:val="00212E51"/>
    <w:rsid w:val="00212E67"/>
    <w:rsid w:val="00212FE1"/>
    <w:rsid w:val="002134A6"/>
    <w:rsid w:val="0021391A"/>
    <w:rsid w:val="002139A7"/>
    <w:rsid w:val="00213AB5"/>
    <w:rsid w:val="00213EAF"/>
    <w:rsid w:val="0021414D"/>
    <w:rsid w:val="0021422F"/>
    <w:rsid w:val="002143CA"/>
    <w:rsid w:val="00214537"/>
    <w:rsid w:val="00214770"/>
    <w:rsid w:val="0021498A"/>
    <w:rsid w:val="00214C14"/>
    <w:rsid w:val="00214DA4"/>
    <w:rsid w:val="00214ED4"/>
    <w:rsid w:val="00214F1A"/>
    <w:rsid w:val="00215006"/>
    <w:rsid w:val="0021501F"/>
    <w:rsid w:val="00215743"/>
    <w:rsid w:val="002158AD"/>
    <w:rsid w:val="00215963"/>
    <w:rsid w:val="00215BA0"/>
    <w:rsid w:val="00215C10"/>
    <w:rsid w:val="00215C36"/>
    <w:rsid w:val="00215D5F"/>
    <w:rsid w:val="00215D91"/>
    <w:rsid w:val="00215F18"/>
    <w:rsid w:val="002161D4"/>
    <w:rsid w:val="002164A1"/>
    <w:rsid w:val="0021654A"/>
    <w:rsid w:val="002165B0"/>
    <w:rsid w:val="0021666C"/>
    <w:rsid w:val="00216830"/>
    <w:rsid w:val="00216B62"/>
    <w:rsid w:val="00216BCB"/>
    <w:rsid w:val="00216D68"/>
    <w:rsid w:val="00216EBD"/>
    <w:rsid w:val="00216EE1"/>
    <w:rsid w:val="0021709E"/>
    <w:rsid w:val="00217208"/>
    <w:rsid w:val="002172FE"/>
    <w:rsid w:val="002173F8"/>
    <w:rsid w:val="002179DE"/>
    <w:rsid w:val="00217ADA"/>
    <w:rsid w:val="00217BBE"/>
    <w:rsid w:val="00217BF3"/>
    <w:rsid w:val="00220016"/>
    <w:rsid w:val="00220543"/>
    <w:rsid w:val="00220B72"/>
    <w:rsid w:val="00220CE4"/>
    <w:rsid w:val="00221303"/>
    <w:rsid w:val="002213C4"/>
    <w:rsid w:val="00221497"/>
    <w:rsid w:val="00221629"/>
    <w:rsid w:val="002217B6"/>
    <w:rsid w:val="002217C8"/>
    <w:rsid w:val="00221B25"/>
    <w:rsid w:val="00221BE4"/>
    <w:rsid w:val="00221FBF"/>
    <w:rsid w:val="0022201B"/>
    <w:rsid w:val="0022209C"/>
    <w:rsid w:val="002222B0"/>
    <w:rsid w:val="00222415"/>
    <w:rsid w:val="0022251E"/>
    <w:rsid w:val="002226DB"/>
    <w:rsid w:val="00222730"/>
    <w:rsid w:val="00222749"/>
    <w:rsid w:val="002227C4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3BB6"/>
    <w:rsid w:val="00224331"/>
    <w:rsid w:val="0022433D"/>
    <w:rsid w:val="00224439"/>
    <w:rsid w:val="00224565"/>
    <w:rsid w:val="002245FF"/>
    <w:rsid w:val="00224673"/>
    <w:rsid w:val="002247AB"/>
    <w:rsid w:val="002247CC"/>
    <w:rsid w:val="00224946"/>
    <w:rsid w:val="00224A05"/>
    <w:rsid w:val="00224C25"/>
    <w:rsid w:val="00225130"/>
    <w:rsid w:val="00225257"/>
    <w:rsid w:val="002252FF"/>
    <w:rsid w:val="00225405"/>
    <w:rsid w:val="0022570F"/>
    <w:rsid w:val="002257F0"/>
    <w:rsid w:val="00225824"/>
    <w:rsid w:val="0022593E"/>
    <w:rsid w:val="00225A6B"/>
    <w:rsid w:val="00225C94"/>
    <w:rsid w:val="00225DEC"/>
    <w:rsid w:val="00226292"/>
    <w:rsid w:val="0022629E"/>
    <w:rsid w:val="002262FE"/>
    <w:rsid w:val="0022639D"/>
    <w:rsid w:val="00226451"/>
    <w:rsid w:val="0022695F"/>
    <w:rsid w:val="00226AD3"/>
    <w:rsid w:val="00226C43"/>
    <w:rsid w:val="00226D1C"/>
    <w:rsid w:val="00226F6B"/>
    <w:rsid w:val="00226FF7"/>
    <w:rsid w:val="0022709D"/>
    <w:rsid w:val="002270F2"/>
    <w:rsid w:val="0022712F"/>
    <w:rsid w:val="002271CD"/>
    <w:rsid w:val="002272A6"/>
    <w:rsid w:val="002273CA"/>
    <w:rsid w:val="002275F7"/>
    <w:rsid w:val="00227613"/>
    <w:rsid w:val="0022764C"/>
    <w:rsid w:val="00227733"/>
    <w:rsid w:val="00227787"/>
    <w:rsid w:val="002279CF"/>
    <w:rsid w:val="00227A8E"/>
    <w:rsid w:val="0023041D"/>
    <w:rsid w:val="00230609"/>
    <w:rsid w:val="002306E5"/>
    <w:rsid w:val="002309AF"/>
    <w:rsid w:val="00230CE1"/>
    <w:rsid w:val="00230D60"/>
    <w:rsid w:val="00230EB4"/>
    <w:rsid w:val="00230FAC"/>
    <w:rsid w:val="0023125E"/>
    <w:rsid w:val="00231420"/>
    <w:rsid w:val="002315C4"/>
    <w:rsid w:val="002316FE"/>
    <w:rsid w:val="00231708"/>
    <w:rsid w:val="002319F3"/>
    <w:rsid w:val="00231ED7"/>
    <w:rsid w:val="00231F36"/>
    <w:rsid w:val="002320BD"/>
    <w:rsid w:val="00232345"/>
    <w:rsid w:val="00232770"/>
    <w:rsid w:val="00232845"/>
    <w:rsid w:val="0023289C"/>
    <w:rsid w:val="002328FE"/>
    <w:rsid w:val="00232B29"/>
    <w:rsid w:val="00232C9A"/>
    <w:rsid w:val="00232CEB"/>
    <w:rsid w:val="00232DCD"/>
    <w:rsid w:val="002330DA"/>
    <w:rsid w:val="002333D9"/>
    <w:rsid w:val="002334C1"/>
    <w:rsid w:val="00233548"/>
    <w:rsid w:val="002335E0"/>
    <w:rsid w:val="0023374C"/>
    <w:rsid w:val="0023390D"/>
    <w:rsid w:val="0023393B"/>
    <w:rsid w:val="00233AC8"/>
    <w:rsid w:val="00233BD2"/>
    <w:rsid w:val="00233C9E"/>
    <w:rsid w:val="00233D33"/>
    <w:rsid w:val="00233D45"/>
    <w:rsid w:val="00233DDE"/>
    <w:rsid w:val="002341CA"/>
    <w:rsid w:val="002344C5"/>
    <w:rsid w:val="002344CB"/>
    <w:rsid w:val="002345CB"/>
    <w:rsid w:val="002346D1"/>
    <w:rsid w:val="00234718"/>
    <w:rsid w:val="002348EB"/>
    <w:rsid w:val="00234AD1"/>
    <w:rsid w:val="00234B73"/>
    <w:rsid w:val="00234BB1"/>
    <w:rsid w:val="00234C03"/>
    <w:rsid w:val="00234DF7"/>
    <w:rsid w:val="00234F5F"/>
    <w:rsid w:val="002350E7"/>
    <w:rsid w:val="0023524E"/>
    <w:rsid w:val="002352F6"/>
    <w:rsid w:val="0023539C"/>
    <w:rsid w:val="0023551A"/>
    <w:rsid w:val="002356B8"/>
    <w:rsid w:val="00235A31"/>
    <w:rsid w:val="00235DCF"/>
    <w:rsid w:val="00235ED3"/>
    <w:rsid w:val="00235FF5"/>
    <w:rsid w:val="00236008"/>
    <w:rsid w:val="002361C4"/>
    <w:rsid w:val="002363AD"/>
    <w:rsid w:val="002364CC"/>
    <w:rsid w:val="002365FB"/>
    <w:rsid w:val="002366EA"/>
    <w:rsid w:val="0023670A"/>
    <w:rsid w:val="0023671D"/>
    <w:rsid w:val="0023686C"/>
    <w:rsid w:val="00236A93"/>
    <w:rsid w:val="00236B8B"/>
    <w:rsid w:val="00236C37"/>
    <w:rsid w:val="00236D4E"/>
    <w:rsid w:val="00236FCB"/>
    <w:rsid w:val="00237028"/>
    <w:rsid w:val="002371C3"/>
    <w:rsid w:val="002372C4"/>
    <w:rsid w:val="00237481"/>
    <w:rsid w:val="002376FC"/>
    <w:rsid w:val="00237741"/>
    <w:rsid w:val="00237762"/>
    <w:rsid w:val="00237A3E"/>
    <w:rsid w:val="00237A9E"/>
    <w:rsid w:val="00237DAA"/>
    <w:rsid w:val="00237ECE"/>
    <w:rsid w:val="00237F03"/>
    <w:rsid w:val="0024002A"/>
    <w:rsid w:val="0024006F"/>
    <w:rsid w:val="00240484"/>
    <w:rsid w:val="00240812"/>
    <w:rsid w:val="00240876"/>
    <w:rsid w:val="002409B1"/>
    <w:rsid w:val="00240C5E"/>
    <w:rsid w:val="002412B2"/>
    <w:rsid w:val="002412B9"/>
    <w:rsid w:val="0024145B"/>
    <w:rsid w:val="00241631"/>
    <w:rsid w:val="00241765"/>
    <w:rsid w:val="00241A6A"/>
    <w:rsid w:val="00241ACB"/>
    <w:rsid w:val="00241E0F"/>
    <w:rsid w:val="00241F60"/>
    <w:rsid w:val="002423B8"/>
    <w:rsid w:val="0024276C"/>
    <w:rsid w:val="002427F1"/>
    <w:rsid w:val="00242880"/>
    <w:rsid w:val="002428C9"/>
    <w:rsid w:val="002428DF"/>
    <w:rsid w:val="002429D8"/>
    <w:rsid w:val="00242A7E"/>
    <w:rsid w:val="00242A96"/>
    <w:rsid w:val="00242C5D"/>
    <w:rsid w:val="00242EED"/>
    <w:rsid w:val="00242F6E"/>
    <w:rsid w:val="00243020"/>
    <w:rsid w:val="002431C5"/>
    <w:rsid w:val="00243709"/>
    <w:rsid w:val="0024372C"/>
    <w:rsid w:val="00243768"/>
    <w:rsid w:val="00243976"/>
    <w:rsid w:val="00243B6B"/>
    <w:rsid w:val="00243F5C"/>
    <w:rsid w:val="00243FCA"/>
    <w:rsid w:val="00243FFD"/>
    <w:rsid w:val="00244088"/>
    <w:rsid w:val="0024436E"/>
    <w:rsid w:val="00244471"/>
    <w:rsid w:val="0024449D"/>
    <w:rsid w:val="00244792"/>
    <w:rsid w:val="00244798"/>
    <w:rsid w:val="00244811"/>
    <w:rsid w:val="00244AB5"/>
    <w:rsid w:val="00244F47"/>
    <w:rsid w:val="00245050"/>
    <w:rsid w:val="00245151"/>
    <w:rsid w:val="002452D0"/>
    <w:rsid w:val="00245301"/>
    <w:rsid w:val="00245394"/>
    <w:rsid w:val="002454AA"/>
    <w:rsid w:val="00245649"/>
    <w:rsid w:val="00245706"/>
    <w:rsid w:val="00245739"/>
    <w:rsid w:val="002457CB"/>
    <w:rsid w:val="002457E8"/>
    <w:rsid w:val="00245B7A"/>
    <w:rsid w:val="00245C47"/>
    <w:rsid w:val="00245F82"/>
    <w:rsid w:val="002460F4"/>
    <w:rsid w:val="00246100"/>
    <w:rsid w:val="002463C3"/>
    <w:rsid w:val="00246443"/>
    <w:rsid w:val="002466DF"/>
    <w:rsid w:val="00246923"/>
    <w:rsid w:val="0024697F"/>
    <w:rsid w:val="002469AA"/>
    <w:rsid w:val="00246C76"/>
    <w:rsid w:val="00247134"/>
    <w:rsid w:val="002474B5"/>
    <w:rsid w:val="00247552"/>
    <w:rsid w:val="002476A7"/>
    <w:rsid w:val="002478ED"/>
    <w:rsid w:val="002479F1"/>
    <w:rsid w:val="00247A49"/>
    <w:rsid w:val="00247DF3"/>
    <w:rsid w:val="00247EDE"/>
    <w:rsid w:val="002500EE"/>
    <w:rsid w:val="0025010E"/>
    <w:rsid w:val="0025033B"/>
    <w:rsid w:val="00250347"/>
    <w:rsid w:val="00250648"/>
    <w:rsid w:val="00250698"/>
    <w:rsid w:val="002507EF"/>
    <w:rsid w:val="00250B1D"/>
    <w:rsid w:val="00250B60"/>
    <w:rsid w:val="00250FB9"/>
    <w:rsid w:val="00251088"/>
    <w:rsid w:val="002512D2"/>
    <w:rsid w:val="002518A6"/>
    <w:rsid w:val="002519C4"/>
    <w:rsid w:val="00251A32"/>
    <w:rsid w:val="00251AC9"/>
    <w:rsid w:val="00251B81"/>
    <w:rsid w:val="00251CE9"/>
    <w:rsid w:val="00251D40"/>
    <w:rsid w:val="00251EA4"/>
    <w:rsid w:val="0025201F"/>
    <w:rsid w:val="00252174"/>
    <w:rsid w:val="002522C7"/>
    <w:rsid w:val="00252557"/>
    <w:rsid w:val="00252608"/>
    <w:rsid w:val="0025267B"/>
    <w:rsid w:val="002526E4"/>
    <w:rsid w:val="002528BD"/>
    <w:rsid w:val="00252948"/>
    <w:rsid w:val="00252982"/>
    <w:rsid w:val="002529BB"/>
    <w:rsid w:val="00252A3C"/>
    <w:rsid w:val="00252CA0"/>
    <w:rsid w:val="00252DD8"/>
    <w:rsid w:val="00252E50"/>
    <w:rsid w:val="00252F36"/>
    <w:rsid w:val="00253361"/>
    <w:rsid w:val="00253396"/>
    <w:rsid w:val="002534AA"/>
    <w:rsid w:val="002539CA"/>
    <w:rsid w:val="00253B6C"/>
    <w:rsid w:val="00254233"/>
    <w:rsid w:val="0025459D"/>
    <w:rsid w:val="002545AB"/>
    <w:rsid w:val="002545B7"/>
    <w:rsid w:val="002545C1"/>
    <w:rsid w:val="002545F4"/>
    <w:rsid w:val="0025492A"/>
    <w:rsid w:val="00254D1E"/>
    <w:rsid w:val="00254D61"/>
    <w:rsid w:val="00254ECB"/>
    <w:rsid w:val="00255019"/>
    <w:rsid w:val="002550BD"/>
    <w:rsid w:val="00255112"/>
    <w:rsid w:val="00255492"/>
    <w:rsid w:val="00255698"/>
    <w:rsid w:val="002558CB"/>
    <w:rsid w:val="002559A5"/>
    <w:rsid w:val="00255B89"/>
    <w:rsid w:val="00255E15"/>
    <w:rsid w:val="00255EA8"/>
    <w:rsid w:val="0025628D"/>
    <w:rsid w:val="002562DF"/>
    <w:rsid w:val="0025652A"/>
    <w:rsid w:val="002566CC"/>
    <w:rsid w:val="00256703"/>
    <w:rsid w:val="00256815"/>
    <w:rsid w:val="00256993"/>
    <w:rsid w:val="00256AEA"/>
    <w:rsid w:val="00256F21"/>
    <w:rsid w:val="00256FC1"/>
    <w:rsid w:val="00257052"/>
    <w:rsid w:val="002570FF"/>
    <w:rsid w:val="00257315"/>
    <w:rsid w:val="0025731B"/>
    <w:rsid w:val="0025767C"/>
    <w:rsid w:val="002576C5"/>
    <w:rsid w:val="002576CE"/>
    <w:rsid w:val="00257CE5"/>
    <w:rsid w:val="00257D11"/>
    <w:rsid w:val="00257DE7"/>
    <w:rsid w:val="00257EA4"/>
    <w:rsid w:val="0026054D"/>
    <w:rsid w:val="00260693"/>
    <w:rsid w:val="002608A3"/>
    <w:rsid w:val="002608F4"/>
    <w:rsid w:val="00260A16"/>
    <w:rsid w:val="00260A9B"/>
    <w:rsid w:val="00260C95"/>
    <w:rsid w:val="00260D53"/>
    <w:rsid w:val="00260EF7"/>
    <w:rsid w:val="002610BA"/>
    <w:rsid w:val="002613B2"/>
    <w:rsid w:val="00261531"/>
    <w:rsid w:val="00261677"/>
    <w:rsid w:val="00261684"/>
    <w:rsid w:val="002617A6"/>
    <w:rsid w:val="00261813"/>
    <w:rsid w:val="00261852"/>
    <w:rsid w:val="00261977"/>
    <w:rsid w:val="00261981"/>
    <w:rsid w:val="00261993"/>
    <w:rsid w:val="00261A49"/>
    <w:rsid w:val="00261AFF"/>
    <w:rsid w:val="00261B79"/>
    <w:rsid w:val="00261B7B"/>
    <w:rsid w:val="00261CD4"/>
    <w:rsid w:val="00261D1F"/>
    <w:rsid w:val="00261E0A"/>
    <w:rsid w:val="00261F14"/>
    <w:rsid w:val="0026202E"/>
    <w:rsid w:val="0026216E"/>
    <w:rsid w:val="002621D3"/>
    <w:rsid w:val="00262326"/>
    <w:rsid w:val="00262440"/>
    <w:rsid w:val="00262505"/>
    <w:rsid w:val="00262707"/>
    <w:rsid w:val="002627F6"/>
    <w:rsid w:val="00262B06"/>
    <w:rsid w:val="00262B2D"/>
    <w:rsid w:val="00262C50"/>
    <w:rsid w:val="00262CC1"/>
    <w:rsid w:val="002630F6"/>
    <w:rsid w:val="00263140"/>
    <w:rsid w:val="0026320D"/>
    <w:rsid w:val="00263541"/>
    <w:rsid w:val="00263605"/>
    <w:rsid w:val="00263890"/>
    <w:rsid w:val="00263935"/>
    <w:rsid w:val="00263B0B"/>
    <w:rsid w:val="00263CAA"/>
    <w:rsid w:val="00263EFA"/>
    <w:rsid w:val="00263F1E"/>
    <w:rsid w:val="0026439D"/>
    <w:rsid w:val="0026481A"/>
    <w:rsid w:val="00264851"/>
    <w:rsid w:val="00264BFB"/>
    <w:rsid w:val="00264CCE"/>
    <w:rsid w:val="00264DFA"/>
    <w:rsid w:val="00264FCB"/>
    <w:rsid w:val="002651A7"/>
    <w:rsid w:val="002651B9"/>
    <w:rsid w:val="00265256"/>
    <w:rsid w:val="00265577"/>
    <w:rsid w:val="0026569F"/>
    <w:rsid w:val="002657C7"/>
    <w:rsid w:val="0026592F"/>
    <w:rsid w:val="00265B5A"/>
    <w:rsid w:val="00265C1A"/>
    <w:rsid w:val="00265CEE"/>
    <w:rsid w:val="00265DD7"/>
    <w:rsid w:val="00265E93"/>
    <w:rsid w:val="00266371"/>
    <w:rsid w:val="002664C1"/>
    <w:rsid w:val="00266683"/>
    <w:rsid w:val="002666BB"/>
    <w:rsid w:val="002666C8"/>
    <w:rsid w:val="0026677D"/>
    <w:rsid w:val="002667B5"/>
    <w:rsid w:val="002668D6"/>
    <w:rsid w:val="002668E2"/>
    <w:rsid w:val="00266976"/>
    <w:rsid w:val="00266A83"/>
    <w:rsid w:val="00266C83"/>
    <w:rsid w:val="00266D75"/>
    <w:rsid w:val="00266F95"/>
    <w:rsid w:val="00267095"/>
    <w:rsid w:val="002672C0"/>
    <w:rsid w:val="0026739E"/>
    <w:rsid w:val="00267520"/>
    <w:rsid w:val="0026762E"/>
    <w:rsid w:val="0026771A"/>
    <w:rsid w:val="002679E9"/>
    <w:rsid w:val="00267A66"/>
    <w:rsid w:val="00267C2B"/>
    <w:rsid w:val="00267CDB"/>
    <w:rsid w:val="00267F53"/>
    <w:rsid w:val="00267F5F"/>
    <w:rsid w:val="00267FC9"/>
    <w:rsid w:val="00270103"/>
    <w:rsid w:val="0027010A"/>
    <w:rsid w:val="0027044B"/>
    <w:rsid w:val="00270466"/>
    <w:rsid w:val="00270619"/>
    <w:rsid w:val="0027082D"/>
    <w:rsid w:val="002708A6"/>
    <w:rsid w:val="00270972"/>
    <w:rsid w:val="00270D28"/>
    <w:rsid w:val="00270EC7"/>
    <w:rsid w:val="00271166"/>
    <w:rsid w:val="002711E6"/>
    <w:rsid w:val="0027124F"/>
    <w:rsid w:val="00271273"/>
    <w:rsid w:val="00271448"/>
    <w:rsid w:val="00271454"/>
    <w:rsid w:val="00271684"/>
    <w:rsid w:val="00271A67"/>
    <w:rsid w:val="00271BAF"/>
    <w:rsid w:val="00271BBF"/>
    <w:rsid w:val="00271BC5"/>
    <w:rsid w:val="00271F31"/>
    <w:rsid w:val="00271F5C"/>
    <w:rsid w:val="00271FF7"/>
    <w:rsid w:val="00271FFF"/>
    <w:rsid w:val="00272179"/>
    <w:rsid w:val="002724E3"/>
    <w:rsid w:val="002727AB"/>
    <w:rsid w:val="0027282F"/>
    <w:rsid w:val="0027287D"/>
    <w:rsid w:val="002728A3"/>
    <w:rsid w:val="002728A4"/>
    <w:rsid w:val="002729A0"/>
    <w:rsid w:val="00272C3F"/>
    <w:rsid w:val="00272EA1"/>
    <w:rsid w:val="00273195"/>
    <w:rsid w:val="00273567"/>
    <w:rsid w:val="002736F6"/>
    <w:rsid w:val="0027388D"/>
    <w:rsid w:val="002739B2"/>
    <w:rsid w:val="00273B43"/>
    <w:rsid w:val="00273D72"/>
    <w:rsid w:val="00273DAE"/>
    <w:rsid w:val="002745D8"/>
    <w:rsid w:val="00274688"/>
    <w:rsid w:val="002746C2"/>
    <w:rsid w:val="00274788"/>
    <w:rsid w:val="00274862"/>
    <w:rsid w:val="002748BC"/>
    <w:rsid w:val="00274918"/>
    <w:rsid w:val="00274919"/>
    <w:rsid w:val="00274B2F"/>
    <w:rsid w:val="00274BC5"/>
    <w:rsid w:val="00274C34"/>
    <w:rsid w:val="00274CFD"/>
    <w:rsid w:val="00274F7E"/>
    <w:rsid w:val="002755C7"/>
    <w:rsid w:val="00275B8B"/>
    <w:rsid w:val="00275C2F"/>
    <w:rsid w:val="00275C69"/>
    <w:rsid w:val="00275E1A"/>
    <w:rsid w:val="00275F91"/>
    <w:rsid w:val="00276010"/>
    <w:rsid w:val="00276193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E84"/>
    <w:rsid w:val="00276F4D"/>
    <w:rsid w:val="002772AC"/>
    <w:rsid w:val="00277338"/>
    <w:rsid w:val="0027748F"/>
    <w:rsid w:val="002774F9"/>
    <w:rsid w:val="0027776A"/>
    <w:rsid w:val="00277B37"/>
    <w:rsid w:val="00277CF8"/>
    <w:rsid w:val="0028026F"/>
    <w:rsid w:val="002803B5"/>
    <w:rsid w:val="00280862"/>
    <w:rsid w:val="0028094D"/>
    <w:rsid w:val="002809BA"/>
    <w:rsid w:val="00280A28"/>
    <w:rsid w:val="00280BFE"/>
    <w:rsid w:val="00280CA0"/>
    <w:rsid w:val="00280D09"/>
    <w:rsid w:val="00281015"/>
    <w:rsid w:val="002810C1"/>
    <w:rsid w:val="002810E5"/>
    <w:rsid w:val="00281180"/>
    <w:rsid w:val="002811AC"/>
    <w:rsid w:val="00281500"/>
    <w:rsid w:val="0028166B"/>
    <w:rsid w:val="00281734"/>
    <w:rsid w:val="002817F4"/>
    <w:rsid w:val="0028180E"/>
    <w:rsid w:val="00281AD6"/>
    <w:rsid w:val="00281BB3"/>
    <w:rsid w:val="00281C43"/>
    <w:rsid w:val="00281D9A"/>
    <w:rsid w:val="0028234C"/>
    <w:rsid w:val="002823E3"/>
    <w:rsid w:val="00282417"/>
    <w:rsid w:val="00282482"/>
    <w:rsid w:val="0028253E"/>
    <w:rsid w:val="002825D3"/>
    <w:rsid w:val="0028270C"/>
    <w:rsid w:val="00282739"/>
    <w:rsid w:val="00282803"/>
    <w:rsid w:val="002829E4"/>
    <w:rsid w:val="00282B11"/>
    <w:rsid w:val="00282EBB"/>
    <w:rsid w:val="002831C0"/>
    <w:rsid w:val="002833D1"/>
    <w:rsid w:val="002833DF"/>
    <w:rsid w:val="0028420D"/>
    <w:rsid w:val="002842F7"/>
    <w:rsid w:val="0028442F"/>
    <w:rsid w:val="002846B9"/>
    <w:rsid w:val="00284846"/>
    <w:rsid w:val="002849CD"/>
    <w:rsid w:val="00284A94"/>
    <w:rsid w:val="00285120"/>
    <w:rsid w:val="00285267"/>
    <w:rsid w:val="00285522"/>
    <w:rsid w:val="00285544"/>
    <w:rsid w:val="002856EE"/>
    <w:rsid w:val="0028589F"/>
    <w:rsid w:val="00285B20"/>
    <w:rsid w:val="00285EB5"/>
    <w:rsid w:val="00286143"/>
    <w:rsid w:val="002863FF"/>
    <w:rsid w:val="00286491"/>
    <w:rsid w:val="0028662A"/>
    <w:rsid w:val="002867EE"/>
    <w:rsid w:val="0028687E"/>
    <w:rsid w:val="00286A0A"/>
    <w:rsid w:val="00286A3A"/>
    <w:rsid w:val="00286BFC"/>
    <w:rsid w:val="00286E94"/>
    <w:rsid w:val="002873B7"/>
    <w:rsid w:val="0028747D"/>
    <w:rsid w:val="002875AF"/>
    <w:rsid w:val="0028768D"/>
    <w:rsid w:val="0028769C"/>
    <w:rsid w:val="0028770C"/>
    <w:rsid w:val="00287795"/>
    <w:rsid w:val="002879B7"/>
    <w:rsid w:val="00287AD9"/>
    <w:rsid w:val="00287C08"/>
    <w:rsid w:val="00287D58"/>
    <w:rsid w:val="00290183"/>
    <w:rsid w:val="002901F5"/>
    <w:rsid w:val="0029028C"/>
    <w:rsid w:val="00290431"/>
    <w:rsid w:val="00290535"/>
    <w:rsid w:val="00290588"/>
    <w:rsid w:val="00290643"/>
    <w:rsid w:val="0029066B"/>
    <w:rsid w:val="00290818"/>
    <w:rsid w:val="00290AE2"/>
    <w:rsid w:val="00290BF8"/>
    <w:rsid w:val="00290CBA"/>
    <w:rsid w:val="00290D1C"/>
    <w:rsid w:val="00290EAE"/>
    <w:rsid w:val="0029133F"/>
    <w:rsid w:val="002915AB"/>
    <w:rsid w:val="0029172C"/>
    <w:rsid w:val="002917DF"/>
    <w:rsid w:val="00291958"/>
    <w:rsid w:val="002919B9"/>
    <w:rsid w:val="002919C5"/>
    <w:rsid w:val="00291AB0"/>
    <w:rsid w:val="00291D66"/>
    <w:rsid w:val="00291EE6"/>
    <w:rsid w:val="00291FE9"/>
    <w:rsid w:val="00291FEB"/>
    <w:rsid w:val="00292469"/>
    <w:rsid w:val="002929E3"/>
    <w:rsid w:val="00292A3A"/>
    <w:rsid w:val="00292C21"/>
    <w:rsid w:val="00292CFC"/>
    <w:rsid w:val="00292DAC"/>
    <w:rsid w:val="00292F42"/>
    <w:rsid w:val="00292FCB"/>
    <w:rsid w:val="00293013"/>
    <w:rsid w:val="00293054"/>
    <w:rsid w:val="002932CB"/>
    <w:rsid w:val="002933BC"/>
    <w:rsid w:val="00293489"/>
    <w:rsid w:val="00293518"/>
    <w:rsid w:val="00293579"/>
    <w:rsid w:val="002935CA"/>
    <w:rsid w:val="0029384D"/>
    <w:rsid w:val="002938E7"/>
    <w:rsid w:val="002939E4"/>
    <w:rsid w:val="002939FB"/>
    <w:rsid w:val="00293B5F"/>
    <w:rsid w:val="00293C1D"/>
    <w:rsid w:val="00293C5E"/>
    <w:rsid w:val="00293C8D"/>
    <w:rsid w:val="00294003"/>
    <w:rsid w:val="002941BA"/>
    <w:rsid w:val="002942A9"/>
    <w:rsid w:val="002943D9"/>
    <w:rsid w:val="0029443A"/>
    <w:rsid w:val="0029453F"/>
    <w:rsid w:val="002945A1"/>
    <w:rsid w:val="002947D1"/>
    <w:rsid w:val="00294B6D"/>
    <w:rsid w:val="00294BA8"/>
    <w:rsid w:val="00294DEB"/>
    <w:rsid w:val="00294E41"/>
    <w:rsid w:val="00295012"/>
    <w:rsid w:val="0029522C"/>
    <w:rsid w:val="00295353"/>
    <w:rsid w:val="002953C7"/>
    <w:rsid w:val="0029563F"/>
    <w:rsid w:val="002956CB"/>
    <w:rsid w:val="002956E5"/>
    <w:rsid w:val="0029594B"/>
    <w:rsid w:val="00295C48"/>
    <w:rsid w:val="00295CA2"/>
    <w:rsid w:val="0029607D"/>
    <w:rsid w:val="002960E2"/>
    <w:rsid w:val="00296122"/>
    <w:rsid w:val="002966F7"/>
    <w:rsid w:val="00296A48"/>
    <w:rsid w:val="00296A98"/>
    <w:rsid w:val="00297000"/>
    <w:rsid w:val="002972FB"/>
    <w:rsid w:val="00297766"/>
    <w:rsid w:val="002977C3"/>
    <w:rsid w:val="00297C63"/>
    <w:rsid w:val="00297F9D"/>
    <w:rsid w:val="002A016B"/>
    <w:rsid w:val="002A0236"/>
    <w:rsid w:val="002A033F"/>
    <w:rsid w:val="002A0379"/>
    <w:rsid w:val="002A0473"/>
    <w:rsid w:val="002A053D"/>
    <w:rsid w:val="002A05B0"/>
    <w:rsid w:val="002A061A"/>
    <w:rsid w:val="002A0667"/>
    <w:rsid w:val="002A08AB"/>
    <w:rsid w:val="002A0B1C"/>
    <w:rsid w:val="002A0C4E"/>
    <w:rsid w:val="002A0D67"/>
    <w:rsid w:val="002A0E04"/>
    <w:rsid w:val="002A0E53"/>
    <w:rsid w:val="002A128E"/>
    <w:rsid w:val="002A1376"/>
    <w:rsid w:val="002A15C1"/>
    <w:rsid w:val="002A15E6"/>
    <w:rsid w:val="002A1651"/>
    <w:rsid w:val="002A1789"/>
    <w:rsid w:val="002A17D5"/>
    <w:rsid w:val="002A1A98"/>
    <w:rsid w:val="002A1C28"/>
    <w:rsid w:val="002A1C2A"/>
    <w:rsid w:val="002A1D54"/>
    <w:rsid w:val="002A1DBA"/>
    <w:rsid w:val="002A1E23"/>
    <w:rsid w:val="002A218F"/>
    <w:rsid w:val="002A2377"/>
    <w:rsid w:val="002A2731"/>
    <w:rsid w:val="002A282D"/>
    <w:rsid w:val="002A28FD"/>
    <w:rsid w:val="002A2940"/>
    <w:rsid w:val="002A2AA4"/>
    <w:rsid w:val="002A2ADA"/>
    <w:rsid w:val="002A2C27"/>
    <w:rsid w:val="002A2CD3"/>
    <w:rsid w:val="002A2D0C"/>
    <w:rsid w:val="002A2ED6"/>
    <w:rsid w:val="002A314F"/>
    <w:rsid w:val="002A316C"/>
    <w:rsid w:val="002A32D0"/>
    <w:rsid w:val="002A3473"/>
    <w:rsid w:val="002A35A0"/>
    <w:rsid w:val="002A3601"/>
    <w:rsid w:val="002A3666"/>
    <w:rsid w:val="002A37D5"/>
    <w:rsid w:val="002A420D"/>
    <w:rsid w:val="002A4234"/>
    <w:rsid w:val="002A4309"/>
    <w:rsid w:val="002A432C"/>
    <w:rsid w:val="002A440F"/>
    <w:rsid w:val="002A46EC"/>
    <w:rsid w:val="002A485D"/>
    <w:rsid w:val="002A49C3"/>
    <w:rsid w:val="002A4AA6"/>
    <w:rsid w:val="002A4B33"/>
    <w:rsid w:val="002A4C2F"/>
    <w:rsid w:val="002A4E0E"/>
    <w:rsid w:val="002A5231"/>
    <w:rsid w:val="002A5364"/>
    <w:rsid w:val="002A5945"/>
    <w:rsid w:val="002A59C1"/>
    <w:rsid w:val="002A60B0"/>
    <w:rsid w:val="002A6178"/>
    <w:rsid w:val="002A6398"/>
    <w:rsid w:val="002A64C3"/>
    <w:rsid w:val="002A67D7"/>
    <w:rsid w:val="002A692D"/>
    <w:rsid w:val="002A6AF0"/>
    <w:rsid w:val="002A6D54"/>
    <w:rsid w:val="002A6DAB"/>
    <w:rsid w:val="002A7331"/>
    <w:rsid w:val="002A74FE"/>
    <w:rsid w:val="002A779D"/>
    <w:rsid w:val="002A7A57"/>
    <w:rsid w:val="002A7ADD"/>
    <w:rsid w:val="002A7BA3"/>
    <w:rsid w:val="002A7BC7"/>
    <w:rsid w:val="002A7F1D"/>
    <w:rsid w:val="002A7FFB"/>
    <w:rsid w:val="002B02D7"/>
    <w:rsid w:val="002B04DE"/>
    <w:rsid w:val="002B04F6"/>
    <w:rsid w:val="002B059A"/>
    <w:rsid w:val="002B094E"/>
    <w:rsid w:val="002B0A2B"/>
    <w:rsid w:val="002B0ACA"/>
    <w:rsid w:val="002B0AF5"/>
    <w:rsid w:val="002B0BDF"/>
    <w:rsid w:val="002B0BF9"/>
    <w:rsid w:val="002B0C02"/>
    <w:rsid w:val="002B0D5F"/>
    <w:rsid w:val="002B10E6"/>
    <w:rsid w:val="002B129C"/>
    <w:rsid w:val="002B16D3"/>
    <w:rsid w:val="002B1726"/>
    <w:rsid w:val="002B180D"/>
    <w:rsid w:val="002B1B33"/>
    <w:rsid w:val="002B1C07"/>
    <w:rsid w:val="002B1CD1"/>
    <w:rsid w:val="002B1DDC"/>
    <w:rsid w:val="002B1DF4"/>
    <w:rsid w:val="002B20F4"/>
    <w:rsid w:val="002B23C6"/>
    <w:rsid w:val="002B23CA"/>
    <w:rsid w:val="002B27DA"/>
    <w:rsid w:val="002B2801"/>
    <w:rsid w:val="002B2BA6"/>
    <w:rsid w:val="002B2E70"/>
    <w:rsid w:val="002B3277"/>
    <w:rsid w:val="002B32BA"/>
    <w:rsid w:val="002B32F8"/>
    <w:rsid w:val="002B34A4"/>
    <w:rsid w:val="002B3576"/>
    <w:rsid w:val="002B386B"/>
    <w:rsid w:val="002B38B4"/>
    <w:rsid w:val="002B3A13"/>
    <w:rsid w:val="002B3C9A"/>
    <w:rsid w:val="002B40A3"/>
    <w:rsid w:val="002B4103"/>
    <w:rsid w:val="002B41F7"/>
    <w:rsid w:val="002B49EB"/>
    <w:rsid w:val="002B4A3F"/>
    <w:rsid w:val="002B4BAE"/>
    <w:rsid w:val="002B4BC1"/>
    <w:rsid w:val="002B4BD5"/>
    <w:rsid w:val="002B4CCA"/>
    <w:rsid w:val="002B4DC0"/>
    <w:rsid w:val="002B4FDF"/>
    <w:rsid w:val="002B500E"/>
    <w:rsid w:val="002B5019"/>
    <w:rsid w:val="002B5173"/>
    <w:rsid w:val="002B5174"/>
    <w:rsid w:val="002B52A7"/>
    <w:rsid w:val="002B538C"/>
    <w:rsid w:val="002B53E2"/>
    <w:rsid w:val="002B5546"/>
    <w:rsid w:val="002B56FB"/>
    <w:rsid w:val="002B5736"/>
    <w:rsid w:val="002B5857"/>
    <w:rsid w:val="002B5B0A"/>
    <w:rsid w:val="002B5C6B"/>
    <w:rsid w:val="002B6080"/>
    <w:rsid w:val="002B6235"/>
    <w:rsid w:val="002B6622"/>
    <w:rsid w:val="002B6668"/>
    <w:rsid w:val="002B66E9"/>
    <w:rsid w:val="002B6859"/>
    <w:rsid w:val="002B68D5"/>
    <w:rsid w:val="002B6A52"/>
    <w:rsid w:val="002B6B8E"/>
    <w:rsid w:val="002B6BAC"/>
    <w:rsid w:val="002B6C15"/>
    <w:rsid w:val="002B6FFF"/>
    <w:rsid w:val="002B7006"/>
    <w:rsid w:val="002B7155"/>
    <w:rsid w:val="002B7196"/>
    <w:rsid w:val="002B7272"/>
    <w:rsid w:val="002B7551"/>
    <w:rsid w:val="002B7590"/>
    <w:rsid w:val="002B7607"/>
    <w:rsid w:val="002B7898"/>
    <w:rsid w:val="002B7ACC"/>
    <w:rsid w:val="002B7C58"/>
    <w:rsid w:val="002B7CA3"/>
    <w:rsid w:val="002B7CB1"/>
    <w:rsid w:val="002B7D61"/>
    <w:rsid w:val="002B7F95"/>
    <w:rsid w:val="002C01AB"/>
    <w:rsid w:val="002C0206"/>
    <w:rsid w:val="002C02B3"/>
    <w:rsid w:val="002C02BC"/>
    <w:rsid w:val="002C03A4"/>
    <w:rsid w:val="002C07EC"/>
    <w:rsid w:val="002C08C0"/>
    <w:rsid w:val="002C08F4"/>
    <w:rsid w:val="002C0CC3"/>
    <w:rsid w:val="002C0F9B"/>
    <w:rsid w:val="002C0FBF"/>
    <w:rsid w:val="002C107F"/>
    <w:rsid w:val="002C10EA"/>
    <w:rsid w:val="002C1858"/>
    <w:rsid w:val="002C18CC"/>
    <w:rsid w:val="002C1949"/>
    <w:rsid w:val="002C1AC4"/>
    <w:rsid w:val="002C1D3F"/>
    <w:rsid w:val="002C1D5E"/>
    <w:rsid w:val="002C1DE2"/>
    <w:rsid w:val="002C20F6"/>
    <w:rsid w:val="002C2134"/>
    <w:rsid w:val="002C2221"/>
    <w:rsid w:val="002C2307"/>
    <w:rsid w:val="002C2392"/>
    <w:rsid w:val="002C24E9"/>
    <w:rsid w:val="002C2615"/>
    <w:rsid w:val="002C2729"/>
    <w:rsid w:val="002C2748"/>
    <w:rsid w:val="002C2754"/>
    <w:rsid w:val="002C291D"/>
    <w:rsid w:val="002C2A1C"/>
    <w:rsid w:val="002C2B38"/>
    <w:rsid w:val="002C2B3A"/>
    <w:rsid w:val="002C2D9D"/>
    <w:rsid w:val="002C2E14"/>
    <w:rsid w:val="002C2F85"/>
    <w:rsid w:val="002C31D1"/>
    <w:rsid w:val="002C333E"/>
    <w:rsid w:val="002C34A9"/>
    <w:rsid w:val="002C34FF"/>
    <w:rsid w:val="002C36A1"/>
    <w:rsid w:val="002C3839"/>
    <w:rsid w:val="002C3A73"/>
    <w:rsid w:val="002C3AB6"/>
    <w:rsid w:val="002C3CB3"/>
    <w:rsid w:val="002C413F"/>
    <w:rsid w:val="002C416C"/>
    <w:rsid w:val="002C42FD"/>
    <w:rsid w:val="002C43E6"/>
    <w:rsid w:val="002C44B4"/>
    <w:rsid w:val="002C4518"/>
    <w:rsid w:val="002C47E2"/>
    <w:rsid w:val="002C4918"/>
    <w:rsid w:val="002C4B24"/>
    <w:rsid w:val="002C4B8E"/>
    <w:rsid w:val="002C4DB8"/>
    <w:rsid w:val="002C4E3E"/>
    <w:rsid w:val="002C50E1"/>
    <w:rsid w:val="002C51EE"/>
    <w:rsid w:val="002C5265"/>
    <w:rsid w:val="002C528D"/>
    <w:rsid w:val="002C5442"/>
    <w:rsid w:val="002C54E7"/>
    <w:rsid w:val="002C5537"/>
    <w:rsid w:val="002C561C"/>
    <w:rsid w:val="002C5769"/>
    <w:rsid w:val="002C57A6"/>
    <w:rsid w:val="002C5A3A"/>
    <w:rsid w:val="002C5A6A"/>
    <w:rsid w:val="002C5A90"/>
    <w:rsid w:val="002C5B59"/>
    <w:rsid w:val="002C5BC9"/>
    <w:rsid w:val="002C5D6B"/>
    <w:rsid w:val="002C5DB0"/>
    <w:rsid w:val="002C5EA8"/>
    <w:rsid w:val="002C60A7"/>
    <w:rsid w:val="002C649C"/>
    <w:rsid w:val="002C650F"/>
    <w:rsid w:val="002C677E"/>
    <w:rsid w:val="002C6CD8"/>
    <w:rsid w:val="002C6CEB"/>
    <w:rsid w:val="002C6D38"/>
    <w:rsid w:val="002C702E"/>
    <w:rsid w:val="002C722E"/>
    <w:rsid w:val="002C745C"/>
    <w:rsid w:val="002C7529"/>
    <w:rsid w:val="002C7883"/>
    <w:rsid w:val="002C7A16"/>
    <w:rsid w:val="002C7A33"/>
    <w:rsid w:val="002C7A67"/>
    <w:rsid w:val="002C7B83"/>
    <w:rsid w:val="002C7DB2"/>
    <w:rsid w:val="002C7ECC"/>
    <w:rsid w:val="002C7FA1"/>
    <w:rsid w:val="002D01ED"/>
    <w:rsid w:val="002D02AD"/>
    <w:rsid w:val="002D0986"/>
    <w:rsid w:val="002D0AC7"/>
    <w:rsid w:val="002D0C37"/>
    <w:rsid w:val="002D0DD6"/>
    <w:rsid w:val="002D0EAA"/>
    <w:rsid w:val="002D0F16"/>
    <w:rsid w:val="002D12B4"/>
    <w:rsid w:val="002D1594"/>
    <w:rsid w:val="002D181E"/>
    <w:rsid w:val="002D19A8"/>
    <w:rsid w:val="002D1AEA"/>
    <w:rsid w:val="002D20FC"/>
    <w:rsid w:val="002D2320"/>
    <w:rsid w:val="002D2646"/>
    <w:rsid w:val="002D2739"/>
    <w:rsid w:val="002D2775"/>
    <w:rsid w:val="002D281F"/>
    <w:rsid w:val="002D28CD"/>
    <w:rsid w:val="002D2B87"/>
    <w:rsid w:val="002D2BDA"/>
    <w:rsid w:val="002D2D64"/>
    <w:rsid w:val="002D2ECB"/>
    <w:rsid w:val="002D32DF"/>
    <w:rsid w:val="002D3379"/>
    <w:rsid w:val="002D3512"/>
    <w:rsid w:val="002D356A"/>
    <w:rsid w:val="002D3E70"/>
    <w:rsid w:val="002D3E71"/>
    <w:rsid w:val="002D3EBC"/>
    <w:rsid w:val="002D3F6E"/>
    <w:rsid w:val="002D3FAF"/>
    <w:rsid w:val="002D46EA"/>
    <w:rsid w:val="002D47DC"/>
    <w:rsid w:val="002D4864"/>
    <w:rsid w:val="002D488C"/>
    <w:rsid w:val="002D4B12"/>
    <w:rsid w:val="002D4BC0"/>
    <w:rsid w:val="002D4DB0"/>
    <w:rsid w:val="002D4FFA"/>
    <w:rsid w:val="002D5043"/>
    <w:rsid w:val="002D50D7"/>
    <w:rsid w:val="002D50F1"/>
    <w:rsid w:val="002D53E7"/>
    <w:rsid w:val="002D53F8"/>
    <w:rsid w:val="002D5433"/>
    <w:rsid w:val="002D543F"/>
    <w:rsid w:val="002D547D"/>
    <w:rsid w:val="002D5622"/>
    <w:rsid w:val="002D5633"/>
    <w:rsid w:val="002D5695"/>
    <w:rsid w:val="002D57AE"/>
    <w:rsid w:val="002D5904"/>
    <w:rsid w:val="002D5BF4"/>
    <w:rsid w:val="002D5F5C"/>
    <w:rsid w:val="002D6235"/>
    <w:rsid w:val="002D6297"/>
    <w:rsid w:val="002D6356"/>
    <w:rsid w:val="002D6360"/>
    <w:rsid w:val="002D645E"/>
    <w:rsid w:val="002D64CF"/>
    <w:rsid w:val="002D6587"/>
    <w:rsid w:val="002D67B5"/>
    <w:rsid w:val="002D688F"/>
    <w:rsid w:val="002D6BB8"/>
    <w:rsid w:val="002D6C3B"/>
    <w:rsid w:val="002D6D75"/>
    <w:rsid w:val="002D6DAF"/>
    <w:rsid w:val="002D6EDD"/>
    <w:rsid w:val="002D6FC7"/>
    <w:rsid w:val="002D74B6"/>
    <w:rsid w:val="002D7592"/>
    <w:rsid w:val="002D7651"/>
    <w:rsid w:val="002D7706"/>
    <w:rsid w:val="002D77A0"/>
    <w:rsid w:val="002D782A"/>
    <w:rsid w:val="002D78F4"/>
    <w:rsid w:val="002D7C08"/>
    <w:rsid w:val="002D7D4F"/>
    <w:rsid w:val="002D7D9B"/>
    <w:rsid w:val="002E0072"/>
    <w:rsid w:val="002E00E9"/>
    <w:rsid w:val="002E01A9"/>
    <w:rsid w:val="002E07C4"/>
    <w:rsid w:val="002E09D0"/>
    <w:rsid w:val="002E0B90"/>
    <w:rsid w:val="002E0EA3"/>
    <w:rsid w:val="002E126F"/>
    <w:rsid w:val="002E150A"/>
    <w:rsid w:val="002E1635"/>
    <w:rsid w:val="002E17A7"/>
    <w:rsid w:val="002E1836"/>
    <w:rsid w:val="002E1970"/>
    <w:rsid w:val="002E1D42"/>
    <w:rsid w:val="002E1D60"/>
    <w:rsid w:val="002E1F30"/>
    <w:rsid w:val="002E1FA5"/>
    <w:rsid w:val="002E20D9"/>
    <w:rsid w:val="002E2866"/>
    <w:rsid w:val="002E2971"/>
    <w:rsid w:val="002E2983"/>
    <w:rsid w:val="002E2B8C"/>
    <w:rsid w:val="002E2DB1"/>
    <w:rsid w:val="002E2F4C"/>
    <w:rsid w:val="002E2F9C"/>
    <w:rsid w:val="002E3149"/>
    <w:rsid w:val="002E3316"/>
    <w:rsid w:val="002E3353"/>
    <w:rsid w:val="002E3359"/>
    <w:rsid w:val="002E35B7"/>
    <w:rsid w:val="002E3832"/>
    <w:rsid w:val="002E3AA4"/>
    <w:rsid w:val="002E3C1D"/>
    <w:rsid w:val="002E3C6B"/>
    <w:rsid w:val="002E3C98"/>
    <w:rsid w:val="002E3D2F"/>
    <w:rsid w:val="002E42C6"/>
    <w:rsid w:val="002E4461"/>
    <w:rsid w:val="002E47F2"/>
    <w:rsid w:val="002E4A84"/>
    <w:rsid w:val="002E4B94"/>
    <w:rsid w:val="002E4BDE"/>
    <w:rsid w:val="002E4CA1"/>
    <w:rsid w:val="002E4E60"/>
    <w:rsid w:val="002E5157"/>
    <w:rsid w:val="002E5180"/>
    <w:rsid w:val="002E518C"/>
    <w:rsid w:val="002E5390"/>
    <w:rsid w:val="002E569B"/>
    <w:rsid w:val="002E5B3E"/>
    <w:rsid w:val="002E5D44"/>
    <w:rsid w:val="002E5DD7"/>
    <w:rsid w:val="002E608C"/>
    <w:rsid w:val="002E6175"/>
    <w:rsid w:val="002E6260"/>
    <w:rsid w:val="002E6306"/>
    <w:rsid w:val="002E6867"/>
    <w:rsid w:val="002E698C"/>
    <w:rsid w:val="002E6A17"/>
    <w:rsid w:val="002E6C19"/>
    <w:rsid w:val="002E6CA0"/>
    <w:rsid w:val="002E6D9D"/>
    <w:rsid w:val="002E6DA0"/>
    <w:rsid w:val="002E6F9A"/>
    <w:rsid w:val="002E71E9"/>
    <w:rsid w:val="002E7352"/>
    <w:rsid w:val="002E7716"/>
    <w:rsid w:val="002E77BD"/>
    <w:rsid w:val="002E7827"/>
    <w:rsid w:val="002E79DD"/>
    <w:rsid w:val="002F0115"/>
    <w:rsid w:val="002F0242"/>
    <w:rsid w:val="002F024E"/>
    <w:rsid w:val="002F02B2"/>
    <w:rsid w:val="002F03F8"/>
    <w:rsid w:val="002F0A72"/>
    <w:rsid w:val="002F0AD2"/>
    <w:rsid w:val="002F0D22"/>
    <w:rsid w:val="002F0FFF"/>
    <w:rsid w:val="002F10D2"/>
    <w:rsid w:val="002F1712"/>
    <w:rsid w:val="002F1836"/>
    <w:rsid w:val="002F183B"/>
    <w:rsid w:val="002F18EB"/>
    <w:rsid w:val="002F19CF"/>
    <w:rsid w:val="002F1B0D"/>
    <w:rsid w:val="002F1ECF"/>
    <w:rsid w:val="002F1F19"/>
    <w:rsid w:val="002F1F75"/>
    <w:rsid w:val="002F1FC6"/>
    <w:rsid w:val="002F20BB"/>
    <w:rsid w:val="002F2223"/>
    <w:rsid w:val="002F23C8"/>
    <w:rsid w:val="002F24BC"/>
    <w:rsid w:val="002F28AE"/>
    <w:rsid w:val="002F2AA7"/>
    <w:rsid w:val="002F2DBA"/>
    <w:rsid w:val="002F2FA4"/>
    <w:rsid w:val="002F2FBA"/>
    <w:rsid w:val="002F30C1"/>
    <w:rsid w:val="002F30DD"/>
    <w:rsid w:val="002F368B"/>
    <w:rsid w:val="002F3726"/>
    <w:rsid w:val="002F3998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13"/>
    <w:rsid w:val="002F4F9F"/>
    <w:rsid w:val="002F5249"/>
    <w:rsid w:val="002F5266"/>
    <w:rsid w:val="002F5599"/>
    <w:rsid w:val="002F562C"/>
    <w:rsid w:val="002F5681"/>
    <w:rsid w:val="002F5A7B"/>
    <w:rsid w:val="002F5B43"/>
    <w:rsid w:val="002F5C98"/>
    <w:rsid w:val="002F5D96"/>
    <w:rsid w:val="002F6131"/>
    <w:rsid w:val="002F6189"/>
    <w:rsid w:val="002F6517"/>
    <w:rsid w:val="002F660D"/>
    <w:rsid w:val="002F6709"/>
    <w:rsid w:val="002F674E"/>
    <w:rsid w:val="002F685E"/>
    <w:rsid w:val="002F69B8"/>
    <w:rsid w:val="002F69E4"/>
    <w:rsid w:val="002F6F81"/>
    <w:rsid w:val="002F726B"/>
    <w:rsid w:val="002F7286"/>
    <w:rsid w:val="002F72A0"/>
    <w:rsid w:val="002F7334"/>
    <w:rsid w:val="002F735E"/>
    <w:rsid w:val="002F74B4"/>
    <w:rsid w:val="002F776F"/>
    <w:rsid w:val="002F7888"/>
    <w:rsid w:val="002F7931"/>
    <w:rsid w:val="002F7CD1"/>
    <w:rsid w:val="002F7D9E"/>
    <w:rsid w:val="002F7E1E"/>
    <w:rsid w:val="002F7F89"/>
    <w:rsid w:val="003001C3"/>
    <w:rsid w:val="0030033C"/>
    <w:rsid w:val="00300444"/>
    <w:rsid w:val="0030055A"/>
    <w:rsid w:val="00300696"/>
    <w:rsid w:val="0030087A"/>
    <w:rsid w:val="00300CC4"/>
    <w:rsid w:val="00300F7A"/>
    <w:rsid w:val="00301310"/>
    <w:rsid w:val="0030135B"/>
    <w:rsid w:val="003013B9"/>
    <w:rsid w:val="0030141D"/>
    <w:rsid w:val="003014F4"/>
    <w:rsid w:val="0030152F"/>
    <w:rsid w:val="0030155E"/>
    <w:rsid w:val="00301753"/>
    <w:rsid w:val="00301852"/>
    <w:rsid w:val="003019D4"/>
    <w:rsid w:val="00301A55"/>
    <w:rsid w:val="00301A6D"/>
    <w:rsid w:val="00301B1B"/>
    <w:rsid w:val="00301DD6"/>
    <w:rsid w:val="00301EEE"/>
    <w:rsid w:val="00301F6B"/>
    <w:rsid w:val="00301FDD"/>
    <w:rsid w:val="00302098"/>
    <w:rsid w:val="003022A9"/>
    <w:rsid w:val="003022D7"/>
    <w:rsid w:val="00302425"/>
    <w:rsid w:val="003024C8"/>
    <w:rsid w:val="00302643"/>
    <w:rsid w:val="003026DC"/>
    <w:rsid w:val="003026E6"/>
    <w:rsid w:val="0030295A"/>
    <w:rsid w:val="00302C23"/>
    <w:rsid w:val="0030315C"/>
    <w:rsid w:val="003031C5"/>
    <w:rsid w:val="003031DC"/>
    <w:rsid w:val="00303272"/>
    <w:rsid w:val="003032C3"/>
    <w:rsid w:val="00303430"/>
    <w:rsid w:val="00303556"/>
    <w:rsid w:val="00303626"/>
    <w:rsid w:val="00303639"/>
    <w:rsid w:val="00303928"/>
    <w:rsid w:val="003039C9"/>
    <w:rsid w:val="00303A1A"/>
    <w:rsid w:val="00303AFE"/>
    <w:rsid w:val="00303D9D"/>
    <w:rsid w:val="0030436C"/>
    <w:rsid w:val="00304377"/>
    <w:rsid w:val="00304422"/>
    <w:rsid w:val="00304425"/>
    <w:rsid w:val="003045A4"/>
    <w:rsid w:val="0030467C"/>
    <w:rsid w:val="003046EE"/>
    <w:rsid w:val="00304896"/>
    <w:rsid w:val="00304B98"/>
    <w:rsid w:val="003051D1"/>
    <w:rsid w:val="00305241"/>
    <w:rsid w:val="003052EF"/>
    <w:rsid w:val="00305554"/>
    <w:rsid w:val="00305560"/>
    <w:rsid w:val="003055A8"/>
    <w:rsid w:val="00305633"/>
    <w:rsid w:val="00305839"/>
    <w:rsid w:val="00305960"/>
    <w:rsid w:val="00305A1B"/>
    <w:rsid w:val="00305C1E"/>
    <w:rsid w:val="00305D1B"/>
    <w:rsid w:val="00305E96"/>
    <w:rsid w:val="00305F18"/>
    <w:rsid w:val="00305F52"/>
    <w:rsid w:val="00306045"/>
    <w:rsid w:val="0030658E"/>
    <w:rsid w:val="00306A4A"/>
    <w:rsid w:val="00306AD9"/>
    <w:rsid w:val="00306C58"/>
    <w:rsid w:val="00306C8D"/>
    <w:rsid w:val="00306F6A"/>
    <w:rsid w:val="0030708F"/>
    <w:rsid w:val="003071D8"/>
    <w:rsid w:val="00307222"/>
    <w:rsid w:val="00307249"/>
    <w:rsid w:val="003072B3"/>
    <w:rsid w:val="00307301"/>
    <w:rsid w:val="003073C3"/>
    <w:rsid w:val="003073D3"/>
    <w:rsid w:val="003074E4"/>
    <w:rsid w:val="003075D0"/>
    <w:rsid w:val="00307902"/>
    <w:rsid w:val="00307990"/>
    <w:rsid w:val="003079A9"/>
    <w:rsid w:val="00307A01"/>
    <w:rsid w:val="00307B1B"/>
    <w:rsid w:val="00307C9B"/>
    <w:rsid w:val="00310156"/>
    <w:rsid w:val="00310188"/>
    <w:rsid w:val="0031031B"/>
    <w:rsid w:val="00310375"/>
    <w:rsid w:val="0031041D"/>
    <w:rsid w:val="003104B4"/>
    <w:rsid w:val="0031067F"/>
    <w:rsid w:val="00310785"/>
    <w:rsid w:val="00310878"/>
    <w:rsid w:val="00310970"/>
    <w:rsid w:val="00310C32"/>
    <w:rsid w:val="00310CF2"/>
    <w:rsid w:val="00310DA9"/>
    <w:rsid w:val="00311016"/>
    <w:rsid w:val="003116D8"/>
    <w:rsid w:val="0031176D"/>
    <w:rsid w:val="003117D8"/>
    <w:rsid w:val="00311D5E"/>
    <w:rsid w:val="00311D8B"/>
    <w:rsid w:val="00311F9C"/>
    <w:rsid w:val="00312263"/>
    <w:rsid w:val="0031239D"/>
    <w:rsid w:val="0031241B"/>
    <w:rsid w:val="00312482"/>
    <w:rsid w:val="0031274D"/>
    <w:rsid w:val="003128B5"/>
    <w:rsid w:val="00312F0F"/>
    <w:rsid w:val="00312F96"/>
    <w:rsid w:val="003134FF"/>
    <w:rsid w:val="003135DA"/>
    <w:rsid w:val="003136A5"/>
    <w:rsid w:val="00313949"/>
    <w:rsid w:val="00313B3F"/>
    <w:rsid w:val="00313CB7"/>
    <w:rsid w:val="00313CD5"/>
    <w:rsid w:val="00313F42"/>
    <w:rsid w:val="003141FB"/>
    <w:rsid w:val="00314638"/>
    <w:rsid w:val="003147D4"/>
    <w:rsid w:val="003147F9"/>
    <w:rsid w:val="003149E2"/>
    <w:rsid w:val="00314A66"/>
    <w:rsid w:val="00314D98"/>
    <w:rsid w:val="00315535"/>
    <w:rsid w:val="003155D8"/>
    <w:rsid w:val="003155F5"/>
    <w:rsid w:val="0031592B"/>
    <w:rsid w:val="00315BF2"/>
    <w:rsid w:val="00315C01"/>
    <w:rsid w:val="00315D68"/>
    <w:rsid w:val="00315E11"/>
    <w:rsid w:val="00315F2E"/>
    <w:rsid w:val="00315F63"/>
    <w:rsid w:val="00316064"/>
    <w:rsid w:val="003160F6"/>
    <w:rsid w:val="0031621F"/>
    <w:rsid w:val="0031630C"/>
    <w:rsid w:val="00316635"/>
    <w:rsid w:val="003168AD"/>
    <w:rsid w:val="003168B8"/>
    <w:rsid w:val="00316A97"/>
    <w:rsid w:val="00316CCA"/>
    <w:rsid w:val="00316F51"/>
    <w:rsid w:val="0031705E"/>
    <w:rsid w:val="003170DE"/>
    <w:rsid w:val="00317193"/>
    <w:rsid w:val="0031723D"/>
    <w:rsid w:val="003172B7"/>
    <w:rsid w:val="00317418"/>
    <w:rsid w:val="0031765B"/>
    <w:rsid w:val="0031787C"/>
    <w:rsid w:val="00317A15"/>
    <w:rsid w:val="00317B12"/>
    <w:rsid w:val="0032003A"/>
    <w:rsid w:val="00320133"/>
    <w:rsid w:val="00320311"/>
    <w:rsid w:val="00320348"/>
    <w:rsid w:val="003203BD"/>
    <w:rsid w:val="00320422"/>
    <w:rsid w:val="0032047F"/>
    <w:rsid w:val="00320568"/>
    <w:rsid w:val="0032069C"/>
    <w:rsid w:val="00320725"/>
    <w:rsid w:val="003208F7"/>
    <w:rsid w:val="00320A04"/>
    <w:rsid w:val="00320EA4"/>
    <w:rsid w:val="00320F26"/>
    <w:rsid w:val="00321018"/>
    <w:rsid w:val="0032113D"/>
    <w:rsid w:val="0032130A"/>
    <w:rsid w:val="00321397"/>
    <w:rsid w:val="003214EE"/>
    <w:rsid w:val="0032157E"/>
    <w:rsid w:val="003215C9"/>
    <w:rsid w:val="003215D6"/>
    <w:rsid w:val="003216EC"/>
    <w:rsid w:val="0032196D"/>
    <w:rsid w:val="00321971"/>
    <w:rsid w:val="00321A58"/>
    <w:rsid w:val="00321AF9"/>
    <w:rsid w:val="00321BC7"/>
    <w:rsid w:val="00321C35"/>
    <w:rsid w:val="00321D16"/>
    <w:rsid w:val="00322050"/>
    <w:rsid w:val="003220C0"/>
    <w:rsid w:val="0032241E"/>
    <w:rsid w:val="003225E1"/>
    <w:rsid w:val="003225FC"/>
    <w:rsid w:val="003226E5"/>
    <w:rsid w:val="00322739"/>
    <w:rsid w:val="00322942"/>
    <w:rsid w:val="00322AF2"/>
    <w:rsid w:val="00323140"/>
    <w:rsid w:val="003231A1"/>
    <w:rsid w:val="003233D2"/>
    <w:rsid w:val="0032357A"/>
    <w:rsid w:val="00323693"/>
    <w:rsid w:val="00323981"/>
    <w:rsid w:val="00323999"/>
    <w:rsid w:val="00323C36"/>
    <w:rsid w:val="00323C61"/>
    <w:rsid w:val="00323F17"/>
    <w:rsid w:val="0032467B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47F"/>
    <w:rsid w:val="003254A2"/>
    <w:rsid w:val="00325575"/>
    <w:rsid w:val="00325754"/>
    <w:rsid w:val="0032577B"/>
    <w:rsid w:val="003258B4"/>
    <w:rsid w:val="0032594B"/>
    <w:rsid w:val="00325AB9"/>
    <w:rsid w:val="00325B06"/>
    <w:rsid w:val="00325BDB"/>
    <w:rsid w:val="00325FB1"/>
    <w:rsid w:val="0032601C"/>
    <w:rsid w:val="003261C2"/>
    <w:rsid w:val="003263DE"/>
    <w:rsid w:val="0032645B"/>
    <w:rsid w:val="00326473"/>
    <w:rsid w:val="003265F8"/>
    <w:rsid w:val="00326608"/>
    <w:rsid w:val="0032685F"/>
    <w:rsid w:val="003268EA"/>
    <w:rsid w:val="00326913"/>
    <w:rsid w:val="003269CC"/>
    <w:rsid w:val="00326A47"/>
    <w:rsid w:val="00326B4D"/>
    <w:rsid w:val="00326ECD"/>
    <w:rsid w:val="00327226"/>
    <w:rsid w:val="00327363"/>
    <w:rsid w:val="003273B7"/>
    <w:rsid w:val="003275DD"/>
    <w:rsid w:val="0032779A"/>
    <w:rsid w:val="0032785B"/>
    <w:rsid w:val="00327BD0"/>
    <w:rsid w:val="00327F2D"/>
    <w:rsid w:val="003300C7"/>
    <w:rsid w:val="00330226"/>
    <w:rsid w:val="00330492"/>
    <w:rsid w:val="00330643"/>
    <w:rsid w:val="00330B15"/>
    <w:rsid w:val="00331133"/>
    <w:rsid w:val="0033122B"/>
    <w:rsid w:val="003313FB"/>
    <w:rsid w:val="003313FC"/>
    <w:rsid w:val="00331529"/>
    <w:rsid w:val="003316AE"/>
    <w:rsid w:val="003316BE"/>
    <w:rsid w:val="003317BC"/>
    <w:rsid w:val="003318B1"/>
    <w:rsid w:val="00331D1E"/>
    <w:rsid w:val="00332087"/>
    <w:rsid w:val="0033218C"/>
    <w:rsid w:val="003322E5"/>
    <w:rsid w:val="0033267A"/>
    <w:rsid w:val="003327F9"/>
    <w:rsid w:val="00332A54"/>
    <w:rsid w:val="00332AD5"/>
    <w:rsid w:val="00332E26"/>
    <w:rsid w:val="00332E6A"/>
    <w:rsid w:val="00332F85"/>
    <w:rsid w:val="0033307C"/>
    <w:rsid w:val="00333104"/>
    <w:rsid w:val="003332ED"/>
    <w:rsid w:val="003335B1"/>
    <w:rsid w:val="0033361B"/>
    <w:rsid w:val="0033377D"/>
    <w:rsid w:val="003338EE"/>
    <w:rsid w:val="00333CC6"/>
    <w:rsid w:val="00333D2E"/>
    <w:rsid w:val="00333E16"/>
    <w:rsid w:val="00333EA6"/>
    <w:rsid w:val="003341D4"/>
    <w:rsid w:val="0033443A"/>
    <w:rsid w:val="003344F5"/>
    <w:rsid w:val="003347C0"/>
    <w:rsid w:val="003348F4"/>
    <w:rsid w:val="0033490E"/>
    <w:rsid w:val="0033492C"/>
    <w:rsid w:val="00334990"/>
    <w:rsid w:val="00334D90"/>
    <w:rsid w:val="00334EF3"/>
    <w:rsid w:val="0033527E"/>
    <w:rsid w:val="00335355"/>
    <w:rsid w:val="00335724"/>
    <w:rsid w:val="003357CC"/>
    <w:rsid w:val="00335AE5"/>
    <w:rsid w:val="00335BEE"/>
    <w:rsid w:val="00335C38"/>
    <w:rsid w:val="00335C67"/>
    <w:rsid w:val="00335D42"/>
    <w:rsid w:val="00336128"/>
    <w:rsid w:val="0033619C"/>
    <w:rsid w:val="00336218"/>
    <w:rsid w:val="0033638F"/>
    <w:rsid w:val="00336390"/>
    <w:rsid w:val="003367BD"/>
    <w:rsid w:val="003368FC"/>
    <w:rsid w:val="00336A0F"/>
    <w:rsid w:val="003370B1"/>
    <w:rsid w:val="0033720C"/>
    <w:rsid w:val="00337510"/>
    <w:rsid w:val="00337559"/>
    <w:rsid w:val="00337624"/>
    <w:rsid w:val="00337916"/>
    <w:rsid w:val="00337A32"/>
    <w:rsid w:val="00337B3C"/>
    <w:rsid w:val="00337E01"/>
    <w:rsid w:val="0034015B"/>
    <w:rsid w:val="00340204"/>
    <w:rsid w:val="003402E6"/>
    <w:rsid w:val="003403DA"/>
    <w:rsid w:val="00340642"/>
    <w:rsid w:val="0034065E"/>
    <w:rsid w:val="00340792"/>
    <w:rsid w:val="003409CB"/>
    <w:rsid w:val="00340A43"/>
    <w:rsid w:val="00340D0A"/>
    <w:rsid w:val="00340D4D"/>
    <w:rsid w:val="00340DA7"/>
    <w:rsid w:val="0034126D"/>
    <w:rsid w:val="0034171D"/>
    <w:rsid w:val="00341752"/>
    <w:rsid w:val="003419C3"/>
    <w:rsid w:val="00341A3C"/>
    <w:rsid w:val="00341CA6"/>
    <w:rsid w:val="00341E13"/>
    <w:rsid w:val="00342247"/>
    <w:rsid w:val="00342407"/>
    <w:rsid w:val="00342421"/>
    <w:rsid w:val="0034269A"/>
    <w:rsid w:val="0034290F"/>
    <w:rsid w:val="0034295C"/>
    <w:rsid w:val="00342C4D"/>
    <w:rsid w:val="00342E20"/>
    <w:rsid w:val="00342E24"/>
    <w:rsid w:val="00343058"/>
    <w:rsid w:val="0034333E"/>
    <w:rsid w:val="00343431"/>
    <w:rsid w:val="00343569"/>
    <w:rsid w:val="00343579"/>
    <w:rsid w:val="0034359D"/>
    <w:rsid w:val="0034382B"/>
    <w:rsid w:val="0034391E"/>
    <w:rsid w:val="003439E7"/>
    <w:rsid w:val="00343B4D"/>
    <w:rsid w:val="00343BC2"/>
    <w:rsid w:val="00343D44"/>
    <w:rsid w:val="00343DFB"/>
    <w:rsid w:val="00343ECE"/>
    <w:rsid w:val="0034402C"/>
    <w:rsid w:val="003440BD"/>
    <w:rsid w:val="003440D4"/>
    <w:rsid w:val="0034414A"/>
    <w:rsid w:val="00344166"/>
    <w:rsid w:val="00344187"/>
    <w:rsid w:val="00344233"/>
    <w:rsid w:val="003449D6"/>
    <w:rsid w:val="00344C0A"/>
    <w:rsid w:val="00344E72"/>
    <w:rsid w:val="00344F59"/>
    <w:rsid w:val="003451BA"/>
    <w:rsid w:val="003453FA"/>
    <w:rsid w:val="003454A5"/>
    <w:rsid w:val="0034551E"/>
    <w:rsid w:val="003455F0"/>
    <w:rsid w:val="0034581C"/>
    <w:rsid w:val="00345847"/>
    <w:rsid w:val="003458BF"/>
    <w:rsid w:val="00345B23"/>
    <w:rsid w:val="00345C35"/>
    <w:rsid w:val="00345DA2"/>
    <w:rsid w:val="00345DCD"/>
    <w:rsid w:val="00345FF9"/>
    <w:rsid w:val="00346181"/>
    <w:rsid w:val="0034618D"/>
    <w:rsid w:val="003461BE"/>
    <w:rsid w:val="00346255"/>
    <w:rsid w:val="00346513"/>
    <w:rsid w:val="00346B01"/>
    <w:rsid w:val="00346C64"/>
    <w:rsid w:val="00346F3E"/>
    <w:rsid w:val="00346F81"/>
    <w:rsid w:val="003470E9"/>
    <w:rsid w:val="0034713E"/>
    <w:rsid w:val="003471D6"/>
    <w:rsid w:val="003471E2"/>
    <w:rsid w:val="00347343"/>
    <w:rsid w:val="0034738B"/>
    <w:rsid w:val="003474F5"/>
    <w:rsid w:val="0034768B"/>
    <w:rsid w:val="003477B6"/>
    <w:rsid w:val="003479C6"/>
    <w:rsid w:val="00347A6E"/>
    <w:rsid w:val="00347A90"/>
    <w:rsid w:val="00347BA5"/>
    <w:rsid w:val="00347DC0"/>
    <w:rsid w:val="00347EA4"/>
    <w:rsid w:val="00347F3A"/>
    <w:rsid w:val="00350087"/>
    <w:rsid w:val="00350224"/>
    <w:rsid w:val="0035043D"/>
    <w:rsid w:val="00350536"/>
    <w:rsid w:val="003505DB"/>
    <w:rsid w:val="00350746"/>
    <w:rsid w:val="003509C5"/>
    <w:rsid w:val="00350B3B"/>
    <w:rsid w:val="00350C2B"/>
    <w:rsid w:val="00350C39"/>
    <w:rsid w:val="00350C66"/>
    <w:rsid w:val="00350CE9"/>
    <w:rsid w:val="00350E41"/>
    <w:rsid w:val="00350ECF"/>
    <w:rsid w:val="0035135E"/>
    <w:rsid w:val="00351442"/>
    <w:rsid w:val="003514A4"/>
    <w:rsid w:val="003514F8"/>
    <w:rsid w:val="00351503"/>
    <w:rsid w:val="0035151A"/>
    <w:rsid w:val="003515AD"/>
    <w:rsid w:val="00351910"/>
    <w:rsid w:val="00351921"/>
    <w:rsid w:val="003519D6"/>
    <w:rsid w:val="00351E0F"/>
    <w:rsid w:val="00351EB5"/>
    <w:rsid w:val="00352039"/>
    <w:rsid w:val="0035219B"/>
    <w:rsid w:val="0035222A"/>
    <w:rsid w:val="003526D5"/>
    <w:rsid w:val="00352C7C"/>
    <w:rsid w:val="00352E8B"/>
    <w:rsid w:val="00352EB7"/>
    <w:rsid w:val="00352EBE"/>
    <w:rsid w:val="003530DA"/>
    <w:rsid w:val="00353102"/>
    <w:rsid w:val="00353159"/>
    <w:rsid w:val="003533D7"/>
    <w:rsid w:val="00353468"/>
    <w:rsid w:val="003537F0"/>
    <w:rsid w:val="00353913"/>
    <w:rsid w:val="00353B7F"/>
    <w:rsid w:val="00353C0B"/>
    <w:rsid w:val="00353FD5"/>
    <w:rsid w:val="003540C3"/>
    <w:rsid w:val="00354533"/>
    <w:rsid w:val="00354603"/>
    <w:rsid w:val="00354643"/>
    <w:rsid w:val="00354756"/>
    <w:rsid w:val="003547C1"/>
    <w:rsid w:val="00354A34"/>
    <w:rsid w:val="00354B5B"/>
    <w:rsid w:val="0035522C"/>
    <w:rsid w:val="003553D8"/>
    <w:rsid w:val="003553DB"/>
    <w:rsid w:val="003554C9"/>
    <w:rsid w:val="003557BD"/>
    <w:rsid w:val="0035583D"/>
    <w:rsid w:val="003559E2"/>
    <w:rsid w:val="00355B70"/>
    <w:rsid w:val="00355B8D"/>
    <w:rsid w:val="00355C3C"/>
    <w:rsid w:val="00355FCE"/>
    <w:rsid w:val="00355FD1"/>
    <w:rsid w:val="00356183"/>
    <w:rsid w:val="003561BF"/>
    <w:rsid w:val="0035626C"/>
    <w:rsid w:val="0035638F"/>
    <w:rsid w:val="00356436"/>
    <w:rsid w:val="003565CD"/>
    <w:rsid w:val="00356670"/>
    <w:rsid w:val="00356777"/>
    <w:rsid w:val="0035680E"/>
    <w:rsid w:val="0035699B"/>
    <w:rsid w:val="0035705E"/>
    <w:rsid w:val="0035716D"/>
    <w:rsid w:val="00357307"/>
    <w:rsid w:val="0035730C"/>
    <w:rsid w:val="003574E8"/>
    <w:rsid w:val="003575AF"/>
    <w:rsid w:val="0035774E"/>
    <w:rsid w:val="00357ADE"/>
    <w:rsid w:val="00357AE7"/>
    <w:rsid w:val="00357B6C"/>
    <w:rsid w:val="00357BD4"/>
    <w:rsid w:val="00357E20"/>
    <w:rsid w:val="00360407"/>
    <w:rsid w:val="003604E8"/>
    <w:rsid w:val="00360524"/>
    <w:rsid w:val="00360525"/>
    <w:rsid w:val="003605D9"/>
    <w:rsid w:val="00360AB2"/>
    <w:rsid w:val="00360C0C"/>
    <w:rsid w:val="00360DD7"/>
    <w:rsid w:val="003610B4"/>
    <w:rsid w:val="003610E3"/>
    <w:rsid w:val="0036119E"/>
    <w:rsid w:val="00361208"/>
    <w:rsid w:val="00361722"/>
    <w:rsid w:val="00361759"/>
    <w:rsid w:val="0036185A"/>
    <w:rsid w:val="00361AB2"/>
    <w:rsid w:val="00361C81"/>
    <w:rsid w:val="00361E00"/>
    <w:rsid w:val="00362032"/>
    <w:rsid w:val="003620E7"/>
    <w:rsid w:val="00362203"/>
    <w:rsid w:val="003624C2"/>
    <w:rsid w:val="00362851"/>
    <w:rsid w:val="00362DA5"/>
    <w:rsid w:val="00362DB7"/>
    <w:rsid w:val="0036314A"/>
    <w:rsid w:val="003632D5"/>
    <w:rsid w:val="00363304"/>
    <w:rsid w:val="003635BB"/>
    <w:rsid w:val="00363653"/>
    <w:rsid w:val="0036373B"/>
    <w:rsid w:val="00363A48"/>
    <w:rsid w:val="00363A4A"/>
    <w:rsid w:val="00363AEB"/>
    <w:rsid w:val="00363D77"/>
    <w:rsid w:val="00363DAB"/>
    <w:rsid w:val="00364078"/>
    <w:rsid w:val="003640DC"/>
    <w:rsid w:val="003641AF"/>
    <w:rsid w:val="0036423C"/>
    <w:rsid w:val="0036441F"/>
    <w:rsid w:val="003645DD"/>
    <w:rsid w:val="003646E2"/>
    <w:rsid w:val="003649B9"/>
    <w:rsid w:val="00364A03"/>
    <w:rsid w:val="00364ADD"/>
    <w:rsid w:val="00364AF6"/>
    <w:rsid w:val="00364B62"/>
    <w:rsid w:val="00364C74"/>
    <w:rsid w:val="00364DB7"/>
    <w:rsid w:val="00365232"/>
    <w:rsid w:val="0036523D"/>
    <w:rsid w:val="00365485"/>
    <w:rsid w:val="00365930"/>
    <w:rsid w:val="00365A3B"/>
    <w:rsid w:val="00365B23"/>
    <w:rsid w:val="00365C9C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3B6"/>
    <w:rsid w:val="0036640D"/>
    <w:rsid w:val="00366581"/>
    <w:rsid w:val="003666C4"/>
    <w:rsid w:val="003667DD"/>
    <w:rsid w:val="00366888"/>
    <w:rsid w:val="00366962"/>
    <w:rsid w:val="00366A44"/>
    <w:rsid w:val="00366AAF"/>
    <w:rsid w:val="00366EEF"/>
    <w:rsid w:val="00366FD5"/>
    <w:rsid w:val="0036700A"/>
    <w:rsid w:val="00367027"/>
    <w:rsid w:val="00367369"/>
    <w:rsid w:val="00367450"/>
    <w:rsid w:val="00367526"/>
    <w:rsid w:val="003675CE"/>
    <w:rsid w:val="00367B6E"/>
    <w:rsid w:val="00367DEC"/>
    <w:rsid w:val="00367EE9"/>
    <w:rsid w:val="00367FC1"/>
    <w:rsid w:val="00370001"/>
    <w:rsid w:val="00370041"/>
    <w:rsid w:val="003700E7"/>
    <w:rsid w:val="003706DA"/>
    <w:rsid w:val="003709D0"/>
    <w:rsid w:val="003709D3"/>
    <w:rsid w:val="00370C77"/>
    <w:rsid w:val="00370D0C"/>
    <w:rsid w:val="00370DE0"/>
    <w:rsid w:val="00370EBC"/>
    <w:rsid w:val="00371201"/>
    <w:rsid w:val="0037121B"/>
    <w:rsid w:val="003714C7"/>
    <w:rsid w:val="003715C8"/>
    <w:rsid w:val="00371879"/>
    <w:rsid w:val="00371887"/>
    <w:rsid w:val="00371907"/>
    <w:rsid w:val="003719EC"/>
    <w:rsid w:val="00371BAB"/>
    <w:rsid w:val="00371ED2"/>
    <w:rsid w:val="00371F77"/>
    <w:rsid w:val="00371F87"/>
    <w:rsid w:val="0037211B"/>
    <w:rsid w:val="00372166"/>
    <w:rsid w:val="003721E3"/>
    <w:rsid w:val="0037221B"/>
    <w:rsid w:val="0037238C"/>
    <w:rsid w:val="003725A3"/>
    <w:rsid w:val="003725D9"/>
    <w:rsid w:val="003725EE"/>
    <w:rsid w:val="00372797"/>
    <w:rsid w:val="0037284D"/>
    <w:rsid w:val="00372865"/>
    <w:rsid w:val="003729D8"/>
    <w:rsid w:val="00372A20"/>
    <w:rsid w:val="00372C39"/>
    <w:rsid w:val="00372CDD"/>
    <w:rsid w:val="00372D49"/>
    <w:rsid w:val="00372D62"/>
    <w:rsid w:val="00372E46"/>
    <w:rsid w:val="003731A6"/>
    <w:rsid w:val="003731BF"/>
    <w:rsid w:val="0037323C"/>
    <w:rsid w:val="00373889"/>
    <w:rsid w:val="00373B03"/>
    <w:rsid w:val="00373B27"/>
    <w:rsid w:val="00373D19"/>
    <w:rsid w:val="00373D35"/>
    <w:rsid w:val="00373D5F"/>
    <w:rsid w:val="00373ECE"/>
    <w:rsid w:val="00373ECF"/>
    <w:rsid w:val="00373EF3"/>
    <w:rsid w:val="00374335"/>
    <w:rsid w:val="003743E2"/>
    <w:rsid w:val="00374421"/>
    <w:rsid w:val="00374583"/>
    <w:rsid w:val="0037458F"/>
    <w:rsid w:val="003745AB"/>
    <w:rsid w:val="003748F4"/>
    <w:rsid w:val="00374A24"/>
    <w:rsid w:val="00374B73"/>
    <w:rsid w:val="00374C1E"/>
    <w:rsid w:val="00374C95"/>
    <w:rsid w:val="00374E8A"/>
    <w:rsid w:val="003752C0"/>
    <w:rsid w:val="0037538F"/>
    <w:rsid w:val="003753AE"/>
    <w:rsid w:val="0037548E"/>
    <w:rsid w:val="00375564"/>
    <w:rsid w:val="0037567F"/>
    <w:rsid w:val="003756B1"/>
    <w:rsid w:val="00375744"/>
    <w:rsid w:val="00375A7B"/>
    <w:rsid w:val="00375B63"/>
    <w:rsid w:val="00375F10"/>
    <w:rsid w:val="00376159"/>
    <w:rsid w:val="003762A0"/>
    <w:rsid w:val="00376778"/>
    <w:rsid w:val="003767C7"/>
    <w:rsid w:val="00376899"/>
    <w:rsid w:val="003768C8"/>
    <w:rsid w:val="00376B85"/>
    <w:rsid w:val="00376FF7"/>
    <w:rsid w:val="003770C4"/>
    <w:rsid w:val="0037721C"/>
    <w:rsid w:val="0037733A"/>
    <w:rsid w:val="00377433"/>
    <w:rsid w:val="003774B7"/>
    <w:rsid w:val="00377660"/>
    <w:rsid w:val="00377711"/>
    <w:rsid w:val="00377A91"/>
    <w:rsid w:val="00377D26"/>
    <w:rsid w:val="00377E8A"/>
    <w:rsid w:val="00380250"/>
    <w:rsid w:val="00380471"/>
    <w:rsid w:val="003804B5"/>
    <w:rsid w:val="00380589"/>
    <w:rsid w:val="00380836"/>
    <w:rsid w:val="00380A36"/>
    <w:rsid w:val="00380C6E"/>
    <w:rsid w:val="00380D4B"/>
    <w:rsid w:val="00380DF8"/>
    <w:rsid w:val="00381212"/>
    <w:rsid w:val="0038168F"/>
    <w:rsid w:val="00381871"/>
    <w:rsid w:val="0038196F"/>
    <w:rsid w:val="00381988"/>
    <w:rsid w:val="00381CB9"/>
    <w:rsid w:val="00381E44"/>
    <w:rsid w:val="00381EAF"/>
    <w:rsid w:val="00381EB8"/>
    <w:rsid w:val="00382017"/>
    <w:rsid w:val="00382099"/>
    <w:rsid w:val="00382109"/>
    <w:rsid w:val="0038220E"/>
    <w:rsid w:val="00382260"/>
    <w:rsid w:val="00382697"/>
    <w:rsid w:val="0038277E"/>
    <w:rsid w:val="00382809"/>
    <w:rsid w:val="00382A11"/>
    <w:rsid w:val="00382A2B"/>
    <w:rsid w:val="00382A75"/>
    <w:rsid w:val="003832CA"/>
    <w:rsid w:val="00383567"/>
    <w:rsid w:val="003836A8"/>
    <w:rsid w:val="00383DE9"/>
    <w:rsid w:val="00383DFB"/>
    <w:rsid w:val="00383ECD"/>
    <w:rsid w:val="00383F18"/>
    <w:rsid w:val="00383FA1"/>
    <w:rsid w:val="003844FD"/>
    <w:rsid w:val="00384613"/>
    <w:rsid w:val="003847C8"/>
    <w:rsid w:val="00384876"/>
    <w:rsid w:val="00384884"/>
    <w:rsid w:val="003848E5"/>
    <w:rsid w:val="00384AAD"/>
    <w:rsid w:val="00384B5E"/>
    <w:rsid w:val="00384C64"/>
    <w:rsid w:val="00384D16"/>
    <w:rsid w:val="00384D88"/>
    <w:rsid w:val="00384DCA"/>
    <w:rsid w:val="00384E04"/>
    <w:rsid w:val="00384E7D"/>
    <w:rsid w:val="0038508F"/>
    <w:rsid w:val="003854C1"/>
    <w:rsid w:val="003855CF"/>
    <w:rsid w:val="0038587A"/>
    <w:rsid w:val="003859B2"/>
    <w:rsid w:val="00385C3E"/>
    <w:rsid w:val="00385E4E"/>
    <w:rsid w:val="00385EF8"/>
    <w:rsid w:val="00385FAE"/>
    <w:rsid w:val="003860F7"/>
    <w:rsid w:val="003862D8"/>
    <w:rsid w:val="00386430"/>
    <w:rsid w:val="00386630"/>
    <w:rsid w:val="00386780"/>
    <w:rsid w:val="00386914"/>
    <w:rsid w:val="00386919"/>
    <w:rsid w:val="00386C15"/>
    <w:rsid w:val="00386ED2"/>
    <w:rsid w:val="00386FB1"/>
    <w:rsid w:val="003870E3"/>
    <w:rsid w:val="00387225"/>
    <w:rsid w:val="00387280"/>
    <w:rsid w:val="00387425"/>
    <w:rsid w:val="00387845"/>
    <w:rsid w:val="0038786F"/>
    <w:rsid w:val="00387956"/>
    <w:rsid w:val="003879AF"/>
    <w:rsid w:val="00387C2E"/>
    <w:rsid w:val="00387E76"/>
    <w:rsid w:val="00387F52"/>
    <w:rsid w:val="003901AA"/>
    <w:rsid w:val="003901B9"/>
    <w:rsid w:val="003901F9"/>
    <w:rsid w:val="0039029A"/>
    <w:rsid w:val="00390366"/>
    <w:rsid w:val="0039052E"/>
    <w:rsid w:val="003905A3"/>
    <w:rsid w:val="00390909"/>
    <w:rsid w:val="00390CD5"/>
    <w:rsid w:val="00390D57"/>
    <w:rsid w:val="00390D91"/>
    <w:rsid w:val="00390E89"/>
    <w:rsid w:val="00390F13"/>
    <w:rsid w:val="003912F2"/>
    <w:rsid w:val="00391475"/>
    <w:rsid w:val="003916F0"/>
    <w:rsid w:val="0039189A"/>
    <w:rsid w:val="00391B92"/>
    <w:rsid w:val="003920C9"/>
    <w:rsid w:val="00392122"/>
    <w:rsid w:val="0039218A"/>
    <w:rsid w:val="003921B5"/>
    <w:rsid w:val="003924C7"/>
    <w:rsid w:val="00392635"/>
    <w:rsid w:val="00392A7E"/>
    <w:rsid w:val="00392BF2"/>
    <w:rsid w:val="00392BFE"/>
    <w:rsid w:val="00393031"/>
    <w:rsid w:val="00393660"/>
    <w:rsid w:val="00393847"/>
    <w:rsid w:val="00393899"/>
    <w:rsid w:val="00393C5D"/>
    <w:rsid w:val="00393DFC"/>
    <w:rsid w:val="00393DFF"/>
    <w:rsid w:val="00393E78"/>
    <w:rsid w:val="00393F13"/>
    <w:rsid w:val="00394252"/>
    <w:rsid w:val="00394288"/>
    <w:rsid w:val="003942E7"/>
    <w:rsid w:val="0039463A"/>
    <w:rsid w:val="003946B1"/>
    <w:rsid w:val="0039470D"/>
    <w:rsid w:val="00394766"/>
    <w:rsid w:val="00394811"/>
    <w:rsid w:val="00394EE7"/>
    <w:rsid w:val="00395260"/>
    <w:rsid w:val="003952B4"/>
    <w:rsid w:val="00395903"/>
    <w:rsid w:val="0039598E"/>
    <w:rsid w:val="00395A93"/>
    <w:rsid w:val="00395B28"/>
    <w:rsid w:val="00395BEC"/>
    <w:rsid w:val="00395F2F"/>
    <w:rsid w:val="003962ED"/>
    <w:rsid w:val="003962EE"/>
    <w:rsid w:val="0039649A"/>
    <w:rsid w:val="003964AF"/>
    <w:rsid w:val="003964B2"/>
    <w:rsid w:val="003964D4"/>
    <w:rsid w:val="003964FC"/>
    <w:rsid w:val="00396649"/>
    <w:rsid w:val="003967A6"/>
    <w:rsid w:val="00396BDF"/>
    <w:rsid w:val="00396F26"/>
    <w:rsid w:val="0039704E"/>
    <w:rsid w:val="003971DF"/>
    <w:rsid w:val="00397233"/>
    <w:rsid w:val="0039725E"/>
    <w:rsid w:val="0039738B"/>
    <w:rsid w:val="00397460"/>
    <w:rsid w:val="0039753A"/>
    <w:rsid w:val="00397598"/>
    <w:rsid w:val="003977E3"/>
    <w:rsid w:val="00397E78"/>
    <w:rsid w:val="003A011B"/>
    <w:rsid w:val="003A02BE"/>
    <w:rsid w:val="003A02C4"/>
    <w:rsid w:val="003A039E"/>
    <w:rsid w:val="003A03C1"/>
    <w:rsid w:val="003A049F"/>
    <w:rsid w:val="003A0594"/>
    <w:rsid w:val="003A0735"/>
    <w:rsid w:val="003A08E2"/>
    <w:rsid w:val="003A092C"/>
    <w:rsid w:val="003A09C0"/>
    <w:rsid w:val="003A09E4"/>
    <w:rsid w:val="003A0CF5"/>
    <w:rsid w:val="003A0F11"/>
    <w:rsid w:val="003A0FA8"/>
    <w:rsid w:val="003A11D5"/>
    <w:rsid w:val="003A12A4"/>
    <w:rsid w:val="003A1331"/>
    <w:rsid w:val="003A13F5"/>
    <w:rsid w:val="003A1711"/>
    <w:rsid w:val="003A17AB"/>
    <w:rsid w:val="003A17E0"/>
    <w:rsid w:val="003A183F"/>
    <w:rsid w:val="003A1866"/>
    <w:rsid w:val="003A18F3"/>
    <w:rsid w:val="003A1A3E"/>
    <w:rsid w:val="003A1A9A"/>
    <w:rsid w:val="003A1ACD"/>
    <w:rsid w:val="003A1B5D"/>
    <w:rsid w:val="003A1C9A"/>
    <w:rsid w:val="003A1CE5"/>
    <w:rsid w:val="003A1D8E"/>
    <w:rsid w:val="003A1F86"/>
    <w:rsid w:val="003A1FF4"/>
    <w:rsid w:val="003A22B5"/>
    <w:rsid w:val="003A22E2"/>
    <w:rsid w:val="003A22E9"/>
    <w:rsid w:val="003A2450"/>
    <w:rsid w:val="003A2571"/>
    <w:rsid w:val="003A257D"/>
    <w:rsid w:val="003A25C8"/>
    <w:rsid w:val="003A26B8"/>
    <w:rsid w:val="003A2DBF"/>
    <w:rsid w:val="003A2F1E"/>
    <w:rsid w:val="003A330B"/>
    <w:rsid w:val="003A34BC"/>
    <w:rsid w:val="003A384B"/>
    <w:rsid w:val="003A3883"/>
    <w:rsid w:val="003A3C08"/>
    <w:rsid w:val="003A3CA2"/>
    <w:rsid w:val="003A3CBC"/>
    <w:rsid w:val="003A3E8F"/>
    <w:rsid w:val="003A3F2C"/>
    <w:rsid w:val="003A4172"/>
    <w:rsid w:val="003A491B"/>
    <w:rsid w:val="003A497F"/>
    <w:rsid w:val="003A4A32"/>
    <w:rsid w:val="003A4A5F"/>
    <w:rsid w:val="003A4D64"/>
    <w:rsid w:val="003A4FE3"/>
    <w:rsid w:val="003A51C5"/>
    <w:rsid w:val="003A51F1"/>
    <w:rsid w:val="003A539C"/>
    <w:rsid w:val="003A548D"/>
    <w:rsid w:val="003A5495"/>
    <w:rsid w:val="003A5D8A"/>
    <w:rsid w:val="003A5F5D"/>
    <w:rsid w:val="003A5FF1"/>
    <w:rsid w:val="003A60AF"/>
    <w:rsid w:val="003A6385"/>
    <w:rsid w:val="003A63BE"/>
    <w:rsid w:val="003A6780"/>
    <w:rsid w:val="003A67DB"/>
    <w:rsid w:val="003A6863"/>
    <w:rsid w:val="003A6B5B"/>
    <w:rsid w:val="003A6D0A"/>
    <w:rsid w:val="003A6E69"/>
    <w:rsid w:val="003A6F2E"/>
    <w:rsid w:val="003A70C1"/>
    <w:rsid w:val="003A7189"/>
    <w:rsid w:val="003A761A"/>
    <w:rsid w:val="003A79B0"/>
    <w:rsid w:val="003A7D5F"/>
    <w:rsid w:val="003A7F1B"/>
    <w:rsid w:val="003A7F8A"/>
    <w:rsid w:val="003B0126"/>
    <w:rsid w:val="003B020D"/>
    <w:rsid w:val="003B0260"/>
    <w:rsid w:val="003B053A"/>
    <w:rsid w:val="003B06B9"/>
    <w:rsid w:val="003B0A6A"/>
    <w:rsid w:val="003B0ADD"/>
    <w:rsid w:val="003B0CAF"/>
    <w:rsid w:val="003B0EA1"/>
    <w:rsid w:val="003B11D0"/>
    <w:rsid w:val="003B14AB"/>
    <w:rsid w:val="003B1602"/>
    <w:rsid w:val="003B17BC"/>
    <w:rsid w:val="003B17E0"/>
    <w:rsid w:val="003B1BC4"/>
    <w:rsid w:val="003B1CDC"/>
    <w:rsid w:val="003B1CFE"/>
    <w:rsid w:val="003B1E6A"/>
    <w:rsid w:val="003B21DB"/>
    <w:rsid w:val="003B2390"/>
    <w:rsid w:val="003B24E4"/>
    <w:rsid w:val="003B26FB"/>
    <w:rsid w:val="003B27E1"/>
    <w:rsid w:val="003B27FA"/>
    <w:rsid w:val="003B2986"/>
    <w:rsid w:val="003B2A1D"/>
    <w:rsid w:val="003B2B0B"/>
    <w:rsid w:val="003B2BD6"/>
    <w:rsid w:val="003B2C0D"/>
    <w:rsid w:val="003B2C5F"/>
    <w:rsid w:val="003B2CE5"/>
    <w:rsid w:val="003B2D56"/>
    <w:rsid w:val="003B2E81"/>
    <w:rsid w:val="003B302E"/>
    <w:rsid w:val="003B3297"/>
    <w:rsid w:val="003B34E2"/>
    <w:rsid w:val="003B379C"/>
    <w:rsid w:val="003B38DF"/>
    <w:rsid w:val="003B3CAD"/>
    <w:rsid w:val="003B401B"/>
    <w:rsid w:val="003B40AB"/>
    <w:rsid w:val="003B4174"/>
    <w:rsid w:val="003B41C6"/>
    <w:rsid w:val="003B4432"/>
    <w:rsid w:val="003B4C6F"/>
    <w:rsid w:val="003B4CC3"/>
    <w:rsid w:val="003B4D20"/>
    <w:rsid w:val="003B4D30"/>
    <w:rsid w:val="003B4DDB"/>
    <w:rsid w:val="003B5055"/>
    <w:rsid w:val="003B51C6"/>
    <w:rsid w:val="003B52BD"/>
    <w:rsid w:val="003B5460"/>
    <w:rsid w:val="003B5573"/>
    <w:rsid w:val="003B5735"/>
    <w:rsid w:val="003B5A22"/>
    <w:rsid w:val="003B5CF9"/>
    <w:rsid w:val="003B5EAA"/>
    <w:rsid w:val="003B6287"/>
    <w:rsid w:val="003B62C0"/>
    <w:rsid w:val="003B6472"/>
    <w:rsid w:val="003B670D"/>
    <w:rsid w:val="003B67B0"/>
    <w:rsid w:val="003B686E"/>
    <w:rsid w:val="003B69CF"/>
    <w:rsid w:val="003B6A75"/>
    <w:rsid w:val="003B6AF6"/>
    <w:rsid w:val="003B6C34"/>
    <w:rsid w:val="003B6C72"/>
    <w:rsid w:val="003B6CAE"/>
    <w:rsid w:val="003B6CEF"/>
    <w:rsid w:val="003B6E09"/>
    <w:rsid w:val="003B711A"/>
    <w:rsid w:val="003B746E"/>
    <w:rsid w:val="003B7550"/>
    <w:rsid w:val="003B77A8"/>
    <w:rsid w:val="003B7894"/>
    <w:rsid w:val="003B7BBD"/>
    <w:rsid w:val="003B7C0E"/>
    <w:rsid w:val="003B7C27"/>
    <w:rsid w:val="003B7C61"/>
    <w:rsid w:val="003B7D02"/>
    <w:rsid w:val="003B7DD1"/>
    <w:rsid w:val="003B7F16"/>
    <w:rsid w:val="003C0057"/>
    <w:rsid w:val="003C00C3"/>
    <w:rsid w:val="003C01A1"/>
    <w:rsid w:val="003C0218"/>
    <w:rsid w:val="003C025D"/>
    <w:rsid w:val="003C0389"/>
    <w:rsid w:val="003C05BD"/>
    <w:rsid w:val="003C0624"/>
    <w:rsid w:val="003C0638"/>
    <w:rsid w:val="003C0720"/>
    <w:rsid w:val="003C0874"/>
    <w:rsid w:val="003C0DB3"/>
    <w:rsid w:val="003C0E60"/>
    <w:rsid w:val="003C12D6"/>
    <w:rsid w:val="003C13D4"/>
    <w:rsid w:val="003C15B0"/>
    <w:rsid w:val="003C18C4"/>
    <w:rsid w:val="003C196E"/>
    <w:rsid w:val="003C19D6"/>
    <w:rsid w:val="003C1AAF"/>
    <w:rsid w:val="003C1D4E"/>
    <w:rsid w:val="003C1E96"/>
    <w:rsid w:val="003C1EE1"/>
    <w:rsid w:val="003C1F67"/>
    <w:rsid w:val="003C1FCB"/>
    <w:rsid w:val="003C2005"/>
    <w:rsid w:val="003C22E3"/>
    <w:rsid w:val="003C22F7"/>
    <w:rsid w:val="003C23C3"/>
    <w:rsid w:val="003C2738"/>
    <w:rsid w:val="003C2AE6"/>
    <w:rsid w:val="003C2C35"/>
    <w:rsid w:val="003C2D66"/>
    <w:rsid w:val="003C2F99"/>
    <w:rsid w:val="003C30AD"/>
    <w:rsid w:val="003C3990"/>
    <w:rsid w:val="003C3BF1"/>
    <w:rsid w:val="003C3DDB"/>
    <w:rsid w:val="003C4059"/>
    <w:rsid w:val="003C405C"/>
    <w:rsid w:val="003C4377"/>
    <w:rsid w:val="003C43D8"/>
    <w:rsid w:val="003C4460"/>
    <w:rsid w:val="003C4498"/>
    <w:rsid w:val="003C45A4"/>
    <w:rsid w:val="003C45BC"/>
    <w:rsid w:val="003C47AF"/>
    <w:rsid w:val="003C4AAE"/>
    <w:rsid w:val="003C4BB2"/>
    <w:rsid w:val="003C4BC7"/>
    <w:rsid w:val="003C4DF5"/>
    <w:rsid w:val="003C4F28"/>
    <w:rsid w:val="003C5095"/>
    <w:rsid w:val="003C510A"/>
    <w:rsid w:val="003C53F6"/>
    <w:rsid w:val="003C54E3"/>
    <w:rsid w:val="003C5567"/>
    <w:rsid w:val="003C561F"/>
    <w:rsid w:val="003C576E"/>
    <w:rsid w:val="003C599F"/>
    <w:rsid w:val="003C59E4"/>
    <w:rsid w:val="003C5B27"/>
    <w:rsid w:val="003C5B89"/>
    <w:rsid w:val="003C5BC1"/>
    <w:rsid w:val="003C5BC2"/>
    <w:rsid w:val="003C5C35"/>
    <w:rsid w:val="003C5C3B"/>
    <w:rsid w:val="003C5CFD"/>
    <w:rsid w:val="003C5DA9"/>
    <w:rsid w:val="003C5E42"/>
    <w:rsid w:val="003C5EE1"/>
    <w:rsid w:val="003C6221"/>
    <w:rsid w:val="003C622C"/>
    <w:rsid w:val="003C63AB"/>
    <w:rsid w:val="003C6733"/>
    <w:rsid w:val="003C680E"/>
    <w:rsid w:val="003C68B3"/>
    <w:rsid w:val="003C69A8"/>
    <w:rsid w:val="003C6ECA"/>
    <w:rsid w:val="003C6EFC"/>
    <w:rsid w:val="003C6F57"/>
    <w:rsid w:val="003C76E6"/>
    <w:rsid w:val="003C78B5"/>
    <w:rsid w:val="003C78EA"/>
    <w:rsid w:val="003C7AD2"/>
    <w:rsid w:val="003C7AE1"/>
    <w:rsid w:val="003C7B37"/>
    <w:rsid w:val="003C7CB5"/>
    <w:rsid w:val="003C7DF1"/>
    <w:rsid w:val="003C7F80"/>
    <w:rsid w:val="003D0044"/>
    <w:rsid w:val="003D0070"/>
    <w:rsid w:val="003D050D"/>
    <w:rsid w:val="003D0757"/>
    <w:rsid w:val="003D07AF"/>
    <w:rsid w:val="003D0884"/>
    <w:rsid w:val="003D08A8"/>
    <w:rsid w:val="003D08B8"/>
    <w:rsid w:val="003D08DE"/>
    <w:rsid w:val="003D0946"/>
    <w:rsid w:val="003D0951"/>
    <w:rsid w:val="003D0CAD"/>
    <w:rsid w:val="003D0D8C"/>
    <w:rsid w:val="003D1037"/>
    <w:rsid w:val="003D110A"/>
    <w:rsid w:val="003D1258"/>
    <w:rsid w:val="003D1352"/>
    <w:rsid w:val="003D1418"/>
    <w:rsid w:val="003D144C"/>
    <w:rsid w:val="003D1860"/>
    <w:rsid w:val="003D186B"/>
    <w:rsid w:val="003D1B66"/>
    <w:rsid w:val="003D1E70"/>
    <w:rsid w:val="003D1F1F"/>
    <w:rsid w:val="003D1F44"/>
    <w:rsid w:val="003D1F9B"/>
    <w:rsid w:val="003D2421"/>
    <w:rsid w:val="003D2462"/>
    <w:rsid w:val="003D2525"/>
    <w:rsid w:val="003D2681"/>
    <w:rsid w:val="003D272C"/>
    <w:rsid w:val="003D2A80"/>
    <w:rsid w:val="003D2B08"/>
    <w:rsid w:val="003D2CF8"/>
    <w:rsid w:val="003D2F9F"/>
    <w:rsid w:val="003D30C7"/>
    <w:rsid w:val="003D323F"/>
    <w:rsid w:val="003D3293"/>
    <w:rsid w:val="003D335B"/>
    <w:rsid w:val="003D36F4"/>
    <w:rsid w:val="003D370E"/>
    <w:rsid w:val="003D3A31"/>
    <w:rsid w:val="003D3A8C"/>
    <w:rsid w:val="003D3C72"/>
    <w:rsid w:val="003D3D6F"/>
    <w:rsid w:val="003D3ECA"/>
    <w:rsid w:val="003D3FAA"/>
    <w:rsid w:val="003D3FD6"/>
    <w:rsid w:val="003D408C"/>
    <w:rsid w:val="003D40A3"/>
    <w:rsid w:val="003D40F7"/>
    <w:rsid w:val="003D4163"/>
    <w:rsid w:val="003D43F8"/>
    <w:rsid w:val="003D45D6"/>
    <w:rsid w:val="003D4AF6"/>
    <w:rsid w:val="003D4C75"/>
    <w:rsid w:val="003D4F23"/>
    <w:rsid w:val="003D4F58"/>
    <w:rsid w:val="003D4FAC"/>
    <w:rsid w:val="003D504A"/>
    <w:rsid w:val="003D5176"/>
    <w:rsid w:val="003D51CC"/>
    <w:rsid w:val="003D52A8"/>
    <w:rsid w:val="003D54D7"/>
    <w:rsid w:val="003D5584"/>
    <w:rsid w:val="003D5839"/>
    <w:rsid w:val="003D596B"/>
    <w:rsid w:val="003D5A38"/>
    <w:rsid w:val="003D5B4C"/>
    <w:rsid w:val="003D5CFC"/>
    <w:rsid w:val="003D5DEB"/>
    <w:rsid w:val="003D61EB"/>
    <w:rsid w:val="003D62E5"/>
    <w:rsid w:val="003D632D"/>
    <w:rsid w:val="003D66F9"/>
    <w:rsid w:val="003D6E24"/>
    <w:rsid w:val="003D6F39"/>
    <w:rsid w:val="003D6F74"/>
    <w:rsid w:val="003D6F7C"/>
    <w:rsid w:val="003D72E3"/>
    <w:rsid w:val="003D73EB"/>
    <w:rsid w:val="003D747A"/>
    <w:rsid w:val="003D75E8"/>
    <w:rsid w:val="003D787C"/>
    <w:rsid w:val="003D78CD"/>
    <w:rsid w:val="003D794B"/>
    <w:rsid w:val="003D7A3C"/>
    <w:rsid w:val="003D7A41"/>
    <w:rsid w:val="003D7BA4"/>
    <w:rsid w:val="003D7CC6"/>
    <w:rsid w:val="003D7DBC"/>
    <w:rsid w:val="003D7FFD"/>
    <w:rsid w:val="003E034B"/>
    <w:rsid w:val="003E03A6"/>
    <w:rsid w:val="003E05AD"/>
    <w:rsid w:val="003E05B5"/>
    <w:rsid w:val="003E0618"/>
    <w:rsid w:val="003E0926"/>
    <w:rsid w:val="003E09B9"/>
    <w:rsid w:val="003E0D06"/>
    <w:rsid w:val="003E0E53"/>
    <w:rsid w:val="003E0EAC"/>
    <w:rsid w:val="003E13B2"/>
    <w:rsid w:val="003E13CD"/>
    <w:rsid w:val="003E166E"/>
    <w:rsid w:val="003E167F"/>
    <w:rsid w:val="003E1775"/>
    <w:rsid w:val="003E190E"/>
    <w:rsid w:val="003E1940"/>
    <w:rsid w:val="003E1965"/>
    <w:rsid w:val="003E1D12"/>
    <w:rsid w:val="003E1D2B"/>
    <w:rsid w:val="003E1D2D"/>
    <w:rsid w:val="003E1DE8"/>
    <w:rsid w:val="003E2132"/>
    <w:rsid w:val="003E23B0"/>
    <w:rsid w:val="003E2591"/>
    <w:rsid w:val="003E2795"/>
    <w:rsid w:val="003E28A2"/>
    <w:rsid w:val="003E2DB9"/>
    <w:rsid w:val="003E2DCA"/>
    <w:rsid w:val="003E2DFE"/>
    <w:rsid w:val="003E3040"/>
    <w:rsid w:val="003E33AC"/>
    <w:rsid w:val="003E33F2"/>
    <w:rsid w:val="003E3659"/>
    <w:rsid w:val="003E3B12"/>
    <w:rsid w:val="003E3D51"/>
    <w:rsid w:val="003E3E14"/>
    <w:rsid w:val="003E409C"/>
    <w:rsid w:val="003E4130"/>
    <w:rsid w:val="003E444E"/>
    <w:rsid w:val="003E44FA"/>
    <w:rsid w:val="003E4517"/>
    <w:rsid w:val="003E4619"/>
    <w:rsid w:val="003E46CE"/>
    <w:rsid w:val="003E487F"/>
    <w:rsid w:val="003E4B42"/>
    <w:rsid w:val="003E4C9B"/>
    <w:rsid w:val="003E4CA3"/>
    <w:rsid w:val="003E500F"/>
    <w:rsid w:val="003E50C9"/>
    <w:rsid w:val="003E5237"/>
    <w:rsid w:val="003E534E"/>
    <w:rsid w:val="003E5583"/>
    <w:rsid w:val="003E56BA"/>
    <w:rsid w:val="003E56D8"/>
    <w:rsid w:val="003E5708"/>
    <w:rsid w:val="003E576D"/>
    <w:rsid w:val="003E5EEA"/>
    <w:rsid w:val="003E600C"/>
    <w:rsid w:val="003E661C"/>
    <w:rsid w:val="003E67F4"/>
    <w:rsid w:val="003E68FC"/>
    <w:rsid w:val="003E6A82"/>
    <w:rsid w:val="003E6CB8"/>
    <w:rsid w:val="003E6F66"/>
    <w:rsid w:val="003E6F89"/>
    <w:rsid w:val="003E713A"/>
    <w:rsid w:val="003E71E1"/>
    <w:rsid w:val="003E72A9"/>
    <w:rsid w:val="003E72F3"/>
    <w:rsid w:val="003E7419"/>
    <w:rsid w:val="003E74FD"/>
    <w:rsid w:val="003E774A"/>
    <w:rsid w:val="003E77D5"/>
    <w:rsid w:val="003E7939"/>
    <w:rsid w:val="003E7CF7"/>
    <w:rsid w:val="003E7ECF"/>
    <w:rsid w:val="003E7FA5"/>
    <w:rsid w:val="003F006F"/>
    <w:rsid w:val="003F013D"/>
    <w:rsid w:val="003F0425"/>
    <w:rsid w:val="003F0450"/>
    <w:rsid w:val="003F0511"/>
    <w:rsid w:val="003F082E"/>
    <w:rsid w:val="003F08B4"/>
    <w:rsid w:val="003F0959"/>
    <w:rsid w:val="003F0B3B"/>
    <w:rsid w:val="003F0C04"/>
    <w:rsid w:val="003F0E0F"/>
    <w:rsid w:val="003F105F"/>
    <w:rsid w:val="003F106F"/>
    <w:rsid w:val="003F10A5"/>
    <w:rsid w:val="003F10BB"/>
    <w:rsid w:val="003F12EE"/>
    <w:rsid w:val="003F148B"/>
    <w:rsid w:val="003F14D3"/>
    <w:rsid w:val="003F1526"/>
    <w:rsid w:val="003F1596"/>
    <w:rsid w:val="003F165B"/>
    <w:rsid w:val="003F1A44"/>
    <w:rsid w:val="003F1AD4"/>
    <w:rsid w:val="003F1EC6"/>
    <w:rsid w:val="003F1F8A"/>
    <w:rsid w:val="003F205F"/>
    <w:rsid w:val="003F23C5"/>
    <w:rsid w:val="003F24B1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316B"/>
    <w:rsid w:val="003F317B"/>
    <w:rsid w:val="003F318E"/>
    <w:rsid w:val="003F31C9"/>
    <w:rsid w:val="003F3353"/>
    <w:rsid w:val="003F33A0"/>
    <w:rsid w:val="003F34B9"/>
    <w:rsid w:val="003F3529"/>
    <w:rsid w:val="003F3895"/>
    <w:rsid w:val="003F3A77"/>
    <w:rsid w:val="003F3B22"/>
    <w:rsid w:val="003F3C67"/>
    <w:rsid w:val="003F4102"/>
    <w:rsid w:val="003F4461"/>
    <w:rsid w:val="003F4740"/>
    <w:rsid w:val="003F4759"/>
    <w:rsid w:val="003F482B"/>
    <w:rsid w:val="003F4AEE"/>
    <w:rsid w:val="003F4C12"/>
    <w:rsid w:val="003F4D18"/>
    <w:rsid w:val="003F4DAD"/>
    <w:rsid w:val="003F4E1C"/>
    <w:rsid w:val="003F4FA4"/>
    <w:rsid w:val="003F5100"/>
    <w:rsid w:val="003F5156"/>
    <w:rsid w:val="003F525B"/>
    <w:rsid w:val="003F5260"/>
    <w:rsid w:val="003F585D"/>
    <w:rsid w:val="003F5899"/>
    <w:rsid w:val="003F589B"/>
    <w:rsid w:val="003F5C33"/>
    <w:rsid w:val="003F5DB4"/>
    <w:rsid w:val="003F5DCD"/>
    <w:rsid w:val="003F62B7"/>
    <w:rsid w:val="003F656B"/>
    <w:rsid w:val="003F6882"/>
    <w:rsid w:val="003F69AF"/>
    <w:rsid w:val="003F6A44"/>
    <w:rsid w:val="003F6D36"/>
    <w:rsid w:val="003F6E6C"/>
    <w:rsid w:val="003F6F6F"/>
    <w:rsid w:val="003F70AE"/>
    <w:rsid w:val="003F7296"/>
    <w:rsid w:val="003F75D8"/>
    <w:rsid w:val="003F75D9"/>
    <w:rsid w:val="003F78C6"/>
    <w:rsid w:val="003F7A06"/>
    <w:rsid w:val="003F7A4A"/>
    <w:rsid w:val="003F7BE0"/>
    <w:rsid w:val="0040014D"/>
    <w:rsid w:val="004002E5"/>
    <w:rsid w:val="004002F6"/>
    <w:rsid w:val="0040036E"/>
    <w:rsid w:val="004003E2"/>
    <w:rsid w:val="0040083D"/>
    <w:rsid w:val="00400884"/>
    <w:rsid w:val="004009F5"/>
    <w:rsid w:val="00400B13"/>
    <w:rsid w:val="00400BF6"/>
    <w:rsid w:val="00400EED"/>
    <w:rsid w:val="00400F8E"/>
    <w:rsid w:val="004011B7"/>
    <w:rsid w:val="004011FA"/>
    <w:rsid w:val="00401246"/>
    <w:rsid w:val="00401486"/>
    <w:rsid w:val="0040163A"/>
    <w:rsid w:val="00401684"/>
    <w:rsid w:val="004016FE"/>
    <w:rsid w:val="0040171F"/>
    <w:rsid w:val="00401860"/>
    <w:rsid w:val="00401975"/>
    <w:rsid w:val="00401A9F"/>
    <w:rsid w:val="00401B4F"/>
    <w:rsid w:val="004020B9"/>
    <w:rsid w:val="00402109"/>
    <w:rsid w:val="00402232"/>
    <w:rsid w:val="004025EC"/>
    <w:rsid w:val="00402732"/>
    <w:rsid w:val="0040290B"/>
    <w:rsid w:val="00402B86"/>
    <w:rsid w:val="00402B9E"/>
    <w:rsid w:val="00402C01"/>
    <w:rsid w:val="00402D06"/>
    <w:rsid w:val="00402DB5"/>
    <w:rsid w:val="00402DFE"/>
    <w:rsid w:val="00402E78"/>
    <w:rsid w:val="00402F0D"/>
    <w:rsid w:val="00402F69"/>
    <w:rsid w:val="0040306E"/>
    <w:rsid w:val="004031BD"/>
    <w:rsid w:val="00403225"/>
    <w:rsid w:val="00403358"/>
    <w:rsid w:val="004035AC"/>
    <w:rsid w:val="0040364D"/>
    <w:rsid w:val="00403DE5"/>
    <w:rsid w:val="00403E0D"/>
    <w:rsid w:val="00403E11"/>
    <w:rsid w:val="00403E9D"/>
    <w:rsid w:val="00403F01"/>
    <w:rsid w:val="00403FB7"/>
    <w:rsid w:val="00404017"/>
    <w:rsid w:val="0040432E"/>
    <w:rsid w:val="004043C0"/>
    <w:rsid w:val="00404462"/>
    <w:rsid w:val="00404586"/>
    <w:rsid w:val="004045A0"/>
    <w:rsid w:val="0040468F"/>
    <w:rsid w:val="0040479A"/>
    <w:rsid w:val="00404924"/>
    <w:rsid w:val="004049D0"/>
    <w:rsid w:val="00405258"/>
    <w:rsid w:val="00405493"/>
    <w:rsid w:val="00405541"/>
    <w:rsid w:val="004055D9"/>
    <w:rsid w:val="0040576C"/>
    <w:rsid w:val="004057B5"/>
    <w:rsid w:val="00405A8B"/>
    <w:rsid w:val="00405C2F"/>
    <w:rsid w:val="00405D36"/>
    <w:rsid w:val="00405E0F"/>
    <w:rsid w:val="00405FC4"/>
    <w:rsid w:val="004061B0"/>
    <w:rsid w:val="0040626B"/>
    <w:rsid w:val="0040628D"/>
    <w:rsid w:val="0040645C"/>
    <w:rsid w:val="004065D3"/>
    <w:rsid w:val="00406672"/>
    <w:rsid w:val="00406799"/>
    <w:rsid w:val="00406892"/>
    <w:rsid w:val="004068D4"/>
    <w:rsid w:val="004069DD"/>
    <w:rsid w:val="00406A3C"/>
    <w:rsid w:val="00406DF5"/>
    <w:rsid w:val="00407003"/>
    <w:rsid w:val="0040718A"/>
    <w:rsid w:val="004071E7"/>
    <w:rsid w:val="004075F8"/>
    <w:rsid w:val="00407748"/>
    <w:rsid w:val="00407749"/>
    <w:rsid w:val="0040777A"/>
    <w:rsid w:val="004078EB"/>
    <w:rsid w:val="00407921"/>
    <w:rsid w:val="00407C65"/>
    <w:rsid w:val="00407ED5"/>
    <w:rsid w:val="00407F4E"/>
    <w:rsid w:val="00407F72"/>
    <w:rsid w:val="004102CE"/>
    <w:rsid w:val="00410982"/>
    <w:rsid w:val="004109AB"/>
    <w:rsid w:val="00410B45"/>
    <w:rsid w:val="00410B76"/>
    <w:rsid w:val="00410CC3"/>
    <w:rsid w:val="00410CED"/>
    <w:rsid w:val="00410D95"/>
    <w:rsid w:val="00410DE3"/>
    <w:rsid w:val="00410FAE"/>
    <w:rsid w:val="00410FFC"/>
    <w:rsid w:val="00411154"/>
    <w:rsid w:val="0041120A"/>
    <w:rsid w:val="00411428"/>
    <w:rsid w:val="004115A9"/>
    <w:rsid w:val="004118B6"/>
    <w:rsid w:val="00411FE2"/>
    <w:rsid w:val="0041215E"/>
    <w:rsid w:val="004121FE"/>
    <w:rsid w:val="0041241A"/>
    <w:rsid w:val="004124D4"/>
    <w:rsid w:val="004124FC"/>
    <w:rsid w:val="00412763"/>
    <w:rsid w:val="00412777"/>
    <w:rsid w:val="00412AB5"/>
    <w:rsid w:val="00412C87"/>
    <w:rsid w:val="00412C98"/>
    <w:rsid w:val="00412CB1"/>
    <w:rsid w:val="00412D69"/>
    <w:rsid w:val="00412DE7"/>
    <w:rsid w:val="00412DF3"/>
    <w:rsid w:val="00412E3B"/>
    <w:rsid w:val="00412EE1"/>
    <w:rsid w:val="00412F7F"/>
    <w:rsid w:val="004131C2"/>
    <w:rsid w:val="004131C3"/>
    <w:rsid w:val="004131C7"/>
    <w:rsid w:val="0041324A"/>
    <w:rsid w:val="00413430"/>
    <w:rsid w:val="004136FF"/>
    <w:rsid w:val="004137CC"/>
    <w:rsid w:val="0041388E"/>
    <w:rsid w:val="004138B6"/>
    <w:rsid w:val="00414051"/>
    <w:rsid w:val="00414171"/>
    <w:rsid w:val="004143E1"/>
    <w:rsid w:val="004146FF"/>
    <w:rsid w:val="004148D0"/>
    <w:rsid w:val="00414C53"/>
    <w:rsid w:val="00414F2A"/>
    <w:rsid w:val="004151C5"/>
    <w:rsid w:val="004152BF"/>
    <w:rsid w:val="0041544F"/>
    <w:rsid w:val="00415495"/>
    <w:rsid w:val="00415527"/>
    <w:rsid w:val="00415835"/>
    <w:rsid w:val="004158B5"/>
    <w:rsid w:val="0041609F"/>
    <w:rsid w:val="00416309"/>
    <w:rsid w:val="0041633C"/>
    <w:rsid w:val="004164F0"/>
    <w:rsid w:val="00416595"/>
    <w:rsid w:val="004165B4"/>
    <w:rsid w:val="00416646"/>
    <w:rsid w:val="00416739"/>
    <w:rsid w:val="0041676F"/>
    <w:rsid w:val="00416773"/>
    <w:rsid w:val="00416B55"/>
    <w:rsid w:val="00416C7F"/>
    <w:rsid w:val="00416CCA"/>
    <w:rsid w:val="00416DE3"/>
    <w:rsid w:val="00416F4B"/>
    <w:rsid w:val="00416F6A"/>
    <w:rsid w:val="00417078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DB2"/>
    <w:rsid w:val="00417F8F"/>
    <w:rsid w:val="00417F99"/>
    <w:rsid w:val="00420008"/>
    <w:rsid w:val="00420275"/>
    <w:rsid w:val="004202AE"/>
    <w:rsid w:val="0042049E"/>
    <w:rsid w:val="004205BE"/>
    <w:rsid w:val="004206BB"/>
    <w:rsid w:val="004208E9"/>
    <w:rsid w:val="0042097C"/>
    <w:rsid w:val="004209B1"/>
    <w:rsid w:val="00420A14"/>
    <w:rsid w:val="00420E22"/>
    <w:rsid w:val="00420E47"/>
    <w:rsid w:val="00420F97"/>
    <w:rsid w:val="00421238"/>
    <w:rsid w:val="00421416"/>
    <w:rsid w:val="00421592"/>
    <w:rsid w:val="004215F5"/>
    <w:rsid w:val="004216CF"/>
    <w:rsid w:val="00421A6A"/>
    <w:rsid w:val="00421A70"/>
    <w:rsid w:val="00421AA0"/>
    <w:rsid w:val="00421AA9"/>
    <w:rsid w:val="00421B73"/>
    <w:rsid w:val="00421BD3"/>
    <w:rsid w:val="00421C11"/>
    <w:rsid w:val="00422309"/>
    <w:rsid w:val="00422578"/>
    <w:rsid w:val="004225A2"/>
    <w:rsid w:val="00422789"/>
    <w:rsid w:val="00422980"/>
    <w:rsid w:val="00422992"/>
    <w:rsid w:val="00422C22"/>
    <w:rsid w:val="00422CDF"/>
    <w:rsid w:val="00422D89"/>
    <w:rsid w:val="00422DBD"/>
    <w:rsid w:val="00422EDB"/>
    <w:rsid w:val="0042305E"/>
    <w:rsid w:val="004232A7"/>
    <w:rsid w:val="00423301"/>
    <w:rsid w:val="00423499"/>
    <w:rsid w:val="0042360D"/>
    <w:rsid w:val="00423711"/>
    <w:rsid w:val="0042392A"/>
    <w:rsid w:val="00423941"/>
    <w:rsid w:val="00423A25"/>
    <w:rsid w:val="00423A57"/>
    <w:rsid w:val="00423C4D"/>
    <w:rsid w:val="00423EE7"/>
    <w:rsid w:val="00423F5B"/>
    <w:rsid w:val="00424007"/>
    <w:rsid w:val="00424018"/>
    <w:rsid w:val="00424152"/>
    <w:rsid w:val="004241C5"/>
    <w:rsid w:val="00424258"/>
    <w:rsid w:val="004242B4"/>
    <w:rsid w:val="00424606"/>
    <w:rsid w:val="00424745"/>
    <w:rsid w:val="004248E0"/>
    <w:rsid w:val="00424932"/>
    <w:rsid w:val="0042498A"/>
    <w:rsid w:val="004249C7"/>
    <w:rsid w:val="00424F45"/>
    <w:rsid w:val="00425195"/>
    <w:rsid w:val="004251F1"/>
    <w:rsid w:val="004253AF"/>
    <w:rsid w:val="004255AA"/>
    <w:rsid w:val="004256ED"/>
    <w:rsid w:val="00425768"/>
    <w:rsid w:val="004257D5"/>
    <w:rsid w:val="00425980"/>
    <w:rsid w:val="004259B1"/>
    <w:rsid w:val="00425BEC"/>
    <w:rsid w:val="00425D49"/>
    <w:rsid w:val="00425E3B"/>
    <w:rsid w:val="00425F63"/>
    <w:rsid w:val="00425FA7"/>
    <w:rsid w:val="004260EB"/>
    <w:rsid w:val="004262D8"/>
    <w:rsid w:val="004263EC"/>
    <w:rsid w:val="004267E6"/>
    <w:rsid w:val="00426803"/>
    <w:rsid w:val="00426812"/>
    <w:rsid w:val="00426935"/>
    <w:rsid w:val="00426A8C"/>
    <w:rsid w:val="00426AFB"/>
    <w:rsid w:val="00426C13"/>
    <w:rsid w:val="00426C36"/>
    <w:rsid w:val="0042712F"/>
    <w:rsid w:val="004273F1"/>
    <w:rsid w:val="004275CC"/>
    <w:rsid w:val="004278E6"/>
    <w:rsid w:val="00427924"/>
    <w:rsid w:val="0042798B"/>
    <w:rsid w:val="00427C4E"/>
    <w:rsid w:val="00427C6E"/>
    <w:rsid w:val="00427D3F"/>
    <w:rsid w:val="00427F77"/>
    <w:rsid w:val="0043000D"/>
    <w:rsid w:val="004301B5"/>
    <w:rsid w:val="004304A9"/>
    <w:rsid w:val="004304BE"/>
    <w:rsid w:val="004304C4"/>
    <w:rsid w:val="00430605"/>
    <w:rsid w:val="00430707"/>
    <w:rsid w:val="0043073F"/>
    <w:rsid w:val="004308BB"/>
    <w:rsid w:val="00430A6A"/>
    <w:rsid w:val="00430A81"/>
    <w:rsid w:val="00430B55"/>
    <w:rsid w:val="00430B89"/>
    <w:rsid w:val="00431002"/>
    <w:rsid w:val="00431246"/>
    <w:rsid w:val="004315DC"/>
    <w:rsid w:val="00431875"/>
    <w:rsid w:val="00431922"/>
    <w:rsid w:val="004319D4"/>
    <w:rsid w:val="00431C6D"/>
    <w:rsid w:val="00431CB4"/>
    <w:rsid w:val="00431D3F"/>
    <w:rsid w:val="00431F81"/>
    <w:rsid w:val="0043205A"/>
    <w:rsid w:val="00432220"/>
    <w:rsid w:val="004324FF"/>
    <w:rsid w:val="0043263F"/>
    <w:rsid w:val="004328B4"/>
    <w:rsid w:val="004328D8"/>
    <w:rsid w:val="00432939"/>
    <w:rsid w:val="00432B61"/>
    <w:rsid w:val="00432D61"/>
    <w:rsid w:val="00432DE5"/>
    <w:rsid w:val="00432EBE"/>
    <w:rsid w:val="00432F2A"/>
    <w:rsid w:val="00433136"/>
    <w:rsid w:val="00433199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500"/>
    <w:rsid w:val="00434507"/>
    <w:rsid w:val="004345AC"/>
    <w:rsid w:val="00434854"/>
    <w:rsid w:val="00434869"/>
    <w:rsid w:val="00434965"/>
    <w:rsid w:val="00434A74"/>
    <w:rsid w:val="00434ACB"/>
    <w:rsid w:val="00434CAC"/>
    <w:rsid w:val="00434E0E"/>
    <w:rsid w:val="004350E2"/>
    <w:rsid w:val="00435250"/>
    <w:rsid w:val="0043544D"/>
    <w:rsid w:val="004355DD"/>
    <w:rsid w:val="004356AB"/>
    <w:rsid w:val="00435A9F"/>
    <w:rsid w:val="00435D2D"/>
    <w:rsid w:val="00435DF2"/>
    <w:rsid w:val="00435EAA"/>
    <w:rsid w:val="0043644A"/>
    <w:rsid w:val="00436624"/>
    <w:rsid w:val="0043662C"/>
    <w:rsid w:val="00436747"/>
    <w:rsid w:val="00436B3B"/>
    <w:rsid w:val="00436B8F"/>
    <w:rsid w:val="00436CD7"/>
    <w:rsid w:val="00436CE2"/>
    <w:rsid w:val="00436DC4"/>
    <w:rsid w:val="00436EAA"/>
    <w:rsid w:val="00437325"/>
    <w:rsid w:val="0043732C"/>
    <w:rsid w:val="004373CE"/>
    <w:rsid w:val="004375BE"/>
    <w:rsid w:val="004376A7"/>
    <w:rsid w:val="0043787E"/>
    <w:rsid w:val="004378F1"/>
    <w:rsid w:val="00437A8E"/>
    <w:rsid w:val="00437C61"/>
    <w:rsid w:val="00437CD8"/>
    <w:rsid w:val="0044007E"/>
    <w:rsid w:val="004400A5"/>
    <w:rsid w:val="004402D4"/>
    <w:rsid w:val="0044034D"/>
    <w:rsid w:val="00440425"/>
    <w:rsid w:val="0044050D"/>
    <w:rsid w:val="0044051F"/>
    <w:rsid w:val="0044066F"/>
    <w:rsid w:val="00440689"/>
    <w:rsid w:val="004406AB"/>
    <w:rsid w:val="00440975"/>
    <w:rsid w:val="0044098C"/>
    <w:rsid w:val="00440F01"/>
    <w:rsid w:val="0044102A"/>
    <w:rsid w:val="00441155"/>
    <w:rsid w:val="004415F9"/>
    <w:rsid w:val="0044162B"/>
    <w:rsid w:val="004416FF"/>
    <w:rsid w:val="00441AA9"/>
    <w:rsid w:val="00441ABB"/>
    <w:rsid w:val="00441BB9"/>
    <w:rsid w:val="00441C4D"/>
    <w:rsid w:val="00441E5F"/>
    <w:rsid w:val="0044219C"/>
    <w:rsid w:val="0044227F"/>
    <w:rsid w:val="0044238B"/>
    <w:rsid w:val="00442616"/>
    <w:rsid w:val="004427E6"/>
    <w:rsid w:val="0044286D"/>
    <w:rsid w:val="00442AE9"/>
    <w:rsid w:val="00442CBD"/>
    <w:rsid w:val="00442E9F"/>
    <w:rsid w:val="00442F00"/>
    <w:rsid w:val="00442F40"/>
    <w:rsid w:val="00442FC4"/>
    <w:rsid w:val="00443057"/>
    <w:rsid w:val="0044337B"/>
    <w:rsid w:val="004433D1"/>
    <w:rsid w:val="0044379F"/>
    <w:rsid w:val="004439D8"/>
    <w:rsid w:val="00443DD8"/>
    <w:rsid w:val="00443EDE"/>
    <w:rsid w:val="00444003"/>
    <w:rsid w:val="00444096"/>
    <w:rsid w:val="004440FC"/>
    <w:rsid w:val="004443A7"/>
    <w:rsid w:val="00444490"/>
    <w:rsid w:val="00444594"/>
    <w:rsid w:val="00444788"/>
    <w:rsid w:val="00444A6D"/>
    <w:rsid w:val="00444E6B"/>
    <w:rsid w:val="00444E8A"/>
    <w:rsid w:val="00444F0C"/>
    <w:rsid w:val="004452FE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4A"/>
    <w:rsid w:val="004464D2"/>
    <w:rsid w:val="004464EA"/>
    <w:rsid w:val="004464F1"/>
    <w:rsid w:val="00446771"/>
    <w:rsid w:val="004467E9"/>
    <w:rsid w:val="004467FC"/>
    <w:rsid w:val="004468ED"/>
    <w:rsid w:val="0044690A"/>
    <w:rsid w:val="0044696D"/>
    <w:rsid w:val="00446985"/>
    <w:rsid w:val="00446A4F"/>
    <w:rsid w:val="00446A6C"/>
    <w:rsid w:val="00446D12"/>
    <w:rsid w:val="00446D72"/>
    <w:rsid w:val="00446EFC"/>
    <w:rsid w:val="00446F3B"/>
    <w:rsid w:val="00446F4E"/>
    <w:rsid w:val="00447096"/>
    <w:rsid w:val="004470DF"/>
    <w:rsid w:val="00447248"/>
    <w:rsid w:val="00447258"/>
    <w:rsid w:val="004473C7"/>
    <w:rsid w:val="004475F5"/>
    <w:rsid w:val="004476B2"/>
    <w:rsid w:val="004479AF"/>
    <w:rsid w:val="004479EE"/>
    <w:rsid w:val="00447CF9"/>
    <w:rsid w:val="00447EE3"/>
    <w:rsid w:val="00447F8C"/>
    <w:rsid w:val="004500CD"/>
    <w:rsid w:val="00450340"/>
    <w:rsid w:val="0045064B"/>
    <w:rsid w:val="00450674"/>
    <w:rsid w:val="004508AF"/>
    <w:rsid w:val="004508DE"/>
    <w:rsid w:val="00450948"/>
    <w:rsid w:val="004509BC"/>
    <w:rsid w:val="004509C4"/>
    <w:rsid w:val="004509F7"/>
    <w:rsid w:val="00450C3A"/>
    <w:rsid w:val="00450CA3"/>
    <w:rsid w:val="00450E0B"/>
    <w:rsid w:val="00450EB1"/>
    <w:rsid w:val="00450FA8"/>
    <w:rsid w:val="0045107F"/>
    <w:rsid w:val="00451344"/>
    <w:rsid w:val="004514B0"/>
    <w:rsid w:val="0045156F"/>
    <w:rsid w:val="00451607"/>
    <w:rsid w:val="00451697"/>
    <w:rsid w:val="00451A4C"/>
    <w:rsid w:val="00451C4E"/>
    <w:rsid w:val="00451F2C"/>
    <w:rsid w:val="004520EC"/>
    <w:rsid w:val="00452517"/>
    <w:rsid w:val="004525CE"/>
    <w:rsid w:val="004526D2"/>
    <w:rsid w:val="00452838"/>
    <w:rsid w:val="00452850"/>
    <w:rsid w:val="00452956"/>
    <w:rsid w:val="0045299B"/>
    <w:rsid w:val="004529BB"/>
    <w:rsid w:val="00452A22"/>
    <w:rsid w:val="00452AA5"/>
    <w:rsid w:val="00452BBD"/>
    <w:rsid w:val="00452C1F"/>
    <w:rsid w:val="004536C4"/>
    <w:rsid w:val="0045387D"/>
    <w:rsid w:val="004538AC"/>
    <w:rsid w:val="0045397E"/>
    <w:rsid w:val="004539A5"/>
    <w:rsid w:val="00453AF0"/>
    <w:rsid w:val="00453C68"/>
    <w:rsid w:val="00453DC2"/>
    <w:rsid w:val="00453E82"/>
    <w:rsid w:val="00453F4C"/>
    <w:rsid w:val="00453F52"/>
    <w:rsid w:val="004542BA"/>
    <w:rsid w:val="0045437D"/>
    <w:rsid w:val="0045448F"/>
    <w:rsid w:val="004544AC"/>
    <w:rsid w:val="00454535"/>
    <w:rsid w:val="004545F0"/>
    <w:rsid w:val="00454619"/>
    <w:rsid w:val="00454CBF"/>
    <w:rsid w:val="00454DBD"/>
    <w:rsid w:val="00455246"/>
    <w:rsid w:val="004555EA"/>
    <w:rsid w:val="004558CD"/>
    <w:rsid w:val="0045593A"/>
    <w:rsid w:val="00455989"/>
    <w:rsid w:val="00455CE0"/>
    <w:rsid w:val="00455DF1"/>
    <w:rsid w:val="00455E7B"/>
    <w:rsid w:val="00456583"/>
    <w:rsid w:val="004566CB"/>
    <w:rsid w:val="004567A6"/>
    <w:rsid w:val="004567D8"/>
    <w:rsid w:val="00456859"/>
    <w:rsid w:val="00456C46"/>
    <w:rsid w:val="00456F8F"/>
    <w:rsid w:val="00457064"/>
    <w:rsid w:val="0045711F"/>
    <w:rsid w:val="00457360"/>
    <w:rsid w:val="004575B0"/>
    <w:rsid w:val="004579E9"/>
    <w:rsid w:val="00457BB1"/>
    <w:rsid w:val="00457CDC"/>
    <w:rsid w:val="00457F5E"/>
    <w:rsid w:val="00457F99"/>
    <w:rsid w:val="004605E7"/>
    <w:rsid w:val="00460660"/>
    <w:rsid w:val="00460750"/>
    <w:rsid w:val="00460B68"/>
    <w:rsid w:val="00460D2E"/>
    <w:rsid w:val="00460E00"/>
    <w:rsid w:val="00460EC1"/>
    <w:rsid w:val="00461218"/>
    <w:rsid w:val="004612E8"/>
    <w:rsid w:val="00461478"/>
    <w:rsid w:val="00461693"/>
    <w:rsid w:val="0046184E"/>
    <w:rsid w:val="0046185E"/>
    <w:rsid w:val="00461C01"/>
    <w:rsid w:val="00461C07"/>
    <w:rsid w:val="00461C91"/>
    <w:rsid w:val="00461CB4"/>
    <w:rsid w:val="00461DF0"/>
    <w:rsid w:val="00462120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5BC"/>
    <w:rsid w:val="004637F4"/>
    <w:rsid w:val="004638C1"/>
    <w:rsid w:val="004639C2"/>
    <w:rsid w:val="00463B39"/>
    <w:rsid w:val="00463C27"/>
    <w:rsid w:val="00463E17"/>
    <w:rsid w:val="00463E61"/>
    <w:rsid w:val="00464115"/>
    <w:rsid w:val="00464358"/>
    <w:rsid w:val="00464510"/>
    <w:rsid w:val="004646BC"/>
    <w:rsid w:val="00464729"/>
    <w:rsid w:val="00464739"/>
    <w:rsid w:val="004647EF"/>
    <w:rsid w:val="004648DC"/>
    <w:rsid w:val="00464936"/>
    <w:rsid w:val="00464FE8"/>
    <w:rsid w:val="00465154"/>
    <w:rsid w:val="0046528A"/>
    <w:rsid w:val="004653F5"/>
    <w:rsid w:val="00465589"/>
    <w:rsid w:val="00465607"/>
    <w:rsid w:val="00465641"/>
    <w:rsid w:val="00465914"/>
    <w:rsid w:val="0046592B"/>
    <w:rsid w:val="00465BE1"/>
    <w:rsid w:val="00465EEB"/>
    <w:rsid w:val="004660D8"/>
    <w:rsid w:val="004660E5"/>
    <w:rsid w:val="004661FD"/>
    <w:rsid w:val="0046623A"/>
    <w:rsid w:val="00466460"/>
    <w:rsid w:val="00466518"/>
    <w:rsid w:val="004665D8"/>
    <w:rsid w:val="00466747"/>
    <w:rsid w:val="00466874"/>
    <w:rsid w:val="00466880"/>
    <w:rsid w:val="004668AB"/>
    <w:rsid w:val="00466A70"/>
    <w:rsid w:val="00466CF5"/>
    <w:rsid w:val="00466D83"/>
    <w:rsid w:val="00466F45"/>
    <w:rsid w:val="00466F6F"/>
    <w:rsid w:val="00466FCC"/>
    <w:rsid w:val="00467107"/>
    <w:rsid w:val="0046716D"/>
    <w:rsid w:val="004672AB"/>
    <w:rsid w:val="00467462"/>
    <w:rsid w:val="00467B7F"/>
    <w:rsid w:val="00467D14"/>
    <w:rsid w:val="00467E1D"/>
    <w:rsid w:val="00467E8B"/>
    <w:rsid w:val="00470062"/>
    <w:rsid w:val="00470369"/>
    <w:rsid w:val="00470504"/>
    <w:rsid w:val="00470611"/>
    <w:rsid w:val="00470659"/>
    <w:rsid w:val="00470773"/>
    <w:rsid w:val="004707F3"/>
    <w:rsid w:val="00470BF4"/>
    <w:rsid w:val="00470EA3"/>
    <w:rsid w:val="00470F79"/>
    <w:rsid w:val="0047111A"/>
    <w:rsid w:val="00471573"/>
    <w:rsid w:val="004715F7"/>
    <w:rsid w:val="0047184D"/>
    <w:rsid w:val="004718E9"/>
    <w:rsid w:val="00471B09"/>
    <w:rsid w:val="00471B6F"/>
    <w:rsid w:val="00471BA6"/>
    <w:rsid w:val="00471D44"/>
    <w:rsid w:val="00471E62"/>
    <w:rsid w:val="00471E7F"/>
    <w:rsid w:val="0047201E"/>
    <w:rsid w:val="004720AF"/>
    <w:rsid w:val="00472240"/>
    <w:rsid w:val="00472249"/>
    <w:rsid w:val="0047226C"/>
    <w:rsid w:val="00472523"/>
    <w:rsid w:val="00472591"/>
    <w:rsid w:val="004725D6"/>
    <w:rsid w:val="0047266D"/>
    <w:rsid w:val="004726C6"/>
    <w:rsid w:val="0047270E"/>
    <w:rsid w:val="00472784"/>
    <w:rsid w:val="004728CC"/>
    <w:rsid w:val="00472A27"/>
    <w:rsid w:val="00472CB3"/>
    <w:rsid w:val="00472DB9"/>
    <w:rsid w:val="00472DE9"/>
    <w:rsid w:val="00473229"/>
    <w:rsid w:val="0047340D"/>
    <w:rsid w:val="00473749"/>
    <w:rsid w:val="00473878"/>
    <w:rsid w:val="004738CD"/>
    <w:rsid w:val="00473963"/>
    <w:rsid w:val="00473A58"/>
    <w:rsid w:val="00473B0C"/>
    <w:rsid w:val="004741D6"/>
    <w:rsid w:val="00474564"/>
    <w:rsid w:val="00474694"/>
    <w:rsid w:val="0047471C"/>
    <w:rsid w:val="0047479F"/>
    <w:rsid w:val="004747F5"/>
    <w:rsid w:val="004749C9"/>
    <w:rsid w:val="00474A37"/>
    <w:rsid w:val="00474B7D"/>
    <w:rsid w:val="00474C65"/>
    <w:rsid w:val="00474DF4"/>
    <w:rsid w:val="00474EFB"/>
    <w:rsid w:val="00474F18"/>
    <w:rsid w:val="00474F47"/>
    <w:rsid w:val="00474F9C"/>
    <w:rsid w:val="00475362"/>
    <w:rsid w:val="00475368"/>
    <w:rsid w:val="0047544B"/>
    <w:rsid w:val="00475565"/>
    <w:rsid w:val="00475585"/>
    <w:rsid w:val="0047571C"/>
    <w:rsid w:val="00475736"/>
    <w:rsid w:val="004758D6"/>
    <w:rsid w:val="004758E3"/>
    <w:rsid w:val="0047596D"/>
    <w:rsid w:val="004759E6"/>
    <w:rsid w:val="00475B1E"/>
    <w:rsid w:val="00475CB4"/>
    <w:rsid w:val="00475D1F"/>
    <w:rsid w:val="00475DD1"/>
    <w:rsid w:val="00475EB7"/>
    <w:rsid w:val="004760C1"/>
    <w:rsid w:val="00476347"/>
    <w:rsid w:val="00476B21"/>
    <w:rsid w:val="00476C03"/>
    <w:rsid w:val="00476C21"/>
    <w:rsid w:val="00476E56"/>
    <w:rsid w:val="00476FEC"/>
    <w:rsid w:val="004770A5"/>
    <w:rsid w:val="00477147"/>
    <w:rsid w:val="0047729C"/>
    <w:rsid w:val="00477386"/>
    <w:rsid w:val="004773D4"/>
    <w:rsid w:val="00477460"/>
    <w:rsid w:val="004774A2"/>
    <w:rsid w:val="0047757B"/>
    <w:rsid w:val="004775F1"/>
    <w:rsid w:val="0047786E"/>
    <w:rsid w:val="00477B03"/>
    <w:rsid w:val="00477C89"/>
    <w:rsid w:val="00477D42"/>
    <w:rsid w:val="00477DD8"/>
    <w:rsid w:val="00477F59"/>
    <w:rsid w:val="00480058"/>
    <w:rsid w:val="004800A9"/>
    <w:rsid w:val="00480207"/>
    <w:rsid w:val="00480418"/>
    <w:rsid w:val="00480562"/>
    <w:rsid w:val="00480573"/>
    <w:rsid w:val="00480636"/>
    <w:rsid w:val="00480645"/>
    <w:rsid w:val="004806EC"/>
    <w:rsid w:val="00480779"/>
    <w:rsid w:val="00480A89"/>
    <w:rsid w:val="00480C1B"/>
    <w:rsid w:val="004811DE"/>
    <w:rsid w:val="004812F1"/>
    <w:rsid w:val="0048132E"/>
    <w:rsid w:val="00481683"/>
    <w:rsid w:val="00481869"/>
    <w:rsid w:val="0048187E"/>
    <w:rsid w:val="00481948"/>
    <w:rsid w:val="00481C0C"/>
    <w:rsid w:val="00481C62"/>
    <w:rsid w:val="00481CE9"/>
    <w:rsid w:val="00481CF6"/>
    <w:rsid w:val="00481E9A"/>
    <w:rsid w:val="004821AE"/>
    <w:rsid w:val="00482353"/>
    <w:rsid w:val="00482484"/>
    <w:rsid w:val="00482518"/>
    <w:rsid w:val="00482853"/>
    <w:rsid w:val="00482877"/>
    <w:rsid w:val="00482A4F"/>
    <w:rsid w:val="00482D32"/>
    <w:rsid w:val="00482DEF"/>
    <w:rsid w:val="00482EEF"/>
    <w:rsid w:val="004830C4"/>
    <w:rsid w:val="004830D0"/>
    <w:rsid w:val="0048332F"/>
    <w:rsid w:val="00483A6E"/>
    <w:rsid w:val="00483AA0"/>
    <w:rsid w:val="00483ED6"/>
    <w:rsid w:val="00483EF8"/>
    <w:rsid w:val="00483F85"/>
    <w:rsid w:val="004840DB"/>
    <w:rsid w:val="00484209"/>
    <w:rsid w:val="00484254"/>
    <w:rsid w:val="004844B4"/>
    <w:rsid w:val="00484678"/>
    <w:rsid w:val="004846A7"/>
    <w:rsid w:val="00484872"/>
    <w:rsid w:val="004848C3"/>
    <w:rsid w:val="00484CB5"/>
    <w:rsid w:val="00484DD8"/>
    <w:rsid w:val="00484EE2"/>
    <w:rsid w:val="004853B3"/>
    <w:rsid w:val="0048579B"/>
    <w:rsid w:val="00485B3B"/>
    <w:rsid w:val="00486098"/>
    <w:rsid w:val="004860B0"/>
    <w:rsid w:val="0048614B"/>
    <w:rsid w:val="00486307"/>
    <w:rsid w:val="0048656B"/>
    <w:rsid w:val="004868D5"/>
    <w:rsid w:val="00486ADB"/>
    <w:rsid w:val="00486D7B"/>
    <w:rsid w:val="00486EE8"/>
    <w:rsid w:val="00486F2D"/>
    <w:rsid w:val="0048719B"/>
    <w:rsid w:val="00487534"/>
    <w:rsid w:val="004876ED"/>
    <w:rsid w:val="00487BE4"/>
    <w:rsid w:val="00487BF2"/>
    <w:rsid w:val="00487C04"/>
    <w:rsid w:val="00487C8A"/>
    <w:rsid w:val="004900F4"/>
    <w:rsid w:val="00490274"/>
    <w:rsid w:val="004902DB"/>
    <w:rsid w:val="0049088A"/>
    <w:rsid w:val="004908A3"/>
    <w:rsid w:val="004909C3"/>
    <w:rsid w:val="00490DD8"/>
    <w:rsid w:val="00491680"/>
    <w:rsid w:val="00491746"/>
    <w:rsid w:val="004917AA"/>
    <w:rsid w:val="00491A1D"/>
    <w:rsid w:val="00491B80"/>
    <w:rsid w:val="00491BF0"/>
    <w:rsid w:val="00491C57"/>
    <w:rsid w:val="00491DC6"/>
    <w:rsid w:val="00491DCD"/>
    <w:rsid w:val="00491FA1"/>
    <w:rsid w:val="00491FF1"/>
    <w:rsid w:val="004923A9"/>
    <w:rsid w:val="0049266F"/>
    <w:rsid w:val="00492720"/>
    <w:rsid w:val="0049276C"/>
    <w:rsid w:val="0049283F"/>
    <w:rsid w:val="00492AC2"/>
    <w:rsid w:val="00492BAB"/>
    <w:rsid w:val="00492C44"/>
    <w:rsid w:val="00492DEA"/>
    <w:rsid w:val="00492ED0"/>
    <w:rsid w:val="00492F43"/>
    <w:rsid w:val="00492F5B"/>
    <w:rsid w:val="00493010"/>
    <w:rsid w:val="00493102"/>
    <w:rsid w:val="004932AA"/>
    <w:rsid w:val="00493367"/>
    <w:rsid w:val="004935C8"/>
    <w:rsid w:val="00493627"/>
    <w:rsid w:val="00493655"/>
    <w:rsid w:val="0049369A"/>
    <w:rsid w:val="00493750"/>
    <w:rsid w:val="004937D7"/>
    <w:rsid w:val="00493866"/>
    <w:rsid w:val="004938B3"/>
    <w:rsid w:val="004938C1"/>
    <w:rsid w:val="00493C04"/>
    <w:rsid w:val="00493D7A"/>
    <w:rsid w:val="00493E09"/>
    <w:rsid w:val="00493E9C"/>
    <w:rsid w:val="00493EC5"/>
    <w:rsid w:val="00493FE6"/>
    <w:rsid w:val="0049406D"/>
    <w:rsid w:val="004940F5"/>
    <w:rsid w:val="004942CC"/>
    <w:rsid w:val="004944D8"/>
    <w:rsid w:val="00494713"/>
    <w:rsid w:val="00494A38"/>
    <w:rsid w:val="00494B92"/>
    <w:rsid w:val="00494C8A"/>
    <w:rsid w:val="00494E13"/>
    <w:rsid w:val="00494E79"/>
    <w:rsid w:val="00494F1A"/>
    <w:rsid w:val="00495192"/>
    <w:rsid w:val="00495358"/>
    <w:rsid w:val="004955F5"/>
    <w:rsid w:val="00495D40"/>
    <w:rsid w:val="00496383"/>
    <w:rsid w:val="0049638E"/>
    <w:rsid w:val="004963CD"/>
    <w:rsid w:val="00496465"/>
    <w:rsid w:val="004964AE"/>
    <w:rsid w:val="0049652A"/>
    <w:rsid w:val="004966BB"/>
    <w:rsid w:val="00496768"/>
    <w:rsid w:val="00496824"/>
    <w:rsid w:val="004969E9"/>
    <w:rsid w:val="00496A5F"/>
    <w:rsid w:val="00496B51"/>
    <w:rsid w:val="00496B6B"/>
    <w:rsid w:val="00496BB9"/>
    <w:rsid w:val="00496C05"/>
    <w:rsid w:val="00496CF4"/>
    <w:rsid w:val="00496F8E"/>
    <w:rsid w:val="004970D3"/>
    <w:rsid w:val="004975DC"/>
    <w:rsid w:val="0049760D"/>
    <w:rsid w:val="00497808"/>
    <w:rsid w:val="00497A14"/>
    <w:rsid w:val="00497A7C"/>
    <w:rsid w:val="00497D5B"/>
    <w:rsid w:val="004A014D"/>
    <w:rsid w:val="004A016C"/>
    <w:rsid w:val="004A03A7"/>
    <w:rsid w:val="004A0417"/>
    <w:rsid w:val="004A0616"/>
    <w:rsid w:val="004A0648"/>
    <w:rsid w:val="004A0671"/>
    <w:rsid w:val="004A0BA9"/>
    <w:rsid w:val="004A0D20"/>
    <w:rsid w:val="004A0D24"/>
    <w:rsid w:val="004A0EB4"/>
    <w:rsid w:val="004A102B"/>
    <w:rsid w:val="004A1054"/>
    <w:rsid w:val="004A1074"/>
    <w:rsid w:val="004A110C"/>
    <w:rsid w:val="004A12F9"/>
    <w:rsid w:val="004A13A3"/>
    <w:rsid w:val="004A13D2"/>
    <w:rsid w:val="004A1485"/>
    <w:rsid w:val="004A1682"/>
    <w:rsid w:val="004A1903"/>
    <w:rsid w:val="004A19F8"/>
    <w:rsid w:val="004A1A57"/>
    <w:rsid w:val="004A1C27"/>
    <w:rsid w:val="004A1CD2"/>
    <w:rsid w:val="004A1D46"/>
    <w:rsid w:val="004A1F9E"/>
    <w:rsid w:val="004A2108"/>
    <w:rsid w:val="004A210C"/>
    <w:rsid w:val="004A220A"/>
    <w:rsid w:val="004A2287"/>
    <w:rsid w:val="004A2680"/>
    <w:rsid w:val="004A27C1"/>
    <w:rsid w:val="004A2804"/>
    <w:rsid w:val="004A28D3"/>
    <w:rsid w:val="004A297A"/>
    <w:rsid w:val="004A2B89"/>
    <w:rsid w:val="004A2B96"/>
    <w:rsid w:val="004A2CAF"/>
    <w:rsid w:val="004A2E34"/>
    <w:rsid w:val="004A2F06"/>
    <w:rsid w:val="004A313B"/>
    <w:rsid w:val="004A3257"/>
    <w:rsid w:val="004A356E"/>
    <w:rsid w:val="004A38CA"/>
    <w:rsid w:val="004A3909"/>
    <w:rsid w:val="004A3960"/>
    <w:rsid w:val="004A3984"/>
    <w:rsid w:val="004A39A9"/>
    <w:rsid w:val="004A3DA9"/>
    <w:rsid w:val="004A3DC7"/>
    <w:rsid w:val="004A3DDF"/>
    <w:rsid w:val="004A3E5B"/>
    <w:rsid w:val="004A4039"/>
    <w:rsid w:val="004A417D"/>
    <w:rsid w:val="004A4290"/>
    <w:rsid w:val="004A4414"/>
    <w:rsid w:val="004A45FC"/>
    <w:rsid w:val="004A464C"/>
    <w:rsid w:val="004A467F"/>
    <w:rsid w:val="004A46A0"/>
    <w:rsid w:val="004A4718"/>
    <w:rsid w:val="004A477A"/>
    <w:rsid w:val="004A4A0C"/>
    <w:rsid w:val="004A4A35"/>
    <w:rsid w:val="004A4AE3"/>
    <w:rsid w:val="004A4AF6"/>
    <w:rsid w:val="004A4B6B"/>
    <w:rsid w:val="004A5030"/>
    <w:rsid w:val="004A520B"/>
    <w:rsid w:val="004A528E"/>
    <w:rsid w:val="004A598F"/>
    <w:rsid w:val="004A5A16"/>
    <w:rsid w:val="004A5A40"/>
    <w:rsid w:val="004A5B1B"/>
    <w:rsid w:val="004A5DC1"/>
    <w:rsid w:val="004A5DEE"/>
    <w:rsid w:val="004A5E3D"/>
    <w:rsid w:val="004A6196"/>
    <w:rsid w:val="004A61EA"/>
    <w:rsid w:val="004A6305"/>
    <w:rsid w:val="004A6424"/>
    <w:rsid w:val="004A6564"/>
    <w:rsid w:val="004A66B0"/>
    <w:rsid w:val="004A68A5"/>
    <w:rsid w:val="004A6C58"/>
    <w:rsid w:val="004A6E95"/>
    <w:rsid w:val="004A6F7E"/>
    <w:rsid w:val="004A7076"/>
    <w:rsid w:val="004A71CD"/>
    <w:rsid w:val="004A71D4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A7F70"/>
    <w:rsid w:val="004B01FD"/>
    <w:rsid w:val="004B0245"/>
    <w:rsid w:val="004B0333"/>
    <w:rsid w:val="004B04BA"/>
    <w:rsid w:val="004B0509"/>
    <w:rsid w:val="004B0555"/>
    <w:rsid w:val="004B055E"/>
    <w:rsid w:val="004B081F"/>
    <w:rsid w:val="004B0A67"/>
    <w:rsid w:val="004B0AB8"/>
    <w:rsid w:val="004B0ADB"/>
    <w:rsid w:val="004B0D5B"/>
    <w:rsid w:val="004B0FEB"/>
    <w:rsid w:val="004B126A"/>
    <w:rsid w:val="004B139D"/>
    <w:rsid w:val="004B15AE"/>
    <w:rsid w:val="004B15BD"/>
    <w:rsid w:val="004B15C8"/>
    <w:rsid w:val="004B16E7"/>
    <w:rsid w:val="004B17D7"/>
    <w:rsid w:val="004B1B11"/>
    <w:rsid w:val="004B2264"/>
    <w:rsid w:val="004B2597"/>
    <w:rsid w:val="004B25D1"/>
    <w:rsid w:val="004B25DF"/>
    <w:rsid w:val="004B269B"/>
    <w:rsid w:val="004B27E7"/>
    <w:rsid w:val="004B27FF"/>
    <w:rsid w:val="004B2832"/>
    <w:rsid w:val="004B2C0A"/>
    <w:rsid w:val="004B2C11"/>
    <w:rsid w:val="004B2C9A"/>
    <w:rsid w:val="004B30F2"/>
    <w:rsid w:val="004B330F"/>
    <w:rsid w:val="004B33B8"/>
    <w:rsid w:val="004B36A3"/>
    <w:rsid w:val="004B36FF"/>
    <w:rsid w:val="004B3997"/>
    <w:rsid w:val="004B39B9"/>
    <w:rsid w:val="004B3B97"/>
    <w:rsid w:val="004B3C87"/>
    <w:rsid w:val="004B3CC6"/>
    <w:rsid w:val="004B3D10"/>
    <w:rsid w:val="004B3E64"/>
    <w:rsid w:val="004B408A"/>
    <w:rsid w:val="004B411B"/>
    <w:rsid w:val="004B4132"/>
    <w:rsid w:val="004B41BC"/>
    <w:rsid w:val="004B4268"/>
    <w:rsid w:val="004B43E3"/>
    <w:rsid w:val="004B44F7"/>
    <w:rsid w:val="004B4711"/>
    <w:rsid w:val="004B473D"/>
    <w:rsid w:val="004B4791"/>
    <w:rsid w:val="004B4816"/>
    <w:rsid w:val="004B487F"/>
    <w:rsid w:val="004B4999"/>
    <w:rsid w:val="004B4C87"/>
    <w:rsid w:val="004B4CB5"/>
    <w:rsid w:val="004B4D54"/>
    <w:rsid w:val="004B4DBE"/>
    <w:rsid w:val="004B4E4D"/>
    <w:rsid w:val="004B4FCF"/>
    <w:rsid w:val="004B5044"/>
    <w:rsid w:val="004B509B"/>
    <w:rsid w:val="004B50E9"/>
    <w:rsid w:val="004B50EA"/>
    <w:rsid w:val="004B52B1"/>
    <w:rsid w:val="004B5326"/>
    <w:rsid w:val="004B5806"/>
    <w:rsid w:val="004B5889"/>
    <w:rsid w:val="004B5945"/>
    <w:rsid w:val="004B5992"/>
    <w:rsid w:val="004B5FF9"/>
    <w:rsid w:val="004B6460"/>
    <w:rsid w:val="004B64EB"/>
    <w:rsid w:val="004B64FB"/>
    <w:rsid w:val="004B6519"/>
    <w:rsid w:val="004B665E"/>
    <w:rsid w:val="004B679C"/>
    <w:rsid w:val="004B67E9"/>
    <w:rsid w:val="004B69CC"/>
    <w:rsid w:val="004B69DA"/>
    <w:rsid w:val="004B6AFE"/>
    <w:rsid w:val="004B6B62"/>
    <w:rsid w:val="004B6CAA"/>
    <w:rsid w:val="004B6D4F"/>
    <w:rsid w:val="004B6EF7"/>
    <w:rsid w:val="004B70B1"/>
    <w:rsid w:val="004B70D0"/>
    <w:rsid w:val="004B722C"/>
    <w:rsid w:val="004B739D"/>
    <w:rsid w:val="004B774D"/>
    <w:rsid w:val="004B77A1"/>
    <w:rsid w:val="004B79BB"/>
    <w:rsid w:val="004B7ABE"/>
    <w:rsid w:val="004B7B73"/>
    <w:rsid w:val="004B7D0F"/>
    <w:rsid w:val="004B7D95"/>
    <w:rsid w:val="004B7EAD"/>
    <w:rsid w:val="004B7EFE"/>
    <w:rsid w:val="004B7F3F"/>
    <w:rsid w:val="004B7F47"/>
    <w:rsid w:val="004C02DE"/>
    <w:rsid w:val="004C08F2"/>
    <w:rsid w:val="004C0931"/>
    <w:rsid w:val="004C0CEA"/>
    <w:rsid w:val="004C0DBF"/>
    <w:rsid w:val="004C0F6B"/>
    <w:rsid w:val="004C1046"/>
    <w:rsid w:val="004C1326"/>
    <w:rsid w:val="004C13AC"/>
    <w:rsid w:val="004C1441"/>
    <w:rsid w:val="004C166E"/>
    <w:rsid w:val="004C17A5"/>
    <w:rsid w:val="004C19A9"/>
    <w:rsid w:val="004C1A95"/>
    <w:rsid w:val="004C1D77"/>
    <w:rsid w:val="004C1DFE"/>
    <w:rsid w:val="004C1E64"/>
    <w:rsid w:val="004C1F03"/>
    <w:rsid w:val="004C1F65"/>
    <w:rsid w:val="004C223B"/>
    <w:rsid w:val="004C23D4"/>
    <w:rsid w:val="004C2498"/>
    <w:rsid w:val="004C24F5"/>
    <w:rsid w:val="004C26CE"/>
    <w:rsid w:val="004C26CF"/>
    <w:rsid w:val="004C27CA"/>
    <w:rsid w:val="004C28CF"/>
    <w:rsid w:val="004C295B"/>
    <w:rsid w:val="004C29C9"/>
    <w:rsid w:val="004C2A3C"/>
    <w:rsid w:val="004C2A43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48E"/>
    <w:rsid w:val="004C35B6"/>
    <w:rsid w:val="004C35BF"/>
    <w:rsid w:val="004C3687"/>
    <w:rsid w:val="004C37FB"/>
    <w:rsid w:val="004C3980"/>
    <w:rsid w:val="004C3992"/>
    <w:rsid w:val="004C3BF8"/>
    <w:rsid w:val="004C3C70"/>
    <w:rsid w:val="004C3D9F"/>
    <w:rsid w:val="004C3DC6"/>
    <w:rsid w:val="004C3DCB"/>
    <w:rsid w:val="004C3E68"/>
    <w:rsid w:val="004C3EF9"/>
    <w:rsid w:val="004C41A3"/>
    <w:rsid w:val="004C41FC"/>
    <w:rsid w:val="004C4595"/>
    <w:rsid w:val="004C45A3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47B"/>
    <w:rsid w:val="004C582B"/>
    <w:rsid w:val="004C59C0"/>
    <w:rsid w:val="004C5BB1"/>
    <w:rsid w:val="004C5F87"/>
    <w:rsid w:val="004C5FC9"/>
    <w:rsid w:val="004C645E"/>
    <w:rsid w:val="004C64B7"/>
    <w:rsid w:val="004C662D"/>
    <w:rsid w:val="004C6905"/>
    <w:rsid w:val="004C6D6B"/>
    <w:rsid w:val="004C7181"/>
    <w:rsid w:val="004C744C"/>
    <w:rsid w:val="004C745F"/>
    <w:rsid w:val="004C7561"/>
    <w:rsid w:val="004C75B9"/>
    <w:rsid w:val="004C7619"/>
    <w:rsid w:val="004C7701"/>
    <w:rsid w:val="004C7B6A"/>
    <w:rsid w:val="004C7BAB"/>
    <w:rsid w:val="004C7BAE"/>
    <w:rsid w:val="004C7BD0"/>
    <w:rsid w:val="004C7D8D"/>
    <w:rsid w:val="004C7D9A"/>
    <w:rsid w:val="004C7DFF"/>
    <w:rsid w:val="004C7EDA"/>
    <w:rsid w:val="004C7EFE"/>
    <w:rsid w:val="004D01AD"/>
    <w:rsid w:val="004D0499"/>
    <w:rsid w:val="004D06FE"/>
    <w:rsid w:val="004D0877"/>
    <w:rsid w:val="004D0CB7"/>
    <w:rsid w:val="004D140F"/>
    <w:rsid w:val="004D1722"/>
    <w:rsid w:val="004D180A"/>
    <w:rsid w:val="004D1937"/>
    <w:rsid w:val="004D1977"/>
    <w:rsid w:val="004D1C5F"/>
    <w:rsid w:val="004D1CF4"/>
    <w:rsid w:val="004D1DE6"/>
    <w:rsid w:val="004D1F72"/>
    <w:rsid w:val="004D2278"/>
    <w:rsid w:val="004D2300"/>
    <w:rsid w:val="004D2890"/>
    <w:rsid w:val="004D28B6"/>
    <w:rsid w:val="004D29AE"/>
    <w:rsid w:val="004D2B1A"/>
    <w:rsid w:val="004D2D28"/>
    <w:rsid w:val="004D2ECB"/>
    <w:rsid w:val="004D2F41"/>
    <w:rsid w:val="004D302C"/>
    <w:rsid w:val="004D304E"/>
    <w:rsid w:val="004D30EC"/>
    <w:rsid w:val="004D322B"/>
    <w:rsid w:val="004D32C4"/>
    <w:rsid w:val="004D3589"/>
    <w:rsid w:val="004D3719"/>
    <w:rsid w:val="004D371A"/>
    <w:rsid w:val="004D37A2"/>
    <w:rsid w:val="004D39B4"/>
    <w:rsid w:val="004D3AC5"/>
    <w:rsid w:val="004D4163"/>
    <w:rsid w:val="004D4344"/>
    <w:rsid w:val="004D438E"/>
    <w:rsid w:val="004D43AD"/>
    <w:rsid w:val="004D4556"/>
    <w:rsid w:val="004D4656"/>
    <w:rsid w:val="004D49D1"/>
    <w:rsid w:val="004D4B23"/>
    <w:rsid w:val="004D4BF8"/>
    <w:rsid w:val="004D4EE7"/>
    <w:rsid w:val="004D5166"/>
    <w:rsid w:val="004D533D"/>
    <w:rsid w:val="004D53D9"/>
    <w:rsid w:val="004D56A1"/>
    <w:rsid w:val="004D56C3"/>
    <w:rsid w:val="004D56C9"/>
    <w:rsid w:val="004D5929"/>
    <w:rsid w:val="004D5ACC"/>
    <w:rsid w:val="004D5D1B"/>
    <w:rsid w:val="004D5D95"/>
    <w:rsid w:val="004D5E1D"/>
    <w:rsid w:val="004D5EF4"/>
    <w:rsid w:val="004D5F90"/>
    <w:rsid w:val="004D689D"/>
    <w:rsid w:val="004D6AA5"/>
    <w:rsid w:val="004D6AC4"/>
    <w:rsid w:val="004D6ACB"/>
    <w:rsid w:val="004D6AF6"/>
    <w:rsid w:val="004D6B50"/>
    <w:rsid w:val="004D6D87"/>
    <w:rsid w:val="004D6E8D"/>
    <w:rsid w:val="004D6ED3"/>
    <w:rsid w:val="004D7051"/>
    <w:rsid w:val="004D71E5"/>
    <w:rsid w:val="004D73A6"/>
    <w:rsid w:val="004D7452"/>
    <w:rsid w:val="004D778C"/>
    <w:rsid w:val="004D7876"/>
    <w:rsid w:val="004D7C68"/>
    <w:rsid w:val="004D7E15"/>
    <w:rsid w:val="004D7F4F"/>
    <w:rsid w:val="004E0325"/>
    <w:rsid w:val="004E0389"/>
    <w:rsid w:val="004E07C1"/>
    <w:rsid w:val="004E0BF6"/>
    <w:rsid w:val="004E0DD1"/>
    <w:rsid w:val="004E0F1A"/>
    <w:rsid w:val="004E12D1"/>
    <w:rsid w:val="004E138A"/>
    <w:rsid w:val="004E152D"/>
    <w:rsid w:val="004E1781"/>
    <w:rsid w:val="004E187F"/>
    <w:rsid w:val="004E1A62"/>
    <w:rsid w:val="004E1CE3"/>
    <w:rsid w:val="004E1DF5"/>
    <w:rsid w:val="004E21F5"/>
    <w:rsid w:val="004E2428"/>
    <w:rsid w:val="004E245E"/>
    <w:rsid w:val="004E247B"/>
    <w:rsid w:val="004E27F0"/>
    <w:rsid w:val="004E2AFA"/>
    <w:rsid w:val="004E2B8A"/>
    <w:rsid w:val="004E2CD6"/>
    <w:rsid w:val="004E2CE2"/>
    <w:rsid w:val="004E2D42"/>
    <w:rsid w:val="004E2E23"/>
    <w:rsid w:val="004E2E45"/>
    <w:rsid w:val="004E2F6F"/>
    <w:rsid w:val="004E311E"/>
    <w:rsid w:val="004E3615"/>
    <w:rsid w:val="004E3940"/>
    <w:rsid w:val="004E3A4F"/>
    <w:rsid w:val="004E3BAA"/>
    <w:rsid w:val="004E3CF8"/>
    <w:rsid w:val="004E3EF8"/>
    <w:rsid w:val="004E4011"/>
    <w:rsid w:val="004E4098"/>
    <w:rsid w:val="004E4298"/>
    <w:rsid w:val="004E447B"/>
    <w:rsid w:val="004E46D6"/>
    <w:rsid w:val="004E49F1"/>
    <w:rsid w:val="004E4AFE"/>
    <w:rsid w:val="004E4CA9"/>
    <w:rsid w:val="004E4DAD"/>
    <w:rsid w:val="004E51F0"/>
    <w:rsid w:val="004E52DC"/>
    <w:rsid w:val="004E538B"/>
    <w:rsid w:val="004E54D1"/>
    <w:rsid w:val="004E55C6"/>
    <w:rsid w:val="004E5662"/>
    <w:rsid w:val="004E56C5"/>
    <w:rsid w:val="004E5B91"/>
    <w:rsid w:val="004E5E62"/>
    <w:rsid w:val="004E5FE9"/>
    <w:rsid w:val="004E6011"/>
    <w:rsid w:val="004E6172"/>
    <w:rsid w:val="004E61ED"/>
    <w:rsid w:val="004E6251"/>
    <w:rsid w:val="004E62F2"/>
    <w:rsid w:val="004E65A7"/>
    <w:rsid w:val="004E67C5"/>
    <w:rsid w:val="004E67F3"/>
    <w:rsid w:val="004E6A9D"/>
    <w:rsid w:val="004E6C16"/>
    <w:rsid w:val="004E6CCA"/>
    <w:rsid w:val="004E6D44"/>
    <w:rsid w:val="004E6DE3"/>
    <w:rsid w:val="004E6DF8"/>
    <w:rsid w:val="004E6EA8"/>
    <w:rsid w:val="004E6F76"/>
    <w:rsid w:val="004E6FDF"/>
    <w:rsid w:val="004E7001"/>
    <w:rsid w:val="004E71A8"/>
    <w:rsid w:val="004E7262"/>
    <w:rsid w:val="004E769D"/>
    <w:rsid w:val="004E79CA"/>
    <w:rsid w:val="004E79D5"/>
    <w:rsid w:val="004E79DA"/>
    <w:rsid w:val="004E7CCE"/>
    <w:rsid w:val="004F001F"/>
    <w:rsid w:val="004F00E2"/>
    <w:rsid w:val="004F00EC"/>
    <w:rsid w:val="004F014B"/>
    <w:rsid w:val="004F0387"/>
    <w:rsid w:val="004F03AF"/>
    <w:rsid w:val="004F0503"/>
    <w:rsid w:val="004F057D"/>
    <w:rsid w:val="004F05BA"/>
    <w:rsid w:val="004F0BD5"/>
    <w:rsid w:val="004F0CF5"/>
    <w:rsid w:val="004F0D91"/>
    <w:rsid w:val="004F0F36"/>
    <w:rsid w:val="004F10A9"/>
    <w:rsid w:val="004F1141"/>
    <w:rsid w:val="004F1217"/>
    <w:rsid w:val="004F1235"/>
    <w:rsid w:val="004F1467"/>
    <w:rsid w:val="004F181E"/>
    <w:rsid w:val="004F19A0"/>
    <w:rsid w:val="004F1AE7"/>
    <w:rsid w:val="004F1BAE"/>
    <w:rsid w:val="004F1CC5"/>
    <w:rsid w:val="004F1DDB"/>
    <w:rsid w:val="004F1E74"/>
    <w:rsid w:val="004F2021"/>
    <w:rsid w:val="004F2376"/>
    <w:rsid w:val="004F23E9"/>
    <w:rsid w:val="004F2738"/>
    <w:rsid w:val="004F2749"/>
    <w:rsid w:val="004F289E"/>
    <w:rsid w:val="004F2A1A"/>
    <w:rsid w:val="004F2B06"/>
    <w:rsid w:val="004F2B12"/>
    <w:rsid w:val="004F2E45"/>
    <w:rsid w:val="004F2E72"/>
    <w:rsid w:val="004F2EDB"/>
    <w:rsid w:val="004F2EE0"/>
    <w:rsid w:val="004F2F62"/>
    <w:rsid w:val="004F3004"/>
    <w:rsid w:val="004F310F"/>
    <w:rsid w:val="004F3356"/>
    <w:rsid w:val="004F3536"/>
    <w:rsid w:val="004F377F"/>
    <w:rsid w:val="004F37A1"/>
    <w:rsid w:val="004F39C0"/>
    <w:rsid w:val="004F3C9F"/>
    <w:rsid w:val="004F3CE2"/>
    <w:rsid w:val="004F3E34"/>
    <w:rsid w:val="004F3F31"/>
    <w:rsid w:val="004F42EC"/>
    <w:rsid w:val="004F45B4"/>
    <w:rsid w:val="004F466B"/>
    <w:rsid w:val="004F48DC"/>
    <w:rsid w:val="004F49E0"/>
    <w:rsid w:val="004F4A34"/>
    <w:rsid w:val="004F4A73"/>
    <w:rsid w:val="004F4CA0"/>
    <w:rsid w:val="004F4D75"/>
    <w:rsid w:val="004F50E5"/>
    <w:rsid w:val="004F532B"/>
    <w:rsid w:val="004F54E5"/>
    <w:rsid w:val="004F56D5"/>
    <w:rsid w:val="004F5715"/>
    <w:rsid w:val="004F5B05"/>
    <w:rsid w:val="004F5DD5"/>
    <w:rsid w:val="004F5E57"/>
    <w:rsid w:val="004F5EF1"/>
    <w:rsid w:val="004F606F"/>
    <w:rsid w:val="004F6165"/>
    <w:rsid w:val="004F63D0"/>
    <w:rsid w:val="004F6446"/>
    <w:rsid w:val="004F651D"/>
    <w:rsid w:val="004F6605"/>
    <w:rsid w:val="004F67AA"/>
    <w:rsid w:val="004F68CC"/>
    <w:rsid w:val="004F6ABE"/>
    <w:rsid w:val="004F6D62"/>
    <w:rsid w:val="004F6EFB"/>
    <w:rsid w:val="004F7337"/>
    <w:rsid w:val="004F7671"/>
    <w:rsid w:val="004F76AC"/>
    <w:rsid w:val="004F7809"/>
    <w:rsid w:val="004F7A25"/>
    <w:rsid w:val="004F7AA7"/>
    <w:rsid w:val="004F7B61"/>
    <w:rsid w:val="004F7D57"/>
    <w:rsid w:val="004F7FF8"/>
    <w:rsid w:val="0050039D"/>
    <w:rsid w:val="005003EA"/>
    <w:rsid w:val="00500488"/>
    <w:rsid w:val="0050058C"/>
    <w:rsid w:val="005009AD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7"/>
    <w:rsid w:val="00501E1D"/>
    <w:rsid w:val="00501E9C"/>
    <w:rsid w:val="00501EE8"/>
    <w:rsid w:val="005020F2"/>
    <w:rsid w:val="00502125"/>
    <w:rsid w:val="00502281"/>
    <w:rsid w:val="005022AB"/>
    <w:rsid w:val="005022F0"/>
    <w:rsid w:val="00502352"/>
    <w:rsid w:val="005024B1"/>
    <w:rsid w:val="005024CC"/>
    <w:rsid w:val="005025ED"/>
    <w:rsid w:val="005026D8"/>
    <w:rsid w:val="005027BE"/>
    <w:rsid w:val="00502993"/>
    <w:rsid w:val="00502A45"/>
    <w:rsid w:val="00502B2C"/>
    <w:rsid w:val="00502F56"/>
    <w:rsid w:val="0050329A"/>
    <w:rsid w:val="00503310"/>
    <w:rsid w:val="005033FE"/>
    <w:rsid w:val="005033FF"/>
    <w:rsid w:val="005034FE"/>
    <w:rsid w:val="0050353B"/>
    <w:rsid w:val="00503632"/>
    <w:rsid w:val="0050372E"/>
    <w:rsid w:val="00503952"/>
    <w:rsid w:val="00503CD5"/>
    <w:rsid w:val="00503CF2"/>
    <w:rsid w:val="00503D21"/>
    <w:rsid w:val="00503E34"/>
    <w:rsid w:val="00503EB1"/>
    <w:rsid w:val="00503F8F"/>
    <w:rsid w:val="005040D2"/>
    <w:rsid w:val="00504103"/>
    <w:rsid w:val="00504222"/>
    <w:rsid w:val="0050430D"/>
    <w:rsid w:val="005044AB"/>
    <w:rsid w:val="005044E0"/>
    <w:rsid w:val="0050489B"/>
    <w:rsid w:val="00504A65"/>
    <w:rsid w:val="00504B50"/>
    <w:rsid w:val="00504E04"/>
    <w:rsid w:val="00504FA8"/>
    <w:rsid w:val="005052D5"/>
    <w:rsid w:val="0050598C"/>
    <w:rsid w:val="00505A70"/>
    <w:rsid w:val="00505B0C"/>
    <w:rsid w:val="00505BF3"/>
    <w:rsid w:val="00505D92"/>
    <w:rsid w:val="00505E22"/>
    <w:rsid w:val="00505FC1"/>
    <w:rsid w:val="0050608F"/>
    <w:rsid w:val="005060BD"/>
    <w:rsid w:val="00506384"/>
    <w:rsid w:val="0050658B"/>
    <w:rsid w:val="00506977"/>
    <w:rsid w:val="00506B5B"/>
    <w:rsid w:val="00506C61"/>
    <w:rsid w:val="00506CEF"/>
    <w:rsid w:val="00506DB7"/>
    <w:rsid w:val="00506EAB"/>
    <w:rsid w:val="00507286"/>
    <w:rsid w:val="00507610"/>
    <w:rsid w:val="0050782B"/>
    <w:rsid w:val="0050785E"/>
    <w:rsid w:val="005078A4"/>
    <w:rsid w:val="005079FC"/>
    <w:rsid w:val="00507A80"/>
    <w:rsid w:val="00507AF9"/>
    <w:rsid w:val="00507F4F"/>
    <w:rsid w:val="00510004"/>
    <w:rsid w:val="0051017A"/>
    <w:rsid w:val="005102D5"/>
    <w:rsid w:val="00510336"/>
    <w:rsid w:val="00510627"/>
    <w:rsid w:val="005106E4"/>
    <w:rsid w:val="0051072F"/>
    <w:rsid w:val="00510873"/>
    <w:rsid w:val="005108B0"/>
    <w:rsid w:val="005108C7"/>
    <w:rsid w:val="005108D7"/>
    <w:rsid w:val="00510920"/>
    <w:rsid w:val="00510B14"/>
    <w:rsid w:val="00510DE8"/>
    <w:rsid w:val="00510F6A"/>
    <w:rsid w:val="00511042"/>
    <w:rsid w:val="0051115A"/>
    <w:rsid w:val="005112F6"/>
    <w:rsid w:val="005115CB"/>
    <w:rsid w:val="005115E7"/>
    <w:rsid w:val="0051163D"/>
    <w:rsid w:val="005116CB"/>
    <w:rsid w:val="00511A3A"/>
    <w:rsid w:val="00511C7D"/>
    <w:rsid w:val="00511CDB"/>
    <w:rsid w:val="00511FAF"/>
    <w:rsid w:val="00511FDB"/>
    <w:rsid w:val="00512208"/>
    <w:rsid w:val="00512544"/>
    <w:rsid w:val="00512599"/>
    <w:rsid w:val="00512647"/>
    <w:rsid w:val="005126D0"/>
    <w:rsid w:val="005126E3"/>
    <w:rsid w:val="005126F7"/>
    <w:rsid w:val="00512855"/>
    <w:rsid w:val="0051289E"/>
    <w:rsid w:val="0051291C"/>
    <w:rsid w:val="005129FC"/>
    <w:rsid w:val="00512A5A"/>
    <w:rsid w:val="00512BA9"/>
    <w:rsid w:val="00512D0D"/>
    <w:rsid w:val="00512D39"/>
    <w:rsid w:val="00512DFF"/>
    <w:rsid w:val="00512ED8"/>
    <w:rsid w:val="005130CB"/>
    <w:rsid w:val="005131B1"/>
    <w:rsid w:val="00513210"/>
    <w:rsid w:val="005132BC"/>
    <w:rsid w:val="00513451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CE"/>
    <w:rsid w:val="005149ED"/>
    <w:rsid w:val="005149FD"/>
    <w:rsid w:val="00514A79"/>
    <w:rsid w:val="00514BB3"/>
    <w:rsid w:val="00514C95"/>
    <w:rsid w:val="00514CF9"/>
    <w:rsid w:val="00514DC6"/>
    <w:rsid w:val="00514E50"/>
    <w:rsid w:val="00514F2E"/>
    <w:rsid w:val="00515175"/>
    <w:rsid w:val="00515277"/>
    <w:rsid w:val="0051564B"/>
    <w:rsid w:val="00515669"/>
    <w:rsid w:val="005158CA"/>
    <w:rsid w:val="005158FC"/>
    <w:rsid w:val="00515AE2"/>
    <w:rsid w:val="00515C45"/>
    <w:rsid w:val="00515FF9"/>
    <w:rsid w:val="00516484"/>
    <w:rsid w:val="0051660E"/>
    <w:rsid w:val="00516BE2"/>
    <w:rsid w:val="00516C20"/>
    <w:rsid w:val="00516CB0"/>
    <w:rsid w:val="00516FD9"/>
    <w:rsid w:val="00517103"/>
    <w:rsid w:val="005173B7"/>
    <w:rsid w:val="0051754E"/>
    <w:rsid w:val="00517778"/>
    <w:rsid w:val="0051785E"/>
    <w:rsid w:val="00517912"/>
    <w:rsid w:val="00517A4B"/>
    <w:rsid w:val="00517AA2"/>
    <w:rsid w:val="00517CB4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0C00"/>
    <w:rsid w:val="00520FFC"/>
    <w:rsid w:val="0052107D"/>
    <w:rsid w:val="0052117A"/>
    <w:rsid w:val="00521257"/>
    <w:rsid w:val="0052125D"/>
    <w:rsid w:val="00521412"/>
    <w:rsid w:val="00521779"/>
    <w:rsid w:val="005219B3"/>
    <w:rsid w:val="005219EA"/>
    <w:rsid w:val="00521C97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76"/>
    <w:rsid w:val="005232FF"/>
    <w:rsid w:val="00523599"/>
    <w:rsid w:val="00523775"/>
    <w:rsid w:val="005238F6"/>
    <w:rsid w:val="00523D00"/>
    <w:rsid w:val="00523EE1"/>
    <w:rsid w:val="00523F5B"/>
    <w:rsid w:val="00524095"/>
    <w:rsid w:val="00524191"/>
    <w:rsid w:val="00524316"/>
    <w:rsid w:val="0052444B"/>
    <w:rsid w:val="005244BD"/>
    <w:rsid w:val="00524551"/>
    <w:rsid w:val="0052478B"/>
    <w:rsid w:val="00524792"/>
    <w:rsid w:val="00524854"/>
    <w:rsid w:val="00524AED"/>
    <w:rsid w:val="00524DDC"/>
    <w:rsid w:val="00525060"/>
    <w:rsid w:val="005251A0"/>
    <w:rsid w:val="00525398"/>
    <w:rsid w:val="0052540F"/>
    <w:rsid w:val="0052564D"/>
    <w:rsid w:val="00525857"/>
    <w:rsid w:val="00525C98"/>
    <w:rsid w:val="00525CD7"/>
    <w:rsid w:val="00525E94"/>
    <w:rsid w:val="005260CE"/>
    <w:rsid w:val="005260D5"/>
    <w:rsid w:val="00526413"/>
    <w:rsid w:val="00526628"/>
    <w:rsid w:val="00526700"/>
    <w:rsid w:val="005267BE"/>
    <w:rsid w:val="005269E0"/>
    <w:rsid w:val="005269F8"/>
    <w:rsid w:val="00526C60"/>
    <w:rsid w:val="00526E24"/>
    <w:rsid w:val="00526E8A"/>
    <w:rsid w:val="00526EF2"/>
    <w:rsid w:val="005272C6"/>
    <w:rsid w:val="00527862"/>
    <w:rsid w:val="0052799A"/>
    <w:rsid w:val="00527A11"/>
    <w:rsid w:val="00527AB0"/>
    <w:rsid w:val="00527D90"/>
    <w:rsid w:val="00527E93"/>
    <w:rsid w:val="00527F73"/>
    <w:rsid w:val="00527FC6"/>
    <w:rsid w:val="00530117"/>
    <w:rsid w:val="0053038D"/>
    <w:rsid w:val="00530553"/>
    <w:rsid w:val="0053057D"/>
    <w:rsid w:val="0053064D"/>
    <w:rsid w:val="0053080B"/>
    <w:rsid w:val="005308B3"/>
    <w:rsid w:val="00530A71"/>
    <w:rsid w:val="00530B6F"/>
    <w:rsid w:val="00530C66"/>
    <w:rsid w:val="00530FB4"/>
    <w:rsid w:val="00531491"/>
    <w:rsid w:val="0053150D"/>
    <w:rsid w:val="00531520"/>
    <w:rsid w:val="00531620"/>
    <w:rsid w:val="0053167F"/>
    <w:rsid w:val="0053176B"/>
    <w:rsid w:val="00531A5D"/>
    <w:rsid w:val="00531B03"/>
    <w:rsid w:val="00531E5A"/>
    <w:rsid w:val="00531E5C"/>
    <w:rsid w:val="00531EC7"/>
    <w:rsid w:val="00531EFA"/>
    <w:rsid w:val="00532220"/>
    <w:rsid w:val="0053222A"/>
    <w:rsid w:val="0053227F"/>
    <w:rsid w:val="005323BA"/>
    <w:rsid w:val="005323F8"/>
    <w:rsid w:val="00532474"/>
    <w:rsid w:val="00532612"/>
    <w:rsid w:val="0053281D"/>
    <w:rsid w:val="00532880"/>
    <w:rsid w:val="00532914"/>
    <w:rsid w:val="00532B87"/>
    <w:rsid w:val="00532BE5"/>
    <w:rsid w:val="00532DB1"/>
    <w:rsid w:val="00532EB3"/>
    <w:rsid w:val="00532EF2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83F"/>
    <w:rsid w:val="00534AA9"/>
    <w:rsid w:val="00534CA7"/>
    <w:rsid w:val="00534E0D"/>
    <w:rsid w:val="00535534"/>
    <w:rsid w:val="0053562B"/>
    <w:rsid w:val="005358B7"/>
    <w:rsid w:val="00535909"/>
    <w:rsid w:val="0053590C"/>
    <w:rsid w:val="0053598C"/>
    <w:rsid w:val="005359CE"/>
    <w:rsid w:val="00535A16"/>
    <w:rsid w:val="00535D83"/>
    <w:rsid w:val="00535FF0"/>
    <w:rsid w:val="005361F3"/>
    <w:rsid w:val="00536244"/>
    <w:rsid w:val="0053625E"/>
    <w:rsid w:val="0053634A"/>
    <w:rsid w:val="005366C9"/>
    <w:rsid w:val="0053687F"/>
    <w:rsid w:val="00536DDC"/>
    <w:rsid w:val="005371CF"/>
    <w:rsid w:val="00537579"/>
    <w:rsid w:val="005375F0"/>
    <w:rsid w:val="00537677"/>
    <w:rsid w:val="00537696"/>
    <w:rsid w:val="005377A4"/>
    <w:rsid w:val="005377F8"/>
    <w:rsid w:val="00537811"/>
    <w:rsid w:val="00537973"/>
    <w:rsid w:val="00537ADC"/>
    <w:rsid w:val="00537C93"/>
    <w:rsid w:val="00537D13"/>
    <w:rsid w:val="00537F71"/>
    <w:rsid w:val="00540016"/>
    <w:rsid w:val="00540172"/>
    <w:rsid w:val="0054025A"/>
    <w:rsid w:val="00540359"/>
    <w:rsid w:val="005407B0"/>
    <w:rsid w:val="00540881"/>
    <w:rsid w:val="00540AE5"/>
    <w:rsid w:val="00540C58"/>
    <w:rsid w:val="00540C5B"/>
    <w:rsid w:val="00540F62"/>
    <w:rsid w:val="005410D4"/>
    <w:rsid w:val="005411A5"/>
    <w:rsid w:val="005412A5"/>
    <w:rsid w:val="00541395"/>
    <w:rsid w:val="005413E2"/>
    <w:rsid w:val="0054150B"/>
    <w:rsid w:val="00541679"/>
    <w:rsid w:val="0054179F"/>
    <w:rsid w:val="0054197D"/>
    <w:rsid w:val="00541A02"/>
    <w:rsid w:val="00541A72"/>
    <w:rsid w:val="00541BA6"/>
    <w:rsid w:val="00541ECB"/>
    <w:rsid w:val="00541ED7"/>
    <w:rsid w:val="005421FB"/>
    <w:rsid w:val="0054244B"/>
    <w:rsid w:val="0054249E"/>
    <w:rsid w:val="00542546"/>
    <w:rsid w:val="0054270B"/>
    <w:rsid w:val="005427D9"/>
    <w:rsid w:val="00542839"/>
    <w:rsid w:val="00542A40"/>
    <w:rsid w:val="00542BAF"/>
    <w:rsid w:val="00542E96"/>
    <w:rsid w:val="00543340"/>
    <w:rsid w:val="00543365"/>
    <w:rsid w:val="005433E6"/>
    <w:rsid w:val="005434D3"/>
    <w:rsid w:val="00543813"/>
    <w:rsid w:val="005438E2"/>
    <w:rsid w:val="00543974"/>
    <w:rsid w:val="00543CD7"/>
    <w:rsid w:val="00543EC3"/>
    <w:rsid w:val="00543FFC"/>
    <w:rsid w:val="0054424B"/>
    <w:rsid w:val="005442EB"/>
    <w:rsid w:val="0054499A"/>
    <w:rsid w:val="00544AA0"/>
    <w:rsid w:val="00544C8A"/>
    <w:rsid w:val="00544F4C"/>
    <w:rsid w:val="0054511D"/>
    <w:rsid w:val="005451E9"/>
    <w:rsid w:val="005452EF"/>
    <w:rsid w:val="005453B2"/>
    <w:rsid w:val="005453C1"/>
    <w:rsid w:val="005453C3"/>
    <w:rsid w:val="005453CC"/>
    <w:rsid w:val="005457E1"/>
    <w:rsid w:val="00545800"/>
    <w:rsid w:val="00545850"/>
    <w:rsid w:val="00545AFB"/>
    <w:rsid w:val="00545CAA"/>
    <w:rsid w:val="00545D46"/>
    <w:rsid w:val="00545FE6"/>
    <w:rsid w:val="0054650C"/>
    <w:rsid w:val="005465AA"/>
    <w:rsid w:val="005469A6"/>
    <w:rsid w:val="00546B88"/>
    <w:rsid w:val="00546D30"/>
    <w:rsid w:val="00546DAA"/>
    <w:rsid w:val="00546E24"/>
    <w:rsid w:val="00546F20"/>
    <w:rsid w:val="00547572"/>
    <w:rsid w:val="0054764B"/>
    <w:rsid w:val="0054797C"/>
    <w:rsid w:val="00547ACB"/>
    <w:rsid w:val="00547AE0"/>
    <w:rsid w:val="00547B49"/>
    <w:rsid w:val="00547B94"/>
    <w:rsid w:val="00547BB9"/>
    <w:rsid w:val="00547BD8"/>
    <w:rsid w:val="00547BE6"/>
    <w:rsid w:val="00547F8C"/>
    <w:rsid w:val="00550054"/>
    <w:rsid w:val="0055015B"/>
    <w:rsid w:val="005501A5"/>
    <w:rsid w:val="005502CD"/>
    <w:rsid w:val="00550398"/>
    <w:rsid w:val="00550568"/>
    <w:rsid w:val="00550809"/>
    <w:rsid w:val="00550821"/>
    <w:rsid w:val="00550A41"/>
    <w:rsid w:val="00550B73"/>
    <w:rsid w:val="00550BFF"/>
    <w:rsid w:val="00550C2B"/>
    <w:rsid w:val="00550E6A"/>
    <w:rsid w:val="005512A4"/>
    <w:rsid w:val="00551393"/>
    <w:rsid w:val="0055150D"/>
    <w:rsid w:val="005516C9"/>
    <w:rsid w:val="0055181E"/>
    <w:rsid w:val="00551851"/>
    <w:rsid w:val="005518ED"/>
    <w:rsid w:val="00551AA8"/>
    <w:rsid w:val="00551C96"/>
    <w:rsid w:val="00551D61"/>
    <w:rsid w:val="00551FC8"/>
    <w:rsid w:val="00552583"/>
    <w:rsid w:val="005525EF"/>
    <w:rsid w:val="005525F0"/>
    <w:rsid w:val="00552A2F"/>
    <w:rsid w:val="00552A46"/>
    <w:rsid w:val="00552AAA"/>
    <w:rsid w:val="00552B61"/>
    <w:rsid w:val="0055304E"/>
    <w:rsid w:val="00553146"/>
    <w:rsid w:val="0055314F"/>
    <w:rsid w:val="00553371"/>
    <w:rsid w:val="00553389"/>
    <w:rsid w:val="005533FE"/>
    <w:rsid w:val="00553466"/>
    <w:rsid w:val="005534F8"/>
    <w:rsid w:val="00553652"/>
    <w:rsid w:val="005536BD"/>
    <w:rsid w:val="005539FD"/>
    <w:rsid w:val="00553B73"/>
    <w:rsid w:val="00553C81"/>
    <w:rsid w:val="00553DC1"/>
    <w:rsid w:val="00553E9B"/>
    <w:rsid w:val="00553EA9"/>
    <w:rsid w:val="0055409E"/>
    <w:rsid w:val="00554135"/>
    <w:rsid w:val="0055420C"/>
    <w:rsid w:val="00554329"/>
    <w:rsid w:val="005545C5"/>
    <w:rsid w:val="005547D4"/>
    <w:rsid w:val="00554A88"/>
    <w:rsid w:val="00554B14"/>
    <w:rsid w:val="00554C21"/>
    <w:rsid w:val="00554C56"/>
    <w:rsid w:val="00554CA0"/>
    <w:rsid w:val="00554DE0"/>
    <w:rsid w:val="00554F3C"/>
    <w:rsid w:val="0055502B"/>
    <w:rsid w:val="00555152"/>
    <w:rsid w:val="005551F9"/>
    <w:rsid w:val="00555213"/>
    <w:rsid w:val="005552B0"/>
    <w:rsid w:val="005555B2"/>
    <w:rsid w:val="005556F5"/>
    <w:rsid w:val="00555AB4"/>
    <w:rsid w:val="00555B15"/>
    <w:rsid w:val="00555D9E"/>
    <w:rsid w:val="00555DA3"/>
    <w:rsid w:val="00555DD7"/>
    <w:rsid w:val="00555E38"/>
    <w:rsid w:val="00555EF8"/>
    <w:rsid w:val="00555F9B"/>
    <w:rsid w:val="00556017"/>
    <w:rsid w:val="00556081"/>
    <w:rsid w:val="00556238"/>
    <w:rsid w:val="00556328"/>
    <w:rsid w:val="005563BC"/>
    <w:rsid w:val="00556545"/>
    <w:rsid w:val="0055660B"/>
    <w:rsid w:val="005566D4"/>
    <w:rsid w:val="00556927"/>
    <w:rsid w:val="005569AF"/>
    <w:rsid w:val="00556A50"/>
    <w:rsid w:val="00556A58"/>
    <w:rsid w:val="00556D29"/>
    <w:rsid w:val="00556DAF"/>
    <w:rsid w:val="0055716F"/>
    <w:rsid w:val="005571C6"/>
    <w:rsid w:val="005571FA"/>
    <w:rsid w:val="005574F7"/>
    <w:rsid w:val="00557A66"/>
    <w:rsid w:val="00557A72"/>
    <w:rsid w:val="00557C4E"/>
    <w:rsid w:val="00557C70"/>
    <w:rsid w:val="00557CEA"/>
    <w:rsid w:val="00557EA7"/>
    <w:rsid w:val="00557F85"/>
    <w:rsid w:val="00560047"/>
    <w:rsid w:val="0056046E"/>
    <w:rsid w:val="00560A47"/>
    <w:rsid w:val="00560C24"/>
    <w:rsid w:val="00560D9A"/>
    <w:rsid w:val="00560F35"/>
    <w:rsid w:val="0056104A"/>
    <w:rsid w:val="0056148C"/>
    <w:rsid w:val="005615DC"/>
    <w:rsid w:val="00561612"/>
    <w:rsid w:val="00561658"/>
    <w:rsid w:val="0056168B"/>
    <w:rsid w:val="00561867"/>
    <w:rsid w:val="00561986"/>
    <w:rsid w:val="00561995"/>
    <w:rsid w:val="005619F8"/>
    <w:rsid w:val="00561C41"/>
    <w:rsid w:val="00561D61"/>
    <w:rsid w:val="00561F1E"/>
    <w:rsid w:val="00562242"/>
    <w:rsid w:val="00562355"/>
    <w:rsid w:val="00562396"/>
    <w:rsid w:val="005623A1"/>
    <w:rsid w:val="00562473"/>
    <w:rsid w:val="005628F0"/>
    <w:rsid w:val="00562946"/>
    <w:rsid w:val="005629BC"/>
    <w:rsid w:val="005629E0"/>
    <w:rsid w:val="00562FC4"/>
    <w:rsid w:val="00563534"/>
    <w:rsid w:val="005635D0"/>
    <w:rsid w:val="00563978"/>
    <w:rsid w:val="005639DB"/>
    <w:rsid w:val="00563A1A"/>
    <w:rsid w:val="00563C17"/>
    <w:rsid w:val="00563F29"/>
    <w:rsid w:val="00564010"/>
    <w:rsid w:val="005640A1"/>
    <w:rsid w:val="00564347"/>
    <w:rsid w:val="0056437C"/>
    <w:rsid w:val="0056441A"/>
    <w:rsid w:val="00564A17"/>
    <w:rsid w:val="00564ACE"/>
    <w:rsid w:val="00564CA5"/>
    <w:rsid w:val="00564CB4"/>
    <w:rsid w:val="00564EBE"/>
    <w:rsid w:val="00564FD0"/>
    <w:rsid w:val="005651EA"/>
    <w:rsid w:val="005654F3"/>
    <w:rsid w:val="00565598"/>
    <w:rsid w:val="005655A4"/>
    <w:rsid w:val="00565708"/>
    <w:rsid w:val="00565771"/>
    <w:rsid w:val="00565798"/>
    <w:rsid w:val="00565E9D"/>
    <w:rsid w:val="00565EDD"/>
    <w:rsid w:val="005660C0"/>
    <w:rsid w:val="005661AE"/>
    <w:rsid w:val="005662C6"/>
    <w:rsid w:val="0056666E"/>
    <w:rsid w:val="005666D6"/>
    <w:rsid w:val="00566774"/>
    <w:rsid w:val="00566A79"/>
    <w:rsid w:val="00566CCC"/>
    <w:rsid w:val="00566F3C"/>
    <w:rsid w:val="00566F60"/>
    <w:rsid w:val="005671F2"/>
    <w:rsid w:val="00567313"/>
    <w:rsid w:val="0056779E"/>
    <w:rsid w:val="005677A0"/>
    <w:rsid w:val="0056792A"/>
    <w:rsid w:val="005679FA"/>
    <w:rsid w:val="00567C7C"/>
    <w:rsid w:val="00567D04"/>
    <w:rsid w:val="005705B8"/>
    <w:rsid w:val="00570A2A"/>
    <w:rsid w:val="00570DEE"/>
    <w:rsid w:val="00570DF6"/>
    <w:rsid w:val="00570E39"/>
    <w:rsid w:val="005710F6"/>
    <w:rsid w:val="0057123A"/>
    <w:rsid w:val="00571271"/>
    <w:rsid w:val="00571574"/>
    <w:rsid w:val="00571609"/>
    <w:rsid w:val="00571726"/>
    <w:rsid w:val="0057174E"/>
    <w:rsid w:val="00571BF7"/>
    <w:rsid w:val="00571EBD"/>
    <w:rsid w:val="005724CB"/>
    <w:rsid w:val="005727A5"/>
    <w:rsid w:val="00572A4B"/>
    <w:rsid w:val="00572B5C"/>
    <w:rsid w:val="00572CEA"/>
    <w:rsid w:val="00572EFC"/>
    <w:rsid w:val="005731E3"/>
    <w:rsid w:val="00573360"/>
    <w:rsid w:val="0057374F"/>
    <w:rsid w:val="0057375F"/>
    <w:rsid w:val="00573858"/>
    <w:rsid w:val="00573AC2"/>
    <w:rsid w:val="00573CF9"/>
    <w:rsid w:val="00573F22"/>
    <w:rsid w:val="00573FD2"/>
    <w:rsid w:val="00574070"/>
    <w:rsid w:val="00574236"/>
    <w:rsid w:val="0057426C"/>
    <w:rsid w:val="005745A9"/>
    <w:rsid w:val="0057489F"/>
    <w:rsid w:val="00574C6C"/>
    <w:rsid w:val="00574D02"/>
    <w:rsid w:val="00574DE0"/>
    <w:rsid w:val="00574EAB"/>
    <w:rsid w:val="00574EE5"/>
    <w:rsid w:val="00575063"/>
    <w:rsid w:val="005754F9"/>
    <w:rsid w:val="005756DD"/>
    <w:rsid w:val="00575801"/>
    <w:rsid w:val="00575A24"/>
    <w:rsid w:val="00575BD0"/>
    <w:rsid w:val="00575C4C"/>
    <w:rsid w:val="00575FA4"/>
    <w:rsid w:val="005761DA"/>
    <w:rsid w:val="0057658A"/>
    <w:rsid w:val="005765CD"/>
    <w:rsid w:val="00576D55"/>
    <w:rsid w:val="00576F2F"/>
    <w:rsid w:val="00577011"/>
    <w:rsid w:val="0057728D"/>
    <w:rsid w:val="00577328"/>
    <w:rsid w:val="005773F2"/>
    <w:rsid w:val="005774B7"/>
    <w:rsid w:val="0057772A"/>
    <w:rsid w:val="00577C3C"/>
    <w:rsid w:val="00577F77"/>
    <w:rsid w:val="005802C5"/>
    <w:rsid w:val="00580345"/>
    <w:rsid w:val="005804DF"/>
    <w:rsid w:val="005806F9"/>
    <w:rsid w:val="0058096C"/>
    <w:rsid w:val="00580999"/>
    <w:rsid w:val="005809B6"/>
    <w:rsid w:val="00580AD1"/>
    <w:rsid w:val="00580B92"/>
    <w:rsid w:val="00580C14"/>
    <w:rsid w:val="00580C59"/>
    <w:rsid w:val="00580DE5"/>
    <w:rsid w:val="005811C3"/>
    <w:rsid w:val="00581386"/>
    <w:rsid w:val="005813CA"/>
    <w:rsid w:val="00581601"/>
    <w:rsid w:val="0058173C"/>
    <w:rsid w:val="005817B1"/>
    <w:rsid w:val="005817F3"/>
    <w:rsid w:val="005818FA"/>
    <w:rsid w:val="00581E63"/>
    <w:rsid w:val="005821D1"/>
    <w:rsid w:val="00582327"/>
    <w:rsid w:val="00582652"/>
    <w:rsid w:val="005828EC"/>
    <w:rsid w:val="00582D7F"/>
    <w:rsid w:val="00582E1B"/>
    <w:rsid w:val="00582E40"/>
    <w:rsid w:val="00582EF3"/>
    <w:rsid w:val="00582F32"/>
    <w:rsid w:val="0058329C"/>
    <w:rsid w:val="005836E6"/>
    <w:rsid w:val="005837C8"/>
    <w:rsid w:val="005838D9"/>
    <w:rsid w:val="005838E9"/>
    <w:rsid w:val="0058399B"/>
    <w:rsid w:val="00583A76"/>
    <w:rsid w:val="00583A9D"/>
    <w:rsid w:val="00583AD1"/>
    <w:rsid w:val="00583B6F"/>
    <w:rsid w:val="00583BE6"/>
    <w:rsid w:val="00583EDD"/>
    <w:rsid w:val="00583FF8"/>
    <w:rsid w:val="0058401F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4D6C"/>
    <w:rsid w:val="00584FEF"/>
    <w:rsid w:val="0058500A"/>
    <w:rsid w:val="00585406"/>
    <w:rsid w:val="005855EE"/>
    <w:rsid w:val="00585969"/>
    <w:rsid w:val="005859A6"/>
    <w:rsid w:val="00585B3A"/>
    <w:rsid w:val="00585D4C"/>
    <w:rsid w:val="00585EEA"/>
    <w:rsid w:val="00586128"/>
    <w:rsid w:val="005861D3"/>
    <w:rsid w:val="0058627C"/>
    <w:rsid w:val="005863AD"/>
    <w:rsid w:val="005864C1"/>
    <w:rsid w:val="005865C3"/>
    <w:rsid w:val="00586612"/>
    <w:rsid w:val="00586C17"/>
    <w:rsid w:val="00586C7A"/>
    <w:rsid w:val="00586CF2"/>
    <w:rsid w:val="00586E9B"/>
    <w:rsid w:val="00586FA9"/>
    <w:rsid w:val="00587004"/>
    <w:rsid w:val="005870C6"/>
    <w:rsid w:val="0058759D"/>
    <w:rsid w:val="0058767F"/>
    <w:rsid w:val="005877F2"/>
    <w:rsid w:val="00587C13"/>
    <w:rsid w:val="00587D39"/>
    <w:rsid w:val="00587DB5"/>
    <w:rsid w:val="005902AE"/>
    <w:rsid w:val="005902ED"/>
    <w:rsid w:val="005903E2"/>
    <w:rsid w:val="00590474"/>
    <w:rsid w:val="0059065B"/>
    <w:rsid w:val="0059077C"/>
    <w:rsid w:val="005907E1"/>
    <w:rsid w:val="00590AB3"/>
    <w:rsid w:val="00590BE5"/>
    <w:rsid w:val="00590C48"/>
    <w:rsid w:val="00590EDA"/>
    <w:rsid w:val="00590F88"/>
    <w:rsid w:val="0059101C"/>
    <w:rsid w:val="00591178"/>
    <w:rsid w:val="0059137C"/>
    <w:rsid w:val="005914A8"/>
    <w:rsid w:val="0059161D"/>
    <w:rsid w:val="0059165F"/>
    <w:rsid w:val="00591772"/>
    <w:rsid w:val="005917FB"/>
    <w:rsid w:val="005918FA"/>
    <w:rsid w:val="00591DC8"/>
    <w:rsid w:val="005920CC"/>
    <w:rsid w:val="00592442"/>
    <w:rsid w:val="005924C9"/>
    <w:rsid w:val="00592726"/>
    <w:rsid w:val="0059275C"/>
    <w:rsid w:val="00592A40"/>
    <w:rsid w:val="00592DE1"/>
    <w:rsid w:val="00592F5E"/>
    <w:rsid w:val="00592F89"/>
    <w:rsid w:val="005933DC"/>
    <w:rsid w:val="005938C3"/>
    <w:rsid w:val="00593A31"/>
    <w:rsid w:val="00593F43"/>
    <w:rsid w:val="00593FB6"/>
    <w:rsid w:val="005940C0"/>
    <w:rsid w:val="0059411D"/>
    <w:rsid w:val="005943B1"/>
    <w:rsid w:val="00594887"/>
    <w:rsid w:val="00594A11"/>
    <w:rsid w:val="00594A40"/>
    <w:rsid w:val="00594A8C"/>
    <w:rsid w:val="00594AB7"/>
    <w:rsid w:val="00594DBD"/>
    <w:rsid w:val="00594F72"/>
    <w:rsid w:val="005950B7"/>
    <w:rsid w:val="005954A4"/>
    <w:rsid w:val="00595525"/>
    <w:rsid w:val="00595784"/>
    <w:rsid w:val="0059587D"/>
    <w:rsid w:val="00595B1B"/>
    <w:rsid w:val="00595BAA"/>
    <w:rsid w:val="00595E1C"/>
    <w:rsid w:val="00595FE5"/>
    <w:rsid w:val="00596015"/>
    <w:rsid w:val="00596093"/>
    <w:rsid w:val="005960E8"/>
    <w:rsid w:val="0059620B"/>
    <w:rsid w:val="00596391"/>
    <w:rsid w:val="00596558"/>
    <w:rsid w:val="00596742"/>
    <w:rsid w:val="00596797"/>
    <w:rsid w:val="005969E4"/>
    <w:rsid w:val="00596A44"/>
    <w:rsid w:val="00596A9E"/>
    <w:rsid w:val="00596B97"/>
    <w:rsid w:val="00596FA5"/>
    <w:rsid w:val="0059738F"/>
    <w:rsid w:val="00597499"/>
    <w:rsid w:val="005974E3"/>
    <w:rsid w:val="0059756E"/>
    <w:rsid w:val="005977F0"/>
    <w:rsid w:val="00597834"/>
    <w:rsid w:val="0059799E"/>
    <w:rsid w:val="00597C1D"/>
    <w:rsid w:val="00597D2F"/>
    <w:rsid w:val="00597DE2"/>
    <w:rsid w:val="00597ECC"/>
    <w:rsid w:val="00597F73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0CDA"/>
    <w:rsid w:val="005A10E2"/>
    <w:rsid w:val="005A1231"/>
    <w:rsid w:val="005A159E"/>
    <w:rsid w:val="005A16AB"/>
    <w:rsid w:val="005A198B"/>
    <w:rsid w:val="005A1BD7"/>
    <w:rsid w:val="005A208E"/>
    <w:rsid w:val="005A229B"/>
    <w:rsid w:val="005A25D7"/>
    <w:rsid w:val="005A2A51"/>
    <w:rsid w:val="005A2B66"/>
    <w:rsid w:val="005A2B9D"/>
    <w:rsid w:val="005A2BBF"/>
    <w:rsid w:val="005A2C00"/>
    <w:rsid w:val="005A2C17"/>
    <w:rsid w:val="005A2E4E"/>
    <w:rsid w:val="005A2E6D"/>
    <w:rsid w:val="005A2E75"/>
    <w:rsid w:val="005A2EBA"/>
    <w:rsid w:val="005A2F4D"/>
    <w:rsid w:val="005A2FB1"/>
    <w:rsid w:val="005A2FC2"/>
    <w:rsid w:val="005A3148"/>
    <w:rsid w:val="005A3273"/>
    <w:rsid w:val="005A32CB"/>
    <w:rsid w:val="005A33ED"/>
    <w:rsid w:val="005A344F"/>
    <w:rsid w:val="005A3734"/>
    <w:rsid w:val="005A379A"/>
    <w:rsid w:val="005A39B3"/>
    <w:rsid w:val="005A3C52"/>
    <w:rsid w:val="005A3DEC"/>
    <w:rsid w:val="005A42D1"/>
    <w:rsid w:val="005A44BB"/>
    <w:rsid w:val="005A4735"/>
    <w:rsid w:val="005A47B4"/>
    <w:rsid w:val="005A4964"/>
    <w:rsid w:val="005A4AA7"/>
    <w:rsid w:val="005A4BE2"/>
    <w:rsid w:val="005A4D60"/>
    <w:rsid w:val="005A4E0E"/>
    <w:rsid w:val="005A51E8"/>
    <w:rsid w:val="005A51F4"/>
    <w:rsid w:val="005A5231"/>
    <w:rsid w:val="005A5258"/>
    <w:rsid w:val="005A5401"/>
    <w:rsid w:val="005A5555"/>
    <w:rsid w:val="005A5582"/>
    <w:rsid w:val="005A5630"/>
    <w:rsid w:val="005A5D03"/>
    <w:rsid w:val="005A5E31"/>
    <w:rsid w:val="005A6181"/>
    <w:rsid w:val="005A6209"/>
    <w:rsid w:val="005A6334"/>
    <w:rsid w:val="005A644C"/>
    <w:rsid w:val="005A6569"/>
    <w:rsid w:val="005A6796"/>
    <w:rsid w:val="005A687C"/>
    <w:rsid w:val="005A68AD"/>
    <w:rsid w:val="005A6993"/>
    <w:rsid w:val="005A6E2B"/>
    <w:rsid w:val="005A7010"/>
    <w:rsid w:val="005A729B"/>
    <w:rsid w:val="005A72EC"/>
    <w:rsid w:val="005A7826"/>
    <w:rsid w:val="005A78D9"/>
    <w:rsid w:val="005A796F"/>
    <w:rsid w:val="005A7A28"/>
    <w:rsid w:val="005A7B21"/>
    <w:rsid w:val="005A7B4A"/>
    <w:rsid w:val="005A7F6F"/>
    <w:rsid w:val="005A7FB5"/>
    <w:rsid w:val="005B0098"/>
    <w:rsid w:val="005B00ED"/>
    <w:rsid w:val="005B0104"/>
    <w:rsid w:val="005B02A3"/>
    <w:rsid w:val="005B02D4"/>
    <w:rsid w:val="005B039F"/>
    <w:rsid w:val="005B0516"/>
    <w:rsid w:val="005B0540"/>
    <w:rsid w:val="005B070F"/>
    <w:rsid w:val="005B0733"/>
    <w:rsid w:val="005B07E5"/>
    <w:rsid w:val="005B098D"/>
    <w:rsid w:val="005B0A77"/>
    <w:rsid w:val="005B0BCF"/>
    <w:rsid w:val="005B0E5F"/>
    <w:rsid w:val="005B0EB6"/>
    <w:rsid w:val="005B141F"/>
    <w:rsid w:val="005B16A8"/>
    <w:rsid w:val="005B175D"/>
    <w:rsid w:val="005B19B2"/>
    <w:rsid w:val="005B2292"/>
    <w:rsid w:val="005B2614"/>
    <w:rsid w:val="005B2817"/>
    <w:rsid w:val="005B2841"/>
    <w:rsid w:val="005B28AF"/>
    <w:rsid w:val="005B2AAA"/>
    <w:rsid w:val="005B2AC7"/>
    <w:rsid w:val="005B2B01"/>
    <w:rsid w:val="005B2B13"/>
    <w:rsid w:val="005B2FB4"/>
    <w:rsid w:val="005B3032"/>
    <w:rsid w:val="005B32D6"/>
    <w:rsid w:val="005B349D"/>
    <w:rsid w:val="005B39AD"/>
    <w:rsid w:val="005B39E5"/>
    <w:rsid w:val="005B3A28"/>
    <w:rsid w:val="005B3A5A"/>
    <w:rsid w:val="005B3A9B"/>
    <w:rsid w:val="005B3AAB"/>
    <w:rsid w:val="005B3C71"/>
    <w:rsid w:val="005B3DF8"/>
    <w:rsid w:val="005B3ECA"/>
    <w:rsid w:val="005B3F34"/>
    <w:rsid w:val="005B4180"/>
    <w:rsid w:val="005B4235"/>
    <w:rsid w:val="005B4269"/>
    <w:rsid w:val="005B426C"/>
    <w:rsid w:val="005B4489"/>
    <w:rsid w:val="005B4498"/>
    <w:rsid w:val="005B4536"/>
    <w:rsid w:val="005B461E"/>
    <w:rsid w:val="005B484F"/>
    <w:rsid w:val="005B49B0"/>
    <w:rsid w:val="005B4CBC"/>
    <w:rsid w:val="005B4F5D"/>
    <w:rsid w:val="005B52EC"/>
    <w:rsid w:val="005B5348"/>
    <w:rsid w:val="005B57AD"/>
    <w:rsid w:val="005B597D"/>
    <w:rsid w:val="005B5D57"/>
    <w:rsid w:val="005B5F15"/>
    <w:rsid w:val="005B61ED"/>
    <w:rsid w:val="005B621E"/>
    <w:rsid w:val="005B6402"/>
    <w:rsid w:val="005B6570"/>
    <w:rsid w:val="005B65D2"/>
    <w:rsid w:val="005B6665"/>
    <w:rsid w:val="005B68C8"/>
    <w:rsid w:val="005B6910"/>
    <w:rsid w:val="005B69C7"/>
    <w:rsid w:val="005B6A6F"/>
    <w:rsid w:val="005B6ACC"/>
    <w:rsid w:val="005B6C5C"/>
    <w:rsid w:val="005B6C72"/>
    <w:rsid w:val="005B6F75"/>
    <w:rsid w:val="005B71E6"/>
    <w:rsid w:val="005B7247"/>
    <w:rsid w:val="005B72EA"/>
    <w:rsid w:val="005B74F4"/>
    <w:rsid w:val="005B7520"/>
    <w:rsid w:val="005B7543"/>
    <w:rsid w:val="005B7630"/>
    <w:rsid w:val="005B769A"/>
    <w:rsid w:val="005B78BC"/>
    <w:rsid w:val="005B79C8"/>
    <w:rsid w:val="005B7B0B"/>
    <w:rsid w:val="005B7C99"/>
    <w:rsid w:val="005B7D97"/>
    <w:rsid w:val="005B7FE4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849"/>
    <w:rsid w:val="005C1AFA"/>
    <w:rsid w:val="005C1D4E"/>
    <w:rsid w:val="005C1DDD"/>
    <w:rsid w:val="005C1DFE"/>
    <w:rsid w:val="005C1F38"/>
    <w:rsid w:val="005C2034"/>
    <w:rsid w:val="005C215B"/>
    <w:rsid w:val="005C23EC"/>
    <w:rsid w:val="005C243A"/>
    <w:rsid w:val="005C2778"/>
    <w:rsid w:val="005C2846"/>
    <w:rsid w:val="005C2A17"/>
    <w:rsid w:val="005C2ABE"/>
    <w:rsid w:val="005C2D09"/>
    <w:rsid w:val="005C2DD3"/>
    <w:rsid w:val="005C2EB8"/>
    <w:rsid w:val="005C3261"/>
    <w:rsid w:val="005C3402"/>
    <w:rsid w:val="005C3599"/>
    <w:rsid w:val="005C36EE"/>
    <w:rsid w:val="005C3714"/>
    <w:rsid w:val="005C3780"/>
    <w:rsid w:val="005C387E"/>
    <w:rsid w:val="005C39BD"/>
    <w:rsid w:val="005C3AC2"/>
    <w:rsid w:val="005C3BC2"/>
    <w:rsid w:val="005C3C91"/>
    <w:rsid w:val="005C4094"/>
    <w:rsid w:val="005C438B"/>
    <w:rsid w:val="005C4408"/>
    <w:rsid w:val="005C4500"/>
    <w:rsid w:val="005C45AE"/>
    <w:rsid w:val="005C4727"/>
    <w:rsid w:val="005C4835"/>
    <w:rsid w:val="005C4FBE"/>
    <w:rsid w:val="005C5069"/>
    <w:rsid w:val="005C557D"/>
    <w:rsid w:val="005C581B"/>
    <w:rsid w:val="005C5872"/>
    <w:rsid w:val="005C58D9"/>
    <w:rsid w:val="005C5A14"/>
    <w:rsid w:val="005C5A52"/>
    <w:rsid w:val="005C5A93"/>
    <w:rsid w:val="005C5B5A"/>
    <w:rsid w:val="005C5BD0"/>
    <w:rsid w:val="005C5C57"/>
    <w:rsid w:val="005C6092"/>
    <w:rsid w:val="005C609C"/>
    <w:rsid w:val="005C632D"/>
    <w:rsid w:val="005C63B2"/>
    <w:rsid w:val="005C65A0"/>
    <w:rsid w:val="005C6A9B"/>
    <w:rsid w:val="005C6B8C"/>
    <w:rsid w:val="005C6C97"/>
    <w:rsid w:val="005C6E24"/>
    <w:rsid w:val="005C6F85"/>
    <w:rsid w:val="005C7082"/>
    <w:rsid w:val="005C7140"/>
    <w:rsid w:val="005C7443"/>
    <w:rsid w:val="005C75A4"/>
    <w:rsid w:val="005C75F0"/>
    <w:rsid w:val="005C7627"/>
    <w:rsid w:val="005C768B"/>
    <w:rsid w:val="005C77F7"/>
    <w:rsid w:val="005C7986"/>
    <w:rsid w:val="005C7A90"/>
    <w:rsid w:val="005C7B84"/>
    <w:rsid w:val="005C7BBE"/>
    <w:rsid w:val="005C7D0F"/>
    <w:rsid w:val="005D000D"/>
    <w:rsid w:val="005D066F"/>
    <w:rsid w:val="005D0986"/>
    <w:rsid w:val="005D09E9"/>
    <w:rsid w:val="005D0ADD"/>
    <w:rsid w:val="005D0D7C"/>
    <w:rsid w:val="005D0E29"/>
    <w:rsid w:val="005D11B3"/>
    <w:rsid w:val="005D12EF"/>
    <w:rsid w:val="005D1465"/>
    <w:rsid w:val="005D1930"/>
    <w:rsid w:val="005D19C9"/>
    <w:rsid w:val="005D19D0"/>
    <w:rsid w:val="005D1A5E"/>
    <w:rsid w:val="005D1B26"/>
    <w:rsid w:val="005D1C54"/>
    <w:rsid w:val="005D1CD6"/>
    <w:rsid w:val="005D1DC7"/>
    <w:rsid w:val="005D1E1D"/>
    <w:rsid w:val="005D1EAA"/>
    <w:rsid w:val="005D1FE0"/>
    <w:rsid w:val="005D2166"/>
    <w:rsid w:val="005D2225"/>
    <w:rsid w:val="005D23E0"/>
    <w:rsid w:val="005D2572"/>
    <w:rsid w:val="005D259B"/>
    <w:rsid w:val="005D2663"/>
    <w:rsid w:val="005D26B8"/>
    <w:rsid w:val="005D2826"/>
    <w:rsid w:val="005D2905"/>
    <w:rsid w:val="005D2920"/>
    <w:rsid w:val="005D292F"/>
    <w:rsid w:val="005D2985"/>
    <w:rsid w:val="005D29A1"/>
    <w:rsid w:val="005D2D8C"/>
    <w:rsid w:val="005D2E60"/>
    <w:rsid w:val="005D2EEE"/>
    <w:rsid w:val="005D304A"/>
    <w:rsid w:val="005D3323"/>
    <w:rsid w:val="005D33C1"/>
    <w:rsid w:val="005D3612"/>
    <w:rsid w:val="005D3667"/>
    <w:rsid w:val="005D38C7"/>
    <w:rsid w:val="005D3908"/>
    <w:rsid w:val="005D3A38"/>
    <w:rsid w:val="005D3BC8"/>
    <w:rsid w:val="005D3F2E"/>
    <w:rsid w:val="005D3F6F"/>
    <w:rsid w:val="005D42BF"/>
    <w:rsid w:val="005D433D"/>
    <w:rsid w:val="005D44B9"/>
    <w:rsid w:val="005D44ED"/>
    <w:rsid w:val="005D4912"/>
    <w:rsid w:val="005D4A7D"/>
    <w:rsid w:val="005D4E30"/>
    <w:rsid w:val="005D4E64"/>
    <w:rsid w:val="005D529C"/>
    <w:rsid w:val="005D58D0"/>
    <w:rsid w:val="005D5A03"/>
    <w:rsid w:val="005D5AF8"/>
    <w:rsid w:val="005D5B4B"/>
    <w:rsid w:val="005D5B73"/>
    <w:rsid w:val="005D5D19"/>
    <w:rsid w:val="005D5DE0"/>
    <w:rsid w:val="005D61B8"/>
    <w:rsid w:val="005D6328"/>
    <w:rsid w:val="005D6470"/>
    <w:rsid w:val="005D64C7"/>
    <w:rsid w:val="005D65D2"/>
    <w:rsid w:val="005D6827"/>
    <w:rsid w:val="005D69CA"/>
    <w:rsid w:val="005D6A6F"/>
    <w:rsid w:val="005D6C4C"/>
    <w:rsid w:val="005D70B6"/>
    <w:rsid w:val="005D71E2"/>
    <w:rsid w:val="005D71EC"/>
    <w:rsid w:val="005D75B5"/>
    <w:rsid w:val="005D764B"/>
    <w:rsid w:val="005D77BB"/>
    <w:rsid w:val="005D78B4"/>
    <w:rsid w:val="005D7A86"/>
    <w:rsid w:val="005D7C87"/>
    <w:rsid w:val="005D7D8E"/>
    <w:rsid w:val="005E0124"/>
    <w:rsid w:val="005E01F3"/>
    <w:rsid w:val="005E026C"/>
    <w:rsid w:val="005E0594"/>
    <w:rsid w:val="005E062F"/>
    <w:rsid w:val="005E0C2D"/>
    <w:rsid w:val="005E0ED7"/>
    <w:rsid w:val="005E1076"/>
    <w:rsid w:val="005E1152"/>
    <w:rsid w:val="005E12BD"/>
    <w:rsid w:val="005E1397"/>
    <w:rsid w:val="005E15BF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2B1"/>
    <w:rsid w:val="005E2353"/>
    <w:rsid w:val="005E254E"/>
    <w:rsid w:val="005E289B"/>
    <w:rsid w:val="005E293B"/>
    <w:rsid w:val="005E2A52"/>
    <w:rsid w:val="005E2C1A"/>
    <w:rsid w:val="005E2D5F"/>
    <w:rsid w:val="005E2DEC"/>
    <w:rsid w:val="005E2F33"/>
    <w:rsid w:val="005E327A"/>
    <w:rsid w:val="005E33F0"/>
    <w:rsid w:val="005E38AD"/>
    <w:rsid w:val="005E38CE"/>
    <w:rsid w:val="005E390F"/>
    <w:rsid w:val="005E394A"/>
    <w:rsid w:val="005E395B"/>
    <w:rsid w:val="005E3B5F"/>
    <w:rsid w:val="005E3BA2"/>
    <w:rsid w:val="005E3CAD"/>
    <w:rsid w:val="005E3E3F"/>
    <w:rsid w:val="005E3F4D"/>
    <w:rsid w:val="005E3F8D"/>
    <w:rsid w:val="005E4003"/>
    <w:rsid w:val="005E40A8"/>
    <w:rsid w:val="005E40C9"/>
    <w:rsid w:val="005E41C0"/>
    <w:rsid w:val="005E4262"/>
    <w:rsid w:val="005E44D7"/>
    <w:rsid w:val="005E4928"/>
    <w:rsid w:val="005E4A88"/>
    <w:rsid w:val="005E4BDC"/>
    <w:rsid w:val="005E4C0F"/>
    <w:rsid w:val="005E4DD5"/>
    <w:rsid w:val="005E4ED0"/>
    <w:rsid w:val="005E51EF"/>
    <w:rsid w:val="005E5343"/>
    <w:rsid w:val="005E5496"/>
    <w:rsid w:val="005E5520"/>
    <w:rsid w:val="005E5689"/>
    <w:rsid w:val="005E57A2"/>
    <w:rsid w:val="005E58E5"/>
    <w:rsid w:val="005E594E"/>
    <w:rsid w:val="005E5AD2"/>
    <w:rsid w:val="005E5D33"/>
    <w:rsid w:val="005E5DD6"/>
    <w:rsid w:val="005E5EBA"/>
    <w:rsid w:val="005E60CC"/>
    <w:rsid w:val="005E616A"/>
    <w:rsid w:val="005E6725"/>
    <w:rsid w:val="005E6D6A"/>
    <w:rsid w:val="005E6DF6"/>
    <w:rsid w:val="005E707A"/>
    <w:rsid w:val="005E725D"/>
    <w:rsid w:val="005E7289"/>
    <w:rsid w:val="005E72CE"/>
    <w:rsid w:val="005E78AA"/>
    <w:rsid w:val="005E7989"/>
    <w:rsid w:val="005E7AAA"/>
    <w:rsid w:val="005E7B80"/>
    <w:rsid w:val="005E7BA7"/>
    <w:rsid w:val="005E7C0B"/>
    <w:rsid w:val="005E7C96"/>
    <w:rsid w:val="005E7D31"/>
    <w:rsid w:val="005E7E7D"/>
    <w:rsid w:val="005E7EFF"/>
    <w:rsid w:val="005E7FC8"/>
    <w:rsid w:val="005F03DA"/>
    <w:rsid w:val="005F04A6"/>
    <w:rsid w:val="005F05EF"/>
    <w:rsid w:val="005F073C"/>
    <w:rsid w:val="005F09A0"/>
    <w:rsid w:val="005F0CA5"/>
    <w:rsid w:val="005F0D49"/>
    <w:rsid w:val="005F0E70"/>
    <w:rsid w:val="005F0F65"/>
    <w:rsid w:val="005F0FC5"/>
    <w:rsid w:val="005F1011"/>
    <w:rsid w:val="005F165A"/>
    <w:rsid w:val="005F179F"/>
    <w:rsid w:val="005F1B57"/>
    <w:rsid w:val="005F1CB2"/>
    <w:rsid w:val="005F1CD6"/>
    <w:rsid w:val="005F1F2F"/>
    <w:rsid w:val="005F1F81"/>
    <w:rsid w:val="005F1FD7"/>
    <w:rsid w:val="005F1FE3"/>
    <w:rsid w:val="005F1FF7"/>
    <w:rsid w:val="005F22E0"/>
    <w:rsid w:val="005F24B1"/>
    <w:rsid w:val="005F2588"/>
    <w:rsid w:val="005F260D"/>
    <w:rsid w:val="005F2A64"/>
    <w:rsid w:val="005F2DA4"/>
    <w:rsid w:val="005F30CA"/>
    <w:rsid w:val="005F33A8"/>
    <w:rsid w:val="005F33D3"/>
    <w:rsid w:val="005F3557"/>
    <w:rsid w:val="005F359B"/>
    <w:rsid w:val="005F35F7"/>
    <w:rsid w:val="005F3799"/>
    <w:rsid w:val="005F3948"/>
    <w:rsid w:val="005F3A17"/>
    <w:rsid w:val="005F3A8E"/>
    <w:rsid w:val="005F3C48"/>
    <w:rsid w:val="005F3EFB"/>
    <w:rsid w:val="005F3F9E"/>
    <w:rsid w:val="005F41DC"/>
    <w:rsid w:val="005F41E2"/>
    <w:rsid w:val="005F42DF"/>
    <w:rsid w:val="005F43D5"/>
    <w:rsid w:val="005F452D"/>
    <w:rsid w:val="005F462F"/>
    <w:rsid w:val="005F4869"/>
    <w:rsid w:val="005F495E"/>
    <w:rsid w:val="005F4BC6"/>
    <w:rsid w:val="005F4C59"/>
    <w:rsid w:val="005F5062"/>
    <w:rsid w:val="005F5485"/>
    <w:rsid w:val="005F54A1"/>
    <w:rsid w:val="005F54A3"/>
    <w:rsid w:val="005F5657"/>
    <w:rsid w:val="005F568F"/>
    <w:rsid w:val="005F5762"/>
    <w:rsid w:val="005F6111"/>
    <w:rsid w:val="005F61BD"/>
    <w:rsid w:val="005F61D7"/>
    <w:rsid w:val="005F6340"/>
    <w:rsid w:val="005F63B2"/>
    <w:rsid w:val="005F6527"/>
    <w:rsid w:val="005F6626"/>
    <w:rsid w:val="005F67B4"/>
    <w:rsid w:val="005F6D74"/>
    <w:rsid w:val="005F6DC8"/>
    <w:rsid w:val="005F6F35"/>
    <w:rsid w:val="005F7092"/>
    <w:rsid w:val="005F70F8"/>
    <w:rsid w:val="005F7165"/>
    <w:rsid w:val="005F7396"/>
    <w:rsid w:val="005F740C"/>
    <w:rsid w:val="005F7A49"/>
    <w:rsid w:val="005F7BF6"/>
    <w:rsid w:val="005F7D80"/>
    <w:rsid w:val="005F7DEB"/>
    <w:rsid w:val="005F7DEC"/>
    <w:rsid w:val="005F7E9E"/>
    <w:rsid w:val="005F7EFF"/>
    <w:rsid w:val="006004EA"/>
    <w:rsid w:val="006005D7"/>
    <w:rsid w:val="006007C2"/>
    <w:rsid w:val="0060089D"/>
    <w:rsid w:val="00600AF0"/>
    <w:rsid w:val="00600C18"/>
    <w:rsid w:val="00600CD9"/>
    <w:rsid w:val="00600DB2"/>
    <w:rsid w:val="006015A6"/>
    <w:rsid w:val="006016E8"/>
    <w:rsid w:val="006017F7"/>
    <w:rsid w:val="00601EFF"/>
    <w:rsid w:val="00601FA9"/>
    <w:rsid w:val="00602147"/>
    <w:rsid w:val="006021E9"/>
    <w:rsid w:val="00602516"/>
    <w:rsid w:val="006026BA"/>
    <w:rsid w:val="006026F1"/>
    <w:rsid w:val="0060284A"/>
    <w:rsid w:val="0060289B"/>
    <w:rsid w:val="006028D0"/>
    <w:rsid w:val="006028D1"/>
    <w:rsid w:val="006028E6"/>
    <w:rsid w:val="0060290B"/>
    <w:rsid w:val="00602AFF"/>
    <w:rsid w:val="00602C9F"/>
    <w:rsid w:val="00602DFC"/>
    <w:rsid w:val="00602E89"/>
    <w:rsid w:val="00602FAD"/>
    <w:rsid w:val="00603042"/>
    <w:rsid w:val="00603156"/>
    <w:rsid w:val="0060331E"/>
    <w:rsid w:val="006033DE"/>
    <w:rsid w:val="0060354B"/>
    <w:rsid w:val="0060360D"/>
    <w:rsid w:val="00603737"/>
    <w:rsid w:val="0060397B"/>
    <w:rsid w:val="00603B06"/>
    <w:rsid w:val="00603B7B"/>
    <w:rsid w:val="00603C9F"/>
    <w:rsid w:val="00603D5B"/>
    <w:rsid w:val="00603EE3"/>
    <w:rsid w:val="00603F61"/>
    <w:rsid w:val="0060401C"/>
    <w:rsid w:val="00604079"/>
    <w:rsid w:val="006041C2"/>
    <w:rsid w:val="0060433B"/>
    <w:rsid w:val="00604588"/>
    <w:rsid w:val="006045B0"/>
    <w:rsid w:val="0060471B"/>
    <w:rsid w:val="006048D2"/>
    <w:rsid w:val="00604A8F"/>
    <w:rsid w:val="00604B23"/>
    <w:rsid w:val="00604B74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891"/>
    <w:rsid w:val="00605922"/>
    <w:rsid w:val="006059DE"/>
    <w:rsid w:val="00605AE7"/>
    <w:rsid w:val="0060609D"/>
    <w:rsid w:val="006060A6"/>
    <w:rsid w:val="006064BA"/>
    <w:rsid w:val="006067B5"/>
    <w:rsid w:val="0060692A"/>
    <w:rsid w:val="00606950"/>
    <w:rsid w:val="00606A5A"/>
    <w:rsid w:val="00606BD2"/>
    <w:rsid w:val="00606F15"/>
    <w:rsid w:val="00606F87"/>
    <w:rsid w:val="00606FD5"/>
    <w:rsid w:val="006072A3"/>
    <w:rsid w:val="0060771E"/>
    <w:rsid w:val="00607838"/>
    <w:rsid w:val="0060788D"/>
    <w:rsid w:val="0060797F"/>
    <w:rsid w:val="00607D3B"/>
    <w:rsid w:val="00607D78"/>
    <w:rsid w:val="00607DC4"/>
    <w:rsid w:val="00607E6E"/>
    <w:rsid w:val="00607E81"/>
    <w:rsid w:val="00607F25"/>
    <w:rsid w:val="00607F69"/>
    <w:rsid w:val="006100A7"/>
    <w:rsid w:val="00610722"/>
    <w:rsid w:val="00610891"/>
    <w:rsid w:val="0061097A"/>
    <w:rsid w:val="006109DE"/>
    <w:rsid w:val="00610B31"/>
    <w:rsid w:val="00610D40"/>
    <w:rsid w:val="00610E89"/>
    <w:rsid w:val="006111B7"/>
    <w:rsid w:val="00611207"/>
    <w:rsid w:val="006113B4"/>
    <w:rsid w:val="006113F7"/>
    <w:rsid w:val="0061184F"/>
    <w:rsid w:val="006119EA"/>
    <w:rsid w:val="00611D11"/>
    <w:rsid w:val="00611F24"/>
    <w:rsid w:val="00611F9A"/>
    <w:rsid w:val="00612064"/>
    <w:rsid w:val="00612537"/>
    <w:rsid w:val="006125F0"/>
    <w:rsid w:val="0061263A"/>
    <w:rsid w:val="0061289A"/>
    <w:rsid w:val="006128C6"/>
    <w:rsid w:val="006128DD"/>
    <w:rsid w:val="00612920"/>
    <w:rsid w:val="00612A7A"/>
    <w:rsid w:val="00612AC8"/>
    <w:rsid w:val="00612C92"/>
    <w:rsid w:val="00612EF3"/>
    <w:rsid w:val="00612FC4"/>
    <w:rsid w:val="00613037"/>
    <w:rsid w:val="00613216"/>
    <w:rsid w:val="0061330B"/>
    <w:rsid w:val="00613357"/>
    <w:rsid w:val="00613378"/>
    <w:rsid w:val="006135B0"/>
    <w:rsid w:val="00613681"/>
    <w:rsid w:val="006136D3"/>
    <w:rsid w:val="00613820"/>
    <w:rsid w:val="00613906"/>
    <w:rsid w:val="00613B28"/>
    <w:rsid w:val="00613BD4"/>
    <w:rsid w:val="00613C12"/>
    <w:rsid w:val="00613C57"/>
    <w:rsid w:val="00613D2D"/>
    <w:rsid w:val="00613DD3"/>
    <w:rsid w:val="00613ED5"/>
    <w:rsid w:val="00613FBF"/>
    <w:rsid w:val="006140A8"/>
    <w:rsid w:val="006140CB"/>
    <w:rsid w:val="00614320"/>
    <w:rsid w:val="0061433A"/>
    <w:rsid w:val="006146C8"/>
    <w:rsid w:val="006148DE"/>
    <w:rsid w:val="00614BBF"/>
    <w:rsid w:val="00614CC1"/>
    <w:rsid w:val="00614CDD"/>
    <w:rsid w:val="00615008"/>
    <w:rsid w:val="006150D2"/>
    <w:rsid w:val="006151C3"/>
    <w:rsid w:val="006151CF"/>
    <w:rsid w:val="006153C1"/>
    <w:rsid w:val="00615460"/>
    <w:rsid w:val="006155C1"/>
    <w:rsid w:val="00615653"/>
    <w:rsid w:val="00615665"/>
    <w:rsid w:val="006156B8"/>
    <w:rsid w:val="00615ADC"/>
    <w:rsid w:val="00615D43"/>
    <w:rsid w:val="00615D77"/>
    <w:rsid w:val="00615F66"/>
    <w:rsid w:val="00615FB3"/>
    <w:rsid w:val="00616023"/>
    <w:rsid w:val="00616051"/>
    <w:rsid w:val="006161EB"/>
    <w:rsid w:val="00616650"/>
    <w:rsid w:val="00616681"/>
    <w:rsid w:val="00616B5C"/>
    <w:rsid w:val="00616BDD"/>
    <w:rsid w:val="00616EF5"/>
    <w:rsid w:val="00617036"/>
    <w:rsid w:val="0061727F"/>
    <w:rsid w:val="00617333"/>
    <w:rsid w:val="006174B3"/>
    <w:rsid w:val="006174FC"/>
    <w:rsid w:val="00617506"/>
    <w:rsid w:val="00617653"/>
    <w:rsid w:val="006176C6"/>
    <w:rsid w:val="00617932"/>
    <w:rsid w:val="00617A33"/>
    <w:rsid w:val="00617DCA"/>
    <w:rsid w:val="00617ED8"/>
    <w:rsid w:val="0062022C"/>
    <w:rsid w:val="00620285"/>
    <w:rsid w:val="00620331"/>
    <w:rsid w:val="006203FA"/>
    <w:rsid w:val="0062048E"/>
    <w:rsid w:val="00620554"/>
    <w:rsid w:val="00620617"/>
    <w:rsid w:val="006206C1"/>
    <w:rsid w:val="006209E1"/>
    <w:rsid w:val="00620B0E"/>
    <w:rsid w:val="00620BCB"/>
    <w:rsid w:val="00620CE9"/>
    <w:rsid w:val="00620D88"/>
    <w:rsid w:val="006212D0"/>
    <w:rsid w:val="0062135A"/>
    <w:rsid w:val="006214EE"/>
    <w:rsid w:val="00621706"/>
    <w:rsid w:val="00621711"/>
    <w:rsid w:val="00621AC9"/>
    <w:rsid w:val="00621C89"/>
    <w:rsid w:val="00621E52"/>
    <w:rsid w:val="00621F90"/>
    <w:rsid w:val="0062263C"/>
    <w:rsid w:val="006226EB"/>
    <w:rsid w:val="006226F9"/>
    <w:rsid w:val="006227F6"/>
    <w:rsid w:val="00622860"/>
    <w:rsid w:val="0062289C"/>
    <w:rsid w:val="00622954"/>
    <w:rsid w:val="0062295B"/>
    <w:rsid w:val="00622BBD"/>
    <w:rsid w:val="00622BEA"/>
    <w:rsid w:val="00622C0D"/>
    <w:rsid w:val="00622C26"/>
    <w:rsid w:val="00622C3C"/>
    <w:rsid w:val="00622E34"/>
    <w:rsid w:val="00622E5C"/>
    <w:rsid w:val="00622F4C"/>
    <w:rsid w:val="00623223"/>
    <w:rsid w:val="0062326E"/>
    <w:rsid w:val="00623853"/>
    <w:rsid w:val="00623AA1"/>
    <w:rsid w:val="00623BDF"/>
    <w:rsid w:val="00623EDA"/>
    <w:rsid w:val="00623F66"/>
    <w:rsid w:val="00624020"/>
    <w:rsid w:val="0062405C"/>
    <w:rsid w:val="0062409D"/>
    <w:rsid w:val="0062421E"/>
    <w:rsid w:val="0062424F"/>
    <w:rsid w:val="00624510"/>
    <w:rsid w:val="00624581"/>
    <w:rsid w:val="006248A6"/>
    <w:rsid w:val="006248DF"/>
    <w:rsid w:val="00624F09"/>
    <w:rsid w:val="00624F40"/>
    <w:rsid w:val="00625004"/>
    <w:rsid w:val="0062503B"/>
    <w:rsid w:val="006254C0"/>
    <w:rsid w:val="006255FF"/>
    <w:rsid w:val="00625680"/>
    <w:rsid w:val="006256F4"/>
    <w:rsid w:val="00625706"/>
    <w:rsid w:val="006258CF"/>
    <w:rsid w:val="006259BF"/>
    <w:rsid w:val="00625D83"/>
    <w:rsid w:val="00625FE5"/>
    <w:rsid w:val="00626048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E86"/>
    <w:rsid w:val="0063042D"/>
    <w:rsid w:val="0063060F"/>
    <w:rsid w:val="0063078E"/>
    <w:rsid w:val="00630885"/>
    <w:rsid w:val="006308C6"/>
    <w:rsid w:val="006308E5"/>
    <w:rsid w:val="006309B3"/>
    <w:rsid w:val="00630AB3"/>
    <w:rsid w:val="00630CDF"/>
    <w:rsid w:val="00630D80"/>
    <w:rsid w:val="00630F7E"/>
    <w:rsid w:val="006311BF"/>
    <w:rsid w:val="006311FD"/>
    <w:rsid w:val="0063124B"/>
    <w:rsid w:val="00631301"/>
    <w:rsid w:val="006314EB"/>
    <w:rsid w:val="0063168D"/>
    <w:rsid w:val="00631729"/>
    <w:rsid w:val="00631BC9"/>
    <w:rsid w:val="00631C7A"/>
    <w:rsid w:val="00631DCC"/>
    <w:rsid w:val="00631EDF"/>
    <w:rsid w:val="00631F81"/>
    <w:rsid w:val="0063208C"/>
    <w:rsid w:val="006320FA"/>
    <w:rsid w:val="00632233"/>
    <w:rsid w:val="0063244E"/>
    <w:rsid w:val="006325B0"/>
    <w:rsid w:val="00632976"/>
    <w:rsid w:val="00632BFF"/>
    <w:rsid w:val="00632C55"/>
    <w:rsid w:val="00633170"/>
    <w:rsid w:val="006331E0"/>
    <w:rsid w:val="006331E6"/>
    <w:rsid w:val="006331F7"/>
    <w:rsid w:val="0063323A"/>
    <w:rsid w:val="006332DB"/>
    <w:rsid w:val="00633382"/>
    <w:rsid w:val="00633624"/>
    <w:rsid w:val="00633632"/>
    <w:rsid w:val="006337CD"/>
    <w:rsid w:val="0063388A"/>
    <w:rsid w:val="006338A2"/>
    <w:rsid w:val="006339C4"/>
    <w:rsid w:val="00633B35"/>
    <w:rsid w:val="00633BD1"/>
    <w:rsid w:val="00633D87"/>
    <w:rsid w:val="00633EB7"/>
    <w:rsid w:val="00633F69"/>
    <w:rsid w:val="006342D8"/>
    <w:rsid w:val="00634331"/>
    <w:rsid w:val="00634405"/>
    <w:rsid w:val="0063450A"/>
    <w:rsid w:val="00634849"/>
    <w:rsid w:val="0063484E"/>
    <w:rsid w:val="00634870"/>
    <w:rsid w:val="00634896"/>
    <w:rsid w:val="00634919"/>
    <w:rsid w:val="00634ABF"/>
    <w:rsid w:val="00634ADC"/>
    <w:rsid w:val="00634B3C"/>
    <w:rsid w:val="00634C6B"/>
    <w:rsid w:val="00634D87"/>
    <w:rsid w:val="00634E0A"/>
    <w:rsid w:val="00634EE6"/>
    <w:rsid w:val="00634F15"/>
    <w:rsid w:val="0063500B"/>
    <w:rsid w:val="00635208"/>
    <w:rsid w:val="006353FE"/>
    <w:rsid w:val="00635660"/>
    <w:rsid w:val="0063588C"/>
    <w:rsid w:val="00635C83"/>
    <w:rsid w:val="00635CCD"/>
    <w:rsid w:val="00635E47"/>
    <w:rsid w:val="00635EA5"/>
    <w:rsid w:val="006362DF"/>
    <w:rsid w:val="0063648A"/>
    <w:rsid w:val="00636492"/>
    <w:rsid w:val="006364B0"/>
    <w:rsid w:val="00636500"/>
    <w:rsid w:val="00636509"/>
    <w:rsid w:val="00636527"/>
    <w:rsid w:val="006366DC"/>
    <w:rsid w:val="00636754"/>
    <w:rsid w:val="00636910"/>
    <w:rsid w:val="00636A10"/>
    <w:rsid w:val="00636A9D"/>
    <w:rsid w:val="00636C3A"/>
    <w:rsid w:val="00636E7D"/>
    <w:rsid w:val="006370A3"/>
    <w:rsid w:val="006370E1"/>
    <w:rsid w:val="0063735E"/>
    <w:rsid w:val="006374CC"/>
    <w:rsid w:val="00637628"/>
    <w:rsid w:val="00637781"/>
    <w:rsid w:val="00637868"/>
    <w:rsid w:val="0063787F"/>
    <w:rsid w:val="006378F2"/>
    <w:rsid w:val="00637B86"/>
    <w:rsid w:val="00637D5C"/>
    <w:rsid w:val="006401C4"/>
    <w:rsid w:val="00640283"/>
    <w:rsid w:val="00640463"/>
    <w:rsid w:val="006407CA"/>
    <w:rsid w:val="00640A6E"/>
    <w:rsid w:val="00640C92"/>
    <w:rsid w:val="00640D34"/>
    <w:rsid w:val="00640F0D"/>
    <w:rsid w:val="00641009"/>
    <w:rsid w:val="0064109E"/>
    <w:rsid w:val="006417FE"/>
    <w:rsid w:val="00641D27"/>
    <w:rsid w:val="00641EEF"/>
    <w:rsid w:val="00641FBC"/>
    <w:rsid w:val="00642267"/>
    <w:rsid w:val="0064243F"/>
    <w:rsid w:val="006424C6"/>
    <w:rsid w:val="00642F83"/>
    <w:rsid w:val="00643520"/>
    <w:rsid w:val="006436B7"/>
    <w:rsid w:val="00643816"/>
    <w:rsid w:val="006438B1"/>
    <w:rsid w:val="00643916"/>
    <w:rsid w:val="00643ADF"/>
    <w:rsid w:val="00643B40"/>
    <w:rsid w:val="00643EFB"/>
    <w:rsid w:val="0064415A"/>
    <w:rsid w:val="00644559"/>
    <w:rsid w:val="006447FB"/>
    <w:rsid w:val="00644817"/>
    <w:rsid w:val="0064489B"/>
    <w:rsid w:val="00644B64"/>
    <w:rsid w:val="00644F74"/>
    <w:rsid w:val="00645085"/>
    <w:rsid w:val="00645147"/>
    <w:rsid w:val="0064517B"/>
    <w:rsid w:val="00645226"/>
    <w:rsid w:val="006454D0"/>
    <w:rsid w:val="00645829"/>
    <w:rsid w:val="00645969"/>
    <w:rsid w:val="00645B88"/>
    <w:rsid w:val="00645ECF"/>
    <w:rsid w:val="00645FE1"/>
    <w:rsid w:val="0064608E"/>
    <w:rsid w:val="00646173"/>
    <w:rsid w:val="00646217"/>
    <w:rsid w:val="0064643C"/>
    <w:rsid w:val="006465C4"/>
    <w:rsid w:val="006468D8"/>
    <w:rsid w:val="00646A8A"/>
    <w:rsid w:val="00646D17"/>
    <w:rsid w:val="00646E04"/>
    <w:rsid w:val="00646F09"/>
    <w:rsid w:val="0064712B"/>
    <w:rsid w:val="00647164"/>
    <w:rsid w:val="006471CF"/>
    <w:rsid w:val="0064773B"/>
    <w:rsid w:val="0064799F"/>
    <w:rsid w:val="00647A18"/>
    <w:rsid w:val="00647A98"/>
    <w:rsid w:val="00647BB5"/>
    <w:rsid w:val="00650079"/>
    <w:rsid w:val="00650116"/>
    <w:rsid w:val="006501E5"/>
    <w:rsid w:val="00650575"/>
    <w:rsid w:val="006505F3"/>
    <w:rsid w:val="0065061D"/>
    <w:rsid w:val="0065078B"/>
    <w:rsid w:val="006507D1"/>
    <w:rsid w:val="00650851"/>
    <w:rsid w:val="00650C1B"/>
    <w:rsid w:val="00650C57"/>
    <w:rsid w:val="0065114E"/>
    <w:rsid w:val="0065129E"/>
    <w:rsid w:val="006512E7"/>
    <w:rsid w:val="00651351"/>
    <w:rsid w:val="006513DA"/>
    <w:rsid w:val="006514CF"/>
    <w:rsid w:val="006516EA"/>
    <w:rsid w:val="006516F4"/>
    <w:rsid w:val="00651732"/>
    <w:rsid w:val="00651BBD"/>
    <w:rsid w:val="00651DCE"/>
    <w:rsid w:val="00651F38"/>
    <w:rsid w:val="00651FD3"/>
    <w:rsid w:val="0065205B"/>
    <w:rsid w:val="0065208E"/>
    <w:rsid w:val="006520A8"/>
    <w:rsid w:val="006520D7"/>
    <w:rsid w:val="006524EF"/>
    <w:rsid w:val="006525A3"/>
    <w:rsid w:val="006526CF"/>
    <w:rsid w:val="006526DA"/>
    <w:rsid w:val="0065292A"/>
    <w:rsid w:val="00652D68"/>
    <w:rsid w:val="00652DA7"/>
    <w:rsid w:val="006530B2"/>
    <w:rsid w:val="006532AB"/>
    <w:rsid w:val="00653613"/>
    <w:rsid w:val="0065378E"/>
    <w:rsid w:val="006537ED"/>
    <w:rsid w:val="00653C48"/>
    <w:rsid w:val="00653D5D"/>
    <w:rsid w:val="00653E5B"/>
    <w:rsid w:val="00653EA0"/>
    <w:rsid w:val="00654108"/>
    <w:rsid w:val="0065417E"/>
    <w:rsid w:val="00654275"/>
    <w:rsid w:val="00654289"/>
    <w:rsid w:val="006543F0"/>
    <w:rsid w:val="006544BB"/>
    <w:rsid w:val="006552C9"/>
    <w:rsid w:val="0065531E"/>
    <w:rsid w:val="00655561"/>
    <w:rsid w:val="006555C9"/>
    <w:rsid w:val="00655677"/>
    <w:rsid w:val="00655927"/>
    <w:rsid w:val="00655A43"/>
    <w:rsid w:val="00655A7F"/>
    <w:rsid w:val="00655ACC"/>
    <w:rsid w:val="006560D9"/>
    <w:rsid w:val="00656183"/>
    <w:rsid w:val="00656238"/>
    <w:rsid w:val="00656264"/>
    <w:rsid w:val="00656377"/>
    <w:rsid w:val="00656639"/>
    <w:rsid w:val="00656759"/>
    <w:rsid w:val="006567A9"/>
    <w:rsid w:val="0065682A"/>
    <w:rsid w:val="0065682B"/>
    <w:rsid w:val="00656909"/>
    <w:rsid w:val="006570BB"/>
    <w:rsid w:val="0065723F"/>
    <w:rsid w:val="0065730E"/>
    <w:rsid w:val="006573D6"/>
    <w:rsid w:val="006574DB"/>
    <w:rsid w:val="0065758E"/>
    <w:rsid w:val="0065762B"/>
    <w:rsid w:val="006578E2"/>
    <w:rsid w:val="006578F9"/>
    <w:rsid w:val="00657B95"/>
    <w:rsid w:val="00657C2F"/>
    <w:rsid w:val="00657CE6"/>
    <w:rsid w:val="00657DDD"/>
    <w:rsid w:val="00657F4E"/>
    <w:rsid w:val="00660092"/>
    <w:rsid w:val="006600EC"/>
    <w:rsid w:val="006601BF"/>
    <w:rsid w:val="006601C9"/>
    <w:rsid w:val="00660204"/>
    <w:rsid w:val="006604CF"/>
    <w:rsid w:val="00660883"/>
    <w:rsid w:val="00660BD9"/>
    <w:rsid w:val="00660D92"/>
    <w:rsid w:val="00660DAE"/>
    <w:rsid w:val="00660EA3"/>
    <w:rsid w:val="006610AB"/>
    <w:rsid w:val="00661280"/>
    <w:rsid w:val="0066148E"/>
    <w:rsid w:val="00661537"/>
    <w:rsid w:val="006616F4"/>
    <w:rsid w:val="00661B84"/>
    <w:rsid w:val="00661C17"/>
    <w:rsid w:val="00661D06"/>
    <w:rsid w:val="00662482"/>
    <w:rsid w:val="006624BE"/>
    <w:rsid w:val="006626DF"/>
    <w:rsid w:val="00662795"/>
    <w:rsid w:val="006628E8"/>
    <w:rsid w:val="0066298E"/>
    <w:rsid w:val="00662AE5"/>
    <w:rsid w:val="00662B25"/>
    <w:rsid w:val="00662C73"/>
    <w:rsid w:val="00662D42"/>
    <w:rsid w:val="00662DD5"/>
    <w:rsid w:val="00662FC3"/>
    <w:rsid w:val="0066311E"/>
    <w:rsid w:val="00663314"/>
    <w:rsid w:val="006634B8"/>
    <w:rsid w:val="006634FB"/>
    <w:rsid w:val="00663866"/>
    <w:rsid w:val="00663CAB"/>
    <w:rsid w:val="00663EF7"/>
    <w:rsid w:val="00664160"/>
    <w:rsid w:val="00664193"/>
    <w:rsid w:val="00664286"/>
    <w:rsid w:val="00664339"/>
    <w:rsid w:val="0066456C"/>
    <w:rsid w:val="00664D26"/>
    <w:rsid w:val="00664FCC"/>
    <w:rsid w:val="0066516A"/>
    <w:rsid w:val="00665177"/>
    <w:rsid w:val="006652BB"/>
    <w:rsid w:val="006652EC"/>
    <w:rsid w:val="00665378"/>
    <w:rsid w:val="00665928"/>
    <w:rsid w:val="00665C01"/>
    <w:rsid w:val="00665C8E"/>
    <w:rsid w:val="00665CCA"/>
    <w:rsid w:val="00665DDA"/>
    <w:rsid w:val="00665F95"/>
    <w:rsid w:val="00666066"/>
    <w:rsid w:val="006663B9"/>
    <w:rsid w:val="00666511"/>
    <w:rsid w:val="006665A9"/>
    <w:rsid w:val="00666867"/>
    <w:rsid w:val="00666ACC"/>
    <w:rsid w:val="00666B15"/>
    <w:rsid w:val="00666BF4"/>
    <w:rsid w:val="00666E1D"/>
    <w:rsid w:val="00666FA1"/>
    <w:rsid w:val="0066717C"/>
    <w:rsid w:val="006672BC"/>
    <w:rsid w:val="006676C9"/>
    <w:rsid w:val="00667A19"/>
    <w:rsid w:val="00667AB6"/>
    <w:rsid w:val="00667B31"/>
    <w:rsid w:val="00667B4E"/>
    <w:rsid w:val="00667D9A"/>
    <w:rsid w:val="00667E9B"/>
    <w:rsid w:val="00667F8C"/>
    <w:rsid w:val="00670114"/>
    <w:rsid w:val="006706CE"/>
    <w:rsid w:val="00670991"/>
    <w:rsid w:val="006709ED"/>
    <w:rsid w:val="00670EE8"/>
    <w:rsid w:val="00670EF9"/>
    <w:rsid w:val="00670F36"/>
    <w:rsid w:val="00670FDD"/>
    <w:rsid w:val="0067106B"/>
    <w:rsid w:val="006712BE"/>
    <w:rsid w:val="00671306"/>
    <w:rsid w:val="00671412"/>
    <w:rsid w:val="006714D4"/>
    <w:rsid w:val="00671531"/>
    <w:rsid w:val="0067155A"/>
    <w:rsid w:val="006715EE"/>
    <w:rsid w:val="0067184C"/>
    <w:rsid w:val="006718BD"/>
    <w:rsid w:val="006719E2"/>
    <w:rsid w:val="00671A98"/>
    <w:rsid w:val="00671B0A"/>
    <w:rsid w:val="00671EC7"/>
    <w:rsid w:val="006720C0"/>
    <w:rsid w:val="0067218E"/>
    <w:rsid w:val="006721FB"/>
    <w:rsid w:val="00672445"/>
    <w:rsid w:val="006724AC"/>
    <w:rsid w:val="00672845"/>
    <w:rsid w:val="0067298D"/>
    <w:rsid w:val="00672C8D"/>
    <w:rsid w:val="00672D61"/>
    <w:rsid w:val="00672F1B"/>
    <w:rsid w:val="006730F2"/>
    <w:rsid w:val="00673679"/>
    <w:rsid w:val="006739F7"/>
    <w:rsid w:val="00673A0F"/>
    <w:rsid w:val="00673A37"/>
    <w:rsid w:val="00673A68"/>
    <w:rsid w:val="00673C62"/>
    <w:rsid w:val="00673D75"/>
    <w:rsid w:val="00673E20"/>
    <w:rsid w:val="00673E2A"/>
    <w:rsid w:val="00673F1E"/>
    <w:rsid w:val="00673FEE"/>
    <w:rsid w:val="00674001"/>
    <w:rsid w:val="0067405E"/>
    <w:rsid w:val="0067407C"/>
    <w:rsid w:val="0067427A"/>
    <w:rsid w:val="006742E0"/>
    <w:rsid w:val="0067437D"/>
    <w:rsid w:val="006743CF"/>
    <w:rsid w:val="00674525"/>
    <w:rsid w:val="00674611"/>
    <w:rsid w:val="0067462E"/>
    <w:rsid w:val="00674643"/>
    <w:rsid w:val="00674B02"/>
    <w:rsid w:val="00674B35"/>
    <w:rsid w:val="00674B40"/>
    <w:rsid w:val="00674BD4"/>
    <w:rsid w:val="00674CE0"/>
    <w:rsid w:val="00674D89"/>
    <w:rsid w:val="00674E12"/>
    <w:rsid w:val="00674EC7"/>
    <w:rsid w:val="00674F4F"/>
    <w:rsid w:val="00674FF9"/>
    <w:rsid w:val="00675109"/>
    <w:rsid w:val="00675186"/>
    <w:rsid w:val="006754AF"/>
    <w:rsid w:val="0067558F"/>
    <w:rsid w:val="0067589A"/>
    <w:rsid w:val="00675E12"/>
    <w:rsid w:val="0067600B"/>
    <w:rsid w:val="0067628E"/>
    <w:rsid w:val="00676BB3"/>
    <w:rsid w:val="00676BD3"/>
    <w:rsid w:val="00676F20"/>
    <w:rsid w:val="006771E6"/>
    <w:rsid w:val="00677265"/>
    <w:rsid w:val="00677453"/>
    <w:rsid w:val="006774D3"/>
    <w:rsid w:val="0067757F"/>
    <w:rsid w:val="006775C3"/>
    <w:rsid w:val="00677A75"/>
    <w:rsid w:val="00677C0D"/>
    <w:rsid w:val="00677DFF"/>
    <w:rsid w:val="00677FD0"/>
    <w:rsid w:val="0068005B"/>
    <w:rsid w:val="006806D0"/>
    <w:rsid w:val="00680757"/>
    <w:rsid w:val="00680961"/>
    <w:rsid w:val="00680971"/>
    <w:rsid w:val="00680A5C"/>
    <w:rsid w:val="00680CEE"/>
    <w:rsid w:val="00680EE8"/>
    <w:rsid w:val="0068101C"/>
    <w:rsid w:val="006810D1"/>
    <w:rsid w:val="00681170"/>
    <w:rsid w:val="00681311"/>
    <w:rsid w:val="00681545"/>
    <w:rsid w:val="006817EE"/>
    <w:rsid w:val="00681873"/>
    <w:rsid w:val="0068187B"/>
    <w:rsid w:val="006819BF"/>
    <w:rsid w:val="006819CB"/>
    <w:rsid w:val="00681A13"/>
    <w:rsid w:val="00681A5F"/>
    <w:rsid w:val="00681B0A"/>
    <w:rsid w:val="00681B92"/>
    <w:rsid w:val="0068218E"/>
    <w:rsid w:val="00682638"/>
    <w:rsid w:val="0068273E"/>
    <w:rsid w:val="006828E9"/>
    <w:rsid w:val="00682A1B"/>
    <w:rsid w:val="00682D2E"/>
    <w:rsid w:val="00682DF7"/>
    <w:rsid w:val="00682EB4"/>
    <w:rsid w:val="00682F5B"/>
    <w:rsid w:val="00682FE7"/>
    <w:rsid w:val="00683084"/>
    <w:rsid w:val="00683145"/>
    <w:rsid w:val="006831C1"/>
    <w:rsid w:val="00683523"/>
    <w:rsid w:val="0068352B"/>
    <w:rsid w:val="0068363E"/>
    <w:rsid w:val="006837F8"/>
    <w:rsid w:val="0068381B"/>
    <w:rsid w:val="00683895"/>
    <w:rsid w:val="006839C5"/>
    <w:rsid w:val="00683D8C"/>
    <w:rsid w:val="00683DE6"/>
    <w:rsid w:val="00683E2E"/>
    <w:rsid w:val="00683F3C"/>
    <w:rsid w:val="006843DA"/>
    <w:rsid w:val="00684971"/>
    <w:rsid w:val="00684A1F"/>
    <w:rsid w:val="00684E1C"/>
    <w:rsid w:val="00684EAA"/>
    <w:rsid w:val="0068506B"/>
    <w:rsid w:val="00685117"/>
    <w:rsid w:val="006851B0"/>
    <w:rsid w:val="006851DF"/>
    <w:rsid w:val="00685269"/>
    <w:rsid w:val="0068530B"/>
    <w:rsid w:val="006853B0"/>
    <w:rsid w:val="006853C8"/>
    <w:rsid w:val="006853E1"/>
    <w:rsid w:val="0068553B"/>
    <w:rsid w:val="00685605"/>
    <w:rsid w:val="00685768"/>
    <w:rsid w:val="006857B0"/>
    <w:rsid w:val="00685E64"/>
    <w:rsid w:val="00685F15"/>
    <w:rsid w:val="0068609F"/>
    <w:rsid w:val="006860B7"/>
    <w:rsid w:val="00686342"/>
    <w:rsid w:val="006863CA"/>
    <w:rsid w:val="00686401"/>
    <w:rsid w:val="006866E3"/>
    <w:rsid w:val="00686A4F"/>
    <w:rsid w:val="00686AD7"/>
    <w:rsid w:val="00686B85"/>
    <w:rsid w:val="00686C22"/>
    <w:rsid w:val="00686FE8"/>
    <w:rsid w:val="00687160"/>
    <w:rsid w:val="00687219"/>
    <w:rsid w:val="006872BB"/>
    <w:rsid w:val="006873CA"/>
    <w:rsid w:val="00687485"/>
    <w:rsid w:val="006876D6"/>
    <w:rsid w:val="006876E6"/>
    <w:rsid w:val="006877F3"/>
    <w:rsid w:val="0068795D"/>
    <w:rsid w:val="00687B16"/>
    <w:rsid w:val="00687C5F"/>
    <w:rsid w:val="00687DD9"/>
    <w:rsid w:val="00687FF3"/>
    <w:rsid w:val="006902DE"/>
    <w:rsid w:val="00690459"/>
    <w:rsid w:val="006909B3"/>
    <w:rsid w:val="006909E8"/>
    <w:rsid w:val="00690A02"/>
    <w:rsid w:val="00690A56"/>
    <w:rsid w:val="00690EE6"/>
    <w:rsid w:val="00690F43"/>
    <w:rsid w:val="006911B2"/>
    <w:rsid w:val="0069132D"/>
    <w:rsid w:val="00691898"/>
    <w:rsid w:val="00691A69"/>
    <w:rsid w:val="00691AC8"/>
    <w:rsid w:val="00691B95"/>
    <w:rsid w:val="00691C11"/>
    <w:rsid w:val="00691DC6"/>
    <w:rsid w:val="00691DD6"/>
    <w:rsid w:val="006920DB"/>
    <w:rsid w:val="006920F4"/>
    <w:rsid w:val="006922B8"/>
    <w:rsid w:val="00692358"/>
    <w:rsid w:val="00692513"/>
    <w:rsid w:val="00692540"/>
    <w:rsid w:val="0069295A"/>
    <w:rsid w:val="00692E56"/>
    <w:rsid w:val="006931A9"/>
    <w:rsid w:val="00693249"/>
    <w:rsid w:val="00693301"/>
    <w:rsid w:val="0069341C"/>
    <w:rsid w:val="0069347F"/>
    <w:rsid w:val="00693499"/>
    <w:rsid w:val="006936D8"/>
    <w:rsid w:val="00693722"/>
    <w:rsid w:val="00693875"/>
    <w:rsid w:val="00693901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A1"/>
    <w:rsid w:val="006947D7"/>
    <w:rsid w:val="00694834"/>
    <w:rsid w:val="0069488D"/>
    <w:rsid w:val="006949CA"/>
    <w:rsid w:val="00694AFA"/>
    <w:rsid w:val="00694CD9"/>
    <w:rsid w:val="00694EF6"/>
    <w:rsid w:val="006950F2"/>
    <w:rsid w:val="00695152"/>
    <w:rsid w:val="006954CB"/>
    <w:rsid w:val="0069557B"/>
    <w:rsid w:val="00695664"/>
    <w:rsid w:val="006956B7"/>
    <w:rsid w:val="0069574C"/>
    <w:rsid w:val="0069592F"/>
    <w:rsid w:val="006959F3"/>
    <w:rsid w:val="00696142"/>
    <w:rsid w:val="00696246"/>
    <w:rsid w:val="0069632C"/>
    <w:rsid w:val="0069644D"/>
    <w:rsid w:val="006966CF"/>
    <w:rsid w:val="006966FB"/>
    <w:rsid w:val="00696753"/>
    <w:rsid w:val="00696973"/>
    <w:rsid w:val="006969DA"/>
    <w:rsid w:val="00697231"/>
    <w:rsid w:val="00697506"/>
    <w:rsid w:val="00697568"/>
    <w:rsid w:val="0069769F"/>
    <w:rsid w:val="006977EA"/>
    <w:rsid w:val="006979A9"/>
    <w:rsid w:val="00697A0A"/>
    <w:rsid w:val="00697DE3"/>
    <w:rsid w:val="00697EEB"/>
    <w:rsid w:val="006A01DC"/>
    <w:rsid w:val="006A02D6"/>
    <w:rsid w:val="006A0387"/>
    <w:rsid w:val="006A04A6"/>
    <w:rsid w:val="006A071B"/>
    <w:rsid w:val="006A0A8B"/>
    <w:rsid w:val="006A0B85"/>
    <w:rsid w:val="006A0D47"/>
    <w:rsid w:val="006A0F17"/>
    <w:rsid w:val="006A1204"/>
    <w:rsid w:val="006A147A"/>
    <w:rsid w:val="006A1956"/>
    <w:rsid w:val="006A1999"/>
    <w:rsid w:val="006A1B46"/>
    <w:rsid w:val="006A1D79"/>
    <w:rsid w:val="006A1D85"/>
    <w:rsid w:val="006A20B4"/>
    <w:rsid w:val="006A2127"/>
    <w:rsid w:val="006A226A"/>
    <w:rsid w:val="006A2338"/>
    <w:rsid w:val="006A2432"/>
    <w:rsid w:val="006A2668"/>
    <w:rsid w:val="006A26CD"/>
    <w:rsid w:val="006A27AF"/>
    <w:rsid w:val="006A27C4"/>
    <w:rsid w:val="006A282E"/>
    <w:rsid w:val="006A288D"/>
    <w:rsid w:val="006A29C4"/>
    <w:rsid w:val="006A2CA3"/>
    <w:rsid w:val="006A2F88"/>
    <w:rsid w:val="006A3071"/>
    <w:rsid w:val="006A3311"/>
    <w:rsid w:val="006A33CB"/>
    <w:rsid w:val="006A346E"/>
    <w:rsid w:val="006A3806"/>
    <w:rsid w:val="006A3973"/>
    <w:rsid w:val="006A3A77"/>
    <w:rsid w:val="006A3A99"/>
    <w:rsid w:val="006A3DD2"/>
    <w:rsid w:val="006A3FCD"/>
    <w:rsid w:val="006A422E"/>
    <w:rsid w:val="006A423F"/>
    <w:rsid w:val="006A437D"/>
    <w:rsid w:val="006A4535"/>
    <w:rsid w:val="006A455F"/>
    <w:rsid w:val="006A4767"/>
    <w:rsid w:val="006A48B4"/>
    <w:rsid w:val="006A4964"/>
    <w:rsid w:val="006A49BF"/>
    <w:rsid w:val="006A4A42"/>
    <w:rsid w:val="006A51D2"/>
    <w:rsid w:val="006A51F3"/>
    <w:rsid w:val="006A550E"/>
    <w:rsid w:val="006A592E"/>
    <w:rsid w:val="006A5AC6"/>
    <w:rsid w:val="006A5B41"/>
    <w:rsid w:val="006A5D64"/>
    <w:rsid w:val="006A5E02"/>
    <w:rsid w:val="006A6024"/>
    <w:rsid w:val="006A6090"/>
    <w:rsid w:val="006A6120"/>
    <w:rsid w:val="006A61D0"/>
    <w:rsid w:val="006A6408"/>
    <w:rsid w:val="006A6468"/>
    <w:rsid w:val="006A6481"/>
    <w:rsid w:val="006A649E"/>
    <w:rsid w:val="006A6591"/>
    <w:rsid w:val="006A66AE"/>
    <w:rsid w:val="006A66D1"/>
    <w:rsid w:val="006A68D0"/>
    <w:rsid w:val="006A695B"/>
    <w:rsid w:val="006A6C38"/>
    <w:rsid w:val="006A6D3F"/>
    <w:rsid w:val="006A6D82"/>
    <w:rsid w:val="006A6F51"/>
    <w:rsid w:val="006A7042"/>
    <w:rsid w:val="006A738D"/>
    <w:rsid w:val="006A74AE"/>
    <w:rsid w:val="006A774A"/>
    <w:rsid w:val="006A779E"/>
    <w:rsid w:val="006A7804"/>
    <w:rsid w:val="006A79B5"/>
    <w:rsid w:val="006A7CED"/>
    <w:rsid w:val="006B0032"/>
    <w:rsid w:val="006B00AC"/>
    <w:rsid w:val="006B016F"/>
    <w:rsid w:val="006B020A"/>
    <w:rsid w:val="006B03A5"/>
    <w:rsid w:val="006B03CF"/>
    <w:rsid w:val="006B0442"/>
    <w:rsid w:val="006B04C1"/>
    <w:rsid w:val="006B085C"/>
    <w:rsid w:val="006B08EF"/>
    <w:rsid w:val="006B0988"/>
    <w:rsid w:val="006B0AD7"/>
    <w:rsid w:val="006B0C52"/>
    <w:rsid w:val="006B0CEA"/>
    <w:rsid w:val="006B0D06"/>
    <w:rsid w:val="006B0E54"/>
    <w:rsid w:val="006B1425"/>
    <w:rsid w:val="006B14D7"/>
    <w:rsid w:val="006B154F"/>
    <w:rsid w:val="006B15A6"/>
    <w:rsid w:val="006B179A"/>
    <w:rsid w:val="006B180B"/>
    <w:rsid w:val="006B18E8"/>
    <w:rsid w:val="006B194A"/>
    <w:rsid w:val="006B198A"/>
    <w:rsid w:val="006B1A93"/>
    <w:rsid w:val="006B1EAD"/>
    <w:rsid w:val="006B1F79"/>
    <w:rsid w:val="006B209D"/>
    <w:rsid w:val="006B2288"/>
    <w:rsid w:val="006B25D6"/>
    <w:rsid w:val="006B269D"/>
    <w:rsid w:val="006B28C9"/>
    <w:rsid w:val="006B29A7"/>
    <w:rsid w:val="006B2A70"/>
    <w:rsid w:val="006B2FE8"/>
    <w:rsid w:val="006B320C"/>
    <w:rsid w:val="006B3223"/>
    <w:rsid w:val="006B3415"/>
    <w:rsid w:val="006B3510"/>
    <w:rsid w:val="006B3511"/>
    <w:rsid w:val="006B3674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5C"/>
    <w:rsid w:val="006B46AE"/>
    <w:rsid w:val="006B46EA"/>
    <w:rsid w:val="006B4702"/>
    <w:rsid w:val="006B476E"/>
    <w:rsid w:val="006B480C"/>
    <w:rsid w:val="006B48BE"/>
    <w:rsid w:val="006B4E1C"/>
    <w:rsid w:val="006B4E8F"/>
    <w:rsid w:val="006B515A"/>
    <w:rsid w:val="006B516E"/>
    <w:rsid w:val="006B5EED"/>
    <w:rsid w:val="006B5FAF"/>
    <w:rsid w:val="006B6002"/>
    <w:rsid w:val="006B603F"/>
    <w:rsid w:val="006B6289"/>
    <w:rsid w:val="006B62FD"/>
    <w:rsid w:val="006B63B8"/>
    <w:rsid w:val="006B63ED"/>
    <w:rsid w:val="006B65EF"/>
    <w:rsid w:val="006B662A"/>
    <w:rsid w:val="006B68B2"/>
    <w:rsid w:val="006B697A"/>
    <w:rsid w:val="006B6BD2"/>
    <w:rsid w:val="006B6D17"/>
    <w:rsid w:val="006B6E01"/>
    <w:rsid w:val="006B706F"/>
    <w:rsid w:val="006B7092"/>
    <w:rsid w:val="006B71F9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D4D"/>
    <w:rsid w:val="006C03E5"/>
    <w:rsid w:val="006C0642"/>
    <w:rsid w:val="006C0672"/>
    <w:rsid w:val="006C0877"/>
    <w:rsid w:val="006C089E"/>
    <w:rsid w:val="006C0A6B"/>
    <w:rsid w:val="006C0C30"/>
    <w:rsid w:val="006C0CFE"/>
    <w:rsid w:val="006C0EBD"/>
    <w:rsid w:val="006C0EEC"/>
    <w:rsid w:val="006C0FF3"/>
    <w:rsid w:val="006C104B"/>
    <w:rsid w:val="006C1239"/>
    <w:rsid w:val="006C14DE"/>
    <w:rsid w:val="006C15FA"/>
    <w:rsid w:val="006C166E"/>
    <w:rsid w:val="006C173F"/>
    <w:rsid w:val="006C17CD"/>
    <w:rsid w:val="006C1924"/>
    <w:rsid w:val="006C19BA"/>
    <w:rsid w:val="006C1B57"/>
    <w:rsid w:val="006C1CC6"/>
    <w:rsid w:val="006C211D"/>
    <w:rsid w:val="006C22BE"/>
    <w:rsid w:val="006C2443"/>
    <w:rsid w:val="006C24AF"/>
    <w:rsid w:val="006C286F"/>
    <w:rsid w:val="006C2A1D"/>
    <w:rsid w:val="006C2B6E"/>
    <w:rsid w:val="006C306C"/>
    <w:rsid w:val="006C31A5"/>
    <w:rsid w:val="006C32A4"/>
    <w:rsid w:val="006C32F0"/>
    <w:rsid w:val="006C3576"/>
    <w:rsid w:val="006C369C"/>
    <w:rsid w:val="006C369F"/>
    <w:rsid w:val="006C377D"/>
    <w:rsid w:val="006C381D"/>
    <w:rsid w:val="006C39CF"/>
    <w:rsid w:val="006C3AAB"/>
    <w:rsid w:val="006C3AC0"/>
    <w:rsid w:val="006C3B17"/>
    <w:rsid w:val="006C3D4C"/>
    <w:rsid w:val="006C3DCF"/>
    <w:rsid w:val="006C3DE2"/>
    <w:rsid w:val="006C40C0"/>
    <w:rsid w:val="006C41EC"/>
    <w:rsid w:val="006C4223"/>
    <w:rsid w:val="006C43AE"/>
    <w:rsid w:val="006C47F3"/>
    <w:rsid w:val="006C483A"/>
    <w:rsid w:val="006C4864"/>
    <w:rsid w:val="006C4BD8"/>
    <w:rsid w:val="006C4CD0"/>
    <w:rsid w:val="006C4E4F"/>
    <w:rsid w:val="006C4F21"/>
    <w:rsid w:val="006C5021"/>
    <w:rsid w:val="006C5063"/>
    <w:rsid w:val="006C507C"/>
    <w:rsid w:val="006C53BB"/>
    <w:rsid w:val="006C53FD"/>
    <w:rsid w:val="006C5430"/>
    <w:rsid w:val="006C5548"/>
    <w:rsid w:val="006C5758"/>
    <w:rsid w:val="006C5801"/>
    <w:rsid w:val="006C5A49"/>
    <w:rsid w:val="006C5B22"/>
    <w:rsid w:val="006C5BF2"/>
    <w:rsid w:val="006C5C07"/>
    <w:rsid w:val="006C5D14"/>
    <w:rsid w:val="006C5EC9"/>
    <w:rsid w:val="006C61B1"/>
    <w:rsid w:val="006C62EF"/>
    <w:rsid w:val="006C684F"/>
    <w:rsid w:val="006C686C"/>
    <w:rsid w:val="006C69BA"/>
    <w:rsid w:val="006C6AD1"/>
    <w:rsid w:val="006C6C63"/>
    <w:rsid w:val="006C6C82"/>
    <w:rsid w:val="006C6E22"/>
    <w:rsid w:val="006C7316"/>
    <w:rsid w:val="006C731B"/>
    <w:rsid w:val="006C7544"/>
    <w:rsid w:val="006C7556"/>
    <w:rsid w:val="006C7770"/>
    <w:rsid w:val="006C7C2C"/>
    <w:rsid w:val="006C7C94"/>
    <w:rsid w:val="006C7EF9"/>
    <w:rsid w:val="006D00B1"/>
    <w:rsid w:val="006D01AB"/>
    <w:rsid w:val="006D03A8"/>
    <w:rsid w:val="006D0645"/>
    <w:rsid w:val="006D069C"/>
    <w:rsid w:val="006D08C9"/>
    <w:rsid w:val="006D09B9"/>
    <w:rsid w:val="006D0ACA"/>
    <w:rsid w:val="006D0D2B"/>
    <w:rsid w:val="006D0E01"/>
    <w:rsid w:val="006D1084"/>
    <w:rsid w:val="006D10A7"/>
    <w:rsid w:val="006D1219"/>
    <w:rsid w:val="006D14C9"/>
    <w:rsid w:val="006D16FC"/>
    <w:rsid w:val="006D18A5"/>
    <w:rsid w:val="006D1ACE"/>
    <w:rsid w:val="006D1E05"/>
    <w:rsid w:val="006D1FCD"/>
    <w:rsid w:val="006D2134"/>
    <w:rsid w:val="006D2236"/>
    <w:rsid w:val="006D24A1"/>
    <w:rsid w:val="006D24A5"/>
    <w:rsid w:val="006D256E"/>
    <w:rsid w:val="006D2574"/>
    <w:rsid w:val="006D25D3"/>
    <w:rsid w:val="006D25E0"/>
    <w:rsid w:val="006D25EB"/>
    <w:rsid w:val="006D29E7"/>
    <w:rsid w:val="006D2A6E"/>
    <w:rsid w:val="006D2AE5"/>
    <w:rsid w:val="006D2BDD"/>
    <w:rsid w:val="006D3165"/>
    <w:rsid w:val="006D31B7"/>
    <w:rsid w:val="006D3608"/>
    <w:rsid w:val="006D37D6"/>
    <w:rsid w:val="006D3B40"/>
    <w:rsid w:val="006D3E7C"/>
    <w:rsid w:val="006D4479"/>
    <w:rsid w:val="006D47DE"/>
    <w:rsid w:val="006D4A8D"/>
    <w:rsid w:val="006D4B0B"/>
    <w:rsid w:val="006D4B0D"/>
    <w:rsid w:val="006D4BAF"/>
    <w:rsid w:val="006D4BE8"/>
    <w:rsid w:val="006D4DC7"/>
    <w:rsid w:val="006D4E0C"/>
    <w:rsid w:val="006D4E15"/>
    <w:rsid w:val="006D4F88"/>
    <w:rsid w:val="006D51BE"/>
    <w:rsid w:val="006D5324"/>
    <w:rsid w:val="006D568C"/>
    <w:rsid w:val="006D56A7"/>
    <w:rsid w:val="006D56AB"/>
    <w:rsid w:val="006D574D"/>
    <w:rsid w:val="006D576D"/>
    <w:rsid w:val="006D5809"/>
    <w:rsid w:val="006D5A89"/>
    <w:rsid w:val="006D5E64"/>
    <w:rsid w:val="006D5F01"/>
    <w:rsid w:val="006D5F21"/>
    <w:rsid w:val="006D5F75"/>
    <w:rsid w:val="006D5FB8"/>
    <w:rsid w:val="006D6092"/>
    <w:rsid w:val="006D635A"/>
    <w:rsid w:val="006D642F"/>
    <w:rsid w:val="006D643C"/>
    <w:rsid w:val="006D6773"/>
    <w:rsid w:val="006D67D9"/>
    <w:rsid w:val="006D6882"/>
    <w:rsid w:val="006D68AD"/>
    <w:rsid w:val="006D69B7"/>
    <w:rsid w:val="006D6AC6"/>
    <w:rsid w:val="006D6F5E"/>
    <w:rsid w:val="006D7189"/>
    <w:rsid w:val="006D762D"/>
    <w:rsid w:val="006D7656"/>
    <w:rsid w:val="006D7719"/>
    <w:rsid w:val="006D77F4"/>
    <w:rsid w:val="006D7A92"/>
    <w:rsid w:val="006D7B10"/>
    <w:rsid w:val="006D7BCF"/>
    <w:rsid w:val="006D7CE6"/>
    <w:rsid w:val="006D7E8A"/>
    <w:rsid w:val="006E00F8"/>
    <w:rsid w:val="006E04A7"/>
    <w:rsid w:val="006E04FE"/>
    <w:rsid w:val="006E0A49"/>
    <w:rsid w:val="006E0BE6"/>
    <w:rsid w:val="006E0EF5"/>
    <w:rsid w:val="006E0F77"/>
    <w:rsid w:val="006E11FA"/>
    <w:rsid w:val="006E124D"/>
    <w:rsid w:val="006E1362"/>
    <w:rsid w:val="006E1A68"/>
    <w:rsid w:val="006E1CBC"/>
    <w:rsid w:val="006E1CDD"/>
    <w:rsid w:val="006E1D82"/>
    <w:rsid w:val="006E1D90"/>
    <w:rsid w:val="006E1DE7"/>
    <w:rsid w:val="006E1EC3"/>
    <w:rsid w:val="006E2214"/>
    <w:rsid w:val="006E224A"/>
    <w:rsid w:val="006E2350"/>
    <w:rsid w:val="006E23DC"/>
    <w:rsid w:val="006E266E"/>
    <w:rsid w:val="006E26B8"/>
    <w:rsid w:val="006E2934"/>
    <w:rsid w:val="006E29C4"/>
    <w:rsid w:val="006E2A4E"/>
    <w:rsid w:val="006E2B26"/>
    <w:rsid w:val="006E2B7E"/>
    <w:rsid w:val="006E2CCB"/>
    <w:rsid w:val="006E2E2D"/>
    <w:rsid w:val="006E2FF2"/>
    <w:rsid w:val="006E3292"/>
    <w:rsid w:val="006E32CB"/>
    <w:rsid w:val="006E34D9"/>
    <w:rsid w:val="006E3615"/>
    <w:rsid w:val="006E3813"/>
    <w:rsid w:val="006E3A34"/>
    <w:rsid w:val="006E3B69"/>
    <w:rsid w:val="006E3DE7"/>
    <w:rsid w:val="006E3FFC"/>
    <w:rsid w:val="006E421D"/>
    <w:rsid w:val="006E4321"/>
    <w:rsid w:val="006E4405"/>
    <w:rsid w:val="006E4477"/>
    <w:rsid w:val="006E458A"/>
    <w:rsid w:val="006E464D"/>
    <w:rsid w:val="006E4692"/>
    <w:rsid w:val="006E4756"/>
    <w:rsid w:val="006E4793"/>
    <w:rsid w:val="006E4955"/>
    <w:rsid w:val="006E4AB1"/>
    <w:rsid w:val="006E4ABB"/>
    <w:rsid w:val="006E4B2B"/>
    <w:rsid w:val="006E4B3A"/>
    <w:rsid w:val="006E5104"/>
    <w:rsid w:val="006E5136"/>
    <w:rsid w:val="006E5185"/>
    <w:rsid w:val="006E5317"/>
    <w:rsid w:val="006E5591"/>
    <w:rsid w:val="006E57A1"/>
    <w:rsid w:val="006E5932"/>
    <w:rsid w:val="006E596A"/>
    <w:rsid w:val="006E5B64"/>
    <w:rsid w:val="006E5FF6"/>
    <w:rsid w:val="006E618B"/>
    <w:rsid w:val="006E6207"/>
    <w:rsid w:val="006E6841"/>
    <w:rsid w:val="006E6A9F"/>
    <w:rsid w:val="006E6BCC"/>
    <w:rsid w:val="006E6DB6"/>
    <w:rsid w:val="006E6E43"/>
    <w:rsid w:val="006E701E"/>
    <w:rsid w:val="006E7035"/>
    <w:rsid w:val="006E70E9"/>
    <w:rsid w:val="006E7363"/>
    <w:rsid w:val="006E74CA"/>
    <w:rsid w:val="006E7823"/>
    <w:rsid w:val="006E7BEE"/>
    <w:rsid w:val="006E7C49"/>
    <w:rsid w:val="006E7C9D"/>
    <w:rsid w:val="006F0030"/>
    <w:rsid w:val="006F01C6"/>
    <w:rsid w:val="006F0441"/>
    <w:rsid w:val="006F0666"/>
    <w:rsid w:val="006F06CB"/>
    <w:rsid w:val="006F07D8"/>
    <w:rsid w:val="006F08C8"/>
    <w:rsid w:val="006F0AF5"/>
    <w:rsid w:val="006F0F2E"/>
    <w:rsid w:val="006F115C"/>
    <w:rsid w:val="006F11F7"/>
    <w:rsid w:val="006F1292"/>
    <w:rsid w:val="006F1475"/>
    <w:rsid w:val="006F19FA"/>
    <w:rsid w:val="006F1AC4"/>
    <w:rsid w:val="006F1AD7"/>
    <w:rsid w:val="006F1AE0"/>
    <w:rsid w:val="006F1DF7"/>
    <w:rsid w:val="006F21C9"/>
    <w:rsid w:val="006F23E8"/>
    <w:rsid w:val="006F24E5"/>
    <w:rsid w:val="006F2883"/>
    <w:rsid w:val="006F2BA3"/>
    <w:rsid w:val="006F2E81"/>
    <w:rsid w:val="006F2FE4"/>
    <w:rsid w:val="006F300E"/>
    <w:rsid w:val="006F30E4"/>
    <w:rsid w:val="006F334F"/>
    <w:rsid w:val="006F33D2"/>
    <w:rsid w:val="006F350E"/>
    <w:rsid w:val="006F38B1"/>
    <w:rsid w:val="006F39B6"/>
    <w:rsid w:val="006F3AD8"/>
    <w:rsid w:val="006F41D6"/>
    <w:rsid w:val="006F41FB"/>
    <w:rsid w:val="006F4235"/>
    <w:rsid w:val="006F442D"/>
    <w:rsid w:val="006F46CE"/>
    <w:rsid w:val="006F472B"/>
    <w:rsid w:val="006F4870"/>
    <w:rsid w:val="006F4939"/>
    <w:rsid w:val="006F494B"/>
    <w:rsid w:val="006F4D5B"/>
    <w:rsid w:val="006F4FE9"/>
    <w:rsid w:val="006F507D"/>
    <w:rsid w:val="006F5131"/>
    <w:rsid w:val="006F51DA"/>
    <w:rsid w:val="006F51E4"/>
    <w:rsid w:val="006F5297"/>
    <w:rsid w:val="006F52D2"/>
    <w:rsid w:val="006F5463"/>
    <w:rsid w:val="006F5663"/>
    <w:rsid w:val="006F56BA"/>
    <w:rsid w:val="006F577E"/>
    <w:rsid w:val="006F5882"/>
    <w:rsid w:val="006F5985"/>
    <w:rsid w:val="006F59B6"/>
    <w:rsid w:val="006F5AED"/>
    <w:rsid w:val="006F5AF0"/>
    <w:rsid w:val="006F5BA5"/>
    <w:rsid w:val="006F5D25"/>
    <w:rsid w:val="006F5DF6"/>
    <w:rsid w:val="006F5EA5"/>
    <w:rsid w:val="006F5F39"/>
    <w:rsid w:val="006F5FC2"/>
    <w:rsid w:val="006F6122"/>
    <w:rsid w:val="006F6248"/>
    <w:rsid w:val="006F645A"/>
    <w:rsid w:val="006F64D7"/>
    <w:rsid w:val="006F6B21"/>
    <w:rsid w:val="006F6B4E"/>
    <w:rsid w:val="006F6B6A"/>
    <w:rsid w:val="006F6BE4"/>
    <w:rsid w:val="006F6CBA"/>
    <w:rsid w:val="006F6EA8"/>
    <w:rsid w:val="006F6F4E"/>
    <w:rsid w:val="006F70BD"/>
    <w:rsid w:val="006F71E0"/>
    <w:rsid w:val="006F740B"/>
    <w:rsid w:val="006F74EB"/>
    <w:rsid w:val="006F7532"/>
    <w:rsid w:val="006F76C3"/>
    <w:rsid w:val="006F7936"/>
    <w:rsid w:val="006F7CE3"/>
    <w:rsid w:val="0070015B"/>
    <w:rsid w:val="007003D4"/>
    <w:rsid w:val="00700612"/>
    <w:rsid w:val="00700617"/>
    <w:rsid w:val="0070073A"/>
    <w:rsid w:val="0070092D"/>
    <w:rsid w:val="00700BED"/>
    <w:rsid w:val="00700C22"/>
    <w:rsid w:val="00700D49"/>
    <w:rsid w:val="00700E9A"/>
    <w:rsid w:val="00700F1B"/>
    <w:rsid w:val="007010D8"/>
    <w:rsid w:val="00701198"/>
    <w:rsid w:val="00701339"/>
    <w:rsid w:val="007014E7"/>
    <w:rsid w:val="00701974"/>
    <w:rsid w:val="007019DC"/>
    <w:rsid w:val="00701A6A"/>
    <w:rsid w:val="00701AF3"/>
    <w:rsid w:val="00701B44"/>
    <w:rsid w:val="00701C7A"/>
    <w:rsid w:val="00701CD2"/>
    <w:rsid w:val="0070248A"/>
    <w:rsid w:val="0070254F"/>
    <w:rsid w:val="0070266F"/>
    <w:rsid w:val="00702734"/>
    <w:rsid w:val="00702843"/>
    <w:rsid w:val="0070284D"/>
    <w:rsid w:val="00702992"/>
    <w:rsid w:val="00702AAA"/>
    <w:rsid w:val="00702ACA"/>
    <w:rsid w:val="00702B49"/>
    <w:rsid w:val="00702C36"/>
    <w:rsid w:val="00702CB2"/>
    <w:rsid w:val="00702DCD"/>
    <w:rsid w:val="0070307C"/>
    <w:rsid w:val="007033F5"/>
    <w:rsid w:val="00703578"/>
    <w:rsid w:val="007035FB"/>
    <w:rsid w:val="007036CB"/>
    <w:rsid w:val="00703782"/>
    <w:rsid w:val="007037B2"/>
    <w:rsid w:val="0070389E"/>
    <w:rsid w:val="00703A35"/>
    <w:rsid w:val="00703A60"/>
    <w:rsid w:val="00703E5D"/>
    <w:rsid w:val="00704209"/>
    <w:rsid w:val="0070447B"/>
    <w:rsid w:val="007044A1"/>
    <w:rsid w:val="007045D9"/>
    <w:rsid w:val="00704609"/>
    <w:rsid w:val="007047D5"/>
    <w:rsid w:val="00704803"/>
    <w:rsid w:val="0070483B"/>
    <w:rsid w:val="00704A4A"/>
    <w:rsid w:val="00704B78"/>
    <w:rsid w:val="00704CA0"/>
    <w:rsid w:val="00704D1E"/>
    <w:rsid w:val="00704D90"/>
    <w:rsid w:val="00705109"/>
    <w:rsid w:val="00705223"/>
    <w:rsid w:val="007055CF"/>
    <w:rsid w:val="0070582B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5F68"/>
    <w:rsid w:val="00706374"/>
    <w:rsid w:val="00706473"/>
    <w:rsid w:val="00706628"/>
    <w:rsid w:val="0070666A"/>
    <w:rsid w:val="00706AFF"/>
    <w:rsid w:val="00706B1B"/>
    <w:rsid w:val="00706BB5"/>
    <w:rsid w:val="00706E45"/>
    <w:rsid w:val="00706EC5"/>
    <w:rsid w:val="007070FE"/>
    <w:rsid w:val="007071C0"/>
    <w:rsid w:val="00707763"/>
    <w:rsid w:val="00707C01"/>
    <w:rsid w:val="00710421"/>
    <w:rsid w:val="007108D6"/>
    <w:rsid w:val="0071092E"/>
    <w:rsid w:val="00710BA3"/>
    <w:rsid w:val="0071116D"/>
    <w:rsid w:val="0071124C"/>
    <w:rsid w:val="007112CF"/>
    <w:rsid w:val="00711485"/>
    <w:rsid w:val="007114A0"/>
    <w:rsid w:val="007114B3"/>
    <w:rsid w:val="007114DA"/>
    <w:rsid w:val="00711705"/>
    <w:rsid w:val="00711772"/>
    <w:rsid w:val="0071185A"/>
    <w:rsid w:val="00711991"/>
    <w:rsid w:val="00711B6D"/>
    <w:rsid w:val="00711E1A"/>
    <w:rsid w:val="00711E6F"/>
    <w:rsid w:val="00711EE7"/>
    <w:rsid w:val="00712112"/>
    <w:rsid w:val="00712145"/>
    <w:rsid w:val="007122B0"/>
    <w:rsid w:val="0071243F"/>
    <w:rsid w:val="00712748"/>
    <w:rsid w:val="0071282F"/>
    <w:rsid w:val="00712A1D"/>
    <w:rsid w:val="00712F8E"/>
    <w:rsid w:val="0071314E"/>
    <w:rsid w:val="0071317B"/>
    <w:rsid w:val="007131D2"/>
    <w:rsid w:val="0071338B"/>
    <w:rsid w:val="007138A6"/>
    <w:rsid w:val="007138FF"/>
    <w:rsid w:val="00713BB7"/>
    <w:rsid w:val="00713E20"/>
    <w:rsid w:val="00713FD8"/>
    <w:rsid w:val="00713FF8"/>
    <w:rsid w:val="00714052"/>
    <w:rsid w:val="007143BE"/>
    <w:rsid w:val="00714467"/>
    <w:rsid w:val="00714A1B"/>
    <w:rsid w:val="00714B06"/>
    <w:rsid w:val="00714CB9"/>
    <w:rsid w:val="00714D8B"/>
    <w:rsid w:val="00714E31"/>
    <w:rsid w:val="00714FDD"/>
    <w:rsid w:val="00715531"/>
    <w:rsid w:val="007155CF"/>
    <w:rsid w:val="0071561E"/>
    <w:rsid w:val="00715828"/>
    <w:rsid w:val="0071596F"/>
    <w:rsid w:val="00715BB4"/>
    <w:rsid w:val="00715D24"/>
    <w:rsid w:val="00715D28"/>
    <w:rsid w:val="00715D9E"/>
    <w:rsid w:val="00715F36"/>
    <w:rsid w:val="00716324"/>
    <w:rsid w:val="0071636A"/>
    <w:rsid w:val="00716526"/>
    <w:rsid w:val="007168CE"/>
    <w:rsid w:val="00716982"/>
    <w:rsid w:val="00716B7C"/>
    <w:rsid w:val="00716DBD"/>
    <w:rsid w:val="00716E6D"/>
    <w:rsid w:val="00716FC0"/>
    <w:rsid w:val="00717495"/>
    <w:rsid w:val="0071755F"/>
    <w:rsid w:val="0071796A"/>
    <w:rsid w:val="00717B7D"/>
    <w:rsid w:val="00717BC6"/>
    <w:rsid w:val="00720075"/>
    <w:rsid w:val="00720500"/>
    <w:rsid w:val="00720653"/>
    <w:rsid w:val="0072087B"/>
    <w:rsid w:val="00720D50"/>
    <w:rsid w:val="0072103B"/>
    <w:rsid w:val="0072129A"/>
    <w:rsid w:val="0072167A"/>
    <w:rsid w:val="00721926"/>
    <w:rsid w:val="00721ABB"/>
    <w:rsid w:val="00721B39"/>
    <w:rsid w:val="00721B65"/>
    <w:rsid w:val="00721D05"/>
    <w:rsid w:val="00722052"/>
    <w:rsid w:val="0072210F"/>
    <w:rsid w:val="007221C1"/>
    <w:rsid w:val="00722323"/>
    <w:rsid w:val="00722362"/>
    <w:rsid w:val="0072249E"/>
    <w:rsid w:val="00722941"/>
    <w:rsid w:val="007230AA"/>
    <w:rsid w:val="007230DB"/>
    <w:rsid w:val="00723146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3E65"/>
    <w:rsid w:val="00724687"/>
    <w:rsid w:val="007246A7"/>
    <w:rsid w:val="0072475D"/>
    <w:rsid w:val="007247C9"/>
    <w:rsid w:val="00724833"/>
    <w:rsid w:val="00724F52"/>
    <w:rsid w:val="00724F6E"/>
    <w:rsid w:val="00724FA8"/>
    <w:rsid w:val="007255D3"/>
    <w:rsid w:val="00725746"/>
    <w:rsid w:val="00725980"/>
    <w:rsid w:val="00725A46"/>
    <w:rsid w:val="00725AEB"/>
    <w:rsid w:val="00725D6D"/>
    <w:rsid w:val="00725DAA"/>
    <w:rsid w:val="00725DF8"/>
    <w:rsid w:val="007260E0"/>
    <w:rsid w:val="0072625B"/>
    <w:rsid w:val="00726294"/>
    <w:rsid w:val="0072668F"/>
    <w:rsid w:val="007266F0"/>
    <w:rsid w:val="00726818"/>
    <w:rsid w:val="00726843"/>
    <w:rsid w:val="0072686A"/>
    <w:rsid w:val="0072688D"/>
    <w:rsid w:val="00726AAC"/>
    <w:rsid w:val="00726AFE"/>
    <w:rsid w:val="00726CE3"/>
    <w:rsid w:val="00726F36"/>
    <w:rsid w:val="00727462"/>
    <w:rsid w:val="0072755B"/>
    <w:rsid w:val="007275FF"/>
    <w:rsid w:val="00727851"/>
    <w:rsid w:val="00727A75"/>
    <w:rsid w:val="00727B06"/>
    <w:rsid w:val="00727DB5"/>
    <w:rsid w:val="00730581"/>
    <w:rsid w:val="0073061E"/>
    <w:rsid w:val="0073066B"/>
    <w:rsid w:val="0073069E"/>
    <w:rsid w:val="00730878"/>
    <w:rsid w:val="00730E56"/>
    <w:rsid w:val="00730F0A"/>
    <w:rsid w:val="007311EE"/>
    <w:rsid w:val="00731576"/>
    <w:rsid w:val="007318E5"/>
    <w:rsid w:val="00731A0B"/>
    <w:rsid w:val="00731ABC"/>
    <w:rsid w:val="00731D7C"/>
    <w:rsid w:val="00731DD0"/>
    <w:rsid w:val="00732366"/>
    <w:rsid w:val="00732818"/>
    <w:rsid w:val="00732837"/>
    <w:rsid w:val="007328CE"/>
    <w:rsid w:val="00732A9A"/>
    <w:rsid w:val="00732ADE"/>
    <w:rsid w:val="00732F5E"/>
    <w:rsid w:val="0073370E"/>
    <w:rsid w:val="00733849"/>
    <w:rsid w:val="00733898"/>
    <w:rsid w:val="00733943"/>
    <w:rsid w:val="007339C1"/>
    <w:rsid w:val="007339E3"/>
    <w:rsid w:val="007339E7"/>
    <w:rsid w:val="00733A44"/>
    <w:rsid w:val="00733AAC"/>
    <w:rsid w:val="00733B15"/>
    <w:rsid w:val="00733E18"/>
    <w:rsid w:val="00734106"/>
    <w:rsid w:val="00734341"/>
    <w:rsid w:val="00734377"/>
    <w:rsid w:val="00734415"/>
    <w:rsid w:val="00734471"/>
    <w:rsid w:val="007345BD"/>
    <w:rsid w:val="00734D01"/>
    <w:rsid w:val="00734D77"/>
    <w:rsid w:val="00734EB5"/>
    <w:rsid w:val="00734ED4"/>
    <w:rsid w:val="00734F27"/>
    <w:rsid w:val="00735095"/>
    <w:rsid w:val="0073534F"/>
    <w:rsid w:val="007354E3"/>
    <w:rsid w:val="007354F4"/>
    <w:rsid w:val="00735579"/>
    <w:rsid w:val="0073578A"/>
    <w:rsid w:val="0073588C"/>
    <w:rsid w:val="00735962"/>
    <w:rsid w:val="00735A5D"/>
    <w:rsid w:val="00735CFA"/>
    <w:rsid w:val="00735D70"/>
    <w:rsid w:val="00735DB9"/>
    <w:rsid w:val="00735DDE"/>
    <w:rsid w:val="0073629F"/>
    <w:rsid w:val="007362F1"/>
    <w:rsid w:val="007364BA"/>
    <w:rsid w:val="00736682"/>
    <w:rsid w:val="00736694"/>
    <w:rsid w:val="007367A2"/>
    <w:rsid w:val="007367C6"/>
    <w:rsid w:val="007368D8"/>
    <w:rsid w:val="00736976"/>
    <w:rsid w:val="00736A5F"/>
    <w:rsid w:val="00736B19"/>
    <w:rsid w:val="00736B61"/>
    <w:rsid w:val="00736C5B"/>
    <w:rsid w:val="00736DA8"/>
    <w:rsid w:val="00737354"/>
    <w:rsid w:val="00737376"/>
    <w:rsid w:val="007374AA"/>
    <w:rsid w:val="007376CC"/>
    <w:rsid w:val="007377D3"/>
    <w:rsid w:val="00737B32"/>
    <w:rsid w:val="00737CE1"/>
    <w:rsid w:val="00737D45"/>
    <w:rsid w:val="00737D48"/>
    <w:rsid w:val="00740001"/>
    <w:rsid w:val="0074004F"/>
    <w:rsid w:val="00740072"/>
    <w:rsid w:val="007401DB"/>
    <w:rsid w:val="007404AE"/>
    <w:rsid w:val="00740529"/>
    <w:rsid w:val="007405DF"/>
    <w:rsid w:val="00740625"/>
    <w:rsid w:val="00740654"/>
    <w:rsid w:val="00740674"/>
    <w:rsid w:val="00740A32"/>
    <w:rsid w:val="00740AB1"/>
    <w:rsid w:val="00740BE0"/>
    <w:rsid w:val="0074134D"/>
    <w:rsid w:val="007414B1"/>
    <w:rsid w:val="0074150F"/>
    <w:rsid w:val="0074157C"/>
    <w:rsid w:val="00741679"/>
    <w:rsid w:val="00741A9D"/>
    <w:rsid w:val="00741BAA"/>
    <w:rsid w:val="00741C77"/>
    <w:rsid w:val="00741EC5"/>
    <w:rsid w:val="00741F71"/>
    <w:rsid w:val="00741F9C"/>
    <w:rsid w:val="00742086"/>
    <w:rsid w:val="007421BF"/>
    <w:rsid w:val="007426B9"/>
    <w:rsid w:val="0074272E"/>
    <w:rsid w:val="00742865"/>
    <w:rsid w:val="00742980"/>
    <w:rsid w:val="00742BFA"/>
    <w:rsid w:val="00742FB8"/>
    <w:rsid w:val="0074332A"/>
    <w:rsid w:val="0074332E"/>
    <w:rsid w:val="0074358F"/>
    <w:rsid w:val="00743688"/>
    <w:rsid w:val="007437B8"/>
    <w:rsid w:val="00743A00"/>
    <w:rsid w:val="00743BFF"/>
    <w:rsid w:val="00743C63"/>
    <w:rsid w:val="00743E22"/>
    <w:rsid w:val="007441A5"/>
    <w:rsid w:val="00744202"/>
    <w:rsid w:val="0074426E"/>
    <w:rsid w:val="007442FB"/>
    <w:rsid w:val="007442FE"/>
    <w:rsid w:val="00744481"/>
    <w:rsid w:val="007444BF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C8C"/>
    <w:rsid w:val="00744F1A"/>
    <w:rsid w:val="0074504E"/>
    <w:rsid w:val="007450AD"/>
    <w:rsid w:val="00745154"/>
    <w:rsid w:val="00745234"/>
    <w:rsid w:val="0074529C"/>
    <w:rsid w:val="0074529F"/>
    <w:rsid w:val="007452B2"/>
    <w:rsid w:val="007455B9"/>
    <w:rsid w:val="00745695"/>
    <w:rsid w:val="00745ECB"/>
    <w:rsid w:val="0074626E"/>
    <w:rsid w:val="007462BA"/>
    <w:rsid w:val="00746301"/>
    <w:rsid w:val="007465D7"/>
    <w:rsid w:val="00746671"/>
    <w:rsid w:val="00746742"/>
    <w:rsid w:val="00746A5B"/>
    <w:rsid w:val="00746AB6"/>
    <w:rsid w:val="00746B1E"/>
    <w:rsid w:val="00746B32"/>
    <w:rsid w:val="00746BE9"/>
    <w:rsid w:val="00746E22"/>
    <w:rsid w:val="00746F83"/>
    <w:rsid w:val="00747085"/>
    <w:rsid w:val="0074714A"/>
    <w:rsid w:val="0074720C"/>
    <w:rsid w:val="0074763B"/>
    <w:rsid w:val="0074798D"/>
    <w:rsid w:val="00747C35"/>
    <w:rsid w:val="00747C38"/>
    <w:rsid w:val="00747D62"/>
    <w:rsid w:val="00747DAC"/>
    <w:rsid w:val="00747FF5"/>
    <w:rsid w:val="00750044"/>
    <w:rsid w:val="00750079"/>
    <w:rsid w:val="0075038E"/>
    <w:rsid w:val="0075051F"/>
    <w:rsid w:val="007505F7"/>
    <w:rsid w:val="0075061F"/>
    <w:rsid w:val="007506CE"/>
    <w:rsid w:val="00750A32"/>
    <w:rsid w:val="00750CD4"/>
    <w:rsid w:val="00750EEA"/>
    <w:rsid w:val="0075100A"/>
    <w:rsid w:val="007514D6"/>
    <w:rsid w:val="007516D0"/>
    <w:rsid w:val="0075172E"/>
    <w:rsid w:val="00751899"/>
    <w:rsid w:val="007518F3"/>
    <w:rsid w:val="00751E88"/>
    <w:rsid w:val="007523E4"/>
    <w:rsid w:val="007528AD"/>
    <w:rsid w:val="007529A2"/>
    <w:rsid w:val="007530D5"/>
    <w:rsid w:val="0075312D"/>
    <w:rsid w:val="0075318F"/>
    <w:rsid w:val="007531B2"/>
    <w:rsid w:val="0075332E"/>
    <w:rsid w:val="00753431"/>
    <w:rsid w:val="0075364C"/>
    <w:rsid w:val="007536AF"/>
    <w:rsid w:val="00753899"/>
    <w:rsid w:val="00753D9B"/>
    <w:rsid w:val="00753E87"/>
    <w:rsid w:val="00754172"/>
    <w:rsid w:val="0075453D"/>
    <w:rsid w:val="0075474E"/>
    <w:rsid w:val="00754969"/>
    <w:rsid w:val="007550AC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C94"/>
    <w:rsid w:val="00755CC0"/>
    <w:rsid w:val="00755D88"/>
    <w:rsid w:val="00755E0E"/>
    <w:rsid w:val="00755E43"/>
    <w:rsid w:val="00755F6B"/>
    <w:rsid w:val="007561D5"/>
    <w:rsid w:val="00756268"/>
    <w:rsid w:val="00756360"/>
    <w:rsid w:val="007563C8"/>
    <w:rsid w:val="007565A2"/>
    <w:rsid w:val="007565B4"/>
    <w:rsid w:val="00756A1B"/>
    <w:rsid w:val="00756B9A"/>
    <w:rsid w:val="00756CE3"/>
    <w:rsid w:val="00756ECF"/>
    <w:rsid w:val="007572C8"/>
    <w:rsid w:val="00757318"/>
    <w:rsid w:val="0075756E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57FEE"/>
    <w:rsid w:val="00760079"/>
    <w:rsid w:val="0076011D"/>
    <w:rsid w:val="00760136"/>
    <w:rsid w:val="007602FA"/>
    <w:rsid w:val="00760376"/>
    <w:rsid w:val="007603F8"/>
    <w:rsid w:val="007604AA"/>
    <w:rsid w:val="007606D7"/>
    <w:rsid w:val="0076071C"/>
    <w:rsid w:val="00760752"/>
    <w:rsid w:val="00760793"/>
    <w:rsid w:val="00760946"/>
    <w:rsid w:val="00760AB5"/>
    <w:rsid w:val="00760B5D"/>
    <w:rsid w:val="00760C2B"/>
    <w:rsid w:val="00760D24"/>
    <w:rsid w:val="00760D27"/>
    <w:rsid w:val="00760E3E"/>
    <w:rsid w:val="0076114A"/>
    <w:rsid w:val="007611F0"/>
    <w:rsid w:val="00761404"/>
    <w:rsid w:val="0076150F"/>
    <w:rsid w:val="007617C3"/>
    <w:rsid w:val="00761C54"/>
    <w:rsid w:val="00761D64"/>
    <w:rsid w:val="00761DD3"/>
    <w:rsid w:val="0076208A"/>
    <w:rsid w:val="007620AB"/>
    <w:rsid w:val="007623E2"/>
    <w:rsid w:val="00762526"/>
    <w:rsid w:val="00762600"/>
    <w:rsid w:val="00762C16"/>
    <w:rsid w:val="00762CB2"/>
    <w:rsid w:val="00763258"/>
    <w:rsid w:val="00763463"/>
    <w:rsid w:val="007634EC"/>
    <w:rsid w:val="00763568"/>
    <w:rsid w:val="007635DF"/>
    <w:rsid w:val="0076389C"/>
    <w:rsid w:val="00763B50"/>
    <w:rsid w:val="00763F4C"/>
    <w:rsid w:val="00764029"/>
    <w:rsid w:val="00764160"/>
    <w:rsid w:val="007644DE"/>
    <w:rsid w:val="00764503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060"/>
    <w:rsid w:val="007652D6"/>
    <w:rsid w:val="007652E0"/>
    <w:rsid w:val="0076561D"/>
    <w:rsid w:val="00765621"/>
    <w:rsid w:val="007657B9"/>
    <w:rsid w:val="007658D1"/>
    <w:rsid w:val="00765A7B"/>
    <w:rsid w:val="00765D25"/>
    <w:rsid w:val="00766114"/>
    <w:rsid w:val="007661AE"/>
    <w:rsid w:val="007661F4"/>
    <w:rsid w:val="00766266"/>
    <w:rsid w:val="007663A1"/>
    <w:rsid w:val="0076642B"/>
    <w:rsid w:val="00766573"/>
    <w:rsid w:val="007665B0"/>
    <w:rsid w:val="0076664B"/>
    <w:rsid w:val="00766B4C"/>
    <w:rsid w:val="00766B54"/>
    <w:rsid w:val="00766CC9"/>
    <w:rsid w:val="00766DF7"/>
    <w:rsid w:val="00766E8E"/>
    <w:rsid w:val="00766F52"/>
    <w:rsid w:val="00767016"/>
    <w:rsid w:val="007672AA"/>
    <w:rsid w:val="0076763B"/>
    <w:rsid w:val="007676EB"/>
    <w:rsid w:val="007677C0"/>
    <w:rsid w:val="00767B94"/>
    <w:rsid w:val="00767C25"/>
    <w:rsid w:val="00767CAB"/>
    <w:rsid w:val="00767F8E"/>
    <w:rsid w:val="00767FCB"/>
    <w:rsid w:val="007700F8"/>
    <w:rsid w:val="007700FC"/>
    <w:rsid w:val="0077022D"/>
    <w:rsid w:val="0077057D"/>
    <w:rsid w:val="00770590"/>
    <w:rsid w:val="007709DF"/>
    <w:rsid w:val="00770AE8"/>
    <w:rsid w:val="00770DCE"/>
    <w:rsid w:val="00770FD4"/>
    <w:rsid w:val="007710CC"/>
    <w:rsid w:val="007710D5"/>
    <w:rsid w:val="0077139A"/>
    <w:rsid w:val="00771B49"/>
    <w:rsid w:val="00771C15"/>
    <w:rsid w:val="00771C1C"/>
    <w:rsid w:val="00771E3A"/>
    <w:rsid w:val="00771E61"/>
    <w:rsid w:val="00771F63"/>
    <w:rsid w:val="00771FA3"/>
    <w:rsid w:val="0077215E"/>
    <w:rsid w:val="007724DB"/>
    <w:rsid w:val="00772725"/>
    <w:rsid w:val="007727D3"/>
    <w:rsid w:val="00772851"/>
    <w:rsid w:val="007728B3"/>
    <w:rsid w:val="00772B61"/>
    <w:rsid w:val="00772C4F"/>
    <w:rsid w:val="00772F28"/>
    <w:rsid w:val="0077308A"/>
    <w:rsid w:val="00773416"/>
    <w:rsid w:val="007735A4"/>
    <w:rsid w:val="007737BB"/>
    <w:rsid w:val="007737D7"/>
    <w:rsid w:val="007737E2"/>
    <w:rsid w:val="00773826"/>
    <w:rsid w:val="00773BBE"/>
    <w:rsid w:val="00773BD1"/>
    <w:rsid w:val="00773E7F"/>
    <w:rsid w:val="00773EF3"/>
    <w:rsid w:val="00773F9B"/>
    <w:rsid w:val="007741F5"/>
    <w:rsid w:val="0077439E"/>
    <w:rsid w:val="007743C0"/>
    <w:rsid w:val="00774538"/>
    <w:rsid w:val="00774588"/>
    <w:rsid w:val="0077463D"/>
    <w:rsid w:val="00774757"/>
    <w:rsid w:val="00774AB7"/>
    <w:rsid w:val="00774D81"/>
    <w:rsid w:val="00774DEA"/>
    <w:rsid w:val="00774E89"/>
    <w:rsid w:val="00774F66"/>
    <w:rsid w:val="00775174"/>
    <w:rsid w:val="00775249"/>
    <w:rsid w:val="007753DE"/>
    <w:rsid w:val="0077574C"/>
    <w:rsid w:val="007757A1"/>
    <w:rsid w:val="007758EC"/>
    <w:rsid w:val="00775938"/>
    <w:rsid w:val="00775A66"/>
    <w:rsid w:val="00775A7D"/>
    <w:rsid w:val="00775CB4"/>
    <w:rsid w:val="00775CBA"/>
    <w:rsid w:val="00775F9C"/>
    <w:rsid w:val="00775FF1"/>
    <w:rsid w:val="007761D5"/>
    <w:rsid w:val="00776251"/>
    <w:rsid w:val="0077629E"/>
    <w:rsid w:val="00776443"/>
    <w:rsid w:val="00776501"/>
    <w:rsid w:val="00776510"/>
    <w:rsid w:val="00776787"/>
    <w:rsid w:val="00776883"/>
    <w:rsid w:val="0077692C"/>
    <w:rsid w:val="00776A08"/>
    <w:rsid w:val="00776AD4"/>
    <w:rsid w:val="00776D9D"/>
    <w:rsid w:val="00777014"/>
    <w:rsid w:val="0077707D"/>
    <w:rsid w:val="00777450"/>
    <w:rsid w:val="0077766B"/>
    <w:rsid w:val="007777C6"/>
    <w:rsid w:val="007778C9"/>
    <w:rsid w:val="00777B05"/>
    <w:rsid w:val="00777B34"/>
    <w:rsid w:val="00777CC7"/>
    <w:rsid w:val="00777D7D"/>
    <w:rsid w:val="00777DEA"/>
    <w:rsid w:val="00777F46"/>
    <w:rsid w:val="0078027E"/>
    <w:rsid w:val="007803CF"/>
    <w:rsid w:val="007803D6"/>
    <w:rsid w:val="00780429"/>
    <w:rsid w:val="0078045D"/>
    <w:rsid w:val="00780492"/>
    <w:rsid w:val="00780523"/>
    <w:rsid w:val="00780587"/>
    <w:rsid w:val="0078064D"/>
    <w:rsid w:val="00780673"/>
    <w:rsid w:val="00780727"/>
    <w:rsid w:val="0078079E"/>
    <w:rsid w:val="007807E5"/>
    <w:rsid w:val="007807EE"/>
    <w:rsid w:val="00780A08"/>
    <w:rsid w:val="00780BA9"/>
    <w:rsid w:val="00780D17"/>
    <w:rsid w:val="00780D71"/>
    <w:rsid w:val="00781161"/>
    <w:rsid w:val="007814DA"/>
    <w:rsid w:val="007814E5"/>
    <w:rsid w:val="007814EC"/>
    <w:rsid w:val="007815BB"/>
    <w:rsid w:val="007817AB"/>
    <w:rsid w:val="0078183D"/>
    <w:rsid w:val="007819AF"/>
    <w:rsid w:val="00781A5A"/>
    <w:rsid w:val="00781A7F"/>
    <w:rsid w:val="00781C6D"/>
    <w:rsid w:val="007820A7"/>
    <w:rsid w:val="0078214F"/>
    <w:rsid w:val="00782259"/>
    <w:rsid w:val="007823A6"/>
    <w:rsid w:val="0078241C"/>
    <w:rsid w:val="007824C3"/>
    <w:rsid w:val="0078260B"/>
    <w:rsid w:val="00782DF5"/>
    <w:rsid w:val="00782F8B"/>
    <w:rsid w:val="00782FFF"/>
    <w:rsid w:val="007831C0"/>
    <w:rsid w:val="00783207"/>
    <w:rsid w:val="00783249"/>
    <w:rsid w:val="0078356E"/>
    <w:rsid w:val="00783664"/>
    <w:rsid w:val="0078368E"/>
    <w:rsid w:val="00783A80"/>
    <w:rsid w:val="00783D4A"/>
    <w:rsid w:val="00784116"/>
    <w:rsid w:val="0078422E"/>
    <w:rsid w:val="007842FB"/>
    <w:rsid w:val="00784574"/>
    <w:rsid w:val="007845AB"/>
    <w:rsid w:val="007846FA"/>
    <w:rsid w:val="007847ED"/>
    <w:rsid w:val="007847F0"/>
    <w:rsid w:val="00784BD7"/>
    <w:rsid w:val="00784E4D"/>
    <w:rsid w:val="00784E80"/>
    <w:rsid w:val="00784EBF"/>
    <w:rsid w:val="007855B6"/>
    <w:rsid w:val="007855C9"/>
    <w:rsid w:val="0078572B"/>
    <w:rsid w:val="00785811"/>
    <w:rsid w:val="00785EAD"/>
    <w:rsid w:val="00785EDC"/>
    <w:rsid w:val="007860E5"/>
    <w:rsid w:val="007861BF"/>
    <w:rsid w:val="0078669F"/>
    <w:rsid w:val="00786B19"/>
    <w:rsid w:val="00786B92"/>
    <w:rsid w:val="00786CB7"/>
    <w:rsid w:val="00787133"/>
    <w:rsid w:val="007871DD"/>
    <w:rsid w:val="0078727F"/>
    <w:rsid w:val="007872B3"/>
    <w:rsid w:val="0078752D"/>
    <w:rsid w:val="007876D9"/>
    <w:rsid w:val="00787720"/>
    <w:rsid w:val="00787C3E"/>
    <w:rsid w:val="00787CC2"/>
    <w:rsid w:val="00787F29"/>
    <w:rsid w:val="0079009D"/>
    <w:rsid w:val="00790141"/>
    <w:rsid w:val="00790C04"/>
    <w:rsid w:val="00790DB9"/>
    <w:rsid w:val="00790EE3"/>
    <w:rsid w:val="0079103F"/>
    <w:rsid w:val="007910C2"/>
    <w:rsid w:val="007913DA"/>
    <w:rsid w:val="00791492"/>
    <w:rsid w:val="007915E8"/>
    <w:rsid w:val="00791795"/>
    <w:rsid w:val="0079180E"/>
    <w:rsid w:val="00791849"/>
    <w:rsid w:val="00791969"/>
    <w:rsid w:val="007919C2"/>
    <w:rsid w:val="00791D57"/>
    <w:rsid w:val="00792595"/>
    <w:rsid w:val="0079295C"/>
    <w:rsid w:val="00792A1D"/>
    <w:rsid w:val="00792BFB"/>
    <w:rsid w:val="00792D9F"/>
    <w:rsid w:val="00792F64"/>
    <w:rsid w:val="007930D1"/>
    <w:rsid w:val="0079317B"/>
    <w:rsid w:val="00793180"/>
    <w:rsid w:val="0079322F"/>
    <w:rsid w:val="00793237"/>
    <w:rsid w:val="00793341"/>
    <w:rsid w:val="0079358F"/>
    <w:rsid w:val="0079359E"/>
    <w:rsid w:val="0079362E"/>
    <w:rsid w:val="007937E7"/>
    <w:rsid w:val="007939A4"/>
    <w:rsid w:val="00793ABE"/>
    <w:rsid w:val="00793D5A"/>
    <w:rsid w:val="00793DE8"/>
    <w:rsid w:val="00793E3A"/>
    <w:rsid w:val="00793E8A"/>
    <w:rsid w:val="00793F50"/>
    <w:rsid w:val="007940AA"/>
    <w:rsid w:val="00794555"/>
    <w:rsid w:val="00794792"/>
    <w:rsid w:val="0079481B"/>
    <w:rsid w:val="00794941"/>
    <w:rsid w:val="00794A62"/>
    <w:rsid w:val="00794D64"/>
    <w:rsid w:val="00794F19"/>
    <w:rsid w:val="007951B9"/>
    <w:rsid w:val="0079522E"/>
    <w:rsid w:val="00795264"/>
    <w:rsid w:val="00795375"/>
    <w:rsid w:val="00795558"/>
    <w:rsid w:val="007955C6"/>
    <w:rsid w:val="00795698"/>
    <w:rsid w:val="00795827"/>
    <w:rsid w:val="0079583C"/>
    <w:rsid w:val="007959D3"/>
    <w:rsid w:val="00795A28"/>
    <w:rsid w:val="00796004"/>
    <w:rsid w:val="00796160"/>
    <w:rsid w:val="007963A2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518"/>
    <w:rsid w:val="007976BF"/>
    <w:rsid w:val="00797BA0"/>
    <w:rsid w:val="00797BF2"/>
    <w:rsid w:val="00797D0D"/>
    <w:rsid w:val="00797D3A"/>
    <w:rsid w:val="00797D8C"/>
    <w:rsid w:val="00797E62"/>
    <w:rsid w:val="007A00A8"/>
    <w:rsid w:val="007A01A8"/>
    <w:rsid w:val="007A01B9"/>
    <w:rsid w:val="007A026D"/>
    <w:rsid w:val="007A02A1"/>
    <w:rsid w:val="007A02C1"/>
    <w:rsid w:val="007A03F9"/>
    <w:rsid w:val="007A06A6"/>
    <w:rsid w:val="007A0761"/>
    <w:rsid w:val="007A078B"/>
    <w:rsid w:val="007A092F"/>
    <w:rsid w:val="007A09FF"/>
    <w:rsid w:val="007A0BB0"/>
    <w:rsid w:val="007A0C72"/>
    <w:rsid w:val="007A0F6D"/>
    <w:rsid w:val="007A119B"/>
    <w:rsid w:val="007A12F6"/>
    <w:rsid w:val="007A140A"/>
    <w:rsid w:val="007A1513"/>
    <w:rsid w:val="007A16F1"/>
    <w:rsid w:val="007A171B"/>
    <w:rsid w:val="007A17C7"/>
    <w:rsid w:val="007A1829"/>
    <w:rsid w:val="007A19C3"/>
    <w:rsid w:val="007A1B0D"/>
    <w:rsid w:val="007A1C5C"/>
    <w:rsid w:val="007A1FC1"/>
    <w:rsid w:val="007A2101"/>
    <w:rsid w:val="007A2161"/>
    <w:rsid w:val="007A2215"/>
    <w:rsid w:val="007A2633"/>
    <w:rsid w:val="007A273B"/>
    <w:rsid w:val="007A27FC"/>
    <w:rsid w:val="007A2A12"/>
    <w:rsid w:val="007A2A70"/>
    <w:rsid w:val="007A2DA5"/>
    <w:rsid w:val="007A2E15"/>
    <w:rsid w:val="007A3402"/>
    <w:rsid w:val="007A353B"/>
    <w:rsid w:val="007A36C7"/>
    <w:rsid w:val="007A3883"/>
    <w:rsid w:val="007A3894"/>
    <w:rsid w:val="007A38A9"/>
    <w:rsid w:val="007A38DB"/>
    <w:rsid w:val="007A3A03"/>
    <w:rsid w:val="007A3B30"/>
    <w:rsid w:val="007A3BFE"/>
    <w:rsid w:val="007A3E4F"/>
    <w:rsid w:val="007A3ECC"/>
    <w:rsid w:val="007A3F82"/>
    <w:rsid w:val="007A413D"/>
    <w:rsid w:val="007A41CE"/>
    <w:rsid w:val="007A4281"/>
    <w:rsid w:val="007A4408"/>
    <w:rsid w:val="007A4494"/>
    <w:rsid w:val="007A4537"/>
    <w:rsid w:val="007A4751"/>
    <w:rsid w:val="007A4948"/>
    <w:rsid w:val="007A4C99"/>
    <w:rsid w:val="007A4D4A"/>
    <w:rsid w:val="007A4DE1"/>
    <w:rsid w:val="007A4F2F"/>
    <w:rsid w:val="007A511B"/>
    <w:rsid w:val="007A5129"/>
    <w:rsid w:val="007A5146"/>
    <w:rsid w:val="007A52E5"/>
    <w:rsid w:val="007A5437"/>
    <w:rsid w:val="007A5446"/>
    <w:rsid w:val="007A54A6"/>
    <w:rsid w:val="007A55A1"/>
    <w:rsid w:val="007A55E2"/>
    <w:rsid w:val="007A571D"/>
    <w:rsid w:val="007A57C5"/>
    <w:rsid w:val="007A589D"/>
    <w:rsid w:val="007A5B62"/>
    <w:rsid w:val="007A5CF6"/>
    <w:rsid w:val="007A5D39"/>
    <w:rsid w:val="007A5D83"/>
    <w:rsid w:val="007A5DA2"/>
    <w:rsid w:val="007A5F22"/>
    <w:rsid w:val="007A6038"/>
    <w:rsid w:val="007A613E"/>
    <w:rsid w:val="007A61EF"/>
    <w:rsid w:val="007A628F"/>
    <w:rsid w:val="007A6307"/>
    <w:rsid w:val="007A651A"/>
    <w:rsid w:val="007A6682"/>
    <w:rsid w:val="007A677F"/>
    <w:rsid w:val="007A6800"/>
    <w:rsid w:val="007A68E8"/>
    <w:rsid w:val="007A6D7A"/>
    <w:rsid w:val="007A6EE1"/>
    <w:rsid w:val="007A6FBB"/>
    <w:rsid w:val="007A72B1"/>
    <w:rsid w:val="007A72B8"/>
    <w:rsid w:val="007A7385"/>
    <w:rsid w:val="007A7394"/>
    <w:rsid w:val="007A7406"/>
    <w:rsid w:val="007A7430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A7F9B"/>
    <w:rsid w:val="007B0282"/>
    <w:rsid w:val="007B02FC"/>
    <w:rsid w:val="007B03EC"/>
    <w:rsid w:val="007B0417"/>
    <w:rsid w:val="007B04AD"/>
    <w:rsid w:val="007B06CE"/>
    <w:rsid w:val="007B076C"/>
    <w:rsid w:val="007B085C"/>
    <w:rsid w:val="007B0F1C"/>
    <w:rsid w:val="007B0FDC"/>
    <w:rsid w:val="007B1204"/>
    <w:rsid w:val="007B138D"/>
    <w:rsid w:val="007B17C0"/>
    <w:rsid w:val="007B1ACC"/>
    <w:rsid w:val="007B1F81"/>
    <w:rsid w:val="007B1F8C"/>
    <w:rsid w:val="007B208E"/>
    <w:rsid w:val="007B252A"/>
    <w:rsid w:val="007B2629"/>
    <w:rsid w:val="007B265D"/>
    <w:rsid w:val="007B28A9"/>
    <w:rsid w:val="007B2977"/>
    <w:rsid w:val="007B3015"/>
    <w:rsid w:val="007B304B"/>
    <w:rsid w:val="007B321A"/>
    <w:rsid w:val="007B35DA"/>
    <w:rsid w:val="007B361A"/>
    <w:rsid w:val="007B38EF"/>
    <w:rsid w:val="007B3A8E"/>
    <w:rsid w:val="007B3CFC"/>
    <w:rsid w:val="007B3D0B"/>
    <w:rsid w:val="007B3DCC"/>
    <w:rsid w:val="007B3F26"/>
    <w:rsid w:val="007B3FD7"/>
    <w:rsid w:val="007B4444"/>
    <w:rsid w:val="007B44B4"/>
    <w:rsid w:val="007B4591"/>
    <w:rsid w:val="007B4864"/>
    <w:rsid w:val="007B49E0"/>
    <w:rsid w:val="007B4AE9"/>
    <w:rsid w:val="007B4ED5"/>
    <w:rsid w:val="007B5163"/>
    <w:rsid w:val="007B53F4"/>
    <w:rsid w:val="007B55A8"/>
    <w:rsid w:val="007B5600"/>
    <w:rsid w:val="007B599C"/>
    <w:rsid w:val="007B59EB"/>
    <w:rsid w:val="007B5A5E"/>
    <w:rsid w:val="007B5A8D"/>
    <w:rsid w:val="007B5C0E"/>
    <w:rsid w:val="007B5C6C"/>
    <w:rsid w:val="007B5C84"/>
    <w:rsid w:val="007B5E35"/>
    <w:rsid w:val="007B5EBC"/>
    <w:rsid w:val="007B614F"/>
    <w:rsid w:val="007B61BE"/>
    <w:rsid w:val="007B61EF"/>
    <w:rsid w:val="007B6444"/>
    <w:rsid w:val="007B675E"/>
    <w:rsid w:val="007B681E"/>
    <w:rsid w:val="007B6A8D"/>
    <w:rsid w:val="007B6B3F"/>
    <w:rsid w:val="007B6C12"/>
    <w:rsid w:val="007B7029"/>
    <w:rsid w:val="007B719C"/>
    <w:rsid w:val="007B71B6"/>
    <w:rsid w:val="007B7290"/>
    <w:rsid w:val="007B72BA"/>
    <w:rsid w:val="007B7480"/>
    <w:rsid w:val="007B76CA"/>
    <w:rsid w:val="007B782F"/>
    <w:rsid w:val="007B7A14"/>
    <w:rsid w:val="007B7A60"/>
    <w:rsid w:val="007B7A63"/>
    <w:rsid w:val="007B7BBF"/>
    <w:rsid w:val="007B7E23"/>
    <w:rsid w:val="007C00F0"/>
    <w:rsid w:val="007C028E"/>
    <w:rsid w:val="007C0530"/>
    <w:rsid w:val="007C05FB"/>
    <w:rsid w:val="007C0752"/>
    <w:rsid w:val="007C09DD"/>
    <w:rsid w:val="007C0D41"/>
    <w:rsid w:val="007C0DA6"/>
    <w:rsid w:val="007C0E11"/>
    <w:rsid w:val="007C0EB8"/>
    <w:rsid w:val="007C0F5B"/>
    <w:rsid w:val="007C1167"/>
    <w:rsid w:val="007C1426"/>
    <w:rsid w:val="007C180F"/>
    <w:rsid w:val="007C1AC1"/>
    <w:rsid w:val="007C1D7C"/>
    <w:rsid w:val="007C1EE0"/>
    <w:rsid w:val="007C23E4"/>
    <w:rsid w:val="007C24A0"/>
    <w:rsid w:val="007C2543"/>
    <w:rsid w:val="007C2748"/>
    <w:rsid w:val="007C27B4"/>
    <w:rsid w:val="007C27EF"/>
    <w:rsid w:val="007C284B"/>
    <w:rsid w:val="007C2882"/>
    <w:rsid w:val="007C291D"/>
    <w:rsid w:val="007C2C0A"/>
    <w:rsid w:val="007C2C74"/>
    <w:rsid w:val="007C2CAF"/>
    <w:rsid w:val="007C2CBC"/>
    <w:rsid w:val="007C2DD8"/>
    <w:rsid w:val="007C30FF"/>
    <w:rsid w:val="007C31FE"/>
    <w:rsid w:val="007C3497"/>
    <w:rsid w:val="007C34EB"/>
    <w:rsid w:val="007C34F7"/>
    <w:rsid w:val="007C368F"/>
    <w:rsid w:val="007C3879"/>
    <w:rsid w:val="007C39C1"/>
    <w:rsid w:val="007C39EB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4C"/>
    <w:rsid w:val="007C4874"/>
    <w:rsid w:val="007C4890"/>
    <w:rsid w:val="007C4CA0"/>
    <w:rsid w:val="007C4D89"/>
    <w:rsid w:val="007C4DEA"/>
    <w:rsid w:val="007C5073"/>
    <w:rsid w:val="007C50F6"/>
    <w:rsid w:val="007C5364"/>
    <w:rsid w:val="007C5412"/>
    <w:rsid w:val="007C550A"/>
    <w:rsid w:val="007C5546"/>
    <w:rsid w:val="007C565B"/>
    <w:rsid w:val="007C58A4"/>
    <w:rsid w:val="007C5966"/>
    <w:rsid w:val="007C5A37"/>
    <w:rsid w:val="007C5B8B"/>
    <w:rsid w:val="007C5BC4"/>
    <w:rsid w:val="007C5BE7"/>
    <w:rsid w:val="007C5CBD"/>
    <w:rsid w:val="007C5EAD"/>
    <w:rsid w:val="007C5FEB"/>
    <w:rsid w:val="007C6200"/>
    <w:rsid w:val="007C626A"/>
    <w:rsid w:val="007C635E"/>
    <w:rsid w:val="007C6397"/>
    <w:rsid w:val="007C63EB"/>
    <w:rsid w:val="007C643F"/>
    <w:rsid w:val="007C662E"/>
    <w:rsid w:val="007C6706"/>
    <w:rsid w:val="007C6888"/>
    <w:rsid w:val="007C68D3"/>
    <w:rsid w:val="007C6992"/>
    <w:rsid w:val="007C6997"/>
    <w:rsid w:val="007C6AAA"/>
    <w:rsid w:val="007C6CCF"/>
    <w:rsid w:val="007C6E15"/>
    <w:rsid w:val="007C6E94"/>
    <w:rsid w:val="007C7074"/>
    <w:rsid w:val="007C7076"/>
    <w:rsid w:val="007C763D"/>
    <w:rsid w:val="007C7669"/>
    <w:rsid w:val="007C79FB"/>
    <w:rsid w:val="007C7A3C"/>
    <w:rsid w:val="007C7A64"/>
    <w:rsid w:val="007C7A6F"/>
    <w:rsid w:val="007C7D00"/>
    <w:rsid w:val="007C7D95"/>
    <w:rsid w:val="007C7E3A"/>
    <w:rsid w:val="007D00A1"/>
    <w:rsid w:val="007D00A6"/>
    <w:rsid w:val="007D0124"/>
    <w:rsid w:val="007D03BE"/>
    <w:rsid w:val="007D048B"/>
    <w:rsid w:val="007D051A"/>
    <w:rsid w:val="007D075A"/>
    <w:rsid w:val="007D0CE5"/>
    <w:rsid w:val="007D0E9A"/>
    <w:rsid w:val="007D0F8C"/>
    <w:rsid w:val="007D0F8F"/>
    <w:rsid w:val="007D1362"/>
    <w:rsid w:val="007D13AD"/>
    <w:rsid w:val="007D14AC"/>
    <w:rsid w:val="007D15B7"/>
    <w:rsid w:val="007D177F"/>
    <w:rsid w:val="007D178D"/>
    <w:rsid w:val="007D1813"/>
    <w:rsid w:val="007D1AE1"/>
    <w:rsid w:val="007D1D35"/>
    <w:rsid w:val="007D1DAE"/>
    <w:rsid w:val="007D1E6C"/>
    <w:rsid w:val="007D1F0F"/>
    <w:rsid w:val="007D21A3"/>
    <w:rsid w:val="007D21BE"/>
    <w:rsid w:val="007D2551"/>
    <w:rsid w:val="007D27F0"/>
    <w:rsid w:val="007D2927"/>
    <w:rsid w:val="007D2AD8"/>
    <w:rsid w:val="007D2C0A"/>
    <w:rsid w:val="007D2D10"/>
    <w:rsid w:val="007D2D50"/>
    <w:rsid w:val="007D2D69"/>
    <w:rsid w:val="007D2DA1"/>
    <w:rsid w:val="007D2DD7"/>
    <w:rsid w:val="007D2F1E"/>
    <w:rsid w:val="007D302E"/>
    <w:rsid w:val="007D3079"/>
    <w:rsid w:val="007D30C4"/>
    <w:rsid w:val="007D3121"/>
    <w:rsid w:val="007D31A5"/>
    <w:rsid w:val="007D330A"/>
    <w:rsid w:val="007D3579"/>
    <w:rsid w:val="007D3628"/>
    <w:rsid w:val="007D369F"/>
    <w:rsid w:val="007D3705"/>
    <w:rsid w:val="007D37BD"/>
    <w:rsid w:val="007D382B"/>
    <w:rsid w:val="007D3A71"/>
    <w:rsid w:val="007D3B52"/>
    <w:rsid w:val="007D3B78"/>
    <w:rsid w:val="007D3F2D"/>
    <w:rsid w:val="007D40E6"/>
    <w:rsid w:val="007D424A"/>
    <w:rsid w:val="007D425B"/>
    <w:rsid w:val="007D4293"/>
    <w:rsid w:val="007D42E0"/>
    <w:rsid w:val="007D4381"/>
    <w:rsid w:val="007D465D"/>
    <w:rsid w:val="007D468F"/>
    <w:rsid w:val="007D4748"/>
    <w:rsid w:val="007D4906"/>
    <w:rsid w:val="007D498B"/>
    <w:rsid w:val="007D4B63"/>
    <w:rsid w:val="007D4C4B"/>
    <w:rsid w:val="007D4C4D"/>
    <w:rsid w:val="007D4D8F"/>
    <w:rsid w:val="007D4F10"/>
    <w:rsid w:val="007D527C"/>
    <w:rsid w:val="007D52F9"/>
    <w:rsid w:val="007D555B"/>
    <w:rsid w:val="007D5942"/>
    <w:rsid w:val="007D5B12"/>
    <w:rsid w:val="007D5B36"/>
    <w:rsid w:val="007D5DCB"/>
    <w:rsid w:val="007D61AE"/>
    <w:rsid w:val="007D6731"/>
    <w:rsid w:val="007D6802"/>
    <w:rsid w:val="007D6997"/>
    <w:rsid w:val="007D69CB"/>
    <w:rsid w:val="007D69E9"/>
    <w:rsid w:val="007D6E52"/>
    <w:rsid w:val="007D6EE8"/>
    <w:rsid w:val="007D6F98"/>
    <w:rsid w:val="007D737D"/>
    <w:rsid w:val="007D749C"/>
    <w:rsid w:val="007D7538"/>
    <w:rsid w:val="007D7700"/>
    <w:rsid w:val="007D77E5"/>
    <w:rsid w:val="007D79F4"/>
    <w:rsid w:val="007D7B32"/>
    <w:rsid w:val="007D7C93"/>
    <w:rsid w:val="007D7D06"/>
    <w:rsid w:val="007D7D1B"/>
    <w:rsid w:val="007D7DCE"/>
    <w:rsid w:val="007D7E5B"/>
    <w:rsid w:val="007D7EEE"/>
    <w:rsid w:val="007D7F88"/>
    <w:rsid w:val="007E01C6"/>
    <w:rsid w:val="007E0261"/>
    <w:rsid w:val="007E07FB"/>
    <w:rsid w:val="007E0C23"/>
    <w:rsid w:val="007E0E03"/>
    <w:rsid w:val="007E1020"/>
    <w:rsid w:val="007E176F"/>
    <w:rsid w:val="007E1A07"/>
    <w:rsid w:val="007E1AA2"/>
    <w:rsid w:val="007E1C7E"/>
    <w:rsid w:val="007E2087"/>
    <w:rsid w:val="007E20AC"/>
    <w:rsid w:val="007E21B0"/>
    <w:rsid w:val="007E2486"/>
    <w:rsid w:val="007E25C8"/>
    <w:rsid w:val="007E2853"/>
    <w:rsid w:val="007E2B12"/>
    <w:rsid w:val="007E2CD2"/>
    <w:rsid w:val="007E2DE3"/>
    <w:rsid w:val="007E2DEA"/>
    <w:rsid w:val="007E2DFD"/>
    <w:rsid w:val="007E3635"/>
    <w:rsid w:val="007E36C1"/>
    <w:rsid w:val="007E37DD"/>
    <w:rsid w:val="007E3C5F"/>
    <w:rsid w:val="007E3D76"/>
    <w:rsid w:val="007E3DA7"/>
    <w:rsid w:val="007E3E05"/>
    <w:rsid w:val="007E3E92"/>
    <w:rsid w:val="007E411B"/>
    <w:rsid w:val="007E4220"/>
    <w:rsid w:val="007E4427"/>
    <w:rsid w:val="007E459D"/>
    <w:rsid w:val="007E4765"/>
    <w:rsid w:val="007E4CEA"/>
    <w:rsid w:val="007E5052"/>
    <w:rsid w:val="007E5536"/>
    <w:rsid w:val="007E55AE"/>
    <w:rsid w:val="007E560D"/>
    <w:rsid w:val="007E5C2F"/>
    <w:rsid w:val="007E5E50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83"/>
    <w:rsid w:val="007E6CD3"/>
    <w:rsid w:val="007E6FC1"/>
    <w:rsid w:val="007E6FE7"/>
    <w:rsid w:val="007E70DB"/>
    <w:rsid w:val="007E7167"/>
    <w:rsid w:val="007E7542"/>
    <w:rsid w:val="007E76FD"/>
    <w:rsid w:val="007E787E"/>
    <w:rsid w:val="007E78BE"/>
    <w:rsid w:val="007E79CC"/>
    <w:rsid w:val="007E7C1A"/>
    <w:rsid w:val="007E7C46"/>
    <w:rsid w:val="007E7E1A"/>
    <w:rsid w:val="007E7F01"/>
    <w:rsid w:val="007E7F9A"/>
    <w:rsid w:val="007F0494"/>
    <w:rsid w:val="007F085B"/>
    <w:rsid w:val="007F0892"/>
    <w:rsid w:val="007F0A19"/>
    <w:rsid w:val="007F0ABF"/>
    <w:rsid w:val="007F0FE1"/>
    <w:rsid w:val="007F11BC"/>
    <w:rsid w:val="007F1758"/>
    <w:rsid w:val="007F1767"/>
    <w:rsid w:val="007F18F4"/>
    <w:rsid w:val="007F1B5A"/>
    <w:rsid w:val="007F1D2F"/>
    <w:rsid w:val="007F1DFD"/>
    <w:rsid w:val="007F1FB9"/>
    <w:rsid w:val="007F20AF"/>
    <w:rsid w:val="007F219C"/>
    <w:rsid w:val="007F234D"/>
    <w:rsid w:val="007F23E3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D55"/>
    <w:rsid w:val="007F2E47"/>
    <w:rsid w:val="007F2FBA"/>
    <w:rsid w:val="007F3542"/>
    <w:rsid w:val="007F3670"/>
    <w:rsid w:val="007F39BE"/>
    <w:rsid w:val="007F3B24"/>
    <w:rsid w:val="007F3D6E"/>
    <w:rsid w:val="007F3FAA"/>
    <w:rsid w:val="007F407B"/>
    <w:rsid w:val="007F4170"/>
    <w:rsid w:val="007F4369"/>
    <w:rsid w:val="007F436E"/>
    <w:rsid w:val="007F43C9"/>
    <w:rsid w:val="007F4439"/>
    <w:rsid w:val="007F44E9"/>
    <w:rsid w:val="007F4785"/>
    <w:rsid w:val="007F4864"/>
    <w:rsid w:val="007F4AB1"/>
    <w:rsid w:val="007F4C84"/>
    <w:rsid w:val="007F4CB7"/>
    <w:rsid w:val="007F4CD4"/>
    <w:rsid w:val="007F4D14"/>
    <w:rsid w:val="007F4E12"/>
    <w:rsid w:val="007F5223"/>
    <w:rsid w:val="007F5783"/>
    <w:rsid w:val="007F57F2"/>
    <w:rsid w:val="007F58FF"/>
    <w:rsid w:val="007F5923"/>
    <w:rsid w:val="007F5D2A"/>
    <w:rsid w:val="007F5E18"/>
    <w:rsid w:val="007F5E31"/>
    <w:rsid w:val="007F5ED5"/>
    <w:rsid w:val="007F6252"/>
    <w:rsid w:val="007F62DB"/>
    <w:rsid w:val="007F631D"/>
    <w:rsid w:val="007F643C"/>
    <w:rsid w:val="007F64ED"/>
    <w:rsid w:val="007F6694"/>
    <w:rsid w:val="007F672D"/>
    <w:rsid w:val="007F68B6"/>
    <w:rsid w:val="007F696B"/>
    <w:rsid w:val="007F6A8C"/>
    <w:rsid w:val="007F6AA8"/>
    <w:rsid w:val="007F6C9B"/>
    <w:rsid w:val="007F6D25"/>
    <w:rsid w:val="007F7146"/>
    <w:rsid w:val="007F71C9"/>
    <w:rsid w:val="007F727B"/>
    <w:rsid w:val="007F72D9"/>
    <w:rsid w:val="007F73BD"/>
    <w:rsid w:val="007F74F6"/>
    <w:rsid w:val="007F7610"/>
    <w:rsid w:val="007F76AC"/>
    <w:rsid w:val="007F76F8"/>
    <w:rsid w:val="007F7706"/>
    <w:rsid w:val="007F77D1"/>
    <w:rsid w:val="007F77E2"/>
    <w:rsid w:val="007F7829"/>
    <w:rsid w:val="007F7933"/>
    <w:rsid w:val="007F79F9"/>
    <w:rsid w:val="007F7CEC"/>
    <w:rsid w:val="007F7D22"/>
    <w:rsid w:val="007F7D7F"/>
    <w:rsid w:val="007F7D8D"/>
    <w:rsid w:val="007F7FD9"/>
    <w:rsid w:val="008001EA"/>
    <w:rsid w:val="00800503"/>
    <w:rsid w:val="0080076B"/>
    <w:rsid w:val="0080087C"/>
    <w:rsid w:val="00800E0E"/>
    <w:rsid w:val="00801072"/>
    <w:rsid w:val="008010FF"/>
    <w:rsid w:val="008015CA"/>
    <w:rsid w:val="008015F9"/>
    <w:rsid w:val="008017A3"/>
    <w:rsid w:val="00801A02"/>
    <w:rsid w:val="00801A06"/>
    <w:rsid w:val="00801A33"/>
    <w:rsid w:val="00801A52"/>
    <w:rsid w:val="00801E00"/>
    <w:rsid w:val="00801F4A"/>
    <w:rsid w:val="008021BA"/>
    <w:rsid w:val="00802258"/>
    <w:rsid w:val="00802542"/>
    <w:rsid w:val="0080262C"/>
    <w:rsid w:val="00802818"/>
    <w:rsid w:val="00802912"/>
    <w:rsid w:val="008029A1"/>
    <w:rsid w:val="00802ADD"/>
    <w:rsid w:val="00802BBA"/>
    <w:rsid w:val="00802C23"/>
    <w:rsid w:val="00802D95"/>
    <w:rsid w:val="00802DA8"/>
    <w:rsid w:val="00802E71"/>
    <w:rsid w:val="00802FE6"/>
    <w:rsid w:val="00803157"/>
    <w:rsid w:val="00803251"/>
    <w:rsid w:val="0080328E"/>
    <w:rsid w:val="00803810"/>
    <w:rsid w:val="00803BEA"/>
    <w:rsid w:val="00803E29"/>
    <w:rsid w:val="00803EC8"/>
    <w:rsid w:val="00803FB7"/>
    <w:rsid w:val="00804105"/>
    <w:rsid w:val="0080413B"/>
    <w:rsid w:val="0080416F"/>
    <w:rsid w:val="00804243"/>
    <w:rsid w:val="00804511"/>
    <w:rsid w:val="0080456D"/>
    <w:rsid w:val="00804618"/>
    <w:rsid w:val="0080477D"/>
    <w:rsid w:val="00804AEF"/>
    <w:rsid w:val="00804C80"/>
    <w:rsid w:val="00804D38"/>
    <w:rsid w:val="00804D8A"/>
    <w:rsid w:val="00804F26"/>
    <w:rsid w:val="00804F4D"/>
    <w:rsid w:val="0080526B"/>
    <w:rsid w:val="008052DB"/>
    <w:rsid w:val="008054D0"/>
    <w:rsid w:val="008054D1"/>
    <w:rsid w:val="008055C7"/>
    <w:rsid w:val="0080560F"/>
    <w:rsid w:val="008058E8"/>
    <w:rsid w:val="00805AFE"/>
    <w:rsid w:val="00805CD0"/>
    <w:rsid w:val="00805CFC"/>
    <w:rsid w:val="00805E44"/>
    <w:rsid w:val="00805F8D"/>
    <w:rsid w:val="00806089"/>
    <w:rsid w:val="0080631D"/>
    <w:rsid w:val="0080639F"/>
    <w:rsid w:val="0080643E"/>
    <w:rsid w:val="008065F3"/>
    <w:rsid w:val="008066E3"/>
    <w:rsid w:val="00806B91"/>
    <w:rsid w:val="00806C40"/>
    <w:rsid w:val="00806D5B"/>
    <w:rsid w:val="00806DC4"/>
    <w:rsid w:val="00806F6E"/>
    <w:rsid w:val="0080723C"/>
    <w:rsid w:val="008072D0"/>
    <w:rsid w:val="00807730"/>
    <w:rsid w:val="00807777"/>
    <w:rsid w:val="00807A46"/>
    <w:rsid w:val="00807A88"/>
    <w:rsid w:val="00807B86"/>
    <w:rsid w:val="00807BE6"/>
    <w:rsid w:val="00807C3A"/>
    <w:rsid w:val="00807C63"/>
    <w:rsid w:val="00807D3B"/>
    <w:rsid w:val="00807D77"/>
    <w:rsid w:val="00807E3B"/>
    <w:rsid w:val="00807EAC"/>
    <w:rsid w:val="00807EAE"/>
    <w:rsid w:val="0081036D"/>
    <w:rsid w:val="0081058B"/>
    <w:rsid w:val="008105B9"/>
    <w:rsid w:val="008107DC"/>
    <w:rsid w:val="008108DE"/>
    <w:rsid w:val="008109AA"/>
    <w:rsid w:val="00810A1F"/>
    <w:rsid w:val="00810DB3"/>
    <w:rsid w:val="00810DE3"/>
    <w:rsid w:val="00810E76"/>
    <w:rsid w:val="008117B9"/>
    <w:rsid w:val="00811A45"/>
    <w:rsid w:val="00811AF3"/>
    <w:rsid w:val="00811BA2"/>
    <w:rsid w:val="00811C0C"/>
    <w:rsid w:val="00811C31"/>
    <w:rsid w:val="00811CAA"/>
    <w:rsid w:val="00811D24"/>
    <w:rsid w:val="00811F2A"/>
    <w:rsid w:val="0081205A"/>
    <w:rsid w:val="008120C9"/>
    <w:rsid w:val="00812293"/>
    <w:rsid w:val="0081230E"/>
    <w:rsid w:val="00812349"/>
    <w:rsid w:val="0081257F"/>
    <w:rsid w:val="0081285B"/>
    <w:rsid w:val="0081297B"/>
    <w:rsid w:val="00812B10"/>
    <w:rsid w:val="00812B4D"/>
    <w:rsid w:val="00812CAF"/>
    <w:rsid w:val="0081312A"/>
    <w:rsid w:val="00813282"/>
    <w:rsid w:val="00813392"/>
    <w:rsid w:val="008133D7"/>
    <w:rsid w:val="008137F6"/>
    <w:rsid w:val="008137FF"/>
    <w:rsid w:val="0081390A"/>
    <w:rsid w:val="00813B31"/>
    <w:rsid w:val="00813D40"/>
    <w:rsid w:val="00814350"/>
    <w:rsid w:val="0081450B"/>
    <w:rsid w:val="008145B6"/>
    <w:rsid w:val="008145E0"/>
    <w:rsid w:val="00814767"/>
    <w:rsid w:val="00814776"/>
    <w:rsid w:val="0081480C"/>
    <w:rsid w:val="00814AA5"/>
    <w:rsid w:val="00814DCC"/>
    <w:rsid w:val="00815015"/>
    <w:rsid w:val="00815030"/>
    <w:rsid w:val="00815161"/>
    <w:rsid w:val="00815286"/>
    <w:rsid w:val="00815385"/>
    <w:rsid w:val="008155B2"/>
    <w:rsid w:val="00815668"/>
    <w:rsid w:val="00815A4F"/>
    <w:rsid w:val="00815A69"/>
    <w:rsid w:val="00815B97"/>
    <w:rsid w:val="00815E96"/>
    <w:rsid w:val="008161B6"/>
    <w:rsid w:val="00816286"/>
    <w:rsid w:val="00816459"/>
    <w:rsid w:val="00816627"/>
    <w:rsid w:val="008167AF"/>
    <w:rsid w:val="0081693E"/>
    <w:rsid w:val="00816C24"/>
    <w:rsid w:val="00816C36"/>
    <w:rsid w:val="00816F3B"/>
    <w:rsid w:val="00816FE5"/>
    <w:rsid w:val="0081704D"/>
    <w:rsid w:val="00817152"/>
    <w:rsid w:val="0081718E"/>
    <w:rsid w:val="008173CC"/>
    <w:rsid w:val="0081753D"/>
    <w:rsid w:val="008176E6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6AC"/>
    <w:rsid w:val="00820720"/>
    <w:rsid w:val="00820A56"/>
    <w:rsid w:val="00820D90"/>
    <w:rsid w:val="00820DD2"/>
    <w:rsid w:val="00820DDD"/>
    <w:rsid w:val="0082183A"/>
    <w:rsid w:val="00821A70"/>
    <w:rsid w:val="00821B6A"/>
    <w:rsid w:val="008220C5"/>
    <w:rsid w:val="0082217F"/>
    <w:rsid w:val="0082221D"/>
    <w:rsid w:val="008222D2"/>
    <w:rsid w:val="008225A5"/>
    <w:rsid w:val="00822622"/>
    <w:rsid w:val="00822680"/>
    <w:rsid w:val="00822777"/>
    <w:rsid w:val="00822CFF"/>
    <w:rsid w:val="00822FB0"/>
    <w:rsid w:val="00823028"/>
    <w:rsid w:val="00823151"/>
    <w:rsid w:val="008231BC"/>
    <w:rsid w:val="00823276"/>
    <w:rsid w:val="0082332A"/>
    <w:rsid w:val="00823501"/>
    <w:rsid w:val="008236DA"/>
    <w:rsid w:val="00823737"/>
    <w:rsid w:val="008238BE"/>
    <w:rsid w:val="00823BA9"/>
    <w:rsid w:val="0082414A"/>
    <w:rsid w:val="008241F5"/>
    <w:rsid w:val="008242F7"/>
    <w:rsid w:val="008244B9"/>
    <w:rsid w:val="008244C2"/>
    <w:rsid w:val="008245C7"/>
    <w:rsid w:val="0082484E"/>
    <w:rsid w:val="008249AE"/>
    <w:rsid w:val="00824B03"/>
    <w:rsid w:val="00824C3F"/>
    <w:rsid w:val="00824E5A"/>
    <w:rsid w:val="00824FB7"/>
    <w:rsid w:val="00825186"/>
    <w:rsid w:val="008251CC"/>
    <w:rsid w:val="008252EF"/>
    <w:rsid w:val="0082548F"/>
    <w:rsid w:val="008255E4"/>
    <w:rsid w:val="00825742"/>
    <w:rsid w:val="008258C4"/>
    <w:rsid w:val="00825931"/>
    <w:rsid w:val="00825973"/>
    <w:rsid w:val="00825C0F"/>
    <w:rsid w:val="00825C62"/>
    <w:rsid w:val="00825EF5"/>
    <w:rsid w:val="00825EFC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A3A"/>
    <w:rsid w:val="00826A98"/>
    <w:rsid w:val="00826AD5"/>
    <w:rsid w:val="00826B20"/>
    <w:rsid w:val="00826E54"/>
    <w:rsid w:val="0082707F"/>
    <w:rsid w:val="00827128"/>
    <w:rsid w:val="00827216"/>
    <w:rsid w:val="008275B6"/>
    <w:rsid w:val="00827620"/>
    <w:rsid w:val="0082780D"/>
    <w:rsid w:val="00827891"/>
    <w:rsid w:val="00827C27"/>
    <w:rsid w:val="00827C7B"/>
    <w:rsid w:val="00827C89"/>
    <w:rsid w:val="00827E2D"/>
    <w:rsid w:val="00827E89"/>
    <w:rsid w:val="00827EB3"/>
    <w:rsid w:val="00827FCD"/>
    <w:rsid w:val="00830098"/>
    <w:rsid w:val="008301BB"/>
    <w:rsid w:val="008302C7"/>
    <w:rsid w:val="008304D1"/>
    <w:rsid w:val="00830563"/>
    <w:rsid w:val="008305C2"/>
    <w:rsid w:val="0083060E"/>
    <w:rsid w:val="00830C1A"/>
    <w:rsid w:val="00830D95"/>
    <w:rsid w:val="00830DAB"/>
    <w:rsid w:val="00830DBD"/>
    <w:rsid w:val="00830E22"/>
    <w:rsid w:val="00830FF7"/>
    <w:rsid w:val="00831244"/>
    <w:rsid w:val="00831263"/>
    <w:rsid w:val="00831298"/>
    <w:rsid w:val="0083129D"/>
    <w:rsid w:val="0083133F"/>
    <w:rsid w:val="008316EE"/>
    <w:rsid w:val="0083174A"/>
    <w:rsid w:val="00831783"/>
    <w:rsid w:val="00831C94"/>
    <w:rsid w:val="00831D5C"/>
    <w:rsid w:val="00831EF2"/>
    <w:rsid w:val="00832074"/>
    <w:rsid w:val="008320F2"/>
    <w:rsid w:val="0083223F"/>
    <w:rsid w:val="00832356"/>
    <w:rsid w:val="0083289A"/>
    <w:rsid w:val="008329A5"/>
    <w:rsid w:val="00832DBC"/>
    <w:rsid w:val="00832F97"/>
    <w:rsid w:val="00833140"/>
    <w:rsid w:val="00833346"/>
    <w:rsid w:val="0083339F"/>
    <w:rsid w:val="00833421"/>
    <w:rsid w:val="008336A1"/>
    <w:rsid w:val="008336EB"/>
    <w:rsid w:val="00833754"/>
    <w:rsid w:val="00833765"/>
    <w:rsid w:val="008338E8"/>
    <w:rsid w:val="0083396F"/>
    <w:rsid w:val="00833A34"/>
    <w:rsid w:val="00833A97"/>
    <w:rsid w:val="00833AD8"/>
    <w:rsid w:val="00833C45"/>
    <w:rsid w:val="00833EDF"/>
    <w:rsid w:val="00833F99"/>
    <w:rsid w:val="00834400"/>
    <w:rsid w:val="00834603"/>
    <w:rsid w:val="0083469A"/>
    <w:rsid w:val="008348B8"/>
    <w:rsid w:val="00834B57"/>
    <w:rsid w:val="00834B73"/>
    <w:rsid w:val="00834E7E"/>
    <w:rsid w:val="00835421"/>
    <w:rsid w:val="00835471"/>
    <w:rsid w:val="00835D03"/>
    <w:rsid w:val="00835DE5"/>
    <w:rsid w:val="00836662"/>
    <w:rsid w:val="0083668F"/>
    <w:rsid w:val="00837101"/>
    <w:rsid w:val="00837476"/>
    <w:rsid w:val="00837772"/>
    <w:rsid w:val="00837863"/>
    <w:rsid w:val="00837985"/>
    <w:rsid w:val="008379E3"/>
    <w:rsid w:val="00837A08"/>
    <w:rsid w:val="00837ACA"/>
    <w:rsid w:val="00837DD3"/>
    <w:rsid w:val="00837ECA"/>
    <w:rsid w:val="00840119"/>
    <w:rsid w:val="008402FF"/>
    <w:rsid w:val="008403FC"/>
    <w:rsid w:val="00840772"/>
    <w:rsid w:val="008408AA"/>
    <w:rsid w:val="008408F6"/>
    <w:rsid w:val="00840A07"/>
    <w:rsid w:val="00840A82"/>
    <w:rsid w:val="00840B03"/>
    <w:rsid w:val="00840E51"/>
    <w:rsid w:val="00840E70"/>
    <w:rsid w:val="00840F78"/>
    <w:rsid w:val="00841260"/>
    <w:rsid w:val="00841397"/>
    <w:rsid w:val="008413F8"/>
    <w:rsid w:val="0084147C"/>
    <w:rsid w:val="00841718"/>
    <w:rsid w:val="0084176A"/>
    <w:rsid w:val="00841822"/>
    <w:rsid w:val="0084198D"/>
    <w:rsid w:val="00841BF9"/>
    <w:rsid w:val="00841C49"/>
    <w:rsid w:val="00841E05"/>
    <w:rsid w:val="008421B9"/>
    <w:rsid w:val="00842459"/>
    <w:rsid w:val="008424B2"/>
    <w:rsid w:val="00842610"/>
    <w:rsid w:val="00842611"/>
    <w:rsid w:val="00842720"/>
    <w:rsid w:val="00842AF2"/>
    <w:rsid w:val="00842C3A"/>
    <w:rsid w:val="00842E7B"/>
    <w:rsid w:val="00842ECA"/>
    <w:rsid w:val="00842ECE"/>
    <w:rsid w:val="00842F3A"/>
    <w:rsid w:val="00842FAC"/>
    <w:rsid w:val="00842FB0"/>
    <w:rsid w:val="00843044"/>
    <w:rsid w:val="00843211"/>
    <w:rsid w:val="00843238"/>
    <w:rsid w:val="00843431"/>
    <w:rsid w:val="00843585"/>
    <w:rsid w:val="008435A1"/>
    <w:rsid w:val="008437AD"/>
    <w:rsid w:val="008437F5"/>
    <w:rsid w:val="008439C9"/>
    <w:rsid w:val="00843A6E"/>
    <w:rsid w:val="00843BEC"/>
    <w:rsid w:val="00844122"/>
    <w:rsid w:val="008441FB"/>
    <w:rsid w:val="0084426E"/>
    <w:rsid w:val="0084480C"/>
    <w:rsid w:val="00844BCC"/>
    <w:rsid w:val="00844DF6"/>
    <w:rsid w:val="00844E04"/>
    <w:rsid w:val="00844E8B"/>
    <w:rsid w:val="008451AC"/>
    <w:rsid w:val="0084524D"/>
    <w:rsid w:val="00845370"/>
    <w:rsid w:val="008453DA"/>
    <w:rsid w:val="008456F4"/>
    <w:rsid w:val="008457DC"/>
    <w:rsid w:val="00845853"/>
    <w:rsid w:val="00845CB0"/>
    <w:rsid w:val="00845D77"/>
    <w:rsid w:val="00845E1A"/>
    <w:rsid w:val="00846037"/>
    <w:rsid w:val="0084666E"/>
    <w:rsid w:val="0084673A"/>
    <w:rsid w:val="00846C6F"/>
    <w:rsid w:val="00846CD2"/>
    <w:rsid w:val="00846D50"/>
    <w:rsid w:val="0084701E"/>
    <w:rsid w:val="0084738A"/>
    <w:rsid w:val="00847400"/>
    <w:rsid w:val="00847408"/>
    <w:rsid w:val="00847429"/>
    <w:rsid w:val="0084757F"/>
    <w:rsid w:val="008475E4"/>
    <w:rsid w:val="0084773E"/>
    <w:rsid w:val="0084781B"/>
    <w:rsid w:val="00847A3C"/>
    <w:rsid w:val="00847A6F"/>
    <w:rsid w:val="00847C27"/>
    <w:rsid w:val="00847C36"/>
    <w:rsid w:val="00847DC6"/>
    <w:rsid w:val="00847E3D"/>
    <w:rsid w:val="00847E76"/>
    <w:rsid w:val="00850428"/>
    <w:rsid w:val="0085064A"/>
    <w:rsid w:val="00850766"/>
    <w:rsid w:val="0085087E"/>
    <w:rsid w:val="008508E1"/>
    <w:rsid w:val="00850968"/>
    <w:rsid w:val="00850A89"/>
    <w:rsid w:val="00850B39"/>
    <w:rsid w:val="00850C5B"/>
    <w:rsid w:val="00850F88"/>
    <w:rsid w:val="008518AF"/>
    <w:rsid w:val="00851DD4"/>
    <w:rsid w:val="00851DFC"/>
    <w:rsid w:val="00851FE2"/>
    <w:rsid w:val="00851FE9"/>
    <w:rsid w:val="0085201F"/>
    <w:rsid w:val="0085224F"/>
    <w:rsid w:val="008522CC"/>
    <w:rsid w:val="008523D7"/>
    <w:rsid w:val="00852436"/>
    <w:rsid w:val="00852601"/>
    <w:rsid w:val="008526B9"/>
    <w:rsid w:val="0085299B"/>
    <w:rsid w:val="00852A36"/>
    <w:rsid w:val="00852A46"/>
    <w:rsid w:val="00852BA1"/>
    <w:rsid w:val="00852D22"/>
    <w:rsid w:val="00852E36"/>
    <w:rsid w:val="00852EFC"/>
    <w:rsid w:val="0085328C"/>
    <w:rsid w:val="0085381B"/>
    <w:rsid w:val="008538B8"/>
    <w:rsid w:val="008538EE"/>
    <w:rsid w:val="008539E4"/>
    <w:rsid w:val="00853C99"/>
    <w:rsid w:val="00853D85"/>
    <w:rsid w:val="00853DDD"/>
    <w:rsid w:val="00853FAE"/>
    <w:rsid w:val="00854038"/>
    <w:rsid w:val="0085413B"/>
    <w:rsid w:val="00854335"/>
    <w:rsid w:val="0085445A"/>
    <w:rsid w:val="0085447F"/>
    <w:rsid w:val="008544D3"/>
    <w:rsid w:val="008545BD"/>
    <w:rsid w:val="00854649"/>
    <w:rsid w:val="00854824"/>
    <w:rsid w:val="00854878"/>
    <w:rsid w:val="008548B7"/>
    <w:rsid w:val="008549D7"/>
    <w:rsid w:val="00854A63"/>
    <w:rsid w:val="0085539A"/>
    <w:rsid w:val="00855789"/>
    <w:rsid w:val="0085590A"/>
    <w:rsid w:val="00855B79"/>
    <w:rsid w:val="00855EC7"/>
    <w:rsid w:val="00855F69"/>
    <w:rsid w:val="0085603E"/>
    <w:rsid w:val="00856670"/>
    <w:rsid w:val="00856694"/>
    <w:rsid w:val="008566FD"/>
    <w:rsid w:val="0085672F"/>
    <w:rsid w:val="00856A1C"/>
    <w:rsid w:val="00856D76"/>
    <w:rsid w:val="00856DB9"/>
    <w:rsid w:val="00856E3E"/>
    <w:rsid w:val="00856FF6"/>
    <w:rsid w:val="0085708B"/>
    <w:rsid w:val="00857561"/>
    <w:rsid w:val="008575E2"/>
    <w:rsid w:val="00857663"/>
    <w:rsid w:val="00857781"/>
    <w:rsid w:val="008578AC"/>
    <w:rsid w:val="00857C4A"/>
    <w:rsid w:val="00857DB5"/>
    <w:rsid w:val="00860074"/>
    <w:rsid w:val="0086007A"/>
    <w:rsid w:val="008602F1"/>
    <w:rsid w:val="0086038E"/>
    <w:rsid w:val="008604DB"/>
    <w:rsid w:val="00860755"/>
    <w:rsid w:val="00860CD6"/>
    <w:rsid w:val="00860D43"/>
    <w:rsid w:val="00860E98"/>
    <w:rsid w:val="00860EF7"/>
    <w:rsid w:val="00860F90"/>
    <w:rsid w:val="00860F95"/>
    <w:rsid w:val="008611D4"/>
    <w:rsid w:val="00861232"/>
    <w:rsid w:val="0086127A"/>
    <w:rsid w:val="0086134D"/>
    <w:rsid w:val="008614B9"/>
    <w:rsid w:val="008618EB"/>
    <w:rsid w:val="00861903"/>
    <w:rsid w:val="008619EE"/>
    <w:rsid w:val="00861ACC"/>
    <w:rsid w:val="00861B51"/>
    <w:rsid w:val="00861D4D"/>
    <w:rsid w:val="00861E5B"/>
    <w:rsid w:val="0086212F"/>
    <w:rsid w:val="00862216"/>
    <w:rsid w:val="008622E0"/>
    <w:rsid w:val="008622F1"/>
    <w:rsid w:val="008623D1"/>
    <w:rsid w:val="008623DD"/>
    <w:rsid w:val="0086254A"/>
    <w:rsid w:val="0086259B"/>
    <w:rsid w:val="0086269E"/>
    <w:rsid w:val="00862710"/>
    <w:rsid w:val="00862774"/>
    <w:rsid w:val="00862830"/>
    <w:rsid w:val="00862AAF"/>
    <w:rsid w:val="00862B18"/>
    <w:rsid w:val="00862BBC"/>
    <w:rsid w:val="00862C10"/>
    <w:rsid w:val="00862C9A"/>
    <w:rsid w:val="00862FAD"/>
    <w:rsid w:val="0086307D"/>
    <w:rsid w:val="00863178"/>
    <w:rsid w:val="00863238"/>
    <w:rsid w:val="008633C0"/>
    <w:rsid w:val="00863494"/>
    <w:rsid w:val="00863625"/>
    <w:rsid w:val="00863858"/>
    <w:rsid w:val="0086388C"/>
    <w:rsid w:val="00863A28"/>
    <w:rsid w:val="00863B64"/>
    <w:rsid w:val="00863C19"/>
    <w:rsid w:val="00863CCE"/>
    <w:rsid w:val="00863DA3"/>
    <w:rsid w:val="00863EA5"/>
    <w:rsid w:val="008640D7"/>
    <w:rsid w:val="0086438E"/>
    <w:rsid w:val="0086454C"/>
    <w:rsid w:val="008645A5"/>
    <w:rsid w:val="008645D0"/>
    <w:rsid w:val="00864758"/>
    <w:rsid w:val="00864866"/>
    <w:rsid w:val="008648D2"/>
    <w:rsid w:val="008649EB"/>
    <w:rsid w:val="00864A04"/>
    <w:rsid w:val="00864CFF"/>
    <w:rsid w:val="00864D03"/>
    <w:rsid w:val="00864E9F"/>
    <w:rsid w:val="00864F2D"/>
    <w:rsid w:val="00864FAD"/>
    <w:rsid w:val="008651CF"/>
    <w:rsid w:val="0086531A"/>
    <w:rsid w:val="0086563C"/>
    <w:rsid w:val="00865CDB"/>
    <w:rsid w:val="00865DB8"/>
    <w:rsid w:val="008660F1"/>
    <w:rsid w:val="00866163"/>
    <w:rsid w:val="00866323"/>
    <w:rsid w:val="0086639B"/>
    <w:rsid w:val="00866735"/>
    <w:rsid w:val="0086684F"/>
    <w:rsid w:val="00866925"/>
    <w:rsid w:val="00866AFE"/>
    <w:rsid w:val="00866B41"/>
    <w:rsid w:val="00866B6B"/>
    <w:rsid w:val="00866C8D"/>
    <w:rsid w:val="00866D02"/>
    <w:rsid w:val="00866EB3"/>
    <w:rsid w:val="00866F0A"/>
    <w:rsid w:val="00867022"/>
    <w:rsid w:val="00867156"/>
    <w:rsid w:val="008675F4"/>
    <w:rsid w:val="008675FA"/>
    <w:rsid w:val="00867807"/>
    <w:rsid w:val="0086795B"/>
    <w:rsid w:val="00867A56"/>
    <w:rsid w:val="00867A81"/>
    <w:rsid w:val="00867AA0"/>
    <w:rsid w:val="00867C4C"/>
    <w:rsid w:val="00867CDD"/>
    <w:rsid w:val="00867D38"/>
    <w:rsid w:val="00867D74"/>
    <w:rsid w:val="00867E27"/>
    <w:rsid w:val="00867FAC"/>
    <w:rsid w:val="00867FB3"/>
    <w:rsid w:val="008701F3"/>
    <w:rsid w:val="00870220"/>
    <w:rsid w:val="0087024E"/>
    <w:rsid w:val="008707BD"/>
    <w:rsid w:val="008707D9"/>
    <w:rsid w:val="0087099F"/>
    <w:rsid w:val="00870A0D"/>
    <w:rsid w:val="00870CAD"/>
    <w:rsid w:val="00870F40"/>
    <w:rsid w:val="00870FC7"/>
    <w:rsid w:val="0087136E"/>
    <w:rsid w:val="0087143C"/>
    <w:rsid w:val="008718BD"/>
    <w:rsid w:val="008718C4"/>
    <w:rsid w:val="0087199F"/>
    <w:rsid w:val="00871AE6"/>
    <w:rsid w:val="00871B72"/>
    <w:rsid w:val="00871BAA"/>
    <w:rsid w:val="00871C9A"/>
    <w:rsid w:val="00871E08"/>
    <w:rsid w:val="00871F08"/>
    <w:rsid w:val="00872285"/>
    <w:rsid w:val="0087238B"/>
    <w:rsid w:val="0087245A"/>
    <w:rsid w:val="0087253B"/>
    <w:rsid w:val="00872772"/>
    <w:rsid w:val="008729D6"/>
    <w:rsid w:val="00872ABC"/>
    <w:rsid w:val="00872D61"/>
    <w:rsid w:val="00873139"/>
    <w:rsid w:val="0087330C"/>
    <w:rsid w:val="0087394D"/>
    <w:rsid w:val="00873B49"/>
    <w:rsid w:val="00873BFD"/>
    <w:rsid w:val="00873E0F"/>
    <w:rsid w:val="00873E83"/>
    <w:rsid w:val="00873EFD"/>
    <w:rsid w:val="00873F8B"/>
    <w:rsid w:val="00873FE1"/>
    <w:rsid w:val="008741C3"/>
    <w:rsid w:val="00874421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4DB5"/>
    <w:rsid w:val="00875056"/>
    <w:rsid w:val="008750E3"/>
    <w:rsid w:val="0087538F"/>
    <w:rsid w:val="0087553B"/>
    <w:rsid w:val="0087554C"/>
    <w:rsid w:val="008755D9"/>
    <w:rsid w:val="008756BD"/>
    <w:rsid w:val="0087593B"/>
    <w:rsid w:val="00875A8E"/>
    <w:rsid w:val="00875C84"/>
    <w:rsid w:val="00875E3B"/>
    <w:rsid w:val="00875F62"/>
    <w:rsid w:val="00876090"/>
    <w:rsid w:val="00876411"/>
    <w:rsid w:val="0087657A"/>
    <w:rsid w:val="00876595"/>
    <w:rsid w:val="00876669"/>
    <w:rsid w:val="008767A7"/>
    <w:rsid w:val="00876B27"/>
    <w:rsid w:val="00876D13"/>
    <w:rsid w:val="00876F00"/>
    <w:rsid w:val="0087702E"/>
    <w:rsid w:val="0087712D"/>
    <w:rsid w:val="00877149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EF"/>
    <w:rsid w:val="00880576"/>
    <w:rsid w:val="008806DE"/>
    <w:rsid w:val="00880849"/>
    <w:rsid w:val="0088090D"/>
    <w:rsid w:val="0088093A"/>
    <w:rsid w:val="00880A59"/>
    <w:rsid w:val="00880BCF"/>
    <w:rsid w:val="00880CA1"/>
    <w:rsid w:val="00880D83"/>
    <w:rsid w:val="00880F8D"/>
    <w:rsid w:val="008810B9"/>
    <w:rsid w:val="00881104"/>
    <w:rsid w:val="0088127A"/>
    <w:rsid w:val="008812C9"/>
    <w:rsid w:val="008813E4"/>
    <w:rsid w:val="00881478"/>
    <w:rsid w:val="0088185C"/>
    <w:rsid w:val="00881880"/>
    <w:rsid w:val="00881895"/>
    <w:rsid w:val="00881B0A"/>
    <w:rsid w:val="00881BDE"/>
    <w:rsid w:val="00881C5E"/>
    <w:rsid w:val="00881C65"/>
    <w:rsid w:val="00881C96"/>
    <w:rsid w:val="00881F74"/>
    <w:rsid w:val="0088207C"/>
    <w:rsid w:val="008820E2"/>
    <w:rsid w:val="008821B3"/>
    <w:rsid w:val="00882841"/>
    <w:rsid w:val="00882979"/>
    <w:rsid w:val="00882A7B"/>
    <w:rsid w:val="00882D41"/>
    <w:rsid w:val="00882EDA"/>
    <w:rsid w:val="00882EDE"/>
    <w:rsid w:val="00882F1A"/>
    <w:rsid w:val="00883340"/>
    <w:rsid w:val="00883469"/>
    <w:rsid w:val="008835D1"/>
    <w:rsid w:val="008836FD"/>
    <w:rsid w:val="00883708"/>
    <w:rsid w:val="008838AB"/>
    <w:rsid w:val="00883977"/>
    <w:rsid w:val="00883A64"/>
    <w:rsid w:val="00883B1C"/>
    <w:rsid w:val="00883B7B"/>
    <w:rsid w:val="00883C17"/>
    <w:rsid w:val="00883D0B"/>
    <w:rsid w:val="00883DF0"/>
    <w:rsid w:val="00883EE5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4EA1"/>
    <w:rsid w:val="00884F33"/>
    <w:rsid w:val="00885028"/>
    <w:rsid w:val="008852EB"/>
    <w:rsid w:val="00885347"/>
    <w:rsid w:val="00885486"/>
    <w:rsid w:val="008856AA"/>
    <w:rsid w:val="008856D3"/>
    <w:rsid w:val="0088582E"/>
    <w:rsid w:val="00885DFE"/>
    <w:rsid w:val="00885EAA"/>
    <w:rsid w:val="00885F06"/>
    <w:rsid w:val="00886120"/>
    <w:rsid w:val="0088645C"/>
    <w:rsid w:val="00886460"/>
    <w:rsid w:val="0088660E"/>
    <w:rsid w:val="0088664C"/>
    <w:rsid w:val="008866A5"/>
    <w:rsid w:val="00886866"/>
    <w:rsid w:val="008869E9"/>
    <w:rsid w:val="00886ADA"/>
    <w:rsid w:val="00886B9F"/>
    <w:rsid w:val="00886EEC"/>
    <w:rsid w:val="00887001"/>
    <w:rsid w:val="00887008"/>
    <w:rsid w:val="008870EA"/>
    <w:rsid w:val="0088718E"/>
    <w:rsid w:val="00887222"/>
    <w:rsid w:val="00887320"/>
    <w:rsid w:val="00887400"/>
    <w:rsid w:val="00887670"/>
    <w:rsid w:val="008878AE"/>
    <w:rsid w:val="00887E80"/>
    <w:rsid w:val="00887FB9"/>
    <w:rsid w:val="008900C9"/>
    <w:rsid w:val="008901D3"/>
    <w:rsid w:val="008902DD"/>
    <w:rsid w:val="008904AD"/>
    <w:rsid w:val="00890A91"/>
    <w:rsid w:val="00890B57"/>
    <w:rsid w:val="00890D3B"/>
    <w:rsid w:val="00890F47"/>
    <w:rsid w:val="00891050"/>
    <w:rsid w:val="00891068"/>
    <w:rsid w:val="008910A4"/>
    <w:rsid w:val="008910E0"/>
    <w:rsid w:val="00891292"/>
    <w:rsid w:val="008914E5"/>
    <w:rsid w:val="0089164B"/>
    <w:rsid w:val="0089199F"/>
    <w:rsid w:val="00891AC3"/>
    <w:rsid w:val="00891B78"/>
    <w:rsid w:val="00891C25"/>
    <w:rsid w:val="00891C55"/>
    <w:rsid w:val="00891DAD"/>
    <w:rsid w:val="00891EF3"/>
    <w:rsid w:val="00891F49"/>
    <w:rsid w:val="00891F7F"/>
    <w:rsid w:val="00892153"/>
    <w:rsid w:val="00892216"/>
    <w:rsid w:val="0089228D"/>
    <w:rsid w:val="00892348"/>
    <w:rsid w:val="0089241D"/>
    <w:rsid w:val="00892455"/>
    <w:rsid w:val="008925A7"/>
    <w:rsid w:val="0089264D"/>
    <w:rsid w:val="008927AD"/>
    <w:rsid w:val="00892933"/>
    <w:rsid w:val="00892A13"/>
    <w:rsid w:val="00892B87"/>
    <w:rsid w:val="00892BFA"/>
    <w:rsid w:val="00892DEF"/>
    <w:rsid w:val="00892F8F"/>
    <w:rsid w:val="00892FD2"/>
    <w:rsid w:val="0089311E"/>
    <w:rsid w:val="00893153"/>
    <w:rsid w:val="00893412"/>
    <w:rsid w:val="008939CB"/>
    <w:rsid w:val="00893A1D"/>
    <w:rsid w:val="00893AED"/>
    <w:rsid w:val="00893B58"/>
    <w:rsid w:val="00893CBC"/>
    <w:rsid w:val="00893E2F"/>
    <w:rsid w:val="008940E6"/>
    <w:rsid w:val="00894143"/>
    <w:rsid w:val="00894234"/>
    <w:rsid w:val="008942D6"/>
    <w:rsid w:val="0089442B"/>
    <w:rsid w:val="00894724"/>
    <w:rsid w:val="0089476D"/>
    <w:rsid w:val="00894772"/>
    <w:rsid w:val="00894A2E"/>
    <w:rsid w:val="00894C6D"/>
    <w:rsid w:val="00894DD4"/>
    <w:rsid w:val="00894F07"/>
    <w:rsid w:val="00894FA5"/>
    <w:rsid w:val="00895199"/>
    <w:rsid w:val="00895885"/>
    <w:rsid w:val="008959E0"/>
    <w:rsid w:val="00895F14"/>
    <w:rsid w:val="008966F9"/>
    <w:rsid w:val="008967C0"/>
    <w:rsid w:val="00896988"/>
    <w:rsid w:val="00896A5B"/>
    <w:rsid w:val="00896A8C"/>
    <w:rsid w:val="00896BB8"/>
    <w:rsid w:val="00896D3D"/>
    <w:rsid w:val="008970B4"/>
    <w:rsid w:val="008971CA"/>
    <w:rsid w:val="008971F9"/>
    <w:rsid w:val="00897336"/>
    <w:rsid w:val="008974A4"/>
    <w:rsid w:val="008976FD"/>
    <w:rsid w:val="008977F1"/>
    <w:rsid w:val="00897937"/>
    <w:rsid w:val="008979AB"/>
    <w:rsid w:val="00897C77"/>
    <w:rsid w:val="00897D37"/>
    <w:rsid w:val="008A024E"/>
    <w:rsid w:val="008A027D"/>
    <w:rsid w:val="008A0325"/>
    <w:rsid w:val="008A043D"/>
    <w:rsid w:val="008A077E"/>
    <w:rsid w:val="008A0839"/>
    <w:rsid w:val="008A08DA"/>
    <w:rsid w:val="008A090D"/>
    <w:rsid w:val="008A0AD0"/>
    <w:rsid w:val="008A0B3D"/>
    <w:rsid w:val="008A0D39"/>
    <w:rsid w:val="008A0F5E"/>
    <w:rsid w:val="008A103E"/>
    <w:rsid w:val="008A1149"/>
    <w:rsid w:val="008A11F3"/>
    <w:rsid w:val="008A1208"/>
    <w:rsid w:val="008A122D"/>
    <w:rsid w:val="008A1359"/>
    <w:rsid w:val="008A1495"/>
    <w:rsid w:val="008A1558"/>
    <w:rsid w:val="008A19B3"/>
    <w:rsid w:val="008A19C0"/>
    <w:rsid w:val="008A1A26"/>
    <w:rsid w:val="008A1CFD"/>
    <w:rsid w:val="008A1EBC"/>
    <w:rsid w:val="008A201F"/>
    <w:rsid w:val="008A202D"/>
    <w:rsid w:val="008A20B5"/>
    <w:rsid w:val="008A22C5"/>
    <w:rsid w:val="008A22EF"/>
    <w:rsid w:val="008A23F0"/>
    <w:rsid w:val="008A27B4"/>
    <w:rsid w:val="008A289F"/>
    <w:rsid w:val="008A293A"/>
    <w:rsid w:val="008A2B6E"/>
    <w:rsid w:val="008A31A7"/>
    <w:rsid w:val="008A32F6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AF6"/>
    <w:rsid w:val="008A4E33"/>
    <w:rsid w:val="008A4EDA"/>
    <w:rsid w:val="008A4EE2"/>
    <w:rsid w:val="008A52CC"/>
    <w:rsid w:val="008A5390"/>
    <w:rsid w:val="008A54A7"/>
    <w:rsid w:val="008A56C6"/>
    <w:rsid w:val="008A5812"/>
    <w:rsid w:val="008A5855"/>
    <w:rsid w:val="008A58C8"/>
    <w:rsid w:val="008A5A30"/>
    <w:rsid w:val="008A5CB5"/>
    <w:rsid w:val="008A5CF6"/>
    <w:rsid w:val="008A60EC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307"/>
    <w:rsid w:val="008A74B1"/>
    <w:rsid w:val="008A7845"/>
    <w:rsid w:val="008A784B"/>
    <w:rsid w:val="008A78F9"/>
    <w:rsid w:val="008A7B77"/>
    <w:rsid w:val="008A7D94"/>
    <w:rsid w:val="008A7D95"/>
    <w:rsid w:val="008A7DD4"/>
    <w:rsid w:val="008A7EC0"/>
    <w:rsid w:val="008A7F99"/>
    <w:rsid w:val="008A7FC9"/>
    <w:rsid w:val="008B04FF"/>
    <w:rsid w:val="008B09A9"/>
    <w:rsid w:val="008B0B74"/>
    <w:rsid w:val="008B0FE1"/>
    <w:rsid w:val="008B13EC"/>
    <w:rsid w:val="008B13F9"/>
    <w:rsid w:val="008B145E"/>
    <w:rsid w:val="008B1668"/>
    <w:rsid w:val="008B193E"/>
    <w:rsid w:val="008B19CC"/>
    <w:rsid w:val="008B19F9"/>
    <w:rsid w:val="008B1A2B"/>
    <w:rsid w:val="008B1DAB"/>
    <w:rsid w:val="008B1E1D"/>
    <w:rsid w:val="008B1EC3"/>
    <w:rsid w:val="008B1F23"/>
    <w:rsid w:val="008B1FEF"/>
    <w:rsid w:val="008B251E"/>
    <w:rsid w:val="008B264C"/>
    <w:rsid w:val="008B26EC"/>
    <w:rsid w:val="008B28EA"/>
    <w:rsid w:val="008B2977"/>
    <w:rsid w:val="008B2BC6"/>
    <w:rsid w:val="008B2C2D"/>
    <w:rsid w:val="008B2DBF"/>
    <w:rsid w:val="008B2E0A"/>
    <w:rsid w:val="008B2E32"/>
    <w:rsid w:val="008B2F8F"/>
    <w:rsid w:val="008B3030"/>
    <w:rsid w:val="008B3046"/>
    <w:rsid w:val="008B31F2"/>
    <w:rsid w:val="008B33EE"/>
    <w:rsid w:val="008B38AC"/>
    <w:rsid w:val="008B3910"/>
    <w:rsid w:val="008B3FE8"/>
    <w:rsid w:val="008B4271"/>
    <w:rsid w:val="008B4424"/>
    <w:rsid w:val="008B49F5"/>
    <w:rsid w:val="008B4AA0"/>
    <w:rsid w:val="008B4B5B"/>
    <w:rsid w:val="008B4C3A"/>
    <w:rsid w:val="008B4CFA"/>
    <w:rsid w:val="008B4DA6"/>
    <w:rsid w:val="008B4E75"/>
    <w:rsid w:val="008B4EEE"/>
    <w:rsid w:val="008B50AF"/>
    <w:rsid w:val="008B50B8"/>
    <w:rsid w:val="008B52DF"/>
    <w:rsid w:val="008B5362"/>
    <w:rsid w:val="008B549A"/>
    <w:rsid w:val="008B562D"/>
    <w:rsid w:val="008B56E0"/>
    <w:rsid w:val="008B5BE0"/>
    <w:rsid w:val="008B5D15"/>
    <w:rsid w:val="008B5DF3"/>
    <w:rsid w:val="008B5EAB"/>
    <w:rsid w:val="008B5F20"/>
    <w:rsid w:val="008B5F4C"/>
    <w:rsid w:val="008B61B1"/>
    <w:rsid w:val="008B626C"/>
    <w:rsid w:val="008B6340"/>
    <w:rsid w:val="008B6426"/>
    <w:rsid w:val="008B6581"/>
    <w:rsid w:val="008B6750"/>
    <w:rsid w:val="008B6A97"/>
    <w:rsid w:val="008B6B27"/>
    <w:rsid w:val="008B6C3F"/>
    <w:rsid w:val="008B6C6C"/>
    <w:rsid w:val="008B72F5"/>
    <w:rsid w:val="008B77AB"/>
    <w:rsid w:val="008B7F9F"/>
    <w:rsid w:val="008C0016"/>
    <w:rsid w:val="008C013F"/>
    <w:rsid w:val="008C04B0"/>
    <w:rsid w:val="008C0878"/>
    <w:rsid w:val="008C08CF"/>
    <w:rsid w:val="008C0A54"/>
    <w:rsid w:val="008C0B26"/>
    <w:rsid w:val="008C0BCB"/>
    <w:rsid w:val="008C0C48"/>
    <w:rsid w:val="008C107A"/>
    <w:rsid w:val="008C10EF"/>
    <w:rsid w:val="008C112D"/>
    <w:rsid w:val="008C1333"/>
    <w:rsid w:val="008C152A"/>
    <w:rsid w:val="008C157E"/>
    <w:rsid w:val="008C1589"/>
    <w:rsid w:val="008C15B3"/>
    <w:rsid w:val="008C15B5"/>
    <w:rsid w:val="008C1726"/>
    <w:rsid w:val="008C1808"/>
    <w:rsid w:val="008C1885"/>
    <w:rsid w:val="008C1996"/>
    <w:rsid w:val="008C19F8"/>
    <w:rsid w:val="008C1B4E"/>
    <w:rsid w:val="008C1B9D"/>
    <w:rsid w:val="008C1BA4"/>
    <w:rsid w:val="008C1D23"/>
    <w:rsid w:val="008C1D93"/>
    <w:rsid w:val="008C1E98"/>
    <w:rsid w:val="008C1EE2"/>
    <w:rsid w:val="008C231B"/>
    <w:rsid w:val="008C2326"/>
    <w:rsid w:val="008C259A"/>
    <w:rsid w:val="008C2702"/>
    <w:rsid w:val="008C28CB"/>
    <w:rsid w:val="008C29ED"/>
    <w:rsid w:val="008C2A70"/>
    <w:rsid w:val="008C2C3F"/>
    <w:rsid w:val="008C2DEF"/>
    <w:rsid w:val="008C3116"/>
    <w:rsid w:val="008C35B0"/>
    <w:rsid w:val="008C35E4"/>
    <w:rsid w:val="008C35F9"/>
    <w:rsid w:val="008C3A56"/>
    <w:rsid w:val="008C3B33"/>
    <w:rsid w:val="008C3DC4"/>
    <w:rsid w:val="008C3EAE"/>
    <w:rsid w:val="008C3F86"/>
    <w:rsid w:val="008C3FFB"/>
    <w:rsid w:val="008C40B0"/>
    <w:rsid w:val="008C416F"/>
    <w:rsid w:val="008C41C0"/>
    <w:rsid w:val="008C4203"/>
    <w:rsid w:val="008C47E6"/>
    <w:rsid w:val="008C4B24"/>
    <w:rsid w:val="008C4B58"/>
    <w:rsid w:val="008C4CC4"/>
    <w:rsid w:val="008C4CD7"/>
    <w:rsid w:val="008C4CF3"/>
    <w:rsid w:val="008C4D60"/>
    <w:rsid w:val="008C4D98"/>
    <w:rsid w:val="008C4DBA"/>
    <w:rsid w:val="008C4DD9"/>
    <w:rsid w:val="008C545D"/>
    <w:rsid w:val="008C54AC"/>
    <w:rsid w:val="008C558B"/>
    <w:rsid w:val="008C55D7"/>
    <w:rsid w:val="008C5768"/>
    <w:rsid w:val="008C585D"/>
    <w:rsid w:val="008C5A26"/>
    <w:rsid w:val="008C5CDA"/>
    <w:rsid w:val="008C5D59"/>
    <w:rsid w:val="008C5E6E"/>
    <w:rsid w:val="008C5FF2"/>
    <w:rsid w:val="008C612D"/>
    <w:rsid w:val="008C6145"/>
    <w:rsid w:val="008C623A"/>
    <w:rsid w:val="008C626F"/>
    <w:rsid w:val="008C633A"/>
    <w:rsid w:val="008C6567"/>
    <w:rsid w:val="008C688D"/>
    <w:rsid w:val="008C68D9"/>
    <w:rsid w:val="008C68FD"/>
    <w:rsid w:val="008C69E2"/>
    <w:rsid w:val="008C69F4"/>
    <w:rsid w:val="008C6C29"/>
    <w:rsid w:val="008C7127"/>
    <w:rsid w:val="008C7149"/>
    <w:rsid w:val="008C72BE"/>
    <w:rsid w:val="008C7563"/>
    <w:rsid w:val="008C7609"/>
    <w:rsid w:val="008C76C7"/>
    <w:rsid w:val="008C7721"/>
    <w:rsid w:val="008C7A24"/>
    <w:rsid w:val="008C7CF0"/>
    <w:rsid w:val="008C7F1C"/>
    <w:rsid w:val="008D0052"/>
    <w:rsid w:val="008D01F6"/>
    <w:rsid w:val="008D0207"/>
    <w:rsid w:val="008D0261"/>
    <w:rsid w:val="008D02B6"/>
    <w:rsid w:val="008D02B8"/>
    <w:rsid w:val="008D03AC"/>
    <w:rsid w:val="008D0785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8B4"/>
    <w:rsid w:val="008D29B7"/>
    <w:rsid w:val="008D2B43"/>
    <w:rsid w:val="008D2BD9"/>
    <w:rsid w:val="008D2C01"/>
    <w:rsid w:val="008D2C98"/>
    <w:rsid w:val="008D2FE9"/>
    <w:rsid w:val="008D2FEB"/>
    <w:rsid w:val="008D308F"/>
    <w:rsid w:val="008D3752"/>
    <w:rsid w:val="008D37E1"/>
    <w:rsid w:val="008D3870"/>
    <w:rsid w:val="008D38FC"/>
    <w:rsid w:val="008D3A02"/>
    <w:rsid w:val="008D3A10"/>
    <w:rsid w:val="008D3BB6"/>
    <w:rsid w:val="008D3BD4"/>
    <w:rsid w:val="008D3E14"/>
    <w:rsid w:val="008D3F98"/>
    <w:rsid w:val="008D40B2"/>
    <w:rsid w:val="008D4174"/>
    <w:rsid w:val="008D41FC"/>
    <w:rsid w:val="008D425E"/>
    <w:rsid w:val="008D43F7"/>
    <w:rsid w:val="008D461C"/>
    <w:rsid w:val="008D4756"/>
    <w:rsid w:val="008D4A91"/>
    <w:rsid w:val="008D4C1D"/>
    <w:rsid w:val="008D4C25"/>
    <w:rsid w:val="008D51C7"/>
    <w:rsid w:val="008D52EC"/>
    <w:rsid w:val="008D53A8"/>
    <w:rsid w:val="008D57F3"/>
    <w:rsid w:val="008D5810"/>
    <w:rsid w:val="008D59A0"/>
    <w:rsid w:val="008D5B98"/>
    <w:rsid w:val="008D5C81"/>
    <w:rsid w:val="008D5D8B"/>
    <w:rsid w:val="008D5DA9"/>
    <w:rsid w:val="008D5F42"/>
    <w:rsid w:val="008D5F66"/>
    <w:rsid w:val="008D5F87"/>
    <w:rsid w:val="008D5F8F"/>
    <w:rsid w:val="008D60BF"/>
    <w:rsid w:val="008D62B5"/>
    <w:rsid w:val="008D6373"/>
    <w:rsid w:val="008D6498"/>
    <w:rsid w:val="008D666D"/>
    <w:rsid w:val="008D66EB"/>
    <w:rsid w:val="008D66F9"/>
    <w:rsid w:val="008D670F"/>
    <w:rsid w:val="008D6DCC"/>
    <w:rsid w:val="008D6FD3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D7CDE"/>
    <w:rsid w:val="008E0351"/>
    <w:rsid w:val="008E082A"/>
    <w:rsid w:val="008E0925"/>
    <w:rsid w:val="008E096C"/>
    <w:rsid w:val="008E0A4A"/>
    <w:rsid w:val="008E0AE0"/>
    <w:rsid w:val="008E0EAB"/>
    <w:rsid w:val="008E0F78"/>
    <w:rsid w:val="008E10A7"/>
    <w:rsid w:val="008E1123"/>
    <w:rsid w:val="008E1239"/>
    <w:rsid w:val="008E1248"/>
    <w:rsid w:val="008E1329"/>
    <w:rsid w:val="008E1376"/>
    <w:rsid w:val="008E1385"/>
    <w:rsid w:val="008E1624"/>
    <w:rsid w:val="008E16D6"/>
    <w:rsid w:val="008E1748"/>
    <w:rsid w:val="008E182F"/>
    <w:rsid w:val="008E19C3"/>
    <w:rsid w:val="008E1AB1"/>
    <w:rsid w:val="008E1B84"/>
    <w:rsid w:val="008E1E3A"/>
    <w:rsid w:val="008E1F0F"/>
    <w:rsid w:val="008E1F1B"/>
    <w:rsid w:val="008E1FCF"/>
    <w:rsid w:val="008E2061"/>
    <w:rsid w:val="008E2078"/>
    <w:rsid w:val="008E20AB"/>
    <w:rsid w:val="008E23A9"/>
    <w:rsid w:val="008E24C8"/>
    <w:rsid w:val="008E2759"/>
    <w:rsid w:val="008E2897"/>
    <w:rsid w:val="008E2A59"/>
    <w:rsid w:val="008E327E"/>
    <w:rsid w:val="008E3338"/>
    <w:rsid w:val="008E3510"/>
    <w:rsid w:val="008E36D0"/>
    <w:rsid w:val="008E3717"/>
    <w:rsid w:val="008E381E"/>
    <w:rsid w:val="008E3830"/>
    <w:rsid w:val="008E3DEF"/>
    <w:rsid w:val="008E3EBD"/>
    <w:rsid w:val="008E41F0"/>
    <w:rsid w:val="008E42EA"/>
    <w:rsid w:val="008E4338"/>
    <w:rsid w:val="008E4688"/>
    <w:rsid w:val="008E4A94"/>
    <w:rsid w:val="008E4C43"/>
    <w:rsid w:val="008E4D99"/>
    <w:rsid w:val="008E51C1"/>
    <w:rsid w:val="008E5678"/>
    <w:rsid w:val="008E5954"/>
    <w:rsid w:val="008E596C"/>
    <w:rsid w:val="008E5A57"/>
    <w:rsid w:val="008E5AE0"/>
    <w:rsid w:val="008E5DA5"/>
    <w:rsid w:val="008E5F77"/>
    <w:rsid w:val="008E61D0"/>
    <w:rsid w:val="008E64BD"/>
    <w:rsid w:val="008E661A"/>
    <w:rsid w:val="008E67CE"/>
    <w:rsid w:val="008E68C5"/>
    <w:rsid w:val="008E690B"/>
    <w:rsid w:val="008E6C09"/>
    <w:rsid w:val="008E6C43"/>
    <w:rsid w:val="008E6CEF"/>
    <w:rsid w:val="008E6F29"/>
    <w:rsid w:val="008E7068"/>
    <w:rsid w:val="008E72AE"/>
    <w:rsid w:val="008E72DD"/>
    <w:rsid w:val="008E7411"/>
    <w:rsid w:val="008E754B"/>
    <w:rsid w:val="008E7BA4"/>
    <w:rsid w:val="008E7C07"/>
    <w:rsid w:val="008E7C13"/>
    <w:rsid w:val="008E7C5D"/>
    <w:rsid w:val="008F0152"/>
    <w:rsid w:val="008F028C"/>
    <w:rsid w:val="008F033D"/>
    <w:rsid w:val="008F0374"/>
    <w:rsid w:val="008F0513"/>
    <w:rsid w:val="008F05A0"/>
    <w:rsid w:val="008F05BF"/>
    <w:rsid w:val="008F0795"/>
    <w:rsid w:val="008F08CF"/>
    <w:rsid w:val="008F09B6"/>
    <w:rsid w:val="008F0B60"/>
    <w:rsid w:val="008F0CDB"/>
    <w:rsid w:val="008F0EA4"/>
    <w:rsid w:val="008F0F5C"/>
    <w:rsid w:val="008F0F86"/>
    <w:rsid w:val="008F1289"/>
    <w:rsid w:val="008F1315"/>
    <w:rsid w:val="008F1389"/>
    <w:rsid w:val="008F1748"/>
    <w:rsid w:val="008F1A3C"/>
    <w:rsid w:val="008F1B7B"/>
    <w:rsid w:val="008F1BB5"/>
    <w:rsid w:val="008F1DF3"/>
    <w:rsid w:val="008F2763"/>
    <w:rsid w:val="008F27A8"/>
    <w:rsid w:val="008F280B"/>
    <w:rsid w:val="008F2AC9"/>
    <w:rsid w:val="008F2ACA"/>
    <w:rsid w:val="008F2BC7"/>
    <w:rsid w:val="008F2D3B"/>
    <w:rsid w:val="008F2E4B"/>
    <w:rsid w:val="008F3117"/>
    <w:rsid w:val="008F37B0"/>
    <w:rsid w:val="008F37FB"/>
    <w:rsid w:val="008F3A14"/>
    <w:rsid w:val="008F3A75"/>
    <w:rsid w:val="008F3B77"/>
    <w:rsid w:val="008F3DB4"/>
    <w:rsid w:val="008F3EAB"/>
    <w:rsid w:val="008F4225"/>
    <w:rsid w:val="008F4412"/>
    <w:rsid w:val="008F4462"/>
    <w:rsid w:val="008F44A0"/>
    <w:rsid w:val="008F4548"/>
    <w:rsid w:val="008F4633"/>
    <w:rsid w:val="008F4AA2"/>
    <w:rsid w:val="008F4C4A"/>
    <w:rsid w:val="008F4C4E"/>
    <w:rsid w:val="008F4D34"/>
    <w:rsid w:val="008F4E39"/>
    <w:rsid w:val="008F4F25"/>
    <w:rsid w:val="008F4F58"/>
    <w:rsid w:val="008F5242"/>
    <w:rsid w:val="008F5306"/>
    <w:rsid w:val="008F53B2"/>
    <w:rsid w:val="008F53BB"/>
    <w:rsid w:val="008F53ED"/>
    <w:rsid w:val="008F545F"/>
    <w:rsid w:val="008F54F7"/>
    <w:rsid w:val="008F5644"/>
    <w:rsid w:val="008F5943"/>
    <w:rsid w:val="008F5DF8"/>
    <w:rsid w:val="008F5E4B"/>
    <w:rsid w:val="008F5F8A"/>
    <w:rsid w:val="008F5FCD"/>
    <w:rsid w:val="008F60C6"/>
    <w:rsid w:val="008F6189"/>
    <w:rsid w:val="008F61B7"/>
    <w:rsid w:val="008F6351"/>
    <w:rsid w:val="008F6408"/>
    <w:rsid w:val="008F68CB"/>
    <w:rsid w:val="008F6916"/>
    <w:rsid w:val="008F693E"/>
    <w:rsid w:val="008F6AEE"/>
    <w:rsid w:val="008F6AF6"/>
    <w:rsid w:val="008F6BBC"/>
    <w:rsid w:val="008F6C9E"/>
    <w:rsid w:val="008F6D2D"/>
    <w:rsid w:val="008F6F7A"/>
    <w:rsid w:val="008F70C5"/>
    <w:rsid w:val="008F72A8"/>
    <w:rsid w:val="008F72FB"/>
    <w:rsid w:val="008F73B7"/>
    <w:rsid w:val="008F752A"/>
    <w:rsid w:val="008F76AF"/>
    <w:rsid w:val="008F7836"/>
    <w:rsid w:val="008F78E5"/>
    <w:rsid w:val="008F7C1A"/>
    <w:rsid w:val="008F7E98"/>
    <w:rsid w:val="008F7E9D"/>
    <w:rsid w:val="0090038B"/>
    <w:rsid w:val="00900395"/>
    <w:rsid w:val="00900496"/>
    <w:rsid w:val="009007AF"/>
    <w:rsid w:val="009007F9"/>
    <w:rsid w:val="00900993"/>
    <w:rsid w:val="00900CBD"/>
    <w:rsid w:val="00900FC5"/>
    <w:rsid w:val="00900FCA"/>
    <w:rsid w:val="00901530"/>
    <w:rsid w:val="00901708"/>
    <w:rsid w:val="00901751"/>
    <w:rsid w:val="00901A5A"/>
    <w:rsid w:val="00901B6C"/>
    <w:rsid w:val="00901CBC"/>
    <w:rsid w:val="00901CFA"/>
    <w:rsid w:val="00901D63"/>
    <w:rsid w:val="00901FFB"/>
    <w:rsid w:val="00902435"/>
    <w:rsid w:val="00902462"/>
    <w:rsid w:val="0090295B"/>
    <w:rsid w:val="00902A1B"/>
    <w:rsid w:val="00902D6E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47"/>
    <w:rsid w:val="00903B63"/>
    <w:rsid w:val="00903C5B"/>
    <w:rsid w:val="00903D72"/>
    <w:rsid w:val="00903DEB"/>
    <w:rsid w:val="00904270"/>
    <w:rsid w:val="00904317"/>
    <w:rsid w:val="00904519"/>
    <w:rsid w:val="009045AE"/>
    <w:rsid w:val="00904602"/>
    <w:rsid w:val="00904716"/>
    <w:rsid w:val="00904845"/>
    <w:rsid w:val="00904D5F"/>
    <w:rsid w:val="00904DB6"/>
    <w:rsid w:val="00904E5B"/>
    <w:rsid w:val="00905224"/>
    <w:rsid w:val="009052EF"/>
    <w:rsid w:val="00905392"/>
    <w:rsid w:val="009054F3"/>
    <w:rsid w:val="00905535"/>
    <w:rsid w:val="009055C8"/>
    <w:rsid w:val="009056E4"/>
    <w:rsid w:val="009057A7"/>
    <w:rsid w:val="00905AA7"/>
    <w:rsid w:val="00905AB0"/>
    <w:rsid w:val="00905E94"/>
    <w:rsid w:val="00905EBC"/>
    <w:rsid w:val="00905F30"/>
    <w:rsid w:val="0090626F"/>
    <w:rsid w:val="00906577"/>
    <w:rsid w:val="0090673E"/>
    <w:rsid w:val="009068C6"/>
    <w:rsid w:val="009068C9"/>
    <w:rsid w:val="00906AE4"/>
    <w:rsid w:val="00906CA0"/>
    <w:rsid w:val="00906CEE"/>
    <w:rsid w:val="00906F54"/>
    <w:rsid w:val="00906FE9"/>
    <w:rsid w:val="009071FA"/>
    <w:rsid w:val="00907410"/>
    <w:rsid w:val="009074B6"/>
    <w:rsid w:val="00907B5F"/>
    <w:rsid w:val="00907BA9"/>
    <w:rsid w:val="00907DC9"/>
    <w:rsid w:val="00907E97"/>
    <w:rsid w:val="00907F47"/>
    <w:rsid w:val="00907F57"/>
    <w:rsid w:val="009100F0"/>
    <w:rsid w:val="00910272"/>
    <w:rsid w:val="00910388"/>
    <w:rsid w:val="0091039B"/>
    <w:rsid w:val="0091097C"/>
    <w:rsid w:val="00910B5B"/>
    <w:rsid w:val="00910BA1"/>
    <w:rsid w:val="00910BD7"/>
    <w:rsid w:val="00910DC9"/>
    <w:rsid w:val="00911436"/>
    <w:rsid w:val="009115BA"/>
    <w:rsid w:val="009119D9"/>
    <w:rsid w:val="00911A09"/>
    <w:rsid w:val="00911E0D"/>
    <w:rsid w:val="00911F66"/>
    <w:rsid w:val="0091294B"/>
    <w:rsid w:val="0091295C"/>
    <w:rsid w:val="009129F0"/>
    <w:rsid w:val="00912B44"/>
    <w:rsid w:val="00912E17"/>
    <w:rsid w:val="00912E44"/>
    <w:rsid w:val="00912F53"/>
    <w:rsid w:val="009131A5"/>
    <w:rsid w:val="0091358E"/>
    <w:rsid w:val="00913610"/>
    <w:rsid w:val="00913636"/>
    <w:rsid w:val="00913785"/>
    <w:rsid w:val="00913825"/>
    <w:rsid w:val="00913A36"/>
    <w:rsid w:val="00913BFB"/>
    <w:rsid w:val="00913CA5"/>
    <w:rsid w:val="00913CC7"/>
    <w:rsid w:val="00913E8D"/>
    <w:rsid w:val="0091401D"/>
    <w:rsid w:val="009142DF"/>
    <w:rsid w:val="009144F2"/>
    <w:rsid w:val="00914613"/>
    <w:rsid w:val="009147E9"/>
    <w:rsid w:val="009148D8"/>
    <w:rsid w:val="009149DE"/>
    <w:rsid w:val="00914A2D"/>
    <w:rsid w:val="00914E5A"/>
    <w:rsid w:val="00914EDD"/>
    <w:rsid w:val="00914EF4"/>
    <w:rsid w:val="00914FFD"/>
    <w:rsid w:val="009150B8"/>
    <w:rsid w:val="009151DE"/>
    <w:rsid w:val="0091548B"/>
    <w:rsid w:val="00915A0E"/>
    <w:rsid w:val="00915AC1"/>
    <w:rsid w:val="00915B31"/>
    <w:rsid w:val="00915B58"/>
    <w:rsid w:val="00915E5B"/>
    <w:rsid w:val="00915E61"/>
    <w:rsid w:val="009160CB"/>
    <w:rsid w:val="0091644F"/>
    <w:rsid w:val="0091655A"/>
    <w:rsid w:val="00916602"/>
    <w:rsid w:val="0091668A"/>
    <w:rsid w:val="00916750"/>
    <w:rsid w:val="009167EC"/>
    <w:rsid w:val="00916A4B"/>
    <w:rsid w:val="00916B70"/>
    <w:rsid w:val="00916B9D"/>
    <w:rsid w:val="00916E03"/>
    <w:rsid w:val="00916EBF"/>
    <w:rsid w:val="00917080"/>
    <w:rsid w:val="0091722A"/>
    <w:rsid w:val="009172C3"/>
    <w:rsid w:val="009172D6"/>
    <w:rsid w:val="009175A5"/>
    <w:rsid w:val="009178A1"/>
    <w:rsid w:val="00917926"/>
    <w:rsid w:val="009179E9"/>
    <w:rsid w:val="00917B84"/>
    <w:rsid w:val="00917D23"/>
    <w:rsid w:val="00917EE7"/>
    <w:rsid w:val="00917F31"/>
    <w:rsid w:val="00917F82"/>
    <w:rsid w:val="00917FB4"/>
    <w:rsid w:val="00920222"/>
    <w:rsid w:val="00920271"/>
    <w:rsid w:val="0092028C"/>
    <w:rsid w:val="00920532"/>
    <w:rsid w:val="009205CF"/>
    <w:rsid w:val="00920677"/>
    <w:rsid w:val="0092073D"/>
    <w:rsid w:val="00920776"/>
    <w:rsid w:val="00920960"/>
    <w:rsid w:val="00920F62"/>
    <w:rsid w:val="00921096"/>
    <w:rsid w:val="00921256"/>
    <w:rsid w:val="009213FD"/>
    <w:rsid w:val="0092142C"/>
    <w:rsid w:val="00921561"/>
    <w:rsid w:val="009216D8"/>
    <w:rsid w:val="0092171F"/>
    <w:rsid w:val="009217C7"/>
    <w:rsid w:val="00921868"/>
    <w:rsid w:val="0092187C"/>
    <w:rsid w:val="009218E3"/>
    <w:rsid w:val="00921A39"/>
    <w:rsid w:val="00921BDE"/>
    <w:rsid w:val="00921C33"/>
    <w:rsid w:val="00921DB1"/>
    <w:rsid w:val="00921DB2"/>
    <w:rsid w:val="00921FED"/>
    <w:rsid w:val="00922420"/>
    <w:rsid w:val="00922992"/>
    <w:rsid w:val="00922F81"/>
    <w:rsid w:val="00922FB8"/>
    <w:rsid w:val="0092308C"/>
    <w:rsid w:val="009230C8"/>
    <w:rsid w:val="00923160"/>
    <w:rsid w:val="0092318A"/>
    <w:rsid w:val="00923442"/>
    <w:rsid w:val="009236CB"/>
    <w:rsid w:val="009238D1"/>
    <w:rsid w:val="009239E0"/>
    <w:rsid w:val="00923CB6"/>
    <w:rsid w:val="009244F3"/>
    <w:rsid w:val="009248C4"/>
    <w:rsid w:val="0092492C"/>
    <w:rsid w:val="00924A93"/>
    <w:rsid w:val="00924D93"/>
    <w:rsid w:val="00924E65"/>
    <w:rsid w:val="00924F4B"/>
    <w:rsid w:val="00924F60"/>
    <w:rsid w:val="00924FD8"/>
    <w:rsid w:val="00925089"/>
    <w:rsid w:val="009253EF"/>
    <w:rsid w:val="009254B5"/>
    <w:rsid w:val="0092553C"/>
    <w:rsid w:val="009257B5"/>
    <w:rsid w:val="00925ADB"/>
    <w:rsid w:val="00925C2E"/>
    <w:rsid w:val="00925C47"/>
    <w:rsid w:val="00925C49"/>
    <w:rsid w:val="00925D50"/>
    <w:rsid w:val="00925DA3"/>
    <w:rsid w:val="00925DBC"/>
    <w:rsid w:val="00925DD7"/>
    <w:rsid w:val="00925E11"/>
    <w:rsid w:val="00925F3A"/>
    <w:rsid w:val="00925F45"/>
    <w:rsid w:val="00926120"/>
    <w:rsid w:val="009262FD"/>
    <w:rsid w:val="00926552"/>
    <w:rsid w:val="009265E2"/>
    <w:rsid w:val="009267DD"/>
    <w:rsid w:val="00926800"/>
    <w:rsid w:val="009268BA"/>
    <w:rsid w:val="00926AD5"/>
    <w:rsid w:val="00926B23"/>
    <w:rsid w:val="00926C68"/>
    <w:rsid w:val="00926D0B"/>
    <w:rsid w:val="00926DD6"/>
    <w:rsid w:val="009272B9"/>
    <w:rsid w:val="009274B8"/>
    <w:rsid w:val="009275ED"/>
    <w:rsid w:val="00927685"/>
    <w:rsid w:val="009279C6"/>
    <w:rsid w:val="00927D9C"/>
    <w:rsid w:val="00927EA3"/>
    <w:rsid w:val="00927F68"/>
    <w:rsid w:val="009301EA"/>
    <w:rsid w:val="009302BD"/>
    <w:rsid w:val="009306D9"/>
    <w:rsid w:val="0093088D"/>
    <w:rsid w:val="00930C57"/>
    <w:rsid w:val="00930D48"/>
    <w:rsid w:val="00930DEA"/>
    <w:rsid w:val="00930E54"/>
    <w:rsid w:val="00930F22"/>
    <w:rsid w:val="009312A7"/>
    <w:rsid w:val="009312E1"/>
    <w:rsid w:val="0093181F"/>
    <w:rsid w:val="00931993"/>
    <w:rsid w:val="00931CA5"/>
    <w:rsid w:val="00931DC8"/>
    <w:rsid w:val="00931FBE"/>
    <w:rsid w:val="0093221C"/>
    <w:rsid w:val="009322AA"/>
    <w:rsid w:val="009322CF"/>
    <w:rsid w:val="0093257C"/>
    <w:rsid w:val="0093268A"/>
    <w:rsid w:val="009326A4"/>
    <w:rsid w:val="0093272E"/>
    <w:rsid w:val="00932803"/>
    <w:rsid w:val="00932830"/>
    <w:rsid w:val="00932C20"/>
    <w:rsid w:val="00932F77"/>
    <w:rsid w:val="009330AB"/>
    <w:rsid w:val="009331A2"/>
    <w:rsid w:val="009331C6"/>
    <w:rsid w:val="00933324"/>
    <w:rsid w:val="009336AE"/>
    <w:rsid w:val="00933702"/>
    <w:rsid w:val="00933A5A"/>
    <w:rsid w:val="00933B49"/>
    <w:rsid w:val="00933BED"/>
    <w:rsid w:val="00933E84"/>
    <w:rsid w:val="00933F7E"/>
    <w:rsid w:val="00933F91"/>
    <w:rsid w:val="00933FC4"/>
    <w:rsid w:val="00933FF7"/>
    <w:rsid w:val="009340C0"/>
    <w:rsid w:val="0093443A"/>
    <w:rsid w:val="009345D3"/>
    <w:rsid w:val="00934761"/>
    <w:rsid w:val="009349D4"/>
    <w:rsid w:val="00934B22"/>
    <w:rsid w:val="00934DD7"/>
    <w:rsid w:val="00934E2A"/>
    <w:rsid w:val="00934E96"/>
    <w:rsid w:val="00935015"/>
    <w:rsid w:val="0093516E"/>
    <w:rsid w:val="0093533F"/>
    <w:rsid w:val="009354BC"/>
    <w:rsid w:val="009356EA"/>
    <w:rsid w:val="00935A72"/>
    <w:rsid w:val="0093614D"/>
    <w:rsid w:val="009363C9"/>
    <w:rsid w:val="0093649D"/>
    <w:rsid w:val="009366E7"/>
    <w:rsid w:val="0093673C"/>
    <w:rsid w:val="00936858"/>
    <w:rsid w:val="00936A81"/>
    <w:rsid w:val="00936AF5"/>
    <w:rsid w:val="00936BC0"/>
    <w:rsid w:val="00936D1C"/>
    <w:rsid w:val="00936F4C"/>
    <w:rsid w:val="0093732A"/>
    <w:rsid w:val="0093734E"/>
    <w:rsid w:val="0093754E"/>
    <w:rsid w:val="009376AB"/>
    <w:rsid w:val="009376CD"/>
    <w:rsid w:val="00937A04"/>
    <w:rsid w:val="00937AC8"/>
    <w:rsid w:val="00937C9A"/>
    <w:rsid w:val="00937D13"/>
    <w:rsid w:val="00937D25"/>
    <w:rsid w:val="00937E3A"/>
    <w:rsid w:val="00940385"/>
    <w:rsid w:val="0094087A"/>
    <w:rsid w:val="00940C7A"/>
    <w:rsid w:val="00940CAB"/>
    <w:rsid w:val="00940DD8"/>
    <w:rsid w:val="00940E87"/>
    <w:rsid w:val="00940EBE"/>
    <w:rsid w:val="00940F12"/>
    <w:rsid w:val="009412AE"/>
    <w:rsid w:val="00941334"/>
    <w:rsid w:val="00941521"/>
    <w:rsid w:val="009418EE"/>
    <w:rsid w:val="00941ABA"/>
    <w:rsid w:val="00941B50"/>
    <w:rsid w:val="00941E74"/>
    <w:rsid w:val="0094210E"/>
    <w:rsid w:val="0094240C"/>
    <w:rsid w:val="009425CE"/>
    <w:rsid w:val="0094277A"/>
    <w:rsid w:val="009427A1"/>
    <w:rsid w:val="009428C8"/>
    <w:rsid w:val="00942E06"/>
    <w:rsid w:val="00942E22"/>
    <w:rsid w:val="00942ED5"/>
    <w:rsid w:val="009431E2"/>
    <w:rsid w:val="00943682"/>
    <w:rsid w:val="00943717"/>
    <w:rsid w:val="00943822"/>
    <w:rsid w:val="00943A7D"/>
    <w:rsid w:val="00943B31"/>
    <w:rsid w:val="00943B38"/>
    <w:rsid w:val="00943B49"/>
    <w:rsid w:val="00943C48"/>
    <w:rsid w:val="00943E20"/>
    <w:rsid w:val="00943F29"/>
    <w:rsid w:val="00943FFF"/>
    <w:rsid w:val="009441B6"/>
    <w:rsid w:val="009442AE"/>
    <w:rsid w:val="009442C1"/>
    <w:rsid w:val="0094431F"/>
    <w:rsid w:val="00944571"/>
    <w:rsid w:val="009447D0"/>
    <w:rsid w:val="009448AD"/>
    <w:rsid w:val="00944ACA"/>
    <w:rsid w:val="00944B15"/>
    <w:rsid w:val="00944CFD"/>
    <w:rsid w:val="00944F27"/>
    <w:rsid w:val="00944F8E"/>
    <w:rsid w:val="00944FCF"/>
    <w:rsid w:val="009450AE"/>
    <w:rsid w:val="00945232"/>
    <w:rsid w:val="009453BA"/>
    <w:rsid w:val="009455F1"/>
    <w:rsid w:val="00945737"/>
    <w:rsid w:val="00945859"/>
    <w:rsid w:val="00945898"/>
    <w:rsid w:val="009459A0"/>
    <w:rsid w:val="00945AB5"/>
    <w:rsid w:val="00945ADD"/>
    <w:rsid w:val="00945C7A"/>
    <w:rsid w:val="00945DB0"/>
    <w:rsid w:val="00945EA2"/>
    <w:rsid w:val="00946370"/>
    <w:rsid w:val="00946406"/>
    <w:rsid w:val="009466D7"/>
    <w:rsid w:val="0094670A"/>
    <w:rsid w:val="0094670B"/>
    <w:rsid w:val="00946C59"/>
    <w:rsid w:val="00946DC7"/>
    <w:rsid w:val="00946ED7"/>
    <w:rsid w:val="00946EEE"/>
    <w:rsid w:val="00946EFE"/>
    <w:rsid w:val="009471E2"/>
    <w:rsid w:val="00947417"/>
    <w:rsid w:val="009477AB"/>
    <w:rsid w:val="00947A33"/>
    <w:rsid w:val="00947AD7"/>
    <w:rsid w:val="00947B43"/>
    <w:rsid w:val="00947CB9"/>
    <w:rsid w:val="00947CE1"/>
    <w:rsid w:val="00947D27"/>
    <w:rsid w:val="00950204"/>
    <w:rsid w:val="009506BC"/>
    <w:rsid w:val="00950785"/>
    <w:rsid w:val="00950978"/>
    <w:rsid w:val="00950B67"/>
    <w:rsid w:val="00950DD4"/>
    <w:rsid w:val="00950E2D"/>
    <w:rsid w:val="0095134D"/>
    <w:rsid w:val="009513D7"/>
    <w:rsid w:val="00951514"/>
    <w:rsid w:val="00951599"/>
    <w:rsid w:val="009515AD"/>
    <w:rsid w:val="0095181E"/>
    <w:rsid w:val="0095188D"/>
    <w:rsid w:val="00951A9E"/>
    <w:rsid w:val="00951B72"/>
    <w:rsid w:val="009524AD"/>
    <w:rsid w:val="009524F9"/>
    <w:rsid w:val="0095253A"/>
    <w:rsid w:val="0095255A"/>
    <w:rsid w:val="009526F1"/>
    <w:rsid w:val="00952735"/>
    <w:rsid w:val="00952C09"/>
    <w:rsid w:val="00952DB3"/>
    <w:rsid w:val="00952E2B"/>
    <w:rsid w:val="00953024"/>
    <w:rsid w:val="00953669"/>
    <w:rsid w:val="009536A0"/>
    <w:rsid w:val="00953A62"/>
    <w:rsid w:val="00953B96"/>
    <w:rsid w:val="00953CFF"/>
    <w:rsid w:val="00953ECD"/>
    <w:rsid w:val="00953F03"/>
    <w:rsid w:val="00953F17"/>
    <w:rsid w:val="009540CF"/>
    <w:rsid w:val="00954101"/>
    <w:rsid w:val="009542B1"/>
    <w:rsid w:val="0095431A"/>
    <w:rsid w:val="0095439A"/>
    <w:rsid w:val="0095445E"/>
    <w:rsid w:val="009544A8"/>
    <w:rsid w:val="009544F7"/>
    <w:rsid w:val="009547D7"/>
    <w:rsid w:val="0095490E"/>
    <w:rsid w:val="00954B47"/>
    <w:rsid w:val="00954C1A"/>
    <w:rsid w:val="00954C2D"/>
    <w:rsid w:val="00954F3C"/>
    <w:rsid w:val="00955064"/>
    <w:rsid w:val="0095512A"/>
    <w:rsid w:val="0095527E"/>
    <w:rsid w:val="009552AF"/>
    <w:rsid w:val="009553E5"/>
    <w:rsid w:val="009553F8"/>
    <w:rsid w:val="00955544"/>
    <w:rsid w:val="0095554A"/>
    <w:rsid w:val="00955885"/>
    <w:rsid w:val="00955A26"/>
    <w:rsid w:val="00955A98"/>
    <w:rsid w:val="00955B6E"/>
    <w:rsid w:val="00955C1D"/>
    <w:rsid w:val="00955D74"/>
    <w:rsid w:val="00955E8D"/>
    <w:rsid w:val="00955F4F"/>
    <w:rsid w:val="0095604C"/>
    <w:rsid w:val="009561B9"/>
    <w:rsid w:val="0095638B"/>
    <w:rsid w:val="00956417"/>
    <w:rsid w:val="00956643"/>
    <w:rsid w:val="009567A0"/>
    <w:rsid w:val="0095694F"/>
    <w:rsid w:val="00956B12"/>
    <w:rsid w:val="00956C03"/>
    <w:rsid w:val="00956CB0"/>
    <w:rsid w:val="00956DC1"/>
    <w:rsid w:val="00956FB5"/>
    <w:rsid w:val="00957117"/>
    <w:rsid w:val="0095732D"/>
    <w:rsid w:val="009576EF"/>
    <w:rsid w:val="0095783D"/>
    <w:rsid w:val="00957939"/>
    <w:rsid w:val="00957A47"/>
    <w:rsid w:val="00957BEA"/>
    <w:rsid w:val="00957C9C"/>
    <w:rsid w:val="00957E3F"/>
    <w:rsid w:val="00957FFD"/>
    <w:rsid w:val="009600F5"/>
    <w:rsid w:val="0096017D"/>
    <w:rsid w:val="0096070A"/>
    <w:rsid w:val="0096073C"/>
    <w:rsid w:val="009608C2"/>
    <w:rsid w:val="00960A73"/>
    <w:rsid w:val="00960AA3"/>
    <w:rsid w:val="009610DA"/>
    <w:rsid w:val="009611AA"/>
    <w:rsid w:val="00961314"/>
    <w:rsid w:val="009613F0"/>
    <w:rsid w:val="009613F9"/>
    <w:rsid w:val="0096147B"/>
    <w:rsid w:val="00961579"/>
    <w:rsid w:val="009615FC"/>
    <w:rsid w:val="00961673"/>
    <w:rsid w:val="00961712"/>
    <w:rsid w:val="0096171A"/>
    <w:rsid w:val="0096189E"/>
    <w:rsid w:val="00961A07"/>
    <w:rsid w:val="00961A93"/>
    <w:rsid w:val="00961B34"/>
    <w:rsid w:val="00961B56"/>
    <w:rsid w:val="00961BF1"/>
    <w:rsid w:val="00961D4F"/>
    <w:rsid w:val="00961D83"/>
    <w:rsid w:val="00961D8A"/>
    <w:rsid w:val="00961DB1"/>
    <w:rsid w:val="00961FC6"/>
    <w:rsid w:val="00961FCD"/>
    <w:rsid w:val="0096213B"/>
    <w:rsid w:val="009623F9"/>
    <w:rsid w:val="009625C9"/>
    <w:rsid w:val="009629DA"/>
    <w:rsid w:val="00962AB4"/>
    <w:rsid w:val="00962AF0"/>
    <w:rsid w:val="00962DAE"/>
    <w:rsid w:val="00962E3E"/>
    <w:rsid w:val="00962EAB"/>
    <w:rsid w:val="0096304F"/>
    <w:rsid w:val="009630BE"/>
    <w:rsid w:val="00963219"/>
    <w:rsid w:val="0096325B"/>
    <w:rsid w:val="00963713"/>
    <w:rsid w:val="00963718"/>
    <w:rsid w:val="009637A1"/>
    <w:rsid w:val="00963A89"/>
    <w:rsid w:val="00963C09"/>
    <w:rsid w:val="00963C28"/>
    <w:rsid w:val="00963CE2"/>
    <w:rsid w:val="00963D5B"/>
    <w:rsid w:val="009640B3"/>
    <w:rsid w:val="0096413D"/>
    <w:rsid w:val="0096415A"/>
    <w:rsid w:val="009641D0"/>
    <w:rsid w:val="009641E4"/>
    <w:rsid w:val="00964323"/>
    <w:rsid w:val="009643EE"/>
    <w:rsid w:val="0096447B"/>
    <w:rsid w:val="009644D1"/>
    <w:rsid w:val="00964578"/>
    <w:rsid w:val="0096466A"/>
    <w:rsid w:val="009648C2"/>
    <w:rsid w:val="00964F11"/>
    <w:rsid w:val="00964FAA"/>
    <w:rsid w:val="00964FC0"/>
    <w:rsid w:val="009652C8"/>
    <w:rsid w:val="00965439"/>
    <w:rsid w:val="0096550D"/>
    <w:rsid w:val="009655B4"/>
    <w:rsid w:val="0096568A"/>
    <w:rsid w:val="0096573B"/>
    <w:rsid w:val="0096580B"/>
    <w:rsid w:val="009658E1"/>
    <w:rsid w:val="00965994"/>
    <w:rsid w:val="00965ED0"/>
    <w:rsid w:val="00965F0A"/>
    <w:rsid w:val="00966051"/>
    <w:rsid w:val="009667F8"/>
    <w:rsid w:val="00966B8A"/>
    <w:rsid w:val="00966C02"/>
    <w:rsid w:val="00966C9C"/>
    <w:rsid w:val="00966EE9"/>
    <w:rsid w:val="009675C7"/>
    <w:rsid w:val="00967709"/>
    <w:rsid w:val="009677C4"/>
    <w:rsid w:val="009678EE"/>
    <w:rsid w:val="009678F1"/>
    <w:rsid w:val="00967A9C"/>
    <w:rsid w:val="00967B58"/>
    <w:rsid w:val="00967D15"/>
    <w:rsid w:val="00967E7C"/>
    <w:rsid w:val="00967F58"/>
    <w:rsid w:val="00970070"/>
    <w:rsid w:val="00970331"/>
    <w:rsid w:val="00970462"/>
    <w:rsid w:val="0097047D"/>
    <w:rsid w:val="009705FA"/>
    <w:rsid w:val="0097074D"/>
    <w:rsid w:val="0097083F"/>
    <w:rsid w:val="00970C73"/>
    <w:rsid w:val="00970D4F"/>
    <w:rsid w:val="00970F4E"/>
    <w:rsid w:val="0097110A"/>
    <w:rsid w:val="00971153"/>
    <w:rsid w:val="00971498"/>
    <w:rsid w:val="009715C9"/>
    <w:rsid w:val="009715CA"/>
    <w:rsid w:val="0097192F"/>
    <w:rsid w:val="00971CE7"/>
    <w:rsid w:val="00971EC6"/>
    <w:rsid w:val="00972135"/>
    <w:rsid w:val="009722BD"/>
    <w:rsid w:val="0097258F"/>
    <w:rsid w:val="0097270E"/>
    <w:rsid w:val="0097276A"/>
    <w:rsid w:val="00972962"/>
    <w:rsid w:val="00972A04"/>
    <w:rsid w:val="00972C7B"/>
    <w:rsid w:val="00972CFC"/>
    <w:rsid w:val="00972D37"/>
    <w:rsid w:val="00972E4F"/>
    <w:rsid w:val="00972F7E"/>
    <w:rsid w:val="009730D8"/>
    <w:rsid w:val="009733BA"/>
    <w:rsid w:val="00973433"/>
    <w:rsid w:val="0097380D"/>
    <w:rsid w:val="0097385A"/>
    <w:rsid w:val="00973974"/>
    <w:rsid w:val="00973989"/>
    <w:rsid w:val="00973C1E"/>
    <w:rsid w:val="00973CF1"/>
    <w:rsid w:val="00973D83"/>
    <w:rsid w:val="00973FD5"/>
    <w:rsid w:val="00974479"/>
    <w:rsid w:val="00974583"/>
    <w:rsid w:val="009745BD"/>
    <w:rsid w:val="00974B84"/>
    <w:rsid w:val="0097504F"/>
    <w:rsid w:val="00975237"/>
    <w:rsid w:val="009752AB"/>
    <w:rsid w:val="00975689"/>
    <w:rsid w:val="0097582C"/>
    <w:rsid w:val="00975942"/>
    <w:rsid w:val="009759E5"/>
    <w:rsid w:val="00975A88"/>
    <w:rsid w:val="00975ABB"/>
    <w:rsid w:val="00975BE2"/>
    <w:rsid w:val="00975C83"/>
    <w:rsid w:val="00975D87"/>
    <w:rsid w:val="00975D9F"/>
    <w:rsid w:val="00975FF2"/>
    <w:rsid w:val="009763FC"/>
    <w:rsid w:val="00976563"/>
    <w:rsid w:val="009765CA"/>
    <w:rsid w:val="00976B45"/>
    <w:rsid w:val="00976B76"/>
    <w:rsid w:val="00976CBF"/>
    <w:rsid w:val="00976E3D"/>
    <w:rsid w:val="00976F07"/>
    <w:rsid w:val="009770CF"/>
    <w:rsid w:val="0097743B"/>
    <w:rsid w:val="00977655"/>
    <w:rsid w:val="0097786B"/>
    <w:rsid w:val="009778E4"/>
    <w:rsid w:val="00977A41"/>
    <w:rsid w:val="00977CF8"/>
    <w:rsid w:val="00977D60"/>
    <w:rsid w:val="00977DB3"/>
    <w:rsid w:val="00977E27"/>
    <w:rsid w:val="00980104"/>
    <w:rsid w:val="00980124"/>
    <w:rsid w:val="00980252"/>
    <w:rsid w:val="009806A0"/>
    <w:rsid w:val="00980781"/>
    <w:rsid w:val="0098089C"/>
    <w:rsid w:val="009808AB"/>
    <w:rsid w:val="00980ABB"/>
    <w:rsid w:val="00980E05"/>
    <w:rsid w:val="00980F1A"/>
    <w:rsid w:val="0098125E"/>
    <w:rsid w:val="009812BA"/>
    <w:rsid w:val="00981360"/>
    <w:rsid w:val="00981469"/>
    <w:rsid w:val="0098148B"/>
    <w:rsid w:val="00981742"/>
    <w:rsid w:val="00981828"/>
    <w:rsid w:val="0098183F"/>
    <w:rsid w:val="00981853"/>
    <w:rsid w:val="00981AA2"/>
    <w:rsid w:val="00981B30"/>
    <w:rsid w:val="00981C0E"/>
    <w:rsid w:val="00981C43"/>
    <w:rsid w:val="00981D16"/>
    <w:rsid w:val="00981E60"/>
    <w:rsid w:val="00981FA8"/>
    <w:rsid w:val="00981FD0"/>
    <w:rsid w:val="00982232"/>
    <w:rsid w:val="009822D0"/>
    <w:rsid w:val="009823E7"/>
    <w:rsid w:val="00982436"/>
    <w:rsid w:val="0098250F"/>
    <w:rsid w:val="009826DE"/>
    <w:rsid w:val="00982773"/>
    <w:rsid w:val="00982858"/>
    <w:rsid w:val="009828F4"/>
    <w:rsid w:val="00982971"/>
    <w:rsid w:val="00982B31"/>
    <w:rsid w:val="00982BAF"/>
    <w:rsid w:val="00982ED7"/>
    <w:rsid w:val="00983058"/>
    <w:rsid w:val="009830A9"/>
    <w:rsid w:val="009831DD"/>
    <w:rsid w:val="0098357B"/>
    <w:rsid w:val="00983615"/>
    <w:rsid w:val="009836ED"/>
    <w:rsid w:val="009837DB"/>
    <w:rsid w:val="0098384C"/>
    <w:rsid w:val="00983894"/>
    <w:rsid w:val="00983E25"/>
    <w:rsid w:val="00983FB2"/>
    <w:rsid w:val="00984036"/>
    <w:rsid w:val="009843F8"/>
    <w:rsid w:val="00984C7E"/>
    <w:rsid w:val="00984CBA"/>
    <w:rsid w:val="00984D1D"/>
    <w:rsid w:val="0098501A"/>
    <w:rsid w:val="00985127"/>
    <w:rsid w:val="00985300"/>
    <w:rsid w:val="0098539E"/>
    <w:rsid w:val="009855EB"/>
    <w:rsid w:val="00985A05"/>
    <w:rsid w:val="00985B1C"/>
    <w:rsid w:val="00985BF0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508"/>
    <w:rsid w:val="00987761"/>
    <w:rsid w:val="009877C9"/>
    <w:rsid w:val="009878F3"/>
    <w:rsid w:val="00987E75"/>
    <w:rsid w:val="00990177"/>
    <w:rsid w:val="00990212"/>
    <w:rsid w:val="009903BE"/>
    <w:rsid w:val="009904EE"/>
    <w:rsid w:val="00990753"/>
    <w:rsid w:val="00990986"/>
    <w:rsid w:val="00990ABC"/>
    <w:rsid w:val="00990C73"/>
    <w:rsid w:val="00990CB7"/>
    <w:rsid w:val="00990CFD"/>
    <w:rsid w:val="00990FAF"/>
    <w:rsid w:val="00991025"/>
    <w:rsid w:val="0099102F"/>
    <w:rsid w:val="009911C9"/>
    <w:rsid w:val="00991389"/>
    <w:rsid w:val="00991509"/>
    <w:rsid w:val="00991D8C"/>
    <w:rsid w:val="00991E4C"/>
    <w:rsid w:val="009920AE"/>
    <w:rsid w:val="009922EB"/>
    <w:rsid w:val="009923EE"/>
    <w:rsid w:val="00992514"/>
    <w:rsid w:val="00992536"/>
    <w:rsid w:val="00992702"/>
    <w:rsid w:val="0099280A"/>
    <w:rsid w:val="00992836"/>
    <w:rsid w:val="0099292E"/>
    <w:rsid w:val="0099299C"/>
    <w:rsid w:val="00992AA0"/>
    <w:rsid w:val="00992AB3"/>
    <w:rsid w:val="00992B36"/>
    <w:rsid w:val="00992BC8"/>
    <w:rsid w:val="00992CBE"/>
    <w:rsid w:val="00992D15"/>
    <w:rsid w:val="00992D32"/>
    <w:rsid w:val="00993412"/>
    <w:rsid w:val="0099356F"/>
    <w:rsid w:val="009938AE"/>
    <w:rsid w:val="00993A7D"/>
    <w:rsid w:val="00993DB6"/>
    <w:rsid w:val="00993FBE"/>
    <w:rsid w:val="00994036"/>
    <w:rsid w:val="00994445"/>
    <w:rsid w:val="0099455D"/>
    <w:rsid w:val="0099478D"/>
    <w:rsid w:val="009947FB"/>
    <w:rsid w:val="009948C2"/>
    <w:rsid w:val="00994A7F"/>
    <w:rsid w:val="00994BBE"/>
    <w:rsid w:val="00994D9D"/>
    <w:rsid w:val="00995056"/>
    <w:rsid w:val="00995469"/>
    <w:rsid w:val="009955D8"/>
    <w:rsid w:val="0099563D"/>
    <w:rsid w:val="00995B98"/>
    <w:rsid w:val="00995BCC"/>
    <w:rsid w:val="00995F97"/>
    <w:rsid w:val="00996055"/>
    <w:rsid w:val="0099611F"/>
    <w:rsid w:val="009961CC"/>
    <w:rsid w:val="009962F8"/>
    <w:rsid w:val="00996317"/>
    <w:rsid w:val="00996986"/>
    <w:rsid w:val="00996BD2"/>
    <w:rsid w:val="00996C1C"/>
    <w:rsid w:val="00996D6D"/>
    <w:rsid w:val="00996E4A"/>
    <w:rsid w:val="00996F39"/>
    <w:rsid w:val="00996FC1"/>
    <w:rsid w:val="00997070"/>
    <w:rsid w:val="00997096"/>
    <w:rsid w:val="00997099"/>
    <w:rsid w:val="009970D2"/>
    <w:rsid w:val="009971B0"/>
    <w:rsid w:val="00997451"/>
    <w:rsid w:val="00997626"/>
    <w:rsid w:val="009976A2"/>
    <w:rsid w:val="009976E0"/>
    <w:rsid w:val="009976F8"/>
    <w:rsid w:val="00997709"/>
    <w:rsid w:val="0099777D"/>
    <w:rsid w:val="0099788A"/>
    <w:rsid w:val="009978E5"/>
    <w:rsid w:val="00997959"/>
    <w:rsid w:val="00997A30"/>
    <w:rsid w:val="00997BF5"/>
    <w:rsid w:val="00997C13"/>
    <w:rsid w:val="00997ED1"/>
    <w:rsid w:val="00997F97"/>
    <w:rsid w:val="009A0013"/>
    <w:rsid w:val="009A0155"/>
    <w:rsid w:val="009A01A6"/>
    <w:rsid w:val="009A0300"/>
    <w:rsid w:val="009A0324"/>
    <w:rsid w:val="009A03B3"/>
    <w:rsid w:val="009A0647"/>
    <w:rsid w:val="009A0653"/>
    <w:rsid w:val="009A07DB"/>
    <w:rsid w:val="009A0B2F"/>
    <w:rsid w:val="009A1219"/>
    <w:rsid w:val="009A1455"/>
    <w:rsid w:val="009A1603"/>
    <w:rsid w:val="009A195E"/>
    <w:rsid w:val="009A1CCE"/>
    <w:rsid w:val="009A1CD9"/>
    <w:rsid w:val="009A1D90"/>
    <w:rsid w:val="009A1EBB"/>
    <w:rsid w:val="009A20B3"/>
    <w:rsid w:val="009A2126"/>
    <w:rsid w:val="009A238C"/>
    <w:rsid w:val="009A2554"/>
    <w:rsid w:val="009A25F0"/>
    <w:rsid w:val="009A273F"/>
    <w:rsid w:val="009A2B7E"/>
    <w:rsid w:val="009A2BC6"/>
    <w:rsid w:val="009A2C1E"/>
    <w:rsid w:val="009A2DB3"/>
    <w:rsid w:val="009A2E8D"/>
    <w:rsid w:val="009A3177"/>
    <w:rsid w:val="009A3227"/>
    <w:rsid w:val="009A32B3"/>
    <w:rsid w:val="009A3380"/>
    <w:rsid w:val="009A34A2"/>
    <w:rsid w:val="009A34C2"/>
    <w:rsid w:val="009A34E7"/>
    <w:rsid w:val="009A350C"/>
    <w:rsid w:val="009A361A"/>
    <w:rsid w:val="009A3A92"/>
    <w:rsid w:val="009A3B17"/>
    <w:rsid w:val="009A3F19"/>
    <w:rsid w:val="009A4662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395"/>
    <w:rsid w:val="009A55B7"/>
    <w:rsid w:val="009A5782"/>
    <w:rsid w:val="009A5C0C"/>
    <w:rsid w:val="009A5D0D"/>
    <w:rsid w:val="009A5E91"/>
    <w:rsid w:val="009A6027"/>
    <w:rsid w:val="009A609F"/>
    <w:rsid w:val="009A60D6"/>
    <w:rsid w:val="009A65F1"/>
    <w:rsid w:val="009A661B"/>
    <w:rsid w:val="009A67AF"/>
    <w:rsid w:val="009A6873"/>
    <w:rsid w:val="009A6A02"/>
    <w:rsid w:val="009A6A81"/>
    <w:rsid w:val="009A6BAD"/>
    <w:rsid w:val="009A6C44"/>
    <w:rsid w:val="009A6CD1"/>
    <w:rsid w:val="009A6E0A"/>
    <w:rsid w:val="009A6E21"/>
    <w:rsid w:val="009A6E99"/>
    <w:rsid w:val="009A7015"/>
    <w:rsid w:val="009A723F"/>
    <w:rsid w:val="009A72E8"/>
    <w:rsid w:val="009A7470"/>
    <w:rsid w:val="009A7773"/>
    <w:rsid w:val="009A779B"/>
    <w:rsid w:val="009A7806"/>
    <w:rsid w:val="009A7AEA"/>
    <w:rsid w:val="009A7C64"/>
    <w:rsid w:val="009A7D8D"/>
    <w:rsid w:val="009A7F1B"/>
    <w:rsid w:val="009A7FDF"/>
    <w:rsid w:val="009B0051"/>
    <w:rsid w:val="009B019B"/>
    <w:rsid w:val="009B0302"/>
    <w:rsid w:val="009B055B"/>
    <w:rsid w:val="009B0886"/>
    <w:rsid w:val="009B08B0"/>
    <w:rsid w:val="009B0917"/>
    <w:rsid w:val="009B0A5B"/>
    <w:rsid w:val="009B0B3A"/>
    <w:rsid w:val="009B0CEE"/>
    <w:rsid w:val="009B1237"/>
    <w:rsid w:val="009B1283"/>
    <w:rsid w:val="009B12E8"/>
    <w:rsid w:val="009B1A50"/>
    <w:rsid w:val="009B1BC1"/>
    <w:rsid w:val="009B202A"/>
    <w:rsid w:val="009B2065"/>
    <w:rsid w:val="009B21A2"/>
    <w:rsid w:val="009B2210"/>
    <w:rsid w:val="009B225A"/>
    <w:rsid w:val="009B230F"/>
    <w:rsid w:val="009B24F4"/>
    <w:rsid w:val="009B2542"/>
    <w:rsid w:val="009B254C"/>
    <w:rsid w:val="009B25EF"/>
    <w:rsid w:val="009B287B"/>
    <w:rsid w:val="009B2889"/>
    <w:rsid w:val="009B3179"/>
    <w:rsid w:val="009B333D"/>
    <w:rsid w:val="009B33E1"/>
    <w:rsid w:val="009B3470"/>
    <w:rsid w:val="009B3602"/>
    <w:rsid w:val="009B36A1"/>
    <w:rsid w:val="009B37DD"/>
    <w:rsid w:val="009B39FA"/>
    <w:rsid w:val="009B3A03"/>
    <w:rsid w:val="009B3AEA"/>
    <w:rsid w:val="009B3BC3"/>
    <w:rsid w:val="009B3BEC"/>
    <w:rsid w:val="009B3F4A"/>
    <w:rsid w:val="009B44CF"/>
    <w:rsid w:val="009B452F"/>
    <w:rsid w:val="009B459E"/>
    <w:rsid w:val="009B4708"/>
    <w:rsid w:val="009B4805"/>
    <w:rsid w:val="009B4896"/>
    <w:rsid w:val="009B48C4"/>
    <w:rsid w:val="009B4A41"/>
    <w:rsid w:val="009B4C1C"/>
    <w:rsid w:val="009B4C3F"/>
    <w:rsid w:val="009B4E0E"/>
    <w:rsid w:val="009B4E3B"/>
    <w:rsid w:val="009B4FD2"/>
    <w:rsid w:val="009B501A"/>
    <w:rsid w:val="009B5046"/>
    <w:rsid w:val="009B504F"/>
    <w:rsid w:val="009B50A4"/>
    <w:rsid w:val="009B5524"/>
    <w:rsid w:val="009B5556"/>
    <w:rsid w:val="009B5705"/>
    <w:rsid w:val="009B5978"/>
    <w:rsid w:val="009B59AF"/>
    <w:rsid w:val="009B5A24"/>
    <w:rsid w:val="009B5A43"/>
    <w:rsid w:val="009B5B0F"/>
    <w:rsid w:val="009B5B51"/>
    <w:rsid w:val="009B5BB1"/>
    <w:rsid w:val="009B5C32"/>
    <w:rsid w:val="009B5C4D"/>
    <w:rsid w:val="009B5E90"/>
    <w:rsid w:val="009B5EBE"/>
    <w:rsid w:val="009B5F42"/>
    <w:rsid w:val="009B6162"/>
    <w:rsid w:val="009B61C7"/>
    <w:rsid w:val="009B6293"/>
    <w:rsid w:val="009B63C3"/>
    <w:rsid w:val="009B63CA"/>
    <w:rsid w:val="009B6466"/>
    <w:rsid w:val="009B6608"/>
    <w:rsid w:val="009B667A"/>
    <w:rsid w:val="009B6767"/>
    <w:rsid w:val="009B6777"/>
    <w:rsid w:val="009B6860"/>
    <w:rsid w:val="009B6A2A"/>
    <w:rsid w:val="009B6AB8"/>
    <w:rsid w:val="009B6BEF"/>
    <w:rsid w:val="009B6C08"/>
    <w:rsid w:val="009B6DBC"/>
    <w:rsid w:val="009B6E6E"/>
    <w:rsid w:val="009B6F14"/>
    <w:rsid w:val="009B6FBB"/>
    <w:rsid w:val="009B70CE"/>
    <w:rsid w:val="009B70F0"/>
    <w:rsid w:val="009B725A"/>
    <w:rsid w:val="009B7303"/>
    <w:rsid w:val="009B7354"/>
    <w:rsid w:val="009B73D0"/>
    <w:rsid w:val="009B7512"/>
    <w:rsid w:val="009B7682"/>
    <w:rsid w:val="009B7771"/>
    <w:rsid w:val="009B77EF"/>
    <w:rsid w:val="009B7904"/>
    <w:rsid w:val="009B7C87"/>
    <w:rsid w:val="009B7E73"/>
    <w:rsid w:val="009B7F32"/>
    <w:rsid w:val="009B7FB9"/>
    <w:rsid w:val="009B7FF6"/>
    <w:rsid w:val="009C0396"/>
    <w:rsid w:val="009C0487"/>
    <w:rsid w:val="009C0714"/>
    <w:rsid w:val="009C0818"/>
    <w:rsid w:val="009C0919"/>
    <w:rsid w:val="009C0BEC"/>
    <w:rsid w:val="009C0E4A"/>
    <w:rsid w:val="009C1186"/>
    <w:rsid w:val="009C128B"/>
    <w:rsid w:val="009C1307"/>
    <w:rsid w:val="009C1470"/>
    <w:rsid w:val="009C149C"/>
    <w:rsid w:val="009C14B9"/>
    <w:rsid w:val="009C14C3"/>
    <w:rsid w:val="009C14CB"/>
    <w:rsid w:val="009C16CC"/>
    <w:rsid w:val="009C1720"/>
    <w:rsid w:val="009C182F"/>
    <w:rsid w:val="009C18E6"/>
    <w:rsid w:val="009C1A9C"/>
    <w:rsid w:val="009C1B29"/>
    <w:rsid w:val="009C1B37"/>
    <w:rsid w:val="009C1D05"/>
    <w:rsid w:val="009C1E9E"/>
    <w:rsid w:val="009C1F3A"/>
    <w:rsid w:val="009C2007"/>
    <w:rsid w:val="009C201C"/>
    <w:rsid w:val="009C21F3"/>
    <w:rsid w:val="009C223E"/>
    <w:rsid w:val="009C2396"/>
    <w:rsid w:val="009C23B2"/>
    <w:rsid w:val="009C2488"/>
    <w:rsid w:val="009C2519"/>
    <w:rsid w:val="009C26E0"/>
    <w:rsid w:val="009C2BD7"/>
    <w:rsid w:val="009C30B6"/>
    <w:rsid w:val="009C313D"/>
    <w:rsid w:val="009C3392"/>
    <w:rsid w:val="009C342A"/>
    <w:rsid w:val="009C355F"/>
    <w:rsid w:val="009C35CF"/>
    <w:rsid w:val="009C3610"/>
    <w:rsid w:val="009C3678"/>
    <w:rsid w:val="009C367E"/>
    <w:rsid w:val="009C378E"/>
    <w:rsid w:val="009C37D8"/>
    <w:rsid w:val="009C38D2"/>
    <w:rsid w:val="009C3BD5"/>
    <w:rsid w:val="009C3E18"/>
    <w:rsid w:val="009C3E4C"/>
    <w:rsid w:val="009C3F6F"/>
    <w:rsid w:val="009C42B4"/>
    <w:rsid w:val="009C44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2F9"/>
    <w:rsid w:val="009C534B"/>
    <w:rsid w:val="009C5593"/>
    <w:rsid w:val="009C579C"/>
    <w:rsid w:val="009C58A2"/>
    <w:rsid w:val="009C5A18"/>
    <w:rsid w:val="009C5A32"/>
    <w:rsid w:val="009C5A4B"/>
    <w:rsid w:val="009C5C40"/>
    <w:rsid w:val="009C5D1D"/>
    <w:rsid w:val="009C5DF5"/>
    <w:rsid w:val="009C5E44"/>
    <w:rsid w:val="009C5EF3"/>
    <w:rsid w:val="009C5F39"/>
    <w:rsid w:val="009C613F"/>
    <w:rsid w:val="009C616F"/>
    <w:rsid w:val="009C6333"/>
    <w:rsid w:val="009C6409"/>
    <w:rsid w:val="009C6482"/>
    <w:rsid w:val="009C6B8A"/>
    <w:rsid w:val="009C6DC4"/>
    <w:rsid w:val="009C6FEE"/>
    <w:rsid w:val="009C7132"/>
    <w:rsid w:val="009C7319"/>
    <w:rsid w:val="009C7477"/>
    <w:rsid w:val="009C76EC"/>
    <w:rsid w:val="009C77D3"/>
    <w:rsid w:val="009C7921"/>
    <w:rsid w:val="009C7AE9"/>
    <w:rsid w:val="009D00FC"/>
    <w:rsid w:val="009D0327"/>
    <w:rsid w:val="009D0539"/>
    <w:rsid w:val="009D0784"/>
    <w:rsid w:val="009D0962"/>
    <w:rsid w:val="009D0AAB"/>
    <w:rsid w:val="009D0B1B"/>
    <w:rsid w:val="009D0E7D"/>
    <w:rsid w:val="009D11AE"/>
    <w:rsid w:val="009D1264"/>
    <w:rsid w:val="009D1283"/>
    <w:rsid w:val="009D1340"/>
    <w:rsid w:val="009D197F"/>
    <w:rsid w:val="009D1B70"/>
    <w:rsid w:val="009D1DAB"/>
    <w:rsid w:val="009D1DBE"/>
    <w:rsid w:val="009D2047"/>
    <w:rsid w:val="009D2049"/>
    <w:rsid w:val="009D2348"/>
    <w:rsid w:val="009D2475"/>
    <w:rsid w:val="009D288B"/>
    <w:rsid w:val="009D2894"/>
    <w:rsid w:val="009D2983"/>
    <w:rsid w:val="009D29C4"/>
    <w:rsid w:val="009D2B86"/>
    <w:rsid w:val="009D2C55"/>
    <w:rsid w:val="009D2C9A"/>
    <w:rsid w:val="009D2D40"/>
    <w:rsid w:val="009D2D46"/>
    <w:rsid w:val="009D2ED5"/>
    <w:rsid w:val="009D2F06"/>
    <w:rsid w:val="009D2F59"/>
    <w:rsid w:val="009D30ED"/>
    <w:rsid w:val="009D3228"/>
    <w:rsid w:val="009D32F7"/>
    <w:rsid w:val="009D3882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AA0"/>
    <w:rsid w:val="009D4B26"/>
    <w:rsid w:val="009D4CDD"/>
    <w:rsid w:val="009D4DB1"/>
    <w:rsid w:val="009D51F6"/>
    <w:rsid w:val="009D526A"/>
    <w:rsid w:val="009D5329"/>
    <w:rsid w:val="009D5332"/>
    <w:rsid w:val="009D53D6"/>
    <w:rsid w:val="009D545B"/>
    <w:rsid w:val="009D54EE"/>
    <w:rsid w:val="009D587F"/>
    <w:rsid w:val="009D5A10"/>
    <w:rsid w:val="009D5A7A"/>
    <w:rsid w:val="009D5B87"/>
    <w:rsid w:val="009D5D61"/>
    <w:rsid w:val="009D5DC9"/>
    <w:rsid w:val="009D5EEF"/>
    <w:rsid w:val="009D61C8"/>
    <w:rsid w:val="009D63A4"/>
    <w:rsid w:val="009D63CC"/>
    <w:rsid w:val="009D64E8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7B5"/>
    <w:rsid w:val="009D7B90"/>
    <w:rsid w:val="009D7CA9"/>
    <w:rsid w:val="009D7CF5"/>
    <w:rsid w:val="009D7EC6"/>
    <w:rsid w:val="009E006A"/>
    <w:rsid w:val="009E01BB"/>
    <w:rsid w:val="009E05AC"/>
    <w:rsid w:val="009E0621"/>
    <w:rsid w:val="009E0CEF"/>
    <w:rsid w:val="009E0D2B"/>
    <w:rsid w:val="009E0E94"/>
    <w:rsid w:val="009E12A0"/>
    <w:rsid w:val="009E176B"/>
    <w:rsid w:val="009E1781"/>
    <w:rsid w:val="009E1C15"/>
    <w:rsid w:val="009E1C3E"/>
    <w:rsid w:val="009E1D54"/>
    <w:rsid w:val="009E1E33"/>
    <w:rsid w:val="009E2182"/>
    <w:rsid w:val="009E22B6"/>
    <w:rsid w:val="009E22BB"/>
    <w:rsid w:val="009E273D"/>
    <w:rsid w:val="009E285D"/>
    <w:rsid w:val="009E2B1F"/>
    <w:rsid w:val="009E30AF"/>
    <w:rsid w:val="009E31F2"/>
    <w:rsid w:val="009E325E"/>
    <w:rsid w:val="009E32E0"/>
    <w:rsid w:val="009E3345"/>
    <w:rsid w:val="009E35C6"/>
    <w:rsid w:val="009E3713"/>
    <w:rsid w:val="009E3954"/>
    <w:rsid w:val="009E3B15"/>
    <w:rsid w:val="009E3BA8"/>
    <w:rsid w:val="009E3C81"/>
    <w:rsid w:val="009E3F0E"/>
    <w:rsid w:val="009E40BF"/>
    <w:rsid w:val="009E424C"/>
    <w:rsid w:val="009E4255"/>
    <w:rsid w:val="009E4446"/>
    <w:rsid w:val="009E4677"/>
    <w:rsid w:val="009E467C"/>
    <w:rsid w:val="009E4A39"/>
    <w:rsid w:val="009E5012"/>
    <w:rsid w:val="009E5361"/>
    <w:rsid w:val="009E557E"/>
    <w:rsid w:val="009E5943"/>
    <w:rsid w:val="009E597E"/>
    <w:rsid w:val="009E59B7"/>
    <w:rsid w:val="009E5C4E"/>
    <w:rsid w:val="009E5F3B"/>
    <w:rsid w:val="009E60C9"/>
    <w:rsid w:val="009E619E"/>
    <w:rsid w:val="009E6273"/>
    <w:rsid w:val="009E634F"/>
    <w:rsid w:val="009E650F"/>
    <w:rsid w:val="009E653B"/>
    <w:rsid w:val="009E6622"/>
    <w:rsid w:val="009E67C4"/>
    <w:rsid w:val="009E689F"/>
    <w:rsid w:val="009E6AC2"/>
    <w:rsid w:val="009E6B29"/>
    <w:rsid w:val="009E6E12"/>
    <w:rsid w:val="009E6EC5"/>
    <w:rsid w:val="009E6FA4"/>
    <w:rsid w:val="009E7122"/>
    <w:rsid w:val="009E7167"/>
    <w:rsid w:val="009E72D1"/>
    <w:rsid w:val="009E7311"/>
    <w:rsid w:val="009E7541"/>
    <w:rsid w:val="009E7723"/>
    <w:rsid w:val="009E7AD7"/>
    <w:rsid w:val="009E7D84"/>
    <w:rsid w:val="009E7E5D"/>
    <w:rsid w:val="009F0089"/>
    <w:rsid w:val="009F04B4"/>
    <w:rsid w:val="009F04D5"/>
    <w:rsid w:val="009F0542"/>
    <w:rsid w:val="009F0681"/>
    <w:rsid w:val="009F07AC"/>
    <w:rsid w:val="009F07E3"/>
    <w:rsid w:val="009F0811"/>
    <w:rsid w:val="009F0AB4"/>
    <w:rsid w:val="009F0B2C"/>
    <w:rsid w:val="009F0D69"/>
    <w:rsid w:val="009F0E67"/>
    <w:rsid w:val="009F111F"/>
    <w:rsid w:val="009F1414"/>
    <w:rsid w:val="009F15C1"/>
    <w:rsid w:val="009F1813"/>
    <w:rsid w:val="009F195A"/>
    <w:rsid w:val="009F215D"/>
    <w:rsid w:val="009F2169"/>
    <w:rsid w:val="009F2308"/>
    <w:rsid w:val="009F2550"/>
    <w:rsid w:val="009F276D"/>
    <w:rsid w:val="009F277D"/>
    <w:rsid w:val="009F284F"/>
    <w:rsid w:val="009F29A0"/>
    <w:rsid w:val="009F29AC"/>
    <w:rsid w:val="009F29D6"/>
    <w:rsid w:val="009F2AC0"/>
    <w:rsid w:val="009F2C28"/>
    <w:rsid w:val="009F2DBB"/>
    <w:rsid w:val="009F2F2E"/>
    <w:rsid w:val="009F3240"/>
    <w:rsid w:val="009F334D"/>
    <w:rsid w:val="009F3396"/>
    <w:rsid w:val="009F3511"/>
    <w:rsid w:val="009F395A"/>
    <w:rsid w:val="009F3AF8"/>
    <w:rsid w:val="009F3CEC"/>
    <w:rsid w:val="009F3CF1"/>
    <w:rsid w:val="009F3E9B"/>
    <w:rsid w:val="009F3FF6"/>
    <w:rsid w:val="009F4015"/>
    <w:rsid w:val="009F45DE"/>
    <w:rsid w:val="009F481F"/>
    <w:rsid w:val="009F4A90"/>
    <w:rsid w:val="009F4B13"/>
    <w:rsid w:val="009F4D49"/>
    <w:rsid w:val="009F4F20"/>
    <w:rsid w:val="009F4F89"/>
    <w:rsid w:val="009F4FC4"/>
    <w:rsid w:val="009F54B8"/>
    <w:rsid w:val="009F5526"/>
    <w:rsid w:val="009F5602"/>
    <w:rsid w:val="009F5963"/>
    <w:rsid w:val="009F5A04"/>
    <w:rsid w:val="009F5C9E"/>
    <w:rsid w:val="009F5D50"/>
    <w:rsid w:val="009F5E1D"/>
    <w:rsid w:val="009F5EA3"/>
    <w:rsid w:val="009F5F1A"/>
    <w:rsid w:val="009F5F5E"/>
    <w:rsid w:val="009F6056"/>
    <w:rsid w:val="009F6273"/>
    <w:rsid w:val="009F65BA"/>
    <w:rsid w:val="009F66A6"/>
    <w:rsid w:val="009F6C68"/>
    <w:rsid w:val="009F6F07"/>
    <w:rsid w:val="009F6F12"/>
    <w:rsid w:val="009F78F2"/>
    <w:rsid w:val="009F7981"/>
    <w:rsid w:val="009F7C97"/>
    <w:rsid w:val="009F7EAC"/>
    <w:rsid w:val="009F7EE9"/>
    <w:rsid w:val="009F7EFB"/>
    <w:rsid w:val="009F7FE2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B9"/>
    <w:rsid w:val="00A01174"/>
    <w:rsid w:val="00A01362"/>
    <w:rsid w:val="00A01385"/>
    <w:rsid w:val="00A01394"/>
    <w:rsid w:val="00A0153A"/>
    <w:rsid w:val="00A01562"/>
    <w:rsid w:val="00A018B1"/>
    <w:rsid w:val="00A019CF"/>
    <w:rsid w:val="00A019FE"/>
    <w:rsid w:val="00A01EF5"/>
    <w:rsid w:val="00A02045"/>
    <w:rsid w:val="00A020DB"/>
    <w:rsid w:val="00A0216A"/>
    <w:rsid w:val="00A021A6"/>
    <w:rsid w:val="00A0237D"/>
    <w:rsid w:val="00A023CC"/>
    <w:rsid w:val="00A0241C"/>
    <w:rsid w:val="00A025C7"/>
    <w:rsid w:val="00A02784"/>
    <w:rsid w:val="00A02855"/>
    <w:rsid w:val="00A02999"/>
    <w:rsid w:val="00A02BB6"/>
    <w:rsid w:val="00A02D1A"/>
    <w:rsid w:val="00A02D37"/>
    <w:rsid w:val="00A02D63"/>
    <w:rsid w:val="00A02F15"/>
    <w:rsid w:val="00A0308C"/>
    <w:rsid w:val="00A0310E"/>
    <w:rsid w:val="00A031BD"/>
    <w:rsid w:val="00A03457"/>
    <w:rsid w:val="00A0350B"/>
    <w:rsid w:val="00A03572"/>
    <w:rsid w:val="00A03587"/>
    <w:rsid w:val="00A03703"/>
    <w:rsid w:val="00A03BD8"/>
    <w:rsid w:val="00A03DE3"/>
    <w:rsid w:val="00A042C6"/>
    <w:rsid w:val="00A044B5"/>
    <w:rsid w:val="00A0469E"/>
    <w:rsid w:val="00A047B5"/>
    <w:rsid w:val="00A047BE"/>
    <w:rsid w:val="00A04B8D"/>
    <w:rsid w:val="00A04CAD"/>
    <w:rsid w:val="00A0510A"/>
    <w:rsid w:val="00A051CB"/>
    <w:rsid w:val="00A052AF"/>
    <w:rsid w:val="00A0537E"/>
    <w:rsid w:val="00A053F8"/>
    <w:rsid w:val="00A05786"/>
    <w:rsid w:val="00A05874"/>
    <w:rsid w:val="00A058B4"/>
    <w:rsid w:val="00A05C10"/>
    <w:rsid w:val="00A05C46"/>
    <w:rsid w:val="00A0609D"/>
    <w:rsid w:val="00A060C0"/>
    <w:rsid w:val="00A062D8"/>
    <w:rsid w:val="00A06306"/>
    <w:rsid w:val="00A06391"/>
    <w:rsid w:val="00A063EC"/>
    <w:rsid w:val="00A066D9"/>
    <w:rsid w:val="00A06BF7"/>
    <w:rsid w:val="00A06C86"/>
    <w:rsid w:val="00A06D85"/>
    <w:rsid w:val="00A0712F"/>
    <w:rsid w:val="00A07184"/>
    <w:rsid w:val="00A0739A"/>
    <w:rsid w:val="00A076AE"/>
    <w:rsid w:val="00A077AF"/>
    <w:rsid w:val="00A078D8"/>
    <w:rsid w:val="00A078DC"/>
    <w:rsid w:val="00A07915"/>
    <w:rsid w:val="00A07D85"/>
    <w:rsid w:val="00A07E0E"/>
    <w:rsid w:val="00A07EE6"/>
    <w:rsid w:val="00A07F32"/>
    <w:rsid w:val="00A1001D"/>
    <w:rsid w:val="00A103B9"/>
    <w:rsid w:val="00A1042A"/>
    <w:rsid w:val="00A1067B"/>
    <w:rsid w:val="00A10695"/>
    <w:rsid w:val="00A106BB"/>
    <w:rsid w:val="00A106E9"/>
    <w:rsid w:val="00A10ADA"/>
    <w:rsid w:val="00A10B47"/>
    <w:rsid w:val="00A10C3A"/>
    <w:rsid w:val="00A10F1B"/>
    <w:rsid w:val="00A10FFD"/>
    <w:rsid w:val="00A11081"/>
    <w:rsid w:val="00A1114B"/>
    <w:rsid w:val="00A11218"/>
    <w:rsid w:val="00A118FF"/>
    <w:rsid w:val="00A11ABD"/>
    <w:rsid w:val="00A11D50"/>
    <w:rsid w:val="00A11DF8"/>
    <w:rsid w:val="00A12125"/>
    <w:rsid w:val="00A121AA"/>
    <w:rsid w:val="00A1243D"/>
    <w:rsid w:val="00A124B3"/>
    <w:rsid w:val="00A126CA"/>
    <w:rsid w:val="00A12805"/>
    <w:rsid w:val="00A12863"/>
    <w:rsid w:val="00A12E50"/>
    <w:rsid w:val="00A12E98"/>
    <w:rsid w:val="00A1344D"/>
    <w:rsid w:val="00A13547"/>
    <w:rsid w:val="00A13583"/>
    <w:rsid w:val="00A135C1"/>
    <w:rsid w:val="00A13668"/>
    <w:rsid w:val="00A1381D"/>
    <w:rsid w:val="00A13C09"/>
    <w:rsid w:val="00A13EF9"/>
    <w:rsid w:val="00A143FA"/>
    <w:rsid w:val="00A14550"/>
    <w:rsid w:val="00A146A2"/>
    <w:rsid w:val="00A14DFF"/>
    <w:rsid w:val="00A14F8B"/>
    <w:rsid w:val="00A14FAE"/>
    <w:rsid w:val="00A15178"/>
    <w:rsid w:val="00A1518F"/>
    <w:rsid w:val="00A155E4"/>
    <w:rsid w:val="00A1565D"/>
    <w:rsid w:val="00A15AA7"/>
    <w:rsid w:val="00A15C32"/>
    <w:rsid w:val="00A15D5E"/>
    <w:rsid w:val="00A15F36"/>
    <w:rsid w:val="00A1606C"/>
    <w:rsid w:val="00A16091"/>
    <w:rsid w:val="00A16178"/>
    <w:rsid w:val="00A16231"/>
    <w:rsid w:val="00A162B3"/>
    <w:rsid w:val="00A163A9"/>
    <w:rsid w:val="00A1645B"/>
    <w:rsid w:val="00A16744"/>
    <w:rsid w:val="00A168EB"/>
    <w:rsid w:val="00A16BAA"/>
    <w:rsid w:val="00A16EEE"/>
    <w:rsid w:val="00A17019"/>
    <w:rsid w:val="00A170AD"/>
    <w:rsid w:val="00A170AF"/>
    <w:rsid w:val="00A172B1"/>
    <w:rsid w:val="00A1751D"/>
    <w:rsid w:val="00A17642"/>
    <w:rsid w:val="00A178DE"/>
    <w:rsid w:val="00A17AB3"/>
    <w:rsid w:val="00A17BA4"/>
    <w:rsid w:val="00A17C06"/>
    <w:rsid w:val="00A17CC2"/>
    <w:rsid w:val="00A17CD7"/>
    <w:rsid w:val="00A17F2D"/>
    <w:rsid w:val="00A200C5"/>
    <w:rsid w:val="00A2011D"/>
    <w:rsid w:val="00A2026A"/>
    <w:rsid w:val="00A20459"/>
    <w:rsid w:val="00A20564"/>
    <w:rsid w:val="00A208D2"/>
    <w:rsid w:val="00A209CB"/>
    <w:rsid w:val="00A20A91"/>
    <w:rsid w:val="00A20CB2"/>
    <w:rsid w:val="00A20D74"/>
    <w:rsid w:val="00A20DE5"/>
    <w:rsid w:val="00A2148C"/>
    <w:rsid w:val="00A21703"/>
    <w:rsid w:val="00A21807"/>
    <w:rsid w:val="00A2188B"/>
    <w:rsid w:val="00A2192B"/>
    <w:rsid w:val="00A21981"/>
    <w:rsid w:val="00A21A9A"/>
    <w:rsid w:val="00A21EF1"/>
    <w:rsid w:val="00A21F12"/>
    <w:rsid w:val="00A21F8D"/>
    <w:rsid w:val="00A220EF"/>
    <w:rsid w:val="00A22209"/>
    <w:rsid w:val="00A223EB"/>
    <w:rsid w:val="00A229D2"/>
    <w:rsid w:val="00A22B3F"/>
    <w:rsid w:val="00A22BC5"/>
    <w:rsid w:val="00A22D47"/>
    <w:rsid w:val="00A22E17"/>
    <w:rsid w:val="00A22E47"/>
    <w:rsid w:val="00A22E55"/>
    <w:rsid w:val="00A230BC"/>
    <w:rsid w:val="00A23180"/>
    <w:rsid w:val="00A23305"/>
    <w:rsid w:val="00A23435"/>
    <w:rsid w:val="00A23481"/>
    <w:rsid w:val="00A23706"/>
    <w:rsid w:val="00A2382C"/>
    <w:rsid w:val="00A23A45"/>
    <w:rsid w:val="00A23B17"/>
    <w:rsid w:val="00A23E56"/>
    <w:rsid w:val="00A23E8B"/>
    <w:rsid w:val="00A2400C"/>
    <w:rsid w:val="00A24329"/>
    <w:rsid w:val="00A2498E"/>
    <w:rsid w:val="00A24A4A"/>
    <w:rsid w:val="00A2507D"/>
    <w:rsid w:val="00A2543D"/>
    <w:rsid w:val="00A25577"/>
    <w:rsid w:val="00A2581C"/>
    <w:rsid w:val="00A25842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960"/>
    <w:rsid w:val="00A26AE1"/>
    <w:rsid w:val="00A26BBD"/>
    <w:rsid w:val="00A26C07"/>
    <w:rsid w:val="00A26D6E"/>
    <w:rsid w:val="00A26F0E"/>
    <w:rsid w:val="00A27148"/>
    <w:rsid w:val="00A272AC"/>
    <w:rsid w:val="00A272BF"/>
    <w:rsid w:val="00A27310"/>
    <w:rsid w:val="00A273DB"/>
    <w:rsid w:val="00A2745C"/>
    <w:rsid w:val="00A274E5"/>
    <w:rsid w:val="00A2780D"/>
    <w:rsid w:val="00A27B94"/>
    <w:rsid w:val="00A27D5E"/>
    <w:rsid w:val="00A27DD6"/>
    <w:rsid w:val="00A27F18"/>
    <w:rsid w:val="00A300D0"/>
    <w:rsid w:val="00A30122"/>
    <w:rsid w:val="00A30160"/>
    <w:rsid w:val="00A301C5"/>
    <w:rsid w:val="00A303DF"/>
    <w:rsid w:val="00A30433"/>
    <w:rsid w:val="00A304DC"/>
    <w:rsid w:val="00A306AB"/>
    <w:rsid w:val="00A3078C"/>
    <w:rsid w:val="00A30854"/>
    <w:rsid w:val="00A309CF"/>
    <w:rsid w:val="00A309D3"/>
    <w:rsid w:val="00A30A34"/>
    <w:rsid w:val="00A30C34"/>
    <w:rsid w:val="00A30C80"/>
    <w:rsid w:val="00A30D1E"/>
    <w:rsid w:val="00A30E3D"/>
    <w:rsid w:val="00A30F7C"/>
    <w:rsid w:val="00A31067"/>
    <w:rsid w:val="00A311A3"/>
    <w:rsid w:val="00A31268"/>
    <w:rsid w:val="00A3134C"/>
    <w:rsid w:val="00A3154C"/>
    <w:rsid w:val="00A315D0"/>
    <w:rsid w:val="00A31604"/>
    <w:rsid w:val="00A31647"/>
    <w:rsid w:val="00A31A03"/>
    <w:rsid w:val="00A31C9B"/>
    <w:rsid w:val="00A31DFD"/>
    <w:rsid w:val="00A31E91"/>
    <w:rsid w:val="00A31EA6"/>
    <w:rsid w:val="00A3235D"/>
    <w:rsid w:val="00A32436"/>
    <w:rsid w:val="00A32452"/>
    <w:rsid w:val="00A326C0"/>
    <w:rsid w:val="00A32741"/>
    <w:rsid w:val="00A32963"/>
    <w:rsid w:val="00A32BBC"/>
    <w:rsid w:val="00A32D1B"/>
    <w:rsid w:val="00A33140"/>
    <w:rsid w:val="00A33400"/>
    <w:rsid w:val="00A334B3"/>
    <w:rsid w:val="00A334C6"/>
    <w:rsid w:val="00A3351E"/>
    <w:rsid w:val="00A33522"/>
    <w:rsid w:val="00A33568"/>
    <w:rsid w:val="00A335A5"/>
    <w:rsid w:val="00A336F3"/>
    <w:rsid w:val="00A337C2"/>
    <w:rsid w:val="00A33802"/>
    <w:rsid w:val="00A3391D"/>
    <w:rsid w:val="00A3392F"/>
    <w:rsid w:val="00A33A43"/>
    <w:rsid w:val="00A33D5B"/>
    <w:rsid w:val="00A341D9"/>
    <w:rsid w:val="00A34797"/>
    <w:rsid w:val="00A347BD"/>
    <w:rsid w:val="00A34D45"/>
    <w:rsid w:val="00A34E42"/>
    <w:rsid w:val="00A34F8B"/>
    <w:rsid w:val="00A34FC5"/>
    <w:rsid w:val="00A35564"/>
    <w:rsid w:val="00A35634"/>
    <w:rsid w:val="00A356C6"/>
    <w:rsid w:val="00A3586A"/>
    <w:rsid w:val="00A35908"/>
    <w:rsid w:val="00A3594B"/>
    <w:rsid w:val="00A35B79"/>
    <w:rsid w:val="00A35DE5"/>
    <w:rsid w:val="00A35E02"/>
    <w:rsid w:val="00A35F77"/>
    <w:rsid w:val="00A35FFD"/>
    <w:rsid w:val="00A360EB"/>
    <w:rsid w:val="00A361C0"/>
    <w:rsid w:val="00A3640B"/>
    <w:rsid w:val="00A36778"/>
    <w:rsid w:val="00A36809"/>
    <w:rsid w:val="00A368D9"/>
    <w:rsid w:val="00A3694B"/>
    <w:rsid w:val="00A369D7"/>
    <w:rsid w:val="00A36ED8"/>
    <w:rsid w:val="00A36F1D"/>
    <w:rsid w:val="00A36F45"/>
    <w:rsid w:val="00A3701B"/>
    <w:rsid w:val="00A370BB"/>
    <w:rsid w:val="00A370C5"/>
    <w:rsid w:val="00A37420"/>
    <w:rsid w:val="00A374D3"/>
    <w:rsid w:val="00A37622"/>
    <w:rsid w:val="00A3775B"/>
    <w:rsid w:val="00A377A2"/>
    <w:rsid w:val="00A37947"/>
    <w:rsid w:val="00A3798A"/>
    <w:rsid w:val="00A379E5"/>
    <w:rsid w:val="00A37B9B"/>
    <w:rsid w:val="00A37C01"/>
    <w:rsid w:val="00A37DD4"/>
    <w:rsid w:val="00A37EA4"/>
    <w:rsid w:val="00A37EB0"/>
    <w:rsid w:val="00A37F4D"/>
    <w:rsid w:val="00A400A4"/>
    <w:rsid w:val="00A400A7"/>
    <w:rsid w:val="00A4018F"/>
    <w:rsid w:val="00A40282"/>
    <w:rsid w:val="00A4031B"/>
    <w:rsid w:val="00A40486"/>
    <w:rsid w:val="00A405BD"/>
    <w:rsid w:val="00A40826"/>
    <w:rsid w:val="00A409B9"/>
    <w:rsid w:val="00A40B1F"/>
    <w:rsid w:val="00A40C9C"/>
    <w:rsid w:val="00A40CEC"/>
    <w:rsid w:val="00A40D35"/>
    <w:rsid w:val="00A40DCB"/>
    <w:rsid w:val="00A4132A"/>
    <w:rsid w:val="00A41421"/>
    <w:rsid w:val="00A414D2"/>
    <w:rsid w:val="00A4160D"/>
    <w:rsid w:val="00A418AB"/>
    <w:rsid w:val="00A41A4F"/>
    <w:rsid w:val="00A41D52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21F"/>
    <w:rsid w:val="00A43260"/>
    <w:rsid w:val="00A4335F"/>
    <w:rsid w:val="00A435E7"/>
    <w:rsid w:val="00A43667"/>
    <w:rsid w:val="00A43846"/>
    <w:rsid w:val="00A43989"/>
    <w:rsid w:val="00A43FF6"/>
    <w:rsid w:val="00A4423B"/>
    <w:rsid w:val="00A44246"/>
    <w:rsid w:val="00A4425D"/>
    <w:rsid w:val="00A44274"/>
    <w:rsid w:val="00A44285"/>
    <w:rsid w:val="00A44A20"/>
    <w:rsid w:val="00A44A83"/>
    <w:rsid w:val="00A44B4A"/>
    <w:rsid w:val="00A44E61"/>
    <w:rsid w:val="00A44F38"/>
    <w:rsid w:val="00A452C1"/>
    <w:rsid w:val="00A45302"/>
    <w:rsid w:val="00A45400"/>
    <w:rsid w:val="00A45409"/>
    <w:rsid w:val="00A4546F"/>
    <w:rsid w:val="00A45667"/>
    <w:rsid w:val="00A4568A"/>
    <w:rsid w:val="00A456ED"/>
    <w:rsid w:val="00A45735"/>
    <w:rsid w:val="00A459B0"/>
    <w:rsid w:val="00A45A15"/>
    <w:rsid w:val="00A45B52"/>
    <w:rsid w:val="00A45C59"/>
    <w:rsid w:val="00A45E90"/>
    <w:rsid w:val="00A45F22"/>
    <w:rsid w:val="00A46066"/>
    <w:rsid w:val="00A460A8"/>
    <w:rsid w:val="00A463A0"/>
    <w:rsid w:val="00A46456"/>
    <w:rsid w:val="00A464BC"/>
    <w:rsid w:val="00A4651A"/>
    <w:rsid w:val="00A46642"/>
    <w:rsid w:val="00A4676F"/>
    <w:rsid w:val="00A46884"/>
    <w:rsid w:val="00A46AB7"/>
    <w:rsid w:val="00A46BBD"/>
    <w:rsid w:val="00A46E4C"/>
    <w:rsid w:val="00A46EDE"/>
    <w:rsid w:val="00A4710C"/>
    <w:rsid w:val="00A4723A"/>
    <w:rsid w:val="00A472E5"/>
    <w:rsid w:val="00A4760E"/>
    <w:rsid w:val="00A47A5E"/>
    <w:rsid w:val="00A47A85"/>
    <w:rsid w:val="00A47D1D"/>
    <w:rsid w:val="00A47D59"/>
    <w:rsid w:val="00A5011B"/>
    <w:rsid w:val="00A5016C"/>
    <w:rsid w:val="00A50184"/>
    <w:rsid w:val="00A5044E"/>
    <w:rsid w:val="00A5072B"/>
    <w:rsid w:val="00A50814"/>
    <w:rsid w:val="00A508D8"/>
    <w:rsid w:val="00A508DB"/>
    <w:rsid w:val="00A50A4C"/>
    <w:rsid w:val="00A50A58"/>
    <w:rsid w:val="00A50AC4"/>
    <w:rsid w:val="00A50BBD"/>
    <w:rsid w:val="00A50C08"/>
    <w:rsid w:val="00A50C45"/>
    <w:rsid w:val="00A50CAF"/>
    <w:rsid w:val="00A50E0A"/>
    <w:rsid w:val="00A50E46"/>
    <w:rsid w:val="00A50F4A"/>
    <w:rsid w:val="00A5101D"/>
    <w:rsid w:val="00A514C1"/>
    <w:rsid w:val="00A5160A"/>
    <w:rsid w:val="00A51BDF"/>
    <w:rsid w:val="00A51E32"/>
    <w:rsid w:val="00A52018"/>
    <w:rsid w:val="00A52260"/>
    <w:rsid w:val="00A522E4"/>
    <w:rsid w:val="00A523B7"/>
    <w:rsid w:val="00A526A1"/>
    <w:rsid w:val="00A526A2"/>
    <w:rsid w:val="00A52776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80B"/>
    <w:rsid w:val="00A539A1"/>
    <w:rsid w:val="00A53C78"/>
    <w:rsid w:val="00A53E3F"/>
    <w:rsid w:val="00A53F76"/>
    <w:rsid w:val="00A54069"/>
    <w:rsid w:val="00A54242"/>
    <w:rsid w:val="00A54244"/>
    <w:rsid w:val="00A544AC"/>
    <w:rsid w:val="00A544C9"/>
    <w:rsid w:val="00A5470C"/>
    <w:rsid w:val="00A548A2"/>
    <w:rsid w:val="00A54920"/>
    <w:rsid w:val="00A54927"/>
    <w:rsid w:val="00A54EB5"/>
    <w:rsid w:val="00A55235"/>
    <w:rsid w:val="00A55488"/>
    <w:rsid w:val="00A55492"/>
    <w:rsid w:val="00A55726"/>
    <w:rsid w:val="00A55A58"/>
    <w:rsid w:val="00A55A7F"/>
    <w:rsid w:val="00A5605C"/>
    <w:rsid w:val="00A56162"/>
    <w:rsid w:val="00A561AF"/>
    <w:rsid w:val="00A56363"/>
    <w:rsid w:val="00A564DE"/>
    <w:rsid w:val="00A5678F"/>
    <w:rsid w:val="00A567A7"/>
    <w:rsid w:val="00A56897"/>
    <w:rsid w:val="00A56912"/>
    <w:rsid w:val="00A5694F"/>
    <w:rsid w:val="00A5699C"/>
    <w:rsid w:val="00A56C32"/>
    <w:rsid w:val="00A56D0A"/>
    <w:rsid w:val="00A56EEB"/>
    <w:rsid w:val="00A5707D"/>
    <w:rsid w:val="00A570A3"/>
    <w:rsid w:val="00A57219"/>
    <w:rsid w:val="00A573FC"/>
    <w:rsid w:val="00A5794C"/>
    <w:rsid w:val="00A57A48"/>
    <w:rsid w:val="00A57CD6"/>
    <w:rsid w:val="00A57D9E"/>
    <w:rsid w:val="00A57F44"/>
    <w:rsid w:val="00A6009C"/>
    <w:rsid w:val="00A604D2"/>
    <w:rsid w:val="00A6055F"/>
    <w:rsid w:val="00A60898"/>
    <w:rsid w:val="00A608B0"/>
    <w:rsid w:val="00A60AD9"/>
    <w:rsid w:val="00A60D88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9D6"/>
    <w:rsid w:val="00A61CC3"/>
    <w:rsid w:val="00A61D06"/>
    <w:rsid w:val="00A61DB7"/>
    <w:rsid w:val="00A61E0D"/>
    <w:rsid w:val="00A61F49"/>
    <w:rsid w:val="00A6201B"/>
    <w:rsid w:val="00A62569"/>
    <w:rsid w:val="00A62638"/>
    <w:rsid w:val="00A62704"/>
    <w:rsid w:val="00A627F6"/>
    <w:rsid w:val="00A62B5E"/>
    <w:rsid w:val="00A63050"/>
    <w:rsid w:val="00A63119"/>
    <w:rsid w:val="00A63138"/>
    <w:rsid w:val="00A635B8"/>
    <w:rsid w:val="00A637C2"/>
    <w:rsid w:val="00A6386B"/>
    <w:rsid w:val="00A638C0"/>
    <w:rsid w:val="00A63E30"/>
    <w:rsid w:val="00A63FC6"/>
    <w:rsid w:val="00A64257"/>
    <w:rsid w:val="00A6426F"/>
    <w:rsid w:val="00A64325"/>
    <w:rsid w:val="00A644A1"/>
    <w:rsid w:val="00A64509"/>
    <w:rsid w:val="00A646A0"/>
    <w:rsid w:val="00A64808"/>
    <w:rsid w:val="00A6488C"/>
    <w:rsid w:val="00A64CFF"/>
    <w:rsid w:val="00A6535F"/>
    <w:rsid w:val="00A654BE"/>
    <w:rsid w:val="00A65B60"/>
    <w:rsid w:val="00A65C42"/>
    <w:rsid w:val="00A65CC9"/>
    <w:rsid w:val="00A65F0E"/>
    <w:rsid w:val="00A66182"/>
    <w:rsid w:val="00A6627A"/>
    <w:rsid w:val="00A665C7"/>
    <w:rsid w:val="00A6671B"/>
    <w:rsid w:val="00A66792"/>
    <w:rsid w:val="00A667B0"/>
    <w:rsid w:val="00A667BC"/>
    <w:rsid w:val="00A66898"/>
    <w:rsid w:val="00A66D43"/>
    <w:rsid w:val="00A66E89"/>
    <w:rsid w:val="00A6715B"/>
    <w:rsid w:val="00A67480"/>
    <w:rsid w:val="00A6766F"/>
    <w:rsid w:val="00A678BC"/>
    <w:rsid w:val="00A67A00"/>
    <w:rsid w:val="00A67A2B"/>
    <w:rsid w:val="00A67B45"/>
    <w:rsid w:val="00A67EAE"/>
    <w:rsid w:val="00A70025"/>
    <w:rsid w:val="00A701C3"/>
    <w:rsid w:val="00A7032C"/>
    <w:rsid w:val="00A703B4"/>
    <w:rsid w:val="00A70561"/>
    <w:rsid w:val="00A70672"/>
    <w:rsid w:val="00A70718"/>
    <w:rsid w:val="00A70898"/>
    <w:rsid w:val="00A708D6"/>
    <w:rsid w:val="00A70C4D"/>
    <w:rsid w:val="00A7104C"/>
    <w:rsid w:val="00A711E2"/>
    <w:rsid w:val="00A71648"/>
    <w:rsid w:val="00A7177D"/>
    <w:rsid w:val="00A71908"/>
    <w:rsid w:val="00A719A1"/>
    <w:rsid w:val="00A71D0A"/>
    <w:rsid w:val="00A71D77"/>
    <w:rsid w:val="00A71E84"/>
    <w:rsid w:val="00A723A7"/>
    <w:rsid w:val="00A72694"/>
    <w:rsid w:val="00A726D5"/>
    <w:rsid w:val="00A727F8"/>
    <w:rsid w:val="00A729F7"/>
    <w:rsid w:val="00A72A3D"/>
    <w:rsid w:val="00A72C0C"/>
    <w:rsid w:val="00A72C20"/>
    <w:rsid w:val="00A72F38"/>
    <w:rsid w:val="00A7329A"/>
    <w:rsid w:val="00A733E1"/>
    <w:rsid w:val="00A736C4"/>
    <w:rsid w:val="00A7373A"/>
    <w:rsid w:val="00A73A88"/>
    <w:rsid w:val="00A73C1C"/>
    <w:rsid w:val="00A73CA4"/>
    <w:rsid w:val="00A73CBC"/>
    <w:rsid w:val="00A73CCA"/>
    <w:rsid w:val="00A73F41"/>
    <w:rsid w:val="00A73F4D"/>
    <w:rsid w:val="00A74180"/>
    <w:rsid w:val="00A741FB"/>
    <w:rsid w:val="00A74227"/>
    <w:rsid w:val="00A7465A"/>
    <w:rsid w:val="00A74673"/>
    <w:rsid w:val="00A747B0"/>
    <w:rsid w:val="00A74AA5"/>
    <w:rsid w:val="00A74AED"/>
    <w:rsid w:val="00A74BD8"/>
    <w:rsid w:val="00A74D12"/>
    <w:rsid w:val="00A74E19"/>
    <w:rsid w:val="00A74E29"/>
    <w:rsid w:val="00A74F3D"/>
    <w:rsid w:val="00A74F80"/>
    <w:rsid w:val="00A74F96"/>
    <w:rsid w:val="00A75092"/>
    <w:rsid w:val="00A75136"/>
    <w:rsid w:val="00A7538A"/>
    <w:rsid w:val="00A754FF"/>
    <w:rsid w:val="00A7554F"/>
    <w:rsid w:val="00A757EA"/>
    <w:rsid w:val="00A75874"/>
    <w:rsid w:val="00A75A75"/>
    <w:rsid w:val="00A75ACD"/>
    <w:rsid w:val="00A75AE2"/>
    <w:rsid w:val="00A75C32"/>
    <w:rsid w:val="00A75E16"/>
    <w:rsid w:val="00A7615F"/>
    <w:rsid w:val="00A763EA"/>
    <w:rsid w:val="00A76C15"/>
    <w:rsid w:val="00A770F2"/>
    <w:rsid w:val="00A77151"/>
    <w:rsid w:val="00A77255"/>
    <w:rsid w:val="00A77378"/>
    <w:rsid w:val="00A77528"/>
    <w:rsid w:val="00A777AE"/>
    <w:rsid w:val="00A7783F"/>
    <w:rsid w:val="00A77844"/>
    <w:rsid w:val="00A77898"/>
    <w:rsid w:val="00A77928"/>
    <w:rsid w:val="00A77AA6"/>
    <w:rsid w:val="00A77D61"/>
    <w:rsid w:val="00A80014"/>
    <w:rsid w:val="00A8006B"/>
    <w:rsid w:val="00A8006D"/>
    <w:rsid w:val="00A80218"/>
    <w:rsid w:val="00A8033D"/>
    <w:rsid w:val="00A8048B"/>
    <w:rsid w:val="00A808C7"/>
    <w:rsid w:val="00A80A6A"/>
    <w:rsid w:val="00A80A80"/>
    <w:rsid w:val="00A80C58"/>
    <w:rsid w:val="00A80D0A"/>
    <w:rsid w:val="00A80E0D"/>
    <w:rsid w:val="00A80E2E"/>
    <w:rsid w:val="00A81158"/>
    <w:rsid w:val="00A81203"/>
    <w:rsid w:val="00A815AE"/>
    <w:rsid w:val="00A81675"/>
    <w:rsid w:val="00A81719"/>
    <w:rsid w:val="00A8179C"/>
    <w:rsid w:val="00A8181D"/>
    <w:rsid w:val="00A81914"/>
    <w:rsid w:val="00A819E0"/>
    <w:rsid w:val="00A81A3B"/>
    <w:rsid w:val="00A81D70"/>
    <w:rsid w:val="00A81E38"/>
    <w:rsid w:val="00A81E6B"/>
    <w:rsid w:val="00A81E6E"/>
    <w:rsid w:val="00A81FAA"/>
    <w:rsid w:val="00A8207E"/>
    <w:rsid w:val="00A82237"/>
    <w:rsid w:val="00A82602"/>
    <w:rsid w:val="00A82BCD"/>
    <w:rsid w:val="00A82EF7"/>
    <w:rsid w:val="00A82FE9"/>
    <w:rsid w:val="00A83276"/>
    <w:rsid w:val="00A835EC"/>
    <w:rsid w:val="00A8378B"/>
    <w:rsid w:val="00A8382C"/>
    <w:rsid w:val="00A8394D"/>
    <w:rsid w:val="00A83CB8"/>
    <w:rsid w:val="00A83D41"/>
    <w:rsid w:val="00A83D6B"/>
    <w:rsid w:val="00A83E09"/>
    <w:rsid w:val="00A8401C"/>
    <w:rsid w:val="00A8414D"/>
    <w:rsid w:val="00A84418"/>
    <w:rsid w:val="00A8451C"/>
    <w:rsid w:val="00A84A2D"/>
    <w:rsid w:val="00A84DEA"/>
    <w:rsid w:val="00A8531A"/>
    <w:rsid w:val="00A856F9"/>
    <w:rsid w:val="00A858C5"/>
    <w:rsid w:val="00A85BB3"/>
    <w:rsid w:val="00A85C63"/>
    <w:rsid w:val="00A85DBD"/>
    <w:rsid w:val="00A85E02"/>
    <w:rsid w:val="00A85E58"/>
    <w:rsid w:val="00A86083"/>
    <w:rsid w:val="00A862EE"/>
    <w:rsid w:val="00A86309"/>
    <w:rsid w:val="00A8656B"/>
    <w:rsid w:val="00A86884"/>
    <w:rsid w:val="00A86899"/>
    <w:rsid w:val="00A868D9"/>
    <w:rsid w:val="00A868FB"/>
    <w:rsid w:val="00A86948"/>
    <w:rsid w:val="00A86DBC"/>
    <w:rsid w:val="00A87133"/>
    <w:rsid w:val="00A8717A"/>
    <w:rsid w:val="00A87429"/>
    <w:rsid w:val="00A875F5"/>
    <w:rsid w:val="00A878C4"/>
    <w:rsid w:val="00A879E4"/>
    <w:rsid w:val="00A87ABC"/>
    <w:rsid w:val="00A87B98"/>
    <w:rsid w:val="00A87CD4"/>
    <w:rsid w:val="00A87EB4"/>
    <w:rsid w:val="00A90062"/>
    <w:rsid w:val="00A90173"/>
    <w:rsid w:val="00A901AB"/>
    <w:rsid w:val="00A90247"/>
    <w:rsid w:val="00A9043C"/>
    <w:rsid w:val="00A904E3"/>
    <w:rsid w:val="00A9079F"/>
    <w:rsid w:val="00A90812"/>
    <w:rsid w:val="00A9089F"/>
    <w:rsid w:val="00A908D4"/>
    <w:rsid w:val="00A909C5"/>
    <w:rsid w:val="00A90A20"/>
    <w:rsid w:val="00A90B59"/>
    <w:rsid w:val="00A90C8C"/>
    <w:rsid w:val="00A91181"/>
    <w:rsid w:val="00A911F6"/>
    <w:rsid w:val="00A91260"/>
    <w:rsid w:val="00A9131C"/>
    <w:rsid w:val="00A91500"/>
    <w:rsid w:val="00A915CB"/>
    <w:rsid w:val="00A91736"/>
    <w:rsid w:val="00A917F6"/>
    <w:rsid w:val="00A91958"/>
    <w:rsid w:val="00A9198B"/>
    <w:rsid w:val="00A919CF"/>
    <w:rsid w:val="00A91A4B"/>
    <w:rsid w:val="00A91B01"/>
    <w:rsid w:val="00A91E72"/>
    <w:rsid w:val="00A92417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E53"/>
    <w:rsid w:val="00A92F02"/>
    <w:rsid w:val="00A92F3B"/>
    <w:rsid w:val="00A93300"/>
    <w:rsid w:val="00A93301"/>
    <w:rsid w:val="00A93315"/>
    <w:rsid w:val="00A93781"/>
    <w:rsid w:val="00A93891"/>
    <w:rsid w:val="00A93994"/>
    <w:rsid w:val="00A93C1B"/>
    <w:rsid w:val="00A93D49"/>
    <w:rsid w:val="00A93EE7"/>
    <w:rsid w:val="00A93EF3"/>
    <w:rsid w:val="00A93FE0"/>
    <w:rsid w:val="00A94217"/>
    <w:rsid w:val="00A942BF"/>
    <w:rsid w:val="00A9449A"/>
    <w:rsid w:val="00A94A36"/>
    <w:rsid w:val="00A94C12"/>
    <w:rsid w:val="00A94C79"/>
    <w:rsid w:val="00A94C89"/>
    <w:rsid w:val="00A94CB6"/>
    <w:rsid w:val="00A94CD6"/>
    <w:rsid w:val="00A94FA0"/>
    <w:rsid w:val="00A9516D"/>
    <w:rsid w:val="00A9529E"/>
    <w:rsid w:val="00A953D3"/>
    <w:rsid w:val="00A9540F"/>
    <w:rsid w:val="00A956C5"/>
    <w:rsid w:val="00A95736"/>
    <w:rsid w:val="00A95770"/>
    <w:rsid w:val="00A958E5"/>
    <w:rsid w:val="00A959B8"/>
    <w:rsid w:val="00A95B45"/>
    <w:rsid w:val="00A95B5C"/>
    <w:rsid w:val="00A95DB2"/>
    <w:rsid w:val="00A95EE0"/>
    <w:rsid w:val="00A9618D"/>
    <w:rsid w:val="00A96205"/>
    <w:rsid w:val="00A9627B"/>
    <w:rsid w:val="00A963FA"/>
    <w:rsid w:val="00A9646D"/>
    <w:rsid w:val="00A964D7"/>
    <w:rsid w:val="00A96535"/>
    <w:rsid w:val="00A965C8"/>
    <w:rsid w:val="00A967AA"/>
    <w:rsid w:val="00A967CC"/>
    <w:rsid w:val="00A969BA"/>
    <w:rsid w:val="00A96A11"/>
    <w:rsid w:val="00A96A58"/>
    <w:rsid w:val="00A96B9C"/>
    <w:rsid w:val="00A96C00"/>
    <w:rsid w:val="00A96CF6"/>
    <w:rsid w:val="00A96D96"/>
    <w:rsid w:val="00A96EB2"/>
    <w:rsid w:val="00A9727A"/>
    <w:rsid w:val="00A97BD7"/>
    <w:rsid w:val="00A97ECB"/>
    <w:rsid w:val="00A97F43"/>
    <w:rsid w:val="00AA018F"/>
    <w:rsid w:val="00AA056A"/>
    <w:rsid w:val="00AA05C4"/>
    <w:rsid w:val="00AA073D"/>
    <w:rsid w:val="00AA0822"/>
    <w:rsid w:val="00AA0949"/>
    <w:rsid w:val="00AA098D"/>
    <w:rsid w:val="00AA09D6"/>
    <w:rsid w:val="00AA0B1A"/>
    <w:rsid w:val="00AA0B73"/>
    <w:rsid w:val="00AA0EC9"/>
    <w:rsid w:val="00AA0F30"/>
    <w:rsid w:val="00AA0FC7"/>
    <w:rsid w:val="00AA10B9"/>
    <w:rsid w:val="00AA1120"/>
    <w:rsid w:val="00AA1286"/>
    <w:rsid w:val="00AA1305"/>
    <w:rsid w:val="00AA1362"/>
    <w:rsid w:val="00AA13BD"/>
    <w:rsid w:val="00AA1561"/>
    <w:rsid w:val="00AA15F8"/>
    <w:rsid w:val="00AA1688"/>
    <w:rsid w:val="00AA177B"/>
    <w:rsid w:val="00AA1782"/>
    <w:rsid w:val="00AA179B"/>
    <w:rsid w:val="00AA17EE"/>
    <w:rsid w:val="00AA1A3F"/>
    <w:rsid w:val="00AA1DD4"/>
    <w:rsid w:val="00AA1DFB"/>
    <w:rsid w:val="00AA1E5E"/>
    <w:rsid w:val="00AA1ECC"/>
    <w:rsid w:val="00AA1F20"/>
    <w:rsid w:val="00AA20AB"/>
    <w:rsid w:val="00AA2A04"/>
    <w:rsid w:val="00AA2AB8"/>
    <w:rsid w:val="00AA2ABC"/>
    <w:rsid w:val="00AA2AE5"/>
    <w:rsid w:val="00AA2C7A"/>
    <w:rsid w:val="00AA2E71"/>
    <w:rsid w:val="00AA302D"/>
    <w:rsid w:val="00AA308A"/>
    <w:rsid w:val="00AA30E0"/>
    <w:rsid w:val="00AA3271"/>
    <w:rsid w:val="00AA3328"/>
    <w:rsid w:val="00AA336D"/>
    <w:rsid w:val="00AA33EE"/>
    <w:rsid w:val="00AA34CE"/>
    <w:rsid w:val="00AA370A"/>
    <w:rsid w:val="00AA3BA2"/>
    <w:rsid w:val="00AA3D31"/>
    <w:rsid w:val="00AA3E16"/>
    <w:rsid w:val="00AA3F21"/>
    <w:rsid w:val="00AA3FD5"/>
    <w:rsid w:val="00AA40C5"/>
    <w:rsid w:val="00AA4770"/>
    <w:rsid w:val="00AA4C12"/>
    <w:rsid w:val="00AA4C61"/>
    <w:rsid w:val="00AA4E5D"/>
    <w:rsid w:val="00AA4F25"/>
    <w:rsid w:val="00AA5000"/>
    <w:rsid w:val="00AA5286"/>
    <w:rsid w:val="00AA5538"/>
    <w:rsid w:val="00AA5552"/>
    <w:rsid w:val="00AA558E"/>
    <w:rsid w:val="00AA55CF"/>
    <w:rsid w:val="00AA55FB"/>
    <w:rsid w:val="00AA56D1"/>
    <w:rsid w:val="00AA5717"/>
    <w:rsid w:val="00AA585F"/>
    <w:rsid w:val="00AA58C3"/>
    <w:rsid w:val="00AA5984"/>
    <w:rsid w:val="00AA5C44"/>
    <w:rsid w:val="00AA5D3C"/>
    <w:rsid w:val="00AA67E2"/>
    <w:rsid w:val="00AA680C"/>
    <w:rsid w:val="00AA6D35"/>
    <w:rsid w:val="00AA6E93"/>
    <w:rsid w:val="00AA72EE"/>
    <w:rsid w:val="00AA773A"/>
    <w:rsid w:val="00AA77CD"/>
    <w:rsid w:val="00AA7AAF"/>
    <w:rsid w:val="00AA7B05"/>
    <w:rsid w:val="00AA7B2D"/>
    <w:rsid w:val="00AA7B9C"/>
    <w:rsid w:val="00AA7F7D"/>
    <w:rsid w:val="00AB011E"/>
    <w:rsid w:val="00AB01A3"/>
    <w:rsid w:val="00AB0211"/>
    <w:rsid w:val="00AB0220"/>
    <w:rsid w:val="00AB0290"/>
    <w:rsid w:val="00AB02FC"/>
    <w:rsid w:val="00AB0332"/>
    <w:rsid w:val="00AB0627"/>
    <w:rsid w:val="00AB06DC"/>
    <w:rsid w:val="00AB099A"/>
    <w:rsid w:val="00AB0B2C"/>
    <w:rsid w:val="00AB0B81"/>
    <w:rsid w:val="00AB0BF5"/>
    <w:rsid w:val="00AB0C23"/>
    <w:rsid w:val="00AB0C55"/>
    <w:rsid w:val="00AB13D5"/>
    <w:rsid w:val="00AB13E5"/>
    <w:rsid w:val="00AB157E"/>
    <w:rsid w:val="00AB16DA"/>
    <w:rsid w:val="00AB1714"/>
    <w:rsid w:val="00AB1D33"/>
    <w:rsid w:val="00AB1EBA"/>
    <w:rsid w:val="00AB1F33"/>
    <w:rsid w:val="00AB226A"/>
    <w:rsid w:val="00AB249D"/>
    <w:rsid w:val="00AB2827"/>
    <w:rsid w:val="00AB2F8D"/>
    <w:rsid w:val="00AB3391"/>
    <w:rsid w:val="00AB391A"/>
    <w:rsid w:val="00AB39C2"/>
    <w:rsid w:val="00AB3A81"/>
    <w:rsid w:val="00AB3DDC"/>
    <w:rsid w:val="00AB3E47"/>
    <w:rsid w:val="00AB3E65"/>
    <w:rsid w:val="00AB3E91"/>
    <w:rsid w:val="00AB42D9"/>
    <w:rsid w:val="00AB430C"/>
    <w:rsid w:val="00AB4406"/>
    <w:rsid w:val="00AB4874"/>
    <w:rsid w:val="00AB498A"/>
    <w:rsid w:val="00AB4B15"/>
    <w:rsid w:val="00AB4B2D"/>
    <w:rsid w:val="00AB4D89"/>
    <w:rsid w:val="00AB4EE1"/>
    <w:rsid w:val="00AB5067"/>
    <w:rsid w:val="00AB5173"/>
    <w:rsid w:val="00AB523B"/>
    <w:rsid w:val="00AB52D6"/>
    <w:rsid w:val="00AB540C"/>
    <w:rsid w:val="00AB5562"/>
    <w:rsid w:val="00AB5595"/>
    <w:rsid w:val="00AB567A"/>
    <w:rsid w:val="00AB56ED"/>
    <w:rsid w:val="00AB5799"/>
    <w:rsid w:val="00AB5854"/>
    <w:rsid w:val="00AB5A83"/>
    <w:rsid w:val="00AB5AAE"/>
    <w:rsid w:val="00AB5B04"/>
    <w:rsid w:val="00AB5B14"/>
    <w:rsid w:val="00AB5D28"/>
    <w:rsid w:val="00AB5FDC"/>
    <w:rsid w:val="00AB6314"/>
    <w:rsid w:val="00AB65C8"/>
    <w:rsid w:val="00AB66F4"/>
    <w:rsid w:val="00AB69F0"/>
    <w:rsid w:val="00AB6A06"/>
    <w:rsid w:val="00AB6C3D"/>
    <w:rsid w:val="00AB6E7B"/>
    <w:rsid w:val="00AB70D2"/>
    <w:rsid w:val="00AB7108"/>
    <w:rsid w:val="00AB7164"/>
    <w:rsid w:val="00AB727C"/>
    <w:rsid w:val="00AB770F"/>
    <w:rsid w:val="00AB7A01"/>
    <w:rsid w:val="00AB7A3C"/>
    <w:rsid w:val="00AB7A8C"/>
    <w:rsid w:val="00AB7C56"/>
    <w:rsid w:val="00AB7CD3"/>
    <w:rsid w:val="00AB7CEE"/>
    <w:rsid w:val="00AC01EE"/>
    <w:rsid w:val="00AC0215"/>
    <w:rsid w:val="00AC027A"/>
    <w:rsid w:val="00AC0334"/>
    <w:rsid w:val="00AC06A9"/>
    <w:rsid w:val="00AC0862"/>
    <w:rsid w:val="00AC0A04"/>
    <w:rsid w:val="00AC0AF7"/>
    <w:rsid w:val="00AC0CA1"/>
    <w:rsid w:val="00AC0F1F"/>
    <w:rsid w:val="00AC114D"/>
    <w:rsid w:val="00AC1386"/>
    <w:rsid w:val="00AC1482"/>
    <w:rsid w:val="00AC1502"/>
    <w:rsid w:val="00AC1874"/>
    <w:rsid w:val="00AC191E"/>
    <w:rsid w:val="00AC1D3F"/>
    <w:rsid w:val="00AC2266"/>
    <w:rsid w:val="00AC25FB"/>
    <w:rsid w:val="00AC2650"/>
    <w:rsid w:val="00AC2A8C"/>
    <w:rsid w:val="00AC2D93"/>
    <w:rsid w:val="00AC2F95"/>
    <w:rsid w:val="00AC3249"/>
    <w:rsid w:val="00AC3251"/>
    <w:rsid w:val="00AC3368"/>
    <w:rsid w:val="00AC3386"/>
    <w:rsid w:val="00AC359F"/>
    <w:rsid w:val="00AC3ADE"/>
    <w:rsid w:val="00AC3BD2"/>
    <w:rsid w:val="00AC3CAB"/>
    <w:rsid w:val="00AC3CBA"/>
    <w:rsid w:val="00AC3CD7"/>
    <w:rsid w:val="00AC3EF7"/>
    <w:rsid w:val="00AC40C6"/>
    <w:rsid w:val="00AC413B"/>
    <w:rsid w:val="00AC4314"/>
    <w:rsid w:val="00AC4566"/>
    <w:rsid w:val="00AC45EF"/>
    <w:rsid w:val="00AC4602"/>
    <w:rsid w:val="00AC470D"/>
    <w:rsid w:val="00AC4810"/>
    <w:rsid w:val="00AC486C"/>
    <w:rsid w:val="00AC4BB4"/>
    <w:rsid w:val="00AC4C0C"/>
    <w:rsid w:val="00AC4D4E"/>
    <w:rsid w:val="00AC4DE7"/>
    <w:rsid w:val="00AC5056"/>
    <w:rsid w:val="00AC50B1"/>
    <w:rsid w:val="00AC50F1"/>
    <w:rsid w:val="00AC51FA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DF0"/>
    <w:rsid w:val="00AC6134"/>
    <w:rsid w:val="00AC6574"/>
    <w:rsid w:val="00AC6B1D"/>
    <w:rsid w:val="00AC6C35"/>
    <w:rsid w:val="00AC6EA6"/>
    <w:rsid w:val="00AC7291"/>
    <w:rsid w:val="00AC73D2"/>
    <w:rsid w:val="00AC7440"/>
    <w:rsid w:val="00AC7584"/>
    <w:rsid w:val="00AC7719"/>
    <w:rsid w:val="00AC77CC"/>
    <w:rsid w:val="00AC7B7C"/>
    <w:rsid w:val="00AC7DDE"/>
    <w:rsid w:val="00AD0173"/>
    <w:rsid w:val="00AD02A6"/>
    <w:rsid w:val="00AD0301"/>
    <w:rsid w:val="00AD0392"/>
    <w:rsid w:val="00AD052D"/>
    <w:rsid w:val="00AD05D2"/>
    <w:rsid w:val="00AD0620"/>
    <w:rsid w:val="00AD0816"/>
    <w:rsid w:val="00AD08B4"/>
    <w:rsid w:val="00AD08FD"/>
    <w:rsid w:val="00AD0A4F"/>
    <w:rsid w:val="00AD0AF0"/>
    <w:rsid w:val="00AD0DA5"/>
    <w:rsid w:val="00AD0F47"/>
    <w:rsid w:val="00AD0F8A"/>
    <w:rsid w:val="00AD0F99"/>
    <w:rsid w:val="00AD0FFA"/>
    <w:rsid w:val="00AD120D"/>
    <w:rsid w:val="00AD12D1"/>
    <w:rsid w:val="00AD14E8"/>
    <w:rsid w:val="00AD14EB"/>
    <w:rsid w:val="00AD154F"/>
    <w:rsid w:val="00AD1667"/>
    <w:rsid w:val="00AD192A"/>
    <w:rsid w:val="00AD1E77"/>
    <w:rsid w:val="00AD22C3"/>
    <w:rsid w:val="00AD2377"/>
    <w:rsid w:val="00AD2469"/>
    <w:rsid w:val="00AD24E9"/>
    <w:rsid w:val="00AD2674"/>
    <w:rsid w:val="00AD27BF"/>
    <w:rsid w:val="00AD28FE"/>
    <w:rsid w:val="00AD29CA"/>
    <w:rsid w:val="00AD2B97"/>
    <w:rsid w:val="00AD2E5A"/>
    <w:rsid w:val="00AD2FAB"/>
    <w:rsid w:val="00AD3416"/>
    <w:rsid w:val="00AD367F"/>
    <w:rsid w:val="00AD378A"/>
    <w:rsid w:val="00AD3822"/>
    <w:rsid w:val="00AD398C"/>
    <w:rsid w:val="00AD3ADC"/>
    <w:rsid w:val="00AD422F"/>
    <w:rsid w:val="00AD4752"/>
    <w:rsid w:val="00AD4985"/>
    <w:rsid w:val="00AD50AB"/>
    <w:rsid w:val="00AD533F"/>
    <w:rsid w:val="00AD53C4"/>
    <w:rsid w:val="00AD5419"/>
    <w:rsid w:val="00AD545E"/>
    <w:rsid w:val="00AD5610"/>
    <w:rsid w:val="00AD5639"/>
    <w:rsid w:val="00AD5AAA"/>
    <w:rsid w:val="00AD5C12"/>
    <w:rsid w:val="00AD5CC2"/>
    <w:rsid w:val="00AD5F15"/>
    <w:rsid w:val="00AD628F"/>
    <w:rsid w:val="00AD62A5"/>
    <w:rsid w:val="00AD66E8"/>
    <w:rsid w:val="00AD66EC"/>
    <w:rsid w:val="00AD6E73"/>
    <w:rsid w:val="00AD706A"/>
    <w:rsid w:val="00AD712F"/>
    <w:rsid w:val="00AD71A7"/>
    <w:rsid w:val="00AD7458"/>
    <w:rsid w:val="00AD7529"/>
    <w:rsid w:val="00AD7610"/>
    <w:rsid w:val="00AD77FB"/>
    <w:rsid w:val="00AD7977"/>
    <w:rsid w:val="00AD7B32"/>
    <w:rsid w:val="00AD7BB9"/>
    <w:rsid w:val="00AE0189"/>
    <w:rsid w:val="00AE04F9"/>
    <w:rsid w:val="00AE0524"/>
    <w:rsid w:val="00AE073C"/>
    <w:rsid w:val="00AE08B1"/>
    <w:rsid w:val="00AE0AF8"/>
    <w:rsid w:val="00AE0C66"/>
    <w:rsid w:val="00AE0D5E"/>
    <w:rsid w:val="00AE0EF4"/>
    <w:rsid w:val="00AE0F2A"/>
    <w:rsid w:val="00AE0F6A"/>
    <w:rsid w:val="00AE104C"/>
    <w:rsid w:val="00AE128B"/>
    <w:rsid w:val="00AE13A3"/>
    <w:rsid w:val="00AE13E9"/>
    <w:rsid w:val="00AE1431"/>
    <w:rsid w:val="00AE1465"/>
    <w:rsid w:val="00AE1593"/>
    <w:rsid w:val="00AE167B"/>
    <w:rsid w:val="00AE1971"/>
    <w:rsid w:val="00AE197C"/>
    <w:rsid w:val="00AE19D8"/>
    <w:rsid w:val="00AE1C28"/>
    <w:rsid w:val="00AE1CD1"/>
    <w:rsid w:val="00AE1D81"/>
    <w:rsid w:val="00AE1E65"/>
    <w:rsid w:val="00AE1E94"/>
    <w:rsid w:val="00AE2007"/>
    <w:rsid w:val="00AE2015"/>
    <w:rsid w:val="00AE2071"/>
    <w:rsid w:val="00AE221F"/>
    <w:rsid w:val="00AE22D1"/>
    <w:rsid w:val="00AE22F1"/>
    <w:rsid w:val="00AE26F3"/>
    <w:rsid w:val="00AE289C"/>
    <w:rsid w:val="00AE2C43"/>
    <w:rsid w:val="00AE2CA6"/>
    <w:rsid w:val="00AE2F0E"/>
    <w:rsid w:val="00AE3149"/>
    <w:rsid w:val="00AE32EF"/>
    <w:rsid w:val="00AE34F5"/>
    <w:rsid w:val="00AE370C"/>
    <w:rsid w:val="00AE39AA"/>
    <w:rsid w:val="00AE39BF"/>
    <w:rsid w:val="00AE3BEE"/>
    <w:rsid w:val="00AE3D56"/>
    <w:rsid w:val="00AE3F67"/>
    <w:rsid w:val="00AE431C"/>
    <w:rsid w:val="00AE44D9"/>
    <w:rsid w:val="00AE453A"/>
    <w:rsid w:val="00AE45CC"/>
    <w:rsid w:val="00AE46B2"/>
    <w:rsid w:val="00AE4785"/>
    <w:rsid w:val="00AE48BF"/>
    <w:rsid w:val="00AE4994"/>
    <w:rsid w:val="00AE4B12"/>
    <w:rsid w:val="00AE4B6C"/>
    <w:rsid w:val="00AE4B6D"/>
    <w:rsid w:val="00AE4B79"/>
    <w:rsid w:val="00AE4C70"/>
    <w:rsid w:val="00AE4F8A"/>
    <w:rsid w:val="00AE5478"/>
    <w:rsid w:val="00AE54EA"/>
    <w:rsid w:val="00AE56D5"/>
    <w:rsid w:val="00AE57B5"/>
    <w:rsid w:val="00AE57EA"/>
    <w:rsid w:val="00AE586D"/>
    <w:rsid w:val="00AE5B9A"/>
    <w:rsid w:val="00AE5DF3"/>
    <w:rsid w:val="00AE5E27"/>
    <w:rsid w:val="00AE5EF0"/>
    <w:rsid w:val="00AE5FE5"/>
    <w:rsid w:val="00AE5FF7"/>
    <w:rsid w:val="00AE61A4"/>
    <w:rsid w:val="00AE6249"/>
    <w:rsid w:val="00AE628B"/>
    <w:rsid w:val="00AE62FC"/>
    <w:rsid w:val="00AE6488"/>
    <w:rsid w:val="00AE658A"/>
    <w:rsid w:val="00AE6679"/>
    <w:rsid w:val="00AE6C19"/>
    <w:rsid w:val="00AE6CF2"/>
    <w:rsid w:val="00AE6D34"/>
    <w:rsid w:val="00AE6DC6"/>
    <w:rsid w:val="00AE6DF5"/>
    <w:rsid w:val="00AE6F5E"/>
    <w:rsid w:val="00AE6F82"/>
    <w:rsid w:val="00AE6FAD"/>
    <w:rsid w:val="00AE709B"/>
    <w:rsid w:val="00AE71DE"/>
    <w:rsid w:val="00AE7234"/>
    <w:rsid w:val="00AE745A"/>
    <w:rsid w:val="00AE7828"/>
    <w:rsid w:val="00AE7852"/>
    <w:rsid w:val="00AE78FB"/>
    <w:rsid w:val="00AE7E03"/>
    <w:rsid w:val="00AF0046"/>
    <w:rsid w:val="00AF0076"/>
    <w:rsid w:val="00AF00D2"/>
    <w:rsid w:val="00AF0122"/>
    <w:rsid w:val="00AF01E6"/>
    <w:rsid w:val="00AF0408"/>
    <w:rsid w:val="00AF05E1"/>
    <w:rsid w:val="00AF0673"/>
    <w:rsid w:val="00AF0904"/>
    <w:rsid w:val="00AF0AB7"/>
    <w:rsid w:val="00AF0AF3"/>
    <w:rsid w:val="00AF0C0B"/>
    <w:rsid w:val="00AF0DD0"/>
    <w:rsid w:val="00AF0F79"/>
    <w:rsid w:val="00AF0FE1"/>
    <w:rsid w:val="00AF13BB"/>
    <w:rsid w:val="00AF165B"/>
    <w:rsid w:val="00AF17B4"/>
    <w:rsid w:val="00AF1ADF"/>
    <w:rsid w:val="00AF1CD3"/>
    <w:rsid w:val="00AF2032"/>
    <w:rsid w:val="00AF240C"/>
    <w:rsid w:val="00AF24E1"/>
    <w:rsid w:val="00AF24EB"/>
    <w:rsid w:val="00AF25EB"/>
    <w:rsid w:val="00AF26F7"/>
    <w:rsid w:val="00AF27BB"/>
    <w:rsid w:val="00AF2859"/>
    <w:rsid w:val="00AF2AF4"/>
    <w:rsid w:val="00AF2B6E"/>
    <w:rsid w:val="00AF2F8B"/>
    <w:rsid w:val="00AF34EC"/>
    <w:rsid w:val="00AF367A"/>
    <w:rsid w:val="00AF37E0"/>
    <w:rsid w:val="00AF381B"/>
    <w:rsid w:val="00AF3AC6"/>
    <w:rsid w:val="00AF3B81"/>
    <w:rsid w:val="00AF3C35"/>
    <w:rsid w:val="00AF3C7E"/>
    <w:rsid w:val="00AF41B8"/>
    <w:rsid w:val="00AF453D"/>
    <w:rsid w:val="00AF45EF"/>
    <w:rsid w:val="00AF4619"/>
    <w:rsid w:val="00AF4AC5"/>
    <w:rsid w:val="00AF4ACA"/>
    <w:rsid w:val="00AF4B32"/>
    <w:rsid w:val="00AF4B87"/>
    <w:rsid w:val="00AF4BB2"/>
    <w:rsid w:val="00AF4C4C"/>
    <w:rsid w:val="00AF4DAD"/>
    <w:rsid w:val="00AF4F51"/>
    <w:rsid w:val="00AF4FA2"/>
    <w:rsid w:val="00AF5037"/>
    <w:rsid w:val="00AF506F"/>
    <w:rsid w:val="00AF52A9"/>
    <w:rsid w:val="00AF52E3"/>
    <w:rsid w:val="00AF5392"/>
    <w:rsid w:val="00AF53B2"/>
    <w:rsid w:val="00AF56AF"/>
    <w:rsid w:val="00AF5785"/>
    <w:rsid w:val="00AF5836"/>
    <w:rsid w:val="00AF5C65"/>
    <w:rsid w:val="00AF5F4C"/>
    <w:rsid w:val="00AF5FA6"/>
    <w:rsid w:val="00AF635A"/>
    <w:rsid w:val="00AF6431"/>
    <w:rsid w:val="00AF64AE"/>
    <w:rsid w:val="00AF67EF"/>
    <w:rsid w:val="00AF6879"/>
    <w:rsid w:val="00AF6ACE"/>
    <w:rsid w:val="00AF6ED8"/>
    <w:rsid w:val="00AF7149"/>
    <w:rsid w:val="00AF73F8"/>
    <w:rsid w:val="00AF74EE"/>
    <w:rsid w:val="00AF7909"/>
    <w:rsid w:val="00AF79BB"/>
    <w:rsid w:val="00AF79C3"/>
    <w:rsid w:val="00AF7A53"/>
    <w:rsid w:val="00AF7A7A"/>
    <w:rsid w:val="00AF7ADF"/>
    <w:rsid w:val="00AF7B2F"/>
    <w:rsid w:val="00B00056"/>
    <w:rsid w:val="00B000D1"/>
    <w:rsid w:val="00B0016D"/>
    <w:rsid w:val="00B0045D"/>
    <w:rsid w:val="00B00595"/>
    <w:rsid w:val="00B007D7"/>
    <w:rsid w:val="00B00A77"/>
    <w:rsid w:val="00B00B19"/>
    <w:rsid w:val="00B00BC4"/>
    <w:rsid w:val="00B00CAB"/>
    <w:rsid w:val="00B00F48"/>
    <w:rsid w:val="00B0101F"/>
    <w:rsid w:val="00B01029"/>
    <w:rsid w:val="00B010B7"/>
    <w:rsid w:val="00B01142"/>
    <w:rsid w:val="00B01186"/>
    <w:rsid w:val="00B012E0"/>
    <w:rsid w:val="00B01419"/>
    <w:rsid w:val="00B018EC"/>
    <w:rsid w:val="00B01B6D"/>
    <w:rsid w:val="00B01BD4"/>
    <w:rsid w:val="00B01D3E"/>
    <w:rsid w:val="00B01D50"/>
    <w:rsid w:val="00B01D89"/>
    <w:rsid w:val="00B024F6"/>
    <w:rsid w:val="00B02633"/>
    <w:rsid w:val="00B02699"/>
    <w:rsid w:val="00B02816"/>
    <w:rsid w:val="00B028A9"/>
    <w:rsid w:val="00B02A77"/>
    <w:rsid w:val="00B02F21"/>
    <w:rsid w:val="00B03354"/>
    <w:rsid w:val="00B038D1"/>
    <w:rsid w:val="00B039F5"/>
    <w:rsid w:val="00B03AA5"/>
    <w:rsid w:val="00B03C3A"/>
    <w:rsid w:val="00B03D25"/>
    <w:rsid w:val="00B03F35"/>
    <w:rsid w:val="00B0422F"/>
    <w:rsid w:val="00B046D6"/>
    <w:rsid w:val="00B04719"/>
    <w:rsid w:val="00B04740"/>
    <w:rsid w:val="00B048BB"/>
    <w:rsid w:val="00B048DB"/>
    <w:rsid w:val="00B049D2"/>
    <w:rsid w:val="00B04A53"/>
    <w:rsid w:val="00B04D52"/>
    <w:rsid w:val="00B04E38"/>
    <w:rsid w:val="00B0519B"/>
    <w:rsid w:val="00B052F5"/>
    <w:rsid w:val="00B0532E"/>
    <w:rsid w:val="00B0536D"/>
    <w:rsid w:val="00B05384"/>
    <w:rsid w:val="00B053B7"/>
    <w:rsid w:val="00B055B4"/>
    <w:rsid w:val="00B0576C"/>
    <w:rsid w:val="00B0577B"/>
    <w:rsid w:val="00B05A51"/>
    <w:rsid w:val="00B05E8C"/>
    <w:rsid w:val="00B05F13"/>
    <w:rsid w:val="00B05FB4"/>
    <w:rsid w:val="00B063BE"/>
    <w:rsid w:val="00B06538"/>
    <w:rsid w:val="00B068EF"/>
    <w:rsid w:val="00B0697D"/>
    <w:rsid w:val="00B06AC9"/>
    <w:rsid w:val="00B06AE6"/>
    <w:rsid w:val="00B06AEC"/>
    <w:rsid w:val="00B06D61"/>
    <w:rsid w:val="00B06EE0"/>
    <w:rsid w:val="00B06F3B"/>
    <w:rsid w:val="00B070B2"/>
    <w:rsid w:val="00B070DB"/>
    <w:rsid w:val="00B07193"/>
    <w:rsid w:val="00B0732B"/>
    <w:rsid w:val="00B0738E"/>
    <w:rsid w:val="00B07647"/>
    <w:rsid w:val="00B077A1"/>
    <w:rsid w:val="00B077B9"/>
    <w:rsid w:val="00B07C93"/>
    <w:rsid w:val="00B07F06"/>
    <w:rsid w:val="00B10198"/>
    <w:rsid w:val="00B102A6"/>
    <w:rsid w:val="00B105BA"/>
    <w:rsid w:val="00B10744"/>
    <w:rsid w:val="00B10870"/>
    <w:rsid w:val="00B10E1D"/>
    <w:rsid w:val="00B110BA"/>
    <w:rsid w:val="00B11138"/>
    <w:rsid w:val="00B1132D"/>
    <w:rsid w:val="00B11782"/>
    <w:rsid w:val="00B118EE"/>
    <w:rsid w:val="00B11945"/>
    <w:rsid w:val="00B11996"/>
    <w:rsid w:val="00B119AD"/>
    <w:rsid w:val="00B11A1B"/>
    <w:rsid w:val="00B11A3F"/>
    <w:rsid w:val="00B12074"/>
    <w:rsid w:val="00B121FC"/>
    <w:rsid w:val="00B12275"/>
    <w:rsid w:val="00B12519"/>
    <w:rsid w:val="00B125CE"/>
    <w:rsid w:val="00B127E9"/>
    <w:rsid w:val="00B12941"/>
    <w:rsid w:val="00B12B31"/>
    <w:rsid w:val="00B12C2D"/>
    <w:rsid w:val="00B12C31"/>
    <w:rsid w:val="00B12C62"/>
    <w:rsid w:val="00B13066"/>
    <w:rsid w:val="00B133F1"/>
    <w:rsid w:val="00B138F7"/>
    <w:rsid w:val="00B139B8"/>
    <w:rsid w:val="00B13C4C"/>
    <w:rsid w:val="00B13C88"/>
    <w:rsid w:val="00B13DBA"/>
    <w:rsid w:val="00B140C0"/>
    <w:rsid w:val="00B141B8"/>
    <w:rsid w:val="00B14698"/>
    <w:rsid w:val="00B147DB"/>
    <w:rsid w:val="00B148B7"/>
    <w:rsid w:val="00B14C60"/>
    <w:rsid w:val="00B14DBA"/>
    <w:rsid w:val="00B1504E"/>
    <w:rsid w:val="00B154D2"/>
    <w:rsid w:val="00B154F7"/>
    <w:rsid w:val="00B15713"/>
    <w:rsid w:val="00B15891"/>
    <w:rsid w:val="00B15C2E"/>
    <w:rsid w:val="00B16021"/>
    <w:rsid w:val="00B1607F"/>
    <w:rsid w:val="00B16557"/>
    <w:rsid w:val="00B16683"/>
    <w:rsid w:val="00B16912"/>
    <w:rsid w:val="00B16E6C"/>
    <w:rsid w:val="00B170AE"/>
    <w:rsid w:val="00B17242"/>
    <w:rsid w:val="00B17302"/>
    <w:rsid w:val="00B173C0"/>
    <w:rsid w:val="00B1772D"/>
    <w:rsid w:val="00B17822"/>
    <w:rsid w:val="00B17AA9"/>
    <w:rsid w:val="00B17C8C"/>
    <w:rsid w:val="00B17C92"/>
    <w:rsid w:val="00B17EDD"/>
    <w:rsid w:val="00B20000"/>
    <w:rsid w:val="00B20104"/>
    <w:rsid w:val="00B203E3"/>
    <w:rsid w:val="00B20553"/>
    <w:rsid w:val="00B20694"/>
    <w:rsid w:val="00B206DB"/>
    <w:rsid w:val="00B208FE"/>
    <w:rsid w:val="00B20D1B"/>
    <w:rsid w:val="00B20E2B"/>
    <w:rsid w:val="00B2104A"/>
    <w:rsid w:val="00B2110C"/>
    <w:rsid w:val="00B21151"/>
    <w:rsid w:val="00B21154"/>
    <w:rsid w:val="00B212B8"/>
    <w:rsid w:val="00B212CD"/>
    <w:rsid w:val="00B215DC"/>
    <w:rsid w:val="00B21D53"/>
    <w:rsid w:val="00B21DBA"/>
    <w:rsid w:val="00B2217D"/>
    <w:rsid w:val="00B22D62"/>
    <w:rsid w:val="00B22E0A"/>
    <w:rsid w:val="00B22EAC"/>
    <w:rsid w:val="00B22F14"/>
    <w:rsid w:val="00B23105"/>
    <w:rsid w:val="00B2334E"/>
    <w:rsid w:val="00B2372C"/>
    <w:rsid w:val="00B23761"/>
    <w:rsid w:val="00B237D7"/>
    <w:rsid w:val="00B238B8"/>
    <w:rsid w:val="00B23AAF"/>
    <w:rsid w:val="00B23AF6"/>
    <w:rsid w:val="00B23C9A"/>
    <w:rsid w:val="00B23F34"/>
    <w:rsid w:val="00B23FE0"/>
    <w:rsid w:val="00B24012"/>
    <w:rsid w:val="00B240FB"/>
    <w:rsid w:val="00B24151"/>
    <w:rsid w:val="00B24194"/>
    <w:rsid w:val="00B243D0"/>
    <w:rsid w:val="00B24888"/>
    <w:rsid w:val="00B24971"/>
    <w:rsid w:val="00B24CD4"/>
    <w:rsid w:val="00B24DC0"/>
    <w:rsid w:val="00B2520A"/>
    <w:rsid w:val="00B2547C"/>
    <w:rsid w:val="00B2568D"/>
    <w:rsid w:val="00B2574A"/>
    <w:rsid w:val="00B258EF"/>
    <w:rsid w:val="00B25937"/>
    <w:rsid w:val="00B25969"/>
    <w:rsid w:val="00B25AA3"/>
    <w:rsid w:val="00B25AFE"/>
    <w:rsid w:val="00B25DCC"/>
    <w:rsid w:val="00B25E6A"/>
    <w:rsid w:val="00B263D5"/>
    <w:rsid w:val="00B2649E"/>
    <w:rsid w:val="00B26801"/>
    <w:rsid w:val="00B268DB"/>
    <w:rsid w:val="00B26951"/>
    <w:rsid w:val="00B26A89"/>
    <w:rsid w:val="00B26E04"/>
    <w:rsid w:val="00B2702B"/>
    <w:rsid w:val="00B27244"/>
    <w:rsid w:val="00B2727F"/>
    <w:rsid w:val="00B272E3"/>
    <w:rsid w:val="00B272F6"/>
    <w:rsid w:val="00B2742E"/>
    <w:rsid w:val="00B2794F"/>
    <w:rsid w:val="00B27A5F"/>
    <w:rsid w:val="00B27AE5"/>
    <w:rsid w:val="00B27BC3"/>
    <w:rsid w:val="00B27D3F"/>
    <w:rsid w:val="00B27E89"/>
    <w:rsid w:val="00B27F0E"/>
    <w:rsid w:val="00B27F11"/>
    <w:rsid w:val="00B30012"/>
    <w:rsid w:val="00B300D3"/>
    <w:rsid w:val="00B30148"/>
    <w:rsid w:val="00B30433"/>
    <w:rsid w:val="00B30670"/>
    <w:rsid w:val="00B30776"/>
    <w:rsid w:val="00B30847"/>
    <w:rsid w:val="00B30982"/>
    <w:rsid w:val="00B30AC6"/>
    <w:rsid w:val="00B30AC7"/>
    <w:rsid w:val="00B30CAF"/>
    <w:rsid w:val="00B30CE4"/>
    <w:rsid w:val="00B30E1C"/>
    <w:rsid w:val="00B3106B"/>
    <w:rsid w:val="00B312FA"/>
    <w:rsid w:val="00B31530"/>
    <w:rsid w:val="00B31541"/>
    <w:rsid w:val="00B315C4"/>
    <w:rsid w:val="00B316D4"/>
    <w:rsid w:val="00B31861"/>
    <w:rsid w:val="00B31E84"/>
    <w:rsid w:val="00B31EB7"/>
    <w:rsid w:val="00B31F4A"/>
    <w:rsid w:val="00B320B4"/>
    <w:rsid w:val="00B323A7"/>
    <w:rsid w:val="00B323B8"/>
    <w:rsid w:val="00B32466"/>
    <w:rsid w:val="00B324B4"/>
    <w:rsid w:val="00B32511"/>
    <w:rsid w:val="00B3271E"/>
    <w:rsid w:val="00B32DBD"/>
    <w:rsid w:val="00B32DF3"/>
    <w:rsid w:val="00B3334D"/>
    <w:rsid w:val="00B33393"/>
    <w:rsid w:val="00B337D7"/>
    <w:rsid w:val="00B337EC"/>
    <w:rsid w:val="00B338E1"/>
    <w:rsid w:val="00B33937"/>
    <w:rsid w:val="00B33BC9"/>
    <w:rsid w:val="00B33C84"/>
    <w:rsid w:val="00B33DC1"/>
    <w:rsid w:val="00B33FE3"/>
    <w:rsid w:val="00B34313"/>
    <w:rsid w:val="00B3435E"/>
    <w:rsid w:val="00B343C2"/>
    <w:rsid w:val="00B3456E"/>
    <w:rsid w:val="00B34B91"/>
    <w:rsid w:val="00B34D03"/>
    <w:rsid w:val="00B34D0A"/>
    <w:rsid w:val="00B34D9B"/>
    <w:rsid w:val="00B350F1"/>
    <w:rsid w:val="00B351B5"/>
    <w:rsid w:val="00B3531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C8D"/>
    <w:rsid w:val="00B35D4D"/>
    <w:rsid w:val="00B35F4E"/>
    <w:rsid w:val="00B36006"/>
    <w:rsid w:val="00B3602D"/>
    <w:rsid w:val="00B36086"/>
    <w:rsid w:val="00B36401"/>
    <w:rsid w:val="00B36605"/>
    <w:rsid w:val="00B366A6"/>
    <w:rsid w:val="00B366AE"/>
    <w:rsid w:val="00B367B4"/>
    <w:rsid w:val="00B36844"/>
    <w:rsid w:val="00B36864"/>
    <w:rsid w:val="00B3686C"/>
    <w:rsid w:val="00B3688A"/>
    <w:rsid w:val="00B36B39"/>
    <w:rsid w:val="00B36E70"/>
    <w:rsid w:val="00B36FAA"/>
    <w:rsid w:val="00B372A3"/>
    <w:rsid w:val="00B3743F"/>
    <w:rsid w:val="00B376B9"/>
    <w:rsid w:val="00B3789F"/>
    <w:rsid w:val="00B379DC"/>
    <w:rsid w:val="00B37D12"/>
    <w:rsid w:val="00B37D92"/>
    <w:rsid w:val="00B37E25"/>
    <w:rsid w:val="00B400BB"/>
    <w:rsid w:val="00B40179"/>
    <w:rsid w:val="00B401EA"/>
    <w:rsid w:val="00B4028B"/>
    <w:rsid w:val="00B4037F"/>
    <w:rsid w:val="00B40429"/>
    <w:rsid w:val="00B40487"/>
    <w:rsid w:val="00B404F8"/>
    <w:rsid w:val="00B406DA"/>
    <w:rsid w:val="00B406FC"/>
    <w:rsid w:val="00B40810"/>
    <w:rsid w:val="00B40829"/>
    <w:rsid w:val="00B408D1"/>
    <w:rsid w:val="00B40CAC"/>
    <w:rsid w:val="00B40FDF"/>
    <w:rsid w:val="00B41197"/>
    <w:rsid w:val="00B411A1"/>
    <w:rsid w:val="00B414BD"/>
    <w:rsid w:val="00B415BC"/>
    <w:rsid w:val="00B4189E"/>
    <w:rsid w:val="00B41AC8"/>
    <w:rsid w:val="00B41BD8"/>
    <w:rsid w:val="00B41E93"/>
    <w:rsid w:val="00B41EE4"/>
    <w:rsid w:val="00B41F71"/>
    <w:rsid w:val="00B42085"/>
    <w:rsid w:val="00B421BD"/>
    <w:rsid w:val="00B42202"/>
    <w:rsid w:val="00B422FE"/>
    <w:rsid w:val="00B42473"/>
    <w:rsid w:val="00B424CA"/>
    <w:rsid w:val="00B425BE"/>
    <w:rsid w:val="00B425F8"/>
    <w:rsid w:val="00B4278C"/>
    <w:rsid w:val="00B429CB"/>
    <w:rsid w:val="00B42AB2"/>
    <w:rsid w:val="00B42AD7"/>
    <w:rsid w:val="00B42B04"/>
    <w:rsid w:val="00B42F83"/>
    <w:rsid w:val="00B43307"/>
    <w:rsid w:val="00B43384"/>
    <w:rsid w:val="00B436AA"/>
    <w:rsid w:val="00B437CD"/>
    <w:rsid w:val="00B43971"/>
    <w:rsid w:val="00B43AD3"/>
    <w:rsid w:val="00B43B75"/>
    <w:rsid w:val="00B43C51"/>
    <w:rsid w:val="00B43EBF"/>
    <w:rsid w:val="00B44161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875"/>
    <w:rsid w:val="00B45926"/>
    <w:rsid w:val="00B459E0"/>
    <w:rsid w:val="00B45B22"/>
    <w:rsid w:val="00B45E4C"/>
    <w:rsid w:val="00B45EF3"/>
    <w:rsid w:val="00B46030"/>
    <w:rsid w:val="00B46037"/>
    <w:rsid w:val="00B4642B"/>
    <w:rsid w:val="00B46604"/>
    <w:rsid w:val="00B468D1"/>
    <w:rsid w:val="00B46949"/>
    <w:rsid w:val="00B46C0E"/>
    <w:rsid w:val="00B46C95"/>
    <w:rsid w:val="00B46FC2"/>
    <w:rsid w:val="00B46FFB"/>
    <w:rsid w:val="00B470C0"/>
    <w:rsid w:val="00B471BF"/>
    <w:rsid w:val="00B4747B"/>
    <w:rsid w:val="00B4762E"/>
    <w:rsid w:val="00B4771F"/>
    <w:rsid w:val="00B47870"/>
    <w:rsid w:val="00B47996"/>
    <w:rsid w:val="00B47B60"/>
    <w:rsid w:val="00B47BDB"/>
    <w:rsid w:val="00B5040C"/>
    <w:rsid w:val="00B504AF"/>
    <w:rsid w:val="00B506D4"/>
    <w:rsid w:val="00B508BC"/>
    <w:rsid w:val="00B50B40"/>
    <w:rsid w:val="00B50CA9"/>
    <w:rsid w:val="00B50DD2"/>
    <w:rsid w:val="00B50E1D"/>
    <w:rsid w:val="00B50E6D"/>
    <w:rsid w:val="00B51062"/>
    <w:rsid w:val="00B51106"/>
    <w:rsid w:val="00B512E3"/>
    <w:rsid w:val="00B514F7"/>
    <w:rsid w:val="00B5189A"/>
    <w:rsid w:val="00B519AF"/>
    <w:rsid w:val="00B51B4D"/>
    <w:rsid w:val="00B51D6F"/>
    <w:rsid w:val="00B5217A"/>
    <w:rsid w:val="00B5220D"/>
    <w:rsid w:val="00B52252"/>
    <w:rsid w:val="00B522B9"/>
    <w:rsid w:val="00B5239E"/>
    <w:rsid w:val="00B523B5"/>
    <w:rsid w:val="00B52701"/>
    <w:rsid w:val="00B528A8"/>
    <w:rsid w:val="00B52926"/>
    <w:rsid w:val="00B52A91"/>
    <w:rsid w:val="00B52AD3"/>
    <w:rsid w:val="00B52D09"/>
    <w:rsid w:val="00B52D9D"/>
    <w:rsid w:val="00B5300B"/>
    <w:rsid w:val="00B53254"/>
    <w:rsid w:val="00B5346E"/>
    <w:rsid w:val="00B53821"/>
    <w:rsid w:val="00B538FF"/>
    <w:rsid w:val="00B53A3B"/>
    <w:rsid w:val="00B53B74"/>
    <w:rsid w:val="00B53B88"/>
    <w:rsid w:val="00B53BE3"/>
    <w:rsid w:val="00B54359"/>
    <w:rsid w:val="00B544E9"/>
    <w:rsid w:val="00B547BB"/>
    <w:rsid w:val="00B547FC"/>
    <w:rsid w:val="00B54AA9"/>
    <w:rsid w:val="00B54E76"/>
    <w:rsid w:val="00B54F2B"/>
    <w:rsid w:val="00B55203"/>
    <w:rsid w:val="00B554C9"/>
    <w:rsid w:val="00B555E9"/>
    <w:rsid w:val="00B55980"/>
    <w:rsid w:val="00B55999"/>
    <w:rsid w:val="00B559CA"/>
    <w:rsid w:val="00B55AD9"/>
    <w:rsid w:val="00B55BEA"/>
    <w:rsid w:val="00B55C88"/>
    <w:rsid w:val="00B56305"/>
    <w:rsid w:val="00B564F6"/>
    <w:rsid w:val="00B56754"/>
    <w:rsid w:val="00B567AE"/>
    <w:rsid w:val="00B56837"/>
    <w:rsid w:val="00B568C4"/>
    <w:rsid w:val="00B56942"/>
    <w:rsid w:val="00B56A87"/>
    <w:rsid w:val="00B56AAE"/>
    <w:rsid w:val="00B56AF7"/>
    <w:rsid w:val="00B56BED"/>
    <w:rsid w:val="00B56DC6"/>
    <w:rsid w:val="00B56E5A"/>
    <w:rsid w:val="00B5726E"/>
    <w:rsid w:val="00B57270"/>
    <w:rsid w:val="00B5732D"/>
    <w:rsid w:val="00B573DB"/>
    <w:rsid w:val="00B5755D"/>
    <w:rsid w:val="00B57612"/>
    <w:rsid w:val="00B5766F"/>
    <w:rsid w:val="00B5773A"/>
    <w:rsid w:val="00B57AF5"/>
    <w:rsid w:val="00B57B86"/>
    <w:rsid w:val="00B57BF8"/>
    <w:rsid w:val="00B57C4D"/>
    <w:rsid w:val="00B57F55"/>
    <w:rsid w:val="00B60062"/>
    <w:rsid w:val="00B60119"/>
    <w:rsid w:val="00B601BA"/>
    <w:rsid w:val="00B60335"/>
    <w:rsid w:val="00B605AA"/>
    <w:rsid w:val="00B60653"/>
    <w:rsid w:val="00B608CA"/>
    <w:rsid w:val="00B6099D"/>
    <w:rsid w:val="00B609E0"/>
    <w:rsid w:val="00B609FA"/>
    <w:rsid w:val="00B60A9F"/>
    <w:rsid w:val="00B60C5F"/>
    <w:rsid w:val="00B60C90"/>
    <w:rsid w:val="00B60E95"/>
    <w:rsid w:val="00B60F57"/>
    <w:rsid w:val="00B610B0"/>
    <w:rsid w:val="00B611F4"/>
    <w:rsid w:val="00B61212"/>
    <w:rsid w:val="00B61319"/>
    <w:rsid w:val="00B6148F"/>
    <w:rsid w:val="00B61982"/>
    <w:rsid w:val="00B61B37"/>
    <w:rsid w:val="00B61D26"/>
    <w:rsid w:val="00B61D61"/>
    <w:rsid w:val="00B61D85"/>
    <w:rsid w:val="00B61DBE"/>
    <w:rsid w:val="00B61EAE"/>
    <w:rsid w:val="00B61F11"/>
    <w:rsid w:val="00B61FE7"/>
    <w:rsid w:val="00B6213B"/>
    <w:rsid w:val="00B6220D"/>
    <w:rsid w:val="00B6254A"/>
    <w:rsid w:val="00B625D0"/>
    <w:rsid w:val="00B6283F"/>
    <w:rsid w:val="00B63030"/>
    <w:rsid w:val="00B6311E"/>
    <w:rsid w:val="00B6314D"/>
    <w:rsid w:val="00B6377C"/>
    <w:rsid w:val="00B63900"/>
    <w:rsid w:val="00B63935"/>
    <w:rsid w:val="00B63C2A"/>
    <w:rsid w:val="00B63F0E"/>
    <w:rsid w:val="00B64622"/>
    <w:rsid w:val="00B648C3"/>
    <w:rsid w:val="00B64934"/>
    <w:rsid w:val="00B64C9F"/>
    <w:rsid w:val="00B64CD0"/>
    <w:rsid w:val="00B64D91"/>
    <w:rsid w:val="00B64DAF"/>
    <w:rsid w:val="00B650F9"/>
    <w:rsid w:val="00B65230"/>
    <w:rsid w:val="00B65389"/>
    <w:rsid w:val="00B65407"/>
    <w:rsid w:val="00B65426"/>
    <w:rsid w:val="00B657B9"/>
    <w:rsid w:val="00B65E12"/>
    <w:rsid w:val="00B6624E"/>
    <w:rsid w:val="00B6651C"/>
    <w:rsid w:val="00B6668D"/>
    <w:rsid w:val="00B66A2C"/>
    <w:rsid w:val="00B66DB4"/>
    <w:rsid w:val="00B66FA0"/>
    <w:rsid w:val="00B670EB"/>
    <w:rsid w:val="00B67127"/>
    <w:rsid w:val="00B67268"/>
    <w:rsid w:val="00B67353"/>
    <w:rsid w:val="00B67443"/>
    <w:rsid w:val="00B6790C"/>
    <w:rsid w:val="00B67CD9"/>
    <w:rsid w:val="00B67D89"/>
    <w:rsid w:val="00B67E7B"/>
    <w:rsid w:val="00B67FB4"/>
    <w:rsid w:val="00B700F9"/>
    <w:rsid w:val="00B701D8"/>
    <w:rsid w:val="00B70484"/>
    <w:rsid w:val="00B704D0"/>
    <w:rsid w:val="00B70515"/>
    <w:rsid w:val="00B70A67"/>
    <w:rsid w:val="00B70A89"/>
    <w:rsid w:val="00B70F9E"/>
    <w:rsid w:val="00B711BD"/>
    <w:rsid w:val="00B71456"/>
    <w:rsid w:val="00B71600"/>
    <w:rsid w:val="00B71647"/>
    <w:rsid w:val="00B716D3"/>
    <w:rsid w:val="00B71752"/>
    <w:rsid w:val="00B71934"/>
    <w:rsid w:val="00B719D3"/>
    <w:rsid w:val="00B71CFF"/>
    <w:rsid w:val="00B72057"/>
    <w:rsid w:val="00B72104"/>
    <w:rsid w:val="00B72244"/>
    <w:rsid w:val="00B723B2"/>
    <w:rsid w:val="00B725EC"/>
    <w:rsid w:val="00B72855"/>
    <w:rsid w:val="00B72A8A"/>
    <w:rsid w:val="00B72BDB"/>
    <w:rsid w:val="00B72C7D"/>
    <w:rsid w:val="00B72E2A"/>
    <w:rsid w:val="00B72E58"/>
    <w:rsid w:val="00B72E99"/>
    <w:rsid w:val="00B72F53"/>
    <w:rsid w:val="00B72FDC"/>
    <w:rsid w:val="00B730D1"/>
    <w:rsid w:val="00B73427"/>
    <w:rsid w:val="00B7350D"/>
    <w:rsid w:val="00B737E6"/>
    <w:rsid w:val="00B73B97"/>
    <w:rsid w:val="00B73EFE"/>
    <w:rsid w:val="00B73F70"/>
    <w:rsid w:val="00B74157"/>
    <w:rsid w:val="00B7416A"/>
    <w:rsid w:val="00B7425C"/>
    <w:rsid w:val="00B742B8"/>
    <w:rsid w:val="00B7451C"/>
    <w:rsid w:val="00B74586"/>
    <w:rsid w:val="00B74AC2"/>
    <w:rsid w:val="00B74B17"/>
    <w:rsid w:val="00B74B4D"/>
    <w:rsid w:val="00B74D5F"/>
    <w:rsid w:val="00B751B7"/>
    <w:rsid w:val="00B75247"/>
    <w:rsid w:val="00B7530B"/>
    <w:rsid w:val="00B754EE"/>
    <w:rsid w:val="00B75629"/>
    <w:rsid w:val="00B7595E"/>
    <w:rsid w:val="00B75C67"/>
    <w:rsid w:val="00B75DB0"/>
    <w:rsid w:val="00B75E59"/>
    <w:rsid w:val="00B75ED6"/>
    <w:rsid w:val="00B75F69"/>
    <w:rsid w:val="00B75FCF"/>
    <w:rsid w:val="00B76579"/>
    <w:rsid w:val="00B7666A"/>
    <w:rsid w:val="00B76748"/>
    <w:rsid w:val="00B76A59"/>
    <w:rsid w:val="00B76AD3"/>
    <w:rsid w:val="00B76C31"/>
    <w:rsid w:val="00B76EEA"/>
    <w:rsid w:val="00B76F9E"/>
    <w:rsid w:val="00B774F7"/>
    <w:rsid w:val="00B77526"/>
    <w:rsid w:val="00B776B4"/>
    <w:rsid w:val="00B779F8"/>
    <w:rsid w:val="00B77A0A"/>
    <w:rsid w:val="00B77BF7"/>
    <w:rsid w:val="00B77C4F"/>
    <w:rsid w:val="00B77CD7"/>
    <w:rsid w:val="00B77EDB"/>
    <w:rsid w:val="00B80195"/>
    <w:rsid w:val="00B80285"/>
    <w:rsid w:val="00B8049C"/>
    <w:rsid w:val="00B804EA"/>
    <w:rsid w:val="00B80587"/>
    <w:rsid w:val="00B809A0"/>
    <w:rsid w:val="00B80BBD"/>
    <w:rsid w:val="00B80F4B"/>
    <w:rsid w:val="00B810BB"/>
    <w:rsid w:val="00B81342"/>
    <w:rsid w:val="00B8150E"/>
    <w:rsid w:val="00B81696"/>
    <w:rsid w:val="00B81751"/>
    <w:rsid w:val="00B81BF3"/>
    <w:rsid w:val="00B81BF5"/>
    <w:rsid w:val="00B81CA1"/>
    <w:rsid w:val="00B81EA5"/>
    <w:rsid w:val="00B81ECC"/>
    <w:rsid w:val="00B8246B"/>
    <w:rsid w:val="00B825E3"/>
    <w:rsid w:val="00B82A4E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5B2"/>
    <w:rsid w:val="00B8360B"/>
    <w:rsid w:val="00B8368A"/>
    <w:rsid w:val="00B83698"/>
    <w:rsid w:val="00B8379A"/>
    <w:rsid w:val="00B8382E"/>
    <w:rsid w:val="00B838D7"/>
    <w:rsid w:val="00B83D02"/>
    <w:rsid w:val="00B83E0A"/>
    <w:rsid w:val="00B8407E"/>
    <w:rsid w:val="00B8425F"/>
    <w:rsid w:val="00B843EE"/>
    <w:rsid w:val="00B84400"/>
    <w:rsid w:val="00B845DF"/>
    <w:rsid w:val="00B84689"/>
    <w:rsid w:val="00B846A3"/>
    <w:rsid w:val="00B84B5E"/>
    <w:rsid w:val="00B8506E"/>
    <w:rsid w:val="00B850A8"/>
    <w:rsid w:val="00B85108"/>
    <w:rsid w:val="00B852EA"/>
    <w:rsid w:val="00B8532C"/>
    <w:rsid w:val="00B855B3"/>
    <w:rsid w:val="00B85654"/>
    <w:rsid w:val="00B856BF"/>
    <w:rsid w:val="00B85857"/>
    <w:rsid w:val="00B85C3A"/>
    <w:rsid w:val="00B85CE1"/>
    <w:rsid w:val="00B8620C"/>
    <w:rsid w:val="00B86406"/>
    <w:rsid w:val="00B8659C"/>
    <w:rsid w:val="00B86A9E"/>
    <w:rsid w:val="00B86ADC"/>
    <w:rsid w:val="00B86B45"/>
    <w:rsid w:val="00B86B6B"/>
    <w:rsid w:val="00B870CE"/>
    <w:rsid w:val="00B8743F"/>
    <w:rsid w:val="00B874D9"/>
    <w:rsid w:val="00B87614"/>
    <w:rsid w:val="00B87677"/>
    <w:rsid w:val="00B8775F"/>
    <w:rsid w:val="00B87A45"/>
    <w:rsid w:val="00B87AF4"/>
    <w:rsid w:val="00B87D02"/>
    <w:rsid w:val="00B87EA1"/>
    <w:rsid w:val="00B904E7"/>
    <w:rsid w:val="00B9052A"/>
    <w:rsid w:val="00B9053A"/>
    <w:rsid w:val="00B90552"/>
    <w:rsid w:val="00B90567"/>
    <w:rsid w:val="00B907BD"/>
    <w:rsid w:val="00B9083E"/>
    <w:rsid w:val="00B908C5"/>
    <w:rsid w:val="00B908C7"/>
    <w:rsid w:val="00B90A8D"/>
    <w:rsid w:val="00B90EDD"/>
    <w:rsid w:val="00B91872"/>
    <w:rsid w:val="00B91A8C"/>
    <w:rsid w:val="00B91BC1"/>
    <w:rsid w:val="00B91DEA"/>
    <w:rsid w:val="00B91EBB"/>
    <w:rsid w:val="00B91F66"/>
    <w:rsid w:val="00B921B6"/>
    <w:rsid w:val="00B922BC"/>
    <w:rsid w:val="00B9249C"/>
    <w:rsid w:val="00B92623"/>
    <w:rsid w:val="00B92648"/>
    <w:rsid w:val="00B92649"/>
    <w:rsid w:val="00B926A5"/>
    <w:rsid w:val="00B92984"/>
    <w:rsid w:val="00B9299B"/>
    <w:rsid w:val="00B929DD"/>
    <w:rsid w:val="00B92BD5"/>
    <w:rsid w:val="00B92C79"/>
    <w:rsid w:val="00B92D4C"/>
    <w:rsid w:val="00B92DEB"/>
    <w:rsid w:val="00B932A4"/>
    <w:rsid w:val="00B9349B"/>
    <w:rsid w:val="00B9359A"/>
    <w:rsid w:val="00B9389C"/>
    <w:rsid w:val="00B93945"/>
    <w:rsid w:val="00B93A5D"/>
    <w:rsid w:val="00B93A78"/>
    <w:rsid w:val="00B93A9A"/>
    <w:rsid w:val="00B93B36"/>
    <w:rsid w:val="00B93B71"/>
    <w:rsid w:val="00B93C69"/>
    <w:rsid w:val="00B93C8D"/>
    <w:rsid w:val="00B93D2F"/>
    <w:rsid w:val="00B93ECC"/>
    <w:rsid w:val="00B93FD1"/>
    <w:rsid w:val="00B94095"/>
    <w:rsid w:val="00B940AC"/>
    <w:rsid w:val="00B94182"/>
    <w:rsid w:val="00B94230"/>
    <w:rsid w:val="00B9447C"/>
    <w:rsid w:val="00B944C6"/>
    <w:rsid w:val="00B9460F"/>
    <w:rsid w:val="00B94655"/>
    <w:rsid w:val="00B9466B"/>
    <w:rsid w:val="00B94A0F"/>
    <w:rsid w:val="00B94A22"/>
    <w:rsid w:val="00B94A85"/>
    <w:rsid w:val="00B94B07"/>
    <w:rsid w:val="00B94F79"/>
    <w:rsid w:val="00B94FC0"/>
    <w:rsid w:val="00B95343"/>
    <w:rsid w:val="00B9544E"/>
    <w:rsid w:val="00B95541"/>
    <w:rsid w:val="00B955FB"/>
    <w:rsid w:val="00B9569C"/>
    <w:rsid w:val="00B95777"/>
    <w:rsid w:val="00B9586F"/>
    <w:rsid w:val="00B959EF"/>
    <w:rsid w:val="00B95D0F"/>
    <w:rsid w:val="00B95D40"/>
    <w:rsid w:val="00B95D42"/>
    <w:rsid w:val="00B95DC8"/>
    <w:rsid w:val="00B96145"/>
    <w:rsid w:val="00B96288"/>
    <w:rsid w:val="00B96553"/>
    <w:rsid w:val="00B965E1"/>
    <w:rsid w:val="00B96770"/>
    <w:rsid w:val="00B9686A"/>
    <w:rsid w:val="00B968B4"/>
    <w:rsid w:val="00B969EC"/>
    <w:rsid w:val="00B96D6E"/>
    <w:rsid w:val="00B96FF9"/>
    <w:rsid w:val="00B9733A"/>
    <w:rsid w:val="00B974DF"/>
    <w:rsid w:val="00B97721"/>
    <w:rsid w:val="00B977C9"/>
    <w:rsid w:val="00B97958"/>
    <w:rsid w:val="00B97A8C"/>
    <w:rsid w:val="00B97B9E"/>
    <w:rsid w:val="00B97BC8"/>
    <w:rsid w:val="00B97D33"/>
    <w:rsid w:val="00B97DD5"/>
    <w:rsid w:val="00B97E1E"/>
    <w:rsid w:val="00B97E53"/>
    <w:rsid w:val="00BA01B3"/>
    <w:rsid w:val="00BA0235"/>
    <w:rsid w:val="00BA0375"/>
    <w:rsid w:val="00BA0633"/>
    <w:rsid w:val="00BA0686"/>
    <w:rsid w:val="00BA07E0"/>
    <w:rsid w:val="00BA0ABD"/>
    <w:rsid w:val="00BA0D73"/>
    <w:rsid w:val="00BA0FB2"/>
    <w:rsid w:val="00BA12FD"/>
    <w:rsid w:val="00BA14E8"/>
    <w:rsid w:val="00BA160F"/>
    <w:rsid w:val="00BA1862"/>
    <w:rsid w:val="00BA1873"/>
    <w:rsid w:val="00BA1A1F"/>
    <w:rsid w:val="00BA1A4A"/>
    <w:rsid w:val="00BA1A99"/>
    <w:rsid w:val="00BA1BD3"/>
    <w:rsid w:val="00BA1D27"/>
    <w:rsid w:val="00BA1D32"/>
    <w:rsid w:val="00BA1D66"/>
    <w:rsid w:val="00BA1D69"/>
    <w:rsid w:val="00BA1E31"/>
    <w:rsid w:val="00BA1E32"/>
    <w:rsid w:val="00BA1F18"/>
    <w:rsid w:val="00BA1FC4"/>
    <w:rsid w:val="00BA2095"/>
    <w:rsid w:val="00BA227A"/>
    <w:rsid w:val="00BA24CF"/>
    <w:rsid w:val="00BA2575"/>
    <w:rsid w:val="00BA25D2"/>
    <w:rsid w:val="00BA267A"/>
    <w:rsid w:val="00BA2746"/>
    <w:rsid w:val="00BA2833"/>
    <w:rsid w:val="00BA2A39"/>
    <w:rsid w:val="00BA2A5E"/>
    <w:rsid w:val="00BA2C14"/>
    <w:rsid w:val="00BA2D1F"/>
    <w:rsid w:val="00BA2D30"/>
    <w:rsid w:val="00BA2DCA"/>
    <w:rsid w:val="00BA2E8E"/>
    <w:rsid w:val="00BA2F92"/>
    <w:rsid w:val="00BA3355"/>
    <w:rsid w:val="00BA37C5"/>
    <w:rsid w:val="00BA3D20"/>
    <w:rsid w:val="00BA3DAF"/>
    <w:rsid w:val="00BA4105"/>
    <w:rsid w:val="00BA411C"/>
    <w:rsid w:val="00BA42B3"/>
    <w:rsid w:val="00BA4305"/>
    <w:rsid w:val="00BA4493"/>
    <w:rsid w:val="00BA47CE"/>
    <w:rsid w:val="00BA4AAB"/>
    <w:rsid w:val="00BA4AD6"/>
    <w:rsid w:val="00BA4D7F"/>
    <w:rsid w:val="00BA4F82"/>
    <w:rsid w:val="00BA4F9B"/>
    <w:rsid w:val="00BA502C"/>
    <w:rsid w:val="00BA5365"/>
    <w:rsid w:val="00BA536A"/>
    <w:rsid w:val="00BA537A"/>
    <w:rsid w:val="00BA54FF"/>
    <w:rsid w:val="00BA553C"/>
    <w:rsid w:val="00BA55DD"/>
    <w:rsid w:val="00BA56C7"/>
    <w:rsid w:val="00BA56CF"/>
    <w:rsid w:val="00BA5832"/>
    <w:rsid w:val="00BA5964"/>
    <w:rsid w:val="00BA5B4C"/>
    <w:rsid w:val="00BA5B80"/>
    <w:rsid w:val="00BA5D90"/>
    <w:rsid w:val="00BA60BD"/>
    <w:rsid w:val="00BA60E3"/>
    <w:rsid w:val="00BA6798"/>
    <w:rsid w:val="00BA683B"/>
    <w:rsid w:val="00BA6840"/>
    <w:rsid w:val="00BA687E"/>
    <w:rsid w:val="00BA6969"/>
    <w:rsid w:val="00BA697C"/>
    <w:rsid w:val="00BA69BD"/>
    <w:rsid w:val="00BA6B42"/>
    <w:rsid w:val="00BA6B90"/>
    <w:rsid w:val="00BA7097"/>
    <w:rsid w:val="00BA7122"/>
    <w:rsid w:val="00BA739E"/>
    <w:rsid w:val="00BA73DC"/>
    <w:rsid w:val="00BA75BC"/>
    <w:rsid w:val="00BA75F3"/>
    <w:rsid w:val="00BA78BB"/>
    <w:rsid w:val="00BA7C8A"/>
    <w:rsid w:val="00BA7D73"/>
    <w:rsid w:val="00BA7D7C"/>
    <w:rsid w:val="00BA7DC8"/>
    <w:rsid w:val="00BA7DCE"/>
    <w:rsid w:val="00BA7E14"/>
    <w:rsid w:val="00BB0022"/>
    <w:rsid w:val="00BB00D2"/>
    <w:rsid w:val="00BB0253"/>
    <w:rsid w:val="00BB0269"/>
    <w:rsid w:val="00BB029B"/>
    <w:rsid w:val="00BB03D9"/>
    <w:rsid w:val="00BB05A4"/>
    <w:rsid w:val="00BB0833"/>
    <w:rsid w:val="00BB0C9E"/>
    <w:rsid w:val="00BB0E36"/>
    <w:rsid w:val="00BB0E83"/>
    <w:rsid w:val="00BB0FA7"/>
    <w:rsid w:val="00BB0FD6"/>
    <w:rsid w:val="00BB0FE7"/>
    <w:rsid w:val="00BB10BD"/>
    <w:rsid w:val="00BB145C"/>
    <w:rsid w:val="00BB1A11"/>
    <w:rsid w:val="00BB1A2B"/>
    <w:rsid w:val="00BB1AB3"/>
    <w:rsid w:val="00BB1C03"/>
    <w:rsid w:val="00BB1C62"/>
    <w:rsid w:val="00BB1CD0"/>
    <w:rsid w:val="00BB1E14"/>
    <w:rsid w:val="00BB20D8"/>
    <w:rsid w:val="00BB2210"/>
    <w:rsid w:val="00BB2289"/>
    <w:rsid w:val="00BB228D"/>
    <w:rsid w:val="00BB236A"/>
    <w:rsid w:val="00BB24E9"/>
    <w:rsid w:val="00BB2536"/>
    <w:rsid w:val="00BB2669"/>
    <w:rsid w:val="00BB26AC"/>
    <w:rsid w:val="00BB2706"/>
    <w:rsid w:val="00BB27E9"/>
    <w:rsid w:val="00BB29DA"/>
    <w:rsid w:val="00BB29DC"/>
    <w:rsid w:val="00BB2B75"/>
    <w:rsid w:val="00BB2B78"/>
    <w:rsid w:val="00BB3169"/>
    <w:rsid w:val="00BB33A4"/>
    <w:rsid w:val="00BB340D"/>
    <w:rsid w:val="00BB3607"/>
    <w:rsid w:val="00BB37D4"/>
    <w:rsid w:val="00BB3922"/>
    <w:rsid w:val="00BB39BB"/>
    <w:rsid w:val="00BB3ACA"/>
    <w:rsid w:val="00BB3E76"/>
    <w:rsid w:val="00BB4021"/>
    <w:rsid w:val="00BB41C8"/>
    <w:rsid w:val="00BB424E"/>
    <w:rsid w:val="00BB430C"/>
    <w:rsid w:val="00BB4599"/>
    <w:rsid w:val="00BB46BD"/>
    <w:rsid w:val="00BB4795"/>
    <w:rsid w:val="00BB47EC"/>
    <w:rsid w:val="00BB48EB"/>
    <w:rsid w:val="00BB490F"/>
    <w:rsid w:val="00BB4C56"/>
    <w:rsid w:val="00BB4CC7"/>
    <w:rsid w:val="00BB4E08"/>
    <w:rsid w:val="00BB4EFF"/>
    <w:rsid w:val="00BB4F02"/>
    <w:rsid w:val="00BB4F26"/>
    <w:rsid w:val="00BB4F4C"/>
    <w:rsid w:val="00BB51B5"/>
    <w:rsid w:val="00BB55FC"/>
    <w:rsid w:val="00BB5898"/>
    <w:rsid w:val="00BB5906"/>
    <w:rsid w:val="00BB59A1"/>
    <w:rsid w:val="00BB5BBB"/>
    <w:rsid w:val="00BB5C2D"/>
    <w:rsid w:val="00BB5C35"/>
    <w:rsid w:val="00BB5DBA"/>
    <w:rsid w:val="00BB5E8D"/>
    <w:rsid w:val="00BB612D"/>
    <w:rsid w:val="00BB616A"/>
    <w:rsid w:val="00BB61A0"/>
    <w:rsid w:val="00BB6556"/>
    <w:rsid w:val="00BB6749"/>
    <w:rsid w:val="00BB67CE"/>
    <w:rsid w:val="00BB6A82"/>
    <w:rsid w:val="00BB6AE4"/>
    <w:rsid w:val="00BB6D95"/>
    <w:rsid w:val="00BB6F49"/>
    <w:rsid w:val="00BB6FD6"/>
    <w:rsid w:val="00BB711E"/>
    <w:rsid w:val="00BB71E4"/>
    <w:rsid w:val="00BB7373"/>
    <w:rsid w:val="00BB740D"/>
    <w:rsid w:val="00BB7780"/>
    <w:rsid w:val="00BB77B3"/>
    <w:rsid w:val="00BB7860"/>
    <w:rsid w:val="00BB7AB4"/>
    <w:rsid w:val="00BB7AED"/>
    <w:rsid w:val="00BB7AF7"/>
    <w:rsid w:val="00BB7D88"/>
    <w:rsid w:val="00BB7FE3"/>
    <w:rsid w:val="00BC01BC"/>
    <w:rsid w:val="00BC020B"/>
    <w:rsid w:val="00BC029E"/>
    <w:rsid w:val="00BC05D9"/>
    <w:rsid w:val="00BC0A5F"/>
    <w:rsid w:val="00BC0D7B"/>
    <w:rsid w:val="00BC109A"/>
    <w:rsid w:val="00BC12CA"/>
    <w:rsid w:val="00BC1582"/>
    <w:rsid w:val="00BC17F6"/>
    <w:rsid w:val="00BC1B73"/>
    <w:rsid w:val="00BC1C65"/>
    <w:rsid w:val="00BC1C73"/>
    <w:rsid w:val="00BC1D2A"/>
    <w:rsid w:val="00BC1E67"/>
    <w:rsid w:val="00BC21A3"/>
    <w:rsid w:val="00BC21EB"/>
    <w:rsid w:val="00BC2421"/>
    <w:rsid w:val="00BC257B"/>
    <w:rsid w:val="00BC25B8"/>
    <w:rsid w:val="00BC25BE"/>
    <w:rsid w:val="00BC25F9"/>
    <w:rsid w:val="00BC25FF"/>
    <w:rsid w:val="00BC27FF"/>
    <w:rsid w:val="00BC29FB"/>
    <w:rsid w:val="00BC2A7E"/>
    <w:rsid w:val="00BC2AB6"/>
    <w:rsid w:val="00BC2AD8"/>
    <w:rsid w:val="00BC2D76"/>
    <w:rsid w:val="00BC2E62"/>
    <w:rsid w:val="00BC2EC8"/>
    <w:rsid w:val="00BC2ED8"/>
    <w:rsid w:val="00BC3104"/>
    <w:rsid w:val="00BC34B2"/>
    <w:rsid w:val="00BC3591"/>
    <w:rsid w:val="00BC374B"/>
    <w:rsid w:val="00BC382E"/>
    <w:rsid w:val="00BC387C"/>
    <w:rsid w:val="00BC38E3"/>
    <w:rsid w:val="00BC3937"/>
    <w:rsid w:val="00BC3A46"/>
    <w:rsid w:val="00BC405C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F08"/>
    <w:rsid w:val="00BC5174"/>
    <w:rsid w:val="00BC5273"/>
    <w:rsid w:val="00BC52A4"/>
    <w:rsid w:val="00BC5360"/>
    <w:rsid w:val="00BC539D"/>
    <w:rsid w:val="00BC5424"/>
    <w:rsid w:val="00BC5626"/>
    <w:rsid w:val="00BC5673"/>
    <w:rsid w:val="00BC5987"/>
    <w:rsid w:val="00BC5A96"/>
    <w:rsid w:val="00BC5B78"/>
    <w:rsid w:val="00BC5CCB"/>
    <w:rsid w:val="00BC60E9"/>
    <w:rsid w:val="00BC6106"/>
    <w:rsid w:val="00BC6363"/>
    <w:rsid w:val="00BC6450"/>
    <w:rsid w:val="00BC6466"/>
    <w:rsid w:val="00BC65FC"/>
    <w:rsid w:val="00BC6B0F"/>
    <w:rsid w:val="00BC6C6B"/>
    <w:rsid w:val="00BC6CB3"/>
    <w:rsid w:val="00BC7145"/>
    <w:rsid w:val="00BC71E8"/>
    <w:rsid w:val="00BC726A"/>
    <w:rsid w:val="00BC7784"/>
    <w:rsid w:val="00BC79DA"/>
    <w:rsid w:val="00BC7B76"/>
    <w:rsid w:val="00BC7E0C"/>
    <w:rsid w:val="00BC7E4F"/>
    <w:rsid w:val="00BC7F4A"/>
    <w:rsid w:val="00BD0470"/>
    <w:rsid w:val="00BD04F2"/>
    <w:rsid w:val="00BD070A"/>
    <w:rsid w:val="00BD084A"/>
    <w:rsid w:val="00BD0871"/>
    <w:rsid w:val="00BD0D25"/>
    <w:rsid w:val="00BD0D87"/>
    <w:rsid w:val="00BD1008"/>
    <w:rsid w:val="00BD1050"/>
    <w:rsid w:val="00BD1052"/>
    <w:rsid w:val="00BD1116"/>
    <w:rsid w:val="00BD11E5"/>
    <w:rsid w:val="00BD125A"/>
    <w:rsid w:val="00BD15B5"/>
    <w:rsid w:val="00BD1676"/>
    <w:rsid w:val="00BD18C2"/>
    <w:rsid w:val="00BD19C8"/>
    <w:rsid w:val="00BD1D1B"/>
    <w:rsid w:val="00BD2276"/>
    <w:rsid w:val="00BD24EB"/>
    <w:rsid w:val="00BD25C9"/>
    <w:rsid w:val="00BD2A79"/>
    <w:rsid w:val="00BD2AE7"/>
    <w:rsid w:val="00BD2C20"/>
    <w:rsid w:val="00BD2ED8"/>
    <w:rsid w:val="00BD3064"/>
    <w:rsid w:val="00BD315B"/>
    <w:rsid w:val="00BD31BD"/>
    <w:rsid w:val="00BD33A3"/>
    <w:rsid w:val="00BD3442"/>
    <w:rsid w:val="00BD34FE"/>
    <w:rsid w:val="00BD368F"/>
    <w:rsid w:val="00BD384E"/>
    <w:rsid w:val="00BD3863"/>
    <w:rsid w:val="00BD38FF"/>
    <w:rsid w:val="00BD3BFB"/>
    <w:rsid w:val="00BD3C40"/>
    <w:rsid w:val="00BD3D12"/>
    <w:rsid w:val="00BD41A7"/>
    <w:rsid w:val="00BD47F5"/>
    <w:rsid w:val="00BD48A1"/>
    <w:rsid w:val="00BD49C0"/>
    <w:rsid w:val="00BD4A2C"/>
    <w:rsid w:val="00BD4A6A"/>
    <w:rsid w:val="00BD4B63"/>
    <w:rsid w:val="00BD4C57"/>
    <w:rsid w:val="00BD4CBE"/>
    <w:rsid w:val="00BD4DFA"/>
    <w:rsid w:val="00BD5258"/>
    <w:rsid w:val="00BD527D"/>
    <w:rsid w:val="00BD53B9"/>
    <w:rsid w:val="00BD5466"/>
    <w:rsid w:val="00BD54E6"/>
    <w:rsid w:val="00BD55DC"/>
    <w:rsid w:val="00BD5615"/>
    <w:rsid w:val="00BD594B"/>
    <w:rsid w:val="00BD5A37"/>
    <w:rsid w:val="00BD5A49"/>
    <w:rsid w:val="00BD5B84"/>
    <w:rsid w:val="00BD5C75"/>
    <w:rsid w:val="00BD5CCC"/>
    <w:rsid w:val="00BD5CE0"/>
    <w:rsid w:val="00BD5D04"/>
    <w:rsid w:val="00BD5F9D"/>
    <w:rsid w:val="00BD612B"/>
    <w:rsid w:val="00BD61B8"/>
    <w:rsid w:val="00BD6326"/>
    <w:rsid w:val="00BD64EB"/>
    <w:rsid w:val="00BD6647"/>
    <w:rsid w:val="00BD6823"/>
    <w:rsid w:val="00BD68A0"/>
    <w:rsid w:val="00BD6A1C"/>
    <w:rsid w:val="00BD6E9B"/>
    <w:rsid w:val="00BD6FF0"/>
    <w:rsid w:val="00BD7288"/>
    <w:rsid w:val="00BD7295"/>
    <w:rsid w:val="00BD75BC"/>
    <w:rsid w:val="00BD76D4"/>
    <w:rsid w:val="00BD7AB6"/>
    <w:rsid w:val="00BD7AFB"/>
    <w:rsid w:val="00BD7BEF"/>
    <w:rsid w:val="00BD7DE7"/>
    <w:rsid w:val="00BD7EA3"/>
    <w:rsid w:val="00BD7F45"/>
    <w:rsid w:val="00BD7FE6"/>
    <w:rsid w:val="00BE0252"/>
    <w:rsid w:val="00BE0331"/>
    <w:rsid w:val="00BE05E6"/>
    <w:rsid w:val="00BE0F03"/>
    <w:rsid w:val="00BE0F0B"/>
    <w:rsid w:val="00BE11BC"/>
    <w:rsid w:val="00BE143A"/>
    <w:rsid w:val="00BE147A"/>
    <w:rsid w:val="00BE174A"/>
    <w:rsid w:val="00BE1750"/>
    <w:rsid w:val="00BE179D"/>
    <w:rsid w:val="00BE1975"/>
    <w:rsid w:val="00BE19B8"/>
    <w:rsid w:val="00BE1C3B"/>
    <w:rsid w:val="00BE1FE5"/>
    <w:rsid w:val="00BE20D4"/>
    <w:rsid w:val="00BE212C"/>
    <w:rsid w:val="00BE25D5"/>
    <w:rsid w:val="00BE2768"/>
    <w:rsid w:val="00BE2865"/>
    <w:rsid w:val="00BE289A"/>
    <w:rsid w:val="00BE2902"/>
    <w:rsid w:val="00BE2B77"/>
    <w:rsid w:val="00BE2CD9"/>
    <w:rsid w:val="00BE2D81"/>
    <w:rsid w:val="00BE2DC9"/>
    <w:rsid w:val="00BE3387"/>
    <w:rsid w:val="00BE38A7"/>
    <w:rsid w:val="00BE3928"/>
    <w:rsid w:val="00BE3967"/>
    <w:rsid w:val="00BE3D4C"/>
    <w:rsid w:val="00BE3DAA"/>
    <w:rsid w:val="00BE3DF0"/>
    <w:rsid w:val="00BE3EBA"/>
    <w:rsid w:val="00BE420E"/>
    <w:rsid w:val="00BE4224"/>
    <w:rsid w:val="00BE4228"/>
    <w:rsid w:val="00BE4333"/>
    <w:rsid w:val="00BE43DC"/>
    <w:rsid w:val="00BE460E"/>
    <w:rsid w:val="00BE46AF"/>
    <w:rsid w:val="00BE4812"/>
    <w:rsid w:val="00BE4839"/>
    <w:rsid w:val="00BE4951"/>
    <w:rsid w:val="00BE4A63"/>
    <w:rsid w:val="00BE4D7F"/>
    <w:rsid w:val="00BE4F12"/>
    <w:rsid w:val="00BE4F84"/>
    <w:rsid w:val="00BE5181"/>
    <w:rsid w:val="00BE51F2"/>
    <w:rsid w:val="00BE5395"/>
    <w:rsid w:val="00BE53A7"/>
    <w:rsid w:val="00BE5496"/>
    <w:rsid w:val="00BE5B81"/>
    <w:rsid w:val="00BE5C4E"/>
    <w:rsid w:val="00BE5CA7"/>
    <w:rsid w:val="00BE5DA5"/>
    <w:rsid w:val="00BE5DE5"/>
    <w:rsid w:val="00BE5F5B"/>
    <w:rsid w:val="00BE61BF"/>
    <w:rsid w:val="00BE61C8"/>
    <w:rsid w:val="00BE6380"/>
    <w:rsid w:val="00BE63CD"/>
    <w:rsid w:val="00BE65AC"/>
    <w:rsid w:val="00BE6620"/>
    <w:rsid w:val="00BE6838"/>
    <w:rsid w:val="00BE6839"/>
    <w:rsid w:val="00BE6A55"/>
    <w:rsid w:val="00BE6B14"/>
    <w:rsid w:val="00BE6B88"/>
    <w:rsid w:val="00BE6B96"/>
    <w:rsid w:val="00BE6CAC"/>
    <w:rsid w:val="00BE6DC9"/>
    <w:rsid w:val="00BE6FAF"/>
    <w:rsid w:val="00BE7024"/>
    <w:rsid w:val="00BE717E"/>
    <w:rsid w:val="00BE755B"/>
    <w:rsid w:val="00BE7584"/>
    <w:rsid w:val="00BE796C"/>
    <w:rsid w:val="00BE7C21"/>
    <w:rsid w:val="00BF000A"/>
    <w:rsid w:val="00BF003B"/>
    <w:rsid w:val="00BF020C"/>
    <w:rsid w:val="00BF082D"/>
    <w:rsid w:val="00BF0A0D"/>
    <w:rsid w:val="00BF0C2B"/>
    <w:rsid w:val="00BF0CFD"/>
    <w:rsid w:val="00BF102A"/>
    <w:rsid w:val="00BF1445"/>
    <w:rsid w:val="00BF1729"/>
    <w:rsid w:val="00BF18C1"/>
    <w:rsid w:val="00BF1B6F"/>
    <w:rsid w:val="00BF1C6B"/>
    <w:rsid w:val="00BF1CF8"/>
    <w:rsid w:val="00BF1EAA"/>
    <w:rsid w:val="00BF1EAE"/>
    <w:rsid w:val="00BF1EB9"/>
    <w:rsid w:val="00BF1F1E"/>
    <w:rsid w:val="00BF2089"/>
    <w:rsid w:val="00BF23D3"/>
    <w:rsid w:val="00BF23F5"/>
    <w:rsid w:val="00BF2822"/>
    <w:rsid w:val="00BF2862"/>
    <w:rsid w:val="00BF28B0"/>
    <w:rsid w:val="00BF2993"/>
    <w:rsid w:val="00BF2E8C"/>
    <w:rsid w:val="00BF3188"/>
    <w:rsid w:val="00BF3387"/>
    <w:rsid w:val="00BF3658"/>
    <w:rsid w:val="00BF36EC"/>
    <w:rsid w:val="00BF3700"/>
    <w:rsid w:val="00BF399B"/>
    <w:rsid w:val="00BF3E53"/>
    <w:rsid w:val="00BF43F9"/>
    <w:rsid w:val="00BF443C"/>
    <w:rsid w:val="00BF4551"/>
    <w:rsid w:val="00BF48AE"/>
    <w:rsid w:val="00BF493C"/>
    <w:rsid w:val="00BF4951"/>
    <w:rsid w:val="00BF4966"/>
    <w:rsid w:val="00BF5026"/>
    <w:rsid w:val="00BF5494"/>
    <w:rsid w:val="00BF551B"/>
    <w:rsid w:val="00BF559C"/>
    <w:rsid w:val="00BF5600"/>
    <w:rsid w:val="00BF58A4"/>
    <w:rsid w:val="00BF5B27"/>
    <w:rsid w:val="00BF5DA0"/>
    <w:rsid w:val="00BF5DDA"/>
    <w:rsid w:val="00BF5F78"/>
    <w:rsid w:val="00BF608C"/>
    <w:rsid w:val="00BF60DC"/>
    <w:rsid w:val="00BF6142"/>
    <w:rsid w:val="00BF6310"/>
    <w:rsid w:val="00BF6482"/>
    <w:rsid w:val="00BF656A"/>
    <w:rsid w:val="00BF668F"/>
    <w:rsid w:val="00BF676A"/>
    <w:rsid w:val="00BF67F6"/>
    <w:rsid w:val="00BF6EC9"/>
    <w:rsid w:val="00BF6F17"/>
    <w:rsid w:val="00BF7205"/>
    <w:rsid w:val="00BF721F"/>
    <w:rsid w:val="00BF73EA"/>
    <w:rsid w:val="00BF74AF"/>
    <w:rsid w:val="00BF74B0"/>
    <w:rsid w:val="00BF76C3"/>
    <w:rsid w:val="00BF7785"/>
    <w:rsid w:val="00BF787E"/>
    <w:rsid w:val="00BF78A7"/>
    <w:rsid w:val="00BF7963"/>
    <w:rsid w:val="00BF79A5"/>
    <w:rsid w:val="00BF7AB9"/>
    <w:rsid w:val="00BF7ABD"/>
    <w:rsid w:val="00BF7C78"/>
    <w:rsid w:val="00C00615"/>
    <w:rsid w:val="00C006A6"/>
    <w:rsid w:val="00C007EE"/>
    <w:rsid w:val="00C007F8"/>
    <w:rsid w:val="00C0083F"/>
    <w:rsid w:val="00C00930"/>
    <w:rsid w:val="00C00A29"/>
    <w:rsid w:val="00C00ABB"/>
    <w:rsid w:val="00C00BCB"/>
    <w:rsid w:val="00C00BED"/>
    <w:rsid w:val="00C01451"/>
    <w:rsid w:val="00C01561"/>
    <w:rsid w:val="00C015EC"/>
    <w:rsid w:val="00C017BD"/>
    <w:rsid w:val="00C01D3F"/>
    <w:rsid w:val="00C01D8A"/>
    <w:rsid w:val="00C02755"/>
    <w:rsid w:val="00C028F5"/>
    <w:rsid w:val="00C02957"/>
    <w:rsid w:val="00C02EC8"/>
    <w:rsid w:val="00C02F18"/>
    <w:rsid w:val="00C02FC6"/>
    <w:rsid w:val="00C02FFC"/>
    <w:rsid w:val="00C0306D"/>
    <w:rsid w:val="00C03479"/>
    <w:rsid w:val="00C035AE"/>
    <w:rsid w:val="00C0377E"/>
    <w:rsid w:val="00C039D7"/>
    <w:rsid w:val="00C03BFA"/>
    <w:rsid w:val="00C03E79"/>
    <w:rsid w:val="00C04136"/>
    <w:rsid w:val="00C04468"/>
    <w:rsid w:val="00C0453E"/>
    <w:rsid w:val="00C04723"/>
    <w:rsid w:val="00C04A9A"/>
    <w:rsid w:val="00C04D0C"/>
    <w:rsid w:val="00C04F51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8F6"/>
    <w:rsid w:val="00C06ADA"/>
    <w:rsid w:val="00C06BA2"/>
    <w:rsid w:val="00C06D35"/>
    <w:rsid w:val="00C06D7D"/>
    <w:rsid w:val="00C06FF4"/>
    <w:rsid w:val="00C07082"/>
    <w:rsid w:val="00C07285"/>
    <w:rsid w:val="00C07354"/>
    <w:rsid w:val="00C0735C"/>
    <w:rsid w:val="00C07476"/>
    <w:rsid w:val="00C07498"/>
    <w:rsid w:val="00C075FD"/>
    <w:rsid w:val="00C07896"/>
    <w:rsid w:val="00C07C35"/>
    <w:rsid w:val="00C07E05"/>
    <w:rsid w:val="00C103F5"/>
    <w:rsid w:val="00C104A0"/>
    <w:rsid w:val="00C10628"/>
    <w:rsid w:val="00C107CE"/>
    <w:rsid w:val="00C107D7"/>
    <w:rsid w:val="00C107EF"/>
    <w:rsid w:val="00C10870"/>
    <w:rsid w:val="00C10BB8"/>
    <w:rsid w:val="00C10BC4"/>
    <w:rsid w:val="00C10CEC"/>
    <w:rsid w:val="00C10DD1"/>
    <w:rsid w:val="00C10FE9"/>
    <w:rsid w:val="00C11172"/>
    <w:rsid w:val="00C111C8"/>
    <w:rsid w:val="00C1130B"/>
    <w:rsid w:val="00C1146C"/>
    <w:rsid w:val="00C11655"/>
    <w:rsid w:val="00C11676"/>
    <w:rsid w:val="00C116E6"/>
    <w:rsid w:val="00C1177A"/>
    <w:rsid w:val="00C11A9C"/>
    <w:rsid w:val="00C11B5F"/>
    <w:rsid w:val="00C11BD1"/>
    <w:rsid w:val="00C11D2F"/>
    <w:rsid w:val="00C1213B"/>
    <w:rsid w:val="00C1216B"/>
    <w:rsid w:val="00C1232F"/>
    <w:rsid w:val="00C124D5"/>
    <w:rsid w:val="00C124ED"/>
    <w:rsid w:val="00C125A2"/>
    <w:rsid w:val="00C125A7"/>
    <w:rsid w:val="00C126C9"/>
    <w:rsid w:val="00C12742"/>
    <w:rsid w:val="00C12751"/>
    <w:rsid w:val="00C12756"/>
    <w:rsid w:val="00C1278C"/>
    <w:rsid w:val="00C127DA"/>
    <w:rsid w:val="00C12AAD"/>
    <w:rsid w:val="00C12BD8"/>
    <w:rsid w:val="00C12DDC"/>
    <w:rsid w:val="00C12E6B"/>
    <w:rsid w:val="00C12EF1"/>
    <w:rsid w:val="00C12FA4"/>
    <w:rsid w:val="00C13030"/>
    <w:rsid w:val="00C131C0"/>
    <w:rsid w:val="00C13324"/>
    <w:rsid w:val="00C13390"/>
    <w:rsid w:val="00C134FA"/>
    <w:rsid w:val="00C1364E"/>
    <w:rsid w:val="00C136CB"/>
    <w:rsid w:val="00C13B28"/>
    <w:rsid w:val="00C13D93"/>
    <w:rsid w:val="00C13F4A"/>
    <w:rsid w:val="00C14292"/>
    <w:rsid w:val="00C14556"/>
    <w:rsid w:val="00C14641"/>
    <w:rsid w:val="00C148AD"/>
    <w:rsid w:val="00C14909"/>
    <w:rsid w:val="00C14953"/>
    <w:rsid w:val="00C14ACC"/>
    <w:rsid w:val="00C14ED1"/>
    <w:rsid w:val="00C155F4"/>
    <w:rsid w:val="00C1571E"/>
    <w:rsid w:val="00C15960"/>
    <w:rsid w:val="00C159F3"/>
    <w:rsid w:val="00C15A48"/>
    <w:rsid w:val="00C15C0C"/>
    <w:rsid w:val="00C15C91"/>
    <w:rsid w:val="00C15E0A"/>
    <w:rsid w:val="00C15F92"/>
    <w:rsid w:val="00C15FA3"/>
    <w:rsid w:val="00C16026"/>
    <w:rsid w:val="00C16460"/>
    <w:rsid w:val="00C166BB"/>
    <w:rsid w:val="00C166C7"/>
    <w:rsid w:val="00C168BF"/>
    <w:rsid w:val="00C16977"/>
    <w:rsid w:val="00C16A44"/>
    <w:rsid w:val="00C16B48"/>
    <w:rsid w:val="00C16C54"/>
    <w:rsid w:val="00C16DD5"/>
    <w:rsid w:val="00C17042"/>
    <w:rsid w:val="00C1704C"/>
    <w:rsid w:val="00C1738F"/>
    <w:rsid w:val="00C1741C"/>
    <w:rsid w:val="00C17576"/>
    <w:rsid w:val="00C176F9"/>
    <w:rsid w:val="00C177EA"/>
    <w:rsid w:val="00C1790E"/>
    <w:rsid w:val="00C179B5"/>
    <w:rsid w:val="00C179D5"/>
    <w:rsid w:val="00C17CDF"/>
    <w:rsid w:val="00C17D4B"/>
    <w:rsid w:val="00C17EFC"/>
    <w:rsid w:val="00C200D7"/>
    <w:rsid w:val="00C20203"/>
    <w:rsid w:val="00C2042D"/>
    <w:rsid w:val="00C2052E"/>
    <w:rsid w:val="00C20538"/>
    <w:rsid w:val="00C20572"/>
    <w:rsid w:val="00C206E8"/>
    <w:rsid w:val="00C206F3"/>
    <w:rsid w:val="00C20B49"/>
    <w:rsid w:val="00C20B4D"/>
    <w:rsid w:val="00C20CEF"/>
    <w:rsid w:val="00C20E0A"/>
    <w:rsid w:val="00C20F8D"/>
    <w:rsid w:val="00C21098"/>
    <w:rsid w:val="00C2120A"/>
    <w:rsid w:val="00C2164C"/>
    <w:rsid w:val="00C218CE"/>
    <w:rsid w:val="00C219D5"/>
    <w:rsid w:val="00C21A30"/>
    <w:rsid w:val="00C21A75"/>
    <w:rsid w:val="00C21B91"/>
    <w:rsid w:val="00C21D89"/>
    <w:rsid w:val="00C21DE1"/>
    <w:rsid w:val="00C21E71"/>
    <w:rsid w:val="00C223F1"/>
    <w:rsid w:val="00C22654"/>
    <w:rsid w:val="00C226FF"/>
    <w:rsid w:val="00C22725"/>
    <w:rsid w:val="00C2289B"/>
    <w:rsid w:val="00C22BE4"/>
    <w:rsid w:val="00C22CCD"/>
    <w:rsid w:val="00C22D36"/>
    <w:rsid w:val="00C22E60"/>
    <w:rsid w:val="00C22F55"/>
    <w:rsid w:val="00C22FBF"/>
    <w:rsid w:val="00C23221"/>
    <w:rsid w:val="00C2335E"/>
    <w:rsid w:val="00C233F2"/>
    <w:rsid w:val="00C234AD"/>
    <w:rsid w:val="00C23943"/>
    <w:rsid w:val="00C239DA"/>
    <w:rsid w:val="00C23A9B"/>
    <w:rsid w:val="00C23BEB"/>
    <w:rsid w:val="00C23DBE"/>
    <w:rsid w:val="00C23E3D"/>
    <w:rsid w:val="00C23FF2"/>
    <w:rsid w:val="00C2418A"/>
    <w:rsid w:val="00C242C4"/>
    <w:rsid w:val="00C24585"/>
    <w:rsid w:val="00C245CC"/>
    <w:rsid w:val="00C249E2"/>
    <w:rsid w:val="00C24B9C"/>
    <w:rsid w:val="00C24DA5"/>
    <w:rsid w:val="00C24DC4"/>
    <w:rsid w:val="00C24EA0"/>
    <w:rsid w:val="00C24EA8"/>
    <w:rsid w:val="00C25014"/>
    <w:rsid w:val="00C25111"/>
    <w:rsid w:val="00C253FE"/>
    <w:rsid w:val="00C25507"/>
    <w:rsid w:val="00C259FA"/>
    <w:rsid w:val="00C25E89"/>
    <w:rsid w:val="00C25EB9"/>
    <w:rsid w:val="00C25FF0"/>
    <w:rsid w:val="00C2604C"/>
    <w:rsid w:val="00C260F2"/>
    <w:rsid w:val="00C26289"/>
    <w:rsid w:val="00C26405"/>
    <w:rsid w:val="00C2656D"/>
    <w:rsid w:val="00C2658D"/>
    <w:rsid w:val="00C2659F"/>
    <w:rsid w:val="00C26824"/>
    <w:rsid w:val="00C26912"/>
    <w:rsid w:val="00C26AE8"/>
    <w:rsid w:val="00C26C93"/>
    <w:rsid w:val="00C26D0F"/>
    <w:rsid w:val="00C26F33"/>
    <w:rsid w:val="00C27068"/>
    <w:rsid w:val="00C270F9"/>
    <w:rsid w:val="00C2710F"/>
    <w:rsid w:val="00C271D4"/>
    <w:rsid w:val="00C27298"/>
    <w:rsid w:val="00C27315"/>
    <w:rsid w:val="00C2741A"/>
    <w:rsid w:val="00C27492"/>
    <w:rsid w:val="00C27556"/>
    <w:rsid w:val="00C276D3"/>
    <w:rsid w:val="00C276FA"/>
    <w:rsid w:val="00C27878"/>
    <w:rsid w:val="00C278D1"/>
    <w:rsid w:val="00C27940"/>
    <w:rsid w:val="00C27A04"/>
    <w:rsid w:val="00C27CEA"/>
    <w:rsid w:val="00C30265"/>
    <w:rsid w:val="00C302C4"/>
    <w:rsid w:val="00C30365"/>
    <w:rsid w:val="00C30553"/>
    <w:rsid w:val="00C3062C"/>
    <w:rsid w:val="00C3074B"/>
    <w:rsid w:val="00C30775"/>
    <w:rsid w:val="00C307D4"/>
    <w:rsid w:val="00C3099F"/>
    <w:rsid w:val="00C30A39"/>
    <w:rsid w:val="00C30A67"/>
    <w:rsid w:val="00C30DB2"/>
    <w:rsid w:val="00C30E19"/>
    <w:rsid w:val="00C30FD4"/>
    <w:rsid w:val="00C3140F"/>
    <w:rsid w:val="00C31515"/>
    <w:rsid w:val="00C31638"/>
    <w:rsid w:val="00C316EF"/>
    <w:rsid w:val="00C317A2"/>
    <w:rsid w:val="00C31A11"/>
    <w:rsid w:val="00C31CFF"/>
    <w:rsid w:val="00C31D0E"/>
    <w:rsid w:val="00C31D61"/>
    <w:rsid w:val="00C31E78"/>
    <w:rsid w:val="00C31FBA"/>
    <w:rsid w:val="00C32121"/>
    <w:rsid w:val="00C32167"/>
    <w:rsid w:val="00C32488"/>
    <w:rsid w:val="00C32560"/>
    <w:rsid w:val="00C32A7A"/>
    <w:rsid w:val="00C32B9C"/>
    <w:rsid w:val="00C32D2E"/>
    <w:rsid w:val="00C32E72"/>
    <w:rsid w:val="00C32EC8"/>
    <w:rsid w:val="00C32FF2"/>
    <w:rsid w:val="00C331D3"/>
    <w:rsid w:val="00C33433"/>
    <w:rsid w:val="00C334CF"/>
    <w:rsid w:val="00C337A7"/>
    <w:rsid w:val="00C339CD"/>
    <w:rsid w:val="00C33A78"/>
    <w:rsid w:val="00C33D26"/>
    <w:rsid w:val="00C33D3F"/>
    <w:rsid w:val="00C33D51"/>
    <w:rsid w:val="00C33FFE"/>
    <w:rsid w:val="00C3429F"/>
    <w:rsid w:val="00C342AD"/>
    <w:rsid w:val="00C345F4"/>
    <w:rsid w:val="00C34AF5"/>
    <w:rsid w:val="00C34C8B"/>
    <w:rsid w:val="00C34D69"/>
    <w:rsid w:val="00C34DB0"/>
    <w:rsid w:val="00C34E84"/>
    <w:rsid w:val="00C34FC7"/>
    <w:rsid w:val="00C350A1"/>
    <w:rsid w:val="00C3525D"/>
    <w:rsid w:val="00C3526B"/>
    <w:rsid w:val="00C35B9D"/>
    <w:rsid w:val="00C35CD9"/>
    <w:rsid w:val="00C35CE1"/>
    <w:rsid w:val="00C35D3F"/>
    <w:rsid w:val="00C35DD3"/>
    <w:rsid w:val="00C35F70"/>
    <w:rsid w:val="00C35F9D"/>
    <w:rsid w:val="00C361F4"/>
    <w:rsid w:val="00C36284"/>
    <w:rsid w:val="00C362F7"/>
    <w:rsid w:val="00C36374"/>
    <w:rsid w:val="00C365A4"/>
    <w:rsid w:val="00C366DA"/>
    <w:rsid w:val="00C36813"/>
    <w:rsid w:val="00C368D6"/>
    <w:rsid w:val="00C36D82"/>
    <w:rsid w:val="00C36EAB"/>
    <w:rsid w:val="00C36FFE"/>
    <w:rsid w:val="00C37186"/>
    <w:rsid w:val="00C3718F"/>
    <w:rsid w:val="00C372CC"/>
    <w:rsid w:val="00C372EC"/>
    <w:rsid w:val="00C37397"/>
    <w:rsid w:val="00C37496"/>
    <w:rsid w:val="00C37674"/>
    <w:rsid w:val="00C376FB"/>
    <w:rsid w:val="00C3790E"/>
    <w:rsid w:val="00C37AAE"/>
    <w:rsid w:val="00C37B27"/>
    <w:rsid w:val="00C37D0D"/>
    <w:rsid w:val="00C37F5B"/>
    <w:rsid w:val="00C40230"/>
    <w:rsid w:val="00C402C2"/>
    <w:rsid w:val="00C405F6"/>
    <w:rsid w:val="00C405F9"/>
    <w:rsid w:val="00C40811"/>
    <w:rsid w:val="00C4086A"/>
    <w:rsid w:val="00C40905"/>
    <w:rsid w:val="00C409F4"/>
    <w:rsid w:val="00C40C5D"/>
    <w:rsid w:val="00C40F84"/>
    <w:rsid w:val="00C40FB7"/>
    <w:rsid w:val="00C41284"/>
    <w:rsid w:val="00C412C1"/>
    <w:rsid w:val="00C412D9"/>
    <w:rsid w:val="00C41300"/>
    <w:rsid w:val="00C413FF"/>
    <w:rsid w:val="00C415C0"/>
    <w:rsid w:val="00C415E4"/>
    <w:rsid w:val="00C41651"/>
    <w:rsid w:val="00C416DD"/>
    <w:rsid w:val="00C41E3F"/>
    <w:rsid w:val="00C41ECD"/>
    <w:rsid w:val="00C41F0F"/>
    <w:rsid w:val="00C41F91"/>
    <w:rsid w:val="00C4221C"/>
    <w:rsid w:val="00C42250"/>
    <w:rsid w:val="00C42324"/>
    <w:rsid w:val="00C424B3"/>
    <w:rsid w:val="00C42594"/>
    <w:rsid w:val="00C42692"/>
    <w:rsid w:val="00C42B38"/>
    <w:rsid w:val="00C42BBF"/>
    <w:rsid w:val="00C42CF5"/>
    <w:rsid w:val="00C42E49"/>
    <w:rsid w:val="00C42EAD"/>
    <w:rsid w:val="00C43168"/>
    <w:rsid w:val="00C43184"/>
    <w:rsid w:val="00C4326A"/>
    <w:rsid w:val="00C43A72"/>
    <w:rsid w:val="00C43BE1"/>
    <w:rsid w:val="00C43C6F"/>
    <w:rsid w:val="00C43DA2"/>
    <w:rsid w:val="00C43F50"/>
    <w:rsid w:val="00C4402D"/>
    <w:rsid w:val="00C4416F"/>
    <w:rsid w:val="00C44296"/>
    <w:rsid w:val="00C446B4"/>
    <w:rsid w:val="00C448CE"/>
    <w:rsid w:val="00C44A40"/>
    <w:rsid w:val="00C44C6E"/>
    <w:rsid w:val="00C44E1C"/>
    <w:rsid w:val="00C44FCB"/>
    <w:rsid w:val="00C45073"/>
    <w:rsid w:val="00C4508A"/>
    <w:rsid w:val="00C4541E"/>
    <w:rsid w:val="00C45447"/>
    <w:rsid w:val="00C45680"/>
    <w:rsid w:val="00C45935"/>
    <w:rsid w:val="00C45939"/>
    <w:rsid w:val="00C459A9"/>
    <w:rsid w:val="00C45C2A"/>
    <w:rsid w:val="00C45C36"/>
    <w:rsid w:val="00C45E2F"/>
    <w:rsid w:val="00C45F3D"/>
    <w:rsid w:val="00C460D6"/>
    <w:rsid w:val="00C46138"/>
    <w:rsid w:val="00C46320"/>
    <w:rsid w:val="00C46572"/>
    <w:rsid w:val="00C46644"/>
    <w:rsid w:val="00C46720"/>
    <w:rsid w:val="00C46834"/>
    <w:rsid w:val="00C468BA"/>
    <w:rsid w:val="00C46C19"/>
    <w:rsid w:val="00C46C1B"/>
    <w:rsid w:val="00C46D7E"/>
    <w:rsid w:val="00C46F9F"/>
    <w:rsid w:val="00C470F7"/>
    <w:rsid w:val="00C47174"/>
    <w:rsid w:val="00C471BB"/>
    <w:rsid w:val="00C47239"/>
    <w:rsid w:val="00C476C2"/>
    <w:rsid w:val="00C47701"/>
    <w:rsid w:val="00C4783A"/>
    <w:rsid w:val="00C47AE3"/>
    <w:rsid w:val="00C47C0C"/>
    <w:rsid w:val="00C47D14"/>
    <w:rsid w:val="00C47E80"/>
    <w:rsid w:val="00C500F1"/>
    <w:rsid w:val="00C502A7"/>
    <w:rsid w:val="00C5041F"/>
    <w:rsid w:val="00C505B3"/>
    <w:rsid w:val="00C506EA"/>
    <w:rsid w:val="00C50840"/>
    <w:rsid w:val="00C50859"/>
    <w:rsid w:val="00C5098F"/>
    <w:rsid w:val="00C50B44"/>
    <w:rsid w:val="00C50EBF"/>
    <w:rsid w:val="00C510E0"/>
    <w:rsid w:val="00C513C9"/>
    <w:rsid w:val="00C51491"/>
    <w:rsid w:val="00C514A9"/>
    <w:rsid w:val="00C5160D"/>
    <w:rsid w:val="00C516DD"/>
    <w:rsid w:val="00C516F4"/>
    <w:rsid w:val="00C51B65"/>
    <w:rsid w:val="00C51B8E"/>
    <w:rsid w:val="00C51C4A"/>
    <w:rsid w:val="00C51DC6"/>
    <w:rsid w:val="00C5200C"/>
    <w:rsid w:val="00C52309"/>
    <w:rsid w:val="00C52351"/>
    <w:rsid w:val="00C524D0"/>
    <w:rsid w:val="00C52677"/>
    <w:rsid w:val="00C527BF"/>
    <w:rsid w:val="00C527E8"/>
    <w:rsid w:val="00C52A2C"/>
    <w:rsid w:val="00C52AB4"/>
    <w:rsid w:val="00C52ABD"/>
    <w:rsid w:val="00C52F0C"/>
    <w:rsid w:val="00C532CB"/>
    <w:rsid w:val="00C534EB"/>
    <w:rsid w:val="00C53553"/>
    <w:rsid w:val="00C5386D"/>
    <w:rsid w:val="00C538B4"/>
    <w:rsid w:val="00C53AAE"/>
    <w:rsid w:val="00C53B1C"/>
    <w:rsid w:val="00C53C0D"/>
    <w:rsid w:val="00C53DED"/>
    <w:rsid w:val="00C53E3D"/>
    <w:rsid w:val="00C53EE3"/>
    <w:rsid w:val="00C5401A"/>
    <w:rsid w:val="00C54088"/>
    <w:rsid w:val="00C545AD"/>
    <w:rsid w:val="00C54765"/>
    <w:rsid w:val="00C5487A"/>
    <w:rsid w:val="00C5487E"/>
    <w:rsid w:val="00C54ADD"/>
    <w:rsid w:val="00C54C5D"/>
    <w:rsid w:val="00C54C71"/>
    <w:rsid w:val="00C54C73"/>
    <w:rsid w:val="00C54CF4"/>
    <w:rsid w:val="00C54D11"/>
    <w:rsid w:val="00C54F03"/>
    <w:rsid w:val="00C5580E"/>
    <w:rsid w:val="00C5591B"/>
    <w:rsid w:val="00C55AB2"/>
    <w:rsid w:val="00C55DB9"/>
    <w:rsid w:val="00C55E22"/>
    <w:rsid w:val="00C55FBF"/>
    <w:rsid w:val="00C560F2"/>
    <w:rsid w:val="00C56180"/>
    <w:rsid w:val="00C56377"/>
    <w:rsid w:val="00C5638D"/>
    <w:rsid w:val="00C565C6"/>
    <w:rsid w:val="00C56B14"/>
    <w:rsid w:val="00C56DEB"/>
    <w:rsid w:val="00C56F35"/>
    <w:rsid w:val="00C57387"/>
    <w:rsid w:val="00C5750F"/>
    <w:rsid w:val="00C57597"/>
    <w:rsid w:val="00C575B3"/>
    <w:rsid w:val="00C575B4"/>
    <w:rsid w:val="00C57612"/>
    <w:rsid w:val="00C578FD"/>
    <w:rsid w:val="00C57905"/>
    <w:rsid w:val="00C579E0"/>
    <w:rsid w:val="00C57A2B"/>
    <w:rsid w:val="00C57B13"/>
    <w:rsid w:val="00C57CBC"/>
    <w:rsid w:val="00C57E35"/>
    <w:rsid w:val="00C57EEB"/>
    <w:rsid w:val="00C57F21"/>
    <w:rsid w:val="00C60133"/>
    <w:rsid w:val="00C6022B"/>
    <w:rsid w:val="00C609FD"/>
    <w:rsid w:val="00C60C9E"/>
    <w:rsid w:val="00C60E70"/>
    <w:rsid w:val="00C60EDE"/>
    <w:rsid w:val="00C60FAA"/>
    <w:rsid w:val="00C61399"/>
    <w:rsid w:val="00C61442"/>
    <w:rsid w:val="00C61740"/>
    <w:rsid w:val="00C619AC"/>
    <w:rsid w:val="00C61A83"/>
    <w:rsid w:val="00C61A8E"/>
    <w:rsid w:val="00C61B13"/>
    <w:rsid w:val="00C61B92"/>
    <w:rsid w:val="00C61BE2"/>
    <w:rsid w:val="00C61D87"/>
    <w:rsid w:val="00C61E89"/>
    <w:rsid w:val="00C62114"/>
    <w:rsid w:val="00C62196"/>
    <w:rsid w:val="00C622EB"/>
    <w:rsid w:val="00C62361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E8"/>
    <w:rsid w:val="00C633F2"/>
    <w:rsid w:val="00C63449"/>
    <w:rsid w:val="00C63479"/>
    <w:rsid w:val="00C63550"/>
    <w:rsid w:val="00C63721"/>
    <w:rsid w:val="00C6374B"/>
    <w:rsid w:val="00C6378F"/>
    <w:rsid w:val="00C63887"/>
    <w:rsid w:val="00C63B4D"/>
    <w:rsid w:val="00C63C5E"/>
    <w:rsid w:val="00C63CA0"/>
    <w:rsid w:val="00C63F73"/>
    <w:rsid w:val="00C640BA"/>
    <w:rsid w:val="00C64213"/>
    <w:rsid w:val="00C64404"/>
    <w:rsid w:val="00C645C9"/>
    <w:rsid w:val="00C64762"/>
    <w:rsid w:val="00C6485C"/>
    <w:rsid w:val="00C64AB8"/>
    <w:rsid w:val="00C64AF2"/>
    <w:rsid w:val="00C64BBC"/>
    <w:rsid w:val="00C64C49"/>
    <w:rsid w:val="00C64E8C"/>
    <w:rsid w:val="00C64F15"/>
    <w:rsid w:val="00C64FD2"/>
    <w:rsid w:val="00C65080"/>
    <w:rsid w:val="00C6508B"/>
    <w:rsid w:val="00C650B5"/>
    <w:rsid w:val="00C650DA"/>
    <w:rsid w:val="00C65159"/>
    <w:rsid w:val="00C6531C"/>
    <w:rsid w:val="00C653A8"/>
    <w:rsid w:val="00C65421"/>
    <w:rsid w:val="00C65488"/>
    <w:rsid w:val="00C656D9"/>
    <w:rsid w:val="00C6573C"/>
    <w:rsid w:val="00C657EF"/>
    <w:rsid w:val="00C6585F"/>
    <w:rsid w:val="00C65A23"/>
    <w:rsid w:val="00C65A38"/>
    <w:rsid w:val="00C65A65"/>
    <w:rsid w:val="00C65A84"/>
    <w:rsid w:val="00C65ABC"/>
    <w:rsid w:val="00C65C5A"/>
    <w:rsid w:val="00C65C8A"/>
    <w:rsid w:val="00C660D3"/>
    <w:rsid w:val="00C660F2"/>
    <w:rsid w:val="00C661AC"/>
    <w:rsid w:val="00C66203"/>
    <w:rsid w:val="00C662A4"/>
    <w:rsid w:val="00C6641C"/>
    <w:rsid w:val="00C6650E"/>
    <w:rsid w:val="00C66B66"/>
    <w:rsid w:val="00C66BAF"/>
    <w:rsid w:val="00C66C07"/>
    <w:rsid w:val="00C66C76"/>
    <w:rsid w:val="00C66F24"/>
    <w:rsid w:val="00C66F4F"/>
    <w:rsid w:val="00C67305"/>
    <w:rsid w:val="00C6736F"/>
    <w:rsid w:val="00C673E9"/>
    <w:rsid w:val="00C67575"/>
    <w:rsid w:val="00C678F6"/>
    <w:rsid w:val="00C67A44"/>
    <w:rsid w:val="00C67B5A"/>
    <w:rsid w:val="00C67D1F"/>
    <w:rsid w:val="00C67E17"/>
    <w:rsid w:val="00C70136"/>
    <w:rsid w:val="00C70195"/>
    <w:rsid w:val="00C704FB"/>
    <w:rsid w:val="00C70539"/>
    <w:rsid w:val="00C70550"/>
    <w:rsid w:val="00C705BD"/>
    <w:rsid w:val="00C708EB"/>
    <w:rsid w:val="00C70954"/>
    <w:rsid w:val="00C70A6D"/>
    <w:rsid w:val="00C70C71"/>
    <w:rsid w:val="00C70CFD"/>
    <w:rsid w:val="00C70D18"/>
    <w:rsid w:val="00C70DFD"/>
    <w:rsid w:val="00C70E37"/>
    <w:rsid w:val="00C70FC7"/>
    <w:rsid w:val="00C71325"/>
    <w:rsid w:val="00C7133C"/>
    <w:rsid w:val="00C71400"/>
    <w:rsid w:val="00C71519"/>
    <w:rsid w:val="00C71876"/>
    <w:rsid w:val="00C71AE7"/>
    <w:rsid w:val="00C71CC3"/>
    <w:rsid w:val="00C71DAF"/>
    <w:rsid w:val="00C71DDC"/>
    <w:rsid w:val="00C71DE6"/>
    <w:rsid w:val="00C71DFB"/>
    <w:rsid w:val="00C7240C"/>
    <w:rsid w:val="00C725A0"/>
    <w:rsid w:val="00C72888"/>
    <w:rsid w:val="00C72D72"/>
    <w:rsid w:val="00C72E41"/>
    <w:rsid w:val="00C72E79"/>
    <w:rsid w:val="00C7377E"/>
    <w:rsid w:val="00C73B88"/>
    <w:rsid w:val="00C73C43"/>
    <w:rsid w:val="00C73C60"/>
    <w:rsid w:val="00C73CAE"/>
    <w:rsid w:val="00C73D47"/>
    <w:rsid w:val="00C73E09"/>
    <w:rsid w:val="00C73E59"/>
    <w:rsid w:val="00C73F47"/>
    <w:rsid w:val="00C7416A"/>
    <w:rsid w:val="00C7422E"/>
    <w:rsid w:val="00C7436E"/>
    <w:rsid w:val="00C7445C"/>
    <w:rsid w:val="00C745F7"/>
    <w:rsid w:val="00C745FD"/>
    <w:rsid w:val="00C746B6"/>
    <w:rsid w:val="00C74BFE"/>
    <w:rsid w:val="00C74EC1"/>
    <w:rsid w:val="00C7541C"/>
    <w:rsid w:val="00C754FE"/>
    <w:rsid w:val="00C75523"/>
    <w:rsid w:val="00C755C6"/>
    <w:rsid w:val="00C7560B"/>
    <w:rsid w:val="00C75BD8"/>
    <w:rsid w:val="00C75E0C"/>
    <w:rsid w:val="00C75FDC"/>
    <w:rsid w:val="00C76017"/>
    <w:rsid w:val="00C760EF"/>
    <w:rsid w:val="00C76158"/>
    <w:rsid w:val="00C7637E"/>
    <w:rsid w:val="00C765B9"/>
    <w:rsid w:val="00C766C9"/>
    <w:rsid w:val="00C767F3"/>
    <w:rsid w:val="00C769F9"/>
    <w:rsid w:val="00C76B91"/>
    <w:rsid w:val="00C76BD4"/>
    <w:rsid w:val="00C76E84"/>
    <w:rsid w:val="00C76F9D"/>
    <w:rsid w:val="00C76FA0"/>
    <w:rsid w:val="00C77032"/>
    <w:rsid w:val="00C7704D"/>
    <w:rsid w:val="00C770CE"/>
    <w:rsid w:val="00C77364"/>
    <w:rsid w:val="00C7757D"/>
    <w:rsid w:val="00C77828"/>
    <w:rsid w:val="00C778B0"/>
    <w:rsid w:val="00C778D9"/>
    <w:rsid w:val="00C77A0D"/>
    <w:rsid w:val="00C77B23"/>
    <w:rsid w:val="00C8034B"/>
    <w:rsid w:val="00C803DD"/>
    <w:rsid w:val="00C805AE"/>
    <w:rsid w:val="00C807A7"/>
    <w:rsid w:val="00C808AF"/>
    <w:rsid w:val="00C80A28"/>
    <w:rsid w:val="00C80BD9"/>
    <w:rsid w:val="00C80F49"/>
    <w:rsid w:val="00C80FA2"/>
    <w:rsid w:val="00C810C6"/>
    <w:rsid w:val="00C810D0"/>
    <w:rsid w:val="00C810D8"/>
    <w:rsid w:val="00C81257"/>
    <w:rsid w:val="00C81565"/>
    <w:rsid w:val="00C815D2"/>
    <w:rsid w:val="00C81BAB"/>
    <w:rsid w:val="00C81C31"/>
    <w:rsid w:val="00C81E21"/>
    <w:rsid w:val="00C81EF7"/>
    <w:rsid w:val="00C81FB8"/>
    <w:rsid w:val="00C821CA"/>
    <w:rsid w:val="00C8232D"/>
    <w:rsid w:val="00C823F0"/>
    <w:rsid w:val="00C82880"/>
    <w:rsid w:val="00C82929"/>
    <w:rsid w:val="00C82D18"/>
    <w:rsid w:val="00C82EE8"/>
    <w:rsid w:val="00C82FD2"/>
    <w:rsid w:val="00C82FE6"/>
    <w:rsid w:val="00C8318F"/>
    <w:rsid w:val="00C831A5"/>
    <w:rsid w:val="00C831FE"/>
    <w:rsid w:val="00C83204"/>
    <w:rsid w:val="00C832D2"/>
    <w:rsid w:val="00C834EE"/>
    <w:rsid w:val="00C836EE"/>
    <w:rsid w:val="00C83919"/>
    <w:rsid w:val="00C83961"/>
    <w:rsid w:val="00C83B40"/>
    <w:rsid w:val="00C8418F"/>
    <w:rsid w:val="00C84430"/>
    <w:rsid w:val="00C84669"/>
    <w:rsid w:val="00C8475A"/>
    <w:rsid w:val="00C848E0"/>
    <w:rsid w:val="00C84AB1"/>
    <w:rsid w:val="00C84B00"/>
    <w:rsid w:val="00C84E00"/>
    <w:rsid w:val="00C85054"/>
    <w:rsid w:val="00C850EB"/>
    <w:rsid w:val="00C854F8"/>
    <w:rsid w:val="00C85597"/>
    <w:rsid w:val="00C85663"/>
    <w:rsid w:val="00C85A9D"/>
    <w:rsid w:val="00C85C56"/>
    <w:rsid w:val="00C85CA4"/>
    <w:rsid w:val="00C85E94"/>
    <w:rsid w:val="00C86179"/>
    <w:rsid w:val="00C862D8"/>
    <w:rsid w:val="00C86383"/>
    <w:rsid w:val="00C863A9"/>
    <w:rsid w:val="00C863E4"/>
    <w:rsid w:val="00C8655B"/>
    <w:rsid w:val="00C866A8"/>
    <w:rsid w:val="00C86872"/>
    <w:rsid w:val="00C8688A"/>
    <w:rsid w:val="00C86D09"/>
    <w:rsid w:val="00C86E45"/>
    <w:rsid w:val="00C86F43"/>
    <w:rsid w:val="00C8729C"/>
    <w:rsid w:val="00C87451"/>
    <w:rsid w:val="00C87505"/>
    <w:rsid w:val="00C8769E"/>
    <w:rsid w:val="00C8770E"/>
    <w:rsid w:val="00C87E8D"/>
    <w:rsid w:val="00C900DE"/>
    <w:rsid w:val="00C902BC"/>
    <w:rsid w:val="00C90A30"/>
    <w:rsid w:val="00C90A53"/>
    <w:rsid w:val="00C90A57"/>
    <w:rsid w:val="00C90CFE"/>
    <w:rsid w:val="00C90D04"/>
    <w:rsid w:val="00C90F90"/>
    <w:rsid w:val="00C9114D"/>
    <w:rsid w:val="00C91290"/>
    <w:rsid w:val="00C91674"/>
    <w:rsid w:val="00C91822"/>
    <w:rsid w:val="00C918B9"/>
    <w:rsid w:val="00C91E3E"/>
    <w:rsid w:val="00C92034"/>
    <w:rsid w:val="00C920BA"/>
    <w:rsid w:val="00C92164"/>
    <w:rsid w:val="00C9233D"/>
    <w:rsid w:val="00C924ED"/>
    <w:rsid w:val="00C9251E"/>
    <w:rsid w:val="00C92A00"/>
    <w:rsid w:val="00C92B69"/>
    <w:rsid w:val="00C92E2D"/>
    <w:rsid w:val="00C92E8C"/>
    <w:rsid w:val="00C92ED3"/>
    <w:rsid w:val="00C93058"/>
    <w:rsid w:val="00C930DA"/>
    <w:rsid w:val="00C9341B"/>
    <w:rsid w:val="00C9375E"/>
    <w:rsid w:val="00C93C2D"/>
    <w:rsid w:val="00C93CE7"/>
    <w:rsid w:val="00C93E18"/>
    <w:rsid w:val="00C94191"/>
    <w:rsid w:val="00C943B5"/>
    <w:rsid w:val="00C9459C"/>
    <w:rsid w:val="00C94673"/>
    <w:rsid w:val="00C94872"/>
    <w:rsid w:val="00C949AB"/>
    <w:rsid w:val="00C949FA"/>
    <w:rsid w:val="00C94A7C"/>
    <w:rsid w:val="00C94B96"/>
    <w:rsid w:val="00C94C02"/>
    <w:rsid w:val="00C94C41"/>
    <w:rsid w:val="00C94C52"/>
    <w:rsid w:val="00C94DFA"/>
    <w:rsid w:val="00C94F46"/>
    <w:rsid w:val="00C95100"/>
    <w:rsid w:val="00C951DE"/>
    <w:rsid w:val="00C95384"/>
    <w:rsid w:val="00C9540C"/>
    <w:rsid w:val="00C95436"/>
    <w:rsid w:val="00C9549B"/>
    <w:rsid w:val="00C959AA"/>
    <w:rsid w:val="00C961B3"/>
    <w:rsid w:val="00C961F5"/>
    <w:rsid w:val="00C9653C"/>
    <w:rsid w:val="00C966B7"/>
    <w:rsid w:val="00C96887"/>
    <w:rsid w:val="00C96990"/>
    <w:rsid w:val="00C96B40"/>
    <w:rsid w:val="00C96B4B"/>
    <w:rsid w:val="00C96BB1"/>
    <w:rsid w:val="00C96BD5"/>
    <w:rsid w:val="00C96C4F"/>
    <w:rsid w:val="00C97016"/>
    <w:rsid w:val="00C97221"/>
    <w:rsid w:val="00C97259"/>
    <w:rsid w:val="00C974BE"/>
    <w:rsid w:val="00C97577"/>
    <w:rsid w:val="00C975DF"/>
    <w:rsid w:val="00C9774E"/>
    <w:rsid w:val="00C97823"/>
    <w:rsid w:val="00C97AD2"/>
    <w:rsid w:val="00C97CA9"/>
    <w:rsid w:val="00C97F49"/>
    <w:rsid w:val="00CA0255"/>
    <w:rsid w:val="00CA02D8"/>
    <w:rsid w:val="00CA047C"/>
    <w:rsid w:val="00CA0786"/>
    <w:rsid w:val="00CA0871"/>
    <w:rsid w:val="00CA092B"/>
    <w:rsid w:val="00CA0936"/>
    <w:rsid w:val="00CA0A33"/>
    <w:rsid w:val="00CA0A42"/>
    <w:rsid w:val="00CA0A7F"/>
    <w:rsid w:val="00CA0C5F"/>
    <w:rsid w:val="00CA0C77"/>
    <w:rsid w:val="00CA0C96"/>
    <w:rsid w:val="00CA0DE9"/>
    <w:rsid w:val="00CA0E52"/>
    <w:rsid w:val="00CA0E70"/>
    <w:rsid w:val="00CA0FB7"/>
    <w:rsid w:val="00CA1158"/>
    <w:rsid w:val="00CA1319"/>
    <w:rsid w:val="00CA1454"/>
    <w:rsid w:val="00CA1510"/>
    <w:rsid w:val="00CA1720"/>
    <w:rsid w:val="00CA18E0"/>
    <w:rsid w:val="00CA1A27"/>
    <w:rsid w:val="00CA1DD0"/>
    <w:rsid w:val="00CA200E"/>
    <w:rsid w:val="00CA2105"/>
    <w:rsid w:val="00CA22D6"/>
    <w:rsid w:val="00CA2376"/>
    <w:rsid w:val="00CA250F"/>
    <w:rsid w:val="00CA26D4"/>
    <w:rsid w:val="00CA278A"/>
    <w:rsid w:val="00CA287D"/>
    <w:rsid w:val="00CA3102"/>
    <w:rsid w:val="00CA3185"/>
    <w:rsid w:val="00CA33FD"/>
    <w:rsid w:val="00CA35C1"/>
    <w:rsid w:val="00CA364E"/>
    <w:rsid w:val="00CA3731"/>
    <w:rsid w:val="00CA3835"/>
    <w:rsid w:val="00CA39D6"/>
    <w:rsid w:val="00CA3AE4"/>
    <w:rsid w:val="00CA3C16"/>
    <w:rsid w:val="00CA4016"/>
    <w:rsid w:val="00CA4051"/>
    <w:rsid w:val="00CA40C2"/>
    <w:rsid w:val="00CA439B"/>
    <w:rsid w:val="00CA448D"/>
    <w:rsid w:val="00CA4562"/>
    <w:rsid w:val="00CA4575"/>
    <w:rsid w:val="00CA4670"/>
    <w:rsid w:val="00CA46E0"/>
    <w:rsid w:val="00CA4A6B"/>
    <w:rsid w:val="00CA4ABC"/>
    <w:rsid w:val="00CA4B6C"/>
    <w:rsid w:val="00CA4E7E"/>
    <w:rsid w:val="00CA5005"/>
    <w:rsid w:val="00CA51D6"/>
    <w:rsid w:val="00CA52DC"/>
    <w:rsid w:val="00CA5490"/>
    <w:rsid w:val="00CA54FF"/>
    <w:rsid w:val="00CA553E"/>
    <w:rsid w:val="00CA580E"/>
    <w:rsid w:val="00CA58A3"/>
    <w:rsid w:val="00CA58C2"/>
    <w:rsid w:val="00CA595A"/>
    <w:rsid w:val="00CA5A27"/>
    <w:rsid w:val="00CA5AAE"/>
    <w:rsid w:val="00CA5BAF"/>
    <w:rsid w:val="00CA5C89"/>
    <w:rsid w:val="00CA5CB1"/>
    <w:rsid w:val="00CA5CD3"/>
    <w:rsid w:val="00CA5E7C"/>
    <w:rsid w:val="00CA5ED7"/>
    <w:rsid w:val="00CA5F2F"/>
    <w:rsid w:val="00CA5FEF"/>
    <w:rsid w:val="00CA6214"/>
    <w:rsid w:val="00CA62B1"/>
    <w:rsid w:val="00CA637E"/>
    <w:rsid w:val="00CA6380"/>
    <w:rsid w:val="00CA64CD"/>
    <w:rsid w:val="00CA67E6"/>
    <w:rsid w:val="00CA6864"/>
    <w:rsid w:val="00CA68AD"/>
    <w:rsid w:val="00CA6923"/>
    <w:rsid w:val="00CA694B"/>
    <w:rsid w:val="00CA6A88"/>
    <w:rsid w:val="00CA6E3A"/>
    <w:rsid w:val="00CA6E40"/>
    <w:rsid w:val="00CA6EC1"/>
    <w:rsid w:val="00CA7239"/>
    <w:rsid w:val="00CA743A"/>
    <w:rsid w:val="00CA74AC"/>
    <w:rsid w:val="00CA75B8"/>
    <w:rsid w:val="00CA76CF"/>
    <w:rsid w:val="00CA7775"/>
    <w:rsid w:val="00CA77B6"/>
    <w:rsid w:val="00CA792A"/>
    <w:rsid w:val="00CA7D72"/>
    <w:rsid w:val="00CA7E4B"/>
    <w:rsid w:val="00CA7EA6"/>
    <w:rsid w:val="00CB0161"/>
    <w:rsid w:val="00CB0495"/>
    <w:rsid w:val="00CB051B"/>
    <w:rsid w:val="00CB0523"/>
    <w:rsid w:val="00CB0960"/>
    <w:rsid w:val="00CB09B8"/>
    <w:rsid w:val="00CB0C09"/>
    <w:rsid w:val="00CB0E9F"/>
    <w:rsid w:val="00CB0ED2"/>
    <w:rsid w:val="00CB0F91"/>
    <w:rsid w:val="00CB0FA3"/>
    <w:rsid w:val="00CB0FE1"/>
    <w:rsid w:val="00CB10E4"/>
    <w:rsid w:val="00CB119D"/>
    <w:rsid w:val="00CB13C7"/>
    <w:rsid w:val="00CB142F"/>
    <w:rsid w:val="00CB1894"/>
    <w:rsid w:val="00CB1922"/>
    <w:rsid w:val="00CB198C"/>
    <w:rsid w:val="00CB1E08"/>
    <w:rsid w:val="00CB1FF0"/>
    <w:rsid w:val="00CB2317"/>
    <w:rsid w:val="00CB2397"/>
    <w:rsid w:val="00CB254B"/>
    <w:rsid w:val="00CB26B3"/>
    <w:rsid w:val="00CB2B05"/>
    <w:rsid w:val="00CB2BA9"/>
    <w:rsid w:val="00CB2CD3"/>
    <w:rsid w:val="00CB2D8D"/>
    <w:rsid w:val="00CB2E1C"/>
    <w:rsid w:val="00CB3091"/>
    <w:rsid w:val="00CB3240"/>
    <w:rsid w:val="00CB32A5"/>
    <w:rsid w:val="00CB3557"/>
    <w:rsid w:val="00CB35A1"/>
    <w:rsid w:val="00CB3A81"/>
    <w:rsid w:val="00CB3AB6"/>
    <w:rsid w:val="00CB3BD4"/>
    <w:rsid w:val="00CB3C33"/>
    <w:rsid w:val="00CB3F54"/>
    <w:rsid w:val="00CB3FDC"/>
    <w:rsid w:val="00CB402F"/>
    <w:rsid w:val="00CB40BE"/>
    <w:rsid w:val="00CB432F"/>
    <w:rsid w:val="00CB4455"/>
    <w:rsid w:val="00CB4587"/>
    <w:rsid w:val="00CB4734"/>
    <w:rsid w:val="00CB4783"/>
    <w:rsid w:val="00CB4786"/>
    <w:rsid w:val="00CB4806"/>
    <w:rsid w:val="00CB499A"/>
    <w:rsid w:val="00CB4B77"/>
    <w:rsid w:val="00CB5048"/>
    <w:rsid w:val="00CB5265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6BC"/>
    <w:rsid w:val="00CB66E7"/>
    <w:rsid w:val="00CB680B"/>
    <w:rsid w:val="00CB6BE1"/>
    <w:rsid w:val="00CB6C10"/>
    <w:rsid w:val="00CB6D12"/>
    <w:rsid w:val="00CB6F04"/>
    <w:rsid w:val="00CB6F6C"/>
    <w:rsid w:val="00CB73B6"/>
    <w:rsid w:val="00CB7631"/>
    <w:rsid w:val="00CB7745"/>
    <w:rsid w:val="00CB7957"/>
    <w:rsid w:val="00CB7DD0"/>
    <w:rsid w:val="00CB7DFD"/>
    <w:rsid w:val="00CB7E96"/>
    <w:rsid w:val="00CB7FE5"/>
    <w:rsid w:val="00CC0033"/>
    <w:rsid w:val="00CC0113"/>
    <w:rsid w:val="00CC0353"/>
    <w:rsid w:val="00CC03B9"/>
    <w:rsid w:val="00CC0441"/>
    <w:rsid w:val="00CC04A7"/>
    <w:rsid w:val="00CC059F"/>
    <w:rsid w:val="00CC0A03"/>
    <w:rsid w:val="00CC0DF0"/>
    <w:rsid w:val="00CC0ED2"/>
    <w:rsid w:val="00CC0F33"/>
    <w:rsid w:val="00CC10BC"/>
    <w:rsid w:val="00CC112F"/>
    <w:rsid w:val="00CC13C0"/>
    <w:rsid w:val="00CC1431"/>
    <w:rsid w:val="00CC176D"/>
    <w:rsid w:val="00CC1B34"/>
    <w:rsid w:val="00CC1CFD"/>
    <w:rsid w:val="00CC1DD9"/>
    <w:rsid w:val="00CC2090"/>
    <w:rsid w:val="00CC2168"/>
    <w:rsid w:val="00CC2234"/>
    <w:rsid w:val="00CC224E"/>
    <w:rsid w:val="00CC26B8"/>
    <w:rsid w:val="00CC2CCF"/>
    <w:rsid w:val="00CC2F4E"/>
    <w:rsid w:val="00CC32A7"/>
    <w:rsid w:val="00CC334F"/>
    <w:rsid w:val="00CC3359"/>
    <w:rsid w:val="00CC3881"/>
    <w:rsid w:val="00CC3B8B"/>
    <w:rsid w:val="00CC3D17"/>
    <w:rsid w:val="00CC3E24"/>
    <w:rsid w:val="00CC3FA1"/>
    <w:rsid w:val="00CC4158"/>
    <w:rsid w:val="00CC4290"/>
    <w:rsid w:val="00CC456A"/>
    <w:rsid w:val="00CC45BD"/>
    <w:rsid w:val="00CC45D4"/>
    <w:rsid w:val="00CC474A"/>
    <w:rsid w:val="00CC48FC"/>
    <w:rsid w:val="00CC4949"/>
    <w:rsid w:val="00CC4995"/>
    <w:rsid w:val="00CC4CDD"/>
    <w:rsid w:val="00CC4D25"/>
    <w:rsid w:val="00CC4E5A"/>
    <w:rsid w:val="00CC4F3C"/>
    <w:rsid w:val="00CC5096"/>
    <w:rsid w:val="00CC5212"/>
    <w:rsid w:val="00CC523C"/>
    <w:rsid w:val="00CC5532"/>
    <w:rsid w:val="00CC5717"/>
    <w:rsid w:val="00CC5B57"/>
    <w:rsid w:val="00CC5CE7"/>
    <w:rsid w:val="00CC5DB1"/>
    <w:rsid w:val="00CC6002"/>
    <w:rsid w:val="00CC602B"/>
    <w:rsid w:val="00CC6032"/>
    <w:rsid w:val="00CC6092"/>
    <w:rsid w:val="00CC62C3"/>
    <w:rsid w:val="00CC64AB"/>
    <w:rsid w:val="00CC65D9"/>
    <w:rsid w:val="00CC6A49"/>
    <w:rsid w:val="00CC708A"/>
    <w:rsid w:val="00CC7198"/>
    <w:rsid w:val="00CC73A3"/>
    <w:rsid w:val="00CC761B"/>
    <w:rsid w:val="00CC7B63"/>
    <w:rsid w:val="00CC7DE6"/>
    <w:rsid w:val="00CD017F"/>
    <w:rsid w:val="00CD032A"/>
    <w:rsid w:val="00CD03B4"/>
    <w:rsid w:val="00CD04CB"/>
    <w:rsid w:val="00CD05B3"/>
    <w:rsid w:val="00CD07ED"/>
    <w:rsid w:val="00CD0C4B"/>
    <w:rsid w:val="00CD0CBC"/>
    <w:rsid w:val="00CD0E9F"/>
    <w:rsid w:val="00CD0F5B"/>
    <w:rsid w:val="00CD1086"/>
    <w:rsid w:val="00CD13F4"/>
    <w:rsid w:val="00CD1894"/>
    <w:rsid w:val="00CD1A27"/>
    <w:rsid w:val="00CD1A8B"/>
    <w:rsid w:val="00CD1B72"/>
    <w:rsid w:val="00CD1BA7"/>
    <w:rsid w:val="00CD1EBB"/>
    <w:rsid w:val="00CD265D"/>
    <w:rsid w:val="00CD2807"/>
    <w:rsid w:val="00CD28D8"/>
    <w:rsid w:val="00CD2D23"/>
    <w:rsid w:val="00CD2D2D"/>
    <w:rsid w:val="00CD335D"/>
    <w:rsid w:val="00CD3995"/>
    <w:rsid w:val="00CD3E62"/>
    <w:rsid w:val="00CD3EFA"/>
    <w:rsid w:val="00CD3F65"/>
    <w:rsid w:val="00CD405B"/>
    <w:rsid w:val="00CD409E"/>
    <w:rsid w:val="00CD40F0"/>
    <w:rsid w:val="00CD41F9"/>
    <w:rsid w:val="00CD4242"/>
    <w:rsid w:val="00CD4261"/>
    <w:rsid w:val="00CD4443"/>
    <w:rsid w:val="00CD4561"/>
    <w:rsid w:val="00CD458A"/>
    <w:rsid w:val="00CD459A"/>
    <w:rsid w:val="00CD45A3"/>
    <w:rsid w:val="00CD47BF"/>
    <w:rsid w:val="00CD4844"/>
    <w:rsid w:val="00CD4D23"/>
    <w:rsid w:val="00CD4E5D"/>
    <w:rsid w:val="00CD4EE7"/>
    <w:rsid w:val="00CD5156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600C"/>
    <w:rsid w:val="00CD60E1"/>
    <w:rsid w:val="00CD611B"/>
    <w:rsid w:val="00CD627A"/>
    <w:rsid w:val="00CD63C2"/>
    <w:rsid w:val="00CD63D1"/>
    <w:rsid w:val="00CD6627"/>
    <w:rsid w:val="00CD66FD"/>
    <w:rsid w:val="00CD67E7"/>
    <w:rsid w:val="00CD680B"/>
    <w:rsid w:val="00CD6852"/>
    <w:rsid w:val="00CD6A52"/>
    <w:rsid w:val="00CD6C81"/>
    <w:rsid w:val="00CD6C99"/>
    <w:rsid w:val="00CD6D32"/>
    <w:rsid w:val="00CD72C1"/>
    <w:rsid w:val="00CD7481"/>
    <w:rsid w:val="00CD7835"/>
    <w:rsid w:val="00CD79A1"/>
    <w:rsid w:val="00CD7F25"/>
    <w:rsid w:val="00CE07CA"/>
    <w:rsid w:val="00CE07DC"/>
    <w:rsid w:val="00CE084D"/>
    <w:rsid w:val="00CE0D02"/>
    <w:rsid w:val="00CE0E92"/>
    <w:rsid w:val="00CE1220"/>
    <w:rsid w:val="00CE145C"/>
    <w:rsid w:val="00CE175E"/>
    <w:rsid w:val="00CE1831"/>
    <w:rsid w:val="00CE1955"/>
    <w:rsid w:val="00CE1A9C"/>
    <w:rsid w:val="00CE1DAF"/>
    <w:rsid w:val="00CE1EA6"/>
    <w:rsid w:val="00CE1FD0"/>
    <w:rsid w:val="00CE2054"/>
    <w:rsid w:val="00CE24A8"/>
    <w:rsid w:val="00CE24B9"/>
    <w:rsid w:val="00CE2508"/>
    <w:rsid w:val="00CE26C4"/>
    <w:rsid w:val="00CE297D"/>
    <w:rsid w:val="00CE29DA"/>
    <w:rsid w:val="00CE31E3"/>
    <w:rsid w:val="00CE3427"/>
    <w:rsid w:val="00CE3677"/>
    <w:rsid w:val="00CE36F3"/>
    <w:rsid w:val="00CE37C4"/>
    <w:rsid w:val="00CE3BD4"/>
    <w:rsid w:val="00CE3FDE"/>
    <w:rsid w:val="00CE4072"/>
    <w:rsid w:val="00CE4272"/>
    <w:rsid w:val="00CE457F"/>
    <w:rsid w:val="00CE47F3"/>
    <w:rsid w:val="00CE4906"/>
    <w:rsid w:val="00CE4937"/>
    <w:rsid w:val="00CE4996"/>
    <w:rsid w:val="00CE49B4"/>
    <w:rsid w:val="00CE4EEB"/>
    <w:rsid w:val="00CE5319"/>
    <w:rsid w:val="00CE57FE"/>
    <w:rsid w:val="00CE590C"/>
    <w:rsid w:val="00CE5AFC"/>
    <w:rsid w:val="00CE5BCE"/>
    <w:rsid w:val="00CE5C49"/>
    <w:rsid w:val="00CE61E1"/>
    <w:rsid w:val="00CE63F0"/>
    <w:rsid w:val="00CE6539"/>
    <w:rsid w:val="00CE6731"/>
    <w:rsid w:val="00CE6951"/>
    <w:rsid w:val="00CE6AB6"/>
    <w:rsid w:val="00CE6B0C"/>
    <w:rsid w:val="00CE6FB0"/>
    <w:rsid w:val="00CE71E5"/>
    <w:rsid w:val="00CE72CC"/>
    <w:rsid w:val="00CE7386"/>
    <w:rsid w:val="00CE7411"/>
    <w:rsid w:val="00CE77B9"/>
    <w:rsid w:val="00CE7872"/>
    <w:rsid w:val="00CE7887"/>
    <w:rsid w:val="00CE797B"/>
    <w:rsid w:val="00CE7CF0"/>
    <w:rsid w:val="00CE7D47"/>
    <w:rsid w:val="00CE7D95"/>
    <w:rsid w:val="00CE7EA8"/>
    <w:rsid w:val="00CE7F46"/>
    <w:rsid w:val="00CF0081"/>
    <w:rsid w:val="00CF04AE"/>
    <w:rsid w:val="00CF0533"/>
    <w:rsid w:val="00CF05AF"/>
    <w:rsid w:val="00CF07DD"/>
    <w:rsid w:val="00CF0838"/>
    <w:rsid w:val="00CF0B38"/>
    <w:rsid w:val="00CF0E83"/>
    <w:rsid w:val="00CF11BB"/>
    <w:rsid w:val="00CF1364"/>
    <w:rsid w:val="00CF17F2"/>
    <w:rsid w:val="00CF19A6"/>
    <w:rsid w:val="00CF1B14"/>
    <w:rsid w:val="00CF1DC1"/>
    <w:rsid w:val="00CF1E5D"/>
    <w:rsid w:val="00CF1EE9"/>
    <w:rsid w:val="00CF215B"/>
    <w:rsid w:val="00CF21C5"/>
    <w:rsid w:val="00CF2427"/>
    <w:rsid w:val="00CF2439"/>
    <w:rsid w:val="00CF248B"/>
    <w:rsid w:val="00CF24D9"/>
    <w:rsid w:val="00CF255F"/>
    <w:rsid w:val="00CF2866"/>
    <w:rsid w:val="00CF2BB2"/>
    <w:rsid w:val="00CF2C7D"/>
    <w:rsid w:val="00CF2F0A"/>
    <w:rsid w:val="00CF3059"/>
    <w:rsid w:val="00CF31C1"/>
    <w:rsid w:val="00CF347E"/>
    <w:rsid w:val="00CF3A11"/>
    <w:rsid w:val="00CF3C18"/>
    <w:rsid w:val="00CF3DD8"/>
    <w:rsid w:val="00CF3FF6"/>
    <w:rsid w:val="00CF40A4"/>
    <w:rsid w:val="00CF4147"/>
    <w:rsid w:val="00CF4945"/>
    <w:rsid w:val="00CF496C"/>
    <w:rsid w:val="00CF4A66"/>
    <w:rsid w:val="00CF4CD0"/>
    <w:rsid w:val="00CF5295"/>
    <w:rsid w:val="00CF52F1"/>
    <w:rsid w:val="00CF5310"/>
    <w:rsid w:val="00CF553C"/>
    <w:rsid w:val="00CF5601"/>
    <w:rsid w:val="00CF5759"/>
    <w:rsid w:val="00CF582D"/>
    <w:rsid w:val="00CF5A3A"/>
    <w:rsid w:val="00CF5A73"/>
    <w:rsid w:val="00CF5D7B"/>
    <w:rsid w:val="00CF6441"/>
    <w:rsid w:val="00CF674B"/>
    <w:rsid w:val="00CF6B73"/>
    <w:rsid w:val="00CF6BA5"/>
    <w:rsid w:val="00CF6C3E"/>
    <w:rsid w:val="00CF6EFC"/>
    <w:rsid w:val="00CF6F3F"/>
    <w:rsid w:val="00CF6F58"/>
    <w:rsid w:val="00CF6FF9"/>
    <w:rsid w:val="00CF7241"/>
    <w:rsid w:val="00CF7425"/>
    <w:rsid w:val="00CF7447"/>
    <w:rsid w:val="00CF75DD"/>
    <w:rsid w:val="00CF7832"/>
    <w:rsid w:val="00CF78F1"/>
    <w:rsid w:val="00CF7962"/>
    <w:rsid w:val="00CF7B1B"/>
    <w:rsid w:val="00CF7C28"/>
    <w:rsid w:val="00CF7C5D"/>
    <w:rsid w:val="00CF7DB8"/>
    <w:rsid w:val="00CF7F14"/>
    <w:rsid w:val="00CF7F3A"/>
    <w:rsid w:val="00D000AB"/>
    <w:rsid w:val="00D0016D"/>
    <w:rsid w:val="00D002BA"/>
    <w:rsid w:val="00D003D1"/>
    <w:rsid w:val="00D00432"/>
    <w:rsid w:val="00D00434"/>
    <w:rsid w:val="00D00695"/>
    <w:rsid w:val="00D006C8"/>
    <w:rsid w:val="00D006E0"/>
    <w:rsid w:val="00D00791"/>
    <w:rsid w:val="00D0080B"/>
    <w:rsid w:val="00D008F9"/>
    <w:rsid w:val="00D008FE"/>
    <w:rsid w:val="00D00A1A"/>
    <w:rsid w:val="00D00B67"/>
    <w:rsid w:val="00D00CEE"/>
    <w:rsid w:val="00D00DA2"/>
    <w:rsid w:val="00D017EB"/>
    <w:rsid w:val="00D01835"/>
    <w:rsid w:val="00D01897"/>
    <w:rsid w:val="00D018B1"/>
    <w:rsid w:val="00D0198B"/>
    <w:rsid w:val="00D019A8"/>
    <w:rsid w:val="00D01A60"/>
    <w:rsid w:val="00D01A88"/>
    <w:rsid w:val="00D01AFD"/>
    <w:rsid w:val="00D01BF2"/>
    <w:rsid w:val="00D01CA9"/>
    <w:rsid w:val="00D01D62"/>
    <w:rsid w:val="00D01DA5"/>
    <w:rsid w:val="00D01F8F"/>
    <w:rsid w:val="00D02055"/>
    <w:rsid w:val="00D020B2"/>
    <w:rsid w:val="00D0226D"/>
    <w:rsid w:val="00D023B5"/>
    <w:rsid w:val="00D0284F"/>
    <w:rsid w:val="00D02A25"/>
    <w:rsid w:val="00D02C02"/>
    <w:rsid w:val="00D02C10"/>
    <w:rsid w:val="00D02CA0"/>
    <w:rsid w:val="00D02D40"/>
    <w:rsid w:val="00D02D99"/>
    <w:rsid w:val="00D02DA9"/>
    <w:rsid w:val="00D02DD9"/>
    <w:rsid w:val="00D03102"/>
    <w:rsid w:val="00D03116"/>
    <w:rsid w:val="00D032AA"/>
    <w:rsid w:val="00D0331F"/>
    <w:rsid w:val="00D03353"/>
    <w:rsid w:val="00D033A9"/>
    <w:rsid w:val="00D033D3"/>
    <w:rsid w:val="00D03653"/>
    <w:rsid w:val="00D0384F"/>
    <w:rsid w:val="00D03AAE"/>
    <w:rsid w:val="00D03C92"/>
    <w:rsid w:val="00D03E7A"/>
    <w:rsid w:val="00D03ECC"/>
    <w:rsid w:val="00D040D3"/>
    <w:rsid w:val="00D040E4"/>
    <w:rsid w:val="00D04181"/>
    <w:rsid w:val="00D0423A"/>
    <w:rsid w:val="00D045B7"/>
    <w:rsid w:val="00D045E4"/>
    <w:rsid w:val="00D047E8"/>
    <w:rsid w:val="00D04884"/>
    <w:rsid w:val="00D048AB"/>
    <w:rsid w:val="00D04980"/>
    <w:rsid w:val="00D04ADD"/>
    <w:rsid w:val="00D04B1A"/>
    <w:rsid w:val="00D04D88"/>
    <w:rsid w:val="00D04E11"/>
    <w:rsid w:val="00D04E1C"/>
    <w:rsid w:val="00D05048"/>
    <w:rsid w:val="00D050C9"/>
    <w:rsid w:val="00D0521F"/>
    <w:rsid w:val="00D05476"/>
    <w:rsid w:val="00D05549"/>
    <w:rsid w:val="00D0564B"/>
    <w:rsid w:val="00D0597E"/>
    <w:rsid w:val="00D059D8"/>
    <w:rsid w:val="00D05A95"/>
    <w:rsid w:val="00D05B01"/>
    <w:rsid w:val="00D05BC2"/>
    <w:rsid w:val="00D05DC8"/>
    <w:rsid w:val="00D05FBD"/>
    <w:rsid w:val="00D06342"/>
    <w:rsid w:val="00D063B8"/>
    <w:rsid w:val="00D066D9"/>
    <w:rsid w:val="00D0672A"/>
    <w:rsid w:val="00D06A1F"/>
    <w:rsid w:val="00D06D78"/>
    <w:rsid w:val="00D071F0"/>
    <w:rsid w:val="00D073C4"/>
    <w:rsid w:val="00D07646"/>
    <w:rsid w:val="00D07708"/>
    <w:rsid w:val="00D0777F"/>
    <w:rsid w:val="00D078F2"/>
    <w:rsid w:val="00D079AF"/>
    <w:rsid w:val="00D079EB"/>
    <w:rsid w:val="00D07ED9"/>
    <w:rsid w:val="00D07EE1"/>
    <w:rsid w:val="00D07EF2"/>
    <w:rsid w:val="00D102BD"/>
    <w:rsid w:val="00D102C2"/>
    <w:rsid w:val="00D103C7"/>
    <w:rsid w:val="00D109D9"/>
    <w:rsid w:val="00D109FF"/>
    <w:rsid w:val="00D10E0F"/>
    <w:rsid w:val="00D11157"/>
    <w:rsid w:val="00D1133A"/>
    <w:rsid w:val="00D113D5"/>
    <w:rsid w:val="00D114EE"/>
    <w:rsid w:val="00D1170A"/>
    <w:rsid w:val="00D11749"/>
    <w:rsid w:val="00D1186A"/>
    <w:rsid w:val="00D11919"/>
    <w:rsid w:val="00D11A72"/>
    <w:rsid w:val="00D11B97"/>
    <w:rsid w:val="00D11BA7"/>
    <w:rsid w:val="00D11CBB"/>
    <w:rsid w:val="00D11DA0"/>
    <w:rsid w:val="00D11E2A"/>
    <w:rsid w:val="00D1223D"/>
    <w:rsid w:val="00D12391"/>
    <w:rsid w:val="00D12574"/>
    <w:rsid w:val="00D12723"/>
    <w:rsid w:val="00D127A0"/>
    <w:rsid w:val="00D12925"/>
    <w:rsid w:val="00D129AA"/>
    <w:rsid w:val="00D12B19"/>
    <w:rsid w:val="00D12B1E"/>
    <w:rsid w:val="00D12C91"/>
    <w:rsid w:val="00D12DE2"/>
    <w:rsid w:val="00D12E2D"/>
    <w:rsid w:val="00D12E5D"/>
    <w:rsid w:val="00D12F80"/>
    <w:rsid w:val="00D1326D"/>
    <w:rsid w:val="00D1329C"/>
    <w:rsid w:val="00D13338"/>
    <w:rsid w:val="00D1369C"/>
    <w:rsid w:val="00D13926"/>
    <w:rsid w:val="00D1409A"/>
    <w:rsid w:val="00D14118"/>
    <w:rsid w:val="00D142FD"/>
    <w:rsid w:val="00D1440F"/>
    <w:rsid w:val="00D1465A"/>
    <w:rsid w:val="00D146D5"/>
    <w:rsid w:val="00D1475F"/>
    <w:rsid w:val="00D14792"/>
    <w:rsid w:val="00D14885"/>
    <w:rsid w:val="00D14AD2"/>
    <w:rsid w:val="00D14CA4"/>
    <w:rsid w:val="00D14DC3"/>
    <w:rsid w:val="00D15002"/>
    <w:rsid w:val="00D152AF"/>
    <w:rsid w:val="00D15756"/>
    <w:rsid w:val="00D15BD9"/>
    <w:rsid w:val="00D15F9A"/>
    <w:rsid w:val="00D16076"/>
    <w:rsid w:val="00D161A7"/>
    <w:rsid w:val="00D16748"/>
    <w:rsid w:val="00D16980"/>
    <w:rsid w:val="00D169BB"/>
    <w:rsid w:val="00D16A3A"/>
    <w:rsid w:val="00D16A50"/>
    <w:rsid w:val="00D16B85"/>
    <w:rsid w:val="00D16EDE"/>
    <w:rsid w:val="00D16FCF"/>
    <w:rsid w:val="00D16FFF"/>
    <w:rsid w:val="00D1710F"/>
    <w:rsid w:val="00D17468"/>
    <w:rsid w:val="00D1766B"/>
    <w:rsid w:val="00D17734"/>
    <w:rsid w:val="00D1796B"/>
    <w:rsid w:val="00D17A31"/>
    <w:rsid w:val="00D17B95"/>
    <w:rsid w:val="00D17BFE"/>
    <w:rsid w:val="00D2006B"/>
    <w:rsid w:val="00D20081"/>
    <w:rsid w:val="00D20256"/>
    <w:rsid w:val="00D203F7"/>
    <w:rsid w:val="00D205B2"/>
    <w:rsid w:val="00D2064B"/>
    <w:rsid w:val="00D20743"/>
    <w:rsid w:val="00D208D6"/>
    <w:rsid w:val="00D20D72"/>
    <w:rsid w:val="00D20D78"/>
    <w:rsid w:val="00D20E36"/>
    <w:rsid w:val="00D20F1B"/>
    <w:rsid w:val="00D21208"/>
    <w:rsid w:val="00D218D3"/>
    <w:rsid w:val="00D218F5"/>
    <w:rsid w:val="00D21ACE"/>
    <w:rsid w:val="00D21B3B"/>
    <w:rsid w:val="00D21C6E"/>
    <w:rsid w:val="00D21F09"/>
    <w:rsid w:val="00D2219B"/>
    <w:rsid w:val="00D2220B"/>
    <w:rsid w:val="00D22269"/>
    <w:rsid w:val="00D22750"/>
    <w:rsid w:val="00D227EC"/>
    <w:rsid w:val="00D22842"/>
    <w:rsid w:val="00D2293E"/>
    <w:rsid w:val="00D229CD"/>
    <w:rsid w:val="00D22A8A"/>
    <w:rsid w:val="00D22AA3"/>
    <w:rsid w:val="00D230A5"/>
    <w:rsid w:val="00D23210"/>
    <w:rsid w:val="00D23297"/>
    <w:rsid w:val="00D23414"/>
    <w:rsid w:val="00D239CA"/>
    <w:rsid w:val="00D23CF6"/>
    <w:rsid w:val="00D2434E"/>
    <w:rsid w:val="00D24437"/>
    <w:rsid w:val="00D245B4"/>
    <w:rsid w:val="00D2489A"/>
    <w:rsid w:val="00D248C1"/>
    <w:rsid w:val="00D24965"/>
    <w:rsid w:val="00D24B42"/>
    <w:rsid w:val="00D24B8E"/>
    <w:rsid w:val="00D24EC8"/>
    <w:rsid w:val="00D2509B"/>
    <w:rsid w:val="00D250A1"/>
    <w:rsid w:val="00D252C7"/>
    <w:rsid w:val="00D25480"/>
    <w:rsid w:val="00D254BE"/>
    <w:rsid w:val="00D255CF"/>
    <w:rsid w:val="00D25644"/>
    <w:rsid w:val="00D257CF"/>
    <w:rsid w:val="00D25A87"/>
    <w:rsid w:val="00D25AB5"/>
    <w:rsid w:val="00D25B6A"/>
    <w:rsid w:val="00D25BDB"/>
    <w:rsid w:val="00D25C8D"/>
    <w:rsid w:val="00D260C4"/>
    <w:rsid w:val="00D261AD"/>
    <w:rsid w:val="00D26386"/>
    <w:rsid w:val="00D268A5"/>
    <w:rsid w:val="00D26A32"/>
    <w:rsid w:val="00D26DC0"/>
    <w:rsid w:val="00D274FF"/>
    <w:rsid w:val="00D27523"/>
    <w:rsid w:val="00D275D5"/>
    <w:rsid w:val="00D27641"/>
    <w:rsid w:val="00D277A9"/>
    <w:rsid w:val="00D27836"/>
    <w:rsid w:val="00D2798D"/>
    <w:rsid w:val="00D27A37"/>
    <w:rsid w:val="00D27A5D"/>
    <w:rsid w:val="00D27AB3"/>
    <w:rsid w:val="00D27E87"/>
    <w:rsid w:val="00D27EAE"/>
    <w:rsid w:val="00D300C3"/>
    <w:rsid w:val="00D30242"/>
    <w:rsid w:val="00D30321"/>
    <w:rsid w:val="00D303FD"/>
    <w:rsid w:val="00D30749"/>
    <w:rsid w:val="00D30DD4"/>
    <w:rsid w:val="00D31199"/>
    <w:rsid w:val="00D312CB"/>
    <w:rsid w:val="00D31451"/>
    <w:rsid w:val="00D3165A"/>
    <w:rsid w:val="00D3166F"/>
    <w:rsid w:val="00D31769"/>
    <w:rsid w:val="00D31A42"/>
    <w:rsid w:val="00D31B37"/>
    <w:rsid w:val="00D31C29"/>
    <w:rsid w:val="00D31C86"/>
    <w:rsid w:val="00D3205F"/>
    <w:rsid w:val="00D32244"/>
    <w:rsid w:val="00D32295"/>
    <w:rsid w:val="00D3299E"/>
    <w:rsid w:val="00D329BE"/>
    <w:rsid w:val="00D329DC"/>
    <w:rsid w:val="00D329EC"/>
    <w:rsid w:val="00D32A73"/>
    <w:rsid w:val="00D32AAD"/>
    <w:rsid w:val="00D32B13"/>
    <w:rsid w:val="00D32BEA"/>
    <w:rsid w:val="00D32CE3"/>
    <w:rsid w:val="00D32D60"/>
    <w:rsid w:val="00D32EAE"/>
    <w:rsid w:val="00D32EC3"/>
    <w:rsid w:val="00D32FD4"/>
    <w:rsid w:val="00D32FF7"/>
    <w:rsid w:val="00D332DF"/>
    <w:rsid w:val="00D33502"/>
    <w:rsid w:val="00D338D3"/>
    <w:rsid w:val="00D33AFC"/>
    <w:rsid w:val="00D33E81"/>
    <w:rsid w:val="00D34093"/>
    <w:rsid w:val="00D34189"/>
    <w:rsid w:val="00D344DB"/>
    <w:rsid w:val="00D34540"/>
    <w:rsid w:val="00D345D2"/>
    <w:rsid w:val="00D345D4"/>
    <w:rsid w:val="00D34A03"/>
    <w:rsid w:val="00D35056"/>
    <w:rsid w:val="00D3505F"/>
    <w:rsid w:val="00D350F0"/>
    <w:rsid w:val="00D35507"/>
    <w:rsid w:val="00D35519"/>
    <w:rsid w:val="00D35747"/>
    <w:rsid w:val="00D35808"/>
    <w:rsid w:val="00D35E45"/>
    <w:rsid w:val="00D36440"/>
    <w:rsid w:val="00D365DB"/>
    <w:rsid w:val="00D36970"/>
    <w:rsid w:val="00D369EC"/>
    <w:rsid w:val="00D36B20"/>
    <w:rsid w:val="00D36C8B"/>
    <w:rsid w:val="00D36C8D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C38"/>
    <w:rsid w:val="00D37DE8"/>
    <w:rsid w:val="00D37E0D"/>
    <w:rsid w:val="00D37E42"/>
    <w:rsid w:val="00D40130"/>
    <w:rsid w:val="00D401E4"/>
    <w:rsid w:val="00D402E0"/>
    <w:rsid w:val="00D40317"/>
    <w:rsid w:val="00D40842"/>
    <w:rsid w:val="00D408EB"/>
    <w:rsid w:val="00D40931"/>
    <w:rsid w:val="00D40951"/>
    <w:rsid w:val="00D4096A"/>
    <w:rsid w:val="00D4099A"/>
    <w:rsid w:val="00D409D1"/>
    <w:rsid w:val="00D40D7A"/>
    <w:rsid w:val="00D40E57"/>
    <w:rsid w:val="00D411DC"/>
    <w:rsid w:val="00D41292"/>
    <w:rsid w:val="00D4139A"/>
    <w:rsid w:val="00D41495"/>
    <w:rsid w:val="00D415C1"/>
    <w:rsid w:val="00D416D0"/>
    <w:rsid w:val="00D41C34"/>
    <w:rsid w:val="00D41C7B"/>
    <w:rsid w:val="00D41CA3"/>
    <w:rsid w:val="00D41F49"/>
    <w:rsid w:val="00D42111"/>
    <w:rsid w:val="00D421FE"/>
    <w:rsid w:val="00D42253"/>
    <w:rsid w:val="00D4227D"/>
    <w:rsid w:val="00D42455"/>
    <w:rsid w:val="00D425E2"/>
    <w:rsid w:val="00D42620"/>
    <w:rsid w:val="00D42752"/>
    <w:rsid w:val="00D4276A"/>
    <w:rsid w:val="00D427EA"/>
    <w:rsid w:val="00D42A06"/>
    <w:rsid w:val="00D42D0D"/>
    <w:rsid w:val="00D42DAF"/>
    <w:rsid w:val="00D42DE9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34"/>
    <w:rsid w:val="00D43858"/>
    <w:rsid w:val="00D4386C"/>
    <w:rsid w:val="00D43B32"/>
    <w:rsid w:val="00D43C6A"/>
    <w:rsid w:val="00D43D49"/>
    <w:rsid w:val="00D43D6A"/>
    <w:rsid w:val="00D43F7C"/>
    <w:rsid w:val="00D444F1"/>
    <w:rsid w:val="00D44563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04"/>
    <w:rsid w:val="00D466C7"/>
    <w:rsid w:val="00D466C9"/>
    <w:rsid w:val="00D466E8"/>
    <w:rsid w:val="00D466ED"/>
    <w:rsid w:val="00D46A21"/>
    <w:rsid w:val="00D46D35"/>
    <w:rsid w:val="00D46DE0"/>
    <w:rsid w:val="00D46DE4"/>
    <w:rsid w:val="00D46E4E"/>
    <w:rsid w:val="00D46F45"/>
    <w:rsid w:val="00D46F55"/>
    <w:rsid w:val="00D47043"/>
    <w:rsid w:val="00D471BD"/>
    <w:rsid w:val="00D471D9"/>
    <w:rsid w:val="00D47218"/>
    <w:rsid w:val="00D47295"/>
    <w:rsid w:val="00D47338"/>
    <w:rsid w:val="00D474A6"/>
    <w:rsid w:val="00D4754D"/>
    <w:rsid w:val="00D4762E"/>
    <w:rsid w:val="00D4773C"/>
    <w:rsid w:val="00D477A2"/>
    <w:rsid w:val="00D47995"/>
    <w:rsid w:val="00D47AD9"/>
    <w:rsid w:val="00D47DA7"/>
    <w:rsid w:val="00D504CA"/>
    <w:rsid w:val="00D50553"/>
    <w:rsid w:val="00D5059F"/>
    <w:rsid w:val="00D507BF"/>
    <w:rsid w:val="00D50890"/>
    <w:rsid w:val="00D50A31"/>
    <w:rsid w:val="00D50AA8"/>
    <w:rsid w:val="00D50BDE"/>
    <w:rsid w:val="00D50ED9"/>
    <w:rsid w:val="00D50EFF"/>
    <w:rsid w:val="00D5102E"/>
    <w:rsid w:val="00D51260"/>
    <w:rsid w:val="00D513F7"/>
    <w:rsid w:val="00D51535"/>
    <w:rsid w:val="00D5154E"/>
    <w:rsid w:val="00D5170B"/>
    <w:rsid w:val="00D51743"/>
    <w:rsid w:val="00D518BE"/>
    <w:rsid w:val="00D51B18"/>
    <w:rsid w:val="00D51DF5"/>
    <w:rsid w:val="00D51ED3"/>
    <w:rsid w:val="00D52150"/>
    <w:rsid w:val="00D521BF"/>
    <w:rsid w:val="00D522FB"/>
    <w:rsid w:val="00D5234E"/>
    <w:rsid w:val="00D52351"/>
    <w:rsid w:val="00D52862"/>
    <w:rsid w:val="00D52865"/>
    <w:rsid w:val="00D52AA1"/>
    <w:rsid w:val="00D52C21"/>
    <w:rsid w:val="00D52DD6"/>
    <w:rsid w:val="00D53011"/>
    <w:rsid w:val="00D5314C"/>
    <w:rsid w:val="00D53202"/>
    <w:rsid w:val="00D53649"/>
    <w:rsid w:val="00D53666"/>
    <w:rsid w:val="00D536AD"/>
    <w:rsid w:val="00D53BB3"/>
    <w:rsid w:val="00D53BBD"/>
    <w:rsid w:val="00D53D55"/>
    <w:rsid w:val="00D53EC4"/>
    <w:rsid w:val="00D53EFF"/>
    <w:rsid w:val="00D54152"/>
    <w:rsid w:val="00D5427E"/>
    <w:rsid w:val="00D54476"/>
    <w:rsid w:val="00D544DB"/>
    <w:rsid w:val="00D54647"/>
    <w:rsid w:val="00D546C2"/>
    <w:rsid w:val="00D548CD"/>
    <w:rsid w:val="00D54968"/>
    <w:rsid w:val="00D54DAB"/>
    <w:rsid w:val="00D54EFC"/>
    <w:rsid w:val="00D55019"/>
    <w:rsid w:val="00D55033"/>
    <w:rsid w:val="00D550FD"/>
    <w:rsid w:val="00D551C0"/>
    <w:rsid w:val="00D551DD"/>
    <w:rsid w:val="00D55245"/>
    <w:rsid w:val="00D555D6"/>
    <w:rsid w:val="00D557FA"/>
    <w:rsid w:val="00D5599A"/>
    <w:rsid w:val="00D559E1"/>
    <w:rsid w:val="00D55AFB"/>
    <w:rsid w:val="00D55C08"/>
    <w:rsid w:val="00D560FC"/>
    <w:rsid w:val="00D56162"/>
    <w:rsid w:val="00D5633F"/>
    <w:rsid w:val="00D563CF"/>
    <w:rsid w:val="00D565BE"/>
    <w:rsid w:val="00D565FF"/>
    <w:rsid w:val="00D566AA"/>
    <w:rsid w:val="00D566F3"/>
    <w:rsid w:val="00D567E1"/>
    <w:rsid w:val="00D569D8"/>
    <w:rsid w:val="00D56A81"/>
    <w:rsid w:val="00D56C95"/>
    <w:rsid w:val="00D56CE2"/>
    <w:rsid w:val="00D56D52"/>
    <w:rsid w:val="00D56E69"/>
    <w:rsid w:val="00D56F03"/>
    <w:rsid w:val="00D57458"/>
    <w:rsid w:val="00D57530"/>
    <w:rsid w:val="00D5779F"/>
    <w:rsid w:val="00D5786E"/>
    <w:rsid w:val="00D57926"/>
    <w:rsid w:val="00D5797D"/>
    <w:rsid w:val="00D57A22"/>
    <w:rsid w:val="00D57D7A"/>
    <w:rsid w:val="00D57DA4"/>
    <w:rsid w:val="00D57DAD"/>
    <w:rsid w:val="00D57F57"/>
    <w:rsid w:val="00D6013A"/>
    <w:rsid w:val="00D601AB"/>
    <w:rsid w:val="00D6056A"/>
    <w:rsid w:val="00D605D8"/>
    <w:rsid w:val="00D605E6"/>
    <w:rsid w:val="00D60625"/>
    <w:rsid w:val="00D60627"/>
    <w:rsid w:val="00D60691"/>
    <w:rsid w:val="00D6079A"/>
    <w:rsid w:val="00D60853"/>
    <w:rsid w:val="00D608C9"/>
    <w:rsid w:val="00D60BB9"/>
    <w:rsid w:val="00D60C25"/>
    <w:rsid w:val="00D60D7C"/>
    <w:rsid w:val="00D60F43"/>
    <w:rsid w:val="00D60FA6"/>
    <w:rsid w:val="00D61028"/>
    <w:rsid w:val="00D61059"/>
    <w:rsid w:val="00D61090"/>
    <w:rsid w:val="00D610C4"/>
    <w:rsid w:val="00D61307"/>
    <w:rsid w:val="00D61308"/>
    <w:rsid w:val="00D61491"/>
    <w:rsid w:val="00D6196C"/>
    <w:rsid w:val="00D61A7F"/>
    <w:rsid w:val="00D61B51"/>
    <w:rsid w:val="00D61E37"/>
    <w:rsid w:val="00D6206C"/>
    <w:rsid w:val="00D6228C"/>
    <w:rsid w:val="00D62329"/>
    <w:rsid w:val="00D624F4"/>
    <w:rsid w:val="00D625AD"/>
    <w:rsid w:val="00D62878"/>
    <w:rsid w:val="00D628A6"/>
    <w:rsid w:val="00D628CF"/>
    <w:rsid w:val="00D62B4B"/>
    <w:rsid w:val="00D62B98"/>
    <w:rsid w:val="00D62C40"/>
    <w:rsid w:val="00D62CC4"/>
    <w:rsid w:val="00D62D41"/>
    <w:rsid w:val="00D62D78"/>
    <w:rsid w:val="00D62F41"/>
    <w:rsid w:val="00D63223"/>
    <w:rsid w:val="00D632B0"/>
    <w:rsid w:val="00D633A4"/>
    <w:rsid w:val="00D6343F"/>
    <w:rsid w:val="00D635A3"/>
    <w:rsid w:val="00D635C5"/>
    <w:rsid w:val="00D635D5"/>
    <w:rsid w:val="00D63815"/>
    <w:rsid w:val="00D63854"/>
    <w:rsid w:val="00D6386D"/>
    <w:rsid w:val="00D638B0"/>
    <w:rsid w:val="00D638D2"/>
    <w:rsid w:val="00D63B49"/>
    <w:rsid w:val="00D63BDB"/>
    <w:rsid w:val="00D63C71"/>
    <w:rsid w:val="00D63C83"/>
    <w:rsid w:val="00D63F69"/>
    <w:rsid w:val="00D6406A"/>
    <w:rsid w:val="00D64085"/>
    <w:rsid w:val="00D640B9"/>
    <w:rsid w:val="00D64162"/>
    <w:rsid w:val="00D641B4"/>
    <w:rsid w:val="00D64682"/>
    <w:rsid w:val="00D6492E"/>
    <w:rsid w:val="00D64A91"/>
    <w:rsid w:val="00D64D9A"/>
    <w:rsid w:val="00D65115"/>
    <w:rsid w:val="00D65194"/>
    <w:rsid w:val="00D652BA"/>
    <w:rsid w:val="00D6533C"/>
    <w:rsid w:val="00D653B2"/>
    <w:rsid w:val="00D653F9"/>
    <w:rsid w:val="00D65428"/>
    <w:rsid w:val="00D65689"/>
    <w:rsid w:val="00D657D5"/>
    <w:rsid w:val="00D65B19"/>
    <w:rsid w:val="00D65FC0"/>
    <w:rsid w:val="00D66228"/>
    <w:rsid w:val="00D664B6"/>
    <w:rsid w:val="00D664D9"/>
    <w:rsid w:val="00D6666E"/>
    <w:rsid w:val="00D6695D"/>
    <w:rsid w:val="00D669D6"/>
    <w:rsid w:val="00D66DE9"/>
    <w:rsid w:val="00D66E1E"/>
    <w:rsid w:val="00D66F6C"/>
    <w:rsid w:val="00D670E2"/>
    <w:rsid w:val="00D672A7"/>
    <w:rsid w:val="00D675D8"/>
    <w:rsid w:val="00D678FA"/>
    <w:rsid w:val="00D67997"/>
    <w:rsid w:val="00D67D5B"/>
    <w:rsid w:val="00D70084"/>
    <w:rsid w:val="00D70340"/>
    <w:rsid w:val="00D7038C"/>
    <w:rsid w:val="00D704E5"/>
    <w:rsid w:val="00D705E3"/>
    <w:rsid w:val="00D70632"/>
    <w:rsid w:val="00D70A1D"/>
    <w:rsid w:val="00D70A6F"/>
    <w:rsid w:val="00D70ABB"/>
    <w:rsid w:val="00D70C90"/>
    <w:rsid w:val="00D70CAD"/>
    <w:rsid w:val="00D70E4E"/>
    <w:rsid w:val="00D7101A"/>
    <w:rsid w:val="00D71139"/>
    <w:rsid w:val="00D7137B"/>
    <w:rsid w:val="00D713A3"/>
    <w:rsid w:val="00D713DD"/>
    <w:rsid w:val="00D7155F"/>
    <w:rsid w:val="00D71ABA"/>
    <w:rsid w:val="00D71ADE"/>
    <w:rsid w:val="00D71BCB"/>
    <w:rsid w:val="00D71C74"/>
    <w:rsid w:val="00D71D2F"/>
    <w:rsid w:val="00D71DC0"/>
    <w:rsid w:val="00D71F14"/>
    <w:rsid w:val="00D72015"/>
    <w:rsid w:val="00D721E4"/>
    <w:rsid w:val="00D722EB"/>
    <w:rsid w:val="00D723A3"/>
    <w:rsid w:val="00D72574"/>
    <w:rsid w:val="00D72683"/>
    <w:rsid w:val="00D7269F"/>
    <w:rsid w:val="00D72924"/>
    <w:rsid w:val="00D72984"/>
    <w:rsid w:val="00D72C1A"/>
    <w:rsid w:val="00D72CE2"/>
    <w:rsid w:val="00D72E67"/>
    <w:rsid w:val="00D72EB5"/>
    <w:rsid w:val="00D73108"/>
    <w:rsid w:val="00D73185"/>
    <w:rsid w:val="00D731C0"/>
    <w:rsid w:val="00D73508"/>
    <w:rsid w:val="00D738CE"/>
    <w:rsid w:val="00D73A0F"/>
    <w:rsid w:val="00D73B1B"/>
    <w:rsid w:val="00D73BB5"/>
    <w:rsid w:val="00D73C1D"/>
    <w:rsid w:val="00D73C99"/>
    <w:rsid w:val="00D73F54"/>
    <w:rsid w:val="00D7404C"/>
    <w:rsid w:val="00D74347"/>
    <w:rsid w:val="00D74557"/>
    <w:rsid w:val="00D7462B"/>
    <w:rsid w:val="00D74763"/>
    <w:rsid w:val="00D749BA"/>
    <w:rsid w:val="00D74CC7"/>
    <w:rsid w:val="00D74ED3"/>
    <w:rsid w:val="00D74F2F"/>
    <w:rsid w:val="00D74F61"/>
    <w:rsid w:val="00D750B6"/>
    <w:rsid w:val="00D75129"/>
    <w:rsid w:val="00D753B7"/>
    <w:rsid w:val="00D7550D"/>
    <w:rsid w:val="00D755CB"/>
    <w:rsid w:val="00D75735"/>
    <w:rsid w:val="00D75793"/>
    <w:rsid w:val="00D757ED"/>
    <w:rsid w:val="00D7582F"/>
    <w:rsid w:val="00D75970"/>
    <w:rsid w:val="00D759A9"/>
    <w:rsid w:val="00D75B68"/>
    <w:rsid w:val="00D75D8A"/>
    <w:rsid w:val="00D75E40"/>
    <w:rsid w:val="00D75E78"/>
    <w:rsid w:val="00D75F86"/>
    <w:rsid w:val="00D7610A"/>
    <w:rsid w:val="00D76472"/>
    <w:rsid w:val="00D76900"/>
    <w:rsid w:val="00D76931"/>
    <w:rsid w:val="00D76A7C"/>
    <w:rsid w:val="00D76C4F"/>
    <w:rsid w:val="00D76C92"/>
    <w:rsid w:val="00D76CAE"/>
    <w:rsid w:val="00D76F50"/>
    <w:rsid w:val="00D76F98"/>
    <w:rsid w:val="00D7704D"/>
    <w:rsid w:val="00D772C0"/>
    <w:rsid w:val="00D776B1"/>
    <w:rsid w:val="00D776D6"/>
    <w:rsid w:val="00D77946"/>
    <w:rsid w:val="00D77A24"/>
    <w:rsid w:val="00D77B18"/>
    <w:rsid w:val="00D77B4F"/>
    <w:rsid w:val="00D77C89"/>
    <w:rsid w:val="00D77CEC"/>
    <w:rsid w:val="00D77E0F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042"/>
    <w:rsid w:val="00D8110A"/>
    <w:rsid w:val="00D8127D"/>
    <w:rsid w:val="00D817B1"/>
    <w:rsid w:val="00D818A7"/>
    <w:rsid w:val="00D818AF"/>
    <w:rsid w:val="00D819DA"/>
    <w:rsid w:val="00D81B32"/>
    <w:rsid w:val="00D81C88"/>
    <w:rsid w:val="00D81FF6"/>
    <w:rsid w:val="00D8239D"/>
    <w:rsid w:val="00D8244B"/>
    <w:rsid w:val="00D825DC"/>
    <w:rsid w:val="00D8266A"/>
    <w:rsid w:val="00D826CF"/>
    <w:rsid w:val="00D82712"/>
    <w:rsid w:val="00D827DD"/>
    <w:rsid w:val="00D82ADD"/>
    <w:rsid w:val="00D82CF1"/>
    <w:rsid w:val="00D83081"/>
    <w:rsid w:val="00D83168"/>
    <w:rsid w:val="00D832ED"/>
    <w:rsid w:val="00D83491"/>
    <w:rsid w:val="00D835AE"/>
    <w:rsid w:val="00D83708"/>
    <w:rsid w:val="00D83765"/>
    <w:rsid w:val="00D83C71"/>
    <w:rsid w:val="00D83C9F"/>
    <w:rsid w:val="00D83D90"/>
    <w:rsid w:val="00D83DFF"/>
    <w:rsid w:val="00D841E7"/>
    <w:rsid w:val="00D8426C"/>
    <w:rsid w:val="00D8447A"/>
    <w:rsid w:val="00D844CC"/>
    <w:rsid w:val="00D84A2C"/>
    <w:rsid w:val="00D84A58"/>
    <w:rsid w:val="00D84B81"/>
    <w:rsid w:val="00D84C83"/>
    <w:rsid w:val="00D84D4E"/>
    <w:rsid w:val="00D84DEE"/>
    <w:rsid w:val="00D84E34"/>
    <w:rsid w:val="00D84EAF"/>
    <w:rsid w:val="00D8531A"/>
    <w:rsid w:val="00D853A4"/>
    <w:rsid w:val="00D85461"/>
    <w:rsid w:val="00D8577C"/>
    <w:rsid w:val="00D85866"/>
    <w:rsid w:val="00D859E8"/>
    <w:rsid w:val="00D85B71"/>
    <w:rsid w:val="00D85D41"/>
    <w:rsid w:val="00D85E12"/>
    <w:rsid w:val="00D85E6E"/>
    <w:rsid w:val="00D85E91"/>
    <w:rsid w:val="00D85F3A"/>
    <w:rsid w:val="00D86080"/>
    <w:rsid w:val="00D86201"/>
    <w:rsid w:val="00D86579"/>
    <w:rsid w:val="00D866EB"/>
    <w:rsid w:val="00D86749"/>
    <w:rsid w:val="00D867B8"/>
    <w:rsid w:val="00D8687E"/>
    <w:rsid w:val="00D8696C"/>
    <w:rsid w:val="00D8697E"/>
    <w:rsid w:val="00D86A3F"/>
    <w:rsid w:val="00D86A41"/>
    <w:rsid w:val="00D86AE9"/>
    <w:rsid w:val="00D86C18"/>
    <w:rsid w:val="00D86CA9"/>
    <w:rsid w:val="00D86CE0"/>
    <w:rsid w:val="00D873FA"/>
    <w:rsid w:val="00D87525"/>
    <w:rsid w:val="00D87BFA"/>
    <w:rsid w:val="00D87C11"/>
    <w:rsid w:val="00D87FA2"/>
    <w:rsid w:val="00D90963"/>
    <w:rsid w:val="00D90A36"/>
    <w:rsid w:val="00D90CB2"/>
    <w:rsid w:val="00D90F2A"/>
    <w:rsid w:val="00D9114B"/>
    <w:rsid w:val="00D9142F"/>
    <w:rsid w:val="00D91496"/>
    <w:rsid w:val="00D91635"/>
    <w:rsid w:val="00D916E0"/>
    <w:rsid w:val="00D91BE6"/>
    <w:rsid w:val="00D91D11"/>
    <w:rsid w:val="00D91F7B"/>
    <w:rsid w:val="00D92314"/>
    <w:rsid w:val="00D923E8"/>
    <w:rsid w:val="00D92434"/>
    <w:rsid w:val="00D925E1"/>
    <w:rsid w:val="00D92619"/>
    <w:rsid w:val="00D927DC"/>
    <w:rsid w:val="00D92964"/>
    <w:rsid w:val="00D92A3E"/>
    <w:rsid w:val="00D92A58"/>
    <w:rsid w:val="00D92B7A"/>
    <w:rsid w:val="00D92C55"/>
    <w:rsid w:val="00D92EB3"/>
    <w:rsid w:val="00D92FFB"/>
    <w:rsid w:val="00D930F6"/>
    <w:rsid w:val="00D932D9"/>
    <w:rsid w:val="00D93620"/>
    <w:rsid w:val="00D9366E"/>
    <w:rsid w:val="00D93A55"/>
    <w:rsid w:val="00D93C4A"/>
    <w:rsid w:val="00D93E40"/>
    <w:rsid w:val="00D94093"/>
    <w:rsid w:val="00D9413F"/>
    <w:rsid w:val="00D94354"/>
    <w:rsid w:val="00D943F2"/>
    <w:rsid w:val="00D944C8"/>
    <w:rsid w:val="00D945D9"/>
    <w:rsid w:val="00D948F9"/>
    <w:rsid w:val="00D94A0C"/>
    <w:rsid w:val="00D94B4D"/>
    <w:rsid w:val="00D94C65"/>
    <w:rsid w:val="00D94CBD"/>
    <w:rsid w:val="00D94E87"/>
    <w:rsid w:val="00D94ED1"/>
    <w:rsid w:val="00D94EEE"/>
    <w:rsid w:val="00D950C0"/>
    <w:rsid w:val="00D950F1"/>
    <w:rsid w:val="00D95163"/>
    <w:rsid w:val="00D954FC"/>
    <w:rsid w:val="00D955E7"/>
    <w:rsid w:val="00D956C9"/>
    <w:rsid w:val="00D95767"/>
    <w:rsid w:val="00D958AF"/>
    <w:rsid w:val="00D95968"/>
    <w:rsid w:val="00D95A4F"/>
    <w:rsid w:val="00D95B8C"/>
    <w:rsid w:val="00D95D1F"/>
    <w:rsid w:val="00D96066"/>
    <w:rsid w:val="00D961CB"/>
    <w:rsid w:val="00D961DE"/>
    <w:rsid w:val="00D9639A"/>
    <w:rsid w:val="00D9663F"/>
    <w:rsid w:val="00D966BF"/>
    <w:rsid w:val="00D967EA"/>
    <w:rsid w:val="00D968A3"/>
    <w:rsid w:val="00D96907"/>
    <w:rsid w:val="00D96B25"/>
    <w:rsid w:val="00D96B82"/>
    <w:rsid w:val="00D96CB2"/>
    <w:rsid w:val="00D96D6D"/>
    <w:rsid w:val="00D96E10"/>
    <w:rsid w:val="00D96E63"/>
    <w:rsid w:val="00D96E66"/>
    <w:rsid w:val="00D96F9B"/>
    <w:rsid w:val="00D96FD9"/>
    <w:rsid w:val="00D975AA"/>
    <w:rsid w:val="00D9771D"/>
    <w:rsid w:val="00D9775A"/>
    <w:rsid w:val="00D97886"/>
    <w:rsid w:val="00D97999"/>
    <w:rsid w:val="00D97A48"/>
    <w:rsid w:val="00D97C5F"/>
    <w:rsid w:val="00D97E7D"/>
    <w:rsid w:val="00D97F3B"/>
    <w:rsid w:val="00D97F99"/>
    <w:rsid w:val="00DA00FE"/>
    <w:rsid w:val="00DA0114"/>
    <w:rsid w:val="00DA01B5"/>
    <w:rsid w:val="00DA0294"/>
    <w:rsid w:val="00DA04B0"/>
    <w:rsid w:val="00DA0651"/>
    <w:rsid w:val="00DA07D5"/>
    <w:rsid w:val="00DA09A8"/>
    <w:rsid w:val="00DA09BF"/>
    <w:rsid w:val="00DA0B86"/>
    <w:rsid w:val="00DA0D10"/>
    <w:rsid w:val="00DA1345"/>
    <w:rsid w:val="00DA155A"/>
    <w:rsid w:val="00DA1892"/>
    <w:rsid w:val="00DA18BF"/>
    <w:rsid w:val="00DA1B8A"/>
    <w:rsid w:val="00DA1F95"/>
    <w:rsid w:val="00DA2026"/>
    <w:rsid w:val="00DA208E"/>
    <w:rsid w:val="00DA2230"/>
    <w:rsid w:val="00DA22AC"/>
    <w:rsid w:val="00DA23E6"/>
    <w:rsid w:val="00DA240B"/>
    <w:rsid w:val="00DA254D"/>
    <w:rsid w:val="00DA2561"/>
    <w:rsid w:val="00DA25CD"/>
    <w:rsid w:val="00DA27D9"/>
    <w:rsid w:val="00DA283B"/>
    <w:rsid w:val="00DA2E57"/>
    <w:rsid w:val="00DA2FF1"/>
    <w:rsid w:val="00DA32FF"/>
    <w:rsid w:val="00DA334C"/>
    <w:rsid w:val="00DA338E"/>
    <w:rsid w:val="00DA33B3"/>
    <w:rsid w:val="00DA33D3"/>
    <w:rsid w:val="00DA37D3"/>
    <w:rsid w:val="00DA385F"/>
    <w:rsid w:val="00DA38B9"/>
    <w:rsid w:val="00DA39B2"/>
    <w:rsid w:val="00DA3AB5"/>
    <w:rsid w:val="00DA3CE7"/>
    <w:rsid w:val="00DA407A"/>
    <w:rsid w:val="00DA4356"/>
    <w:rsid w:val="00DA448C"/>
    <w:rsid w:val="00DA4699"/>
    <w:rsid w:val="00DA4B6E"/>
    <w:rsid w:val="00DA4EE9"/>
    <w:rsid w:val="00DA4EF4"/>
    <w:rsid w:val="00DA5066"/>
    <w:rsid w:val="00DA537D"/>
    <w:rsid w:val="00DA5804"/>
    <w:rsid w:val="00DA5937"/>
    <w:rsid w:val="00DA5A1A"/>
    <w:rsid w:val="00DA5A60"/>
    <w:rsid w:val="00DA5A81"/>
    <w:rsid w:val="00DA5BC5"/>
    <w:rsid w:val="00DA5C55"/>
    <w:rsid w:val="00DA5C7D"/>
    <w:rsid w:val="00DA5CCC"/>
    <w:rsid w:val="00DA608B"/>
    <w:rsid w:val="00DA61F2"/>
    <w:rsid w:val="00DA63D5"/>
    <w:rsid w:val="00DA6427"/>
    <w:rsid w:val="00DA643A"/>
    <w:rsid w:val="00DA68FE"/>
    <w:rsid w:val="00DA69DD"/>
    <w:rsid w:val="00DA6A0E"/>
    <w:rsid w:val="00DA6ACF"/>
    <w:rsid w:val="00DA6B0E"/>
    <w:rsid w:val="00DA6B23"/>
    <w:rsid w:val="00DA6C59"/>
    <w:rsid w:val="00DA6EDB"/>
    <w:rsid w:val="00DA6F19"/>
    <w:rsid w:val="00DA7051"/>
    <w:rsid w:val="00DA7096"/>
    <w:rsid w:val="00DA71F5"/>
    <w:rsid w:val="00DA73C5"/>
    <w:rsid w:val="00DA7416"/>
    <w:rsid w:val="00DA75F1"/>
    <w:rsid w:val="00DA79A2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0F90"/>
    <w:rsid w:val="00DB1474"/>
    <w:rsid w:val="00DB1548"/>
    <w:rsid w:val="00DB1987"/>
    <w:rsid w:val="00DB1AB6"/>
    <w:rsid w:val="00DB1AEE"/>
    <w:rsid w:val="00DB1B48"/>
    <w:rsid w:val="00DB1BC8"/>
    <w:rsid w:val="00DB1C17"/>
    <w:rsid w:val="00DB1F32"/>
    <w:rsid w:val="00DB2135"/>
    <w:rsid w:val="00DB2464"/>
    <w:rsid w:val="00DB2581"/>
    <w:rsid w:val="00DB286E"/>
    <w:rsid w:val="00DB2878"/>
    <w:rsid w:val="00DB2926"/>
    <w:rsid w:val="00DB2AD2"/>
    <w:rsid w:val="00DB2C1E"/>
    <w:rsid w:val="00DB2CC5"/>
    <w:rsid w:val="00DB33C6"/>
    <w:rsid w:val="00DB3409"/>
    <w:rsid w:val="00DB36C5"/>
    <w:rsid w:val="00DB3A1A"/>
    <w:rsid w:val="00DB3AAF"/>
    <w:rsid w:val="00DB3D6B"/>
    <w:rsid w:val="00DB42D1"/>
    <w:rsid w:val="00DB4310"/>
    <w:rsid w:val="00DB448E"/>
    <w:rsid w:val="00DB4C9E"/>
    <w:rsid w:val="00DB4E24"/>
    <w:rsid w:val="00DB4E48"/>
    <w:rsid w:val="00DB4EC1"/>
    <w:rsid w:val="00DB4EC4"/>
    <w:rsid w:val="00DB4F59"/>
    <w:rsid w:val="00DB4F5A"/>
    <w:rsid w:val="00DB4FCA"/>
    <w:rsid w:val="00DB50D0"/>
    <w:rsid w:val="00DB530F"/>
    <w:rsid w:val="00DB5546"/>
    <w:rsid w:val="00DB5609"/>
    <w:rsid w:val="00DB5B9E"/>
    <w:rsid w:val="00DB5C03"/>
    <w:rsid w:val="00DB5D76"/>
    <w:rsid w:val="00DB5D79"/>
    <w:rsid w:val="00DB5DC9"/>
    <w:rsid w:val="00DB5E4A"/>
    <w:rsid w:val="00DB60F5"/>
    <w:rsid w:val="00DB631A"/>
    <w:rsid w:val="00DB64A4"/>
    <w:rsid w:val="00DB6529"/>
    <w:rsid w:val="00DB676C"/>
    <w:rsid w:val="00DB68B9"/>
    <w:rsid w:val="00DB6B84"/>
    <w:rsid w:val="00DB6E86"/>
    <w:rsid w:val="00DB7078"/>
    <w:rsid w:val="00DB70E3"/>
    <w:rsid w:val="00DB7210"/>
    <w:rsid w:val="00DB72AF"/>
    <w:rsid w:val="00DB7354"/>
    <w:rsid w:val="00DB73CF"/>
    <w:rsid w:val="00DB7577"/>
    <w:rsid w:val="00DB766E"/>
    <w:rsid w:val="00DB76F3"/>
    <w:rsid w:val="00DB77A9"/>
    <w:rsid w:val="00DB7944"/>
    <w:rsid w:val="00DB7D1A"/>
    <w:rsid w:val="00DB7E33"/>
    <w:rsid w:val="00DB7E4C"/>
    <w:rsid w:val="00DC0039"/>
    <w:rsid w:val="00DC010C"/>
    <w:rsid w:val="00DC0148"/>
    <w:rsid w:val="00DC022E"/>
    <w:rsid w:val="00DC0485"/>
    <w:rsid w:val="00DC063C"/>
    <w:rsid w:val="00DC072D"/>
    <w:rsid w:val="00DC082C"/>
    <w:rsid w:val="00DC088E"/>
    <w:rsid w:val="00DC0C7B"/>
    <w:rsid w:val="00DC0E29"/>
    <w:rsid w:val="00DC0E74"/>
    <w:rsid w:val="00DC1488"/>
    <w:rsid w:val="00DC1507"/>
    <w:rsid w:val="00DC152B"/>
    <w:rsid w:val="00DC15AF"/>
    <w:rsid w:val="00DC1694"/>
    <w:rsid w:val="00DC1956"/>
    <w:rsid w:val="00DC1977"/>
    <w:rsid w:val="00DC1980"/>
    <w:rsid w:val="00DC19EE"/>
    <w:rsid w:val="00DC1A47"/>
    <w:rsid w:val="00DC1DC0"/>
    <w:rsid w:val="00DC1E66"/>
    <w:rsid w:val="00DC230E"/>
    <w:rsid w:val="00DC248B"/>
    <w:rsid w:val="00DC25C4"/>
    <w:rsid w:val="00DC2811"/>
    <w:rsid w:val="00DC28B6"/>
    <w:rsid w:val="00DC2A87"/>
    <w:rsid w:val="00DC2D2A"/>
    <w:rsid w:val="00DC2E2E"/>
    <w:rsid w:val="00DC2EBA"/>
    <w:rsid w:val="00DC2F65"/>
    <w:rsid w:val="00DC357C"/>
    <w:rsid w:val="00DC35FD"/>
    <w:rsid w:val="00DC3616"/>
    <w:rsid w:val="00DC36FA"/>
    <w:rsid w:val="00DC386B"/>
    <w:rsid w:val="00DC3C1F"/>
    <w:rsid w:val="00DC3E09"/>
    <w:rsid w:val="00DC3E29"/>
    <w:rsid w:val="00DC40A4"/>
    <w:rsid w:val="00DC42F5"/>
    <w:rsid w:val="00DC4334"/>
    <w:rsid w:val="00DC4372"/>
    <w:rsid w:val="00DC4411"/>
    <w:rsid w:val="00DC44F1"/>
    <w:rsid w:val="00DC493A"/>
    <w:rsid w:val="00DC4B03"/>
    <w:rsid w:val="00DC4BAD"/>
    <w:rsid w:val="00DC4D62"/>
    <w:rsid w:val="00DC5009"/>
    <w:rsid w:val="00DC502C"/>
    <w:rsid w:val="00DC5168"/>
    <w:rsid w:val="00DC51BF"/>
    <w:rsid w:val="00DC51E7"/>
    <w:rsid w:val="00DC528A"/>
    <w:rsid w:val="00DC53CF"/>
    <w:rsid w:val="00DC5ADB"/>
    <w:rsid w:val="00DC5B59"/>
    <w:rsid w:val="00DC5D57"/>
    <w:rsid w:val="00DC5FD4"/>
    <w:rsid w:val="00DC609C"/>
    <w:rsid w:val="00DC61F2"/>
    <w:rsid w:val="00DC6296"/>
    <w:rsid w:val="00DC64FC"/>
    <w:rsid w:val="00DC6595"/>
    <w:rsid w:val="00DC65EA"/>
    <w:rsid w:val="00DC6665"/>
    <w:rsid w:val="00DC6D3E"/>
    <w:rsid w:val="00DC6E54"/>
    <w:rsid w:val="00DC7109"/>
    <w:rsid w:val="00DC713F"/>
    <w:rsid w:val="00DC7163"/>
    <w:rsid w:val="00DC7207"/>
    <w:rsid w:val="00DC7351"/>
    <w:rsid w:val="00DC74E6"/>
    <w:rsid w:val="00DC761B"/>
    <w:rsid w:val="00DC78A4"/>
    <w:rsid w:val="00DC79DE"/>
    <w:rsid w:val="00DC7C87"/>
    <w:rsid w:val="00DC7C88"/>
    <w:rsid w:val="00DC7E27"/>
    <w:rsid w:val="00DC7E83"/>
    <w:rsid w:val="00DC7FD3"/>
    <w:rsid w:val="00DD00CA"/>
    <w:rsid w:val="00DD015B"/>
    <w:rsid w:val="00DD016C"/>
    <w:rsid w:val="00DD039E"/>
    <w:rsid w:val="00DD0498"/>
    <w:rsid w:val="00DD0860"/>
    <w:rsid w:val="00DD0A6F"/>
    <w:rsid w:val="00DD0AA9"/>
    <w:rsid w:val="00DD0BA5"/>
    <w:rsid w:val="00DD0C6B"/>
    <w:rsid w:val="00DD0C99"/>
    <w:rsid w:val="00DD0D85"/>
    <w:rsid w:val="00DD0EDD"/>
    <w:rsid w:val="00DD1087"/>
    <w:rsid w:val="00DD14A0"/>
    <w:rsid w:val="00DD14B5"/>
    <w:rsid w:val="00DD17F9"/>
    <w:rsid w:val="00DD1848"/>
    <w:rsid w:val="00DD194F"/>
    <w:rsid w:val="00DD1953"/>
    <w:rsid w:val="00DD19E5"/>
    <w:rsid w:val="00DD1C00"/>
    <w:rsid w:val="00DD1EA0"/>
    <w:rsid w:val="00DD222D"/>
    <w:rsid w:val="00DD2576"/>
    <w:rsid w:val="00DD25BA"/>
    <w:rsid w:val="00DD26FD"/>
    <w:rsid w:val="00DD271B"/>
    <w:rsid w:val="00DD281C"/>
    <w:rsid w:val="00DD285D"/>
    <w:rsid w:val="00DD2B8C"/>
    <w:rsid w:val="00DD2BBF"/>
    <w:rsid w:val="00DD2F38"/>
    <w:rsid w:val="00DD2F7E"/>
    <w:rsid w:val="00DD303A"/>
    <w:rsid w:val="00DD31B8"/>
    <w:rsid w:val="00DD3214"/>
    <w:rsid w:val="00DD329C"/>
    <w:rsid w:val="00DD3321"/>
    <w:rsid w:val="00DD3641"/>
    <w:rsid w:val="00DD3860"/>
    <w:rsid w:val="00DD38B2"/>
    <w:rsid w:val="00DD39E3"/>
    <w:rsid w:val="00DD39EA"/>
    <w:rsid w:val="00DD3BEB"/>
    <w:rsid w:val="00DD3D54"/>
    <w:rsid w:val="00DD3E81"/>
    <w:rsid w:val="00DD4220"/>
    <w:rsid w:val="00DD46F3"/>
    <w:rsid w:val="00DD47D0"/>
    <w:rsid w:val="00DD48F7"/>
    <w:rsid w:val="00DD4AE1"/>
    <w:rsid w:val="00DD4DA4"/>
    <w:rsid w:val="00DD4F0F"/>
    <w:rsid w:val="00DD51B3"/>
    <w:rsid w:val="00DD51E5"/>
    <w:rsid w:val="00DD51EA"/>
    <w:rsid w:val="00DD5450"/>
    <w:rsid w:val="00DD56F6"/>
    <w:rsid w:val="00DD58CA"/>
    <w:rsid w:val="00DD590F"/>
    <w:rsid w:val="00DD5929"/>
    <w:rsid w:val="00DD5A90"/>
    <w:rsid w:val="00DD5C2D"/>
    <w:rsid w:val="00DD5C8D"/>
    <w:rsid w:val="00DD5E7A"/>
    <w:rsid w:val="00DD612F"/>
    <w:rsid w:val="00DD662F"/>
    <w:rsid w:val="00DD668E"/>
    <w:rsid w:val="00DD6723"/>
    <w:rsid w:val="00DD6981"/>
    <w:rsid w:val="00DD6F49"/>
    <w:rsid w:val="00DD6F5B"/>
    <w:rsid w:val="00DD703E"/>
    <w:rsid w:val="00DD7049"/>
    <w:rsid w:val="00DD70AF"/>
    <w:rsid w:val="00DD71B4"/>
    <w:rsid w:val="00DD7529"/>
    <w:rsid w:val="00DD761E"/>
    <w:rsid w:val="00DD76D5"/>
    <w:rsid w:val="00DD7746"/>
    <w:rsid w:val="00DD77CF"/>
    <w:rsid w:val="00DD7A41"/>
    <w:rsid w:val="00DD7AD9"/>
    <w:rsid w:val="00DD7FAD"/>
    <w:rsid w:val="00DD7FD8"/>
    <w:rsid w:val="00DE02C9"/>
    <w:rsid w:val="00DE0337"/>
    <w:rsid w:val="00DE044F"/>
    <w:rsid w:val="00DE0646"/>
    <w:rsid w:val="00DE064D"/>
    <w:rsid w:val="00DE08DE"/>
    <w:rsid w:val="00DE096A"/>
    <w:rsid w:val="00DE0BB5"/>
    <w:rsid w:val="00DE0C9C"/>
    <w:rsid w:val="00DE0F57"/>
    <w:rsid w:val="00DE0F90"/>
    <w:rsid w:val="00DE1028"/>
    <w:rsid w:val="00DE10E2"/>
    <w:rsid w:val="00DE10FD"/>
    <w:rsid w:val="00DE1148"/>
    <w:rsid w:val="00DE1289"/>
    <w:rsid w:val="00DE1536"/>
    <w:rsid w:val="00DE15C8"/>
    <w:rsid w:val="00DE1B53"/>
    <w:rsid w:val="00DE1D7E"/>
    <w:rsid w:val="00DE1F6E"/>
    <w:rsid w:val="00DE2109"/>
    <w:rsid w:val="00DE2140"/>
    <w:rsid w:val="00DE249E"/>
    <w:rsid w:val="00DE24C3"/>
    <w:rsid w:val="00DE2693"/>
    <w:rsid w:val="00DE2723"/>
    <w:rsid w:val="00DE2754"/>
    <w:rsid w:val="00DE2C0F"/>
    <w:rsid w:val="00DE2CFD"/>
    <w:rsid w:val="00DE2EA5"/>
    <w:rsid w:val="00DE311D"/>
    <w:rsid w:val="00DE3497"/>
    <w:rsid w:val="00DE3593"/>
    <w:rsid w:val="00DE39CB"/>
    <w:rsid w:val="00DE3B8D"/>
    <w:rsid w:val="00DE3BFC"/>
    <w:rsid w:val="00DE3C3A"/>
    <w:rsid w:val="00DE3CB9"/>
    <w:rsid w:val="00DE3D27"/>
    <w:rsid w:val="00DE3D40"/>
    <w:rsid w:val="00DE3E4C"/>
    <w:rsid w:val="00DE404A"/>
    <w:rsid w:val="00DE4081"/>
    <w:rsid w:val="00DE42B2"/>
    <w:rsid w:val="00DE4310"/>
    <w:rsid w:val="00DE435E"/>
    <w:rsid w:val="00DE440A"/>
    <w:rsid w:val="00DE4433"/>
    <w:rsid w:val="00DE44AF"/>
    <w:rsid w:val="00DE4552"/>
    <w:rsid w:val="00DE457A"/>
    <w:rsid w:val="00DE45ED"/>
    <w:rsid w:val="00DE462B"/>
    <w:rsid w:val="00DE4940"/>
    <w:rsid w:val="00DE4AEF"/>
    <w:rsid w:val="00DE4B49"/>
    <w:rsid w:val="00DE4B8D"/>
    <w:rsid w:val="00DE4BAA"/>
    <w:rsid w:val="00DE4BB5"/>
    <w:rsid w:val="00DE4C68"/>
    <w:rsid w:val="00DE4D11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833"/>
    <w:rsid w:val="00DE585D"/>
    <w:rsid w:val="00DE5945"/>
    <w:rsid w:val="00DE5A46"/>
    <w:rsid w:val="00DE5C1D"/>
    <w:rsid w:val="00DE5D82"/>
    <w:rsid w:val="00DE60E2"/>
    <w:rsid w:val="00DE61BB"/>
    <w:rsid w:val="00DE62E1"/>
    <w:rsid w:val="00DE6459"/>
    <w:rsid w:val="00DE679E"/>
    <w:rsid w:val="00DE67F3"/>
    <w:rsid w:val="00DE698A"/>
    <w:rsid w:val="00DE69DF"/>
    <w:rsid w:val="00DE6C5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31"/>
    <w:rsid w:val="00DE778A"/>
    <w:rsid w:val="00DE7929"/>
    <w:rsid w:val="00DE797F"/>
    <w:rsid w:val="00DE7D74"/>
    <w:rsid w:val="00DE7E1B"/>
    <w:rsid w:val="00DE7E88"/>
    <w:rsid w:val="00DE7EBC"/>
    <w:rsid w:val="00DF018A"/>
    <w:rsid w:val="00DF024F"/>
    <w:rsid w:val="00DF0670"/>
    <w:rsid w:val="00DF0898"/>
    <w:rsid w:val="00DF09E3"/>
    <w:rsid w:val="00DF09F6"/>
    <w:rsid w:val="00DF0ADA"/>
    <w:rsid w:val="00DF0BEE"/>
    <w:rsid w:val="00DF0DD9"/>
    <w:rsid w:val="00DF0FAF"/>
    <w:rsid w:val="00DF13A7"/>
    <w:rsid w:val="00DF1474"/>
    <w:rsid w:val="00DF16C0"/>
    <w:rsid w:val="00DF19A3"/>
    <w:rsid w:val="00DF1CF8"/>
    <w:rsid w:val="00DF1FC9"/>
    <w:rsid w:val="00DF20BE"/>
    <w:rsid w:val="00DF21EE"/>
    <w:rsid w:val="00DF2323"/>
    <w:rsid w:val="00DF233C"/>
    <w:rsid w:val="00DF2698"/>
    <w:rsid w:val="00DF2A3D"/>
    <w:rsid w:val="00DF2D4E"/>
    <w:rsid w:val="00DF3188"/>
    <w:rsid w:val="00DF356E"/>
    <w:rsid w:val="00DF35DC"/>
    <w:rsid w:val="00DF3753"/>
    <w:rsid w:val="00DF38A5"/>
    <w:rsid w:val="00DF3E64"/>
    <w:rsid w:val="00DF3F91"/>
    <w:rsid w:val="00DF40D6"/>
    <w:rsid w:val="00DF4305"/>
    <w:rsid w:val="00DF4770"/>
    <w:rsid w:val="00DF485A"/>
    <w:rsid w:val="00DF4A04"/>
    <w:rsid w:val="00DF4A81"/>
    <w:rsid w:val="00DF4ABA"/>
    <w:rsid w:val="00DF5069"/>
    <w:rsid w:val="00DF5178"/>
    <w:rsid w:val="00DF53B3"/>
    <w:rsid w:val="00DF5571"/>
    <w:rsid w:val="00DF55CC"/>
    <w:rsid w:val="00DF55D7"/>
    <w:rsid w:val="00DF57B4"/>
    <w:rsid w:val="00DF5A47"/>
    <w:rsid w:val="00DF5CC0"/>
    <w:rsid w:val="00DF5CEA"/>
    <w:rsid w:val="00DF5E48"/>
    <w:rsid w:val="00DF5ECE"/>
    <w:rsid w:val="00DF6251"/>
    <w:rsid w:val="00DF6611"/>
    <w:rsid w:val="00DF6630"/>
    <w:rsid w:val="00DF6695"/>
    <w:rsid w:val="00DF689F"/>
    <w:rsid w:val="00DF6A49"/>
    <w:rsid w:val="00DF6AAE"/>
    <w:rsid w:val="00DF6CDD"/>
    <w:rsid w:val="00DF71FA"/>
    <w:rsid w:val="00DF7220"/>
    <w:rsid w:val="00DF7264"/>
    <w:rsid w:val="00DF72BD"/>
    <w:rsid w:val="00DF72E5"/>
    <w:rsid w:val="00DF7371"/>
    <w:rsid w:val="00DF75CF"/>
    <w:rsid w:val="00DF7731"/>
    <w:rsid w:val="00DF78DA"/>
    <w:rsid w:val="00DF7957"/>
    <w:rsid w:val="00DF798D"/>
    <w:rsid w:val="00DF7A10"/>
    <w:rsid w:val="00DF7C1B"/>
    <w:rsid w:val="00E00004"/>
    <w:rsid w:val="00E00189"/>
    <w:rsid w:val="00E002B6"/>
    <w:rsid w:val="00E002EC"/>
    <w:rsid w:val="00E0036B"/>
    <w:rsid w:val="00E0039A"/>
    <w:rsid w:val="00E0074B"/>
    <w:rsid w:val="00E00773"/>
    <w:rsid w:val="00E008CD"/>
    <w:rsid w:val="00E00927"/>
    <w:rsid w:val="00E0099F"/>
    <w:rsid w:val="00E00BAB"/>
    <w:rsid w:val="00E00EBC"/>
    <w:rsid w:val="00E0107A"/>
    <w:rsid w:val="00E0114D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625"/>
    <w:rsid w:val="00E017A0"/>
    <w:rsid w:val="00E019B2"/>
    <w:rsid w:val="00E01AEB"/>
    <w:rsid w:val="00E01BCF"/>
    <w:rsid w:val="00E01C9C"/>
    <w:rsid w:val="00E01F3D"/>
    <w:rsid w:val="00E01F4B"/>
    <w:rsid w:val="00E02023"/>
    <w:rsid w:val="00E0212C"/>
    <w:rsid w:val="00E02140"/>
    <w:rsid w:val="00E02218"/>
    <w:rsid w:val="00E02414"/>
    <w:rsid w:val="00E02465"/>
    <w:rsid w:val="00E0257E"/>
    <w:rsid w:val="00E02696"/>
    <w:rsid w:val="00E02744"/>
    <w:rsid w:val="00E02795"/>
    <w:rsid w:val="00E02944"/>
    <w:rsid w:val="00E02A63"/>
    <w:rsid w:val="00E02B52"/>
    <w:rsid w:val="00E02CA2"/>
    <w:rsid w:val="00E02F8F"/>
    <w:rsid w:val="00E0337E"/>
    <w:rsid w:val="00E033DC"/>
    <w:rsid w:val="00E03450"/>
    <w:rsid w:val="00E0350C"/>
    <w:rsid w:val="00E035E6"/>
    <w:rsid w:val="00E036B1"/>
    <w:rsid w:val="00E03C06"/>
    <w:rsid w:val="00E03C29"/>
    <w:rsid w:val="00E03E39"/>
    <w:rsid w:val="00E03F38"/>
    <w:rsid w:val="00E03FE7"/>
    <w:rsid w:val="00E0403C"/>
    <w:rsid w:val="00E0411C"/>
    <w:rsid w:val="00E04132"/>
    <w:rsid w:val="00E041CF"/>
    <w:rsid w:val="00E0465C"/>
    <w:rsid w:val="00E0478A"/>
    <w:rsid w:val="00E0479C"/>
    <w:rsid w:val="00E047CE"/>
    <w:rsid w:val="00E04975"/>
    <w:rsid w:val="00E04A09"/>
    <w:rsid w:val="00E04B9B"/>
    <w:rsid w:val="00E04BC3"/>
    <w:rsid w:val="00E04D4B"/>
    <w:rsid w:val="00E04D6B"/>
    <w:rsid w:val="00E04EF1"/>
    <w:rsid w:val="00E05045"/>
    <w:rsid w:val="00E051A9"/>
    <w:rsid w:val="00E051CA"/>
    <w:rsid w:val="00E051EF"/>
    <w:rsid w:val="00E051FD"/>
    <w:rsid w:val="00E0522C"/>
    <w:rsid w:val="00E0536A"/>
    <w:rsid w:val="00E0550A"/>
    <w:rsid w:val="00E0577F"/>
    <w:rsid w:val="00E057BE"/>
    <w:rsid w:val="00E05846"/>
    <w:rsid w:val="00E05A21"/>
    <w:rsid w:val="00E05B65"/>
    <w:rsid w:val="00E05C5B"/>
    <w:rsid w:val="00E05D99"/>
    <w:rsid w:val="00E05E39"/>
    <w:rsid w:val="00E05EA7"/>
    <w:rsid w:val="00E05F6B"/>
    <w:rsid w:val="00E0606E"/>
    <w:rsid w:val="00E064ED"/>
    <w:rsid w:val="00E06551"/>
    <w:rsid w:val="00E06561"/>
    <w:rsid w:val="00E06A97"/>
    <w:rsid w:val="00E06BB0"/>
    <w:rsid w:val="00E06BBD"/>
    <w:rsid w:val="00E06EA1"/>
    <w:rsid w:val="00E07192"/>
    <w:rsid w:val="00E07236"/>
    <w:rsid w:val="00E072BA"/>
    <w:rsid w:val="00E074ED"/>
    <w:rsid w:val="00E07552"/>
    <w:rsid w:val="00E076D4"/>
    <w:rsid w:val="00E07754"/>
    <w:rsid w:val="00E079EE"/>
    <w:rsid w:val="00E07A8B"/>
    <w:rsid w:val="00E07B58"/>
    <w:rsid w:val="00E07BCD"/>
    <w:rsid w:val="00E07F58"/>
    <w:rsid w:val="00E07FC4"/>
    <w:rsid w:val="00E10357"/>
    <w:rsid w:val="00E105B1"/>
    <w:rsid w:val="00E10871"/>
    <w:rsid w:val="00E1087C"/>
    <w:rsid w:val="00E10942"/>
    <w:rsid w:val="00E10976"/>
    <w:rsid w:val="00E109A4"/>
    <w:rsid w:val="00E10A89"/>
    <w:rsid w:val="00E10AF2"/>
    <w:rsid w:val="00E10B16"/>
    <w:rsid w:val="00E10B25"/>
    <w:rsid w:val="00E10C2C"/>
    <w:rsid w:val="00E10CBF"/>
    <w:rsid w:val="00E10D3C"/>
    <w:rsid w:val="00E11107"/>
    <w:rsid w:val="00E11306"/>
    <w:rsid w:val="00E1145B"/>
    <w:rsid w:val="00E11532"/>
    <w:rsid w:val="00E11573"/>
    <w:rsid w:val="00E11586"/>
    <w:rsid w:val="00E1164A"/>
    <w:rsid w:val="00E1169E"/>
    <w:rsid w:val="00E11743"/>
    <w:rsid w:val="00E11887"/>
    <w:rsid w:val="00E1199F"/>
    <w:rsid w:val="00E11A3E"/>
    <w:rsid w:val="00E11C7F"/>
    <w:rsid w:val="00E11FD6"/>
    <w:rsid w:val="00E12051"/>
    <w:rsid w:val="00E120F6"/>
    <w:rsid w:val="00E12168"/>
    <w:rsid w:val="00E123A9"/>
    <w:rsid w:val="00E123E9"/>
    <w:rsid w:val="00E124E6"/>
    <w:rsid w:val="00E128BC"/>
    <w:rsid w:val="00E12BEF"/>
    <w:rsid w:val="00E12CD9"/>
    <w:rsid w:val="00E12D41"/>
    <w:rsid w:val="00E12F2B"/>
    <w:rsid w:val="00E12FB9"/>
    <w:rsid w:val="00E13291"/>
    <w:rsid w:val="00E132A9"/>
    <w:rsid w:val="00E132E7"/>
    <w:rsid w:val="00E13340"/>
    <w:rsid w:val="00E133BF"/>
    <w:rsid w:val="00E135AA"/>
    <w:rsid w:val="00E1369A"/>
    <w:rsid w:val="00E137DA"/>
    <w:rsid w:val="00E13879"/>
    <w:rsid w:val="00E13A07"/>
    <w:rsid w:val="00E13B7B"/>
    <w:rsid w:val="00E13F3F"/>
    <w:rsid w:val="00E13F56"/>
    <w:rsid w:val="00E141E4"/>
    <w:rsid w:val="00E141F9"/>
    <w:rsid w:val="00E14541"/>
    <w:rsid w:val="00E145FC"/>
    <w:rsid w:val="00E1462E"/>
    <w:rsid w:val="00E14A19"/>
    <w:rsid w:val="00E14B0A"/>
    <w:rsid w:val="00E14BAC"/>
    <w:rsid w:val="00E14C2C"/>
    <w:rsid w:val="00E14C3A"/>
    <w:rsid w:val="00E150F0"/>
    <w:rsid w:val="00E15133"/>
    <w:rsid w:val="00E1514F"/>
    <w:rsid w:val="00E151FD"/>
    <w:rsid w:val="00E15236"/>
    <w:rsid w:val="00E15366"/>
    <w:rsid w:val="00E155E0"/>
    <w:rsid w:val="00E15718"/>
    <w:rsid w:val="00E15ABE"/>
    <w:rsid w:val="00E15C8E"/>
    <w:rsid w:val="00E163D7"/>
    <w:rsid w:val="00E1643C"/>
    <w:rsid w:val="00E1650D"/>
    <w:rsid w:val="00E16929"/>
    <w:rsid w:val="00E16967"/>
    <w:rsid w:val="00E169C8"/>
    <w:rsid w:val="00E16B81"/>
    <w:rsid w:val="00E16C68"/>
    <w:rsid w:val="00E16C87"/>
    <w:rsid w:val="00E16D10"/>
    <w:rsid w:val="00E1705E"/>
    <w:rsid w:val="00E17269"/>
    <w:rsid w:val="00E172F9"/>
    <w:rsid w:val="00E1748F"/>
    <w:rsid w:val="00E175EC"/>
    <w:rsid w:val="00E176C1"/>
    <w:rsid w:val="00E17877"/>
    <w:rsid w:val="00E17AD0"/>
    <w:rsid w:val="00E17BC6"/>
    <w:rsid w:val="00E17C57"/>
    <w:rsid w:val="00E17D5B"/>
    <w:rsid w:val="00E17D8F"/>
    <w:rsid w:val="00E17FC4"/>
    <w:rsid w:val="00E20003"/>
    <w:rsid w:val="00E2000D"/>
    <w:rsid w:val="00E200BB"/>
    <w:rsid w:val="00E20149"/>
    <w:rsid w:val="00E201E2"/>
    <w:rsid w:val="00E20542"/>
    <w:rsid w:val="00E2059B"/>
    <w:rsid w:val="00E20636"/>
    <w:rsid w:val="00E20756"/>
    <w:rsid w:val="00E2081E"/>
    <w:rsid w:val="00E20899"/>
    <w:rsid w:val="00E20B5C"/>
    <w:rsid w:val="00E20CFF"/>
    <w:rsid w:val="00E20D54"/>
    <w:rsid w:val="00E21237"/>
    <w:rsid w:val="00E21402"/>
    <w:rsid w:val="00E214C6"/>
    <w:rsid w:val="00E2165D"/>
    <w:rsid w:val="00E216FE"/>
    <w:rsid w:val="00E217DB"/>
    <w:rsid w:val="00E21985"/>
    <w:rsid w:val="00E21ACC"/>
    <w:rsid w:val="00E21B20"/>
    <w:rsid w:val="00E21B36"/>
    <w:rsid w:val="00E21B81"/>
    <w:rsid w:val="00E21E0F"/>
    <w:rsid w:val="00E21EA0"/>
    <w:rsid w:val="00E21ED2"/>
    <w:rsid w:val="00E21F33"/>
    <w:rsid w:val="00E22270"/>
    <w:rsid w:val="00E2233A"/>
    <w:rsid w:val="00E224B9"/>
    <w:rsid w:val="00E2276A"/>
    <w:rsid w:val="00E228DD"/>
    <w:rsid w:val="00E22A52"/>
    <w:rsid w:val="00E22B40"/>
    <w:rsid w:val="00E22EBB"/>
    <w:rsid w:val="00E23253"/>
    <w:rsid w:val="00E23329"/>
    <w:rsid w:val="00E2342D"/>
    <w:rsid w:val="00E237CE"/>
    <w:rsid w:val="00E23A35"/>
    <w:rsid w:val="00E23E07"/>
    <w:rsid w:val="00E2415B"/>
    <w:rsid w:val="00E24178"/>
    <w:rsid w:val="00E2435C"/>
    <w:rsid w:val="00E246A1"/>
    <w:rsid w:val="00E247DA"/>
    <w:rsid w:val="00E24872"/>
    <w:rsid w:val="00E248F6"/>
    <w:rsid w:val="00E24A2B"/>
    <w:rsid w:val="00E24B8A"/>
    <w:rsid w:val="00E24E08"/>
    <w:rsid w:val="00E24E6D"/>
    <w:rsid w:val="00E250C5"/>
    <w:rsid w:val="00E250EF"/>
    <w:rsid w:val="00E2513F"/>
    <w:rsid w:val="00E2532E"/>
    <w:rsid w:val="00E253CB"/>
    <w:rsid w:val="00E25505"/>
    <w:rsid w:val="00E2556D"/>
    <w:rsid w:val="00E257B8"/>
    <w:rsid w:val="00E259D3"/>
    <w:rsid w:val="00E25AC5"/>
    <w:rsid w:val="00E25B30"/>
    <w:rsid w:val="00E26164"/>
    <w:rsid w:val="00E2638F"/>
    <w:rsid w:val="00E264A4"/>
    <w:rsid w:val="00E26817"/>
    <w:rsid w:val="00E26AA8"/>
    <w:rsid w:val="00E26B0B"/>
    <w:rsid w:val="00E26B55"/>
    <w:rsid w:val="00E26CD8"/>
    <w:rsid w:val="00E270B9"/>
    <w:rsid w:val="00E2717A"/>
    <w:rsid w:val="00E27203"/>
    <w:rsid w:val="00E272E6"/>
    <w:rsid w:val="00E273CD"/>
    <w:rsid w:val="00E275A4"/>
    <w:rsid w:val="00E27813"/>
    <w:rsid w:val="00E27B96"/>
    <w:rsid w:val="00E27CB9"/>
    <w:rsid w:val="00E27D59"/>
    <w:rsid w:val="00E27DF7"/>
    <w:rsid w:val="00E27F6A"/>
    <w:rsid w:val="00E3059A"/>
    <w:rsid w:val="00E305F9"/>
    <w:rsid w:val="00E30620"/>
    <w:rsid w:val="00E30649"/>
    <w:rsid w:val="00E3065C"/>
    <w:rsid w:val="00E308C1"/>
    <w:rsid w:val="00E3090F"/>
    <w:rsid w:val="00E30B22"/>
    <w:rsid w:val="00E30C78"/>
    <w:rsid w:val="00E30E2D"/>
    <w:rsid w:val="00E30F07"/>
    <w:rsid w:val="00E30FB8"/>
    <w:rsid w:val="00E3109B"/>
    <w:rsid w:val="00E311EF"/>
    <w:rsid w:val="00E31201"/>
    <w:rsid w:val="00E31374"/>
    <w:rsid w:val="00E31788"/>
    <w:rsid w:val="00E3182A"/>
    <w:rsid w:val="00E3216E"/>
    <w:rsid w:val="00E3220B"/>
    <w:rsid w:val="00E3225B"/>
    <w:rsid w:val="00E32291"/>
    <w:rsid w:val="00E323B7"/>
    <w:rsid w:val="00E32614"/>
    <w:rsid w:val="00E32623"/>
    <w:rsid w:val="00E32672"/>
    <w:rsid w:val="00E3285F"/>
    <w:rsid w:val="00E32ABC"/>
    <w:rsid w:val="00E32ACF"/>
    <w:rsid w:val="00E32AFF"/>
    <w:rsid w:val="00E32DD0"/>
    <w:rsid w:val="00E32EB2"/>
    <w:rsid w:val="00E32EBB"/>
    <w:rsid w:val="00E32FA8"/>
    <w:rsid w:val="00E32FF8"/>
    <w:rsid w:val="00E331E2"/>
    <w:rsid w:val="00E332D6"/>
    <w:rsid w:val="00E3353D"/>
    <w:rsid w:val="00E336BE"/>
    <w:rsid w:val="00E337F4"/>
    <w:rsid w:val="00E338CE"/>
    <w:rsid w:val="00E338F4"/>
    <w:rsid w:val="00E33A73"/>
    <w:rsid w:val="00E33C12"/>
    <w:rsid w:val="00E33C51"/>
    <w:rsid w:val="00E3421A"/>
    <w:rsid w:val="00E34531"/>
    <w:rsid w:val="00E3487B"/>
    <w:rsid w:val="00E34CBF"/>
    <w:rsid w:val="00E34E0C"/>
    <w:rsid w:val="00E34E1C"/>
    <w:rsid w:val="00E34EF6"/>
    <w:rsid w:val="00E34F6A"/>
    <w:rsid w:val="00E35113"/>
    <w:rsid w:val="00E351A0"/>
    <w:rsid w:val="00E353F4"/>
    <w:rsid w:val="00E35690"/>
    <w:rsid w:val="00E357B5"/>
    <w:rsid w:val="00E35848"/>
    <w:rsid w:val="00E35A06"/>
    <w:rsid w:val="00E35B61"/>
    <w:rsid w:val="00E35C95"/>
    <w:rsid w:val="00E36470"/>
    <w:rsid w:val="00E3694F"/>
    <w:rsid w:val="00E369B2"/>
    <w:rsid w:val="00E36B7E"/>
    <w:rsid w:val="00E36C46"/>
    <w:rsid w:val="00E36C4A"/>
    <w:rsid w:val="00E36F46"/>
    <w:rsid w:val="00E37084"/>
    <w:rsid w:val="00E3734F"/>
    <w:rsid w:val="00E373DC"/>
    <w:rsid w:val="00E3758E"/>
    <w:rsid w:val="00E3783B"/>
    <w:rsid w:val="00E37868"/>
    <w:rsid w:val="00E37994"/>
    <w:rsid w:val="00E37F4D"/>
    <w:rsid w:val="00E37FBE"/>
    <w:rsid w:val="00E4003A"/>
    <w:rsid w:val="00E40233"/>
    <w:rsid w:val="00E40318"/>
    <w:rsid w:val="00E405CC"/>
    <w:rsid w:val="00E40618"/>
    <w:rsid w:val="00E407BF"/>
    <w:rsid w:val="00E407FD"/>
    <w:rsid w:val="00E40835"/>
    <w:rsid w:val="00E40A99"/>
    <w:rsid w:val="00E40C0D"/>
    <w:rsid w:val="00E40C95"/>
    <w:rsid w:val="00E40D12"/>
    <w:rsid w:val="00E40E15"/>
    <w:rsid w:val="00E40E2E"/>
    <w:rsid w:val="00E410E0"/>
    <w:rsid w:val="00E4122A"/>
    <w:rsid w:val="00E41298"/>
    <w:rsid w:val="00E4150D"/>
    <w:rsid w:val="00E41680"/>
    <w:rsid w:val="00E418F6"/>
    <w:rsid w:val="00E41942"/>
    <w:rsid w:val="00E41CF2"/>
    <w:rsid w:val="00E41D0A"/>
    <w:rsid w:val="00E41D6F"/>
    <w:rsid w:val="00E41FC3"/>
    <w:rsid w:val="00E4204B"/>
    <w:rsid w:val="00E424FC"/>
    <w:rsid w:val="00E42705"/>
    <w:rsid w:val="00E42B9D"/>
    <w:rsid w:val="00E42F74"/>
    <w:rsid w:val="00E42FE8"/>
    <w:rsid w:val="00E431D0"/>
    <w:rsid w:val="00E432EB"/>
    <w:rsid w:val="00E43582"/>
    <w:rsid w:val="00E4364D"/>
    <w:rsid w:val="00E4372C"/>
    <w:rsid w:val="00E43907"/>
    <w:rsid w:val="00E43A5B"/>
    <w:rsid w:val="00E43AD3"/>
    <w:rsid w:val="00E43B33"/>
    <w:rsid w:val="00E441C7"/>
    <w:rsid w:val="00E4429A"/>
    <w:rsid w:val="00E442C2"/>
    <w:rsid w:val="00E44462"/>
    <w:rsid w:val="00E44566"/>
    <w:rsid w:val="00E446E4"/>
    <w:rsid w:val="00E44967"/>
    <w:rsid w:val="00E449BE"/>
    <w:rsid w:val="00E449C3"/>
    <w:rsid w:val="00E44A45"/>
    <w:rsid w:val="00E44B4D"/>
    <w:rsid w:val="00E44D0E"/>
    <w:rsid w:val="00E44ED3"/>
    <w:rsid w:val="00E44FDD"/>
    <w:rsid w:val="00E4533B"/>
    <w:rsid w:val="00E4564E"/>
    <w:rsid w:val="00E456AA"/>
    <w:rsid w:val="00E459E0"/>
    <w:rsid w:val="00E45AE4"/>
    <w:rsid w:val="00E45C72"/>
    <w:rsid w:val="00E45ECC"/>
    <w:rsid w:val="00E46249"/>
    <w:rsid w:val="00E462BC"/>
    <w:rsid w:val="00E46323"/>
    <w:rsid w:val="00E46331"/>
    <w:rsid w:val="00E464E5"/>
    <w:rsid w:val="00E46678"/>
    <w:rsid w:val="00E466B2"/>
    <w:rsid w:val="00E46C7E"/>
    <w:rsid w:val="00E46F15"/>
    <w:rsid w:val="00E470E1"/>
    <w:rsid w:val="00E47227"/>
    <w:rsid w:val="00E47616"/>
    <w:rsid w:val="00E4772F"/>
    <w:rsid w:val="00E47F03"/>
    <w:rsid w:val="00E47F28"/>
    <w:rsid w:val="00E50027"/>
    <w:rsid w:val="00E503CE"/>
    <w:rsid w:val="00E50528"/>
    <w:rsid w:val="00E5061A"/>
    <w:rsid w:val="00E50763"/>
    <w:rsid w:val="00E50929"/>
    <w:rsid w:val="00E50A15"/>
    <w:rsid w:val="00E50A22"/>
    <w:rsid w:val="00E50ACE"/>
    <w:rsid w:val="00E50FA8"/>
    <w:rsid w:val="00E50FAE"/>
    <w:rsid w:val="00E51017"/>
    <w:rsid w:val="00E51049"/>
    <w:rsid w:val="00E510A2"/>
    <w:rsid w:val="00E51201"/>
    <w:rsid w:val="00E51377"/>
    <w:rsid w:val="00E514FD"/>
    <w:rsid w:val="00E51619"/>
    <w:rsid w:val="00E51680"/>
    <w:rsid w:val="00E51920"/>
    <w:rsid w:val="00E51966"/>
    <w:rsid w:val="00E51C18"/>
    <w:rsid w:val="00E51C33"/>
    <w:rsid w:val="00E51EE6"/>
    <w:rsid w:val="00E52122"/>
    <w:rsid w:val="00E523D8"/>
    <w:rsid w:val="00E527ED"/>
    <w:rsid w:val="00E52877"/>
    <w:rsid w:val="00E528DC"/>
    <w:rsid w:val="00E52A06"/>
    <w:rsid w:val="00E52A2B"/>
    <w:rsid w:val="00E52B83"/>
    <w:rsid w:val="00E52C08"/>
    <w:rsid w:val="00E52EBA"/>
    <w:rsid w:val="00E531F6"/>
    <w:rsid w:val="00E531FB"/>
    <w:rsid w:val="00E53428"/>
    <w:rsid w:val="00E534A6"/>
    <w:rsid w:val="00E5369E"/>
    <w:rsid w:val="00E5391B"/>
    <w:rsid w:val="00E53C36"/>
    <w:rsid w:val="00E53DA7"/>
    <w:rsid w:val="00E53EA5"/>
    <w:rsid w:val="00E53FF9"/>
    <w:rsid w:val="00E540AA"/>
    <w:rsid w:val="00E541B3"/>
    <w:rsid w:val="00E5421D"/>
    <w:rsid w:val="00E544BE"/>
    <w:rsid w:val="00E545C9"/>
    <w:rsid w:val="00E54652"/>
    <w:rsid w:val="00E546AE"/>
    <w:rsid w:val="00E548E6"/>
    <w:rsid w:val="00E54D27"/>
    <w:rsid w:val="00E54E15"/>
    <w:rsid w:val="00E5502A"/>
    <w:rsid w:val="00E550A5"/>
    <w:rsid w:val="00E55104"/>
    <w:rsid w:val="00E554FF"/>
    <w:rsid w:val="00E55544"/>
    <w:rsid w:val="00E55573"/>
    <w:rsid w:val="00E555AB"/>
    <w:rsid w:val="00E55696"/>
    <w:rsid w:val="00E558A3"/>
    <w:rsid w:val="00E558F4"/>
    <w:rsid w:val="00E55908"/>
    <w:rsid w:val="00E559CB"/>
    <w:rsid w:val="00E55AAD"/>
    <w:rsid w:val="00E56009"/>
    <w:rsid w:val="00E56084"/>
    <w:rsid w:val="00E56141"/>
    <w:rsid w:val="00E56362"/>
    <w:rsid w:val="00E565E8"/>
    <w:rsid w:val="00E56626"/>
    <w:rsid w:val="00E569F5"/>
    <w:rsid w:val="00E56FC3"/>
    <w:rsid w:val="00E575CF"/>
    <w:rsid w:val="00E576BA"/>
    <w:rsid w:val="00E57AE7"/>
    <w:rsid w:val="00E57B88"/>
    <w:rsid w:val="00E57BA5"/>
    <w:rsid w:val="00E57D4C"/>
    <w:rsid w:val="00E57DA7"/>
    <w:rsid w:val="00E57F2E"/>
    <w:rsid w:val="00E60179"/>
    <w:rsid w:val="00E601AE"/>
    <w:rsid w:val="00E601FF"/>
    <w:rsid w:val="00E602FD"/>
    <w:rsid w:val="00E6036C"/>
    <w:rsid w:val="00E603A1"/>
    <w:rsid w:val="00E60591"/>
    <w:rsid w:val="00E60780"/>
    <w:rsid w:val="00E60805"/>
    <w:rsid w:val="00E60BD9"/>
    <w:rsid w:val="00E60DE4"/>
    <w:rsid w:val="00E60EC7"/>
    <w:rsid w:val="00E60ECD"/>
    <w:rsid w:val="00E60F22"/>
    <w:rsid w:val="00E60F8A"/>
    <w:rsid w:val="00E6101A"/>
    <w:rsid w:val="00E610FA"/>
    <w:rsid w:val="00E6115A"/>
    <w:rsid w:val="00E61387"/>
    <w:rsid w:val="00E615ED"/>
    <w:rsid w:val="00E61AD9"/>
    <w:rsid w:val="00E61B6C"/>
    <w:rsid w:val="00E61CB6"/>
    <w:rsid w:val="00E61DDE"/>
    <w:rsid w:val="00E6209A"/>
    <w:rsid w:val="00E621F4"/>
    <w:rsid w:val="00E6222D"/>
    <w:rsid w:val="00E62379"/>
    <w:rsid w:val="00E6242A"/>
    <w:rsid w:val="00E62438"/>
    <w:rsid w:val="00E62460"/>
    <w:rsid w:val="00E62867"/>
    <w:rsid w:val="00E62AF4"/>
    <w:rsid w:val="00E62B49"/>
    <w:rsid w:val="00E62BB9"/>
    <w:rsid w:val="00E62EB7"/>
    <w:rsid w:val="00E62EF0"/>
    <w:rsid w:val="00E62EFB"/>
    <w:rsid w:val="00E62F95"/>
    <w:rsid w:val="00E62FA9"/>
    <w:rsid w:val="00E6316B"/>
    <w:rsid w:val="00E6364F"/>
    <w:rsid w:val="00E63725"/>
    <w:rsid w:val="00E63805"/>
    <w:rsid w:val="00E638D0"/>
    <w:rsid w:val="00E639AF"/>
    <w:rsid w:val="00E63B5D"/>
    <w:rsid w:val="00E63E3D"/>
    <w:rsid w:val="00E63F1A"/>
    <w:rsid w:val="00E63FB4"/>
    <w:rsid w:val="00E63FD7"/>
    <w:rsid w:val="00E64047"/>
    <w:rsid w:val="00E64261"/>
    <w:rsid w:val="00E6471C"/>
    <w:rsid w:val="00E64E04"/>
    <w:rsid w:val="00E64FB5"/>
    <w:rsid w:val="00E650A8"/>
    <w:rsid w:val="00E650F6"/>
    <w:rsid w:val="00E6527A"/>
    <w:rsid w:val="00E652CF"/>
    <w:rsid w:val="00E6562D"/>
    <w:rsid w:val="00E65634"/>
    <w:rsid w:val="00E656A9"/>
    <w:rsid w:val="00E65D32"/>
    <w:rsid w:val="00E65E56"/>
    <w:rsid w:val="00E65E61"/>
    <w:rsid w:val="00E66015"/>
    <w:rsid w:val="00E6603C"/>
    <w:rsid w:val="00E6609D"/>
    <w:rsid w:val="00E660A7"/>
    <w:rsid w:val="00E66289"/>
    <w:rsid w:val="00E662A0"/>
    <w:rsid w:val="00E6641D"/>
    <w:rsid w:val="00E66453"/>
    <w:rsid w:val="00E6666C"/>
    <w:rsid w:val="00E66A5D"/>
    <w:rsid w:val="00E66D77"/>
    <w:rsid w:val="00E66EFD"/>
    <w:rsid w:val="00E66FC8"/>
    <w:rsid w:val="00E673C1"/>
    <w:rsid w:val="00E67406"/>
    <w:rsid w:val="00E6744D"/>
    <w:rsid w:val="00E676FE"/>
    <w:rsid w:val="00E677AE"/>
    <w:rsid w:val="00E67A30"/>
    <w:rsid w:val="00E67AA5"/>
    <w:rsid w:val="00E67B0D"/>
    <w:rsid w:val="00E67CF0"/>
    <w:rsid w:val="00E67D2E"/>
    <w:rsid w:val="00E67E4B"/>
    <w:rsid w:val="00E67F96"/>
    <w:rsid w:val="00E70060"/>
    <w:rsid w:val="00E7016D"/>
    <w:rsid w:val="00E70271"/>
    <w:rsid w:val="00E70322"/>
    <w:rsid w:val="00E706FC"/>
    <w:rsid w:val="00E70700"/>
    <w:rsid w:val="00E707F9"/>
    <w:rsid w:val="00E7086B"/>
    <w:rsid w:val="00E70C85"/>
    <w:rsid w:val="00E70C9A"/>
    <w:rsid w:val="00E70F16"/>
    <w:rsid w:val="00E70F2F"/>
    <w:rsid w:val="00E7123A"/>
    <w:rsid w:val="00E71550"/>
    <w:rsid w:val="00E71670"/>
    <w:rsid w:val="00E719A6"/>
    <w:rsid w:val="00E71B14"/>
    <w:rsid w:val="00E71DB2"/>
    <w:rsid w:val="00E71E68"/>
    <w:rsid w:val="00E720AE"/>
    <w:rsid w:val="00E720DF"/>
    <w:rsid w:val="00E72216"/>
    <w:rsid w:val="00E72467"/>
    <w:rsid w:val="00E7249F"/>
    <w:rsid w:val="00E72601"/>
    <w:rsid w:val="00E72703"/>
    <w:rsid w:val="00E72A31"/>
    <w:rsid w:val="00E72B6F"/>
    <w:rsid w:val="00E72B74"/>
    <w:rsid w:val="00E72EB2"/>
    <w:rsid w:val="00E72F55"/>
    <w:rsid w:val="00E73512"/>
    <w:rsid w:val="00E73702"/>
    <w:rsid w:val="00E73ACA"/>
    <w:rsid w:val="00E73B7F"/>
    <w:rsid w:val="00E73DD5"/>
    <w:rsid w:val="00E73EB3"/>
    <w:rsid w:val="00E73EC6"/>
    <w:rsid w:val="00E741B6"/>
    <w:rsid w:val="00E744B7"/>
    <w:rsid w:val="00E744D0"/>
    <w:rsid w:val="00E74743"/>
    <w:rsid w:val="00E74AFB"/>
    <w:rsid w:val="00E74C64"/>
    <w:rsid w:val="00E74FE8"/>
    <w:rsid w:val="00E75112"/>
    <w:rsid w:val="00E752F3"/>
    <w:rsid w:val="00E75330"/>
    <w:rsid w:val="00E7543E"/>
    <w:rsid w:val="00E75665"/>
    <w:rsid w:val="00E75C2F"/>
    <w:rsid w:val="00E75CBE"/>
    <w:rsid w:val="00E75E12"/>
    <w:rsid w:val="00E76136"/>
    <w:rsid w:val="00E764F8"/>
    <w:rsid w:val="00E76626"/>
    <w:rsid w:val="00E76F7B"/>
    <w:rsid w:val="00E76FA0"/>
    <w:rsid w:val="00E77071"/>
    <w:rsid w:val="00E7732E"/>
    <w:rsid w:val="00E77414"/>
    <w:rsid w:val="00E7741D"/>
    <w:rsid w:val="00E7764B"/>
    <w:rsid w:val="00E778AC"/>
    <w:rsid w:val="00E7792A"/>
    <w:rsid w:val="00E77A8D"/>
    <w:rsid w:val="00E77FE3"/>
    <w:rsid w:val="00E800C6"/>
    <w:rsid w:val="00E800E3"/>
    <w:rsid w:val="00E80157"/>
    <w:rsid w:val="00E801A6"/>
    <w:rsid w:val="00E8029C"/>
    <w:rsid w:val="00E802E0"/>
    <w:rsid w:val="00E802E5"/>
    <w:rsid w:val="00E80346"/>
    <w:rsid w:val="00E80396"/>
    <w:rsid w:val="00E805E0"/>
    <w:rsid w:val="00E8078E"/>
    <w:rsid w:val="00E807A3"/>
    <w:rsid w:val="00E807DF"/>
    <w:rsid w:val="00E808CA"/>
    <w:rsid w:val="00E80BDB"/>
    <w:rsid w:val="00E80EB8"/>
    <w:rsid w:val="00E810E5"/>
    <w:rsid w:val="00E8141F"/>
    <w:rsid w:val="00E8150A"/>
    <w:rsid w:val="00E815A4"/>
    <w:rsid w:val="00E817FE"/>
    <w:rsid w:val="00E819B9"/>
    <w:rsid w:val="00E82186"/>
    <w:rsid w:val="00E827E0"/>
    <w:rsid w:val="00E82A80"/>
    <w:rsid w:val="00E82B0D"/>
    <w:rsid w:val="00E83060"/>
    <w:rsid w:val="00E8310C"/>
    <w:rsid w:val="00E831FC"/>
    <w:rsid w:val="00E83240"/>
    <w:rsid w:val="00E83428"/>
    <w:rsid w:val="00E834CD"/>
    <w:rsid w:val="00E83A92"/>
    <w:rsid w:val="00E83C00"/>
    <w:rsid w:val="00E83C2F"/>
    <w:rsid w:val="00E83C4E"/>
    <w:rsid w:val="00E83D71"/>
    <w:rsid w:val="00E83DB2"/>
    <w:rsid w:val="00E83FDD"/>
    <w:rsid w:val="00E84134"/>
    <w:rsid w:val="00E841BA"/>
    <w:rsid w:val="00E84229"/>
    <w:rsid w:val="00E84392"/>
    <w:rsid w:val="00E843E0"/>
    <w:rsid w:val="00E84480"/>
    <w:rsid w:val="00E84494"/>
    <w:rsid w:val="00E84499"/>
    <w:rsid w:val="00E84778"/>
    <w:rsid w:val="00E848CC"/>
    <w:rsid w:val="00E84CE8"/>
    <w:rsid w:val="00E84D4A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913"/>
    <w:rsid w:val="00E85ABE"/>
    <w:rsid w:val="00E85C78"/>
    <w:rsid w:val="00E85E1E"/>
    <w:rsid w:val="00E85E77"/>
    <w:rsid w:val="00E861B9"/>
    <w:rsid w:val="00E8634A"/>
    <w:rsid w:val="00E86350"/>
    <w:rsid w:val="00E8639C"/>
    <w:rsid w:val="00E865DC"/>
    <w:rsid w:val="00E8669B"/>
    <w:rsid w:val="00E866EF"/>
    <w:rsid w:val="00E867E9"/>
    <w:rsid w:val="00E86A20"/>
    <w:rsid w:val="00E86AE1"/>
    <w:rsid w:val="00E86AF7"/>
    <w:rsid w:val="00E86BAC"/>
    <w:rsid w:val="00E86CC5"/>
    <w:rsid w:val="00E86E4E"/>
    <w:rsid w:val="00E86E66"/>
    <w:rsid w:val="00E86EB9"/>
    <w:rsid w:val="00E87334"/>
    <w:rsid w:val="00E873A9"/>
    <w:rsid w:val="00E873C3"/>
    <w:rsid w:val="00E873F8"/>
    <w:rsid w:val="00E8759E"/>
    <w:rsid w:val="00E8765C"/>
    <w:rsid w:val="00E87B05"/>
    <w:rsid w:val="00E87D45"/>
    <w:rsid w:val="00E87D4B"/>
    <w:rsid w:val="00E87D98"/>
    <w:rsid w:val="00E87DED"/>
    <w:rsid w:val="00E87E5F"/>
    <w:rsid w:val="00E901CB"/>
    <w:rsid w:val="00E901EC"/>
    <w:rsid w:val="00E90835"/>
    <w:rsid w:val="00E90926"/>
    <w:rsid w:val="00E909DE"/>
    <w:rsid w:val="00E90BBB"/>
    <w:rsid w:val="00E90CCF"/>
    <w:rsid w:val="00E90E42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1D42"/>
    <w:rsid w:val="00E920D7"/>
    <w:rsid w:val="00E920FD"/>
    <w:rsid w:val="00E9213F"/>
    <w:rsid w:val="00E92165"/>
    <w:rsid w:val="00E92399"/>
    <w:rsid w:val="00E923F3"/>
    <w:rsid w:val="00E9249A"/>
    <w:rsid w:val="00E926DF"/>
    <w:rsid w:val="00E927BF"/>
    <w:rsid w:val="00E92A8E"/>
    <w:rsid w:val="00E92ABB"/>
    <w:rsid w:val="00E92ABD"/>
    <w:rsid w:val="00E92BBD"/>
    <w:rsid w:val="00E92DCD"/>
    <w:rsid w:val="00E92E75"/>
    <w:rsid w:val="00E92E90"/>
    <w:rsid w:val="00E92EBE"/>
    <w:rsid w:val="00E93224"/>
    <w:rsid w:val="00E93562"/>
    <w:rsid w:val="00E93A0B"/>
    <w:rsid w:val="00E93AC4"/>
    <w:rsid w:val="00E93D45"/>
    <w:rsid w:val="00E94963"/>
    <w:rsid w:val="00E94A1C"/>
    <w:rsid w:val="00E94A82"/>
    <w:rsid w:val="00E94BBA"/>
    <w:rsid w:val="00E95090"/>
    <w:rsid w:val="00E9553E"/>
    <w:rsid w:val="00E95628"/>
    <w:rsid w:val="00E9571F"/>
    <w:rsid w:val="00E95B31"/>
    <w:rsid w:val="00E95B74"/>
    <w:rsid w:val="00E95D11"/>
    <w:rsid w:val="00E95DAB"/>
    <w:rsid w:val="00E96099"/>
    <w:rsid w:val="00E960AB"/>
    <w:rsid w:val="00E962ED"/>
    <w:rsid w:val="00E9643E"/>
    <w:rsid w:val="00E9652E"/>
    <w:rsid w:val="00E9676C"/>
    <w:rsid w:val="00E967C3"/>
    <w:rsid w:val="00E968B0"/>
    <w:rsid w:val="00E969E5"/>
    <w:rsid w:val="00E96A46"/>
    <w:rsid w:val="00E96CD2"/>
    <w:rsid w:val="00E96CE4"/>
    <w:rsid w:val="00E96EF7"/>
    <w:rsid w:val="00E96EFB"/>
    <w:rsid w:val="00E96F82"/>
    <w:rsid w:val="00E96FB4"/>
    <w:rsid w:val="00E972A9"/>
    <w:rsid w:val="00E97357"/>
    <w:rsid w:val="00E973AA"/>
    <w:rsid w:val="00E9754E"/>
    <w:rsid w:val="00E9761E"/>
    <w:rsid w:val="00E97883"/>
    <w:rsid w:val="00E978BE"/>
    <w:rsid w:val="00E97AEC"/>
    <w:rsid w:val="00E97CCE"/>
    <w:rsid w:val="00E97D11"/>
    <w:rsid w:val="00EA012B"/>
    <w:rsid w:val="00EA01ED"/>
    <w:rsid w:val="00EA0264"/>
    <w:rsid w:val="00EA03C8"/>
    <w:rsid w:val="00EA0696"/>
    <w:rsid w:val="00EA071C"/>
    <w:rsid w:val="00EA0ECE"/>
    <w:rsid w:val="00EA1024"/>
    <w:rsid w:val="00EA12F8"/>
    <w:rsid w:val="00EA145B"/>
    <w:rsid w:val="00EA1473"/>
    <w:rsid w:val="00EA15AF"/>
    <w:rsid w:val="00EA161F"/>
    <w:rsid w:val="00EA169D"/>
    <w:rsid w:val="00EA1831"/>
    <w:rsid w:val="00EA18D2"/>
    <w:rsid w:val="00EA1958"/>
    <w:rsid w:val="00EA1B0F"/>
    <w:rsid w:val="00EA1B44"/>
    <w:rsid w:val="00EA1BAB"/>
    <w:rsid w:val="00EA1C8D"/>
    <w:rsid w:val="00EA1CF9"/>
    <w:rsid w:val="00EA1D6E"/>
    <w:rsid w:val="00EA1E1D"/>
    <w:rsid w:val="00EA1E65"/>
    <w:rsid w:val="00EA1EC6"/>
    <w:rsid w:val="00EA21E9"/>
    <w:rsid w:val="00EA2214"/>
    <w:rsid w:val="00EA248E"/>
    <w:rsid w:val="00EA2793"/>
    <w:rsid w:val="00EA2A4A"/>
    <w:rsid w:val="00EA2A8B"/>
    <w:rsid w:val="00EA2BBE"/>
    <w:rsid w:val="00EA2DE3"/>
    <w:rsid w:val="00EA323C"/>
    <w:rsid w:val="00EA3364"/>
    <w:rsid w:val="00EA336D"/>
    <w:rsid w:val="00EA3728"/>
    <w:rsid w:val="00EA39CC"/>
    <w:rsid w:val="00EA39F4"/>
    <w:rsid w:val="00EA3AE5"/>
    <w:rsid w:val="00EA3B3F"/>
    <w:rsid w:val="00EA3B99"/>
    <w:rsid w:val="00EA3C08"/>
    <w:rsid w:val="00EA41DA"/>
    <w:rsid w:val="00EA41EA"/>
    <w:rsid w:val="00EA4285"/>
    <w:rsid w:val="00EA4360"/>
    <w:rsid w:val="00EA4411"/>
    <w:rsid w:val="00EA462B"/>
    <w:rsid w:val="00EA4679"/>
    <w:rsid w:val="00EA46E6"/>
    <w:rsid w:val="00EA46EA"/>
    <w:rsid w:val="00EA4787"/>
    <w:rsid w:val="00EA4A4B"/>
    <w:rsid w:val="00EA4DBE"/>
    <w:rsid w:val="00EA4FCE"/>
    <w:rsid w:val="00EA5032"/>
    <w:rsid w:val="00EA5060"/>
    <w:rsid w:val="00EA50BC"/>
    <w:rsid w:val="00EA5392"/>
    <w:rsid w:val="00EA562F"/>
    <w:rsid w:val="00EA57C6"/>
    <w:rsid w:val="00EA5BB2"/>
    <w:rsid w:val="00EA5D6D"/>
    <w:rsid w:val="00EA5DCB"/>
    <w:rsid w:val="00EA6032"/>
    <w:rsid w:val="00EA60D4"/>
    <w:rsid w:val="00EA618F"/>
    <w:rsid w:val="00EA6440"/>
    <w:rsid w:val="00EA658B"/>
    <w:rsid w:val="00EA677A"/>
    <w:rsid w:val="00EA68F3"/>
    <w:rsid w:val="00EA6EFB"/>
    <w:rsid w:val="00EA7128"/>
    <w:rsid w:val="00EA7382"/>
    <w:rsid w:val="00EA740D"/>
    <w:rsid w:val="00EA76F0"/>
    <w:rsid w:val="00EA7C9D"/>
    <w:rsid w:val="00EA7DEE"/>
    <w:rsid w:val="00EA7F38"/>
    <w:rsid w:val="00EB008F"/>
    <w:rsid w:val="00EB012D"/>
    <w:rsid w:val="00EB02F7"/>
    <w:rsid w:val="00EB036B"/>
    <w:rsid w:val="00EB043C"/>
    <w:rsid w:val="00EB0561"/>
    <w:rsid w:val="00EB05F3"/>
    <w:rsid w:val="00EB0C3B"/>
    <w:rsid w:val="00EB0C68"/>
    <w:rsid w:val="00EB0CB7"/>
    <w:rsid w:val="00EB0CF0"/>
    <w:rsid w:val="00EB113B"/>
    <w:rsid w:val="00EB13D8"/>
    <w:rsid w:val="00EB1502"/>
    <w:rsid w:val="00EB1638"/>
    <w:rsid w:val="00EB198C"/>
    <w:rsid w:val="00EB1A09"/>
    <w:rsid w:val="00EB1BF6"/>
    <w:rsid w:val="00EB1D31"/>
    <w:rsid w:val="00EB1D5A"/>
    <w:rsid w:val="00EB1F2D"/>
    <w:rsid w:val="00EB1FD4"/>
    <w:rsid w:val="00EB20F3"/>
    <w:rsid w:val="00EB22BB"/>
    <w:rsid w:val="00EB27FB"/>
    <w:rsid w:val="00EB2927"/>
    <w:rsid w:val="00EB36BA"/>
    <w:rsid w:val="00EB38FC"/>
    <w:rsid w:val="00EB3B94"/>
    <w:rsid w:val="00EB3E18"/>
    <w:rsid w:val="00EB3E7C"/>
    <w:rsid w:val="00EB3F62"/>
    <w:rsid w:val="00EB40AE"/>
    <w:rsid w:val="00EB4290"/>
    <w:rsid w:val="00EB43A6"/>
    <w:rsid w:val="00EB467B"/>
    <w:rsid w:val="00EB471B"/>
    <w:rsid w:val="00EB48C4"/>
    <w:rsid w:val="00EB4936"/>
    <w:rsid w:val="00EB4DE6"/>
    <w:rsid w:val="00EB4ED2"/>
    <w:rsid w:val="00EB500B"/>
    <w:rsid w:val="00EB50A1"/>
    <w:rsid w:val="00EB5127"/>
    <w:rsid w:val="00EB51CE"/>
    <w:rsid w:val="00EB5283"/>
    <w:rsid w:val="00EB5296"/>
    <w:rsid w:val="00EB534B"/>
    <w:rsid w:val="00EB53A1"/>
    <w:rsid w:val="00EB576E"/>
    <w:rsid w:val="00EB588D"/>
    <w:rsid w:val="00EB59AE"/>
    <w:rsid w:val="00EB5B9B"/>
    <w:rsid w:val="00EB5D5E"/>
    <w:rsid w:val="00EB6281"/>
    <w:rsid w:val="00EB628A"/>
    <w:rsid w:val="00EB6314"/>
    <w:rsid w:val="00EB64D3"/>
    <w:rsid w:val="00EB65D5"/>
    <w:rsid w:val="00EB6639"/>
    <w:rsid w:val="00EB685A"/>
    <w:rsid w:val="00EB69C8"/>
    <w:rsid w:val="00EB6ACC"/>
    <w:rsid w:val="00EB6B7D"/>
    <w:rsid w:val="00EB6DCF"/>
    <w:rsid w:val="00EB6F25"/>
    <w:rsid w:val="00EB6FC2"/>
    <w:rsid w:val="00EB7008"/>
    <w:rsid w:val="00EB72ED"/>
    <w:rsid w:val="00EB749A"/>
    <w:rsid w:val="00EB7562"/>
    <w:rsid w:val="00EB75B3"/>
    <w:rsid w:val="00EB7821"/>
    <w:rsid w:val="00EB7A58"/>
    <w:rsid w:val="00EB7A9C"/>
    <w:rsid w:val="00EB7F24"/>
    <w:rsid w:val="00EB7FAD"/>
    <w:rsid w:val="00EB7FC6"/>
    <w:rsid w:val="00EC0024"/>
    <w:rsid w:val="00EC0095"/>
    <w:rsid w:val="00EC0366"/>
    <w:rsid w:val="00EC036D"/>
    <w:rsid w:val="00EC0761"/>
    <w:rsid w:val="00EC083D"/>
    <w:rsid w:val="00EC08AD"/>
    <w:rsid w:val="00EC08F6"/>
    <w:rsid w:val="00EC08FB"/>
    <w:rsid w:val="00EC0B81"/>
    <w:rsid w:val="00EC1059"/>
    <w:rsid w:val="00EC115D"/>
    <w:rsid w:val="00EC1269"/>
    <w:rsid w:val="00EC1367"/>
    <w:rsid w:val="00EC16C1"/>
    <w:rsid w:val="00EC16C2"/>
    <w:rsid w:val="00EC18D8"/>
    <w:rsid w:val="00EC1B08"/>
    <w:rsid w:val="00EC1B38"/>
    <w:rsid w:val="00EC1D7C"/>
    <w:rsid w:val="00EC20F1"/>
    <w:rsid w:val="00EC21C8"/>
    <w:rsid w:val="00EC2328"/>
    <w:rsid w:val="00EC23F6"/>
    <w:rsid w:val="00EC2620"/>
    <w:rsid w:val="00EC276F"/>
    <w:rsid w:val="00EC277B"/>
    <w:rsid w:val="00EC2883"/>
    <w:rsid w:val="00EC28A2"/>
    <w:rsid w:val="00EC298E"/>
    <w:rsid w:val="00EC2CAD"/>
    <w:rsid w:val="00EC2F70"/>
    <w:rsid w:val="00EC3206"/>
    <w:rsid w:val="00EC3591"/>
    <w:rsid w:val="00EC35C4"/>
    <w:rsid w:val="00EC3662"/>
    <w:rsid w:val="00EC386A"/>
    <w:rsid w:val="00EC3B28"/>
    <w:rsid w:val="00EC3B91"/>
    <w:rsid w:val="00EC3BF7"/>
    <w:rsid w:val="00EC3DBC"/>
    <w:rsid w:val="00EC3DEB"/>
    <w:rsid w:val="00EC3E30"/>
    <w:rsid w:val="00EC3F1F"/>
    <w:rsid w:val="00EC41D8"/>
    <w:rsid w:val="00EC4450"/>
    <w:rsid w:val="00EC451F"/>
    <w:rsid w:val="00EC4661"/>
    <w:rsid w:val="00EC46E1"/>
    <w:rsid w:val="00EC49BA"/>
    <w:rsid w:val="00EC4CC1"/>
    <w:rsid w:val="00EC4CF6"/>
    <w:rsid w:val="00EC4F91"/>
    <w:rsid w:val="00EC5018"/>
    <w:rsid w:val="00EC5164"/>
    <w:rsid w:val="00EC51B1"/>
    <w:rsid w:val="00EC537A"/>
    <w:rsid w:val="00EC5613"/>
    <w:rsid w:val="00EC574B"/>
    <w:rsid w:val="00EC5966"/>
    <w:rsid w:val="00EC5A32"/>
    <w:rsid w:val="00EC5C56"/>
    <w:rsid w:val="00EC5C8A"/>
    <w:rsid w:val="00EC5DBA"/>
    <w:rsid w:val="00EC5FB1"/>
    <w:rsid w:val="00EC62E2"/>
    <w:rsid w:val="00EC6350"/>
    <w:rsid w:val="00EC6585"/>
    <w:rsid w:val="00EC67BD"/>
    <w:rsid w:val="00EC69DE"/>
    <w:rsid w:val="00EC69EB"/>
    <w:rsid w:val="00EC69EE"/>
    <w:rsid w:val="00EC6CC7"/>
    <w:rsid w:val="00EC6F69"/>
    <w:rsid w:val="00EC7514"/>
    <w:rsid w:val="00EC7596"/>
    <w:rsid w:val="00EC75CF"/>
    <w:rsid w:val="00EC7699"/>
    <w:rsid w:val="00EC7769"/>
    <w:rsid w:val="00EC797B"/>
    <w:rsid w:val="00EC7B48"/>
    <w:rsid w:val="00EC7B8C"/>
    <w:rsid w:val="00EC7CBF"/>
    <w:rsid w:val="00ED00A6"/>
    <w:rsid w:val="00ED071F"/>
    <w:rsid w:val="00ED0930"/>
    <w:rsid w:val="00ED0AC7"/>
    <w:rsid w:val="00ED0BCF"/>
    <w:rsid w:val="00ED0DBD"/>
    <w:rsid w:val="00ED10BD"/>
    <w:rsid w:val="00ED1162"/>
    <w:rsid w:val="00ED1299"/>
    <w:rsid w:val="00ED13F8"/>
    <w:rsid w:val="00ED16C4"/>
    <w:rsid w:val="00ED17DA"/>
    <w:rsid w:val="00ED18AE"/>
    <w:rsid w:val="00ED1984"/>
    <w:rsid w:val="00ED1BBA"/>
    <w:rsid w:val="00ED1BC1"/>
    <w:rsid w:val="00ED1CE0"/>
    <w:rsid w:val="00ED1D0B"/>
    <w:rsid w:val="00ED1D9C"/>
    <w:rsid w:val="00ED1EC3"/>
    <w:rsid w:val="00ED22B7"/>
    <w:rsid w:val="00ED235F"/>
    <w:rsid w:val="00ED2483"/>
    <w:rsid w:val="00ED24A1"/>
    <w:rsid w:val="00ED2614"/>
    <w:rsid w:val="00ED26E4"/>
    <w:rsid w:val="00ED2A51"/>
    <w:rsid w:val="00ED2A5C"/>
    <w:rsid w:val="00ED2C1D"/>
    <w:rsid w:val="00ED2D34"/>
    <w:rsid w:val="00ED2D47"/>
    <w:rsid w:val="00ED3014"/>
    <w:rsid w:val="00ED398E"/>
    <w:rsid w:val="00ED3ADE"/>
    <w:rsid w:val="00ED3B31"/>
    <w:rsid w:val="00ED3B42"/>
    <w:rsid w:val="00ED3B47"/>
    <w:rsid w:val="00ED3B7F"/>
    <w:rsid w:val="00ED3E58"/>
    <w:rsid w:val="00ED3F40"/>
    <w:rsid w:val="00ED3F4E"/>
    <w:rsid w:val="00ED41D9"/>
    <w:rsid w:val="00ED4232"/>
    <w:rsid w:val="00ED4396"/>
    <w:rsid w:val="00ED44D1"/>
    <w:rsid w:val="00ED462D"/>
    <w:rsid w:val="00ED4660"/>
    <w:rsid w:val="00ED4772"/>
    <w:rsid w:val="00ED47DD"/>
    <w:rsid w:val="00ED4C2C"/>
    <w:rsid w:val="00ED4C9B"/>
    <w:rsid w:val="00ED4CF5"/>
    <w:rsid w:val="00ED4D99"/>
    <w:rsid w:val="00ED4DA1"/>
    <w:rsid w:val="00ED4E20"/>
    <w:rsid w:val="00ED4EB7"/>
    <w:rsid w:val="00ED4FF7"/>
    <w:rsid w:val="00ED5097"/>
    <w:rsid w:val="00ED5173"/>
    <w:rsid w:val="00ED51A7"/>
    <w:rsid w:val="00ED5303"/>
    <w:rsid w:val="00ED53BB"/>
    <w:rsid w:val="00ED53E9"/>
    <w:rsid w:val="00ED5508"/>
    <w:rsid w:val="00ED554D"/>
    <w:rsid w:val="00ED564A"/>
    <w:rsid w:val="00ED57F8"/>
    <w:rsid w:val="00ED597A"/>
    <w:rsid w:val="00ED5CA8"/>
    <w:rsid w:val="00ED5D84"/>
    <w:rsid w:val="00ED6035"/>
    <w:rsid w:val="00ED6133"/>
    <w:rsid w:val="00ED664A"/>
    <w:rsid w:val="00ED667C"/>
    <w:rsid w:val="00ED66F0"/>
    <w:rsid w:val="00ED6A70"/>
    <w:rsid w:val="00ED6D2E"/>
    <w:rsid w:val="00ED6DEA"/>
    <w:rsid w:val="00ED6ED4"/>
    <w:rsid w:val="00ED70D0"/>
    <w:rsid w:val="00ED7290"/>
    <w:rsid w:val="00ED75AF"/>
    <w:rsid w:val="00ED760E"/>
    <w:rsid w:val="00ED762E"/>
    <w:rsid w:val="00ED7668"/>
    <w:rsid w:val="00ED78DC"/>
    <w:rsid w:val="00ED792B"/>
    <w:rsid w:val="00ED7AB9"/>
    <w:rsid w:val="00ED7AF5"/>
    <w:rsid w:val="00ED7B89"/>
    <w:rsid w:val="00ED7CBD"/>
    <w:rsid w:val="00ED7D8C"/>
    <w:rsid w:val="00ED7F2E"/>
    <w:rsid w:val="00ED7FC7"/>
    <w:rsid w:val="00EE0090"/>
    <w:rsid w:val="00EE00F4"/>
    <w:rsid w:val="00EE0178"/>
    <w:rsid w:val="00EE029B"/>
    <w:rsid w:val="00EE02E9"/>
    <w:rsid w:val="00EE0418"/>
    <w:rsid w:val="00EE05CA"/>
    <w:rsid w:val="00EE066D"/>
    <w:rsid w:val="00EE073F"/>
    <w:rsid w:val="00EE08E9"/>
    <w:rsid w:val="00EE0A9C"/>
    <w:rsid w:val="00EE0BA9"/>
    <w:rsid w:val="00EE0C77"/>
    <w:rsid w:val="00EE0E59"/>
    <w:rsid w:val="00EE1223"/>
    <w:rsid w:val="00EE12B7"/>
    <w:rsid w:val="00EE1560"/>
    <w:rsid w:val="00EE1651"/>
    <w:rsid w:val="00EE1652"/>
    <w:rsid w:val="00EE17DC"/>
    <w:rsid w:val="00EE1ADB"/>
    <w:rsid w:val="00EE1BCE"/>
    <w:rsid w:val="00EE1E41"/>
    <w:rsid w:val="00EE22CE"/>
    <w:rsid w:val="00EE22D2"/>
    <w:rsid w:val="00EE2586"/>
    <w:rsid w:val="00EE26A4"/>
    <w:rsid w:val="00EE28E3"/>
    <w:rsid w:val="00EE2A8A"/>
    <w:rsid w:val="00EE2E84"/>
    <w:rsid w:val="00EE2F05"/>
    <w:rsid w:val="00EE367A"/>
    <w:rsid w:val="00EE36D9"/>
    <w:rsid w:val="00EE3925"/>
    <w:rsid w:val="00EE3A64"/>
    <w:rsid w:val="00EE3A83"/>
    <w:rsid w:val="00EE41A6"/>
    <w:rsid w:val="00EE4312"/>
    <w:rsid w:val="00EE4319"/>
    <w:rsid w:val="00EE4698"/>
    <w:rsid w:val="00EE46EA"/>
    <w:rsid w:val="00EE480D"/>
    <w:rsid w:val="00EE49BD"/>
    <w:rsid w:val="00EE4A01"/>
    <w:rsid w:val="00EE4B08"/>
    <w:rsid w:val="00EE4BBD"/>
    <w:rsid w:val="00EE4DC4"/>
    <w:rsid w:val="00EE4EA9"/>
    <w:rsid w:val="00EE4F29"/>
    <w:rsid w:val="00EE5033"/>
    <w:rsid w:val="00EE527C"/>
    <w:rsid w:val="00EE55E4"/>
    <w:rsid w:val="00EE5614"/>
    <w:rsid w:val="00EE577A"/>
    <w:rsid w:val="00EE590B"/>
    <w:rsid w:val="00EE5A3D"/>
    <w:rsid w:val="00EE5CCB"/>
    <w:rsid w:val="00EE5CF2"/>
    <w:rsid w:val="00EE5DFF"/>
    <w:rsid w:val="00EE5ECA"/>
    <w:rsid w:val="00EE6127"/>
    <w:rsid w:val="00EE62C1"/>
    <w:rsid w:val="00EE6693"/>
    <w:rsid w:val="00EE6754"/>
    <w:rsid w:val="00EE6985"/>
    <w:rsid w:val="00EE69CA"/>
    <w:rsid w:val="00EE69D5"/>
    <w:rsid w:val="00EE6C0E"/>
    <w:rsid w:val="00EE6C73"/>
    <w:rsid w:val="00EE6CD4"/>
    <w:rsid w:val="00EE6FC9"/>
    <w:rsid w:val="00EE7225"/>
    <w:rsid w:val="00EE77BF"/>
    <w:rsid w:val="00EE7931"/>
    <w:rsid w:val="00EE7AE4"/>
    <w:rsid w:val="00EE7C8F"/>
    <w:rsid w:val="00EE7CED"/>
    <w:rsid w:val="00EE7EB8"/>
    <w:rsid w:val="00EE7F03"/>
    <w:rsid w:val="00EF0317"/>
    <w:rsid w:val="00EF0499"/>
    <w:rsid w:val="00EF0782"/>
    <w:rsid w:val="00EF0784"/>
    <w:rsid w:val="00EF07B1"/>
    <w:rsid w:val="00EF0A0F"/>
    <w:rsid w:val="00EF0B79"/>
    <w:rsid w:val="00EF0CCA"/>
    <w:rsid w:val="00EF0CF0"/>
    <w:rsid w:val="00EF0DC6"/>
    <w:rsid w:val="00EF0F1C"/>
    <w:rsid w:val="00EF104A"/>
    <w:rsid w:val="00EF109E"/>
    <w:rsid w:val="00EF1699"/>
    <w:rsid w:val="00EF16A6"/>
    <w:rsid w:val="00EF16AD"/>
    <w:rsid w:val="00EF18C5"/>
    <w:rsid w:val="00EF192C"/>
    <w:rsid w:val="00EF1A1E"/>
    <w:rsid w:val="00EF1BEE"/>
    <w:rsid w:val="00EF1C02"/>
    <w:rsid w:val="00EF216C"/>
    <w:rsid w:val="00EF24B0"/>
    <w:rsid w:val="00EF2546"/>
    <w:rsid w:val="00EF26A4"/>
    <w:rsid w:val="00EF26B1"/>
    <w:rsid w:val="00EF28F9"/>
    <w:rsid w:val="00EF3396"/>
    <w:rsid w:val="00EF34EE"/>
    <w:rsid w:val="00EF3B32"/>
    <w:rsid w:val="00EF3D21"/>
    <w:rsid w:val="00EF3FCD"/>
    <w:rsid w:val="00EF41DC"/>
    <w:rsid w:val="00EF4324"/>
    <w:rsid w:val="00EF43C4"/>
    <w:rsid w:val="00EF43D6"/>
    <w:rsid w:val="00EF443B"/>
    <w:rsid w:val="00EF472C"/>
    <w:rsid w:val="00EF4806"/>
    <w:rsid w:val="00EF48B4"/>
    <w:rsid w:val="00EF4942"/>
    <w:rsid w:val="00EF49AA"/>
    <w:rsid w:val="00EF4B08"/>
    <w:rsid w:val="00EF4B32"/>
    <w:rsid w:val="00EF4B4D"/>
    <w:rsid w:val="00EF5415"/>
    <w:rsid w:val="00EF5875"/>
    <w:rsid w:val="00EF5BD0"/>
    <w:rsid w:val="00EF5DB8"/>
    <w:rsid w:val="00EF5E3F"/>
    <w:rsid w:val="00EF5EA3"/>
    <w:rsid w:val="00EF6171"/>
    <w:rsid w:val="00EF6459"/>
    <w:rsid w:val="00EF6683"/>
    <w:rsid w:val="00EF687E"/>
    <w:rsid w:val="00EF6902"/>
    <w:rsid w:val="00EF693F"/>
    <w:rsid w:val="00EF6998"/>
    <w:rsid w:val="00EF6A98"/>
    <w:rsid w:val="00EF6B2A"/>
    <w:rsid w:val="00EF6C2F"/>
    <w:rsid w:val="00EF6C73"/>
    <w:rsid w:val="00EF6F8C"/>
    <w:rsid w:val="00EF720D"/>
    <w:rsid w:val="00EF7247"/>
    <w:rsid w:val="00EF7654"/>
    <w:rsid w:val="00EF78DD"/>
    <w:rsid w:val="00EF7BDC"/>
    <w:rsid w:val="00EF7DEB"/>
    <w:rsid w:val="00EF7E07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1035"/>
    <w:rsid w:val="00F01078"/>
    <w:rsid w:val="00F012CE"/>
    <w:rsid w:val="00F014EC"/>
    <w:rsid w:val="00F01614"/>
    <w:rsid w:val="00F01830"/>
    <w:rsid w:val="00F01839"/>
    <w:rsid w:val="00F01912"/>
    <w:rsid w:val="00F0196B"/>
    <w:rsid w:val="00F01B45"/>
    <w:rsid w:val="00F01CF0"/>
    <w:rsid w:val="00F01D65"/>
    <w:rsid w:val="00F01E1F"/>
    <w:rsid w:val="00F01FED"/>
    <w:rsid w:val="00F0229E"/>
    <w:rsid w:val="00F025DB"/>
    <w:rsid w:val="00F027A4"/>
    <w:rsid w:val="00F02807"/>
    <w:rsid w:val="00F029C8"/>
    <w:rsid w:val="00F02B7D"/>
    <w:rsid w:val="00F02BDD"/>
    <w:rsid w:val="00F02FC8"/>
    <w:rsid w:val="00F03019"/>
    <w:rsid w:val="00F030CE"/>
    <w:rsid w:val="00F032A6"/>
    <w:rsid w:val="00F032A7"/>
    <w:rsid w:val="00F035A9"/>
    <w:rsid w:val="00F035C8"/>
    <w:rsid w:val="00F03629"/>
    <w:rsid w:val="00F038B2"/>
    <w:rsid w:val="00F038D0"/>
    <w:rsid w:val="00F0395E"/>
    <w:rsid w:val="00F03A50"/>
    <w:rsid w:val="00F03A6C"/>
    <w:rsid w:val="00F03BE4"/>
    <w:rsid w:val="00F03C9E"/>
    <w:rsid w:val="00F03EA2"/>
    <w:rsid w:val="00F03F1A"/>
    <w:rsid w:val="00F03F21"/>
    <w:rsid w:val="00F04104"/>
    <w:rsid w:val="00F041B3"/>
    <w:rsid w:val="00F041ED"/>
    <w:rsid w:val="00F0430C"/>
    <w:rsid w:val="00F04690"/>
    <w:rsid w:val="00F0473C"/>
    <w:rsid w:val="00F048FF"/>
    <w:rsid w:val="00F04989"/>
    <w:rsid w:val="00F04B23"/>
    <w:rsid w:val="00F04B41"/>
    <w:rsid w:val="00F04CBE"/>
    <w:rsid w:val="00F04EA4"/>
    <w:rsid w:val="00F0507B"/>
    <w:rsid w:val="00F05185"/>
    <w:rsid w:val="00F05223"/>
    <w:rsid w:val="00F05329"/>
    <w:rsid w:val="00F05516"/>
    <w:rsid w:val="00F05652"/>
    <w:rsid w:val="00F05A30"/>
    <w:rsid w:val="00F05DC0"/>
    <w:rsid w:val="00F05F23"/>
    <w:rsid w:val="00F05FE4"/>
    <w:rsid w:val="00F060D1"/>
    <w:rsid w:val="00F0610A"/>
    <w:rsid w:val="00F0628D"/>
    <w:rsid w:val="00F06298"/>
    <w:rsid w:val="00F066A8"/>
    <w:rsid w:val="00F06AA3"/>
    <w:rsid w:val="00F06BB5"/>
    <w:rsid w:val="00F0728A"/>
    <w:rsid w:val="00F073DE"/>
    <w:rsid w:val="00F074B5"/>
    <w:rsid w:val="00F075D0"/>
    <w:rsid w:val="00F076C8"/>
    <w:rsid w:val="00F076E7"/>
    <w:rsid w:val="00F0773A"/>
    <w:rsid w:val="00F07793"/>
    <w:rsid w:val="00F0788B"/>
    <w:rsid w:val="00F07896"/>
    <w:rsid w:val="00F07988"/>
    <w:rsid w:val="00F07CB4"/>
    <w:rsid w:val="00F07F52"/>
    <w:rsid w:val="00F10068"/>
    <w:rsid w:val="00F100A1"/>
    <w:rsid w:val="00F101AC"/>
    <w:rsid w:val="00F103E2"/>
    <w:rsid w:val="00F1058E"/>
    <w:rsid w:val="00F105ED"/>
    <w:rsid w:val="00F10824"/>
    <w:rsid w:val="00F1096D"/>
    <w:rsid w:val="00F109B4"/>
    <w:rsid w:val="00F10CE0"/>
    <w:rsid w:val="00F10D69"/>
    <w:rsid w:val="00F10E7D"/>
    <w:rsid w:val="00F110C5"/>
    <w:rsid w:val="00F1136B"/>
    <w:rsid w:val="00F11457"/>
    <w:rsid w:val="00F11561"/>
    <w:rsid w:val="00F1162A"/>
    <w:rsid w:val="00F11DD9"/>
    <w:rsid w:val="00F11E2E"/>
    <w:rsid w:val="00F11EB9"/>
    <w:rsid w:val="00F124B4"/>
    <w:rsid w:val="00F12572"/>
    <w:rsid w:val="00F127AD"/>
    <w:rsid w:val="00F12862"/>
    <w:rsid w:val="00F12A33"/>
    <w:rsid w:val="00F12A50"/>
    <w:rsid w:val="00F12B26"/>
    <w:rsid w:val="00F12C15"/>
    <w:rsid w:val="00F12D4E"/>
    <w:rsid w:val="00F12E4F"/>
    <w:rsid w:val="00F1300B"/>
    <w:rsid w:val="00F130BF"/>
    <w:rsid w:val="00F13260"/>
    <w:rsid w:val="00F13334"/>
    <w:rsid w:val="00F1347F"/>
    <w:rsid w:val="00F135EC"/>
    <w:rsid w:val="00F137F6"/>
    <w:rsid w:val="00F13928"/>
    <w:rsid w:val="00F1399C"/>
    <w:rsid w:val="00F139FC"/>
    <w:rsid w:val="00F1413F"/>
    <w:rsid w:val="00F1427B"/>
    <w:rsid w:val="00F142EA"/>
    <w:rsid w:val="00F145AE"/>
    <w:rsid w:val="00F145E8"/>
    <w:rsid w:val="00F14712"/>
    <w:rsid w:val="00F147D7"/>
    <w:rsid w:val="00F149A5"/>
    <w:rsid w:val="00F14A1F"/>
    <w:rsid w:val="00F14F23"/>
    <w:rsid w:val="00F151DA"/>
    <w:rsid w:val="00F15530"/>
    <w:rsid w:val="00F1559D"/>
    <w:rsid w:val="00F157C2"/>
    <w:rsid w:val="00F15A9A"/>
    <w:rsid w:val="00F15CA7"/>
    <w:rsid w:val="00F15CA9"/>
    <w:rsid w:val="00F15CDB"/>
    <w:rsid w:val="00F15CF4"/>
    <w:rsid w:val="00F1627A"/>
    <w:rsid w:val="00F162E7"/>
    <w:rsid w:val="00F1635D"/>
    <w:rsid w:val="00F16B8F"/>
    <w:rsid w:val="00F16D28"/>
    <w:rsid w:val="00F16D5C"/>
    <w:rsid w:val="00F16DE7"/>
    <w:rsid w:val="00F171D1"/>
    <w:rsid w:val="00F171DD"/>
    <w:rsid w:val="00F17228"/>
    <w:rsid w:val="00F174E1"/>
    <w:rsid w:val="00F176DE"/>
    <w:rsid w:val="00F1785B"/>
    <w:rsid w:val="00F17A8B"/>
    <w:rsid w:val="00F17AEE"/>
    <w:rsid w:val="00F17BF0"/>
    <w:rsid w:val="00F17CF2"/>
    <w:rsid w:val="00F17DDA"/>
    <w:rsid w:val="00F200DF"/>
    <w:rsid w:val="00F20162"/>
    <w:rsid w:val="00F2016C"/>
    <w:rsid w:val="00F201C7"/>
    <w:rsid w:val="00F201C9"/>
    <w:rsid w:val="00F202BB"/>
    <w:rsid w:val="00F2073B"/>
    <w:rsid w:val="00F20903"/>
    <w:rsid w:val="00F20B0B"/>
    <w:rsid w:val="00F20B54"/>
    <w:rsid w:val="00F20C46"/>
    <w:rsid w:val="00F20F40"/>
    <w:rsid w:val="00F21081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788"/>
    <w:rsid w:val="00F22807"/>
    <w:rsid w:val="00F22957"/>
    <w:rsid w:val="00F22A8E"/>
    <w:rsid w:val="00F22F4F"/>
    <w:rsid w:val="00F22F62"/>
    <w:rsid w:val="00F23009"/>
    <w:rsid w:val="00F23609"/>
    <w:rsid w:val="00F23611"/>
    <w:rsid w:val="00F2361C"/>
    <w:rsid w:val="00F237D9"/>
    <w:rsid w:val="00F23949"/>
    <w:rsid w:val="00F239CC"/>
    <w:rsid w:val="00F23D37"/>
    <w:rsid w:val="00F23DCA"/>
    <w:rsid w:val="00F23FBD"/>
    <w:rsid w:val="00F24226"/>
    <w:rsid w:val="00F24326"/>
    <w:rsid w:val="00F2433E"/>
    <w:rsid w:val="00F24513"/>
    <w:rsid w:val="00F248AC"/>
    <w:rsid w:val="00F248B6"/>
    <w:rsid w:val="00F24E2F"/>
    <w:rsid w:val="00F24F95"/>
    <w:rsid w:val="00F250AD"/>
    <w:rsid w:val="00F253C4"/>
    <w:rsid w:val="00F253EB"/>
    <w:rsid w:val="00F25A75"/>
    <w:rsid w:val="00F25AF0"/>
    <w:rsid w:val="00F25C3C"/>
    <w:rsid w:val="00F25CE5"/>
    <w:rsid w:val="00F25F8A"/>
    <w:rsid w:val="00F26286"/>
    <w:rsid w:val="00F262F3"/>
    <w:rsid w:val="00F26342"/>
    <w:rsid w:val="00F26A4A"/>
    <w:rsid w:val="00F26AEF"/>
    <w:rsid w:val="00F272CC"/>
    <w:rsid w:val="00F2739F"/>
    <w:rsid w:val="00F27436"/>
    <w:rsid w:val="00F27DCF"/>
    <w:rsid w:val="00F27EF7"/>
    <w:rsid w:val="00F300A9"/>
    <w:rsid w:val="00F303B0"/>
    <w:rsid w:val="00F30512"/>
    <w:rsid w:val="00F305C6"/>
    <w:rsid w:val="00F30792"/>
    <w:rsid w:val="00F30AC9"/>
    <w:rsid w:val="00F30B0A"/>
    <w:rsid w:val="00F30B29"/>
    <w:rsid w:val="00F30E96"/>
    <w:rsid w:val="00F3105B"/>
    <w:rsid w:val="00F310CC"/>
    <w:rsid w:val="00F313E6"/>
    <w:rsid w:val="00F31509"/>
    <w:rsid w:val="00F317AB"/>
    <w:rsid w:val="00F31801"/>
    <w:rsid w:val="00F3202C"/>
    <w:rsid w:val="00F3210E"/>
    <w:rsid w:val="00F32590"/>
    <w:rsid w:val="00F32641"/>
    <w:rsid w:val="00F327D3"/>
    <w:rsid w:val="00F3282D"/>
    <w:rsid w:val="00F3284E"/>
    <w:rsid w:val="00F32CC5"/>
    <w:rsid w:val="00F32FDC"/>
    <w:rsid w:val="00F330B0"/>
    <w:rsid w:val="00F3319B"/>
    <w:rsid w:val="00F331B8"/>
    <w:rsid w:val="00F331DE"/>
    <w:rsid w:val="00F33279"/>
    <w:rsid w:val="00F33311"/>
    <w:rsid w:val="00F33349"/>
    <w:rsid w:val="00F336A7"/>
    <w:rsid w:val="00F3372C"/>
    <w:rsid w:val="00F33A7D"/>
    <w:rsid w:val="00F33C20"/>
    <w:rsid w:val="00F33FA6"/>
    <w:rsid w:val="00F33FF0"/>
    <w:rsid w:val="00F342CC"/>
    <w:rsid w:val="00F3435C"/>
    <w:rsid w:val="00F34360"/>
    <w:rsid w:val="00F34361"/>
    <w:rsid w:val="00F343B7"/>
    <w:rsid w:val="00F3447A"/>
    <w:rsid w:val="00F344B3"/>
    <w:rsid w:val="00F344E7"/>
    <w:rsid w:val="00F34517"/>
    <w:rsid w:val="00F346FB"/>
    <w:rsid w:val="00F347A4"/>
    <w:rsid w:val="00F3486D"/>
    <w:rsid w:val="00F34924"/>
    <w:rsid w:val="00F34A6D"/>
    <w:rsid w:val="00F34BFE"/>
    <w:rsid w:val="00F34D6A"/>
    <w:rsid w:val="00F34E67"/>
    <w:rsid w:val="00F35148"/>
    <w:rsid w:val="00F35161"/>
    <w:rsid w:val="00F35508"/>
    <w:rsid w:val="00F355A7"/>
    <w:rsid w:val="00F355B1"/>
    <w:rsid w:val="00F355B5"/>
    <w:rsid w:val="00F35607"/>
    <w:rsid w:val="00F35854"/>
    <w:rsid w:val="00F3591F"/>
    <w:rsid w:val="00F35A96"/>
    <w:rsid w:val="00F35B61"/>
    <w:rsid w:val="00F35B83"/>
    <w:rsid w:val="00F35B98"/>
    <w:rsid w:val="00F35B9B"/>
    <w:rsid w:val="00F35BA6"/>
    <w:rsid w:val="00F35BFF"/>
    <w:rsid w:val="00F35D71"/>
    <w:rsid w:val="00F35E2B"/>
    <w:rsid w:val="00F35E3D"/>
    <w:rsid w:val="00F3607B"/>
    <w:rsid w:val="00F362B6"/>
    <w:rsid w:val="00F363DE"/>
    <w:rsid w:val="00F364DB"/>
    <w:rsid w:val="00F36904"/>
    <w:rsid w:val="00F36AFF"/>
    <w:rsid w:val="00F36CC9"/>
    <w:rsid w:val="00F36D52"/>
    <w:rsid w:val="00F36EDC"/>
    <w:rsid w:val="00F36F62"/>
    <w:rsid w:val="00F36FD2"/>
    <w:rsid w:val="00F372C8"/>
    <w:rsid w:val="00F37371"/>
    <w:rsid w:val="00F373F1"/>
    <w:rsid w:val="00F3757C"/>
    <w:rsid w:val="00F375E4"/>
    <w:rsid w:val="00F375E9"/>
    <w:rsid w:val="00F379DC"/>
    <w:rsid w:val="00F37AD2"/>
    <w:rsid w:val="00F37CB1"/>
    <w:rsid w:val="00F37F5B"/>
    <w:rsid w:val="00F37FE1"/>
    <w:rsid w:val="00F40095"/>
    <w:rsid w:val="00F4073A"/>
    <w:rsid w:val="00F407A1"/>
    <w:rsid w:val="00F409F5"/>
    <w:rsid w:val="00F40C8B"/>
    <w:rsid w:val="00F40DC4"/>
    <w:rsid w:val="00F40E0B"/>
    <w:rsid w:val="00F40E0F"/>
    <w:rsid w:val="00F40E83"/>
    <w:rsid w:val="00F40F16"/>
    <w:rsid w:val="00F4115C"/>
    <w:rsid w:val="00F412EB"/>
    <w:rsid w:val="00F4155A"/>
    <w:rsid w:val="00F4183C"/>
    <w:rsid w:val="00F41A3A"/>
    <w:rsid w:val="00F41BF3"/>
    <w:rsid w:val="00F41CBC"/>
    <w:rsid w:val="00F41F65"/>
    <w:rsid w:val="00F4220B"/>
    <w:rsid w:val="00F423EB"/>
    <w:rsid w:val="00F425FD"/>
    <w:rsid w:val="00F42895"/>
    <w:rsid w:val="00F42976"/>
    <w:rsid w:val="00F42E4C"/>
    <w:rsid w:val="00F42F25"/>
    <w:rsid w:val="00F42F66"/>
    <w:rsid w:val="00F43064"/>
    <w:rsid w:val="00F43209"/>
    <w:rsid w:val="00F43363"/>
    <w:rsid w:val="00F43407"/>
    <w:rsid w:val="00F43467"/>
    <w:rsid w:val="00F43628"/>
    <w:rsid w:val="00F43717"/>
    <w:rsid w:val="00F437FB"/>
    <w:rsid w:val="00F4380B"/>
    <w:rsid w:val="00F4387F"/>
    <w:rsid w:val="00F43A28"/>
    <w:rsid w:val="00F43B11"/>
    <w:rsid w:val="00F43BAD"/>
    <w:rsid w:val="00F44102"/>
    <w:rsid w:val="00F444B7"/>
    <w:rsid w:val="00F4476F"/>
    <w:rsid w:val="00F447CE"/>
    <w:rsid w:val="00F44837"/>
    <w:rsid w:val="00F44C24"/>
    <w:rsid w:val="00F44DAC"/>
    <w:rsid w:val="00F44E41"/>
    <w:rsid w:val="00F45165"/>
    <w:rsid w:val="00F4530C"/>
    <w:rsid w:val="00F4535E"/>
    <w:rsid w:val="00F4548A"/>
    <w:rsid w:val="00F454BF"/>
    <w:rsid w:val="00F455AF"/>
    <w:rsid w:val="00F456EF"/>
    <w:rsid w:val="00F458CB"/>
    <w:rsid w:val="00F458DE"/>
    <w:rsid w:val="00F45937"/>
    <w:rsid w:val="00F45961"/>
    <w:rsid w:val="00F45BDB"/>
    <w:rsid w:val="00F45BF9"/>
    <w:rsid w:val="00F45E20"/>
    <w:rsid w:val="00F45F1B"/>
    <w:rsid w:val="00F46324"/>
    <w:rsid w:val="00F4657E"/>
    <w:rsid w:val="00F465DC"/>
    <w:rsid w:val="00F4665B"/>
    <w:rsid w:val="00F466F3"/>
    <w:rsid w:val="00F46A30"/>
    <w:rsid w:val="00F46C91"/>
    <w:rsid w:val="00F46E56"/>
    <w:rsid w:val="00F46EC7"/>
    <w:rsid w:val="00F46F38"/>
    <w:rsid w:val="00F46FF4"/>
    <w:rsid w:val="00F4703B"/>
    <w:rsid w:val="00F4718F"/>
    <w:rsid w:val="00F471E4"/>
    <w:rsid w:val="00F472E0"/>
    <w:rsid w:val="00F47363"/>
    <w:rsid w:val="00F473BA"/>
    <w:rsid w:val="00F47929"/>
    <w:rsid w:val="00F47994"/>
    <w:rsid w:val="00F47C17"/>
    <w:rsid w:val="00F5020D"/>
    <w:rsid w:val="00F5024C"/>
    <w:rsid w:val="00F50297"/>
    <w:rsid w:val="00F50437"/>
    <w:rsid w:val="00F504BE"/>
    <w:rsid w:val="00F50571"/>
    <w:rsid w:val="00F50618"/>
    <w:rsid w:val="00F506A5"/>
    <w:rsid w:val="00F506C6"/>
    <w:rsid w:val="00F50766"/>
    <w:rsid w:val="00F507DA"/>
    <w:rsid w:val="00F5082E"/>
    <w:rsid w:val="00F50946"/>
    <w:rsid w:val="00F509CB"/>
    <w:rsid w:val="00F50BBE"/>
    <w:rsid w:val="00F50BF1"/>
    <w:rsid w:val="00F50EB0"/>
    <w:rsid w:val="00F51087"/>
    <w:rsid w:val="00F51133"/>
    <w:rsid w:val="00F51162"/>
    <w:rsid w:val="00F514EC"/>
    <w:rsid w:val="00F516BE"/>
    <w:rsid w:val="00F5199C"/>
    <w:rsid w:val="00F51BB7"/>
    <w:rsid w:val="00F51C8C"/>
    <w:rsid w:val="00F51E11"/>
    <w:rsid w:val="00F5203E"/>
    <w:rsid w:val="00F5210E"/>
    <w:rsid w:val="00F52138"/>
    <w:rsid w:val="00F5245F"/>
    <w:rsid w:val="00F5263A"/>
    <w:rsid w:val="00F52693"/>
    <w:rsid w:val="00F52A1E"/>
    <w:rsid w:val="00F52A5D"/>
    <w:rsid w:val="00F52A8D"/>
    <w:rsid w:val="00F52AB5"/>
    <w:rsid w:val="00F52B12"/>
    <w:rsid w:val="00F52B9C"/>
    <w:rsid w:val="00F52D67"/>
    <w:rsid w:val="00F52DFD"/>
    <w:rsid w:val="00F52F73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016"/>
    <w:rsid w:val="00F540F8"/>
    <w:rsid w:val="00F54119"/>
    <w:rsid w:val="00F54181"/>
    <w:rsid w:val="00F542A2"/>
    <w:rsid w:val="00F54437"/>
    <w:rsid w:val="00F5447E"/>
    <w:rsid w:val="00F54695"/>
    <w:rsid w:val="00F5495D"/>
    <w:rsid w:val="00F54B83"/>
    <w:rsid w:val="00F54D7C"/>
    <w:rsid w:val="00F54F76"/>
    <w:rsid w:val="00F55015"/>
    <w:rsid w:val="00F5510A"/>
    <w:rsid w:val="00F55114"/>
    <w:rsid w:val="00F552A6"/>
    <w:rsid w:val="00F55392"/>
    <w:rsid w:val="00F553AF"/>
    <w:rsid w:val="00F5543C"/>
    <w:rsid w:val="00F55494"/>
    <w:rsid w:val="00F556D8"/>
    <w:rsid w:val="00F55B1F"/>
    <w:rsid w:val="00F55D2E"/>
    <w:rsid w:val="00F55D51"/>
    <w:rsid w:val="00F55F34"/>
    <w:rsid w:val="00F56225"/>
    <w:rsid w:val="00F565DA"/>
    <w:rsid w:val="00F56628"/>
    <w:rsid w:val="00F56771"/>
    <w:rsid w:val="00F56837"/>
    <w:rsid w:val="00F56AB5"/>
    <w:rsid w:val="00F56B0E"/>
    <w:rsid w:val="00F56D7D"/>
    <w:rsid w:val="00F56EE2"/>
    <w:rsid w:val="00F56F5D"/>
    <w:rsid w:val="00F5702E"/>
    <w:rsid w:val="00F5712A"/>
    <w:rsid w:val="00F571E2"/>
    <w:rsid w:val="00F571EA"/>
    <w:rsid w:val="00F57309"/>
    <w:rsid w:val="00F57317"/>
    <w:rsid w:val="00F575BD"/>
    <w:rsid w:val="00F57628"/>
    <w:rsid w:val="00F57C98"/>
    <w:rsid w:val="00F57D73"/>
    <w:rsid w:val="00F60020"/>
    <w:rsid w:val="00F604AB"/>
    <w:rsid w:val="00F6059F"/>
    <w:rsid w:val="00F60919"/>
    <w:rsid w:val="00F60975"/>
    <w:rsid w:val="00F60F5D"/>
    <w:rsid w:val="00F6104A"/>
    <w:rsid w:val="00F613E2"/>
    <w:rsid w:val="00F61618"/>
    <w:rsid w:val="00F617F1"/>
    <w:rsid w:val="00F61B1F"/>
    <w:rsid w:val="00F61B7D"/>
    <w:rsid w:val="00F61D0B"/>
    <w:rsid w:val="00F61E46"/>
    <w:rsid w:val="00F61F0E"/>
    <w:rsid w:val="00F62009"/>
    <w:rsid w:val="00F6217C"/>
    <w:rsid w:val="00F62348"/>
    <w:rsid w:val="00F62590"/>
    <w:rsid w:val="00F62623"/>
    <w:rsid w:val="00F626B4"/>
    <w:rsid w:val="00F627C5"/>
    <w:rsid w:val="00F6281E"/>
    <w:rsid w:val="00F62850"/>
    <w:rsid w:val="00F628E6"/>
    <w:rsid w:val="00F62AD7"/>
    <w:rsid w:val="00F62C51"/>
    <w:rsid w:val="00F62E25"/>
    <w:rsid w:val="00F62E40"/>
    <w:rsid w:val="00F62E60"/>
    <w:rsid w:val="00F63028"/>
    <w:rsid w:val="00F6308C"/>
    <w:rsid w:val="00F63734"/>
    <w:rsid w:val="00F63A65"/>
    <w:rsid w:val="00F63BE0"/>
    <w:rsid w:val="00F63CC9"/>
    <w:rsid w:val="00F64092"/>
    <w:rsid w:val="00F6416D"/>
    <w:rsid w:val="00F642E4"/>
    <w:rsid w:val="00F6439C"/>
    <w:rsid w:val="00F645D1"/>
    <w:rsid w:val="00F64CCE"/>
    <w:rsid w:val="00F64F70"/>
    <w:rsid w:val="00F650DF"/>
    <w:rsid w:val="00F65117"/>
    <w:rsid w:val="00F654D8"/>
    <w:rsid w:val="00F657C8"/>
    <w:rsid w:val="00F65A06"/>
    <w:rsid w:val="00F65AB1"/>
    <w:rsid w:val="00F65B27"/>
    <w:rsid w:val="00F660A7"/>
    <w:rsid w:val="00F66286"/>
    <w:rsid w:val="00F66365"/>
    <w:rsid w:val="00F66382"/>
    <w:rsid w:val="00F663DB"/>
    <w:rsid w:val="00F663FD"/>
    <w:rsid w:val="00F664A2"/>
    <w:rsid w:val="00F66540"/>
    <w:rsid w:val="00F6658D"/>
    <w:rsid w:val="00F6670F"/>
    <w:rsid w:val="00F66987"/>
    <w:rsid w:val="00F66A82"/>
    <w:rsid w:val="00F66B78"/>
    <w:rsid w:val="00F66C9C"/>
    <w:rsid w:val="00F671A6"/>
    <w:rsid w:val="00F67208"/>
    <w:rsid w:val="00F67219"/>
    <w:rsid w:val="00F67304"/>
    <w:rsid w:val="00F673C5"/>
    <w:rsid w:val="00F67504"/>
    <w:rsid w:val="00F67747"/>
    <w:rsid w:val="00F678D7"/>
    <w:rsid w:val="00F67A70"/>
    <w:rsid w:val="00F67DA6"/>
    <w:rsid w:val="00F67DC5"/>
    <w:rsid w:val="00F67F22"/>
    <w:rsid w:val="00F700E1"/>
    <w:rsid w:val="00F70175"/>
    <w:rsid w:val="00F70390"/>
    <w:rsid w:val="00F703EE"/>
    <w:rsid w:val="00F70570"/>
    <w:rsid w:val="00F709B8"/>
    <w:rsid w:val="00F70D7F"/>
    <w:rsid w:val="00F70E45"/>
    <w:rsid w:val="00F70F0E"/>
    <w:rsid w:val="00F710C7"/>
    <w:rsid w:val="00F71153"/>
    <w:rsid w:val="00F71209"/>
    <w:rsid w:val="00F713C1"/>
    <w:rsid w:val="00F7154F"/>
    <w:rsid w:val="00F71612"/>
    <w:rsid w:val="00F7176A"/>
    <w:rsid w:val="00F7177E"/>
    <w:rsid w:val="00F717CD"/>
    <w:rsid w:val="00F71901"/>
    <w:rsid w:val="00F71C29"/>
    <w:rsid w:val="00F72296"/>
    <w:rsid w:val="00F72555"/>
    <w:rsid w:val="00F7256F"/>
    <w:rsid w:val="00F72609"/>
    <w:rsid w:val="00F7266A"/>
    <w:rsid w:val="00F7289B"/>
    <w:rsid w:val="00F72A05"/>
    <w:rsid w:val="00F72BE4"/>
    <w:rsid w:val="00F72C91"/>
    <w:rsid w:val="00F72C9C"/>
    <w:rsid w:val="00F72EA8"/>
    <w:rsid w:val="00F72F58"/>
    <w:rsid w:val="00F72F62"/>
    <w:rsid w:val="00F72FDA"/>
    <w:rsid w:val="00F73385"/>
    <w:rsid w:val="00F7339E"/>
    <w:rsid w:val="00F73585"/>
    <w:rsid w:val="00F735F7"/>
    <w:rsid w:val="00F736C1"/>
    <w:rsid w:val="00F736F0"/>
    <w:rsid w:val="00F73753"/>
    <w:rsid w:val="00F73838"/>
    <w:rsid w:val="00F73894"/>
    <w:rsid w:val="00F738E0"/>
    <w:rsid w:val="00F73B9C"/>
    <w:rsid w:val="00F73C3D"/>
    <w:rsid w:val="00F7409D"/>
    <w:rsid w:val="00F742FB"/>
    <w:rsid w:val="00F7431B"/>
    <w:rsid w:val="00F74909"/>
    <w:rsid w:val="00F74BAD"/>
    <w:rsid w:val="00F74C94"/>
    <w:rsid w:val="00F74CE8"/>
    <w:rsid w:val="00F74DB1"/>
    <w:rsid w:val="00F750BD"/>
    <w:rsid w:val="00F7515F"/>
    <w:rsid w:val="00F75275"/>
    <w:rsid w:val="00F755B4"/>
    <w:rsid w:val="00F756FF"/>
    <w:rsid w:val="00F757E6"/>
    <w:rsid w:val="00F759CF"/>
    <w:rsid w:val="00F75AD0"/>
    <w:rsid w:val="00F75E96"/>
    <w:rsid w:val="00F76119"/>
    <w:rsid w:val="00F761B9"/>
    <w:rsid w:val="00F7634E"/>
    <w:rsid w:val="00F765E2"/>
    <w:rsid w:val="00F768F5"/>
    <w:rsid w:val="00F76A58"/>
    <w:rsid w:val="00F76E12"/>
    <w:rsid w:val="00F771C5"/>
    <w:rsid w:val="00F775CD"/>
    <w:rsid w:val="00F77724"/>
    <w:rsid w:val="00F779DE"/>
    <w:rsid w:val="00F77A5B"/>
    <w:rsid w:val="00F77A9D"/>
    <w:rsid w:val="00F77B6F"/>
    <w:rsid w:val="00F77E29"/>
    <w:rsid w:val="00F77E87"/>
    <w:rsid w:val="00F808A9"/>
    <w:rsid w:val="00F808D5"/>
    <w:rsid w:val="00F80B75"/>
    <w:rsid w:val="00F80C73"/>
    <w:rsid w:val="00F80E5D"/>
    <w:rsid w:val="00F81301"/>
    <w:rsid w:val="00F8130B"/>
    <w:rsid w:val="00F813CA"/>
    <w:rsid w:val="00F81481"/>
    <w:rsid w:val="00F8151E"/>
    <w:rsid w:val="00F815B8"/>
    <w:rsid w:val="00F81B12"/>
    <w:rsid w:val="00F81C40"/>
    <w:rsid w:val="00F81C52"/>
    <w:rsid w:val="00F81CCF"/>
    <w:rsid w:val="00F81CDE"/>
    <w:rsid w:val="00F81D60"/>
    <w:rsid w:val="00F81E34"/>
    <w:rsid w:val="00F81E5D"/>
    <w:rsid w:val="00F81E7B"/>
    <w:rsid w:val="00F820B4"/>
    <w:rsid w:val="00F820D9"/>
    <w:rsid w:val="00F82337"/>
    <w:rsid w:val="00F8233D"/>
    <w:rsid w:val="00F82496"/>
    <w:rsid w:val="00F824D9"/>
    <w:rsid w:val="00F826FF"/>
    <w:rsid w:val="00F82979"/>
    <w:rsid w:val="00F82B49"/>
    <w:rsid w:val="00F82C63"/>
    <w:rsid w:val="00F82D07"/>
    <w:rsid w:val="00F82DEF"/>
    <w:rsid w:val="00F83267"/>
    <w:rsid w:val="00F83576"/>
    <w:rsid w:val="00F83D16"/>
    <w:rsid w:val="00F84130"/>
    <w:rsid w:val="00F841CE"/>
    <w:rsid w:val="00F84470"/>
    <w:rsid w:val="00F8456B"/>
    <w:rsid w:val="00F8482D"/>
    <w:rsid w:val="00F84B80"/>
    <w:rsid w:val="00F84C4D"/>
    <w:rsid w:val="00F84CED"/>
    <w:rsid w:val="00F84D69"/>
    <w:rsid w:val="00F850FA"/>
    <w:rsid w:val="00F85198"/>
    <w:rsid w:val="00F8540A"/>
    <w:rsid w:val="00F85451"/>
    <w:rsid w:val="00F8545C"/>
    <w:rsid w:val="00F854B5"/>
    <w:rsid w:val="00F85596"/>
    <w:rsid w:val="00F855A4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C84"/>
    <w:rsid w:val="00F85DB7"/>
    <w:rsid w:val="00F85DD5"/>
    <w:rsid w:val="00F85F32"/>
    <w:rsid w:val="00F8612E"/>
    <w:rsid w:val="00F864EF"/>
    <w:rsid w:val="00F86A19"/>
    <w:rsid w:val="00F86A9C"/>
    <w:rsid w:val="00F86B20"/>
    <w:rsid w:val="00F86DC1"/>
    <w:rsid w:val="00F86E6C"/>
    <w:rsid w:val="00F86F78"/>
    <w:rsid w:val="00F86FD8"/>
    <w:rsid w:val="00F87044"/>
    <w:rsid w:val="00F87230"/>
    <w:rsid w:val="00F87648"/>
    <w:rsid w:val="00F876D4"/>
    <w:rsid w:val="00F876EF"/>
    <w:rsid w:val="00F8788B"/>
    <w:rsid w:val="00F87ABE"/>
    <w:rsid w:val="00F87B7A"/>
    <w:rsid w:val="00F87DAE"/>
    <w:rsid w:val="00F90187"/>
    <w:rsid w:val="00F90196"/>
    <w:rsid w:val="00F901C6"/>
    <w:rsid w:val="00F9053D"/>
    <w:rsid w:val="00F9059E"/>
    <w:rsid w:val="00F90724"/>
    <w:rsid w:val="00F907D2"/>
    <w:rsid w:val="00F907F6"/>
    <w:rsid w:val="00F908D9"/>
    <w:rsid w:val="00F908ED"/>
    <w:rsid w:val="00F90A63"/>
    <w:rsid w:val="00F90AEF"/>
    <w:rsid w:val="00F90B13"/>
    <w:rsid w:val="00F90C53"/>
    <w:rsid w:val="00F90ED8"/>
    <w:rsid w:val="00F90F58"/>
    <w:rsid w:val="00F90FB4"/>
    <w:rsid w:val="00F912EC"/>
    <w:rsid w:val="00F9133D"/>
    <w:rsid w:val="00F913F4"/>
    <w:rsid w:val="00F9148B"/>
    <w:rsid w:val="00F914AF"/>
    <w:rsid w:val="00F91656"/>
    <w:rsid w:val="00F9188F"/>
    <w:rsid w:val="00F9195E"/>
    <w:rsid w:val="00F91ADF"/>
    <w:rsid w:val="00F91CA9"/>
    <w:rsid w:val="00F91D3F"/>
    <w:rsid w:val="00F91F38"/>
    <w:rsid w:val="00F92218"/>
    <w:rsid w:val="00F92302"/>
    <w:rsid w:val="00F92523"/>
    <w:rsid w:val="00F92768"/>
    <w:rsid w:val="00F92A1E"/>
    <w:rsid w:val="00F92A27"/>
    <w:rsid w:val="00F92BB3"/>
    <w:rsid w:val="00F92E02"/>
    <w:rsid w:val="00F930DC"/>
    <w:rsid w:val="00F9334C"/>
    <w:rsid w:val="00F93356"/>
    <w:rsid w:val="00F933A4"/>
    <w:rsid w:val="00F93502"/>
    <w:rsid w:val="00F9372B"/>
    <w:rsid w:val="00F937AF"/>
    <w:rsid w:val="00F938D9"/>
    <w:rsid w:val="00F93943"/>
    <w:rsid w:val="00F93987"/>
    <w:rsid w:val="00F93B89"/>
    <w:rsid w:val="00F93DE1"/>
    <w:rsid w:val="00F93EE6"/>
    <w:rsid w:val="00F93F65"/>
    <w:rsid w:val="00F94519"/>
    <w:rsid w:val="00F945E7"/>
    <w:rsid w:val="00F947AD"/>
    <w:rsid w:val="00F948A8"/>
    <w:rsid w:val="00F9490C"/>
    <w:rsid w:val="00F94B0B"/>
    <w:rsid w:val="00F94BCE"/>
    <w:rsid w:val="00F94E6E"/>
    <w:rsid w:val="00F94EDB"/>
    <w:rsid w:val="00F95187"/>
    <w:rsid w:val="00F952F5"/>
    <w:rsid w:val="00F95355"/>
    <w:rsid w:val="00F95487"/>
    <w:rsid w:val="00F954B0"/>
    <w:rsid w:val="00F9558E"/>
    <w:rsid w:val="00F955E6"/>
    <w:rsid w:val="00F9572D"/>
    <w:rsid w:val="00F9599A"/>
    <w:rsid w:val="00F95CA3"/>
    <w:rsid w:val="00F95E1B"/>
    <w:rsid w:val="00F960EC"/>
    <w:rsid w:val="00F96273"/>
    <w:rsid w:val="00F96276"/>
    <w:rsid w:val="00F9629E"/>
    <w:rsid w:val="00F96490"/>
    <w:rsid w:val="00F96589"/>
    <w:rsid w:val="00F96618"/>
    <w:rsid w:val="00F966A7"/>
    <w:rsid w:val="00F96755"/>
    <w:rsid w:val="00F9682E"/>
    <w:rsid w:val="00F96DF4"/>
    <w:rsid w:val="00F96F58"/>
    <w:rsid w:val="00F96F76"/>
    <w:rsid w:val="00F96F9A"/>
    <w:rsid w:val="00F96FF4"/>
    <w:rsid w:val="00F9705D"/>
    <w:rsid w:val="00F971EA"/>
    <w:rsid w:val="00F97378"/>
    <w:rsid w:val="00F97497"/>
    <w:rsid w:val="00F974FE"/>
    <w:rsid w:val="00F9758E"/>
    <w:rsid w:val="00F97BD0"/>
    <w:rsid w:val="00F97CC2"/>
    <w:rsid w:val="00F97D55"/>
    <w:rsid w:val="00F97E80"/>
    <w:rsid w:val="00F97F18"/>
    <w:rsid w:val="00FA0543"/>
    <w:rsid w:val="00FA056C"/>
    <w:rsid w:val="00FA07E9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505"/>
    <w:rsid w:val="00FA1604"/>
    <w:rsid w:val="00FA1A87"/>
    <w:rsid w:val="00FA1C8E"/>
    <w:rsid w:val="00FA1CD1"/>
    <w:rsid w:val="00FA1DBE"/>
    <w:rsid w:val="00FA1E14"/>
    <w:rsid w:val="00FA1F21"/>
    <w:rsid w:val="00FA1F88"/>
    <w:rsid w:val="00FA1FC7"/>
    <w:rsid w:val="00FA21D6"/>
    <w:rsid w:val="00FA2700"/>
    <w:rsid w:val="00FA27FE"/>
    <w:rsid w:val="00FA29C1"/>
    <w:rsid w:val="00FA2B17"/>
    <w:rsid w:val="00FA2B23"/>
    <w:rsid w:val="00FA2D1F"/>
    <w:rsid w:val="00FA2DFA"/>
    <w:rsid w:val="00FA30BD"/>
    <w:rsid w:val="00FA36C6"/>
    <w:rsid w:val="00FA3769"/>
    <w:rsid w:val="00FA38E3"/>
    <w:rsid w:val="00FA3937"/>
    <w:rsid w:val="00FA39C0"/>
    <w:rsid w:val="00FA3AAE"/>
    <w:rsid w:val="00FA3B8C"/>
    <w:rsid w:val="00FA3D03"/>
    <w:rsid w:val="00FA3E6F"/>
    <w:rsid w:val="00FA41FA"/>
    <w:rsid w:val="00FA433E"/>
    <w:rsid w:val="00FA43B3"/>
    <w:rsid w:val="00FA483C"/>
    <w:rsid w:val="00FA4A44"/>
    <w:rsid w:val="00FA4E32"/>
    <w:rsid w:val="00FA4E8D"/>
    <w:rsid w:val="00FA5049"/>
    <w:rsid w:val="00FA55CD"/>
    <w:rsid w:val="00FA55FA"/>
    <w:rsid w:val="00FA5CC4"/>
    <w:rsid w:val="00FA5E39"/>
    <w:rsid w:val="00FA62FE"/>
    <w:rsid w:val="00FA6548"/>
    <w:rsid w:val="00FA66A9"/>
    <w:rsid w:val="00FA678C"/>
    <w:rsid w:val="00FA6A51"/>
    <w:rsid w:val="00FA6F3D"/>
    <w:rsid w:val="00FA7140"/>
    <w:rsid w:val="00FA7148"/>
    <w:rsid w:val="00FA7166"/>
    <w:rsid w:val="00FA71A1"/>
    <w:rsid w:val="00FA71C0"/>
    <w:rsid w:val="00FA73AB"/>
    <w:rsid w:val="00FA7A76"/>
    <w:rsid w:val="00FA7AC0"/>
    <w:rsid w:val="00FA7B7E"/>
    <w:rsid w:val="00FA7FD1"/>
    <w:rsid w:val="00FA7FDB"/>
    <w:rsid w:val="00FB0152"/>
    <w:rsid w:val="00FB0494"/>
    <w:rsid w:val="00FB04F3"/>
    <w:rsid w:val="00FB0533"/>
    <w:rsid w:val="00FB05CE"/>
    <w:rsid w:val="00FB06D8"/>
    <w:rsid w:val="00FB0775"/>
    <w:rsid w:val="00FB07CE"/>
    <w:rsid w:val="00FB08E0"/>
    <w:rsid w:val="00FB0FA2"/>
    <w:rsid w:val="00FB137B"/>
    <w:rsid w:val="00FB14AE"/>
    <w:rsid w:val="00FB17C2"/>
    <w:rsid w:val="00FB1801"/>
    <w:rsid w:val="00FB198D"/>
    <w:rsid w:val="00FB1E61"/>
    <w:rsid w:val="00FB20CD"/>
    <w:rsid w:val="00FB21AE"/>
    <w:rsid w:val="00FB224E"/>
    <w:rsid w:val="00FB2497"/>
    <w:rsid w:val="00FB25BE"/>
    <w:rsid w:val="00FB270E"/>
    <w:rsid w:val="00FB2899"/>
    <w:rsid w:val="00FB29C3"/>
    <w:rsid w:val="00FB2A75"/>
    <w:rsid w:val="00FB39BD"/>
    <w:rsid w:val="00FB39FB"/>
    <w:rsid w:val="00FB3B13"/>
    <w:rsid w:val="00FB3D4A"/>
    <w:rsid w:val="00FB42FE"/>
    <w:rsid w:val="00FB44A7"/>
    <w:rsid w:val="00FB44E3"/>
    <w:rsid w:val="00FB45FB"/>
    <w:rsid w:val="00FB4676"/>
    <w:rsid w:val="00FB473E"/>
    <w:rsid w:val="00FB4744"/>
    <w:rsid w:val="00FB4A6D"/>
    <w:rsid w:val="00FB4B2F"/>
    <w:rsid w:val="00FB4CA9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49"/>
    <w:rsid w:val="00FB5F24"/>
    <w:rsid w:val="00FB61C2"/>
    <w:rsid w:val="00FB6458"/>
    <w:rsid w:val="00FB65D9"/>
    <w:rsid w:val="00FB6689"/>
    <w:rsid w:val="00FB6824"/>
    <w:rsid w:val="00FB68B6"/>
    <w:rsid w:val="00FB696C"/>
    <w:rsid w:val="00FB69C7"/>
    <w:rsid w:val="00FB6AA0"/>
    <w:rsid w:val="00FB6BFE"/>
    <w:rsid w:val="00FB6C03"/>
    <w:rsid w:val="00FB6D5D"/>
    <w:rsid w:val="00FB6E82"/>
    <w:rsid w:val="00FB7054"/>
    <w:rsid w:val="00FB71FD"/>
    <w:rsid w:val="00FB72B4"/>
    <w:rsid w:val="00FB72FD"/>
    <w:rsid w:val="00FB7448"/>
    <w:rsid w:val="00FB74F5"/>
    <w:rsid w:val="00FB7500"/>
    <w:rsid w:val="00FB7702"/>
    <w:rsid w:val="00FB7713"/>
    <w:rsid w:val="00FB7C1D"/>
    <w:rsid w:val="00FB7CF4"/>
    <w:rsid w:val="00FB7DD9"/>
    <w:rsid w:val="00FB7F81"/>
    <w:rsid w:val="00FC003E"/>
    <w:rsid w:val="00FC00A6"/>
    <w:rsid w:val="00FC00D2"/>
    <w:rsid w:val="00FC03FC"/>
    <w:rsid w:val="00FC0591"/>
    <w:rsid w:val="00FC0597"/>
    <w:rsid w:val="00FC0609"/>
    <w:rsid w:val="00FC06CE"/>
    <w:rsid w:val="00FC0777"/>
    <w:rsid w:val="00FC07E1"/>
    <w:rsid w:val="00FC08A1"/>
    <w:rsid w:val="00FC0975"/>
    <w:rsid w:val="00FC0BB1"/>
    <w:rsid w:val="00FC0D1D"/>
    <w:rsid w:val="00FC1040"/>
    <w:rsid w:val="00FC111F"/>
    <w:rsid w:val="00FC1162"/>
    <w:rsid w:val="00FC11E9"/>
    <w:rsid w:val="00FC1864"/>
    <w:rsid w:val="00FC18A9"/>
    <w:rsid w:val="00FC18CD"/>
    <w:rsid w:val="00FC1DEA"/>
    <w:rsid w:val="00FC1ECE"/>
    <w:rsid w:val="00FC2302"/>
    <w:rsid w:val="00FC2638"/>
    <w:rsid w:val="00FC26A8"/>
    <w:rsid w:val="00FC26CF"/>
    <w:rsid w:val="00FC276F"/>
    <w:rsid w:val="00FC2796"/>
    <w:rsid w:val="00FC280C"/>
    <w:rsid w:val="00FC297F"/>
    <w:rsid w:val="00FC2DB5"/>
    <w:rsid w:val="00FC2DE8"/>
    <w:rsid w:val="00FC2E45"/>
    <w:rsid w:val="00FC2FEF"/>
    <w:rsid w:val="00FC3071"/>
    <w:rsid w:val="00FC3338"/>
    <w:rsid w:val="00FC33C7"/>
    <w:rsid w:val="00FC352D"/>
    <w:rsid w:val="00FC370E"/>
    <w:rsid w:val="00FC3711"/>
    <w:rsid w:val="00FC3713"/>
    <w:rsid w:val="00FC371D"/>
    <w:rsid w:val="00FC38F8"/>
    <w:rsid w:val="00FC38F9"/>
    <w:rsid w:val="00FC39ED"/>
    <w:rsid w:val="00FC3ED9"/>
    <w:rsid w:val="00FC3F73"/>
    <w:rsid w:val="00FC42A9"/>
    <w:rsid w:val="00FC43DD"/>
    <w:rsid w:val="00FC44C1"/>
    <w:rsid w:val="00FC4719"/>
    <w:rsid w:val="00FC473A"/>
    <w:rsid w:val="00FC4794"/>
    <w:rsid w:val="00FC494B"/>
    <w:rsid w:val="00FC4A08"/>
    <w:rsid w:val="00FC4B23"/>
    <w:rsid w:val="00FC4D48"/>
    <w:rsid w:val="00FC4F84"/>
    <w:rsid w:val="00FC5603"/>
    <w:rsid w:val="00FC5666"/>
    <w:rsid w:val="00FC571A"/>
    <w:rsid w:val="00FC57C4"/>
    <w:rsid w:val="00FC5829"/>
    <w:rsid w:val="00FC5AAE"/>
    <w:rsid w:val="00FC5B5F"/>
    <w:rsid w:val="00FC5BD5"/>
    <w:rsid w:val="00FC5C48"/>
    <w:rsid w:val="00FC5C6C"/>
    <w:rsid w:val="00FC5F1F"/>
    <w:rsid w:val="00FC5F7D"/>
    <w:rsid w:val="00FC60E0"/>
    <w:rsid w:val="00FC61AF"/>
    <w:rsid w:val="00FC6218"/>
    <w:rsid w:val="00FC6240"/>
    <w:rsid w:val="00FC626A"/>
    <w:rsid w:val="00FC628F"/>
    <w:rsid w:val="00FC62F5"/>
    <w:rsid w:val="00FC6732"/>
    <w:rsid w:val="00FC69BB"/>
    <w:rsid w:val="00FC69CD"/>
    <w:rsid w:val="00FC6C8C"/>
    <w:rsid w:val="00FC6D1E"/>
    <w:rsid w:val="00FC6E5A"/>
    <w:rsid w:val="00FC72AF"/>
    <w:rsid w:val="00FC7334"/>
    <w:rsid w:val="00FC73B2"/>
    <w:rsid w:val="00FC75D4"/>
    <w:rsid w:val="00FC7779"/>
    <w:rsid w:val="00FC782C"/>
    <w:rsid w:val="00FC787A"/>
    <w:rsid w:val="00FC78CE"/>
    <w:rsid w:val="00FC78E7"/>
    <w:rsid w:val="00FC79C4"/>
    <w:rsid w:val="00FC7EFC"/>
    <w:rsid w:val="00FD00B1"/>
    <w:rsid w:val="00FD0350"/>
    <w:rsid w:val="00FD080C"/>
    <w:rsid w:val="00FD0865"/>
    <w:rsid w:val="00FD087E"/>
    <w:rsid w:val="00FD09EB"/>
    <w:rsid w:val="00FD0E3C"/>
    <w:rsid w:val="00FD1059"/>
    <w:rsid w:val="00FD116B"/>
    <w:rsid w:val="00FD12C7"/>
    <w:rsid w:val="00FD1439"/>
    <w:rsid w:val="00FD17C1"/>
    <w:rsid w:val="00FD18D6"/>
    <w:rsid w:val="00FD1AAE"/>
    <w:rsid w:val="00FD1CD7"/>
    <w:rsid w:val="00FD1D95"/>
    <w:rsid w:val="00FD1E28"/>
    <w:rsid w:val="00FD1E74"/>
    <w:rsid w:val="00FD2212"/>
    <w:rsid w:val="00FD2269"/>
    <w:rsid w:val="00FD22DF"/>
    <w:rsid w:val="00FD2399"/>
    <w:rsid w:val="00FD243C"/>
    <w:rsid w:val="00FD289A"/>
    <w:rsid w:val="00FD2CBB"/>
    <w:rsid w:val="00FD305C"/>
    <w:rsid w:val="00FD31B3"/>
    <w:rsid w:val="00FD3255"/>
    <w:rsid w:val="00FD3267"/>
    <w:rsid w:val="00FD32B0"/>
    <w:rsid w:val="00FD3327"/>
    <w:rsid w:val="00FD338A"/>
    <w:rsid w:val="00FD3654"/>
    <w:rsid w:val="00FD36A9"/>
    <w:rsid w:val="00FD38FE"/>
    <w:rsid w:val="00FD39A8"/>
    <w:rsid w:val="00FD3A1D"/>
    <w:rsid w:val="00FD3EA3"/>
    <w:rsid w:val="00FD42AD"/>
    <w:rsid w:val="00FD42FA"/>
    <w:rsid w:val="00FD4628"/>
    <w:rsid w:val="00FD4756"/>
    <w:rsid w:val="00FD49C8"/>
    <w:rsid w:val="00FD4C1B"/>
    <w:rsid w:val="00FD4CD8"/>
    <w:rsid w:val="00FD4D10"/>
    <w:rsid w:val="00FD4E88"/>
    <w:rsid w:val="00FD5197"/>
    <w:rsid w:val="00FD5357"/>
    <w:rsid w:val="00FD5407"/>
    <w:rsid w:val="00FD54AF"/>
    <w:rsid w:val="00FD54E0"/>
    <w:rsid w:val="00FD55B0"/>
    <w:rsid w:val="00FD5761"/>
    <w:rsid w:val="00FD5A27"/>
    <w:rsid w:val="00FD5A2D"/>
    <w:rsid w:val="00FD5DB3"/>
    <w:rsid w:val="00FD5F42"/>
    <w:rsid w:val="00FD6089"/>
    <w:rsid w:val="00FD61D2"/>
    <w:rsid w:val="00FD6299"/>
    <w:rsid w:val="00FD6516"/>
    <w:rsid w:val="00FD67BE"/>
    <w:rsid w:val="00FD69D6"/>
    <w:rsid w:val="00FD715A"/>
    <w:rsid w:val="00FD72CB"/>
    <w:rsid w:val="00FD72D7"/>
    <w:rsid w:val="00FD7530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E"/>
    <w:rsid w:val="00FE0D29"/>
    <w:rsid w:val="00FE11FB"/>
    <w:rsid w:val="00FE1202"/>
    <w:rsid w:val="00FE1438"/>
    <w:rsid w:val="00FE15EC"/>
    <w:rsid w:val="00FE1611"/>
    <w:rsid w:val="00FE187F"/>
    <w:rsid w:val="00FE1CA7"/>
    <w:rsid w:val="00FE1D18"/>
    <w:rsid w:val="00FE2213"/>
    <w:rsid w:val="00FE24B8"/>
    <w:rsid w:val="00FE24FE"/>
    <w:rsid w:val="00FE2513"/>
    <w:rsid w:val="00FE2771"/>
    <w:rsid w:val="00FE28CB"/>
    <w:rsid w:val="00FE2938"/>
    <w:rsid w:val="00FE2995"/>
    <w:rsid w:val="00FE2F9E"/>
    <w:rsid w:val="00FE3250"/>
    <w:rsid w:val="00FE34AC"/>
    <w:rsid w:val="00FE37F4"/>
    <w:rsid w:val="00FE38D3"/>
    <w:rsid w:val="00FE3E8F"/>
    <w:rsid w:val="00FE42A9"/>
    <w:rsid w:val="00FE437F"/>
    <w:rsid w:val="00FE43C6"/>
    <w:rsid w:val="00FE4814"/>
    <w:rsid w:val="00FE48C5"/>
    <w:rsid w:val="00FE4CDF"/>
    <w:rsid w:val="00FE4E56"/>
    <w:rsid w:val="00FE52C7"/>
    <w:rsid w:val="00FE530E"/>
    <w:rsid w:val="00FE531A"/>
    <w:rsid w:val="00FE5459"/>
    <w:rsid w:val="00FE5643"/>
    <w:rsid w:val="00FE5875"/>
    <w:rsid w:val="00FE5992"/>
    <w:rsid w:val="00FE59C0"/>
    <w:rsid w:val="00FE5AF3"/>
    <w:rsid w:val="00FE61D1"/>
    <w:rsid w:val="00FE640D"/>
    <w:rsid w:val="00FE64ED"/>
    <w:rsid w:val="00FE65F3"/>
    <w:rsid w:val="00FE67BA"/>
    <w:rsid w:val="00FE67E9"/>
    <w:rsid w:val="00FE688A"/>
    <w:rsid w:val="00FE6B29"/>
    <w:rsid w:val="00FE6BB3"/>
    <w:rsid w:val="00FE6CD0"/>
    <w:rsid w:val="00FE6FAD"/>
    <w:rsid w:val="00FE6FF4"/>
    <w:rsid w:val="00FE749B"/>
    <w:rsid w:val="00FE7654"/>
    <w:rsid w:val="00FE7B54"/>
    <w:rsid w:val="00FE7CC3"/>
    <w:rsid w:val="00FE7D0A"/>
    <w:rsid w:val="00FE7DC4"/>
    <w:rsid w:val="00FE7FAA"/>
    <w:rsid w:val="00FF03DD"/>
    <w:rsid w:val="00FF048E"/>
    <w:rsid w:val="00FF0744"/>
    <w:rsid w:val="00FF0817"/>
    <w:rsid w:val="00FF0858"/>
    <w:rsid w:val="00FF08FA"/>
    <w:rsid w:val="00FF095D"/>
    <w:rsid w:val="00FF0988"/>
    <w:rsid w:val="00FF0A88"/>
    <w:rsid w:val="00FF0DA9"/>
    <w:rsid w:val="00FF1160"/>
    <w:rsid w:val="00FF11D9"/>
    <w:rsid w:val="00FF1216"/>
    <w:rsid w:val="00FF1262"/>
    <w:rsid w:val="00FF132F"/>
    <w:rsid w:val="00FF14A4"/>
    <w:rsid w:val="00FF17DB"/>
    <w:rsid w:val="00FF1D87"/>
    <w:rsid w:val="00FF1F98"/>
    <w:rsid w:val="00FF1FDF"/>
    <w:rsid w:val="00FF1FFC"/>
    <w:rsid w:val="00FF21D9"/>
    <w:rsid w:val="00FF234F"/>
    <w:rsid w:val="00FF242C"/>
    <w:rsid w:val="00FF24A1"/>
    <w:rsid w:val="00FF25A6"/>
    <w:rsid w:val="00FF279F"/>
    <w:rsid w:val="00FF2AC6"/>
    <w:rsid w:val="00FF2F36"/>
    <w:rsid w:val="00FF2F6E"/>
    <w:rsid w:val="00FF3135"/>
    <w:rsid w:val="00FF3247"/>
    <w:rsid w:val="00FF32C4"/>
    <w:rsid w:val="00FF330F"/>
    <w:rsid w:val="00FF34FB"/>
    <w:rsid w:val="00FF3546"/>
    <w:rsid w:val="00FF35EC"/>
    <w:rsid w:val="00FF373A"/>
    <w:rsid w:val="00FF3930"/>
    <w:rsid w:val="00FF3AB4"/>
    <w:rsid w:val="00FF3B3B"/>
    <w:rsid w:val="00FF3B47"/>
    <w:rsid w:val="00FF3B88"/>
    <w:rsid w:val="00FF3E83"/>
    <w:rsid w:val="00FF3F06"/>
    <w:rsid w:val="00FF3FEA"/>
    <w:rsid w:val="00FF4373"/>
    <w:rsid w:val="00FF453E"/>
    <w:rsid w:val="00FF4621"/>
    <w:rsid w:val="00FF4902"/>
    <w:rsid w:val="00FF494C"/>
    <w:rsid w:val="00FF4A9D"/>
    <w:rsid w:val="00FF4AFD"/>
    <w:rsid w:val="00FF4EE1"/>
    <w:rsid w:val="00FF5272"/>
    <w:rsid w:val="00FF532D"/>
    <w:rsid w:val="00FF5450"/>
    <w:rsid w:val="00FF54DA"/>
    <w:rsid w:val="00FF5540"/>
    <w:rsid w:val="00FF57E2"/>
    <w:rsid w:val="00FF5F4C"/>
    <w:rsid w:val="00FF6001"/>
    <w:rsid w:val="00FF61D6"/>
    <w:rsid w:val="00FF61E7"/>
    <w:rsid w:val="00FF6228"/>
    <w:rsid w:val="00FF63C6"/>
    <w:rsid w:val="00FF6427"/>
    <w:rsid w:val="00FF64A6"/>
    <w:rsid w:val="00FF64EC"/>
    <w:rsid w:val="00FF681F"/>
    <w:rsid w:val="00FF686B"/>
    <w:rsid w:val="00FF6995"/>
    <w:rsid w:val="00FF6A12"/>
    <w:rsid w:val="00FF6A57"/>
    <w:rsid w:val="00FF71D0"/>
    <w:rsid w:val="00FF728D"/>
    <w:rsid w:val="00FF72BF"/>
    <w:rsid w:val="00FF7323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E81E4DD"/>
  <w15:docId w15:val="{0C9EF3F2-1F32-4334-B441-860DBC4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1D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numPr>
        <w:numId w:val="23"/>
      </w:numPr>
      <w:tabs>
        <w:tab w:val="left" w:pos="284"/>
      </w:tabs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384884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eastAsia="Times New Roman" w:hAnsi="Univers for KPMG Light" w:cs="Times New Roman"/>
      <w:lang w:bidi="ar-SA"/>
    </w:rPr>
  </w:style>
  <w:style w:type="paragraph" w:customStyle="1" w:styleId="acctmergecolhdg0">
    <w:name w:val="acctmergecolhdg"/>
    <w:basedOn w:val="Normal"/>
    <w:rsid w:val="00A15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E3A0CB-6C68-4BA1-8015-A4056EAF13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5ADB7B-71EA-4319-9E1A-D171D71BA1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B17257-3C34-472F-A921-BCE9741A389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103CBA6-1753-4F2B-85DB-18417FA31C6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1152</TotalTime>
  <Pages>13</Pages>
  <Words>2895</Words>
  <Characters>11984</Characters>
  <Application>Microsoft Office Word</Application>
  <DocSecurity>0</DocSecurity>
  <Lines>99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Manita, Naphawan</dc:creator>
  <cp:keywords/>
  <dc:description/>
  <cp:lastModifiedBy>Manita, Naphawan</cp:lastModifiedBy>
  <cp:revision>240</cp:revision>
  <cp:lastPrinted>2026-05-05T23:37:00Z</cp:lastPrinted>
  <dcterms:created xsi:type="dcterms:W3CDTF">2026-04-26T17:16:00Z</dcterms:created>
  <dcterms:modified xsi:type="dcterms:W3CDTF">2026-05-12T02:03:00Z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0fac6e1afb8090b2dd041be52ef593db97aa4b2293c29c79aa9312ee094cbdca</vt:lpwstr>
  </property>
  <property fmtid="{D5CDD505-2E9C-101B-9397-08002B2CF9AE}" pid="4" name="MediaServiceImageTags">
    <vt:lpwstr/>
  </property>
</Properties>
</file>